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DCE298" w14:textId="561F5E20"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E406A2">
        <w:rPr>
          <w:b/>
          <w:sz w:val="24"/>
          <w:szCs w:val="24"/>
        </w:rPr>
        <w:t>8</w:t>
      </w:r>
      <w:r w:rsidR="00AE1380">
        <w:rPr>
          <w:b/>
          <w:sz w:val="24"/>
          <w:szCs w:val="24"/>
        </w:rPr>
        <w:t>6</w:t>
      </w:r>
      <w:r w:rsidRPr="00BA731A">
        <w:rPr>
          <w:b/>
          <w:sz w:val="24"/>
          <w:szCs w:val="24"/>
        </w:rPr>
        <w:tab/>
      </w:r>
      <w:r w:rsidRPr="00BA731A">
        <w:rPr>
          <w:rFonts w:cs="Arial"/>
          <w:b/>
          <w:sz w:val="24"/>
          <w:szCs w:val="24"/>
        </w:rPr>
        <w:t>REPORT</w:t>
      </w:r>
    </w:p>
    <w:p w14:paraId="46EDBFA1" w14:textId="77777777" w:rsidR="00795A0D" w:rsidRPr="00152B60" w:rsidRDefault="00AE1380" w:rsidP="00795A0D">
      <w:pPr>
        <w:pBdr>
          <w:bottom w:val="single" w:sz="4" w:space="1" w:color="auto"/>
        </w:pBdr>
        <w:tabs>
          <w:tab w:val="right" w:pos="9639"/>
        </w:tabs>
        <w:rPr>
          <w:rFonts w:cs="Arial"/>
          <w:b/>
          <w:sz w:val="24"/>
          <w:szCs w:val="24"/>
          <w:lang w:val="en-US"/>
        </w:rPr>
      </w:pPr>
      <w:r>
        <w:rPr>
          <w:b/>
          <w:noProof/>
          <w:sz w:val="24"/>
        </w:rPr>
        <w:t>10</w:t>
      </w:r>
      <w:r w:rsidRPr="00567D28">
        <w:rPr>
          <w:b/>
          <w:noProof/>
          <w:sz w:val="24"/>
        </w:rPr>
        <w:t>-</w:t>
      </w:r>
      <w:r>
        <w:rPr>
          <w:b/>
          <w:noProof/>
          <w:sz w:val="24"/>
        </w:rPr>
        <w:t>13</w:t>
      </w:r>
      <w:r w:rsidRPr="00567D28">
        <w:rPr>
          <w:b/>
          <w:noProof/>
          <w:sz w:val="24"/>
        </w:rPr>
        <w:t xml:space="preserve"> </w:t>
      </w:r>
      <w:r>
        <w:rPr>
          <w:b/>
          <w:noProof/>
          <w:sz w:val="24"/>
        </w:rPr>
        <w:t>December</w:t>
      </w:r>
      <w:r w:rsidRPr="00567D28">
        <w:rPr>
          <w:b/>
          <w:noProof/>
          <w:sz w:val="24"/>
        </w:rPr>
        <w:t xml:space="preserve"> 2019, </w:t>
      </w:r>
      <w:r>
        <w:rPr>
          <w:b/>
          <w:noProof/>
          <w:sz w:val="24"/>
        </w:rPr>
        <w:t>Sitges, Spain</w:t>
      </w:r>
    </w:p>
    <w:p w14:paraId="29DD583C" w14:textId="77777777" w:rsidR="00795A0D" w:rsidRPr="00BA731A" w:rsidRDefault="00795A0D" w:rsidP="00795A0D">
      <w:pPr>
        <w:tabs>
          <w:tab w:val="right" w:pos="9639"/>
        </w:tabs>
        <w:rPr>
          <w:lang w:eastAsia="ko-KR"/>
        </w:rPr>
      </w:pPr>
    </w:p>
    <w:p w14:paraId="2B8EB9FC" w14:textId="77777777"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14:paraId="1D81B744" w14:textId="360351CB"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Report of TSG SA meeting #</w:t>
      </w:r>
      <w:r w:rsidR="00E406A2">
        <w:rPr>
          <w:b/>
          <w:sz w:val="24"/>
        </w:rPr>
        <w:t>8</w:t>
      </w:r>
      <w:r w:rsidR="00AE1380">
        <w:rPr>
          <w:b/>
          <w:sz w:val="24"/>
        </w:rPr>
        <w:t>6</w:t>
      </w:r>
    </w:p>
    <w:p w14:paraId="5061172F" w14:textId="7F774782"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r>
      <w:r w:rsidR="00A42821">
        <w:rPr>
          <w:b/>
          <w:sz w:val="24"/>
        </w:rPr>
        <w:t>V</w:t>
      </w:r>
      <w:r w:rsidRPr="00BA731A">
        <w:rPr>
          <w:b/>
          <w:sz w:val="24"/>
        </w:rPr>
        <w:t xml:space="preserve">ersion </w:t>
      </w:r>
      <w:r w:rsidR="00A42821">
        <w:rPr>
          <w:b/>
          <w:sz w:val="24"/>
        </w:rPr>
        <w:t>1.</w:t>
      </w:r>
      <w:r w:rsidRPr="00BA731A">
        <w:rPr>
          <w:b/>
          <w:sz w:val="24"/>
        </w:rPr>
        <w:t>0.0</w:t>
      </w:r>
      <w:r w:rsidR="00A42821">
        <w:rPr>
          <w:b/>
          <w:sz w:val="24"/>
        </w:rPr>
        <w:t xml:space="preserve"> - Approved at TSG SA#88-e</w:t>
      </w:r>
    </w:p>
    <w:p w14:paraId="37C34622" w14:textId="1DFF4562" w:rsidR="00795A0D" w:rsidRDefault="00795A0D" w:rsidP="00795A0D">
      <w:pPr>
        <w:keepLines/>
        <w:jc w:val="center"/>
        <w:rPr>
          <w:b/>
          <w:sz w:val="28"/>
          <w:szCs w:val="28"/>
        </w:rPr>
      </w:pPr>
      <w:r w:rsidRPr="00BA731A">
        <w:rPr>
          <w:b/>
          <w:sz w:val="28"/>
          <w:szCs w:val="28"/>
        </w:rPr>
        <w:t>Report</w:t>
      </w:r>
    </w:p>
    <w:p w14:paraId="2E884C00" w14:textId="77777777" w:rsidR="00795A0D" w:rsidRPr="00BA731A" w:rsidRDefault="00795A0D" w:rsidP="00795A0D">
      <w:pPr>
        <w:keepLines/>
        <w:spacing w:after="0"/>
        <w:jc w:val="center"/>
        <w:rPr>
          <w:b/>
          <w:sz w:val="28"/>
        </w:rPr>
      </w:pPr>
      <w:r w:rsidRPr="00BA731A">
        <w:rPr>
          <w:b/>
          <w:sz w:val="28"/>
        </w:rPr>
        <w:t>Contents</w:t>
      </w:r>
    </w:p>
    <w:p w14:paraId="155EB708" w14:textId="607FE6EF" w:rsidR="00C255A3" w:rsidRDefault="00744129">
      <w:pPr>
        <w:pStyle w:val="TOC1"/>
        <w:rPr>
          <w:rFonts w:asciiTheme="minorHAnsi" w:eastAsiaTheme="minorEastAsia" w:hAnsiTheme="minorHAnsi" w:cstheme="minorBidi"/>
          <w:szCs w:val="22"/>
          <w:lang w:eastAsia="en-GB"/>
        </w:rPr>
      </w:pPr>
      <w:r>
        <w:rPr>
          <w:b/>
        </w:rPr>
        <w:fldChar w:fldCharType="begin" w:fldLock="1"/>
      </w:r>
      <w:r>
        <w:rPr>
          <w:b/>
        </w:rPr>
        <w:instrText xml:space="preserve"> TOC \o "1-9" </w:instrText>
      </w:r>
      <w:r>
        <w:rPr>
          <w:b/>
        </w:rPr>
        <w:fldChar w:fldCharType="separate"/>
      </w:r>
      <w:r w:rsidR="00C255A3">
        <w:t>0</w:t>
      </w:r>
      <w:r w:rsidR="00C255A3">
        <w:rPr>
          <w:rFonts w:asciiTheme="minorHAnsi" w:eastAsiaTheme="minorEastAsia" w:hAnsiTheme="minorHAnsi" w:cstheme="minorBidi"/>
          <w:szCs w:val="22"/>
          <w:lang w:eastAsia="en-GB"/>
        </w:rPr>
        <w:tab/>
      </w:r>
      <w:r w:rsidR="00C255A3">
        <w:t>Definitions</w:t>
      </w:r>
      <w:r w:rsidR="00C255A3">
        <w:tab/>
      </w:r>
      <w:r w:rsidR="00C255A3">
        <w:fldChar w:fldCharType="begin" w:fldLock="1"/>
      </w:r>
      <w:r w:rsidR="00C255A3">
        <w:instrText xml:space="preserve"> PAGEREF _Toc68670204 \h </w:instrText>
      </w:r>
      <w:r w:rsidR="00C255A3">
        <w:fldChar w:fldCharType="separate"/>
      </w:r>
      <w:r w:rsidR="00C255A3">
        <w:t>4</w:t>
      </w:r>
      <w:r w:rsidR="00C255A3">
        <w:fldChar w:fldCharType="end"/>
      </w:r>
    </w:p>
    <w:p w14:paraId="6DA068B9" w14:textId="603C4D66" w:rsidR="00C255A3" w:rsidRDefault="00C255A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_Toc68670205 \h </w:instrText>
      </w:r>
      <w:r>
        <w:fldChar w:fldCharType="separate"/>
      </w:r>
      <w:r>
        <w:t>4</w:t>
      </w:r>
      <w:r>
        <w:fldChar w:fldCharType="end"/>
      </w:r>
    </w:p>
    <w:p w14:paraId="3DDE719A" w14:textId="0FCE0CCB" w:rsidR="00C255A3" w:rsidRDefault="00C255A3">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Welcome Speech</w:t>
      </w:r>
      <w:r>
        <w:tab/>
      </w:r>
      <w:r>
        <w:fldChar w:fldCharType="begin" w:fldLock="1"/>
      </w:r>
      <w:r>
        <w:instrText xml:space="preserve"> PAGEREF _Toc68670206 \h </w:instrText>
      </w:r>
      <w:r>
        <w:fldChar w:fldCharType="separate"/>
      </w:r>
      <w:r>
        <w:t>4</w:t>
      </w:r>
      <w:r>
        <w:fldChar w:fldCharType="end"/>
      </w:r>
    </w:p>
    <w:p w14:paraId="19B8E61B" w14:textId="4CDD2547" w:rsidR="00C255A3" w:rsidRDefault="00C255A3">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_Toc68670207 \h </w:instrText>
      </w:r>
      <w:r>
        <w:fldChar w:fldCharType="separate"/>
      </w:r>
      <w:r>
        <w:t>4</w:t>
      </w:r>
      <w:r>
        <w:fldChar w:fldCharType="end"/>
      </w:r>
    </w:p>
    <w:p w14:paraId="65606662" w14:textId="0BA3282D" w:rsidR="00C255A3" w:rsidRDefault="00C255A3">
      <w:pPr>
        <w:pStyle w:val="TOC2"/>
        <w:rPr>
          <w:rFonts w:asciiTheme="minorHAnsi" w:eastAsiaTheme="minorEastAsia" w:hAnsiTheme="minorHAnsi" w:cstheme="minorBidi"/>
          <w:sz w:val="22"/>
          <w:szCs w:val="22"/>
          <w:lang w:eastAsia="en-GB"/>
        </w:rPr>
      </w:pPr>
      <w:r>
        <w:t>1.3</w:t>
      </w:r>
      <w:r>
        <w:rPr>
          <w:rFonts w:asciiTheme="minorHAnsi" w:eastAsiaTheme="minorEastAsia" w:hAnsiTheme="minorHAnsi" w:cstheme="minorBidi"/>
          <w:sz w:val="22"/>
          <w:szCs w:val="22"/>
          <w:lang w:eastAsia="en-GB"/>
        </w:rPr>
        <w:tab/>
      </w:r>
      <w:r>
        <w:t>IPR &amp; Antitrust reminders</w:t>
      </w:r>
      <w:r>
        <w:tab/>
      </w:r>
      <w:r>
        <w:fldChar w:fldCharType="begin" w:fldLock="1"/>
      </w:r>
      <w:r>
        <w:instrText xml:space="preserve"> PAGEREF _Toc68670208 \h </w:instrText>
      </w:r>
      <w:r>
        <w:fldChar w:fldCharType="separate"/>
      </w:r>
      <w:r>
        <w:t>5</w:t>
      </w:r>
      <w:r>
        <w:fldChar w:fldCharType="end"/>
      </w:r>
    </w:p>
    <w:p w14:paraId="3E44AFDE" w14:textId="259B220D" w:rsidR="00C255A3" w:rsidRDefault="00C255A3">
      <w:pPr>
        <w:pStyle w:val="TOC2"/>
        <w:rPr>
          <w:rFonts w:asciiTheme="minorHAnsi" w:eastAsiaTheme="minorEastAsia" w:hAnsiTheme="minorHAnsi" w:cstheme="minorBidi"/>
          <w:sz w:val="22"/>
          <w:szCs w:val="22"/>
          <w:lang w:eastAsia="en-GB"/>
        </w:rPr>
      </w:pPr>
      <w:r>
        <w:t>1.4</w:t>
      </w:r>
      <w:r>
        <w:rPr>
          <w:rFonts w:asciiTheme="minorHAnsi" w:eastAsiaTheme="minorEastAsia" w:hAnsiTheme="minorHAnsi" w:cstheme="minorBidi"/>
          <w:sz w:val="22"/>
          <w:szCs w:val="22"/>
          <w:lang w:eastAsia="en-GB"/>
        </w:rPr>
        <w:tab/>
      </w:r>
      <w:r>
        <w:t>Approval of Agenda</w:t>
      </w:r>
      <w:r>
        <w:tab/>
      </w:r>
      <w:r>
        <w:fldChar w:fldCharType="begin" w:fldLock="1"/>
      </w:r>
      <w:r>
        <w:instrText xml:space="preserve"> PAGEREF _Toc68670209 \h </w:instrText>
      </w:r>
      <w:r>
        <w:fldChar w:fldCharType="separate"/>
      </w:r>
      <w:r>
        <w:t>6</w:t>
      </w:r>
      <w:r>
        <w:fldChar w:fldCharType="end"/>
      </w:r>
    </w:p>
    <w:p w14:paraId="6C1BB18F" w14:textId="7B46BC62" w:rsidR="00C255A3" w:rsidRDefault="00C255A3">
      <w:pPr>
        <w:pStyle w:val="TOC2"/>
        <w:rPr>
          <w:rFonts w:asciiTheme="minorHAnsi" w:eastAsiaTheme="minorEastAsia" w:hAnsiTheme="minorHAnsi" w:cstheme="minorBidi"/>
          <w:sz w:val="22"/>
          <w:szCs w:val="22"/>
          <w:lang w:eastAsia="en-GB"/>
        </w:rPr>
      </w:pPr>
      <w:r>
        <w:t>1.5</w:t>
      </w:r>
      <w:r>
        <w:rPr>
          <w:rFonts w:asciiTheme="minorHAnsi" w:eastAsiaTheme="minorEastAsia" w:hAnsiTheme="minorHAnsi" w:cstheme="minorBidi"/>
          <w:sz w:val="22"/>
          <w:szCs w:val="22"/>
          <w:lang w:eastAsia="en-GB"/>
        </w:rPr>
        <w:tab/>
      </w:r>
      <w:r>
        <w:t>Report from previous TSG SA meeting</w:t>
      </w:r>
      <w:r>
        <w:tab/>
      </w:r>
      <w:r>
        <w:fldChar w:fldCharType="begin" w:fldLock="1"/>
      </w:r>
      <w:r>
        <w:instrText xml:space="preserve"> PAGEREF _Toc68670210 \h </w:instrText>
      </w:r>
      <w:r>
        <w:fldChar w:fldCharType="separate"/>
      </w:r>
      <w:r>
        <w:t>6</w:t>
      </w:r>
      <w:r>
        <w:fldChar w:fldCharType="end"/>
      </w:r>
    </w:p>
    <w:p w14:paraId="7D77B9F3" w14:textId="1460DCB6" w:rsidR="00C255A3" w:rsidRDefault="00C255A3">
      <w:pPr>
        <w:pStyle w:val="TOC2"/>
        <w:rPr>
          <w:rFonts w:asciiTheme="minorHAnsi" w:eastAsiaTheme="minorEastAsia" w:hAnsiTheme="minorHAnsi" w:cstheme="minorBidi"/>
          <w:sz w:val="22"/>
          <w:szCs w:val="22"/>
          <w:lang w:eastAsia="en-GB"/>
        </w:rPr>
      </w:pPr>
      <w:r>
        <w:t>1.6</w:t>
      </w:r>
      <w:r>
        <w:rPr>
          <w:rFonts w:asciiTheme="minorHAnsi" w:eastAsiaTheme="minorEastAsia" w:hAnsiTheme="minorHAnsi" w:cstheme="minorBidi"/>
          <w:sz w:val="22"/>
          <w:szCs w:val="22"/>
          <w:lang w:eastAsia="en-GB"/>
        </w:rPr>
        <w:tab/>
      </w:r>
      <w:r>
        <w:t>Reports from TSG SA ad-hoc meetings and workshops</w:t>
      </w:r>
      <w:r>
        <w:tab/>
      </w:r>
      <w:r>
        <w:fldChar w:fldCharType="begin" w:fldLock="1"/>
      </w:r>
      <w:r>
        <w:instrText xml:space="preserve"> PAGEREF _Toc68670211 \h </w:instrText>
      </w:r>
      <w:r>
        <w:fldChar w:fldCharType="separate"/>
      </w:r>
      <w:r>
        <w:t>6</w:t>
      </w:r>
      <w:r>
        <w:fldChar w:fldCharType="end"/>
      </w:r>
    </w:p>
    <w:p w14:paraId="75259AFB" w14:textId="552A6648" w:rsidR="00C255A3" w:rsidRDefault="00C255A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Liaisons Statements</w:t>
      </w:r>
      <w:r>
        <w:tab/>
      </w:r>
      <w:r>
        <w:fldChar w:fldCharType="begin" w:fldLock="1"/>
      </w:r>
      <w:r>
        <w:instrText xml:space="preserve"> PAGEREF _Toc68670212 \h </w:instrText>
      </w:r>
      <w:r>
        <w:fldChar w:fldCharType="separate"/>
      </w:r>
      <w:r>
        <w:t>6</w:t>
      </w:r>
      <w:r>
        <w:fldChar w:fldCharType="end"/>
      </w:r>
    </w:p>
    <w:p w14:paraId="3EB78B31" w14:textId="5E21455E" w:rsidR="00C255A3" w:rsidRDefault="00C255A3">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Incoming LS's - proposed to note</w:t>
      </w:r>
      <w:r>
        <w:tab/>
      </w:r>
      <w:r>
        <w:fldChar w:fldCharType="begin" w:fldLock="1"/>
      </w:r>
      <w:r>
        <w:instrText xml:space="preserve"> PAGEREF _Toc68670213 \h </w:instrText>
      </w:r>
      <w:r>
        <w:fldChar w:fldCharType="separate"/>
      </w:r>
      <w:r>
        <w:t>6</w:t>
      </w:r>
      <w:r>
        <w:fldChar w:fldCharType="end"/>
      </w:r>
    </w:p>
    <w:p w14:paraId="2263A1F5" w14:textId="58D42CCD" w:rsidR="00C255A3" w:rsidRDefault="00C255A3">
      <w:pPr>
        <w:pStyle w:val="TOC2"/>
        <w:rPr>
          <w:rFonts w:asciiTheme="minorHAnsi" w:eastAsiaTheme="minorEastAsia" w:hAnsiTheme="minorHAnsi" w:cstheme="minorBidi"/>
          <w:sz w:val="22"/>
          <w:szCs w:val="22"/>
          <w:lang w:eastAsia="en-GB"/>
        </w:rPr>
      </w:pPr>
      <w:r>
        <w:t>2.2</w:t>
      </w:r>
      <w:r>
        <w:rPr>
          <w:rFonts w:asciiTheme="minorHAnsi" w:eastAsiaTheme="minorEastAsia" w:hAnsiTheme="minorHAnsi" w:cstheme="minorBidi"/>
          <w:sz w:val="22"/>
          <w:szCs w:val="22"/>
          <w:lang w:eastAsia="en-GB"/>
        </w:rPr>
        <w:tab/>
      </w:r>
      <w:r>
        <w:t>Incoming &amp; outgoing LS's - proposed to open</w:t>
      </w:r>
      <w:r>
        <w:tab/>
      </w:r>
      <w:r>
        <w:fldChar w:fldCharType="begin" w:fldLock="1"/>
      </w:r>
      <w:r>
        <w:instrText xml:space="preserve"> PAGEREF _Toc68670214 \h </w:instrText>
      </w:r>
      <w:r>
        <w:fldChar w:fldCharType="separate"/>
      </w:r>
      <w:r>
        <w:t>20</w:t>
      </w:r>
      <w:r>
        <w:fldChar w:fldCharType="end"/>
      </w:r>
    </w:p>
    <w:p w14:paraId="6348EE99" w14:textId="48648E0C" w:rsidR="00C255A3" w:rsidRDefault="00C255A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Items for discussion and early consideration</w:t>
      </w:r>
      <w:r>
        <w:tab/>
      </w:r>
      <w:r>
        <w:fldChar w:fldCharType="begin" w:fldLock="1"/>
      </w:r>
      <w:r>
        <w:instrText xml:space="preserve"> PAGEREF _Toc68670215 \h </w:instrText>
      </w:r>
      <w:r>
        <w:fldChar w:fldCharType="separate"/>
      </w:r>
      <w:r>
        <w:t>28</w:t>
      </w:r>
      <w:r>
        <w:fldChar w:fldCharType="end"/>
      </w:r>
    </w:p>
    <w:p w14:paraId="7FF63F11" w14:textId="70FB60A9" w:rsidR="00C255A3" w:rsidRDefault="00C255A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Challenges to working agreements</w:t>
      </w:r>
      <w:r>
        <w:tab/>
      </w:r>
      <w:r>
        <w:fldChar w:fldCharType="begin" w:fldLock="1"/>
      </w:r>
      <w:r>
        <w:instrText xml:space="preserve"> PAGEREF _Toc68670216 \h </w:instrText>
      </w:r>
      <w:r>
        <w:fldChar w:fldCharType="separate"/>
      </w:r>
      <w:r>
        <w:t>28</w:t>
      </w:r>
      <w:r>
        <w:fldChar w:fldCharType="end"/>
      </w:r>
    </w:p>
    <w:p w14:paraId="24DE6710" w14:textId="00E03BC9" w:rsidR="00C255A3" w:rsidRDefault="00C255A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Issues highlighted for early treatment</w:t>
      </w:r>
      <w:r>
        <w:tab/>
      </w:r>
      <w:r>
        <w:fldChar w:fldCharType="begin" w:fldLock="1"/>
      </w:r>
      <w:r>
        <w:instrText xml:space="preserve"> PAGEREF _Toc68670217 \h </w:instrText>
      </w:r>
      <w:r>
        <w:fldChar w:fldCharType="separate"/>
      </w:r>
      <w:r>
        <w:t>28</w:t>
      </w:r>
      <w:r>
        <w:fldChar w:fldCharType="end"/>
      </w:r>
    </w:p>
    <w:p w14:paraId="03249C45" w14:textId="50E5346A" w:rsidR="00C255A3" w:rsidRDefault="00C255A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Discussion papers on work in Rel</w:t>
      </w:r>
      <w:r>
        <w:noBreakHyphen/>
        <w:t>15 and earlier</w:t>
      </w:r>
      <w:r>
        <w:tab/>
      </w:r>
      <w:r>
        <w:fldChar w:fldCharType="begin" w:fldLock="1"/>
      </w:r>
      <w:r>
        <w:instrText xml:space="preserve"> PAGEREF _Toc68670218 \h </w:instrText>
      </w:r>
      <w:r>
        <w:fldChar w:fldCharType="separate"/>
      </w:r>
      <w:r>
        <w:t>28</w:t>
      </w:r>
      <w:r>
        <w:fldChar w:fldCharType="end"/>
      </w:r>
    </w:p>
    <w:p w14:paraId="2E8BB32C" w14:textId="59FFB5B8" w:rsidR="00C255A3" w:rsidRDefault="00C255A3">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Discussion papers on work in Rel</w:t>
      </w:r>
      <w:r>
        <w:noBreakHyphen/>
        <w:t>16</w:t>
      </w:r>
      <w:r>
        <w:tab/>
      </w:r>
      <w:r>
        <w:fldChar w:fldCharType="begin" w:fldLock="1"/>
      </w:r>
      <w:r>
        <w:instrText xml:space="preserve"> PAGEREF _Toc68670219 \h </w:instrText>
      </w:r>
      <w:r>
        <w:fldChar w:fldCharType="separate"/>
      </w:r>
      <w:r>
        <w:t>28</w:t>
      </w:r>
      <w:r>
        <w:fldChar w:fldCharType="end"/>
      </w:r>
    </w:p>
    <w:p w14:paraId="406569FE" w14:textId="3C370F15" w:rsidR="00C255A3" w:rsidRDefault="00C255A3">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Discussion papers on work in Rel</w:t>
      </w:r>
      <w:r>
        <w:noBreakHyphen/>
        <w:t>17</w:t>
      </w:r>
      <w:r>
        <w:tab/>
      </w:r>
      <w:r>
        <w:fldChar w:fldCharType="begin" w:fldLock="1"/>
      </w:r>
      <w:r>
        <w:instrText xml:space="preserve"> PAGEREF _Toc68670220 \h </w:instrText>
      </w:r>
      <w:r>
        <w:fldChar w:fldCharType="separate"/>
      </w:r>
      <w:r>
        <w:t>29</w:t>
      </w:r>
      <w:r>
        <w:fldChar w:fldCharType="end"/>
      </w:r>
    </w:p>
    <w:p w14:paraId="0D9FF8F0" w14:textId="183B8C0A" w:rsidR="00C255A3" w:rsidRDefault="00C255A3">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Discussion papers on work in Rel</w:t>
      </w:r>
      <w:r>
        <w:noBreakHyphen/>
        <w:t>18 and later</w:t>
      </w:r>
      <w:r>
        <w:tab/>
      </w:r>
      <w:r>
        <w:fldChar w:fldCharType="begin" w:fldLock="1"/>
      </w:r>
      <w:r>
        <w:instrText xml:space="preserve"> PAGEREF _Toc68670221 \h </w:instrText>
      </w:r>
      <w:r>
        <w:fldChar w:fldCharType="separate"/>
      </w:r>
      <w:r>
        <w:t>29</w:t>
      </w:r>
      <w:r>
        <w:fldChar w:fldCharType="end"/>
      </w:r>
    </w:p>
    <w:p w14:paraId="4D1DC37D" w14:textId="3B7F3D65" w:rsidR="00C255A3" w:rsidRDefault="00C255A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Reporting from SA Working Groups, other TSGs, and Others</w:t>
      </w:r>
      <w:r>
        <w:tab/>
      </w:r>
      <w:r>
        <w:fldChar w:fldCharType="begin" w:fldLock="1"/>
      </w:r>
      <w:r>
        <w:instrText xml:space="preserve"> PAGEREF _Toc68670222 \h </w:instrText>
      </w:r>
      <w:r>
        <w:fldChar w:fldCharType="separate"/>
      </w:r>
      <w:r>
        <w:t>29</w:t>
      </w:r>
      <w:r>
        <w:fldChar w:fldCharType="end"/>
      </w:r>
    </w:p>
    <w:p w14:paraId="09E16403" w14:textId="5772B726" w:rsidR="00C255A3" w:rsidRDefault="00C255A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SA WG1 reporting</w:t>
      </w:r>
      <w:r>
        <w:tab/>
      </w:r>
      <w:r>
        <w:fldChar w:fldCharType="begin" w:fldLock="1"/>
      </w:r>
      <w:r>
        <w:instrText xml:space="preserve"> PAGEREF _Toc68670223 \h </w:instrText>
      </w:r>
      <w:r>
        <w:fldChar w:fldCharType="separate"/>
      </w:r>
      <w:r>
        <w:t>29</w:t>
      </w:r>
      <w:r>
        <w:fldChar w:fldCharType="end"/>
      </w:r>
    </w:p>
    <w:p w14:paraId="26C67326" w14:textId="6BCC7CE4" w:rsidR="00C255A3" w:rsidRDefault="00C255A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SA WG2 reporting</w:t>
      </w:r>
      <w:r>
        <w:tab/>
      </w:r>
      <w:r>
        <w:fldChar w:fldCharType="begin" w:fldLock="1"/>
      </w:r>
      <w:r>
        <w:instrText xml:space="preserve"> PAGEREF _Toc68670224 \h </w:instrText>
      </w:r>
      <w:r>
        <w:fldChar w:fldCharType="separate"/>
      </w:r>
      <w:r>
        <w:t>29</w:t>
      </w:r>
      <w:r>
        <w:fldChar w:fldCharType="end"/>
      </w:r>
    </w:p>
    <w:p w14:paraId="263C4B27" w14:textId="3084D23C" w:rsidR="00C255A3" w:rsidRDefault="00C255A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SA WG3 reporting</w:t>
      </w:r>
      <w:r>
        <w:tab/>
      </w:r>
      <w:r>
        <w:fldChar w:fldCharType="begin" w:fldLock="1"/>
      </w:r>
      <w:r>
        <w:instrText xml:space="preserve"> PAGEREF _Toc68670225 \h </w:instrText>
      </w:r>
      <w:r>
        <w:fldChar w:fldCharType="separate"/>
      </w:r>
      <w:r>
        <w:t>29</w:t>
      </w:r>
      <w:r>
        <w:fldChar w:fldCharType="end"/>
      </w:r>
    </w:p>
    <w:p w14:paraId="721BE28B" w14:textId="1A5A3112" w:rsidR="00C255A3" w:rsidRDefault="00C255A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SA WG4 reporting</w:t>
      </w:r>
      <w:r>
        <w:tab/>
      </w:r>
      <w:r>
        <w:fldChar w:fldCharType="begin" w:fldLock="1"/>
      </w:r>
      <w:r>
        <w:instrText xml:space="preserve"> PAGEREF _Toc68670226 \h </w:instrText>
      </w:r>
      <w:r>
        <w:fldChar w:fldCharType="separate"/>
      </w:r>
      <w:r>
        <w:t>30</w:t>
      </w:r>
      <w:r>
        <w:fldChar w:fldCharType="end"/>
      </w:r>
    </w:p>
    <w:p w14:paraId="32CEE45C" w14:textId="654CD5F1" w:rsidR="00C255A3" w:rsidRDefault="00C255A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SA WG5 reporting</w:t>
      </w:r>
      <w:r>
        <w:tab/>
      </w:r>
      <w:r>
        <w:fldChar w:fldCharType="begin" w:fldLock="1"/>
      </w:r>
      <w:r>
        <w:instrText xml:space="preserve"> PAGEREF _Toc68670227 \h </w:instrText>
      </w:r>
      <w:r>
        <w:fldChar w:fldCharType="separate"/>
      </w:r>
      <w:r>
        <w:t>30</w:t>
      </w:r>
      <w:r>
        <w:fldChar w:fldCharType="end"/>
      </w:r>
    </w:p>
    <w:p w14:paraId="461B6C9F" w14:textId="102844F8" w:rsidR="00C255A3" w:rsidRDefault="00C255A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SA WG6 reporting</w:t>
      </w:r>
      <w:r>
        <w:tab/>
      </w:r>
      <w:r>
        <w:fldChar w:fldCharType="begin" w:fldLock="1"/>
      </w:r>
      <w:r>
        <w:instrText xml:space="preserve"> PAGEREF _Toc68670228 \h </w:instrText>
      </w:r>
      <w:r>
        <w:fldChar w:fldCharType="separate"/>
      </w:r>
      <w:r>
        <w:t>30</w:t>
      </w:r>
      <w:r>
        <w:fldChar w:fldCharType="end"/>
      </w:r>
    </w:p>
    <w:p w14:paraId="2522E961" w14:textId="2D2B0B2D" w:rsidR="00C255A3" w:rsidRDefault="00C255A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TSG RAN reporting and RAN ITU-R Ad Hoc Matters</w:t>
      </w:r>
      <w:r>
        <w:tab/>
      </w:r>
      <w:r>
        <w:fldChar w:fldCharType="begin" w:fldLock="1"/>
      </w:r>
      <w:r>
        <w:instrText xml:space="preserve"> PAGEREF _Toc68670229 \h </w:instrText>
      </w:r>
      <w:r>
        <w:fldChar w:fldCharType="separate"/>
      </w:r>
      <w:r>
        <w:t>31</w:t>
      </w:r>
      <w:r>
        <w:fldChar w:fldCharType="end"/>
      </w:r>
    </w:p>
    <w:p w14:paraId="475FEB01" w14:textId="278547C8" w:rsidR="00C255A3" w:rsidRDefault="00C255A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TSG CT reporting</w:t>
      </w:r>
      <w:r>
        <w:tab/>
      </w:r>
      <w:r>
        <w:fldChar w:fldCharType="begin" w:fldLock="1"/>
      </w:r>
      <w:r>
        <w:instrText xml:space="preserve"> PAGEREF _Toc68670230 \h </w:instrText>
      </w:r>
      <w:r>
        <w:fldChar w:fldCharType="separate"/>
      </w:r>
      <w:r>
        <w:t>32</w:t>
      </w:r>
      <w:r>
        <w:fldChar w:fldCharType="end"/>
      </w:r>
    </w:p>
    <w:p w14:paraId="45C76B1E" w14:textId="53DDEAB3" w:rsidR="00C255A3" w:rsidRDefault="00C255A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Reports from external bodies</w:t>
      </w:r>
      <w:r>
        <w:tab/>
      </w:r>
      <w:r>
        <w:fldChar w:fldCharType="begin" w:fldLock="1"/>
      </w:r>
      <w:r>
        <w:instrText xml:space="preserve"> PAGEREF _Toc68670231 \h </w:instrText>
      </w:r>
      <w:r>
        <w:fldChar w:fldCharType="separate"/>
      </w:r>
      <w:r>
        <w:t>32</w:t>
      </w:r>
      <w:r>
        <w:fldChar w:fldCharType="end"/>
      </w:r>
    </w:p>
    <w:p w14:paraId="0E652B01" w14:textId="13FA7CC6" w:rsidR="00C255A3" w:rsidRDefault="00C255A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Other reports</w:t>
      </w:r>
      <w:r>
        <w:tab/>
      </w:r>
      <w:r>
        <w:fldChar w:fldCharType="begin" w:fldLock="1"/>
      </w:r>
      <w:r>
        <w:instrText xml:space="preserve"> PAGEREF _Toc68670232 \h </w:instrText>
      </w:r>
      <w:r>
        <w:fldChar w:fldCharType="separate"/>
      </w:r>
      <w:r>
        <w:t>32</w:t>
      </w:r>
      <w:r>
        <w:fldChar w:fldCharType="end"/>
      </w:r>
    </w:p>
    <w:p w14:paraId="5A2F7551" w14:textId="3EBEE860" w:rsidR="00C255A3" w:rsidRDefault="00C255A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Cross TSG Coordination</w:t>
      </w:r>
      <w:r>
        <w:tab/>
      </w:r>
      <w:r>
        <w:fldChar w:fldCharType="begin" w:fldLock="1"/>
      </w:r>
      <w:r>
        <w:instrText xml:space="preserve"> PAGEREF _Toc68670233 \h </w:instrText>
      </w:r>
      <w:r>
        <w:fldChar w:fldCharType="separate"/>
      </w:r>
      <w:r>
        <w:t>32</w:t>
      </w:r>
      <w:r>
        <w:fldChar w:fldCharType="end"/>
      </w:r>
    </w:p>
    <w:p w14:paraId="69B487DA" w14:textId="6C29F8B7" w:rsidR="00C255A3" w:rsidRDefault="00C255A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 Cross TSG Coordination</w:t>
      </w:r>
      <w:r>
        <w:tab/>
      </w:r>
      <w:r>
        <w:fldChar w:fldCharType="begin" w:fldLock="1"/>
      </w:r>
      <w:r>
        <w:instrText xml:space="preserve"> PAGEREF _Toc68670234 \h </w:instrText>
      </w:r>
      <w:r>
        <w:fldChar w:fldCharType="separate"/>
      </w:r>
      <w:r>
        <w:t>32</w:t>
      </w:r>
      <w:r>
        <w:fldChar w:fldCharType="end"/>
      </w:r>
    </w:p>
    <w:p w14:paraId="4DCCB7D2" w14:textId="5CDA99F5" w:rsidR="00C255A3" w:rsidRDefault="00C255A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Rel</w:t>
      </w:r>
      <w:r>
        <w:noBreakHyphen/>
        <w:t>16 Focus Areas Status Reports and Issues</w:t>
      </w:r>
      <w:r>
        <w:tab/>
      </w:r>
      <w:r>
        <w:fldChar w:fldCharType="begin" w:fldLock="1"/>
      </w:r>
      <w:r>
        <w:instrText xml:space="preserve"> PAGEREF _Toc68670235 \h </w:instrText>
      </w:r>
      <w:r>
        <w:fldChar w:fldCharType="separate"/>
      </w:r>
      <w:r>
        <w:t>33</w:t>
      </w:r>
      <w:r>
        <w:fldChar w:fldCharType="end"/>
      </w:r>
    </w:p>
    <w:p w14:paraId="41B4D645" w14:textId="1631A681" w:rsidR="00C255A3" w:rsidRDefault="00C255A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Rel</w:t>
      </w:r>
      <w:r>
        <w:noBreakHyphen/>
        <w:t>17 Focus Areas Status Reports &amp; Issues</w:t>
      </w:r>
      <w:r>
        <w:tab/>
      </w:r>
      <w:r>
        <w:fldChar w:fldCharType="begin" w:fldLock="1"/>
      </w:r>
      <w:r>
        <w:instrText xml:space="preserve"> PAGEREF _Toc68670236 \h </w:instrText>
      </w:r>
      <w:r>
        <w:fldChar w:fldCharType="separate"/>
      </w:r>
      <w:r>
        <w:t>33</w:t>
      </w:r>
      <w:r>
        <w:fldChar w:fldCharType="end"/>
      </w:r>
    </w:p>
    <w:p w14:paraId="518CECE2" w14:textId="16D80C4E" w:rsidR="00C255A3" w:rsidRDefault="00C255A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Input to Joint TSG RAN / TSG SA meeting</w:t>
      </w:r>
      <w:r>
        <w:tab/>
      </w:r>
      <w:r>
        <w:fldChar w:fldCharType="begin" w:fldLock="1"/>
      </w:r>
      <w:r>
        <w:instrText xml:space="preserve"> PAGEREF _Toc68670237 \h </w:instrText>
      </w:r>
      <w:r>
        <w:fldChar w:fldCharType="separate"/>
      </w:r>
      <w:r>
        <w:t>33</w:t>
      </w:r>
      <w:r>
        <w:fldChar w:fldCharType="end"/>
      </w:r>
    </w:p>
    <w:p w14:paraId="26686F72" w14:textId="1FDB6CD8" w:rsidR="00C255A3" w:rsidRDefault="00C255A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Work Item Descriptions, Study Item Descriptions, Specifications</w:t>
      </w:r>
      <w:r>
        <w:tab/>
      </w:r>
      <w:r>
        <w:fldChar w:fldCharType="begin" w:fldLock="1"/>
      </w:r>
      <w:r>
        <w:instrText xml:space="preserve"> PAGEREF _Toc68670238 \h </w:instrText>
      </w:r>
      <w:r>
        <w:fldChar w:fldCharType="separate"/>
      </w:r>
      <w:r>
        <w:t>35</w:t>
      </w:r>
      <w:r>
        <w:fldChar w:fldCharType="end"/>
      </w:r>
    </w:p>
    <w:p w14:paraId="0F883DFC" w14:textId="1FAE69E2" w:rsidR="00C255A3" w:rsidRDefault="00C255A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New Release 16 and earlier Study Item Descriptions and Work Item Descriptions</w:t>
      </w:r>
      <w:r>
        <w:tab/>
      </w:r>
      <w:r>
        <w:fldChar w:fldCharType="begin" w:fldLock="1"/>
      </w:r>
      <w:r>
        <w:instrText xml:space="preserve"> PAGEREF _Toc68670239 \h </w:instrText>
      </w:r>
      <w:r>
        <w:fldChar w:fldCharType="separate"/>
      </w:r>
      <w:r>
        <w:t>35</w:t>
      </w:r>
      <w:r>
        <w:fldChar w:fldCharType="end"/>
      </w:r>
    </w:p>
    <w:p w14:paraId="78BEB0A7" w14:textId="43ECD60C" w:rsidR="00C255A3" w:rsidRDefault="00C255A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Revised Release 16 and earlier Study Item Descriptions and Work Item Descriptions</w:t>
      </w:r>
      <w:r>
        <w:tab/>
      </w:r>
      <w:r>
        <w:fldChar w:fldCharType="begin" w:fldLock="1"/>
      </w:r>
      <w:r>
        <w:instrText xml:space="preserve"> PAGEREF _Toc68670240 \h </w:instrText>
      </w:r>
      <w:r>
        <w:fldChar w:fldCharType="separate"/>
      </w:r>
      <w:r>
        <w:t>37</w:t>
      </w:r>
      <w:r>
        <w:fldChar w:fldCharType="end"/>
      </w:r>
    </w:p>
    <w:p w14:paraId="468BFB24" w14:textId="7A0242F6" w:rsidR="00C255A3" w:rsidRDefault="00C255A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New Release 17 Study Item Descriptions</w:t>
      </w:r>
      <w:r>
        <w:tab/>
      </w:r>
      <w:r>
        <w:fldChar w:fldCharType="begin" w:fldLock="1"/>
      </w:r>
      <w:r>
        <w:instrText xml:space="preserve"> PAGEREF _Toc68670241 \h </w:instrText>
      </w:r>
      <w:r>
        <w:fldChar w:fldCharType="separate"/>
      </w:r>
      <w:r>
        <w:t>38</w:t>
      </w:r>
      <w:r>
        <w:fldChar w:fldCharType="end"/>
      </w:r>
    </w:p>
    <w:p w14:paraId="032E7351" w14:textId="535E83FA" w:rsidR="00C255A3" w:rsidRDefault="00C255A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New Release 17 Work Item Descriptions</w:t>
      </w:r>
      <w:r>
        <w:tab/>
      </w:r>
      <w:r>
        <w:fldChar w:fldCharType="begin" w:fldLock="1"/>
      </w:r>
      <w:r>
        <w:instrText xml:space="preserve"> PAGEREF _Toc68670242 \h </w:instrText>
      </w:r>
      <w:r>
        <w:fldChar w:fldCharType="separate"/>
      </w:r>
      <w:r>
        <w:t>38</w:t>
      </w:r>
      <w:r>
        <w:fldChar w:fldCharType="end"/>
      </w:r>
    </w:p>
    <w:p w14:paraId="280A98BC" w14:textId="50DDCAA7" w:rsidR="00C255A3" w:rsidRDefault="00C255A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Revised Release 17 Study Item and Work Item Descriptions</w:t>
      </w:r>
      <w:r>
        <w:tab/>
      </w:r>
      <w:r>
        <w:fldChar w:fldCharType="begin" w:fldLock="1"/>
      </w:r>
      <w:r>
        <w:instrText xml:space="preserve"> PAGEREF _Toc68670243 \h </w:instrText>
      </w:r>
      <w:r>
        <w:fldChar w:fldCharType="separate"/>
      </w:r>
      <w:r>
        <w:t>40</w:t>
      </w:r>
      <w:r>
        <w:fldChar w:fldCharType="end"/>
      </w:r>
    </w:p>
    <w:p w14:paraId="39922184" w14:textId="17C3E424" w:rsidR="00C255A3" w:rsidRDefault="00C255A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New Release 18 Study Item Descriptions</w:t>
      </w:r>
      <w:r>
        <w:tab/>
      </w:r>
      <w:r>
        <w:fldChar w:fldCharType="begin" w:fldLock="1"/>
      </w:r>
      <w:r>
        <w:instrText xml:space="preserve"> PAGEREF _Toc68670244 \h </w:instrText>
      </w:r>
      <w:r>
        <w:fldChar w:fldCharType="separate"/>
      </w:r>
      <w:r>
        <w:t>42</w:t>
      </w:r>
      <w:r>
        <w:fldChar w:fldCharType="end"/>
      </w:r>
    </w:p>
    <w:p w14:paraId="361C9ECB" w14:textId="1B25F344" w:rsidR="00C255A3" w:rsidRDefault="00C255A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New Release 18 Work Item Descriptions</w:t>
      </w:r>
      <w:r>
        <w:tab/>
      </w:r>
      <w:r>
        <w:fldChar w:fldCharType="begin" w:fldLock="1"/>
      </w:r>
      <w:r>
        <w:instrText xml:space="preserve"> PAGEREF _Toc68670245 \h </w:instrText>
      </w:r>
      <w:r>
        <w:fldChar w:fldCharType="separate"/>
      </w:r>
      <w:r>
        <w:t>42</w:t>
      </w:r>
      <w:r>
        <w:fldChar w:fldCharType="end"/>
      </w:r>
    </w:p>
    <w:p w14:paraId="0304A36C" w14:textId="7A22AD68" w:rsidR="00C255A3" w:rsidRDefault="00C255A3">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Revised Release 18 Study Item Descriptions and Work Item Descriptions</w:t>
      </w:r>
      <w:r>
        <w:tab/>
      </w:r>
      <w:r>
        <w:fldChar w:fldCharType="begin" w:fldLock="1"/>
      </w:r>
      <w:r>
        <w:instrText xml:space="preserve"> PAGEREF _Toc68670246 \h </w:instrText>
      </w:r>
      <w:r>
        <w:fldChar w:fldCharType="separate"/>
      </w:r>
      <w:r>
        <w:t>43</w:t>
      </w:r>
      <w:r>
        <w:fldChar w:fldCharType="end"/>
      </w:r>
    </w:p>
    <w:p w14:paraId="63FE1942" w14:textId="76DAE278" w:rsidR="00C255A3" w:rsidRDefault="00C255A3">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Specifications for Information</w:t>
      </w:r>
      <w:r>
        <w:tab/>
      </w:r>
      <w:r>
        <w:fldChar w:fldCharType="begin" w:fldLock="1"/>
      </w:r>
      <w:r>
        <w:instrText xml:space="preserve"> PAGEREF _Toc68670247 \h </w:instrText>
      </w:r>
      <w:r>
        <w:fldChar w:fldCharType="separate"/>
      </w:r>
      <w:r>
        <w:t>43</w:t>
      </w:r>
      <w:r>
        <w:fldChar w:fldCharType="end"/>
      </w:r>
    </w:p>
    <w:p w14:paraId="261BED92" w14:textId="53F23641" w:rsidR="00C255A3" w:rsidRDefault="00C255A3">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Specifications for Approval / for Information and Approval</w:t>
      </w:r>
      <w:r>
        <w:tab/>
      </w:r>
      <w:r>
        <w:fldChar w:fldCharType="begin" w:fldLock="1"/>
      </w:r>
      <w:r>
        <w:instrText xml:space="preserve"> PAGEREF _Toc68670248 \h </w:instrText>
      </w:r>
      <w:r>
        <w:fldChar w:fldCharType="separate"/>
      </w:r>
      <w:r>
        <w:t>44</w:t>
      </w:r>
      <w:r>
        <w:fldChar w:fldCharType="end"/>
      </w:r>
    </w:p>
    <w:p w14:paraId="1875B66F" w14:textId="73F12DA2" w:rsidR="00C255A3" w:rsidRDefault="00C255A3">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Release Planning</w:t>
      </w:r>
      <w:r>
        <w:tab/>
      </w:r>
      <w:r>
        <w:fldChar w:fldCharType="begin" w:fldLock="1"/>
      </w:r>
      <w:r>
        <w:instrText xml:space="preserve"> PAGEREF _Toc68670249 \h </w:instrText>
      </w:r>
      <w:r>
        <w:fldChar w:fldCharType="separate"/>
      </w:r>
      <w:r>
        <w:t>48</w:t>
      </w:r>
      <w:r>
        <w:fldChar w:fldCharType="end"/>
      </w:r>
    </w:p>
    <w:p w14:paraId="76E4833B" w14:textId="2B885040" w:rsidR="00C255A3" w:rsidRDefault="00C255A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 Release Planning issues</w:t>
      </w:r>
      <w:r>
        <w:tab/>
      </w:r>
      <w:r>
        <w:fldChar w:fldCharType="begin" w:fldLock="1"/>
      </w:r>
      <w:r>
        <w:instrText xml:space="preserve"> PAGEREF _Toc68670250 \h </w:instrText>
      </w:r>
      <w:r>
        <w:fldChar w:fldCharType="separate"/>
      </w:r>
      <w:r>
        <w:t>48</w:t>
      </w:r>
      <w:r>
        <w:fldChar w:fldCharType="end"/>
      </w:r>
    </w:p>
    <w:p w14:paraId="378B7681" w14:textId="4F9A21D4" w:rsidR="00C255A3" w:rsidRDefault="00C255A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Issues related to Release 16 and earlier planning</w:t>
      </w:r>
      <w:r>
        <w:tab/>
      </w:r>
      <w:r>
        <w:fldChar w:fldCharType="begin" w:fldLock="1"/>
      </w:r>
      <w:r>
        <w:instrText xml:space="preserve"> PAGEREF _Toc68670251 \h </w:instrText>
      </w:r>
      <w:r>
        <w:fldChar w:fldCharType="separate"/>
      </w:r>
      <w:r>
        <w:t>48</w:t>
      </w:r>
      <w:r>
        <w:fldChar w:fldCharType="end"/>
      </w:r>
    </w:p>
    <w:p w14:paraId="7C4E074E" w14:textId="1FDD1051" w:rsidR="00C255A3" w:rsidRDefault="00C255A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Release 17 Planning</w:t>
      </w:r>
      <w:r>
        <w:tab/>
      </w:r>
      <w:r>
        <w:fldChar w:fldCharType="begin" w:fldLock="1"/>
      </w:r>
      <w:r>
        <w:instrText xml:space="preserve"> PAGEREF _Toc68670252 \h </w:instrText>
      </w:r>
      <w:r>
        <w:fldChar w:fldCharType="separate"/>
      </w:r>
      <w:r>
        <w:t>48</w:t>
      </w:r>
      <w:r>
        <w:fldChar w:fldCharType="end"/>
      </w:r>
    </w:p>
    <w:p w14:paraId="587B305F" w14:textId="385C89C6" w:rsidR="00C255A3" w:rsidRDefault="00C255A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Release 18 Planning</w:t>
      </w:r>
      <w:r>
        <w:tab/>
      </w:r>
      <w:r>
        <w:fldChar w:fldCharType="begin" w:fldLock="1"/>
      </w:r>
      <w:r>
        <w:instrText xml:space="preserve"> PAGEREF _Toc68670253 \h </w:instrText>
      </w:r>
      <w:r>
        <w:fldChar w:fldCharType="separate"/>
      </w:r>
      <w:r>
        <w:t>62</w:t>
      </w:r>
      <w:r>
        <w:fldChar w:fldCharType="end"/>
      </w:r>
    </w:p>
    <w:p w14:paraId="08FBA23A" w14:textId="5C84BD08" w:rsidR="00C255A3" w:rsidRDefault="00C255A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w:t>
      </w:r>
      <w:r>
        <w:noBreakHyphen/>
        <w:t>8 CRs</w:t>
      </w:r>
      <w:r>
        <w:tab/>
      </w:r>
      <w:r>
        <w:fldChar w:fldCharType="begin" w:fldLock="1"/>
      </w:r>
      <w:r>
        <w:instrText xml:space="preserve"> PAGEREF _Toc68670254 \h </w:instrText>
      </w:r>
      <w:r>
        <w:fldChar w:fldCharType="separate"/>
      </w:r>
      <w:r>
        <w:t>62</w:t>
      </w:r>
      <w:r>
        <w:fldChar w:fldCharType="end"/>
      </w:r>
    </w:p>
    <w:p w14:paraId="388B4C42" w14:textId="73D5225E" w:rsidR="00C255A3" w:rsidRDefault="00C255A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w:t>
      </w:r>
      <w:r>
        <w:tab/>
      </w:r>
      <w:r>
        <w:fldChar w:fldCharType="begin" w:fldLock="1"/>
      </w:r>
      <w:r>
        <w:instrText xml:space="preserve"> PAGEREF _Toc68670255 \h </w:instrText>
      </w:r>
      <w:r>
        <w:fldChar w:fldCharType="separate"/>
      </w:r>
      <w:r>
        <w:t>62</w:t>
      </w:r>
      <w:r>
        <w:fldChar w:fldCharType="end"/>
      </w:r>
    </w:p>
    <w:p w14:paraId="52F95ADD" w14:textId="7A6894C0" w:rsidR="00C255A3" w:rsidRDefault="00C255A3">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w:t>
      </w:r>
      <w:r>
        <w:tab/>
      </w:r>
      <w:r>
        <w:fldChar w:fldCharType="begin" w:fldLock="1"/>
      </w:r>
      <w:r>
        <w:instrText xml:space="preserve"> PAGEREF _Toc68670256 \h </w:instrText>
      </w:r>
      <w:r>
        <w:fldChar w:fldCharType="separate"/>
      </w:r>
      <w:r>
        <w:t>62</w:t>
      </w:r>
      <w:r>
        <w:fldChar w:fldCharType="end"/>
      </w:r>
    </w:p>
    <w:p w14:paraId="431FB6CA" w14:textId="32A7B9BC" w:rsidR="00C255A3" w:rsidRDefault="00C255A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w:t>
      </w:r>
      <w:r>
        <w:tab/>
      </w:r>
      <w:r>
        <w:fldChar w:fldCharType="begin" w:fldLock="1"/>
      </w:r>
      <w:r>
        <w:instrText xml:space="preserve"> PAGEREF _Toc68670257 \h </w:instrText>
      </w:r>
      <w:r>
        <w:fldChar w:fldCharType="separate"/>
      </w:r>
      <w:r>
        <w:t>63</w:t>
      </w:r>
      <w:r>
        <w:fldChar w:fldCharType="end"/>
      </w:r>
    </w:p>
    <w:p w14:paraId="32B42971" w14:textId="01AE675A" w:rsidR="00C255A3" w:rsidRDefault="00C255A3">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w:t>
      </w:r>
      <w:r>
        <w:noBreakHyphen/>
        <w:t>12 CRs</w:t>
      </w:r>
      <w:r>
        <w:tab/>
      </w:r>
      <w:r>
        <w:fldChar w:fldCharType="begin" w:fldLock="1"/>
      </w:r>
      <w:r>
        <w:instrText xml:space="preserve"> PAGEREF _Toc68670258 \h </w:instrText>
      </w:r>
      <w:r>
        <w:fldChar w:fldCharType="separate"/>
      </w:r>
      <w:r>
        <w:t>63</w:t>
      </w:r>
      <w:r>
        <w:fldChar w:fldCharType="end"/>
      </w:r>
    </w:p>
    <w:p w14:paraId="44A6A785" w14:textId="3AA15160" w:rsidR="00C255A3" w:rsidRDefault="00C255A3">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Rel</w:t>
      </w:r>
      <w:r>
        <w:noBreakHyphen/>
        <w:t>13 CRs</w:t>
      </w:r>
      <w:r>
        <w:tab/>
      </w:r>
      <w:r>
        <w:fldChar w:fldCharType="begin" w:fldLock="1"/>
      </w:r>
      <w:r>
        <w:instrText xml:space="preserve"> PAGEREF _Toc68670259 \h </w:instrText>
      </w:r>
      <w:r>
        <w:fldChar w:fldCharType="separate"/>
      </w:r>
      <w:r>
        <w:t>64</w:t>
      </w:r>
      <w:r>
        <w:fldChar w:fldCharType="end"/>
      </w:r>
    </w:p>
    <w:p w14:paraId="4875807E" w14:textId="32C55281" w:rsidR="00C255A3" w:rsidRDefault="00C255A3">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Rel</w:t>
      </w:r>
      <w:r>
        <w:noBreakHyphen/>
        <w:t>14 CRs</w:t>
      </w:r>
      <w:r>
        <w:tab/>
      </w:r>
      <w:r>
        <w:fldChar w:fldCharType="begin" w:fldLock="1"/>
      </w:r>
      <w:r>
        <w:instrText xml:space="preserve"> PAGEREF _Toc68670260 \h </w:instrText>
      </w:r>
      <w:r>
        <w:fldChar w:fldCharType="separate"/>
      </w:r>
      <w:r>
        <w:t>64</w:t>
      </w:r>
      <w:r>
        <w:fldChar w:fldCharType="end"/>
      </w:r>
    </w:p>
    <w:p w14:paraId="5ECF402E" w14:textId="22A13AEA" w:rsidR="00C255A3" w:rsidRDefault="00C255A3">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Rel</w:t>
      </w:r>
      <w:r>
        <w:noBreakHyphen/>
        <w:t>15 CRs</w:t>
      </w:r>
      <w:r>
        <w:tab/>
      </w:r>
      <w:r>
        <w:fldChar w:fldCharType="begin" w:fldLock="1"/>
      </w:r>
      <w:r>
        <w:instrText xml:space="preserve"> PAGEREF _Toc68670261 \h </w:instrText>
      </w:r>
      <w:r>
        <w:fldChar w:fldCharType="separate"/>
      </w:r>
      <w:r>
        <w:t>64</w:t>
      </w:r>
      <w:r>
        <w:fldChar w:fldCharType="end"/>
      </w:r>
    </w:p>
    <w:p w14:paraId="4FDE1FD1" w14:textId="74AFBCAD" w:rsidR="00C255A3" w:rsidRDefault="00C255A3">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Rel</w:t>
      </w:r>
      <w:r>
        <w:noBreakHyphen/>
        <w:t>16 CRs</w:t>
      </w:r>
      <w:r>
        <w:tab/>
      </w:r>
      <w:r>
        <w:fldChar w:fldCharType="begin" w:fldLock="1"/>
      </w:r>
      <w:r>
        <w:instrText xml:space="preserve"> PAGEREF _Toc68670262 \h </w:instrText>
      </w:r>
      <w:r>
        <w:fldChar w:fldCharType="separate"/>
      </w:r>
      <w:r>
        <w:t>68</w:t>
      </w:r>
      <w:r>
        <w:fldChar w:fldCharType="end"/>
      </w:r>
    </w:p>
    <w:p w14:paraId="17777F7A" w14:textId="6CB07239" w:rsidR="00C255A3" w:rsidRDefault="00C255A3">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SA WG1 Rel</w:t>
      </w:r>
      <w:r>
        <w:noBreakHyphen/>
        <w:t>16 CRs</w:t>
      </w:r>
      <w:r>
        <w:tab/>
      </w:r>
      <w:r>
        <w:fldChar w:fldCharType="begin" w:fldLock="1"/>
      </w:r>
      <w:r>
        <w:instrText xml:space="preserve"> PAGEREF _Toc68670263 \h </w:instrText>
      </w:r>
      <w:r>
        <w:fldChar w:fldCharType="separate"/>
      </w:r>
      <w:r>
        <w:t>68</w:t>
      </w:r>
      <w:r>
        <w:fldChar w:fldCharType="end"/>
      </w:r>
    </w:p>
    <w:p w14:paraId="5E622A09" w14:textId="44985D55" w:rsidR="00C255A3" w:rsidRDefault="00C255A3">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SA WG2 Rel</w:t>
      </w:r>
      <w:r>
        <w:noBreakHyphen/>
        <w:t>16 CRs</w:t>
      </w:r>
      <w:r>
        <w:tab/>
      </w:r>
      <w:r>
        <w:fldChar w:fldCharType="begin" w:fldLock="1"/>
      </w:r>
      <w:r>
        <w:instrText xml:space="preserve"> PAGEREF _Toc68670264 \h </w:instrText>
      </w:r>
      <w:r>
        <w:fldChar w:fldCharType="separate"/>
      </w:r>
      <w:r>
        <w:t>69</w:t>
      </w:r>
      <w:r>
        <w:fldChar w:fldCharType="end"/>
      </w:r>
    </w:p>
    <w:p w14:paraId="76F37661" w14:textId="77822A97" w:rsidR="00C255A3" w:rsidRDefault="00C255A3">
      <w:pPr>
        <w:pStyle w:val="TOC2"/>
        <w:rPr>
          <w:rFonts w:asciiTheme="minorHAnsi" w:eastAsiaTheme="minorEastAsia" w:hAnsiTheme="minorHAnsi" w:cstheme="minorBidi"/>
          <w:sz w:val="22"/>
          <w:szCs w:val="22"/>
          <w:lang w:eastAsia="en-GB"/>
        </w:rPr>
      </w:pPr>
      <w:r>
        <w:t>16.3</w:t>
      </w:r>
      <w:r>
        <w:rPr>
          <w:rFonts w:asciiTheme="minorHAnsi" w:eastAsiaTheme="minorEastAsia" w:hAnsiTheme="minorHAnsi" w:cstheme="minorBidi"/>
          <w:sz w:val="22"/>
          <w:szCs w:val="22"/>
          <w:lang w:eastAsia="en-GB"/>
        </w:rPr>
        <w:tab/>
      </w:r>
      <w:r>
        <w:t>SA WG3 and SA WG3 LI Rel</w:t>
      </w:r>
      <w:r>
        <w:noBreakHyphen/>
        <w:t>16 CRs</w:t>
      </w:r>
      <w:r>
        <w:tab/>
      </w:r>
      <w:r>
        <w:fldChar w:fldCharType="begin" w:fldLock="1"/>
      </w:r>
      <w:r>
        <w:instrText xml:space="preserve"> PAGEREF _Toc68670265 \h </w:instrText>
      </w:r>
      <w:r>
        <w:fldChar w:fldCharType="separate"/>
      </w:r>
      <w:r>
        <w:t>76</w:t>
      </w:r>
      <w:r>
        <w:fldChar w:fldCharType="end"/>
      </w:r>
    </w:p>
    <w:p w14:paraId="751162A4" w14:textId="2BEA2A9D" w:rsidR="00C255A3" w:rsidRDefault="00C255A3">
      <w:pPr>
        <w:pStyle w:val="TOC2"/>
        <w:rPr>
          <w:rFonts w:asciiTheme="minorHAnsi" w:eastAsiaTheme="minorEastAsia" w:hAnsiTheme="minorHAnsi" w:cstheme="minorBidi"/>
          <w:sz w:val="22"/>
          <w:szCs w:val="22"/>
          <w:lang w:eastAsia="en-GB"/>
        </w:rPr>
      </w:pPr>
      <w:r>
        <w:t>16.4</w:t>
      </w:r>
      <w:r>
        <w:rPr>
          <w:rFonts w:asciiTheme="minorHAnsi" w:eastAsiaTheme="minorEastAsia" w:hAnsiTheme="minorHAnsi" w:cstheme="minorBidi"/>
          <w:sz w:val="22"/>
          <w:szCs w:val="22"/>
          <w:lang w:eastAsia="en-GB"/>
        </w:rPr>
        <w:tab/>
      </w:r>
      <w:r>
        <w:t>SA WG4 Rel</w:t>
      </w:r>
      <w:r>
        <w:noBreakHyphen/>
        <w:t>16 CRs</w:t>
      </w:r>
      <w:r>
        <w:tab/>
      </w:r>
      <w:r>
        <w:fldChar w:fldCharType="begin" w:fldLock="1"/>
      </w:r>
      <w:r>
        <w:instrText xml:space="preserve"> PAGEREF _Toc68670266 \h </w:instrText>
      </w:r>
      <w:r>
        <w:fldChar w:fldCharType="separate"/>
      </w:r>
      <w:r>
        <w:t>77</w:t>
      </w:r>
      <w:r>
        <w:fldChar w:fldCharType="end"/>
      </w:r>
    </w:p>
    <w:p w14:paraId="37023413" w14:textId="47B8AE2F" w:rsidR="00C255A3" w:rsidRDefault="00C255A3">
      <w:pPr>
        <w:pStyle w:val="TOC2"/>
        <w:rPr>
          <w:rFonts w:asciiTheme="minorHAnsi" w:eastAsiaTheme="minorEastAsia" w:hAnsiTheme="minorHAnsi" w:cstheme="minorBidi"/>
          <w:sz w:val="22"/>
          <w:szCs w:val="22"/>
          <w:lang w:eastAsia="en-GB"/>
        </w:rPr>
      </w:pPr>
      <w:r>
        <w:t>16.5</w:t>
      </w:r>
      <w:r>
        <w:rPr>
          <w:rFonts w:asciiTheme="minorHAnsi" w:eastAsiaTheme="minorEastAsia" w:hAnsiTheme="minorHAnsi" w:cstheme="minorBidi"/>
          <w:sz w:val="22"/>
          <w:szCs w:val="22"/>
          <w:lang w:eastAsia="en-GB"/>
        </w:rPr>
        <w:tab/>
      </w:r>
      <w:r>
        <w:t>SA WG5 Rel</w:t>
      </w:r>
      <w:r>
        <w:noBreakHyphen/>
        <w:t>16 CRs</w:t>
      </w:r>
      <w:r>
        <w:tab/>
      </w:r>
      <w:r>
        <w:fldChar w:fldCharType="begin" w:fldLock="1"/>
      </w:r>
      <w:r>
        <w:instrText xml:space="preserve"> PAGEREF _Toc68670267 \h </w:instrText>
      </w:r>
      <w:r>
        <w:fldChar w:fldCharType="separate"/>
      </w:r>
      <w:r>
        <w:t>77</w:t>
      </w:r>
      <w:r>
        <w:fldChar w:fldCharType="end"/>
      </w:r>
    </w:p>
    <w:p w14:paraId="6A94988A" w14:textId="104278BF" w:rsidR="00C255A3" w:rsidRDefault="00C255A3">
      <w:pPr>
        <w:pStyle w:val="TOC2"/>
        <w:rPr>
          <w:rFonts w:asciiTheme="minorHAnsi" w:eastAsiaTheme="minorEastAsia" w:hAnsiTheme="minorHAnsi" w:cstheme="minorBidi"/>
          <w:sz w:val="22"/>
          <w:szCs w:val="22"/>
          <w:lang w:eastAsia="en-GB"/>
        </w:rPr>
      </w:pPr>
      <w:r>
        <w:t>16.6</w:t>
      </w:r>
      <w:r>
        <w:rPr>
          <w:rFonts w:asciiTheme="minorHAnsi" w:eastAsiaTheme="minorEastAsia" w:hAnsiTheme="minorHAnsi" w:cstheme="minorBidi"/>
          <w:sz w:val="22"/>
          <w:szCs w:val="22"/>
          <w:lang w:eastAsia="en-GB"/>
        </w:rPr>
        <w:tab/>
      </w:r>
      <w:r>
        <w:t>SA WG6 Rel</w:t>
      </w:r>
      <w:r>
        <w:noBreakHyphen/>
        <w:t>16 CRs</w:t>
      </w:r>
      <w:r>
        <w:tab/>
      </w:r>
      <w:r>
        <w:fldChar w:fldCharType="begin" w:fldLock="1"/>
      </w:r>
      <w:r>
        <w:instrText xml:space="preserve"> PAGEREF _Toc68670268 \h </w:instrText>
      </w:r>
      <w:r>
        <w:fldChar w:fldCharType="separate"/>
      </w:r>
      <w:r>
        <w:t>81</w:t>
      </w:r>
      <w:r>
        <w:fldChar w:fldCharType="end"/>
      </w:r>
    </w:p>
    <w:p w14:paraId="61ACC597" w14:textId="4F22290C" w:rsidR="00C255A3" w:rsidRDefault="00C255A3">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Rel</w:t>
      </w:r>
      <w:r>
        <w:noBreakHyphen/>
        <w:t>17 CRs</w:t>
      </w:r>
      <w:r>
        <w:tab/>
      </w:r>
      <w:r>
        <w:fldChar w:fldCharType="begin" w:fldLock="1"/>
      </w:r>
      <w:r>
        <w:instrText xml:space="preserve"> PAGEREF _Toc68670269 \h </w:instrText>
      </w:r>
      <w:r>
        <w:fldChar w:fldCharType="separate"/>
      </w:r>
      <w:r>
        <w:t>82</w:t>
      </w:r>
      <w:r>
        <w:fldChar w:fldCharType="end"/>
      </w:r>
    </w:p>
    <w:p w14:paraId="3C251B6E" w14:textId="5CFBCE31" w:rsidR="00C255A3" w:rsidRDefault="00C255A3">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SA WG1 Rel</w:t>
      </w:r>
      <w:r>
        <w:noBreakHyphen/>
        <w:t>17 CRs</w:t>
      </w:r>
      <w:r>
        <w:tab/>
      </w:r>
      <w:r>
        <w:fldChar w:fldCharType="begin" w:fldLock="1"/>
      </w:r>
      <w:r>
        <w:instrText xml:space="preserve"> PAGEREF _Toc68670270 \h </w:instrText>
      </w:r>
      <w:r>
        <w:fldChar w:fldCharType="separate"/>
      </w:r>
      <w:r>
        <w:t>82</w:t>
      </w:r>
      <w:r>
        <w:fldChar w:fldCharType="end"/>
      </w:r>
    </w:p>
    <w:p w14:paraId="769A222D" w14:textId="2813FEE1" w:rsidR="00C255A3" w:rsidRDefault="00C255A3">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SA WG2 Rel</w:t>
      </w:r>
      <w:r>
        <w:noBreakHyphen/>
        <w:t>17 CRs</w:t>
      </w:r>
      <w:r>
        <w:tab/>
      </w:r>
      <w:r>
        <w:fldChar w:fldCharType="begin" w:fldLock="1"/>
      </w:r>
      <w:r>
        <w:instrText xml:space="preserve"> PAGEREF _Toc68670271 \h </w:instrText>
      </w:r>
      <w:r>
        <w:fldChar w:fldCharType="separate"/>
      </w:r>
      <w:r>
        <w:t>84</w:t>
      </w:r>
      <w:r>
        <w:fldChar w:fldCharType="end"/>
      </w:r>
    </w:p>
    <w:p w14:paraId="121E02AD" w14:textId="6B4E0630" w:rsidR="00C255A3" w:rsidRDefault="00C255A3">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SA WG3 and SA WG3 LI Rel</w:t>
      </w:r>
      <w:r>
        <w:noBreakHyphen/>
        <w:t>17 CRs</w:t>
      </w:r>
      <w:r>
        <w:tab/>
      </w:r>
      <w:r>
        <w:fldChar w:fldCharType="begin" w:fldLock="1"/>
      </w:r>
      <w:r>
        <w:instrText xml:space="preserve"> PAGEREF _Toc68670272 \h </w:instrText>
      </w:r>
      <w:r>
        <w:fldChar w:fldCharType="separate"/>
      </w:r>
      <w:r>
        <w:t>84</w:t>
      </w:r>
      <w:r>
        <w:fldChar w:fldCharType="end"/>
      </w:r>
    </w:p>
    <w:p w14:paraId="245950BC" w14:textId="22ABAE36" w:rsidR="00C255A3" w:rsidRDefault="00C255A3">
      <w:pPr>
        <w:pStyle w:val="TOC2"/>
        <w:rPr>
          <w:rFonts w:asciiTheme="minorHAnsi" w:eastAsiaTheme="minorEastAsia" w:hAnsiTheme="minorHAnsi" w:cstheme="minorBidi"/>
          <w:sz w:val="22"/>
          <w:szCs w:val="22"/>
          <w:lang w:eastAsia="en-GB"/>
        </w:rPr>
      </w:pPr>
      <w:r>
        <w:t>17.4</w:t>
      </w:r>
      <w:r>
        <w:rPr>
          <w:rFonts w:asciiTheme="minorHAnsi" w:eastAsiaTheme="minorEastAsia" w:hAnsiTheme="minorHAnsi" w:cstheme="minorBidi"/>
          <w:sz w:val="22"/>
          <w:szCs w:val="22"/>
          <w:lang w:eastAsia="en-GB"/>
        </w:rPr>
        <w:tab/>
      </w:r>
      <w:r>
        <w:t>SA WG4 Rel</w:t>
      </w:r>
      <w:r>
        <w:noBreakHyphen/>
        <w:t>17 CRs</w:t>
      </w:r>
      <w:r>
        <w:tab/>
      </w:r>
      <w:r>
        <w:fldChar w:fldCharType="begin" w:fldLock="1"/>
      </w:r>
      <w:r>
        <w:instrText xml:space="preserve"> PAGEREF _Toc68670273 \h </w:instrText>
      </w:r>
      <w:r>
        <w:fldChar w:fldCharType="separate"/>
      </w:r>
      <w:r>
        <w:t>84</w:t>
      </w:r>
      <w:r>
        <w:fldChar w:fldCharType="end"/>
      </w:r>
    </w:p>
    <w:p w14:paraId="117B0462" w14:textId="02F82795" w:rsidR="00C255A3" w:rsidRDefault="00C255A3">
      <w:pPr>
        <w:pStyle w:val="TOC2"/>
        <w:rPr>
          <w:rFonts w:asciiTheme="minorHAnsi" w:eastAsiaTheme="minorEastAsia" w:hAnsiTheme="minorHAnsi" w:cstheme="minorBidi"/>
          <w:sz w:val="22"/>
          <w:szCs w:val="22"/>
          <w:lang w:eastAsia="en-GB"/>
        </w:rPr>
      </w:pPr>
      <w:r>
        <w:t>17.5</w:t>
      </w:r>
      <w:r>
        <w:rPr>
          <w:rFonts w:asciiTheme="minorHAnsi" w:eastAsiaTheme="minorEastAsia" w:hAnsiTheme="minorHAnsi" w:cstheme="minorBidi"/>
          <w:sz w:val="22"/>
          <w:szCs w:val="22"/>
          <w:lang w:eastAsia="en-GB"/>
        </w:rPr>
        <w:tab/>
      </w:r>
      <w:r>
        <w:t>SA WG5 Rel</w:t>
      </w:r>
      <w:r>
        <w:noBreakHyphen/>
        <w:t>17 CRs</w:t>
      </w:r>
      <w:r>
        <w:tab/>
      </w:r>
      <w:r>
        <w:fldChar w:fldCharType="begin" w:fldLock="1"/>
      </w:r>
      <w:r>
        <w:instrText xml:space="preserve"> PAGEREF _Toc68670274 \h </w:instrText>
      </w:r>
      <w:r>
        <w:fldChar w:fldCharType="separate"/>
      </w:r>
      <w:r>
        <w:t>84</w:t>
      </w:r>
      <w:r>
        <w:fldChar w:fldCharType="end"/>
      </w:r>
    </w:p>
    <w:p w14:paraId="3763CD0A" w14:textId="0F58B3C0" w:rsidR="00C255A3" w:rsidRDefault="00C255A3">
      <w:pPr>
        <w:pStyle w:val="TOC2"/>
        <w:rPr>
          <w:rFonts w:asciiTheme="minorHAnsi" w:eastAsiaTheme="minorEastAsia" w:hAnsiTheme="minorHAnsi" w:cstheme="minorBidi"/>
          <w:sz w:val="22"/>
          <w:szCs w:val="22"/>
          <w:lang w:eastAsia="en-GB"/>
        </w:rPr>
      </w:pPr>
      <w:r>
        <w:t>17.6</w:t>
      </w:r>
      <w:r>
        <w:rPr>
          <w:rFonts w:asciiTheme="minorHAnsi" w:eastAsiaTheme="minorEastAsia" w:hAnsiTheme="minorHAnsi" w:cstheme="minorBidi"/>
          <w:sz w:val="22"/>
          <w:szCs w:val="22"/>
          <w:lang w:eastAsia="en-GB"/>
        </w:rPr>
        <w:tab/>
      </w:r>
      <w:r>
        <w:t>SA WG6 Rel</w:t>
      </w:r>
      <w:r>
        <w:noBreakHyphen/>
        <w:t>17 CRs</w:t>
      </w:r>
      <w:r>
        <w:tab/>
      </w:r>
      <w:r>
        <w:fldChar w:fldCharType="begin" w:fldLock="1"/>
      </w:r>
      <w:r>
        <w:instrText xml:space="preserve"> PAGEREF _Toc68670275 \h </w:instrText>
      </w:r>
      <w:r>
        <w:fldChar w:fldCharType="separate"/>
      </w:r>
      <w:r>
        <w:t>85</w:t>
      </w:r>
      <w:r>
        <w:fldChar w:fldCharType="end"/>
      </w:r>
    </w:p>
    <w:p w14:paraId="0ABDBD45" w14:textId="171332C8" w:rsidR="00C255A3" w:rsidRDefault="00C255A3">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CR's related to Study Items</w:t>
      </w:r>
      <w:r>
        <w:tab/>
      </w:r>
      <w:r>
        <w:fldChar w:fldCharType="begin" w:fldLock="1"/>
      </w:r>
      <w:r>
        <w:instrText xml:space="preserve"> PAGEREF _Toc68670276 \h </w:instrText>
      </w:r>
      <w:r>
        <w:fldChar w:fldCharType="separate"/>
      </w:r>
      <w:r>
        <w:t>85</w:t>
      </w:r>
      <w:r>
        <w:fldChar w:fldCharType="end"/>
      </w:r>
    </w:p>
    <w:p w14:paraId="2C12C23B" w14:textId="186CA253" w:rsidR="00C255A3" w:rsidRDefault="00C255A3">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Management and TSG SA owned specifications</w:t>
      </w:r>
      <w:r>
        <w:tab/>
      </w:r>
      <w:r>
        <w:fldChar w:fldCharType="begin" w:fldLock="1"/>
      </w:r>
      <w:r>
        <w:instrText xml:space="preserve"> PAGEREF _Toc68670277 \h </w:instrText>
      </w:r>
      <w:r>
        <w:fldChar w:fldCharType="separate"/>
      </w:r>
      <w:r>
        <w:t>86</w:t>
      </w:r>
      <w:r>
        <w:fldChar w:fldCharType="end"/>
      </w:r>
    </w:p>
    <w:p w14:paraId="66B213D1" w14:textId="620EB5FD" w:rsidR="00C255A3" w:rsidRDefault="00C255A3">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_Toc68670278 \h </w:instrText>
      </w:r>
      <w:r>
        <w:fldChar w:fldCharType="separate"/>
      </w:r>
      <w:r>
        <w:t>86</w:t>
      </w:r>
      <w:r>
        <w:fldChar w:fldCharType="end"/>
      </w:r>
    </w:p>
    <w:p w14:paraId="58AF3694" w14:textId="38F709E3" w:rsidR="00C255A3" w:rsidRDefault="00C255A3">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Specification Status</w:t>
      </w:r>
      <w:r>
        <w:tab/>
      </w:r>
      <w:r>
        <w:fldChar w:fldCharType="begin" w:fldLock="1"/>
      </w:r>
      <w:r>
        <w:instrText xml:space="preserve"> PAGEREF _Toc68670279 \h </w:instrText>
      </w:r>
      <w:r>
        <w:fldChar w:fldCharType="separate"/>
      </w:r>
      <w:r>
        <w:t>86</w:t>
      </w:r>
      <w:r>
        <w:fldChar w:fldCharType="end"/>
      </w:r>
    </w:p>
    <w:p w14:paraId="54CDBD0E" w14:textId="0A095B33" w:rsidR="00C255A3" w:rsidRDefault="00C255A3">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Work Item Summaries for TR 21.91x</w:t>
      </w:r>
      <w:r>
        <w:tab/>
      </w:r>
      <w:r>
        <w:fldChar w:fldCharType="begin" w:fldLock="1"/>
      </w:r>
      <w:r>
        <w:instrText xml:space="preserve"> PAGEREF _Toc68670280 \h </w:instrText>
      </w:r>
      <w:r>
        <w:fldChar w:fldCharType="separate"/>
      </w:r>
      <w:r>
        <w:t>87</w:t>
      </w:r>
      <w:r>
        <w:fldChar w:fldCharType="end"/>
      </w:r>
    </w:p>
    <w:p w14:paraId="73DAB480" w14:textId="7AA2AD16" w:rsidR="00C255A3" w:rsidRDefault="00C255A3">
      <w:pPr>
        <w:pStyle w:val="TOC2"/>
        <w:rPr>
          <w:rFonts w:asciiTheme="minorHAnsi" w:eastAsiaTheme="minorEastAsia" w:hAnsiTheme="minorHAnsi" w:cstheme="minorBidi"/>
          <w:sz w:val="22"/>
          <w:szCs w:val="22"/>
          <w:lang w:eastAsia="en-GB"/>
        </w:rPr>
      </w:pPr>
      <w:r>
        <w:t>19.4</w:t>
      </w:r>
      <w:r>
        <w:rPr>
          <w:rFonts w:asciiTheme="minorHAnsi" w:eastAsiaTheme="minorEastAsia" w:hAnsiTheme="minorHAnsi" w:cstheme="minorBidi"/>
          <w:sz w:val="22"/>
          <w:szCs w:val="22"/>
          <w:lang w:eastAsia="en-GB"/>
        </w:rPr>
        <w:tab/>
      </w:r>
      <w:r>
        <w:t>Improvements to working methods and CRs against TSG SA owned Specifications</w:t>
      </w:r>
      <w:r>
        <w:tab/>
      </w:r>
      <w:r>
        <w:fldChar w:fldCharType="begin" w:fldLock="1"/>
      </w:r>
      <w:r>
        <w:instrText xml:space="preserve"> PAGEREF _Toc68670281 \h </w:instrText>
      </w:r>
      <w:r>
        <w:fldChar w:fldCharType="separate"/>
      </w:r>
      <w:r>
        <w:t>87</w:t>
      </w:r>
      <w:r>
        <w:fldChar w:fldCharType="end"/>
      </w:r>
    </w:p>
    <w:p w14:paraId="284B7A5A" w14:textId="066E6F12" w:rsidR="00C255A3" w:rsidRDefault="00C255A3">
      <w:pPr>
        <w:pStyle w:val="TOC2"/>
        <w:rPr>
          <w:rFonts w:asciiTheme="minorHAnsi" w:eastAsiaTheme="minorEastAsia" w:hAnsiTheme="minorHAnsi" w:cstheme="minorBidi"/>
          <w:sz w:val="22"/>
          <w:szCs w:val="22"/>
          <w:lang w:eastAsia="en-GB"/>
        </w:rPr>
      </w:pPr>
      <w:r>
        <w:t>19.5</w:t>
      </w:r>
      <w:r>
        <w:rPr>
          <w:rFonts w:asciiTheme="minorHAnsi" w:eastAsiaTheme="minorEastAsia" w:hAnsiTheme="minorHAnsi" w:cstheme="minorBidi"/>
          <w:sz w:val="22"/>
          <w:szCs w:val="22"/>
          <w:lang w:eastAsia="en-GB"/>
        </w:rPr>
        <w:tab/>
      </w:r>
      <w:r>
        <w:t>MCC Status Report</w:t>
      </w:r>
      <w:r>
        <w:tab/>
      </w:r>
      <w:r>
        <w:fldChar w:fldCharType="begin" w:fldLock="1"/>
      </w:r>
      <w:r>
        <w:instrText xml:space="preserve"> PAGEREF _Toc68670282 \h </w:instrText>
      </w:r>
      <w:r>
        <w:fldChar w:fldCharType="separate"/>
      </w:r>
      <w:r>
        <w:t>87</w:t>
      </w:r>
      <w:r>
        <w:fldChar w:fldCharType="end"/>
      </w:r>
    </w:p>
    <w:p w14:paraId="72A19F3E" w14:textId="1BD85C4C" w:rsidR="00C255A3" w:rsidRDefault="00C255A3">
      <w:pPr>
        <w:pStyle w:val="TOC2"/>
        <w:rPr>
          <w:rFonts w:asciiTheme="minorHAnsi" w:eastAsiaTheme="minorEastAsia" w:hAnsiTheme="minorHAnsi" w:cstheme="minorBidi"/>
          <w:sz w:val="22"/>
          <w:szCs w:val="22"/>
          <w:lang w:eastAsia="en-GB"/>
        </w:rPr>
      </w:pPr>
      <w:r>
        <w:t>19.6</w:t>
      </w:r>
      <w:r>
        <w:rPr>
          <w:rFonts w:asciiTheme="minorHAnsi" w:eastAsiaTheme="minorEastAsia" w:hAnsiTheme="minorHAnsi" w:cstheme="minorBidi"/>
          <w:sz w:val="22"/>
          <w:szCs w:val="22"/>
          <w:lang w:eastAsia="en-GB"/>
        </w:rPr>
        <w:tab/>
      </w:r>
      <w:r>
        <w:t>Future Meeting schedule</w:t>
      </w:r>
      <w:r>
        <w:tab/>
      </w:r>
      <w:r>
        <w:fldChar w:fldCharType="begin" w:fldLock="1"/>
      </w:r>
      <w:r>
        <w:instrText xml:space="preserve"> PAGEREF _Toc68670283 \h </w:instrText>
      </w:r>
      <w:r>
        <w:fldChar w:fldCharType="separate"/>
      </w:r>
      <w:r>
        <w:t>88</w:t>
      </w:r>
      <w:r>
        <w:fldChar w:fldCharType="end"/>
      </w:r>
    </w:p>
    <w:p w14:paraId="3D66F17A" w14:textId="1E3D5684" w:rsidR="00C255A3" w:rsidRDefault="00C255A3">
      <w:pPr>
        <w:pStyle w:val="TOC1"/>
        <w:rPr>
          <w:rFonts w:asciiTheme="minorHAnsi" w:eastAsiaTheme="minorEastAsia" w:hAnsiTheme="minorHAnsi" w:cstheme="minorBidi"/>
          <w:szCs w:val="22"/>
          <w:lang w:eastAsia="en-GB"/>
        </w:rPr>
      </w:pPr>
      <w:r>
        <w:lastRenderedPageBreak/>
        <w:t>20</w:t>
      </w:r>
      <w:r>
        <w:rPr>
          <w:rFonts w:asciiTheme="minorHAnsi" w:eastAsiaTheme="minorEastAsia" w:hAnsiTheme="minorHAnsi" w:cstheme="minorBidi"/>
          <w:szCs w:val="22"/>
          <w:lang w:eastAsia="en-GB"/>
        </w:rPr>
        <w:tab/>
      </w:r>
      <w:r>
        <w:t>Any Other Business</w:t>
      </w:r>
      <w:r>
        <w:tab/>
      </w:r>
      <w:r>
        <w:fldChar w:fldCharType="begin" w:fldLock="1"/>
      </w:r>
      <w:r>
        <w:instrText xml:space="preserve"> PAGEREF _Toc68670284 \h </w:instrText>
      </w:r>
      <w:r>
        <w:fldChar w:fldCharType="separate"/>
      </w:r>
      <w:r>
        <w:t>88</w:t>
      </w:r>
      <w:r>
        <w:fldChar w:fldCharType="end"/>
      </w:r>
    </w:p>
    <w:p w14:paraId="314ABB26" w14:textId="44229201" w:rsidR="00C255A3" w:rsidRDefault="00C255A3">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Close of Meeting</w:t>
      </w:r>
      <w:r>
        <w:tab/>
      </w:r>
      <w:r>
        <w:fldChar w:fldCharType="begin" w:fldLock="1"/>
      </w:r>
      <w:r>
        <w:instrText xml:space="preserve"> PAGEREF _Toc68670285 \h </w:instrText>
      </w:r>
      <w:r>
        <w:fldChar w:fldCharType="separate"/>
      </w:r>
      <w:r>
        <w:t>88</w:t>
      </w:r>
      <w:r>
        <w:fldChar w:fldCharType="end"/>
      </w:r>
    </w:p>
    <w:p w14:paraId="1AFA74E0" w14:textId="20FAFF4E" w:rsidR="00C255A3" w:rsidRDefault="00C255A3">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r>
      <w:r>
        <w:fldChar w:fldCharType="begin" w:fldLock="1"/>
      </w:r>
      <w:r>
        <w:instrText xml:space="preserve"> PAGEREF _Toc68670286 \h </w:instrText>
      </w:r>
      <w:r>
        <w:fldChar w:fldCharType="separate"/>
      </w:r>
      <w:r>
        <w:t>89</w:t>
      </w:r>
      <w:r>
        <w:fldChar w:fldCharType="end"/>
      </w:r>
    </w:p>
    <w:p w14:paraId="15628793" w14:textId="4FCECB1C" w:rsidR="00C255A3" w:rsidRDefault="00C255A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r>
      <w:r>
        <w:fldChar w:fldCharType="begin" w:fldLock="1"/>
      </w:r>
      <w:r>
        <w:instrText xml:space="preserve"> PAGEREF _Toc68670287 \h </w:instrText>
      </w:r>
      <w:r>
        <w:fldChar w:fldCharType="separate"/>
      </w:r>
      <w:r>
        <w:t>89</w:t>
      </w:r>
      <w:r>
        <w:fldChar w:fldCharType="end"/>
      </w:r>
    </w:p>
    <w:p w14:paraId="7FF7CFD7" w14:textId="1F77B4CE" w:rsidR="00C255A3" w:rsidRDefault="00C255A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r>
      <w:r>
        <w:fldChar w:fldCharType="begin" w:fldLock="1"/>
      </w:r>
      <w:r>
        <w:instrText xml:space="preserve"> PAGEREF _Toc68670288 \h </w:instrText>
      </w:r>
      <w:r>
        <w:fldChar w:fldCharType="separate"/>
      </w:r>
      <w:r>
        <w:t>91</w:t>
      </w:r>
      <w:r>
        <w:fldChar w:fldCharType="end"/>
      </w:r>
    </w:p>
    <w:p w14:paraId="60ED6935" w14:textId="2CFE0E75" w:rsidR="00C255A3" w:rsidRDefault="00C255A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r>
      <w:r>
        <w:fldChar w:fldCharType="begin" w:fldLock="1"/>
      </w:r>
      <w:r>
        <w:instrText xml:space="preserve"> PAGEREF _Toc68670289 \h </w:instrText>
      </w:r>
      <w:r>
        <w:fldChar w:fldCharType="separate"/>
      </w:r>
      <w:r>
        <w:t>93</w:t>
      </w:r>
      <w:r>
        <w:fldChar w:fldCharType="end"/>
      </w:r>
    </w:p>
    <w:p w14:paraId="0EEA0B12" w14:textId="57CB5CBF" w:rsidR="00C255A3" w:rsidRDefault="00C255A3">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Lists of documents</w:t>
      </w:r>
      <w:r>
        <w:tab/>
      </w:r>
      <w:r>
        <w:fldChar w:fldCharType="begin" w:fldLock="1"/>
      </w:r>
      <w:r>
        <w:instrText xml:space="preserve"> PAGEREF _Toc68670290 \h </w:instrText>
      </w:r>
      <w:r>
        <w:fldChar w:fldCharType="separate"/>
      </w:r>
      <w:r>
        <w:t>96</w:t>
      </w:r>
      <w:r>
        <w:fldChar w:fldCharType="end"/>
      </w:r>
    </w:p>
    <w:p w14:paraId="43B76BD5" w14:textId="05F0CA47" w:rsidR="00C255A3" w:rsidRDefault="00C255A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List of documents by TD number</w:t>
      </w:r>
      <w:r>
        <w:tab/>
      </w:r>
      <w:r>
        <w:fldChar w:fldCharType="begin" w:fldLock="1"/>
      </w:r>
      <w:r>
        <w:instrText xml:space="preserve"> PAGEREF _Toc68670291 \h </w:instrText>
      </w:r>
      <w:r>
        <w:fldChar w:fldCharType="separate"/>
      </w:r>
      <w:r>
        <w:t>96</w:t>
      </w:r>
      <w:r>
        <w:fldChar w:fldCharType="end"/>
      </w:r>
    </w:p>
    <w:p w14:paraId="6EB0B05B" w14:textId="7B960C4D" w:rsidR="00C255A3" w:rsidRDefault="00C255A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List of documents by Agenda Item</w:t>
      </w:r>
      <w:r>
        <w:tab/>
      </w:r>
      <w:r>
        <w:fldChar w:fldCharType="begin" w:fldLock="1"/>
      </w:r>
      <w:r>
        <w:instrText xml:space="preserve"> PAGEREF _Toc68670292 \h </w:instrText>
      </w:r>
      <w:r>
        <w:fldChar w:fldCharType="separate"/>
      </w:r>
      <w:r>
        <w:t>129</w:t>
      </w:r>
      <w:r>
        <w:fldChar w:fldCharType="end"/>
      </w:r>
    </w:p>
    <w:p w14:paraId="0B6A7511" w14:textId="55C6FC8D" w:rsidR="00C255A3" w:rsidRDefault="00C255A3">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w:t>
      </w:r>
      <w:r>
        <w:tab/>
      </w:r>
      <w:r>
        <w:fldChar w:fldCharType="begin" w:fldLock="1"/>
      </w:r>
      <w:r>
        <w:instrText xml:space="preserve"> PAGEREF _Toc68670293 \h </w:instrText>
      </w:r>
      <w:r>
        <w:fldChar w:fldCharType="separate"/>
      </w:r>
      <w:r>
        <w:t>163</w:t>
      </w:r>
      <w:r>
        <w:fldChar w:fldCharType="end"/>
      </w:r>
    </w:p>
    <w:p w14:paraId="0E19D722" w14:textId="7183DA77" w:rsidR="00C255A3" w:rsidRDefault="00C255A3">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Incoming and Outgoing Liaison Statements</w:t>
      </w:r>
      <w:r>
        <w:tab/>
      </w:r>
      <w:r>
        <w:fldChar w:fldCharType="begin" w:fldLock="1"/>
      </w:r>
      <w:r>
        <w:instrText xml:space="preserve"> PAGEREF _Toc68670294 \h </w:instrText>
      </w:r>
      <w:r>
        <w:fldChar w:fldCharType="separate"/>
      </w:r>
      <w:r>
        <w:t>170</w:t>
      </w:r>
      <w:r>
        <w:fldChar w:fldCharType="end"/>
      </w:r>
    </w:p>
    <w:p w14:paraId="105EF18C" w14:textId="357632E0" w:rsidR="00C255A3" w:rsidRDefault="00C255A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Incoming LSs</w:t>
      </w:r>
      <w:r>
        <w:tab/>
      </w:r>
      <w:r>
        <w:fldChar w:fldCharType="begin" w:fldLock="1"/>
      </w:r>
      <w:r>
        <w:instrText xml:space="preserve"> PAGEREF _Toc68670295 \h </w:instrText>
      </w:r>
      <w:r>
        <w:fldChar w:fldCharType="separate"/>
      </w:r>
      <w:r>
        <w:t>170</w:t>
      </w:r>
      <w:r>
        <w:fldChar w:fldCharType="end"/>
      </w:r>
    </w:p>
    <w:p w14:paraId="25653232" w14:textId="02620C97" w:rsidR="00C255A3" w:rsidRDefault="00C255A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Outgoing LSs</w:t>
      </w:r>
      <w:r>
        <w:tab/>
      </w:r>
      <w:r>
        <w:fldChar w:fldCharType="begin" w:fldLock="1"/>
      </w:r>
      <w:r>
        <w:instrText xml:space="preserve"> PAGEREF _Toc68670296 \h </w:instrText>
      </w:r>
      <w:r>
        <w:fldChar w:fldCharType="separate"/>
      </w:r>
      <w:r>
        <w:t>173</w:t>
      </w:r>
      <w:r>
        <w:fldChar w:fldCharType="end"/>
      </w:r>
    </w:p>
    <w:p w14:paraId="364373B1" w14:textId="20763137" w:rsidR="00C255A3" w:rsidRDefault="00C255A3">
      <w:pPr>
        <w:pStyle w:val="TOC9"/>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TS, TR, WID, SID and CR Lists</w:t>
      </w:r>
      <w:r>
        <w:tab/>
      </w:r>
      <w:r>
        <w:fldChar w:fldCharType="begin" w:fldLock="1"/>
      </w:r>
      <w:r>
        <w:instrText xml:space="preserve"> PAGEREF _Toc68670297 \h </w:instrText>
      </w:r>
      <w:r>
        <w:fldChar w:fldCharType="separate"/>
      </w:r>
      <w:r>
        <w:t>175</w:t>
      </w:r>
      <w:r>
        <w:fldChar w:fldCharType="end"/>
      </w:r>
    </w:p>
    <w:p w14:paraId="54BA2ABC" w14:textId="0AF0A658" w:rsidR="00C255A3" w:rsidRDefault="00C255A3">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List of newly approved TSs and TRs</w:t>
      </w:r>
      <w:r>
        <w:tab/>
      </w:r>
      <w:r>
        <w:fldChar w:fldCharType="begin" w:fldLock="1"/>
      </w:r>
      <w:r>
        <w:instrText xml:space="preserve"> PAGEREF _Toc68670298 \h </w:instrText>
      </w:r>
      <w:r>
        <w:fldChar w:fldCharType="separate"/>
      </w:r>
      <w:r>
        <w:t>175</w:t>
      </w:r>
      <w:r>
        <w:fldChar w:fldCharType="end"/>
      </w:r>
    </w:p>
    <w:p w14:paraId="05065B8C" w14:textId="4A56242C" w:rsidR="00C255A3" w:rsidRDefault="00C255A3">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List of TSs and TRs presented for information</w:t>
      </w:r>
      <w:r>
        <w:tab/>
      </w:r>
      <w:r>
        <w:fldChar w:fldCharType="begin" w:fldLock="1"/>
      </w:r>
      <w:r>
        <w:instrText xml:space="preserve"> PAGEREF _Toc68670299 \h </w:instrText>
      </w:r>
      <w:r>
        <w:fldChar w:fldCharType="separate"/>
      </w:r>
      <w:r>
        <w:t>175</w:t>
      </w:r>
      <w:r>
        <w:fldChar w:fldCharType="end"/>
      </w:r>
    </w:p>
    <w:p w14:paraId="5FF2B6E4" w14:textId="407ADF7E" w:rsidR="00C255A3" w:rsidRDefault="00C255A3">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List of Approved CR Packs</w:t>
      </w:r>
      <w:r>
        <w:tab/>
      </w:r>
      <w:r>
        <w:fldChar w:fldCharType="begin" w:fldLock="1"/>
      </w:r>
      <w:r>
        <w:instrText xml:space="preserve"> PAGEREF _Toc68670300 \h </w:instrText>
      </w:r>
      <w:r>
        <w:fldChar w:fldCharType="separate"/>
      </w:r>
      <w:r>
        <w:t>176</w:t>
      </w:r>
      <w:r>
        <w:fldChar w:fldCharType="end"/>
      </w:r>
    </w:p>
    <w:p w14:paraId="7D5F2908" w14:textId="6B7906C5" w:rsidR="00C255A3" w:rsidRDefault="00C255A3">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List of Approved CRs</w:t>
      </w:r>
      <w:r>
        <w:tab/>
      </w:r>
      <w:r>
        <w:fldChar w:fldCharType="begin" w:fldLock="1"/>
      </w:r>
      <w:r>
        <w:instrText xml:space="preserve"> PAGEREF _Toc68670301 \h </w:instrText>
      </w:r>
      <w:r>
        <w:fldChar w:fldCharType="separate"/>
      </w:r>
      <w:r>
        <w:t>183</w:t>
      </w:r>
      <w:r>
        <w:fldChar w:fldCharType="end"/>
      </w:r>
    </w:p>
    <w:p w14:paraId="46B620CD" w14:textId="012BC495" w:rsidR="00C255A3" w:rsidRDefault="00C255A3">
      <w:pPr>
        <w:pStyle w:val="TOC9"/>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List of new and revised WIDs / SIDs</w:t>
      </w:r>
      <w:r>
        <w:tab/>
      </w:r>
      <w:r>
        <w:fldChar w:fldCharType="begin" w:fldLock="1"/>
      </w:r>
      <w:r>
        <w:instrText xml:space="preserve"> PAGEREF _Toc68670302 \h </w:instrText>
      </w:r>
      <w:r>
        <w:fldChar w:fldCharType="separate"/>
      </w:r>
      <w:r>
        <w:t>184</w:t>
      </w:r>
      <w:r>
        <w:fldChar w:fldCharType="end"/>
      </w:r>
    </w:p>
    <w:p w14:paraId="54152CEA" w14:textId="0191BCD3" w:rsidR="00C255A3" w:rsidRDefault="00C255A3">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List of Approved WIDs / SIDs</w:t>
      </w:r>
      <w:r>
        <w:tab/>
      </w:r>
      <w:r>
        <w:fldChar w:fldCharType="begin" w:fldLock="1"/>
      </w:r>
      <w:r>
        <w:instrText xml:space="preserve"> PAGEREF _Toc68670303 \h </w:instrText>
      </w:r>
      <w:r>
        <w:fldChar w:fldCharType="separate"/>
      </w:r>
      <w:r>
        <w:t>184</w:t>
      </w:r>
      <w:r>
        <w:fldChar w:fldCharType="end"/>
      </w:r>
    </w:p>
    <w:p w14:paraId="4B69020C" w14:textId="578D319C" w:rsidR="00C255A3" w:rsidRDefault="00C255A3">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List of Updated WIDs / SIDs</w:t>
      </w:r>
      <w:r>
        <w:tab/>
      </w:r>
      <w:r>
        <w:fldChar w:fldCharType="begin" w:fldLock="1"/>
      </w:r>
      <w:r>
        <w:instrText xml:space="preserve"> PAGEREF _Toc68670304 \h </w:instrText>
      </w:r>
      <w:r>
        <w:fldChar w:fldCharType="separate"/>
      </w:r>
      <w:r>
        <w:t>185</w:t>
      </w:r>
      <w:r>
        <w:fldChar w:fldCharType="end"/>
      </w:r>
    </w:p>
    <w:p w14:paraId="16805590" w14:textId="5C4A87E9" w:rsidR="00C255A3" w:rsidRDefault="00C255A3">
      <w:pPr>
        <w:pStyle w:val="TOC9"/>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List of endorsed WI summaries</w:t>
      </w:r>
      <w:r>
        <w:tab/>
      </w:r>
      <w:r>
        <w:fldChar w:fldCharType="begin" w:fldLock="1"/>
      </w:r>
      <w:r>
        <w:instrText xml:space="preserve"> PAGEREF _Toc68670305 \h </w:instrText>
      </w:r>
      <w:r>
        <w:fldChar w:fldCharType="separate"/>
      </w:r>
      <w:r>
        <w:t>186</w:t>
      </w:r>
      <w:r>
        <w:fldChar w:fldCharType="end"/>
      </w:r>
    </w:p>
    <w:p w14:paraId="5B9CB007" w14:textId="545F2890" w:rsidR="00795A0D" w:rsidRPr="00BA731A" w:rsidRDefault="00744129" w:rsidP="00795A0D">
      <w:r>
        <w:rPr>
          <w:rFonts w:ascii="Times New Roman" w:hAnsi="Times New Roman"/>
          <w:b/>
          <w:noProof/>
          <w:sz w:val="22"/>
        </w:rPr>
        <w:fldChar w:fldCharType="end"/>
      </w:r>
    </w:p>
    <w:p w14:paraId="2519D87B" w14:textId="77777777" w:rsidR="00795A0D" w:rsidRPr="00BA731A" w:rsidRDefault="00795A0D" w:rsidP="00795A0D">
      <w:pPr>
        <w:pStyle w:val="FP"/>
      </w:pPr>
    </w:p>
    <w:p w14:paraId="6B92BBA6" w14:textId="77777777" w:rsidR="00795A0D" w:rsidRPr="00BA731A" w:rsidRDefault="00795A0D" w:rsidP="00795A0D">
      <w:pPr>
        <w:pStyle w:val="FP"/>
      </w:pPr>
    </w:p>
    <w:p w14:paraId="7735CEC1" w14:textId="77777777" w:rsidR="00795A0D" w:rsidRPr="00BA731A" w:rsidRDefault="00795A0D" w:rsidP="00795A0D">
      <w:pPr>
        <w:pStyle w:val="Heading1"/>
      </w:pPr>
      <w:r w:rsidRPr="00BA731A">
        <w:br w:type="page"/>
      </w:r>
      <w:bookmarkStart w:id="0" w:name="_Toc469641279"/>
      <w:bookmarkStart w:id="1" w:name="_Toc68670204"/>
      <w:r w:rsidRPr="00BA731A">
        <w:lastRenderedPageBreak/>
        <w:t>0</w:t>
      </w:r>
      <w:r w:rsidRPr="00BA731A">
        <w:tab/>
        <w:t>Definitions</w:t>
      </w:r>
      <w:bookmarkEnd w:id="0"/>
      <w:bookmarkEnd w:id="1"/>
    </w:p>
    <w:p w14:paraId="6649C144" w14:textId="77777777"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14:paraId="368830FC" w14:textId="77777777" w:rsidR="008B3D2A" w:rsidRDefault="008B3D2A" w:rsidP="008B3D2A">
      <w:pPr>
        <w:pStyle w:val="Heading1"/>
      </w:pPr>
      <w:bookmarkStart w:id="2" w:name="_Toc469641460"/>
      <w:bookmarkStart w:id="3" w:name="_Toc68670205"/>
      <w:r>
        <w:t>1</w:t>
      </w:r>
      <w:r>
        <w:tab/>
        <w:t>Opening of the Meeting</w:t>
      </w:r>
      <w:bookmarkEnd w:id="3"/>
    </w:p>
    <w:p w14:paraId="21CC00E0" w14:textId="77777777" w:rsidR="008B3D2A" w:rsidRDefault="008B3D2A" w:rsidP="008B3D2A">
      <w:pPr>
        <w:keepLines/>
      </w:pPr>
      <w:r w:rsidRPr="00BA731A">
        <w:t xml:space="preserve">The TSG SA Chairman, </w:t>
      </w:r>
      <w:r w:rsidRPr="00BA731A">
        <w:rPr>
          <w:b/>
        </w:rPr>
        <w:t xml:space="preserve">Mr. </w:t>
      </w:r>
      <w:r>
        <w:rPr>
          <w:b/>
        </w:rPr>
        <w:t>Georg Mayer</w:t>
      </w:r>
      <w:r w:rsidRPr="00BA731A">
        <w:t xml:space="preserve"> (</w:t>
      </w:r>
      <w:r>
        <w:t>Huawei</w:t>
      </w:r>
      <w:r w:rsidRPr="00BA731A">
        <w:t xml:space="preserve">) opened the meeting and thanked the hosts, </w:t>
      </w:r>
      <w:r w:rsidR="00370B25">
        <w:rPr>
          <w:b/>
        </w:rPr>
        <w:t>t</w:t>
      </w:r>
      <w:r>
        <w:rPr>
          <w:b/>
        </w:rPr>
        <w:t xml:space="preserve">he North </w:t>
      </w:r>
      <w:r w:rsidR="00AE1380">
        <w:rPr>
          <w:b/>
        </w:rPr>
        <w:t>European</w:t>
      </w:r>
      <w:r>
        <w:rPr>
          <w:b/>
        </w:rPr>
        <w:t xml:space="preserve"> Friends of 3GPP (</w:t>
      </w:r>
      <w:r w:rsidR="00AE1380">
        <w:rPr>
          <w:b/>
        </w:rPr>
        <w:t>EF3</w:t>
      </w:r>
      <w:r>
        <w:rPr>
          <w:b/>
        </w:rPr>
        <w:t>)</w:t>
      </w:r>
      <w:r>
        <w:t xml:space="preserve"> fo</w:t>
      </w:r>
      <w:r w:rsidRPr="00BA731A">
        <w:t>r inviting TSG SA to</w:t>
      </w:r>
      <w:r>
        <w:rPr>
          <w:noProof/>
        </w:rPr>
        <w:t xml:space="preserve"> </w:t>
      </w:r>
      <w:r w:rsidR="00AE1380">
        <w:rPr>
          <w:noProof/>
        </w:rPr>
        <w:t>Sitges, Spain</w:t>
      </w:r>
      <w:r w:rsidRPr="00BA731A">
        <w:rPr>
          <w:noProof/>
        </w:rPr>
        <w:t>.</w:t>
      </w:r>
    </w:p>
    <w:p w14:paraId="2A4A563C" w14:textId="77777777" w:rsidR="00B37998" w:rsidRDefault="00B37998" w:rsidP="008B3D2A">
      <w:pPr>
        <w:keepLines/>
        <w:rPr>
          <w:b/>
          <w:color w:val="0000FF"/>
        </w:rPr>
      </w:pPr>
      <w:r>
        <w:rPr>
          <w:b/>
          <w:color w:val="0000FF"/>
        </w:rPr>
        <w:t>Delegates were asked to take into account the fair use of network resources at meetings. Delegates were also reminded that they need to be registered to this meeting in order to stay in the room and to be able to subsequently check in.</w:t>
      </w:r>
    </w:p>
    <w:p w14:paraId="00DB12DE" w14:textId="77777777" w:rsidR="008B3D2A" w:rsidRDefault="008B3D2A" w:rsidP="008B3D2A">
      <w:pPr>
        <w:keepLines/>
        <w:rPr>
          <w:b/>
          <w:color w:val="0000FF"/>
        </w:rPr>
      </w:pPr>
      <w:r w:rsidRPr="00BA731A">
        <w:rPr>
          <w:b/>
          <w:color w:val="0000FF"/>
        </w:rPr>
        <w:t xml:space="preserve">Delegates were reminded of the importance of </w:t>
      </w:r>
      <w:r>
        <w:rPr>
          <w:b/>
          <w:color w:val="0000FF"/>
        </w:rPr>
        <w:t>electronically checking in to indicate their presence and</w:t>
      </w:r>
      <w:r w:rsidRPr="00BA731A">
        <w:rPr>
          <w:b/>
          <w:color w:val="0000FF"/>
        </w:rPr>
        <w:t xml:space="preserve"> maintaining the voting rights of Member companies.</w:t>
      </w:r>
    </w:p>
    <w:p w14:paraId="6F6F84AB" w14:textId="77777777" w:rsidR="00B37998" w:rsidRDefault="00B37998" w:rsidP="008B3D2A">
      <w:pPr>
        <w:keepLines/>
      </w:pPr>
      <w:r>
        <w:t>The TSG SA Chairman</w:t>
      </w:r>
      <w:r w:rsidR="00FF1816">
        <w:t xml:space="preserve">, Vice Chairmen and Secretary </w:t>
      </w:r>
      <w:r>
        <w:t xml:space="preserve">introduced </w:t>
      </w:r>
      <w:r w:rsidR="00FF1816">
        <w:t>themselves to the meeting</w:t>
      </w:r>
      <w:r>
        <w:t>.</w:t>
      </w:r>
    </w:p>
    <w:p w14:paraId="244192E7" w14:textId="77777777" w:rsidR="008B3D2A" w:rsidRDefault="008B3D2A" w:rsidP="008B3D2A">
      <w:pPr>
        <w:keepLines/>
      </w:pPr>
      <w:r w:rsidRPr="00BA731A">
        <w:t xml:space="preserve">Vice Chairmen for the meeting were </w:t>
      </w:r>
      <w:r w:rsidRPr="00DB6521">
        <w:rPr>
          <w:b/>
        </w:rPr>
        <w:t>M</w:t>
      </w:r>
      <w:r>
        <w:rPr>
          <w:b/>
        </w:rPr>
        <w:t xml:space="preserve">s. </w:t>
      </w:r>
      <w:r w:rsidRPr="00ED24A1">
        <w:rPr>
          <w:b/>
          <w:noProof/>
        </w:rPr>
        <w:t>LaeYoung</w:t>
      </w:r>
      <w:r>
        <w:rPr>
          <w:b/>
        </w:rPr>
        <w:t xml:space="preserve"> Kim</w:t>
      </w:r>
      <w:r w:rsidRPr="00DB6521">
        <w:t xml:space="preserve"> (</w:t>
      </w:r>
      <w:r>
        <w:t>LG Electronics Inc.</w:t>
      </w:r>
      <w:r w:rsidRPr="00BA731A">
        <w:t>),</w:t>
      </w:r>
      <w:r>
        <w:t xml:space="preserve"> </w:t>
      </w:r>
      <w:r w:rsidRPr="00BA731A">
        <w:rPr>
          <w:b/>
        </w:rPr>
        <w:t xml:space="preserve">Mr. </w:t>
      </w:r>
      <w:r>
        <w:rPr>
          <w:b/>
        </w:rPr>
        <w:t>Yusuke Nakano</w:t>
      </w:r>
      <w:r w:rsidRPr="00BA731A">
        <w:rPr>
          <w:b/>
        </w:rPr>
        <w:t xml:space="preserve">, </w:t>
      </w:r>
      <w:r w:rsidRPr="00BA731A">
        <w:t>(</w:t>
      </w:r>
      <w:r>
        <w:t>KDDI Corporation</w:t>
      </w:r>
      <w:r w:rsidRPr="00BA731A">
        <w:t>)</w:t>
      </w:r>
      <w:r>
        <w:t xml:space="preserve"> </w:t>
      </w:r>
      <w:r w:rsidRPr="00BA731A">
        <w:t xml:space="preserve">and </w:t>
      </w:r>
      <w:r w:rsidRPr="00BA731A">
        <w:rPr>
          <w:b/>
        </w:rPr>
        <w:t xml:space="preserve">Mr. </w:t>
      </w:r>
      <w:r>
        <w:rPr>
          <w:b/>
        </w:rPr>
        <w:t>Greg Schumacher</w:t>
      </w:r>
      <w:r w:rsidRPr="00BA731A">
        <w:t xml:space="preserve"> (</w:t>
      </w:r>
      <w:r>
        <w:t>Sprint Corporation</w:t>
      </w:r>
      <w:r w:rsidRPr="00BA731A">
        <w:t>)</w:t>
      </w:r>
      <w:r w:rsidRPr="0037089B">
        <w:t>.</w:t>
      </w:r>
      <w:r w:rsidRPr="00BA731A">
        <w:t xml:space="preserve"> The Secretary was </w:t>
      </w:r>
      <w:r w:rsidRPr="00BA731A">
        <w:rPr>
          <w:b/>
        </w:rPr>
        <w:t>Mr. Maurice Pope</w:t>
      </w:r>
      <w:r w:rsidRPr="00BA731A">
        <w:t xml:space="preserve"> (MCC).</w:t>
      </w:r>
    </w:p>
    <w:p w14:paraId="02AD73D3" w14:textId="77777777" w:rsidR="008B3D2A" w:rsidRDefault="008B3D2A" w:rsidP="008B3D2A">
      <w:pPr>
        <w:pStyle w:val="Heading2"/>
      </w:pPr>
      <w:bookmarkStart w:id="4" w:name="_Toc68670206"/>
      <w:r>
        <w:t>1.1</w:t>
      </w:r>
      <w:r>
        <w:tab/>
        <w:t>Welcome Speech</w:t>
      </w:r>
      <w:bookmarkEnd w:id="4"/>
    </w:p>
    <w:p w14:paraId="53411934" w14:textId="77777777" w:rsidR="008B3D2A" w:rsidRPr="008B3D2A" w:rsidRDefault="008B3D2A" w:rsidP="008B3D2A">
      <w:pPr>
        <w:rPr>
          <w:lang w:eastAsia="en-US"/>
        </w:rPr>
      </w:pPr>
      <w:r>
        <w:rPr>
          <w:b/>
          <w:noProof/>
        </w:rPr>
        <w:t>Mr.</w:t>
      </w:r>
      <w:r w:rsidR="002D6002">
        <w:rPr>
          <w:b/>
          <w:noProof/>
        </w:rPr>
        <w:t xml:space="preserve"> Jose Luis Xalmodovar Chico</w:t>
      </w:r>
      <w:r>
        <w:rPr>
          <w:b/>
          <w:noProof/>
        </w:rPr>
        <w:t xml:space="preserve"> (</w:t>
      </w:r>
      <w:r w:rsidR="002D6002">
        <w:rPr>
          <w:b/>
          <w:noProof/>
        </w:rPr>
        <w:t>KPN</w:t>
      </w:r>
      <w:r>
        <w:rPr>
          <w:b/>
          <w:noProof/>
        </w:rPr>
        <w:t>)</w:t>
      </w:r>
      <w:r w:rsidRPr="00BA731A">
        <w:t xml:space="preserve"> welcomed delegates </w:t>
      </w:r>
      <w:r>
        <w:t>to the meeting on behalf of the hosts</w:t>
      </w:r>
      <w:r w:rsidR="00370B25">
        <w:t xml:space="preserve">, the </w:t>
      </w:r>
      <w:r w:rsidR="00AE1380">
        <w:t>European</w:t>
      </w:r>
      <w:r w:rsidR="00370B25">
        <w:t xml:space="preserve"> American Friends of 3GPP (</w:t>
      </w:r>
      <w:r w:rsidR="00AE1380">
        <w:t>EF3</w:t>
      </w:r>
      <w:r w:rsidR="00370B25">
        <w:t>)</w:t>
      </w:r>
      <w:r>
        <w:t xml:space="preserve"> and provided</w:t>
      </w:r>
      <w:r w:rsidR="002D6002">
        <w:t xml:space="preserve"> information about the area and</w:t>
      </w:r>
      <w:r>
        <w:t xml:space="preserve"> the domestic arrangements for the meeting and</w:t>
      </w:r>
      <w:r w:rsidRPr="00BA731A">
        <w:t xml:space="preserve"> wished TSG SA a successful meeting</w:t>
      </w:r>
      <w:r>
        <w:t>.</w:t>
      </w:r>
    </w:p>
    <w:p w14:paraId="0370B88A" w14:textId="77777777" w:rsidR="002D6002" w:rsidRPr="008B3D2A" w:rsidRDefault="002D6002" w:rsidP="002D6002">
      <w:pPr>
        <w:rPr>
          <w:lang w:eastAsia="en-US"/>
        </w:rPr>
      </w:pPr>
      <w:r>
        <w:rPr>
          <w:b/>
          <w:noProof/>
        </w:rPr>
        <w:t>Mr. Johannes Acher (T-Mobile)</w:t>
      </w:r>
      <w:r w:rsidRPr="00BA731A">
        <w:t xml:space="preserve"> </w:t>
      </w:r>
      <w:r>
        <w:t xml:space="preserve">reported that there was a new sponsor for EF3, </w:t>
      </w:r>
      <w:r w:rsidRPr="002D6002">
        <w:rPr>
          <w:b/>
          <w:bCs/>
        </w:rPr>
        <w:t>the European Union</w:t>
      </w:r>
      <w:r>
        <w:t xml:space="preserve"> and provided information on an EU project INDICO.</w:t>
      </w:r>
    </w:p>
    <w:p w14:paraId="166425AE" w14:textId="77777777" w:rsidR="00D957F8" w:rsidRDefault="002D6002" w:rsidP="00FF1816">
      <w:pPr>
        <w:rPr>
          <w:lang w:eastAsia="en-US"/>
        </w:rPr>
      </w:pPr>
      <w:r>
        <w:rPr>
          <w:lang w:eastAsia="en-US"/>
        </w:rPr>
        <w:t xml:space="preserve">A minute of silence was held in memory of </w:t>
      </w:r>
      <w:r w:rsidRPr="002D6002">
        <w:rPr>
          <w:b/>
          <w:bCs/>
          <w:lang w:eastAsia="en-US"/>
        </w:rPr>
        <w:t>Andrew Allen</w:t>
      </w:r>
      <w:r>
        <w:rPr>
          <w:lang w:eastAsia="en-US"/>
        </w:rPr>
        <w:t>, a long standing delegate for 3GPP meetings, who passed away in 2019.</w:t>
      </w:r>
    </w:p>
    <w:p w14:paraId="1B0649BF" w14:textId="77777777" w:rsidR="002D6002" w:rsidRDefault="002D6002" w:rsidP="00FF1816">
      <w:pPr>
        <w:rPr>
          <w:lang w:eastAsia="en-US"/>
        </w:rPr>
      </w:pPr>
      <w:r>
        <w:rPr>
          <w:lang w:eastAsia="en-US"/>
        </w:rPr>
        <w:t>A self-paid social event was arranged for Tuesday evening. A speakers club was arranged for Wednesday lunchtime and delegates were encouraged to attend.</w:t>
      </w:r>
    </w:p>
    <w:p w14:paraId="5B47ED71" w14:textId="77777777" w:rsidR="0065343E" w:rsidRDefault="0065343E" w:rsidP="0065343E">
      <w:pPr>
        <w:pStyle w:val="Heading2"/>
      </w:pPr>
      <w:bookmarkStart w:id="5" w:name="_Toc68670207"/>
      <w:r>
        <w:t>1.2</w:t>
      </w:r>
      <w:r>
        <w:tab/>
        <w:t>Introduction</w:t>
      </w:r>
      <w:bookmarkEnd w:id="5"/>
    </w:p>
    <w:p w14:paraId="716CE5B5" w14:textId="77777777" w:rsidR="00AE1380" w:rsidRDefault="00AE1380" w:rsidP="00AE1380">
      <w:pPr>
        <w:keepNext/>
        <w:keepLines/>
      </w:pPr>
      <w:r>
        <w:rPr>
          <w:color w:val="0000FF"/>
        </w:rPr>
        <w:t>TD SP</w:t>
      </w:r>
      <w:r>
        <w:rPr>
          <w:color w:val="0000FF"/>
        </w:rPr>
        <w:noBreakHyphen/>
        <w:t>191002</w:t>
      </w:r>
      <w:r w:rsidRPr="0073055D">
        <w:t xml:space="preserve"> </w:t>
      </w:r>
      <w:r>
        <w:t xml:space="preserve">(DISCUSSION) 3GPP Leadership (living document).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0D4100">
        <w:t>TSG Leadership information for newcomers welcome</w:t>
      </w:r>
    </w:p>
    <w:p w14:paraId="79B552E7" w14:textId="77777777" w:rsidR="00AE1380" w:rsidRPr="00DA12F6" w:rsidRDefault="00AE1380" w:rsidP="00AE1380">
      <w:pPr>
        <w:keepNext/>
        <w:rPr>
          <w:rFonts w:cs="Arial"/>
          <w:b/>
        </w:rPr>
      </w:pPr>
      <w:r w:rsidRPr="00DA12F6">
        <w:rPr>
          <w:rFonts w:cs="Arial"/>
          <w:b/>
        </w:rPr>
        <w:t>Discussion and conclusion:</w:t>
      </w:r>
    </w:p>
    <w:p w14:paraId="3C3A5564" w14:textId="77777777" w:rsidR="007A62A9" w:rsidRPr="0094124B" w:rsidRDefault="0094124B" w:rsidP="007A62A9">
      <w:r>
        <w:t xml:space="preserve">This was </w:t>
      </w:r>
      <w:r>
        <w:rPr>
          <w:color w:val="0000FF"/>
        </w:rPr>
        <w:t>noted</w:t>
      </w:r>
      <w:r>
        <w:t>.</w:t>
      </w:r>
    </w:p>
    <w:p w14:paraId="24EA9F58" w14:textId="77777777" w:rsidR="00AE1380" w:rsidRDefault="00AE1380" w:rsidP="00AE1380">
      <w:pPr>
        <w:pStyle w:val="NormTop"/>
      </w:pPr>
      <w:r>
        <w:rPr>
          <w:color w:val="0000FF"/>
        </w:rPr>
        <w:t>TD SP</w:t>
      </w:r>
      <w:r>
        <w:rPr>
          <w:color w:val="0000FF"/>
        </w:rPr>
        <w:noBreakHyphen/>
        <w:t>191003</w:t>
      </w:r>
      <w:r w:rsidRPr="0073055D">
        <w:t xml:space="preserve"> </w:t>
      </w:r>
      <w:r>
        <w:t xml:space="preserve">(DISCUSSION) 3GPP Newcomer Orientation (living document).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0D4100">
        <w:t>3GPP Newcomer Orientation information.</w:t>
      </w:r>
    </w:p>
    <w:p w14:paraId="57EFA76B" w14:textId="77777777" w:rsidR="00AE1380" w:rsidRPr="00DA12F6" w:rsidRDefault="00AE1380" w:rsidP="00AE1380">
      <w:pPr>
        <w:keepNext/>
        <w:rPr>
          <w:rFonts w:cs="Arial"/>
          <w:b/>
        </w:rPr>
      </w:pPr>
      <w:r w:rsidRPr="00DA12F6">
        <w:rPr>
          <w:rFonts w:cs="Arial"/>
          <w:b/>
        </w:rPr>
        <w:t>Discussion and conclusion:</w:t>
      </w:r>
    </w:p>
    <w:p w14:paraId="1FF69368" w14:textId="77777777" w:rsidR="007A62A9" w:rsidRPr="00DA12F6" w:rsidRDefault="0094124B" w:rsidP="007A62A9">
      <w:r>
        <w:t xml:space="preserve">This was </w:t>
      </w:r>
      <w:r>
        <w:rPr>
          <w:color w:val="0000FF"/>
        </w:rPr>
        <w:t>noted</w:t>
      </w:r>
      <w:r>
        <w:t>.</w:t>
      </w:r>
    </w:p>
    <w:p w14:paraId="5181C6F6" w14:textId="77777777" w:rsidR="008B3D2A" w:rsidRDefault="008B3D2A" w:rsidP="008B3D2A">
      <w:pPr>
        <w:pStyle w:val="Heading2"/>
      </w:pPr>
      <w:bookmarkStart w:id="6" w:name="_Toc68670208"/>
      <w:r>
        <w:lastRenderedPageBreak/>
        <w:t>1.3</w:t>
      </w:r>
      <w:r>
        <w:tab/>
        <w:t>IPR &amp; Antitrust reminders</w:t>
      </w:r>
      <w:bookmarkEnd w:id="6"/>
    </w:p>
    <w:p w14:paraId="7ABA9E76" w14:textId="77777777" w:rsidR="008B3D2A" w:rsidRPr="00BA731A" w:rsidRDefault="008B3D2A" w:rsidP="008B3D2A">
      <w:pPr>
        <w:keepNext/>
        <w:keepLines/>
        <w:rPr>
          <w:b/>
        </w:rPr>
      </w:pPr>
      <w:r w:rsidRPr="00BA731A">
        <w:rPr>
          <w:b/>
        </w:rPr>
        <w:t>IPR Reminder:</w:t>
      </w:r>
    </w:p>
    <w:p w14:paraId="645DFF90" w14:textId="77777777" w:rsidR="008B3D2A" w:rsidRPr="00BA731A" w:rsidRDefault="008B3D2A" w:rsidP="008B3D2A">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14:paraId="05222A55" w14:textId="77777777"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ABEAB64" w14:textId="77777777"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p>
    <w:p w14:paraId="4FC1CAC2" w14:textId="77777777"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14:paraId="588C4D7D" w14:textId="77777777"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p>
    <w:p w14:paraId="1985AC86" w14:textId="77777777"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t>a</w:t>
      </w:r>
      <w:r w:rsidRPr="00BA731A">
        <w:t xml:space="preserve">re, or </w:t>
      </w:r>
      <w:r>
        <w:t>a</w:t>
      </w:r>
      <w:r w:rsidRPr="00BA731A">
        <w:t>re likely to become Essential in respect of the work of 3GPP.</w:t>
      </w:r>
    </w:p>
    <w:p w14:paraId="38384AAD" w14:textId="77777777"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14:paraId="629598F3" w14:textId="77777777" w:rsidR="008B3D2A" w:rsidRPr="00BA731A" w:rsidRDefault="008B3D2A" w:rsidP="008B3D2A">
      <w:pPr>
        <w:pStyle w:val="B1"/>
        <w:keepLines/>
        <w:pBdr>
          <w:top w:val="single" w:sz="4" w:space="1" w:color="auto"/>
          <w:left w:val="single" w:sz="4" w:space="4" w:color="auto"/>
          <w:bottom w:val="single" w:sz="4" w:space="1" w:color="auto"/>
          <w:right w:val="single" w:sz="4" w:space="4" w:color="auto"/>
        </w:pBdr>
        <w:shd w:val="clear" w:color="auto" w:fill="FDE9D9"/>
      </w:pPr>
    </w:p>
    <w:p w14:paraId="201994C5" w14:textId="77777777" w:rsidR="008B3D2A" w:rsidRPr="00BA731A" w:rsidRDefault="008B3D2A" w:rsidP="008B3D2A">
      <w:pPr>
        <w:pStyle w:val="B1"/>
        <w:keepLines/>
      </w:pPr>
    </w:p>
    <w:p w14:paraId="106D1206" w14:textId="77777777" w:rsidR="008B3D2A" w:rsidRPr="00BA731A" w:rsidRDefault="008B3D2A" w:rsidP="008B3D2A">
      <w:pPr>
        <w:keepNext/>
        <w:keepLines/>
        <w:rPr>
          <w:b/>
        </w:rPr>
      </w:pPr>
      <w:r w:rsidRPr="00BA731A">
        <w:rPr>
          <w:b/>
        </w:rPr>
        <w:t>Antitrust policy Reminder:</w:t>
      </w:r>
    </w:p>
    <w:p w14:paraId="43593C75" w14:textId="77777777"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51712AE5" w14:textId="77777777" w:rsidR="00D24EAC" w:rsidRDefault="00D24EAC" w:rsidP="00D24EAC">
      <w:pPr>
        <w:rPr>
          <w:lang w:eastAsia="en-US"/>
        </w:rPr>
      </w:pPr>
    </w:p>
    <w:p w14:paraId="7D877D96" w14:textId="77777777" w:rsidR="002D6002" w:rsidRDefault="002D6002" w:rsidP="002D6002">
      <w:pPr>
        <w:keepNext/>
      </w:pPr>
      <w:r>
        <w:rPr>
          <w:b/>
          <w:bCs/>
          <w:lang w:val="en-US"/>
        </w:rPr>
        <w:t xml:space="preserve">Statement Regarding Engagement with Companies Added to the </w:t>
      </w:r>
      <w:r>
        <w:rPr>
          <w:b/>
          <w:bCs/>
          <w:lang w:val="en-US"/>
        </w:rPr>
        <w:br/>
        <w:t>U.S. Export Administration Regulations (EAR) Entity List in 3GPP Activities:</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4A0" w:firstRow="1" w:lastRow="0" w:firstColumn="1" w:lastColumn="0" w:noHBand="0" w:noVBand="1"/>
      </w:tblPr>
      <w:tblGrid>
        <w:gridCol w:w="9773"/>
      </w:tblGrid>
      <w:tr w:rsidR="002D6002" w:rsidRPr="00DB33F9" w14:paraId="643FCFA4" w14:textId="77777777" w:rsidTr="002D6002">
        <w:tc>
          <w:tcPr>
            <w:tcW w:w="9773" w:type="dxa"/>
            <w:tcBorders>
              <w:top w:val="single" w:sz="4" w:space="0" w:color="auto"/>
              <w:left w:val="single" w:sz="4" w:space="0" w:color="auto"/>
              <w:bottom w:val="single" w:sz="4" w:space="0" w:color="auto"/>
              <w:right w:val="single" w:sz="4" w:space="0" w:color="auto"/>
            </w:tcBorders>
            <w:shd w:val="clear" w:color="auto" w:fill="BDD6EE"/>
            <w:hideMark/>
          </w:tcPr>
          <w:p w14:paraId="51E9E0FF" w14:textId="77777777" w:rsidR="002D6002" w:rsidRPr="00DB33F9" w:rsidRDefault="002D6002" w:rsidP="002D6002">
            <w:pPr>
              <w:ind w:left="360"/>
              <w:rPr>
                <w:rFonts w:ascii="Times New Roman" w:hAnsi="Times New Roman"/>
                <w:b/>
                <w:bCs/>
                <w:color w:val="800000"/>
                <w:szCs w:val="18"/>
              </w:rPr>
            </w:pPr>
            <w:r w:rsidRPr="00DB33F9">
              <w:rPr>
                <w:rFonts w:ascii="Times New Roman" w:hAnsi="Times New Roman"/>
                <w:b/>
                <w:bCs/>
                <w:color w:val="800000"/>
              </w:rPr>
              <w:t>1. Public Information is Not Subject to EAR</w:t>
            </w:r>
          </w:p>
          <w:p w14:paraId="14697A12" w14:textId="77777777" w:rsidR="002D6002" w:rsidRPr="00DB33F9" w:rsidRDefault="002D6002" w:rsidP="002D6002">
            <w:pPr>
              <w:ind w:left="360"/>
              <w:rPr>
                <w:rFonts w:ascii="Times New Roman" w:hAnsi="Times New Roman"/>
                <w:color w:val="800000"/>
              </w:rPr>
            </w:pPr>
            <w:r w:rsidRPr="00DB33F9">
              <w:rPr>
                <w:rFonts w:ascii="Times New Roman" w:hAnsi="Times New Roman"/>
                <w:color w:val="800000"/>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2D7CB971" w14:textId="77777777" w:rsidR="002D6002" w:rsidRPr="00DB33F9" w:rsidRDefault="002D6002" w:rsidP="002D6002">
            <w:pPr>
              <w:ind w:left="360"/>
              <w:rPr>
                <w:rFonts w:ascii="Times New Roman" w:hAnsi="Times New Roman"/>
                <w:color w:val="800000"/>
              </w:rPr>
            </w:pPr>
            <w:r w:rsidRPr="00DB33F9">
              <w:rPr>
                <w:rFonts w:ascii="Times New Roman" w:hAnsi="Times New Roman"/>
                <w:color w:val="800000"/>
              </w:rPr>
              <w:t>In addition, since membership of email distribution lists is open to all, documents and emails distributed by that means are considered to be publicly available.</w:t>
            </w:r>
          </w:p>
          <w:p w14:paraId="24E2E0AB" w14:textId="77777777" w:rsidR="002D6002" w:rsidRPr="00DB33F9" w:rsidRDefault="002D6002" w:rsidP="002D6002">
            <w:pPr>
              <w:ind w:left="360"/>
              <w:rPr>
                <w:rFonts w:ascii="Times New Roman" w:hAnsi="Times New Roman"/>
                <w:color w:val="800000"/>
              </w:rPr>
            </w:pPr>
            <w:r w:rsidRPr="00DB33F9">
              <w:rPr>
                <w:rFonts w:ascii="Times New Roman" w:hAnsi="Times New Roman"/>
                <w:color w:val="800000"/>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2ED1D7F0" w14:textId="77777777" w:rsidR="002D6002" w:rsidRPr="00DB33F9" w:rsidRDefault="002D6002" w:rsidP="002D6002">
            <w:pPr>
              <w:ind w:left="360"/>
              <w:rPr>
                <w:rFonts w:ascii="Times New Roman" w:hAnsi="Times New Roman"/>
                <w:color w:val="800000"/>
              </w:rPr>
            </w:pPr>
            <w:r w:rsidRPr="00DB33F9">
              <w:rPr>
                <w:rFonts w:ascii="Times New Roman" w:hAnsi="Times New Roman"/>
                <w:color w:val="800000"/>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4355E788" w14:textId="77777777" w:rsidR="002D6002" w:rsidRPr="00DB33F9" w:rsidRDefault="002D6002" w:rsidP="002D6002">
            <w:pPr>
              <w:ind w:left="360"/>
              <w:rPr>
                <w:rFonts w:ascii="Times New Roman" w:hAnsi="Times New Roman"/>
                <w:b/>
                <w:bCs/>
                <w:color w:val="800000"/>
              </w:rPr>
            </w:pPr>
            <w:r w:rsidRPr="00DB33F9">
              <w:rPr>
                <w:rFonts w:ascii="Times New Roman" w:hAnsi="Times New Roman"/>
                <w:b/>
                <w:bCs/>
                <w:color w:val="800000"/>
              </w:rPr>
              <w:t>2. Non-Public Information</w:t>
            </w:r>
          </w:p>
          <w:p w14:paraId="51A021F9" w14:textId="77777777" w:rsidR="002D6002" w:rsidRPr="00DB33F9" w:rsidRDefault="002D6002" w:rsidP="002D6002">
            <w:pPr>
              <w:ind w:left="360"/>
              <w:rPr>
                <w:rFonts w:ascii="Times New Roman" w:hAnsi="Times New Roman"/>
                <w:color w:val="800000"/>
              </w:rPr>
            </w:pPr>
            <w:r w:rsidRPr="00DB33F9">
              <w:rPr>
                <w:rFonts w:ascii="Times New Roman" w:hAnsi="Times New Roman"/>
                <w:color w:val="800000"/>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074437EF" w14:textId="77777777" w:rsidR="002D6002" w:rsidRPr="00DB33F9" w:rsidRDefault="002D6002" w:rsidP="002D6002">
            <w:pPr>
              <w:ind w:left="360"/>
              <w:rPr>
                <w:rFonts w:ascii="Times New Roman" w:hAnsi="Times New Roman"/>
                <w:b/>
                <w:bCs/>
                <w:color w:val="800000"/>
              </w:rPr>
            </w:pPr>
            <w:r w:rsidRPr="00DB33F9">
              <w:rPr>
                <w:rFonts w:ascii="Times New Roman" w:hAnsi="Times New Roman"/>
                <w:b/>
                <w:bCs/>
                <w:color w:val="800000"/>
              </w:rPr>
              <w:t>3. Other Information</w:t>
            </w:r>
          </w:p>
          <w:p w14:paraId="5F228392" w14:textId="77777777" w:rsidR="002D6002" w:rsidRPr="00DB33F9" w:rsidRDefault="002D6002" w:rsidP="002D6002">
            <w:pPr>
              <w:ind w:left="360"/>
              <w:rPr>
                <w:rFonts w:ascii="Times New Roman" w:hAnsi="Times New Roman"/>
                <w:color w:val="800000"/>
              </w:rPr>
            </w:pPr>
            <w:r w:rsidRPr="00DB33F9">
              <w:rPr>
                <w:rFonts w:ascii="Times New Roman" w:hAnsi="Times New Roman"/>
                <w:color w:val="800000"/>
              </w:rPr>
              <w:t>Certain encryption software controlled under the International Traffic in Arms Regulations (ITAR), even if publicly available, may still be subject to US export controls other than the EAR.</w:t>
            </w:r>
          </w:p>
          <w:p w14:paraId="4A1E5746" w14:textId="77777777" w:rsidR="002D6002" w:rsidRPr="00DB33F9" w:rsidRDefault="002D6002" w:rsidP="002D6002">
            <w:pPr>
              <w:ind w:left="360"/>
              <w:rPr>
                <w:rFonts w:ascii="Times New Roman" w:hAnsi="Times New Roman"/>
                <w:b/>
                <w:bCs/>
                <w:color w:val="800000"/>
              </w:rPr>
            </w:pPr>
            <w:r w:rsidRPr="00DB33F9">
              <w:rPr>
                <w:rFonts w:ascii="Times New Roman" w:hAnsi="Times New Roman"/>
                <w:b/>
                <w:bCs/>
                <w:color w:val="800000"/>
              </w:rPr>
              <w:t>4. Conduct of Meetings</w:t>
            </w:r>
          </w:p>
          <w:p w14:paraId="0906ED1A" w14:textId="77777777" w:rsidR="002D6002" w:rsidRPr="00DB33F9" w:rsidRDefault="002D6002" w:rsidP="002D6002">
            <w:pPr>
              <w:ind w:left="360"/>
              <w:rPr>
                <w:rFonts w:ascii="Times New Roman" w:hAnsi="Times New Roman"/>
                <w:color w:val="800000"/>
              </w:rPr>
            </w:pPr>
            <w:r w:rsidRPr="00DB33F9">
              <w:rPr>
                <w:rFonts w:ascii="Times New Roman" w:hAnsi="Times New Roman"/>
                <w:color w:val="800000"/>
              </w:rPr>
              <w:t>The situation should be considered as "business as usual" during all the meetings called by 3GPP.</w:t>
            </w:r>
          </w:p>
          <w:p w14:paraId="69C2BBA9" w14:textId="77777777" w:rsidR="002D6002" w:rsidRPr="00DB33F9" w:rsidRDefault="002D6002" w:rsidP="002D6002">
            <w:pPr>
              <w:ind w:left="360"/>
              <w:rPr>
                <w:rFonts w:ascii="Times New Roman" w:hAnsi="Times New Roman"/>
                <w:b/>
                <w:bCs/>
                <w:color w:val="800000"/>
              </w:rPr>
            </w:pPr>
            <w:r w:rsidRPr="00DB33F9">
              <w:rPr>
                <w:rFonts w:ascii="Times New Roman" w:hAnsi="Times New Roman"/>
                <w:b/>
                <w:bCs/>
                <w:color w:val="800000"/>
              </w:rPr>
              <w:t>5. Responsibility of Individual Members</w:t>
            </w:r>
          </w:p>
          <w:p w14:paraId="6EA62B97" w14:textId="77777777" w:rsidR="002D6002" w:rsidRPr="00DB33F9" w:rsidRDefault="002D6002" w:rsidP="002D6002">
            <w:pPr>
              <w:ind w:left="360"/>
              <w:rPr>
                <w:rFonts w:ascii="Times New Roman" w:hAnsi="Times New Roman"/>
                <w:color w:val="800000"/>
              </w:rPr>
            </w:pPr>
            <w:r w:rsidRPr="00DB33F9">
              <w:rPr>
                <w:rFonts w:ascii="Times New Roman" w:hAnsi="Times New Roman"/>
                <w:color w:val="800000"/>
              </w:rPr>
              <w:lastRenderedPageBreak/>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77E340F4" w14:textId="77777777" w:rsidR="002D6002" w:rsidRPr="00DB33F9" w:rsidRDefault="002D6002" w:rsidP="002D6002">
            <w:pPr>
              <w:ind w:left="360"/>
              <w:rPr>
                <w:rFonts w:ascii="Times New Roman" w:hAnsi="Times New Roman"/>
                <w:color w:val="800000"/>
              </w:rPr>
            </w:pPr>
            <w:r w:rsidRPr="00DB33F9">
              <w:rPr>
                <w:rFonts w:ascii="Times New Roman" w:hAnsi="Times New Roman"/>
                <w:color w:val="800000"/>
              </w:rPr>
              <w:t>Individual Members with questions regarding the impact of laws and regulations on their participation in 3GPP should contact their companies' legal counsels.</w:t>
            </w:r>
          </w:p>
        </w:tc>
      </w:tr>
    </w:tbl>
    <w:p w14:paraId="7F0DC248" w14:textId="77777777" w:rsidR="002D6002" w:rsidRPr="002F12F3" w:rsidRDefault="002D6002" w:rsidP="002D6002">
      <w:pPr>
        <w:keepNext/>
        <w:rPr>
          <w:rFonts w:cs="Arial"/>
          <w:szCs w:val="18"/>
        </w:rPr>
      </w:pPr>
    </w:p>
    <w:p w14:paraId="4DE34016" w14:textId="77777777" w:rsidR="0065343E" w:rsidRDefault="0065343E" w:rsidP="0065343E">
      <w:pPr>
        <w:pStyle w:val="Heading2"/>
      </w:pPr>
      <w:bookmarkStart w:id="7" w:name="_Toc68670209"/>
      <w:r>
        <w:t>1.4</w:t>
      </w:r>
      <w:r>
        <w:tab/>
        <w:t>Approval of Agenda</w:t>
      </w:r>
      <w:bookmarkEnd w:id="7"/>
    </w:p>
    <w:p w14:paraId="221E769E" w14:textId="77777777" w:rsidR="00AE1380" w:rsidRDefault="00AE1380" w:rsidP="00AE1380">
      <w:pPr>
        <w:keepNext/>
        <w:keepLines/>
      </w:pPr>
      <w:r>
        <w:rPr>
          <w:color w:val="0000FF"/>
        </w:rPr>
        <w:t>TD SP</w:t>
      </w:r>
      <w:r>
        <w:rPr>
          <w:color w:val="0000FF"/>
        </w:rPr>
        <w:noBreakHyphen/>
        <w:t>190953</w:t>
      </w:r>
      <w:r w:rsidRPr="0073055D">
        <w:t xml:space="preserve"> </w:t>
      </w:r>
      <w:r>
        <w:t xml:space="preserve">(AGENDA) </w:t>
      </w:r>
      <w:r w:rsidR="002D6002">
        <w:t>Draft agenda for TSG SA meeting #86</w:t>
      </w:r>
      <w:r>
        <w:t xml:space="preserve">. (Source: </w:t>
      </w:r>
      <w:r w:rsidR="002D6002">
        <w:t>TSG </w:t>
      </w:r>
      <w:r>
        <w:t>SA Chairman).</w:t>
      </w:r>
      <w:r>
        <w:br/>
      </w:r>
      <w:r w:rsidRPr="0073055D">
        <w:rPr>
          <w:b/>
        </w:rPr>
        <w:t>Document for:</w:t>
      </w:r>
      <w:r w:rsidRPr="0073055D">
        <w:t xml:space="preserve"> </w:t>
      </w:r>
      <w:r>
        <w:t>Approval.</w:t>
      </w:r>
      <w:r>
        <w:br/>
      </w:r>
      <w:r w:rsidRPr="0073055D">
        <w:rPr>
          <w:b/>
        </w:rPr>
        <w:t>Abstract:</w:t>
      </w:r>
      <w:r w:rsidRPr="0073055D">
        <w:t xml:space="preserve"> </w:t>
      </w:r>
      <w:r>
        <w:t>Draft agenda for TSG SA meeting #86.</w:t>
      </w:r>
    </w:p>
    <w:p w14:paraId="05B95116" w14:textId="77777777" w:rsidR="00AE1380" w:rsidRPr="00DA12F6" w:rsidRDefault="00AE1380" w:rsidP="00AE1380">
      <w:pPr>
        <w:keepNext/>
        <w:rPr>
          <w:rFonts w:cs="Arial"/>
          <w:b/>
        </w:rPr>
      </w:pPr>
      <w:r w:rsidRPr="00DA12F6">
        <w:rPr>
          <w:rFonts w:cs="Arial"/>
          <w:b/>
        </w:rPr>
        <w:t>Discussion and conclusion:</w:t>
      </w:r>
    </w:p>
    <w:p w14:paraId="3168699F" w14:textId="77777777" w:rsidR="00AE1380" w:rsidRPr="002D6002" w:rsidRDefault="002D6002" w:rsidP="00AE1380">
      <w:pPr>
        <w:keepNext/>
      </w:pPr>
      <w:r>
        <w:t xml:space="preserve">The agenda was reviewed and </w:t>
      </w:r>
      <w:r>
        <w:rPr>
          <w:color w:val="FF0000"/>
        </w:rPr>
        <w:t>approved</w:t>
      </w:r>
      <w:r>
        <w:t>.</w:t>
      </w:r>
    </w:p>
    <w:p w14:paraId="0DA8CE2F" w14:textId="77777777" w:rsidR="00AE1380" w:rsidRDefault="00AE1380" w:rsidP="00AE1380">
      <w:pPr>
        <w:pStyle w:val="Heading2"/>
      </w:pPr>
      <w:bookmarkStart w:id="8" w:name="_Toc68670210"/>
      <w:r>
        <w:t>1.5</w:t>
      </w:r>
      <w:r>
        <w:tab/>
        <w:t xml:space="preserve">Report from previous </w:t>
      </w:r>
      <w:r w:rsidR="00495AC5">
        <w:t>TSG </w:t>
      </w:r>
      <w:r>
        <w:t>SA meeting</w:t>
      </w:r>
      <w:bookmarkEnd w:id="8"/>
    </w:p>
    <w:p w14:paraId="1FFA9740" w14:textId="77777777" w:rsidR="00AE1380" w:rsidRDefault="00AE1380" w:rsidP="00AE1380">
      <w:pPr>
        <w:keepNext/>
        <w:keepLines/>
      </w:pPr>
      <w:r>
        <w:rPr>
          <w:color w:val="0000FF"/>
        </w:rPr>
        <w:t>TD SP</w:t>
      </w:r>
      <w:r>
        <w:rPr>
          <w:color w:val="0000FF"/>
        </w:rPr>
        <w:noBreakHyphen/>
        <w:t>190954</w:t>
      </w:r>
      <w:r w:rsidRPr="0073055D">
        <w:t xml:space="preserve"> </w:t>
      </w:r>
      <w:r>
        <w:t xml:space="preserve">(REPORT) </w:t>
      </w:r>
      <w:r w:rsidR="002D6002">
        <w:t>Draft Report of TSG SA meeting #85</w:t>
      </w:r>
      <w:r>
        <w:t xml:space="preserve">. (Source: </w:t>
      </w:r>
      <w:r w:rsidR="002D6002">
        <w:t>TSG </w:t>
      </w:r>
      <w:r>
        <w:t>SA Secretary).</w:t>
      </w:r>
      <w:r>
        <w:br/>
      </w:r>
      <w:r w:rsidRPr="0073055D">
        <w:rPr>
          <w:b/>
        </w:rPr>
        <w:t>Document for:</w:t>
      </w:r>
      <w:r w:rsidRPr="0073055D">
        <w:t xml:space="preserve"> </w:t>
      </w:r>
      <w:r>
        <w:t>Approval.</w:t>
      </w:r>
      <w:r>
        <w:br/>
      </w:r>
      <w:r w:rsidRPr="0073055D">
        <w:rPr>
          <w:b/>
        </w:rPr>
        <w:t>Abstract:</w:t>
      </w:r>
      <w:r w:rsidRPr="0073055D">
        <w:t xml:space="preserve"> </w:t>
      </w:r>
      <w:r>
        <w:t>Draft Report of TSG SA meeting #85.</w:t>
      </w:r>
    </w:p>
    <w:p w14:paraId="6B89323D" w14:textId="77777777" w:rsidR="00AE1380" w:rsidRPr="00DA12F6" w:rsidRDefault="00AE1380" w:rsidP="00AE1380">
      <w:pPr>
        <w:keepNext/>
        <w:rPr>
          <w:rFonts w:cs="Arial"/>
          <w:b/>
        </w:rPr>
      </w:pPr>
      <w:r w:rsidRPr="00DA12F6">
        <w:rPr>
          <w:rFonts w:cs="Arial"/>
          <w:b/>
        </w:rPr>
        <w:t>Discussion and conclusion:</w:t>
      </w:r>
    </w:p>
    <w:p w14:paraId="09592CA6" w14:textId="77777777" w:rsidR="007A62A9" w:rsidRPr="00774230" w:rsidRDefault="00774230" w:rsidP="007A62A9">
      <w:r>
        <w:t xml:space="preserve">The report from </w:t>
      </w:r>
      <w:r w:rsidR="0094124B">
        <w:t>TSG S</w:t>
      </w:r>
      <w:r>
        <w:t xml:space="preserve">A meeting #85 was </w:t>
      </w:r>
      <w:r>
        <w:rPr>
          <w:color w:val="FF0000"/>
        </w:rPr>
        <w:t>approved</w:t>
      </w:r>
      <w:r>
        <w:t xml:space="preserve"> and will be updated to accept revision marks and placed on the FTP server as version 1.0.0.</w:t>
      </w:r>
    </w:p>
    <w:p w14:paraId="3D1291BB" w14:textId="77777777" w:rsidR="00AE1380" w:rsidRDefault="00AE1380" w:rsidP="00AE1380">
      <w:pPr>
        <w:pStyle w:val="Heading2"/>
      </w:pPr>
      <w:bookmarkStart w:id="9" w:name="_Toc68670211"/>
      <w:r>
        <w:t>1.6</w:t>
      </w:r>
      <w:r>
        <w:tab/>
        <w:t xml:space="preserve">Reports from </w:t>
      </w:r>
      <w:r w:rsidR="00661F41">
        <w:t>TSG S</w:t>
      </w:r>
      <w:r>
        <w:t>A ad-hoc meetings and workshops</w:t>
      </w:r>
      <w:bookmarkEnd w:id="9"/>
    </w:p>
    <w:p w14:paraId="0C6D79F8" w14:textId="77777777" w:rsidR="00AE1380" w:rsidRDefault="00AE1380" w:rsidP="00AE1380">
      <w:r>
        <w:t>There were no contributions under this agenda item.</w:t>
      </w:r>
    </w:p>
    <w:p w14:paraId="5EECDA10" w14:textId="77777777" w:rsidR="00AE1380" w:rsidRDefault="00AE1380" w:rsidP="00AE1380">
      <w:pPr>
        <w:pStyle w:val="Heading1"/>
      </w:pPr>
      <w:bookmarkStart w:id="10" w:name="_Toc68670212"/>
      <w:r>
        <w:t>2</w:t>
      </w:r>
      <w:r>
        <w:tab/>
        <w:t>Liaisons Statements</w:t>
      </w:r>
      <w:bookmarkEnd w:id="10"/>
    </w:p>
    <w:p w14:paraId="3F766FC7" w14:textId="77777777" w:rsidR="00AE1380" w:rsidRDefault="00AE1380" w:rsidP="00AE1380">
      <w:pPr>
        <w:pStyle w:val="Heading2"/>
      </w:pPr>
      <w:bookmarkStart w:id="11" w:name="_Toc68670213"/>
      <w:r>
        <w:t>2.1</w:t>
      </w:r>
      <w:r>
        <w:tab/>
        <w:t>Incoming LS's - proposed to note</w:t>
      </w:r>
      <w:bookmarkEnd w:id="11"/>
    </w:p>
    <w:p w14:paraId="3DAB0893" w14:textId="77777777" w:rsidR="00AE1380" w:rsidRDefault="00AE1380" w:rsidP="00AE1380">
      <w:pPr>
        <w:keepNext/>
        <w:keepLines/>
      </w:pPr>
      <w:r>
        <w:rPr>
          <w:color w:val="0000FF"/>
        </w:rPr>
        <w:t>TD SP</w:t>
      </w:r>
      <w:r>
        <w:rPr>
          <w:color w:val="0000FF"/>
        </w:rPr>
        <w:noBreakHyphen/>
        <w:t>190956</w:t>
      </w:r>
      <w:r w:rsidRPr="0073055D">
        <w:t xml:space="preserve"> </w:t>
      </w:r>
      <w:r>
        <w:t>LS from JCA-IMT2020: LS on Invitation to update the information in the IMT2020 roadmap. (JCA-IMT2020)</w:t>
      </w:r>
      <w:r>
        <w:br/>
      </w:r>
      <w:r w:rsidRPr="0073055D">
        <w:rPr>
          <w:b/>
        </w:rPr>
        <w:t>Document for:</w:t>
      </w:r>
      <w:r w:rsidRPr="0073055D">
        <w:t xml:space="preserve"> </w:t>
      </w:r>
      <w:r>
        <w:t>Action.</w:t>
      </w:r>
      <w:r>
        <w:br/>
      </w:r>
      <w:r w:rsidRPr="0073055D">
        <w:rPr>
          <w:b/>
        </w:rPr>
        <w:t>Abstract:</w:t>
      </w:r>
      <w:r w:rsidRPr="0073055D">
        <w:t xml:space="preserve"> </w:t>
      </w:r>
      <w:r>
        <w:t>The ITU-T Joint Coordination Activity for IMT2020 (JCA IMT2020) thanks all that have replied to previous requests for input on IMT-2020 related standardization work. The current online version of the roadmap is available from the JCA-IMT2020 website. The objective of the roadmap is to support IMT-2020 standardization coordination. IMT-2020 is an important topic for our industry, and many standardization-related activities are held in various entities. The JCA is progressing this work in a form of roadmap of IMT2020 standardization. 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Please submit your updates using the template to be found in appendix below. Should you wish to communicate any additional information about your specifications and projects, we invite you to do so. In addition, if not done yet, we invite the ITU-T Study Groups, SDOs, fora to nominate a representative to this group. JCA-IMT2020 will have its next meeting in Geneva, on 5 March 2020 (18:00 - 19:30) during the ITU-T Study Group 13 meeting 2 - 13 March 2020. We invite your inputs/updates to the roadmap to that meeting please.</w:t>
      </w:r>
    </w:p>
    <w:p w14:paraId="6574BCBA" w14:textId="77777777" w:rsidR="00AE1380" w:rsidRPr="00DA12F6" w:rsidRDefault="00AE1380" w:rsidP="00AE1380">
      <w:pPr>
        <w:keepNext/>
        <w:rPr>
          <w:rFonts w:cs="Arial"/>
          <w:b/>
        </w:rPr>
      </w:pPr>
      <w:r w:rsidRPr="00DA12F6">
        <w:rPr>
          <w:rFonts w:cs="Arial"/>
          <w:b/>
        </w:rPr>
        <w:t>Discussion and conclusion:</w:t>
      </w:r>
    </w:p>
    <w:p w14:paraId="4A7916CB" w14:textId="77777777" w:rsidR="007A62A9" w:rsidRPr="0059377E" w:rsidRDefault="0059377E" w:rsidP="007A62A9">
      <w:r>
        <w:t xml:space="preserve">This LS was </w:t>
      </w:r>
      <w:r>
        <w:rPr>
          <w:color w:val="0000FF"/>
        </w:rPr>
        <w:t>noted</w:t>
      </w:r>
      <w:r>
        <w:t>.</w:t>
      </w:r>
    </w:p>
    <w:p w14:paraId="226C40D1" w14:textId="77777777" w:rsidR="00AE1380" w:rsidRDefault="00AE1380" w:rsidP="00AE1380">
      <w:pPr>
        <w:pStyle w:val="NormTop"/>
      </w:pPr>
      <w:r>
        <w:rPr>
          <w:color w:val="0000FF"/>
        </w:rPr>
        <w:lastRenderedPageBreak/>
        <w:t>TD SP</w:t>
      </w:r>
      <w:r>
        <w:rPr>
          <w:color w:val="0000FF"/>
        </w:rPr>
        <w:noBreakHyphen/>
        <w:t>190957</w:t>
      </w:r>
      <w:r w:rsidRPr="0073055D">
        <w:t xml:space="preserve"> </w:t>
      </w:r>
      <w:r>
        <w:t>LS from RAN WG1: LS on O-RAN - 3GPP Cooperation on Management Services. (RAN</w:t>
      </w:r>
      <w:r w:rsidR="00661F41">
        <w:t> WG1</w:t>
      </w:r>
      <w:r>
        <w:t>)</w:t>
      </w:r>
      <w:r>
        <w:br/>
      </w:r>
      <w:r w:rsidRPr="0073055D">
        <w:rPr>
          <w:b/>
        </w:rPr>
        <w:t>Document for:</w:t>
      </w:r>
      <w:r w:rsidRPr="0073055D">
        <w:t xml:space="preserve"> </w:t>
      </w:r>
      <w:r>
        <w:t>Information.</w:t>
      </w:r>
      <w:r>
        <w:br/>
      </w:r>
      <w:r w:rsidRPr="0073055D">
        <w:rPr>
          <w:b/>
        </w:rPr>
        <w:t>Abstract:</w:t>
      </w:r>
      <w:r w:rsidRPr="0073055D">
        <w:t xml:space="preserve"> </w:t>
      </w:r>
      <w:r>
        <w:t xml:space="preserve">O-RAN Working Group 1 (WG1) is developing an O-RAN Operations and Maintenance Interface Specification that defines an O1 interface and associated Management Services (MnS) for Fault, Configuration, Accounting, Performance, Security (FCAPS), File Management and Software Management for network functions (NF), both virtualized and physical. The O-RAN O1 Management Services follow the existing 3GPP specifications wherever possible. The focus of O-RAN WG1 is to identify the use cases that are aligned with the existing 3GPP specifications, identify any gaps in 3GPP management services for O-RAN and to document the needed extensions. Any identified gaps (needed O-RAN extensions) will be communicated back to 3GPP with the purpose of correcting them via liaisons or contributions to existing 3GPP specifications and then updating the O-RAN references. O-RAN WG1 has identified the following items which could be the subject of cooperation between the two groups: Provisioning: O-RAN has selected the use of the 3GPP Provisioning MnS for configuration management of the O-RAN network functions. O-RAN proposes to use a NETCONF solution set for provisioning MnS and a YANG solution set for 3GPP NRMs. O-RAN proposes that both NETCONF and YANG solution sets be specified in 3GPP </w:t>
      </w:r>
      <w:r w:rsidR="00661F41">
        <w:t>Rel</w:t>
      </w:r>
      <w:r w:rsidR="00661F41">
        <w:noBreakHyphen/>
      </w:r>
      <w:r>
        <w:t xml:space="preserve">16. O-RAN has selected the use of the 3GPP Notification Subscription MnS for subscription to Notifications of the O-RAN network functions. Within the harmonization activity ongoing between 3GPP and ONAP, O-RAN proposes that a Notification Subscription NRM fragment be specified in 3GPP </w:t>
      </w:r>
      <w:r w:rsidR="00661F41">
        <w:t>Rel</w:t>
      </w:r>
      <w:r w:rsidR="00661F41">
        <w:noBreakHyphen/>
      </w:r>
      <w:r>
        <w:t xml:space="preserve">16 that supports the use of CRUD operations of 3GPP Provisioning MnS (using NETCONF and YANG solution sets). Fault Supervision: O-RAN has selected the use of the 3GPP Fault Supervision MnS for fault management of the O-RAN network functions. Within the harmonization activity ongoing between 3GPP and ONAP, O-RAN proposes that a Fault Supervision NRM fragment be specified in 3GPP </w:t>
      </w:r>
      <w:r w:rsidR="00661F41">
        <w:t>Rel</w:t>
      </w:r>
      <w:r w:rsidR="00661F41">
        <w:noBreakHyphen/>
      </w:r>
      <w:r>
        <w:t xml:space="preserve">16 (including the support of Get Alarm List and Clear Alarm functionality) that supports the use of CRUD operations of 3GPP Provisioning MnS (using NETCONF and YANG solution sets). Performance Assurance: O-RAN has selected the use of the 3GPP Performance Assurance MnS for performance management of the O-RAN network functions. O-RAN proposes to support file-based performance data reporting with the producer sending a FileReady event notification to the consumer when the PM file is available on the NF, followed by the consumer securely transferring the 3GPP XML PM file via SFTP or FTPES. Within the harmonization activity ongoing between 3GPP and ONAP, O-RAN proposes that the FileReady VES event notification be modified to include a field that is populated with the type of file that is ready for upload. A possible solution could be to rename the changeIdentifier field to fileType or by adding a field. Communications Surveillance: O-RAN has analyzed the use of the 3GPP Communication Surveillance IRP (TSs 32.351/32.352/32.356) for managing heartbeat of the O-RAN network functions. O-RAN would prefer to see this functionality supported by 3GPP SBMA. Within the harmonization activity ongoing between 3GPP and ONAP, O-RAN proposes that a Communication Surveillance NRM fragment be specified in 3GPP </w:t>
      </w:r>
      <w:r w:rsidR="00661F41">
        <w:t>Rel</w:t>
      </w:r>
      <w:r w:rsidR="00661F41">
        <w:noBreakHyphen/>
      </w:r>
      <w:r>
        <w:t xml:space="preserve">16 (including the support of Set Heartbeat Period, Get Heartbeat Period, Get Countdown Timer and Trigger Heartbeat functionality) that supports the use of CRUD operations of 3GPP Provisioning MnS (using NETCONF and YANG solution sets). O-RAN also proposes that a Heartbeat VES event notification be specified in 3GPP </w:t>
      </w:r>
      <w:r w:rsidR="00661F41">
        <w:t>Rel</w:t>
      </w:r>
      <w:r w:rsidR="00661F41">
        <w:noBreakHyphen/>
      </w:r>
      <w:r>
        <w:t xml:space="preserve">16. Plug and Play and Registration: O-RAN is working on a plug and play procedure for O-RAN network functions that is based on 3GPP TS 32.508. O-RAN proposes that the Plug and Play procedures for 5G network functions could be an item to be addressed by SA WG5within the harmonization activity ongoing between 3GPP and ONAP. O-RAN also proposes that in the same context a PnfRegistration VES event notification be specified . Trace Reporting: O-RAN followed the progress of 3GPP Study on non-file-based trace reporting and looks forward to the availability of the streaming trace specifications within the 3GPP </w:t>
      </w:r>
      <w:r w:rsidR="00661F41">
        <w:t>Rel</w:t>
      </w:r>
      <w:r w:rsidR="00661F41">
        <w:noBreakHyphen/>
      </w:r>
      <w:r>
        <w:t xml:space="preserve">16 timeframe. O-RAN also selected to support the file-based trace reporting according to 3GPP specifications. Within the harmonization activity ongoing between 3GPP and ONAP, O-RAN proposes to include file-based trace reporting with the producer sending a FileReady event notification, with a Trace fileType indicator, to the consumer when the Trace file is available on the NF, followed by the consumer securely transferring the Trace file via SFTP or FTPES. Software Management: O-RAN is working to define detailed requirements on software management for O-RAN network functions. This could be an item to be addressed by SA WG5 in the forthcoming 3GPP in </w:t>
      </w:r>
      <w:r w:rsidR="00661F41">
        <w:t>Rel</w:t>
      </w:r>
      <w:r w:rsidR="00661F41">
        <w:noBreakHyphen/>
      </w:r>
      <w:r>
        <w:t>17 timeframe. gNB DU NRM: O-RAN is working on a standardized list of configurable parameters for O-RAN DU. O-RAN would like to reuse the 3GPP 5G NRM (TS 28.541) as much as possible and is looking for SA WG5 support in specifying the additional attributes for 3GPP gNB IOCs, therefore allowing O-RAN to align with 3GPP NRM.</w:t>
      </w:r>
    </w:p>
    <w:p w14:paraId="2DFF47F3" w14:textId="77777777" w:rsidR="00AE1380" w:rsidRPr="00DA12F6" w:rsidRDefault="00AE1380" w:rsidP="00AE1380">
      <w:pPr>
        <w:keepNext/>
        <w:rPr>
          <w:rFonts w:cs="Arial"/>
          <w:b/>
        </w:rPr>
      </w:pPr>
      <w:r w:rsidRPr="00DA12F6">
        <w:rPr>
          <w:rFonts w:cs="Arial"/>
          <w:b/>
        </w:rPr>
        <w:t>Discussion and conclusion:</w:t>
      </w:r>
    </w:p>
    <w:p w14:paraId="35780DB2" w14:textId="77777777" w:rsidR="007A62A9" w:rsidRPr="00DA12F6" w:rsidRDefault="0059377E" w:rsidP="007A62A9">
      <w:r>
        <w:t xml:space="preserve">This LS was </w:t>
      </w:r>
      <w:r>
        <w:rPr>
          <w:color w:val="0000FF"/>
        </w:rPr>
        <w:t>noted</w:t>
      </w:r>
      <w:r>
        <w:t>.</w:t>
      </w:r>
    </w:p>
    <w:p w14:paraId="59B22607" w14:textId="77777777" w:rsidR="00AE1380" w:rsidRDefault="00AE1380" w:rsidP="00AE1380">
      <w:pPr>
        <w:pStyle w:val="NormTop"/>
      </w:pPr>
      <w:r>
        <w:rPr>
          <w:color w:val="0000FF"/>
        </w:rPr>
        <w:lastRenderedPageBreak/>
        <w:t>TD SP</w:t>
      </w:r>
      <w:r>
        <w:rPr>
          <w:color w:val="0000FF"/>
        </w:rPr>
        <w:noBreakHyphen/>
        <w:t>191271</w:t>
      </w:r>
      <w:r w:rsidRPr="0073055D">
        <w:t xml:space="preserve"> </w:t>
      </w:r>
      <w:r>
        <w:t>LS from SA WG5: LS reply to LS on O-RAN - 3GPP Cooperation on Management Services.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SA WG5 thanks O-RAN Alliance / WG1 for their Liaison Statement on 'LS on O-RAN - 3GPP Cooperation on Management Services'. SA WG5 would like to provide the following feedback to the O-RAN Alliance / WG1 {. . .}.</w:t>
      </w:r>
    </w:p>
    <w:p w14:paraId="2269B582" w14:textId="77777777" w:rsidR="00AE1380" w:rsidRPr="00DA12F6" w:rsidRDefault="00AE1380" w:rsidP="00AE1380">
      <w:pPr>
        <w:keepNext/>
        <w:rPr>
          <w:rFonts w:cs="Arial"/>
          <w:b/>
        </w:rPr>
      </w:pPr>
      <w:r w:rsidRPr="00DA12F6">
        <w:rPr>
          <w:rFonts w:cs="Arial"/>
          <w:b/>
        </w:rPr>
        <w:t>Discussion and conclusion:</w:t>
      </w:r>
    </w:p>
    <w:p w14:paraId="4C650355" w14:textId="77777777" w:rsidR="007A62A9" w:rsidRPr="00DA12F6" w:rsidRDefault="0059377E" w:rsidP="007A62A9">
      <w:r>
        <w:t xml:space="preserve">This LS was </w:t>
      </w:r>
      <w:r>
        <w:rPr>
          <w:color w:val="0000FF"/>
        </w:rPr>
        <w:t>noted</w:t>
      </w:r>
      <w:r>
        <w:t>.</w:t>
      </w:r>
    </w:p>
    <w:p w14:paraId="5A3DBC2E" w14:textId="77777777" w:rsidR="00AE1380" w:rsidRDefault="00AE1380" w:rsidP="00AE1380">
      <w:pPr>
        <w:pStyle w:val="NormTop"/>
      </w:pPr>
      <w:r>
        <w:rPr>
          <w:color w:val="0000FF"/>
        </w:rPr>
        <w:t>TD SP</w:t>
      </w:r>
      <w:r>
        <w:rPr>
          <w:color w:val="0000FF"/>
        </w:rPr>
        <w:noBreakHyphen/>
        <w:t>190958</w:t>
      </w:r>
      <w:r w:rsidRPr="0073055D">
        <w:t xml:space="preserve"> </w:t>
      </w:r>
      <w:r>
        <w:t>LS from GSMA: Reply to 3GPP SA5 LS from GSMA on GST. (GSMA)</w:t>
      </w:r>
      <w:r>
        <w:br/>
      </w:r>
      <w:r w:rsidRPr="0073055D">
        <w:rPr>
          <w:b/>
        </w:rPr>
        <w:t>Document for:</w:t>
      </w:r>
      <w:r w:rsidRPr="0073055D">
        <w:t xml:space="preserve"> </w:t>
      </w:r>
      <w:r>
        <w:t>Information.</w:t>
      </w:r>
      <w:r>
        <w:br/>
      </w:r>
      <w:r w:rsidRPr="0073055D">
        <w:rPr>
          <w:b/>
        </w:rPr>
        <w:t>Abstract:</w:t>
      </w:r>
      <w:r w:rsidRPr="0073055D">
        <w:t xml:space="preserve"> </w:t>
      </w:r>
      <w:r>
        <w:t>GSMA NG/5GJA would like to thank SA WG5 for reviewing and responding to our questions on the ServiceProfile. We welcome collaboration with SA WG5 on the mapping of attributes and would like to extend the collaboration to the improvement of attributes. NG/5GJA appreciates the new work item 'Management Aspects of 5G Service-Level Agreement' and would like to work with SA WG5 on the SLA requirements and their translation from GST to ServiceProfile and vice versa. NG/5GJA has made multiple changes in the upcoming GSMA PRD NG.116 v2.0 that will impact S5-195863. The new version is planned to be release in October. NG/5GJA plans to publish 2 releases a year, in April and October. The changes to GSMA PRD NG.116 v2.0 are as follows: - Coverage - This attribute has new definition and values, so it will be easier to map it to coverageAreaTAList - Number of terminals - Updated definition to align it with SA WG5 definition - Supported access technologies has been removed. A new attribute 'NB-IoT support' has been introduced instead. If GSMA finds a use case that will require other technologies listed in Supported access technologies, a new attribute will be introduced. Regarding the responses received from SA WG5, NG/5GJA would like to provide the following information: -</w:t>
      </w:r>
      <w:r w:rsidR="00661F41">
        <w:t> [</w:t>
      </w:r>
      <w:r>
        <w:t>SA WG5 answer]: 'e2eLatency' in 'perfReq' represents the requirement specified according to Performance Requirement defined in TS 22.261 as 'completely allocated to the 5G system from the UE to the Interface to Data Network'. 'Latency' attribute in ServiceProfile is slice level attribute which describes the end to end packet transmission latency through the RAN, CN, and TN part of 5G network and is used to evaluate utilization performance of the end-to-end network. SA WG5 is working on clarification of the two definitions of the attributes. Opinions and suggestions from GSMA are welcome. NG/5GJA has concluded that Packet Delay Budget, as defined in 3GPP TS 23.501, can be used to define the latency between UE and UPF. We plan to introduce a new attribute called 'Latency to Application Server' in NG.116 V3.0 (Q2/2020). This attribute extends Packet Delay Budget. The definition is as follows: 'This optional attribute specifies maximum or worst case one-way latency between UPF and application server offered by the slice. This does not include latency introduced by the application server. In the case of chained UPFs, this refers to the last UPF (in the chain) towards the application server. This attribute extends what is covered by the 3GPP QoS PDB attribute (see GST QoS attribute) which is only between UE and UPF. ' - Availability attribute in ServiceProfile (Section 6.3.3.2) is listed as Optional. Could you clarify and provide some examples when this attribute may not be needed.</w:t>
      </w:r>
      <w:r w:rsidR="00661F41">
        <w:t> [</w:t>
      </w:r>
      <w:r>
        <w:t>SA WG5 answer]: SA WG5 has updated the support qualifier of Availability attribute from Optional to Mandatory (see attached S5-195745) NG/5GJA agrees that the attribute in NG.116 should describe service availability. It is planned to provide the definition for Availability attribute in V3.0 (Q2/2020) as other attributes can be used to express reliability requirement (e.g. Packet Loss). It is also planned to remove the Reliability attribute as other attributes can be used to express reliability requirement (e.g. Packet Loss).</w:t>
      </w:r>
    </w:p>
    <w:p w14:paraId="0D69048F" w14:textId="77777777" w:rsidR="00AE1380" w:rsidRPr="00DA12F6" w:rsidRDefault="00AE1380" w:rsidP="00AE1380">
      <w:pPr>
        <w:keepNext/>
        <w:rPr>
          <w:rFonts w:cs="Arial"/>
          <w:b/>
        </w:rPr>
      </w:pPr>
      <w:r w:rsidRPr="00DA12F6">
        <w:rPr>
          <w:rFonts w:cs="Arial"/>
          <w:b/>
        </w:rPr>
        <w:t>Discussion and conclusion:</w:t>
      </w:r>
    </w:p>
    <w:p w14:paraId="10E09F3E" w14:textId="77777777" w:rsidR="007A62A9" w:rsidRPr="00DA12F6" w:rsidRDefault="0059377E" w:rsidP="007A62A9">
      <w:r>
        <w:t xml:space="preserve">This LS was </w:t>
      </w:r>
      <w:r>
        <w:rPr>
          <w:color w:val="0000FF"/>
        </w:rPr>
        <w:t>noted</w:t>
      </w:r>
      <w:r>
        <w:t>.</w:t>
      </w:r>
    </w:p>
    <w:p w14:paraId="1449D755" w14:textId="77777777" w:rsidR="00AE1380" w:rsidRDefault="00AE1380" w:rsidP="00AE1380">
      <w:pPr>
        <w:pStyle w:val="NormTop"/>
      </w:pPr>
      <w:r>
        <w:rPr>
          <w:color w:val="0000FF"/>
        </w:rPr>
        <w:t>TD SP</w:t>
      </w:r>
      <w:r>
        <w:rPr>
          <w:color w:val="0000FF"/>
        </w:rPr>
        <w:noBreakHyphen/>
        <w:t>190970</w:t>
      </w:r>
      <w:r w:rsidRPr="0073055D">
        <w:t xml:space="preserve"> </w:t>
      </w:r>
      <w:r>
        <w:t>LS from SA WG2: Reply LS on NG.116 GST publication and cooperation with 3GPP SA WG2.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SA WG2 thanks GSMA 5GJA for their LS on 'NG.116 GST publication and cooperation with SA WG2'. SA WG2 would like to inform that as of TSG SA#85 a study Item taking care of the support of the NG.116 GST attributes requiring support in the system specifications owned by SA WG2 has been approved and related work has started in SA WG2. SA WG2 has taken a working assumption that the parameters values in a NEST apply to a whole Network Slice. In other words, when a Network Slice supporting a NEST is deployed, a GST attribute value is applied across all Network Slice Instances that are referenced by the same S-NSSAI. We are looking forward to cooperating with GSMA on this matter.</w:t>
      </w:r>
    </w:p>
    <w:p w14:paraId="6FD68821" w14:textId="77777777" w:rsidR="00AE1380" w:rsidRPr="00DA12F6" w:rsidRDefault="00AE1380" w:rsidP="00AE1380">
      <w:pPr>
        <w:keepNext/>
        <w:rPr>
          <w:rFonts w:cs="Arial"/>
          <w:b/>
        </w:rPr>
      </w:pPr>
      <w:r w:rsidRPr="00DA12F6">
        <w:rPr>
          <w:rFonts w:cs="Arial"/>
          <w:b/>
        </w:rPr>
        <w:t>Discussion and conclusion:</w:t>
      </w:r>
    </w:p>
    <w:p w14:paraId="1431594B" w14:textId="77777777" w:rsidR="007A62A9" w:rsidRPr="00DA12F6" w:rsidRDefault="0059377E" w:rsidP="007A62A9">
      <w:r>
        <w:t xml:space="preserve">This LS was </w:t>
      </w:r>
      <w:r>
        <w:rPr>
          <w:color w:val="0000FF"/>
        </w:rPr>
        <w:t>noted</w:t>
      </w:r>
      <w:r>
        <w:t>.</w:t>
      </w:r>
    </w:p>
    <w:p w14:paraId="443B5D19" w14:textId="77777777" w:rsidR="00AE1380" w:rsidRDefault="00AE1380" w:rsidP="00AE1380">
      <w:pPr>
        <w:pStyle w:val="NormTop"/>
      </w:pPr>
      <w:r>
        <w:rPr>
          <w:color w:val="0000FF"/>
        </w:rPr>
        <w:lastRenderedPageBreak/>
        <w:t>TD SP</w:t>
      </w:r>
      <w:r>
        <w:rPr>
          <w:color w:val="0000FF"/>
        </w:rPr>
        <w:noBreakHyphen/>
        <w:t>190975</w:t>
      </w:r>
      <w:r w:rsidRPr="0073055D">
        <w:t xml:space="preserve"> </w:t>
      </w:r>
      <w:r>
        <w:t>LS from SA WG5: LS from SA WG5 to GSMA 5GJA on GST attributes.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SA WG5 has started analyzing the attributes from GSMA PRD NG.116 v1.0 and will continue the analysis and implement GST attributes in 3GPP Network Resource Model (NRM) in future meetings. - SA WG5 has approved S5-196867 in which the relation between GSMA GST and 3GPP information object classes ServiceProfile and SliceProfile is illustrated; - SA WG5 has approved S5-196642 in which the 3GPP network slicing NRM is updated to implement some GST attributes; - SA WG5 will continue the analysis and implement other GST attributes in 3GPP NRM in future meetings. {. . .}.</w:t>
      </w:r>
    </w:p>
    <w:p w14:paraId="346F7388" w14:textId="77777777" w:rsidR="00AE1380" w:rsidRPr="00DA12F6" w:rsidRDefault="00AE1380" w:rsidP="00AE1380">
      <w:pPr>
        <w:keepNext/>
        <w:rPr>
          <w:rFonts w:cs="Arial"/>
          <w:b/>
        </w:rPr>
      </w:pPr>
      <w:r w:rsidRPr="00DA12F6">
        <w:rPr>
          <w:rFonts w:cs="Arial"/>
          <w:b/>
        </w:rPr>
        <w:t>Discussion and conclusion:</w:t>
      </w:r>
    </w:p>
    <w:p w14:paraId="32AFEE04" w14:textId="77777777" w:rsidR="007A62A9" w:rsidRPr="00DA12F6" w:rsidRDefault="0059377E" w:rsidP="007A62A9">
      <w:r>
        <w:t xml:space="preserve">This LS was </w:t>
      </w:r>
      <w:r>
        <w:rPr>
          <w:color w:val="0000FF"/>
        </w:rPr>
        <w:t>noted</w:t>
      </w:r>
      <w:r>
        <w:t>.</w:t>
      </w:r>
    </w:p>
    <w:p w14:paraId="224ADF7B" w14:textId="77777777" w:rsidR="00AE1380" w:rsidRDefault="00AE1380" w:rsidP="00AE1380">
      <w:pPr>
        <w:pStyle w:val="NormTop"/>
      </w:pPr>
      <w:r>
        <w:rPr>
          <w:color w:val="0000FF"/>
        </w:rPr>
        <w:t>TD SP</w:t>
      </w:r>
      <w:r>
        <w:rPr>
          <w:color w:val="0000FF"/>
        </w:rPr>
        <w:noBreakHyphen/>
        <w:t>191053</w:t>
      </w:r>
      <w:r w:rsidRPr="0073055D">
        <w:t xml:space="preserve"> </w:t>
      </w:r>
      <w:r>
        <w:t>LS from SA WG2: LS on Clarification NG.116 GST Throughput Attributes and Non-3GPP Access Support.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WG2 would like to seek clarifications from GSMA on the scope of the enforcement of some GST attributes in NG.116. In GSMA NG.116 GST v2.0, clauses 3.4.5, 3.4.6, 3.4.31 and 3.4.32 describe the Downlink throughput per network slice, Downlink throughput per UE, Guarantee Uplink/Downlink Throughput and the Maximum Uplink/Downlink Throughput attributes. Do these attributes apply across to GBR and non-GBR traffic or just non-GBR traffic? 3GPP 5G network slicing supports both 3GPP and non-3GPP accesses for a given S-NSSAI. When enforcing the two attributes above in </w:t>
      </w:r>
      <w:r w:rsidR="00661F41">
        <w:t>Rel</w:t>
      </w:r>
      <w:r w:rsidR="00661F41">
        <w:noBreakHyphen/>
      </w:r>
      <w:r>
        <w:t>17, we assume to apply the enforcement to 3GPP access only. We are looking forward to receiving any feedback from GSMA on both the question and assumption above.</w:t>
      </w:r>
    </w:p>
    <w:p w14:paraId="2D6C24DC" w14:textId="77777777" w:rsidR="00AE1380" w:rsidRPr="00DA12F6" w:rsidRDefault="00AE1380" w:rsidP="00AE1380">
      <w:pPr>
        <w:keepNext/>
        <w:rPr>
          <w:rFonts w:cs="Arial"/>
          <w:b/>
        </w:rPr>
      </w:pPr>
      <w:r w:rsidRPr="00DA12F6">
        <w:rPr>
          <w:rFonts w:cs="Arial"/>
          <w:b/>
        </w:rPr>
        <w:t>Discussion and conclusion:</w:t>
      </w:r>
    </w:p>
    <w:p w14:paraId="28CEE816" w14:textId="77777777" w:rsidR="007A62A9" w:rsidRPr="00DA12F6" w:rsidRDefault="0059377E" w:rsidP="007A62A9">
      <w:r>
        <w:t xml:space="preserve">This LS was </w:t>
      </w:r>
      <w:r>
        <w:rPr>
          <w:color w:val="0000FF"/>
        </w:rPr>
        <w:t>noted</w:t>
      </w:r>
      <w:r>
        <w:t>.</w:t>
      </w:r>
    </w:p>
    <w:p w14:paraId="24AA5781" w14:textId="77777777" w:rsidR="00AE1380" w:rsidRDefault="00AE1380" w:rsidP="00AE1380">
      <w:pPr>
        <w:pStyle w:val="NormTop"/>
      </w:pPr>
      <w:r>
        <w:rPr>
          <w:color w:val="0000FF"/>
        </w:rPr>
        <w:t>TD SP</w:t>
      </w:r>
      <w:r>
        <w:rPr>
          <w:color w:val="0000FF"/>
        </w:rPr>
        <w:noBreakHyphen/>
        <w:t>190960</w:t>
      </w:r>
      <w:r w:rsidRPr="0073055D">
        <w:t xml:space="preserve"> </w:t>
      </w:r>
      <w:r>
        <w:t>LS from ITU-T SG13: LS/o about consent of Machine Learning related ITU-T Recommendations Y.3173, Y.3174 and agreement of Machine Learning related ITU-T Supplement 55 to Y.3170-series. (ITU-T SG13)</w:t>
      </w:r>
      <w:r>
        <w:br/>
      </w:r>
      <w:r w:rsidRPr="0073055D">
        <w:rPr>
          <w:b/>
        </w:rPr>
        <w:t>Document for:</w:t>
      </w:r>
      <w:r w:rsidRPr="0073055D">
        <w:t xml:space="preserve"> </w:t>
      </w:r>
      <w:r>
        <w:t>Information.</w:t>
      </w:r>
      <w:r>
        <w:br/>
      </w:r>
      <w:r w:rsidRPr="0073055D">
        <w:rPr>
          <w:b/>
        </w:rPr>
        <w:t>Abstract:</w:t>
      </w:r>
      <w:r w:rsidRPr="0073055D">
        <w:t xml:space="preserve"> </w:t>
      </w:r>
      <w:r>
        <w:t>ITU-T SG13 would like to inform you that the new Machine Learning related Recommendations Y.3173 'Method for evaluating intelligence level of future networks including IMT-2020' (Ref. SG13-TD222/PLEN) and Y.3174 'Framework of data handling to enable machine learning in future networks including IMT 2020' (Ref. SG13-TD223/PLEN) were consented at the ITU-T SG13 meeting held in Geneva, on 14-25 October 2019. At the same meeting, the Machine Learning related ITU-T Supplement 55 to Y.3170-series 'Machine learning in future networks including IMT-2020: use cases' (Ref. SG13-TD224/PLEN) was also agreed. ITU-T SG13 looks forward for future collaboration on topics related to machine learning in future networks including IMT-2020.</w:t>
      </w:r>
    </w:p>
    <w:p w14:paraId="35EBBC97" w14:textId="77777777" w:rsidR="00AE1380" w:rsidRPr="00DA12F6" w:rsidRDefault="00AE1380" w:rsidP="00AE1380">
      <w:pPr>
        <w:keepNext/>
        <w:rPr>
          <w:rFonts w:cs="Arial"/>
          <w:b/>
        </w:rPr>
      </w:pPr>
      <w:r w:rsidRPr="00DA12F6">
        <w:rPr>
          <w:rFonts w:cs="Arial"/>
          <w:b/>
        </w:rPr>
        <w:t>Discussion and conclusion:</w:t>
      </w:r>
    </w:p>
    <w:p w14:paraId="2FAEC6B2" w14:textId="77777777" w:rsidR="007A62A9" w:rsidRPr="00DA12F6" w:rsidRDefault="0059377E" w:rsidP="007A62A9">
      <w:r>
        <w:t xml:space="preserve">This LS was </w:t>
      </w:r>
      <w:r>
        <w:rPr>
          <w:color w:val="0000FF"/>
        </w:rPr>
        <w:t>noted</w:t>
      </w:r>
      <w:r>
        <w:t>.</w:t>
      </w:r>
    </w:p>
    <w:p w14:paraId="5F096C56" w14:textId="77777777" w:rsidR="00AE1380" w:rsidRDefault="00AE1380" w:rsidP="00AE1380">
      <w:pPr>
        <w:pStyle w:val="NormTop"/>
      </w:pPr>
      <w:r>
        <w:rPr>
          <w:color w:val="0000FF"/>
        </w:rPr>
        <w:lastRenderedPageBreak/>
        <w:t>TD SP</w:t>
      </w:r>
      <w:r>
        <w:rPr>
          <w:color w:val="0000FF"/>
        </w:rPr>
        <w:noBreakHyphen/>
        <w:t>190961</w:t>
      </w:r>
      <w:r w:rsidRPr="0073055D">
        <w:t xml:space="preserve"> </w:t>
      </w:r>
      <w:r>
        <w:t>LS from ETSI TC LI: LS to SA WG5 and SA WG2 on 5G Cell ID(s) in the SA WG5 billing system, related to Retained Data regulations. (ETSI TC LI)</w:t>
      </w:r>
      <w:r>
        <w:br/>
      </w:r>
      <w:r w:rsidRPr="0073055D">
        <w:rPr>
          <w:b/>
        </w:rPr>
        <w:t>Document for:</w:t>
      </w:r>
      <w:r w:rsidRPr="0073055D">
        <w:t xml:space="preserve"> </w:t>
      </w:r>
      <w:r>
        <w:t>Information.</w:t>
      </w:r>
      <w:r>
        <w:br/>
      </w:r>
      <w:r w:rsidRPr="0073055D">
        <w:rPr>
          <w:b/>
        </w:rPr>
        <w:t>Abstract:</w:t>
      </w:r>
      <w:r w:rsidRPr="0073055D">
        <w:t xml:space="preserve"> </w:t>
      </w:r>
      <w:r>
        <w:t xml:space="preserve">ETSI TC LI thanks SA WG2, and SA WG5 for the reply LS on 5G Cell ID(s) in the SA WG5 billing specifications, and the confirmation on the current SA WG5 charging specifications for 5G access related to the user location information as information which will be available in the CHF CDRs generated for PDU sessions, with the granularity of the Cell Id when reported. In the context of dual connectivity, only the Cell Id of the Master Node is currently specified. ETSI TC LI confirms the need to have the capabilities of reporting the PSCell Id to the AMF, including the PSCell Id in addition to the PCELL in CHF CDRs for AMF. Therefore, ETSI TC LI kindly asks SA WG5 to include such functionality in its investigation on their ongoing </w:t>
      </w:r>
      <w:r w:rsidR="00661F41">
        <w:t>Rel</w:t>
      </w:r>
      <w:r w:rsidR="00661F41">
        <w:noBreakHyphen/>
      </w:r>
      <w:r>
        <w:t>16 work 'Charging AMF in 5G System Architecture Phase 1'. However, based on the recent work developed between SA WG2 and RAN WG3 on PSCell ID and PCELL information, as highlighted by the reply LS from SA WG2 to ETSI TC LI on Reporting all Cell IDs in 5G (S5-195060/ S2-1908634), SA WG5 indicated that their specifications do not allow the PSCell Id to be available in the Billing system for EPC, since no MME CDR is specified for this context, and the PSCell Id is not propagated beyond the MME. As a result, ETSI TC LI kindly asks that: - Either the MME is a source of information for SA WG5 billing system to provide the available PSCell Ids in this node; - Or PSCell IDs to be made available at the SGW level, as primary source of information to SA WG5 billing for EPC usage. Such availability could be achieved by further development by SA WG2 either from MME or from RAN. In either case, such information source should be reliable and present at the beginning, at change of TAI/TAU and at the end of session/call, as such information could be used as possible evidence for Justice. Secondary RAT data usage report with PSCELL IDs could be a solution but only if it is reliable information available at the beginning/end of call/session, or at TAI/TAU change during call/session.</w:t>
      </w:r>
    </w:p>
    <w:p w14:paraId="078DF8A3" w14:textId="77777777" w:rsidR="00AE1380" w:rsidRPr="00DA12F6" w:rsidRDefault="00AE1380" w:rsidP="00AE1380">
      <w:pPr>
        <w:keepNext/>
        <w:rPr>
          <w:rFonts w:cs="Arial"/>
          <w:b/>
        </w:rPr>
      </w:pPr>
      <w:r w:rsidRPr="00DA12F6">
        <w:rPr>
          <w:rFonts w:cs="Arial"/>
          <w:b/>
        </w:rPr>
        <w:t>Discussion and conclusion:</w:t>
      </w:r>
    </w:p>
    <w:p w14:paraId="6C882D13" w14:textId="77777777" w:rsidR="007A62A9" w:rsidRPr="00DA12F6" w:rsidRDefault="0059377E" w:rsidP="007A62A9">
      <w:r>
        <w:t xml:space="preserve">This LS was </w:t>
      </w:r>
      <w:r>
        <w:rPr>
          <w:color w:val="0000FF"/>
        </w:rPr>
        <w:t>noted</w:t>
      </w:r>
      <w:r>
        <w:t>.</w:t>
      </w:r>
    </w:p>
    <w:p w14:paraId="3F362405" w14:textId="77777777" w:rsidR="00AE1380" w:rsidRDefault="00AE1380" w:rsidP="00AE1380">
      <w:pPr>
        <w:pStyle w:val="NormTop"/>
      </w:pPr>
      <w:r>
        <w:rPr>
          <w:color w:val="0000FF"/>
        </w:rPr>
        <w:t>TD SP</w:t>
      </w:r>
      <w:r>
        <w:rPr>
          <w:color w:val="0000FF"/>
        </w:rPr>
        <w:noBreakHyphen/>
        <w:t>190962</w:t>
      </w:r>
      <w:r w:rsidRPr="0073055D">
        <w:t xml:space="preserve"> </w:t>
      </w:r>
      <w:r>
        <w:t>LS from O-RAN WG5: LS on O-RAN – 3GPP Cooperation on Management Services. (O-RAN</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The O-RAN Alliance is committed to evolving radio access networks, making them more open and smarter than previous generations. The key principles of the O-RAN Alliance include: - Lead the industry towards open, interoperable interfaces, RAN virtualization, AI/ML and big data enabled RAN intelligence. - Specify APIs and interfaces, driving standards to adopt them as appropriate, and exploring open source where appropriate. - Maximize the use of common-off-the-shelf hardware and merchant silicon and minimizing proprietary hardware. O-RAN Working Group 5 (WG5) is developing an O-RAN Operations and Maintenance Interface Specification that defines an O1 interface and associated Management Services (MnS) for Fault, Configuration, Accounting, Performance, Security, File Management and Software Management for O-RAN DU. The O-RAN WG5 would like to follow SA WG5 specification as much as possible. During development of 'O1 Interface specification for O-DU' we have found YANG modules agreed by SA WG5 useful and aligned with our work. In particular, O-RAN has a YANG style guide where we detail that all YANG modules shall be validated/complied with pyang using the --lint option, which validates the module(s) according to the generic YANG guidelines as well as checking that the module is in canonical order. O-RAN WG5 recognizes that the subject of an SA WG5 YANG style guide has been discussed in 3GPP, and would like to recommend that all SA WG5 modules are validated using pyang with the --lint option, for example, ensuring that a description substatement is present for each YANG schema node and that modules adhere to the canonical order defined in the RFC7950, '14. YANG ABNF Grammar'. O-RAN WG5 kindly asks SA WG5 to consider these recommendations and ensure that the future revisions of their modules are valid according to pyang using the --lint option.</w:t>
      </w:r>
    </w:p>
    <w:p w14:paraId="1B109FDF" w14:textId="77777777" w:rsidR="00AE1380" w:rsidRPr="00DA12F6" w:rsidRDefault="00AE1380" w:rsidP="00AE1380">
      <w:pPr>
        <w:keepNext/>
        <w:rPr>
          <w:rFonts w:cs="Arial"/>
          <w:b/>
        </w:rPr>
      </w:pPr>
      <w:r w:rsidRPr="00DA12F6">
        <w:rPr>
          <w:rFonts w:cs="Arial"/>
          <w:b/>
        </w:rPr>
        <w:t>Discussion and conclusion:</w:t>
      </w:r>
    </w:p>
    <w:p w14:paraId="67D1EF7F" w14:textId="77777777" w:rsidR="007A62A9" w:rsidRPr="00DA12F6" w:rsidRDefault="0059377E" w:rsidP="007A62A9">
      <w:r>
        <w:t xml:space="preserve">This LS was </w:t>
      </w:r>
      <w:r>
        <w:rPr>
          <w:color w:val="0000FF"/>
        </w:rPr>
        <w:t>noted</w:t>
      </w:r>
      <w:r>
        <w:t>.</w:t>
      </w:r>
    </w:p>
    <w:p w14:paraId="7BDDD1E5" w14:textId="77777777" w:rsidR="00AE1380" w:rsidRDefault="00AE1380" w:rsidP="00AE1380">
      <w:pPr>
        <w:pStyle w:val="NormTop"/>
      </w:pPr>
      <w:r>
        <w:rPr>
          <w:color w:val="0000FF"/>
        </w:rPr>
        <w:lastRenderedPageBreak/>
        <w:t>TD SP</w:t>
      </w:r>
      <w:r>
        <w:rPr>
          <w:color w:val="0000FF"/>
        </w:rPr>
        <w:noBreakHyphen/>
        <w:t>190980</w:t>
      </w:r>
      <w:r w:rsidRPr="0073055D">
        <w:t xml:space="preserve"> </w:t>
      </w:r>
      <w:r>
        <w:t>LS from SA WG5: LS reply to LS on O-RAN – 3GPP Cooperation on Management Services.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SA WG5 thanks O-RAN Alliance for their Liaison Statement on 'LS on O-RAN - 3GPP Cooperation on Management Services'. We are encouraged by your findings that the YANG modules developed are useful and aligned with your work. SA WG5 confirms the pyang -strict and pyang -lint will be used to check 3GPP YANG modules. Errors reported by pyang -strict will be corrected. Not all errors reported by pyang -lint will be corrected as their correction would decrease readability. Note that compile error free by pyang -strict is sufficient guaranteeing successful producer and consumer interaction.</w:t>
      </w:r>
    </w:p>
    <w:p w14:paraId="07CA3A93" w14:textId="77777777" w:rsidR="00AE1380" w:rsidRPr="00DA12F6" w:rsidRDefault="00AE1380" w:rsidP="00AE1380">
      <w:pPr>
        <w:keepNext/>
        <w:rPr>
          <w:rFonts w:cs="Arial"/>
          <w:b/>
        </w:rPr>
      </w:pPr>
      <w:r w:rsidRPr="00DA12F6">
        <w:rPr>
          <w:rFonts w:cs="Arial"/>
          <w:b/>
        </w:rPr>
        <w:t>Discussion and conclusion:</w:t>
      </w:r>
    </w:p>
    <w:p w14:paraId="7435E0F5" w14:textId="77777777" w:rsidR="007A62A9" w:rsidRPr="00DA12F6" w:rsidRDefault="0059377E" w:rsidP="007A62A9">
      <w:r>
        <w:t xml:space="preserve">This LS was </w:t>
      </w:r>
      <w:r>
        <w:rPr>
          <w:color w:val="0000FF"/>
        </w:rPr>
        <w:t>noted</w:t>
      </w:r>
      <w:r>
        <w:t>.</w:t>
      </w:r>
    </w:p>
    <w:p w14:paraId="520402C0" w14:textId="77777777" w:rsidR="00AE1380" w:rsidRDefault="00AE1380" w:rsidP="00AE1380">
      <w:pPr>
        <w:pStyle w:val="NormTop"/>
      </w:pPr>
      <w:r>
        <w:rPr>
          <w:color w:val="0000FF"/>
        </w:rPr>
        <w:t>TD SP</w:t>
      </w:r>
      <w:r>
        <w:rPr>
          <w:color w:val="0000FF"/>
        </w:rPr>
        <w:noBreakHyphen/>
        <w:t>190963</w:t>
      </w:r>
      <w:r w:rsidRPr="0073055D">
        <w:t xml:space="preserve"> </w:t>
      </w:r>
      <w:r>
        <w:t>LS from RAN WG2: Reply LS on assistance indication for WUS. (RAN</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RAN WG2 thanks SA WG2 for their reply LS on assistance indication for WUS and RAN WG2 has discussed the following issue highlighted by SA WG2: 'SA WG2 would like to ask RAN WG2 whether additional assistance information is required and/or MME needs to NOT send WUS Assistance Information in S1 Paging message for highly mobile UEs that will be interpreted by RAN to not use WUS' RAN WG2 recognise the issue created by a mobile UE using WUS but RAN WG2 has not yet concluded on a solution. RAN WG2 re-discussed 'whether and how using WUS may affect MME paging strategies' in R15 and concluded that with some MME paging strategies, e.g. always paging a UE in the entire TA list, this may lead to increased power consumption for UEs using WUS. Therefore, RAN WG2 asks SA WG2 to take this into consideration from Release 15 so that benefit of WUS can be realised.</w:t>
      </w:r>
    </w:p>
    <w:p w14:paraId="7EEA6161" w14:textId="77777777" w:rsidR="00AE1380" w:rsidRPr="00DA12F6" w:rsidRDefault="00AE1380" w:rsidP="00AE1380">
      <w:pPr>
        <w:keepNext/>
        <w:rPr>
          <w:rFonts w:cs="Arial"/>
          <w:b/>
        </w:rPr>
      </w:pPr>
      <w:r w:rsidRPr="00DA12F6">
        <w:rPr>
          <w:rFonts w:cs="Arial"/>
          <w:b/>
        </w:rPr>
        <w:t>Discussion and conclusion:</w:t>
      </w:r>
    </w:p>
    <w:p w14:paraId="00A6BA15" w14:textId="77777777" w:rsidR="007A62A9" w:rsidRPr="00DA12F6" w:rsidRDefault="0059377E" w:rsidP="007A62A9">
      <w:r>
        <w:t xml:space="preserve">This LS was </w:t>
      </w:r>
      <w:r>
        <w:rPr>
          <w:color w:val="0000FF"/>
        </w:rPr>
        <w:t>noted</w:t>
      </w:r>
      <w:r>
        <w:t>.</w:t>
      </w:r>
    </w:p>
    <w:p w14:paraId="173D6437" w14:textId="77777777" w:rsidR="00AE1380" w:rsidRDefault="00AE1380" w:rsidP="00AE1380">
      <w:pPr>
        <w:pStyle w:val="NormTop"/>
      </w:pPr>
      <w:r>
        <w:rPr>
          <w:color w:val="0000FF"/>
        </w:rPr>
        <w:t>TD SP</w:t>
      </w:r>
      <w:r>
        <w:rPr>
          <w:color w:val="0000FF"/>
        </w:rPr>
        <w:noBreakHyphen/>
        <w:t>190964</w:t>
      </w:r>
      <w:r w:rsidRPr="0073055D">
        <w:t xml:space="preserve"> </w:t>
      </w:r>
      <w:r>
        <w:t xml:space="preserve">LS from TSG RAN: LS on </w:t>
      </w:r>
      <w:r w:rsidR="00661F41">
        <w:t>Rel</w:t>
      </w:r>
      <w:r w:rsidR="00661F41">
        <w:noBreakHyphen/>
      </w:r>
      <w:r>
        <w:t>16 NB-IoT enhancements. (</w:t>
      </w:r>
      <w:r w:rsidR="00661F41">
        <w:t>TSG R</w:t>
      </w:r>
      <w:r>
        <w:t>AN)</w:t>
      </w:r>
      <w:r>
        <w:br/>
      </w:r>
      <w:r w:rsidRPr="0073055D">
        <w:rPr>
          <w:b/>
        </w:rPr>
        <w:t>Document for:</w:t>
      </w:r>
      <w:r w:rsidRPr="0073055D">
        <w:t xml:space="preserve"> </w:t>
      </w:r>
      <w:r>
        <w:t>Information.</w:t>
      </w:r>
      <w:r>
        <w:br/>
      </w:r>
      <w:r w:rsidRPr="0073055D">
        <w:rPr>
          <w:b/>
        </w:rPr>
        <w:t>Abstract:</w:t>
      </w:r>
      <w:r w:rsidRPr="0073055D">
        <w:t xml:space="preserve"> </w:t>
      </w:r>
      <w:r w:rsidR="00661F41">
        <w:t>TSG R</w:t>
      </w:r>
      <w:r>
        <w:t xml:space="preserve">AN agreed to add the following objective the WID on </w:t>
      </w:r>
      <w:r w:rsidR="00661F41">
        <w:t>Rel</w:t>
      </w:r>
      <w:r w:rsidR="00661F41">
        <w:noBreakHyphen/>
      </w:r>
      <w:r>
        <w:t>16 enhancements for NB-IoT</w:t>
      </w:r>
      <w:r w:rsidR="00661F41">
        <w:t> [</w:t>
      </w:r>
      <w:r>
        <w:t>1][2] - Specify support of UE specific DRX and consider expanding the current DRX range</w:t>
      </w:r>
      <w:r w:rsidR="00661F41">
        <w:t> [</w:t>
      </w:r>
      <w:r>
        <w:t>RAN WG2, SA WG2, CT WG1] TSG RAN would like to emphasize the above is expected whether NB-IoT is used in EPS or in 5GS. TSG RAN would like to kindly ask SA WG2 and CT WG1 to consider aligning their specifications accordingly and to coordinate with RAN WG2 as necessary.</w:t>
      </w:r>
    </w:p>
    <w:p w14:paraId="293A4862" w14:textId="77777777" w:rsidR="00AE1380" w:rsidRPr="00DA12F6" w:rsidRDefault="00AE1380" w:rsidP="00AE1380">
      <w:pPr>
        <w:keepNext/>
        <w:rPr>
          <w:rFonts w:cs="Arial"/>
          <w:b/>
        </w:rPr>
      </w:pPr>
      <w:r w:rsidRPr="00DA12F6">
        <w:rPr>
          <w:rFonts w:cs="Arial"/>
          <w:b/>
        </w:rPr>
        <w:t>Discussion and conclusion:</w:t>
      </w:r>
    </w:p>
    <w:p w14:paraId="3BF791A2" w14:textId="77777777" w:rsidR="007A62A9" w:rsidRPr="00DA12F6" w:rsidRDefault="0059377E" w:rsidP="007A62A9">
      <w:r>
        <w:t xml:space="preserve">This LS was </w:t>
      </w:r>
      <w:r>
        <w:rPr>
          <w:color w:val="0000FF"/>
        </w:rPr>
        <w:t>noted</w:t>
      </w:r>
      <w:r>
        <w:t>.</w:t>
      </w:r>
    </w:p>
    <w:p w14:paraId="239AD4A0" w14:textId="77777777" w:rsidR="00AE1380" w:rsidRDefault="00AE1380" w:rsidP="00AE1380">
      <w:pPr>
        <w:pStyle w:val="NormTop"/>
      </w:pPr>
      <w:r>
        <w:rPr>
          <w:color w:val="0000FF"/>
        </w:rPr>
        <w:t>TD SP</w:t>
      </w:r>
      <w:r>
        <w:rPr>
          <w:color w:val="0000FF"/>
        </w:rPr>
        <w:noBreakHyphen/>
        <w:t>190965</w:t>
      </w:r>
      <w:r w:rsidRPr="0073055D">
        <w:t xml:space="preserve"> </w:t>
      </w:r>
      <w:r>
        <w:t>LS from SA WG1: Reply LS on 5G-SRVCC from NG-RAN to UTRAN for emergency calls. (SA</w:t>
      </w:r>
      <w:r w:rsidR="00661F41">
        <w:t> WG1</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WG1 has considered the LS on 5G-SRVCC from NG-RAN to UTRAN for emergency calls from SA WG2 requesting clarification on </w:t>
      </w:r>
      <w:r w:rsidR="00661F41">
        <w:t>Stage 1</w:t>
      </w:r>
      <w:r>
        <w:t xml:space="preserve"> requirements related to the support of emergency voice service continuity from NG-RAN to UTRAN CS. SA WG1 has the following response. TS 22.261 clause 5.1.2.2 includes the following requirement regarding 5G-SRVCC from NG-RAN to UTRAN: Voice service continuity from NG-RAN to UTRAN CS should be supported (see Note), NOTE: Architectural or protocol changes needed to support voice service continuity from NG-RAN to UTRAN CS are expected to have minimum impact on architecture, specifications, or the development of the 5G New Core and New Radio. Therefore, the requirement is clear that SA WG2 should consider whether voice service continuity from NG-RAN to UTRAN CS, including emergency voice calls, can be supported with minimal impact to the 5G systems (core and RAN).</w:t>
      </w:r>
    </w:p>
    <w:p w14:paraId="05DBB4FA" w14:textId="77777777" w:rsidR="00AE1380" w:rsidRPr="00DA12F6" w:rsidRDefault="00AE1380" w:rsidP="00AE1380">
      <w:pPr>
        <w:keepNext/>
        <w:rPr>
          <w:rFonts w:cs="Arial"/>
          <w:b/>
        </w:rPr>
      </w:pPr>
      <w:r w:rsidRPr="00DA12F6">
        <w:rPr>
          <w:rFonts w:cs="Arial"/>
          <w:b/>
        </w:rPr>
        <w:t>Discussion and conclusion:</w:t>
      </w:r>
    </w:p>
    <w:p w14:paraId="58BA8CCC" w14:textId="77777777" w:rsidR="007A62A9" w:rsidRPr="00DA12F6" w:rsidRDefault="0059377E" w:rsidP="007A62A9">
      <w:r>
        <w:t xml:space="preserve">This LS was </w:t>
      </w:r>
      <w:r>
        <w:rPr>
          <w:color w:val="0000FF"/>
        </w:rPr>
        <w:t>noted</w:t>
      </w:r>
      <w:r>
        <w:t>.</w:t>
      </w:r>
    </w:p>
    <w:p w14:paraId="07B84DDF" w14:textId="77777777" w:rsidR="00AE1380" w:rsidRDefault="00AE1380" w:rsidP="00AE1380">
      <w:pPr>
        <w:pStyle w:val="NormTop"/>
      </w:pPr>
      <w:r>
        <w:rPr>
          <w:color w:val="0000FF"/>
        </w:rPr>
        <w:lastRenderedPageBreak/>
        <w:t>TD SP</w:t>
      </w:r>
      <w:r>
        <w:rPr>
          <w:color w:val="0000FF"/>
        </w:rPr>
        <w:noBreakHyphen/>
        <w:t>190966</w:t>
      </w:r>
      <w:r w:rsidRPr="0073055D">
        <w:t xml:space="preserve"> </w:t>
      </w:r>
      <w:r>
        <w:t>LS from SA WG1: Reply LS on enhanced access control for IMS signalling. (SA</w:t>
      </w:r>
      <w:r w:rsidR="00661F41">
        <w:t> WG1</w:t>
      </w:r>
      <w:r>
        <w:t>)</w:t>
      </w:r>
      <w:r>
        <w:br/>
      </w:r>
      <w:r w:rsidRPr="0073055D">
        <w:rPr>
          <w:b/>
        </w:rPr>
        <w:t>Document for:</w:t>
      </w:r>
      <w:r w:rsidRPr="0073055D">
        <w:t xml:space="preserve"> </w:t>
      </w:r>
      <w:r>
        <w:t>Information.</w:t>
      </w:r>
      <w:r>
        <w:br/>
      </w:r>
      <w:r w:rsidRPr="0073055D">
        <w:rPr>
          <w:b/>
        </w:rPr>
        <w:t>Abstract:</w:t>
      </w:r>
      <w:r w:rsidRPr="0073055D">
        <w:t xml:space="preserve"> </w:t>
      </w:r>
      <w:r>
        <w:t>SA WG1 thanks CT WG1 for LS (S1-191210/C1-191681) on enhanced access control for IMS signalling and LS (S1-193452/C1-199007) on enhanced access control for IMS signalling. For 5GS, in accordance to CT WG1 CR, SA WG1 has agreed the attached CR for TS 22.261. For EPS, SA WG1 has agreed not to change stage-1 requirement.</w:t>
      </w:r>
    </w:p>
    <w:p w14:paraId="44901CBC" w14:textId="77777777" w:rsidR="00AE1380" w:rsidRPr="00DA12F6" w:rsidRDefault="00AE1380" w:rsidP="00AE1380">
      <w:pPr>
        <w:keepNext/>
        <w:rPr>
          <w:rFonts w:cs="Arial"/>
          <w:b/>
        </w:rPr>
      </w:pPr>
      <w:r w:rsidRPr="00DA12F6">
        <w:rPr>
          <w:rFonts w:cs="Arial"/>
          <w:b/>
        </w:rPr>
        <w:t>Discussion and conclusion:</w:t>
      </w:r>
    </w:p>
    <w:p w14:paraId="67AB1F07" w14:textId="77777777" w:rsidR="007A62A9" w:rsidRPr="00DA12F6" w:rsidRDefault="0059377E" w:rsidP="007A62A9">
      <w:r>
        <w:t xml:space="preserve">This LS was </w:t>
      </w:r>
      <w:r>
        <w:rPr>
          <w:color w:val="0000FF"/>
        </w:rPr>
        <w:t>noted</w:t>
      </w:r>
      <w:r>
        <w:t>.</w:t>
      </w:r>
    </w:p>
    <w:p w14:paraId="2AD23B5E" w14:textId="77777777" w:rsidR="00AE1380" w:rsidRDefault="00AE1380" w:rsidP="00AE1380">
      <w:pPr>
        <w:pStyle w:val="NormTop"/>
      </w:pPr>
      <w:r>
        <w:rPr>
          <w:color w:val="0000FF"/>
        </w:rPr>
        <w:t>TD SP</w:t>
      </w:r>
      <w:r>
        <w:rPr>
          <w:color w:val="0000FF"/>
        </w:rPr>
        <w:noBreakHyphen/>
        <w:t>190967</w:t>
      </w:r>
      <w:r w:rsidRPr="0073055D">
        <w:t xml:space="preserve"> </w:t>
      </w:r>
      <w:r>
        <w:t>LS from SA WG1: Reply LS on NSI requirements. (SA</w:t>
      </w:r>
      <w:r w:rsidR="00661F41">
        <w:t> WG1</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WG1 thanks TSG CT for their incoming LS on SUCI computation from an NSI. Some reference text from the LS-in is copied here: {. . .} Based on current SA WG1 specifications, there is no </w:t>
      </w:r>
      <w:r w:rsidR="00661F41">
        <w:t>Stage 1</w:t>
      </w:r>
      <w:r>
        <w:t xml:space="preserve"> requirement to support multiple subscription identities on the same USIM application.</w:t>
      </w:r>
    </w:p>
    <w:p w14:paraId="5E3C473C" w14:textId="77777777" w:rsidR="00AE1380" w:rsidRPr="00DA12F6" w:rsidRDefault="00AE1380" w:rsidP="00AE1380">
      <w:pPr>
        <w:keepNext/>
        <w:rPr>
          <w:rFonts w:cs="Arial"/>
          <w:b/>
        </w:rPr>
      </w:pPr>
      <w:r w:rsidRPr="00DA12F6">
        <w:rPr>
          <w:rFonts w:cs="Arial"/>
          <w:b/>
        </w:rPr>
        <w:t>Discussion and conclusion:</w:t>
      </w:r>
    </w:p>
    <w:p w14:paraId="4985AA94" w14:textId="77777777" w:rsidR="007A62A9" w:rsidRPr="00DA12F6" w:rsidRDefault="0059377E" w:rsidP="007A62A9">
      <w:r>
        <w:t xml:space="preserve">This LS was </w:t>
      </w:r>
      <w:r>
        <w:rPr>
          <w:color w:val="0000FF"/>
        </w:rPr>
        <w:t>noted</w:t>
      </w:r>
      <w:r>
        <w:t>.</w:t>
      </w:r>
    </w:p>
    <w:p w14:paraId="27EDCB2E" w14:textId="77777777" w:rsidR="00AE1380" w:rsidRDefault="00AE1380" w:rsidP="00AE1380">
      <w:pPr>
        <w:pStyle w:val="NormTop"/>
      </w:pPr>
      <w:r>
        <w:rPr>
          <w:color w:val="0000FF"/>
        </w:rPr>
        <w:t>TD SP</w:t>
      </w:r>
      <w:r>
        <w:rPr>
          <w:color w:val="0000FF"/>
        </w:rPr>
        <w:noBreakHyphen/>
        <w:t>190968</w:t>
      </w:r>
      <w:r w:rsidRPr="0073055D">
        <w:t xml:space="preserve"> </w:t>
      </w:r>
      <w:r>
        <w:t>LS from SA WG2: LS on IAB terminology update.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SA WG2 has discussed IAB terminology and has agreed that the part of an IAB-node that connects the IAB-node to an IAB-donor or another parent IAB-node is identified as IAB-UE. The earlier term IAB-MT was found to be leading to confusion as MT (Mobile Termination) is a part of a UE that excludes the USIM, hence USIM-based authentication cannot supported by a MT. The attached CR implements this change and clarifies the role of the IAB-UE from a system perspective.</w:t>
      </w:r>
    </w:p>
    <w:p w14:paraId="68986E43" w14:textId="77777777" w:rsidR="00AE1380" w:rsidRPr="00DA12F6" w:rsidRDefault="00AE1380" w:rsidP="00AE1380">
      <w:pPr>
        <w:keepNext/>
        <w:rPr>
          <w:rFonts w:cs="Arial"/>
          <w:b/>
        </w:rPr>
      </w:pPr>
      <w:r w:rsidRPr="00DA12F6">
        <w:rPr>
          <w:rFonts w:cs="Arial"/>
          <w:b/>
        </w:rPr>
        <w:t>Discussion and conclusion:</w:t>
      </w:r>
    </w:p>
    <w:p w14:paraId="3ACAF647" w14:textId="77777777" w:rsidR="007A62A9" w:rsidRPr="00DA12F6" w:rsidRDefault="0059377E" w:rsidP="007A62A9">
      <w:r>
        <w:t xml:space="preserve">This LS was </w:t>
      </w:r>
      <w:r>
        <w:rPr>
          <w:color w:val="0000FF"/>
        </w:rPr>
        <w:t>noted</w:t>
      </w:r>
      <w:r>
        <w:t>.</w:t>
      </w:r>
    </w:p>
    <w:p w14:paraId="1756D7E3" w14:textId="77777777" w:rsidR="00AE1380" w:rsidRDefault="00AE1380" w:rsidP="00AE1380">
      <w:pPr>
        <w:pStyle w:val="NormTop"/>
      </w:pPr>
      <w:r>
        <w:rPr>
          <w:color w:val="0000FF"/>
        </w:rPr>
        <w:t>TD SP</w:t>
      </w:r>
      <w:r>
        <w:rPr>
          <w:color w:val="0000FF"/>
        </w:rPr>
        <w:noBreakHyphen/>
        <w:t>190969</w:t>
      </w:r>
      <w:r w:rsidRPr="0073055D">
        <w:t xml:space="preserve"> </w:t>
      </w:r>
      <w:r>
        <w:t>LS from SA WG2: Reply LS on Mobile-terminated Early Data Transmission.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WG2 thanks TSG RAN for the LS on notifying the RAN WG2 agreements. SA WG2 agreed to not pursue the MSG2 solution. </w:t>
      </w:r>
      <w:r w:rsidR="00092844">
        <w:br/>
      </w:r>
      <w:r>
        <w:t>SA WG2 discussed the system impact for MSG4 solution and technically endorsed the attached CRs for EPS and 5GS. SA WG2 has the following conclusions for RAN WG2/RAN WG3 consideration.</w:t>
      </w:r>
      <w:r w:rsidR="00092844">
        <w:br/>
        <w:t>-</w:t>
      </w:r>
      <w:r w:rsidR="00092844">
        <w:tab/>
      </w:r>
      <w:r>
        <w:t xml:space="preserve">SA WG2 has concluded that the UE indicates the capability of supporting MT-EDT via NAS layer. </w:t>
      </w:r>
      <w:r w:rsidR="00092844">
        <w:br/>
      </w:r>
      <w:r w:rsidR="00092844">
        <w:tab/>
      </w:r>
      <w:r>
        <w:t xml:space="preserve">MME can decide whether a PDN connectivity is applied for MT-EDT according to UE capability; </w:t>
      </w:r>
      <w:r w:rsidR="00092844">
        <w:br/>
      </w:r>
      <w:r w:rsidR="00092844">
        <w:tab/>
      </w:r>
      <w:r>
        <w:t>SA WG2 kindly ask RAN WG2 whether there is concern about this.</w:t>
      </w:r>
      <w:r w:rsidR="00092844">
        <w:br/>
        <w:t>-</w:t>
      </w:r>
      <w:r w:rsidR="00092844">
        <w:tab/>
      </w:r>
      <w:r>
        <w:t xml:space="preserve">SA WG2 has assumption that MT-EDT is implemented on top of MO-EDT (i.e. UE will trigger MO-EDT </w:t>
      </w:r>
      <w:r w:rsidR="00092844">
        <w:br/>
      </w:r>
      <w:r w:rsidR="00092844">
        <w:tab/>
      </w:r>
      <w:r>
        <w:t>procedure in response to Paging Request with MT-EDT indication).</w:t>
      </w:r>
      <w:r w:rsidR="00092844">
        <w:br/>
        <w:t>-</w:t>
      </w:r>
      <w:r w:rsidR="00092844">
        <w:tab/>
      </w:r>
      <w:r>
        <w:t xml:space="preserve">SA WG2 discussed the fallback mechanism, and decided for CP optimized solution, the MME may </w:t>
      </w:r>
      <w:r w:rsidR="00092844">
        <w:br/>
      </w:r>
      <w:r w:rsidR="00092844">
        <w:tab/>
      </w:r>
      <w:r>
        <w:t xml:space="preserve">include End Indication for no further data in the S1-AP message including the Downlink data </w:t>
      </w:r>
      <w:r w:rsidR="00092844">
        <w:br/>
      </w:r>
      <w:r w:rsidR="00092844">
        <w:tab/>
      </w:r>
      <w:r>
        <w:t xml:space="preserve">encapsulated in NAS PDU if MME does not detect the further downlink data. </w:t>
      </w:r>
      <w:r w:rsidR="00092844">
        <w:br/>
      </w:r>
      <w:r>
        <w:t>For UP optimized solution, SA WG2 will further work with RAN WG2/3 regarding the fallback mechanism. Some companies raised concerns about the system impact for MSG4-based solution considering the limited benefit to introduce the MSG4 based MT-EDT feature, SA WG2 leaves the trade-off of system impact and benefit for TSG RAN decision.</w:t>
      </w:r>
    </w:p>
    <w:p w14:paraId="79A4EDFD" w14:textId="77777777" w:rsidR="00AE1380" w:rsidRPr="00DA12F6" w:rsidRDefault="00AE1380" w:rsidP="00AE1380">
      <w:pPr>
        <w:keepNext/>
        <w:rPr>
          <w:rFonts w:cs="Arial"/>
          <w:b/>
        </w:rPr>
      </w:pPr>
      <w:r w:rsidRPr="00DA12F6">
        <w:rPr>
          <w:rFonts w:cs="Arial"/>
          <w:b/>
        </w:rPr>
        <w:t>Discussion and conclusion:</w:t>
      </w:r>
    </w:p>
    <w:p w14:paraId="474AEA89" w14:textId="77777777" w:rsidR="007A62A9" w:rsidRPr="00DA12F6" w:rsidRDefault="0059377E" w:rsidP="007A62A9">
      <w:r>
        <w:t xml:space="preserve">This LS was </w:t>
      </w:r>
      <w:r>
        <w:rPr>
          <w:color w:val="0000FF"/>
        </w:rPr>
        <w:t>noted</w:t>
      </w:r>
      <w:r>
        <w:t>.</w:t>
      </w:r>
    </w:p>
    <w:p w14:paraId="20146BB4" w14:textId="77777777" w:rsidR="00AE1380" w:rsidRDefault="00AE1380" w:rsidP="00AE1380">
      <w:pPr>
        <w:pStyle w:val="NormTop"/>
      </w:pPr>
      <w:r>
        <w:rPr>
          <w:color w:val="0000FF"/>
        </w:rPr>
        <w:lastRenderedPageBreak/>
        <w:t>TD SP</w:t>
      </w:r>
      <w:r>
        <w:rPr>
          <w:color w:val="0000FF"/>
        </w:rPr>
        <w:noBreakHyphen/>
        <w:t>190971</w:t>
      </w:r>
      <w:r w:rsidRPr="0073055D">
        <w:t xml:space="preserve"> </w:t>
      </w:r>
      <w:r>
        <w:t>LS from SA WG3: Reply LS on SUCI computation from an NSI. (SA</w:t>
      </w:r>
      <w:r w:rsidR="00661F41">
        <w:t> WG3</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WG3 thanks TSG CT for the LS on SUCI computation from an NSI and would like to provide the following response. </w:t>
      </w:r>
      <w:r w:rsidR="00092844">
        <w:br/>
      </w:r>
      <w:r>
        <w:t xml:space="preserve">TSGCT Question 3 (to SA WG3): Are there any security concerns with having 2 subscriber identities (IMSI and NSI) on the same USIM application? </w:t>
      </w:r>
      <w:r w:rsidR="00092844">
        <w:br/>
      </w:r>
      <w:r>
        <w:t xml:space="preserve">SA WG3 Response: In </w:t>
      </w:r>
      <w:r w:rsidR="00661F41">
        <w:t>Rel</w:t>
      </w:r>
      <w:r w:rsidR="00661F41">
        <w:noBreakHyphen/>
      </w:r>
      <w:r>
        <w:t xml:space="preserve">15, USIM is required to store the subscription credential(s) within the UE. </w:t>
      </w:r>
      <w:r w:rsidR="00092844">
        <w:br/>
      </w:r>
      <w:r>
        <w:t xml:space="preserve">In </w:t>
      </w:r>
      <w:r w:rsidR="00661F41">
        <w:t>Rel</w:t>
      </w:r>
      <w:r w:rsidR="00661F41">
        <w:noBreakHyphen/>
      </w:r>
      <w:r>
        <w:t xml:space="preserve">16, if the SNPN chooses to use AKA based authentication method for registration to SNPN, then the subscription credential(s) for AKA is required to be stored on the USIM. As supported in the existing security mechanisms specified by SA WG3, both IMSI and NSI can be used to identify subscription based on operator configuration, but only either IMSI or NSI can be present on the same USIM application. </w:t>
      </w:r>
      <w:r w:rsidR="00092844">
        <w:br/>
      </w:r>
      <w:r>
        <w:t xml:space="preserve">It is SA WG3 understanding that if IMSI based subscription identifier is needed in NAI format (e.g. NSI for registering with SNPN), the ME can derive the NAI from the IMSI stored on the USIM. It is up to CT WG1/CT WG4 groups to specify how the ME derives NSI from IMSI stored on the USIM. It is also SA WG3 view that it shall be possible, as indicated by the USIM, whether the ME or the USIM performs SUCI calculation when the SUPI is in NAI format. </w:t>
      </w:r>
      <w:r w:rsidR="00092844">
        <w:br/>
      </w:r>
      <w:r>
        <w:t>It is for further study in SA WG3 to determine whether some changes are required to perform such a SUCI calculation.</w:t>
      </w:r>
    </w:p>
    <w:p w14:paraId="4A749B60" w14:textId="77777777" w:rsidR="00AE1380" w:rsidRPr="00DA12F6" w:rsidRDefault="00AE1380" w:rsidP="00AE1380">
      <w:pPr>
        <w:keepNext/>
        <w:rPr>
          <w:rFonts w:cs="Arial"/>
          <w:b/>
        </w:rPr>
      </w:pPr>
      <w:r w:rsidRPr="00DA12F6">
        <w:rPr>
          <w:rFonts w:cs="Arial"/>
          <w:b/>
        </w:rPr>
        <w:t>Discussion and conclusion:</w:t>
      </w:r>
    </w:p>
    <w:p w14:paraId="76799A8C" w14:textId="77777777" w:rsidR="007A62A9" w:rsidRPr="00DA12F6" w:rsidRDefault="0059377E" w:rsidP="007A62A9">
      <w:r>
        <w:t xml:space="preserve">This LS was </w:t>
      </w:r>
      <w:r>
        <w:rPr>
          <w:color w:val="0000FF"/>
        </w:rPr>
        <w:t>noted</w:t>
      </w:r>
      <w:r>
        <w:t>.</w:t>
      </w:r>
    </w:p>
    <w:p w14:paraId="322AE38C" w14:textId="77777777" w:rsidR="00AE1380" w:rsidRDefault="00AE1380" w:rsidP="00AE1380">
      <w:pPr>
        <w:pStyle w:val="NormTop"/>
      </w:pPr>
      <w:r>
        <w:rPr>
          <w:color w:val="0000FF"/>
        </w:rPr>
        <w:t>TD SP</w:t>
      </w:r>
      <w:r>
        <w:rPr>
          <w:color w:val="0000FF"/>
        </w:rPr>
        <w:noBreakHyphen/>
        <w:t>190972</w:t>
      </w:r>
      <w:r w:rsidRPr="0073055D">
        <w:t xml:space="preserve"> </w:t>
      </w:r>
      <w:r>
        <w:t>LS from SA WG5: LS reply from SA WG5 to NGMN on 5G End-to-End Architecture Framework.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WG5 would like to thank NGMN for the LS 'LS from NGMN to SA WG5 on NGMN 5G End-to-End Architecture Framework'. </w:t>
      </w:r>
      <w:r w:rsidR="00092844">
        <w:br/>
      </w:r>
      <w:r>
        <w:t xml:space="preserve">SA WG5 work is related with the new topic 'Autonomic management and control' and 'network automation' mentioned in the NGMN LS. SA WG5 adopted the service based management architecture for the 5G network management and captured in </w:t>
      </w:r>
      <w:r w:rsidR="00661F41">
        <w:t>Rel</w:t>
      </w:r>
      <w:r w:rsidR="00661F41">
        <w:noBreakHyphen/>
      </w:r>
      <w:r>
        <w:t xml:space="preserve">16 TS 28.533 'Management and orchestration; Architecture framework'. </w:t>
      </w:r>
      <w:r w:rsidR="00092844">
        <w:br/>
      </w:r>
      <w:r>
        <w:t xml:space="preserve">SA WG5 also provided 'Management service deployment based on ZSM framework' in TS 28.533 section 5.3 which contains 3GPP cross domain loop and domain loop. SA WG5 would like also to inform NGMN that there are the following ongoing SA WG5 WIDs/SIDs which are related to 'Autonomic management and control' and 'network automation': </w:t>
      </w:r>
      <w:r w:rsidR="00092844">
        <w:br/>
      </w:r>
      <w:r>
        <w:t xml:space="preserve">1. Management automation: </w:t>
      </w:r>
      <w:r w:rsidR="00092844">
        <w:br/>
      </w:r>
      <w:r>
        <w:t>1.1 Study on Self-Organizing Networks (SON) for 5G (</w:t>
      </w:r>
      <w:r w:rsidR="00661F41">
        <w:rPr>
          <w:color w:val="0000FF"/>
        </w:rPr>
        <w:t>TD SP</w:t>
      </w:r>
      <w:r w:rsidR="00661F41">
        <w:rPr>
          <w:color w:val="0000FF"/>
        </w:rPr>
        <w:noBreakHyphen/>
        <w:t>180827</w:t>
      </w:r>
      <w:r>
        <w:t xml:space="preserve">) </w:t>
      </w:r>
      <w:r w:rsidR="00092844">
        <w:br/>
      </w:r>
      <w:r>
        <w:t>1.2 New SID on levels of autonomous network (</w:t>
      </w:r>
      <w:r w:rsidR="00661F41">
        <w:rPr>
          <w:color w:val="0000FF"/>
        </w:rPr>
        <w:t>TD SP</w:t>
      </w:r>
      <w:r w:rsidR="00661F41">
        <w:rPr>
          <w:color w:val="0000FF"/>
        </w:rPr>
        <w:noBreakHyphen/>
        <w:t>190928</w:t>
      </w:r>
      <w:r>
        <w:t xml:space="preserve">) </w:t>
      </w:r>
      <w:r w:rsidR="00092844">
        <w:br/>
      </w:r>
      <w:r>
        <w:t>1.3 New WID on Self-Organizing Networks (SON) for 5G networks (</w:t>
      </w:r>
      <w:r w:rsidR="00661F41">
        <w:rPr>
          <w:color w:val="0000FF"/>
        </w:rPr>
        <w:t>TD SP</w:t>
      </w:r>
      <w:r w:rsidR="00661F41">
        <w:rPr>
          <w:color w:val="0000FF"/>
        </w:rPr>
        <w:noBreakHyphen/>
        <w:t>190785</w:t>
      </w:r>
      <w:r>
        <w:t>) 2. Management data analytics: 2.1 New SID Study on Management Data Analytics Service (</w:t>
      </w:r>
      <w:r w:rsidR="00661F41">
        <w:rPr>
          <w:color w:val="0000FF"/>
        </w:rPr>
        <w:t>TD SP</w:t>
      </w:r>
      <w:r w:rsidR="00661F41">
        <w:rPr>
          <w:color w:val="0000FF"/>
        </w:rPr>
        <w:noBreakHyphen/>
        <w:t>190930</w:t>
      </w:r>
      <w:r>
        <w:t>) 2.2 New WID on Closed loop SLS assurance (</w:t>
      </w:r>
      <w:r w:rsidR="00661F41">
        <w:rPr>
          <w:color w:val="0000FF"/>
        </w:rPr>
        <w:t>TD SP</w:t>
      </w:r>
      <w:r w:rsidR="00661F41">
        <w:rPr>
          <w:color w:val="0000FF"/>
        </w:rPr>
        <w:noBreakHyphen/>
        <w:t>190781</w:t>
      </w:r>
      <w:r>
        <w:t>) 3. Intent driven management: 3.1 Intent driven management services for mobile network (</w:t>
      </w:r>
      <w:r w:rsidR="00661F41">
        <w:rPr>
          <w:color w:val="0000FF"/>
        </w:rPr>
        <w:t>TD SP</w:t>
      </w:r>
      <w:r w:rsidR="00661F41">
        <w:rPr>
          <w:color w:val="0000FF"/>
        </w:rPr>
        <w:noBreakHyphen/>
        <w:t>180899</w:t>
      </w:r>
      <w:r>
        <w:t xml:space="preserve">) </w:t>
      </w:r>
      <w:r w:rsidR="00092844">
        <w:br/>
      </w:r>
      <w:r>
        <w:t xml:space="preserve">4. Data reporting </w:t>
      </w:r>
      <w:r w:rsidR="00092844">
        <w:br/>
      </w:r>
      <w:r>
        <w:t>4.1 Enhancement of performance assurance for 5G networks including network slicing (</w:t>
      </w:r>
      <w:r w:rsidR="00661F41">
        <w:rPr>
          <w:color w:val="0000FF"/>
        </w:rPr>
        <w:t>TD SP</w:t>
      </w:r>
      <w:r w:rsidR="00661F41">
        <w:rPr>
          <w:color w:val="0000FF"/>
        </w:rPr>
        <w:noBreakHyphen/>
        <w:t>190247</w:t>
      </w:r>
      <w:r>
        <w:t xml:space="preserve">) </w:t>
      </w:r>
      <w:r w:rsidR="00092844">
        <w:br/>
      </w:r>
      <w:r>
        <w:t>4.2 Trace Management in the context of Services Based Management Architecture (</w:t>
      </w:r>
      <w:r w:rsidR="00661F41">
        <w:rPr>
          <w:color w:val="0000FF"/>
        </w:rPr>
        <w:t>TD SP</w:t>
      </w:r>
      <w:r w:rsidR="00661F41">
        <w:rPr>
          <w:color w:val="0000FF"/>
        </w:rPr>
        <w:noBreakHyphen/>
        <w:t>181073</w:t>
      </w:r>
      <w:r>
        <w:t xml:space="preserve">) </w:t>
      </w:r>
      <w:r w:rsidR="00092844">
        <w:br/>
      </w:r>
      <w:r>
        <w:t>4.3 Management of QoE measurement collection (</w:t>
      </w:r>
      <w:r w:rsidR="00661F41">
        <w:rPr>
          <w:color w:val="0000FF"/>
        </w:rPr>
        <w:t>TD SP</w:t>
      </w:r>
      <w:r w:rsidR="00661F41">
        <w:rPr>
          <w:color w:val="0000FF"/>
        </w:rPr>
        <w:noBreakHyphen/>
        <w:t>181069</w:t>
      </w:r>
      <w:r>
        <w:t xml:space="preserve">) </w:t>
      </w:r>
      <w:r w:rsidR="00092844">
        <w:br/>
      </w:r>
      <w:r>
        <w:t>4.4 KPI reporting (</w:t>
      </w:r>
      <w:r w:rsidR="00661F41">
        <w:rPr>
          <w:color w:val="0000FF"/>
        </w:rPr>
        <w:t>TD SP</w:t>
      </w:r>
      <w:r w:rsidR="00661F41">
        <w:rPr>
          <w:color w:val="0000FF"/>
        </w:rPr>
        <w:noBreakHyphen/>
        <w:t>190881</w:t>
      </w:r>
      <w:r>
        <w:t xml:space="preserve">) </w:t>
      </w:r>
      <w:r w:rsidR="00092844">
        <w:br/>
      </w:r>
      <w:r>
        <w:t>4.5 Streaming trace reporting (</w:t>
      </w:r>
      <w:r w:rsidR="00661F41">
        <w:rPr>
          <w:color w:val="0000FF"/>
        </w:rPr>
        <w:t>TD SP</w:t>
      </w:r>
      <w:r w:rsidR="00661F41">
        <w:rPr>
          <w:color w:val="0000FF"/>
        </w:rPr>
        <w:noBreakHyphen/>
        <w:t>190782</w:t>
      </w:r>
      <w:r>
        <w:t xml:space="preserve">) </w:t>
      </w:r>
      <w:r w:rsidR="00092844">
        <w:br/>
      </w:r>
      <w:r>
        <w:t>SA WG5 is very happy to work together and address the management requirements from NGMN and update the SA WG5 work progress in the future.</w:t>
      </w:r>
    </w:p>
    <w:p w14:paraId="326840E9" w14:textId="77777777" w:rsidR="00AE1380" w:rsidRPr="00DA12F6" w:rsidRDefault="00AE1380" w:rsidP="00AE1380">
      <w:pPr>
        <w:keepNext/>
        <w:rPr>
          <w:rFonts w:cs="Arial"/>
          <w:b/>
        </w:rPr>
      </w:pPr>
      <w:r w:rsidRPr="00DA12F6">
        <w:rPr>
          <w:rFonts w:cs="Arial"/>
          <w:b/>
        </w:rPr>
        <w:t>Discussion and conclusion:</w:t>
      </w:r>
    </w:p>
    <w:p w14:paraId="648EF652" w14:textId="77777777" w:rsidR="007A62A9" w:rsidRPr="00DA12F6" w:rsidRDefault="0059377E" w:rsidP="007A62A9">
      <w:r>
        <w:t xml:space="preserve">This LS was </w:t>
      </w:r>
      <w:r>
        <w:rPr>
          <w:color w:val="0000FF"/>
        </w:rPr>
        <w:t>noted</w:t>
      </w:r>
      <w:r>
        <w:t>.</w:t>
      </w:r>
    </w:p>
    <w:p w14:paraId="5B8C9329" w14:textId="77777777" w:rsidR="00AE1380" w:rsidRDefault="00AE1380" w:rsidP="00AE1380">
      <w:pPr>
        <w:pStyle w:val="NormTop"/>
      </w:pPr>
      <w:r>
        <w:rPr>
          <w:color w:val="0000FF"/>
        </w:rPr>
        <w:lastRenderedPageBreak/>
        <w:t>TD SP</w:t>
      </w:r>
      <w:r>
        <w:rPr>
          <w:color w:val="0000FF"/>
        </w:rPr>
        <w:noBreakHyphen/>
        <w:t>190973</w:t>
      </w:r>
      <w:r w:rsidRPr="0073055D">
        <w:t xml:space="preserve"> </w:t>
      </w:r>
      <w:r>
        <w:t>LS from SA WG5: LS on energy efficiency.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SA WG5 would like to inform RAN WG3 about the progress of our ongoing work item on the energy efficiency of 5G which is expected to be completed by December 2019. In a nutshell:</w:t>
      </w:r>
      <w:r w:rsidR="00092844">
        <w:br/>
        <w:t>-</w:t>
      </w:r>
      <w:r w:rsidR="00092844">
        <w:tab/>
      </w:r>
      <w:r>
        <w:t>On the assessment of energy efficiency of 5G:</w:t>
      </w:r>
      <w:r w:rsidR="00092844">
        <w:br/>
      </w:r>
      <w:r w:rsidR="00092844">
        <w:tab/>
        <w:t>-</w:t>
      </w:r>
      <w:r w:rsidR="00092844">
        <w:tab/>
      </w:r>
      <w:r>
        <w:t>SA WG5 working assumption is that the EE KPI EEMN, DV defined in ITU-T L.1331</w:t>
      </w:r>
      <w:r w:rsidR="00092844">
        <w:br/>
        <w:t>-</w:t>
      </w:r>
      <w:r w:rsidR="00092844">
        <w:tab/>
      </w:r>
      <w:r>
        <w:t>section 7.4, applies to 5G non-virtualized network functions, a.k.a. Physical Network Functions (PNF)</w:t>
      </w:r>
      <w:r w:rsidR="00092844">
        <w:br/>
      </w:r>
      <w:r w:rsidR="00092844">
        <w:tab/>
        <w:t>-</w:t>
      </w:r>
      <w:r w:rsidR="00092844">
        <w:tab/>
      </w:r>
      <w:r>
        <w:t xml:space="preserve">TS 28.310: 'Management and orchestration; Energy efficiency of 5G ' </w:t>
      </w:r>
      <w:r w:rsidR="00092844">
        <w:br/>
      </w:r>
      <w:r w:rsidR="00092844">
        <w:tab/>
      </w:r>
      <w:r w:rsidR="00092844">
        <w:tab/>
      </w:r>
      <w:r>
        <w:t xml:space="preserve">(https://www.3gpp.org/ftp/Specs/archive/28_series/28.310/): specifies concepts, use cases, </w:t>
      </w:r>
      <w:r w:rsidR="00092844">
        <w:br/>
      </w:r>
      <w:r w:rsidR="00092844">
        <w:tab/>
      </w:r>
      <w:r w:rsidR="00092844">
        <w:tab/>
      </w:r>
      <w:r>
        <w:t xml:space="preserve">requirements and solutions for the assessment of the energy efficiency of 5G networks and its </w:t>
      </w:r>
      <w:r w:rsidR="00092844">
        <w:br/>
      </w:r>
      <w:r w:rsidR="00092844">
        <w:tab/>
      </w:r>
      <w:r w:rsidR="00092844">
        <w:tab/>
      </w:r>
      <w:r>
        <w:t>optimization (i.e. energy saving)</w:t>
      </w:r>
      <w:r w:rsidR="00092844">
        <w:br/>
      </w:r>
      <w:r w:rsidR="00092844">
        <w:tab/>
        <w:t>-</w:t>
      </w:r>
      <w:r w:rsidR="00092844">
        <w:tab/>
      </w:r>
      <w:r>
        <w:t xml:space="preserve">TS 28.552: 'Management and orchestration; 5G performance measurements' </w:t>
      </w:r>
      <w:r w:rsidR="00092844">
        <w:br/>
      </w:r>
      <w:r w:rsidR="00092844">
        <w:tab/>
      </w:r>
      <w:r w:rsidR="00092844">
        <w:tab/>
      </w:r>
      <w:r>
        <w:t xml:space="preserve">(https://www.3gpp.org/ftp/Specs/archive/28_series/28.552/): specifies the performance </w:t>
      </w:r>
      <w:r w:rsidR="00092844">
        <w:br/>
      </w:r>
      <w:r w:rsidR="00092844">
        <w:tab/>
      </w:r>
      <w:r w:rsidR="00092844">
        <w:tab/>
      </w:r>
      <w:r>
        <w:t xml:space="preserve">measurements for 5G networks including network slicing. The two following performance </w:t>
      </w:r>
      <w:r w:rsidR="00092844">
        <w:br/>
      </w:r>
      <w:r w:rsidR="00092844">
        <w:tab/>
      </w:r>
      <w:r w:rsidR="00092844">
        <w:tab/>
      </w:r>
      <w:r>
        <w:t>measurements have been defined and may be used for energy efficiency assessment purpose:</w:t>
      </w:r>
      <w:r w:rsidR="00092844">
        <w:br/>
        <w:t>-</w:t>
      </w:r>
      <w:r w:rsidR="00092844">
        <w:tab/>
      </w:r>
      <w:r>
        <w:t>For split gNBs:</w:t>
      </w:r>
      <w:r w:rsidR="00092844">
        <w:br/>
        <w:t>-</w:t>
      </w:r>
      <w:r w:rsidR="00092844">
        <w:tab/>
      </w:r>
      <w:r>
        <w:t xml:space="preserve">DL PDCP SDU Data Volume per interface (cf. clause 5.1.3.6.2.3): This measurement provides the </w:t>
      </w:r>
      <w:r w:rsidR="00092844">
        <w:br/>
      </w:r>
      <w:r w:rsidR="00092844">
        <w:tab/>
      </w:r>
      <w:r>
        <w:t xml:space="preserve">Data Volume (amount of PDCP SDU bits) in the downlink delivered from GNB-CU-UP to GNB-DU </w:t>
      </w:r>
      <w:r w:rsidR="00092844">
        <w:br/>
      </w:r>
      <w:r w:rsidR="00092844">
        <w:tab/>
      </w:r>
      <w:r>
        <w:t xml:space="preserve">(F1-U interface), to external gNB-CU-UP (Xn-U interface) and to external eNB (X2-U interface). </w:t>
      </w:r>
      <w:r w:rsidR="00092844">
        <w:br/>
      </w:r>
      <w:r w:rsidR="00092844">
        <w:tab/>
      </w:r>
      <w:r>
        <w:t xml:space="preserve">The measurement is calculated per QoS level (mapped 5QI or QCI in NR option 3) and per S-NSSAI, </w:t>
      </w:r>
      <w:r w:rsidR="00092844">
        <w:br/>
      </w:r>
      <w:r w:rsidR="00092844">
        <w:tab/>
      </w:r>
      <w:r>
        <w:t>and reported per Interface (F1-U, Xn-U, X2-U);</w:t>
      </w:r>
      <w:r w:rsidR="00092844">
        <w:br/>
        <w:t>-</w:t>
      </w:r>
      <w:r w:rsidR="00092844">
        <w:tab/>
      </w:r>
      <w:r>
        <w:t xml:space="preserve">UL PDCP SDU Data Volume per interface (cf. clause 5.1.3.6.2.4): This measurement provides the </w:t>
      </w:r>
      <w:r w:rsidR="00092844">
        <w:br/>
      </w:r>
      <w:r w:rsidR="00092844">
        <w:tab/>
      </w:r>
      <w:r>
        <w:t xml:space="preserve">Data Volume (amount of PDCP SDU bits) in the uplink delivered to GNB-CU-UP from GNB-DU </w:t>
      </w:r>
      <w:r w:rsidR="00092844">
        <w:br/>
      </w:r>
      <w:r w:rsidR="00092844">
        <w:tab/>
      </w:r>
      <w:r>
        <w:t xml:space="preserve">(F1-U interface), from external gNB-CU-UP (Xn-U interface) and from external eNB (X2-U interface). </w:t>
      </w:r>
      <w:r w:rsidR="00092844">
        <w:br/>
      </w:r>
      <w:r w:rsidR="00092844">
        <w:tab/>
      </w:r>
      <w:r>
        <w:t xml:space="preserve">The measurement is calculated per QoS level (mapped 5QI or QCI in NR option 3) and per S-NSSAI, </w:t>
      </w:r>
      <w:r w:rsidR="00092844">
        <w:br/>
      </w:r>
      <w:r w:rsidR="00092844">
        <w:tab/>
      </w:r>
      <w:r>
        <w:t>and reported per Interface (F1-U, Xn-U, X2-U);</w:t>
      </w:r>
      <w:r w:rsidR="00092844">
        <w:br/>
        <w:t>-</w:t>
      </w:r>
      <w:r w:rsidR="00092844">
        <w:tab/>
      </w:r>
      <w:r>
        <w:t>For non-split gNBs:</w:t>
      </w:r>
      <w:r w:rsidR="00092844">
        <w:br/>
        <w:t>-</w:t>
      </w:r>
      <w:r w:rsidR="00092844">
        <w:tab/>
      </w:r>
      <w:r>
        <w:t xml:space="preserve">DL Cell PDCP SDU Data Volume (cf. clause 5.1.2.1.1.1): This measurement provides the Data </w:t>
      </w:r>
      <w:r w:rsidR="00092844">
        <w:br/>
      </w:r>
      <w:r w:rsidR="00092844">
        <w:tab/>
      </w:r>
      <w:r>
        <w:t xml:space="preserve">Volume (amount of PDCP SDU bits) in the downlink delivered to PDCP layer. The measurement is </w:t>
      </w:r>
      <w:r w:rsidR="00092844">
        <w:br/>
      </w:r>
      <w:r w:rsidR="00092844">
        <w:tab/>
      </w:r>
      <w:r>
        <w:t>calculated per PLMN ID and per QoS level (mapped 5QI) and per S-NSSAI;</w:t>
      </w:r>
      <w:r w:rsidR="00092844">
        <w:br/>
        <w:t>-</w:t>
      </w:r>
      <w:r w:rsidR="00092844">
        <w:tab/>
      </w:r>
      <w:r>
        <w:t xml:space="preserve">UL Cell PDCP SDU Data Volume (cf. clause 5.1.2.1.2.1): This measurement provides the Data </w:t>
      </w:r>
      <w:r w:rsidR="00092844">
        <w:br/>
      </w:r>
      <w:r w:rsidR="00092844">
        <w:tab/>
      </w:r>
      <w:r>
        <w:t xml:space="preserve">Volume (amount of PDCP SDU bits) in the uplink delivered from PDCP layer to higher layers. The </w:t>
      </w:r>
      <w:r w:rsidR="00092844">
        <w:br/>
      </w:r>
      <w:r w:rsidR="00092844">
        <w:tab/>
      </w:r>
      <w:r>
        <w:t xml:space="preserve">measurement is calculated per PLMN ID and per QoS level (mapped 5QI) and per S-NSSAI; PEE </w:t>
      </w:r>
      <w:r w:rsidR="00092844">
        <w:br/>
      </w:r>
      <w:r w:rsidR="00092844">
        <w:tab/>
      </w:r>
      <w:r>
        <w:t xml:space="preserve">(Power, Energy and Environmental) measurements have been defined (for PNFs only) (cf. clause </w:t>
      </w:r>
      <w:r w:rsidR="00092844">
        <w:br/>
      </w:r>
      <w:r w:rsidR="00092844">
        <w:tab/>
      </w:r>
      <w:r>
        <w:t>5.1.1.19 of TS 28.552).</w:t>
      </w:r>
      <w:r w:rsidR="00092844">
        <w:br/>
      </w:r>
      <w:r w:rsidR="00092844">
        <w:tab/>
        <w:t>-</w:t>
      </w:r>
      <w:r w:rsidR="00092844">
        <w:tab/>
      </w:r>
      <w:r>
        <w:t xml:space="preserve">TS 28.554: 'Management and orchestration; 5G end to end Key Performance Indicators (KPI)' </w:t>
      </w:r>
      <w:r w:rsidR="00092844">
        <w:br/>
      </w:r>
      <w:r w:rsidR="00092844">
        <w:tab/>
      </w:r>
      <w:r>
        <w:t xml:space="preserve">(https://www.3gpp.org/ftp/Specs/archive/28_series/28.554/): specifies KPIs for 5G networks. </w:t>
      </w:r>
      <w:r w:rsidR="00092844">
        <w:br/>
      </w:r>
      <w:r w:rsidR="00092844">
        <w:tab/>
      </w:r>
      <w:r>
        <w:t>The following KPI has been introduced:</w:t>
      </w:r>
      <w:r w:rsidR="00092844">
        <w:br/>
      </w:r>
      <w:r w:rsidR="00092844">
        <w:tab/>
      </w:r>
      <w:r w:rsidR="00092844">
        <w:tab/>
        <w:t>-</w:t>
      </w:r>
      <w:r w:rsidR="00092844">
        <w:tab/>
      </w:r>
      <w:r>
        <w:t xml:space="preserve">NG-RAN data Energy Efficiency, that indicates the mobile network data energy efficiency in an </w:t>
      </w:r>
      <w:r w:rsidR="00092844">
        <w:br/>
      </w:r>
      <w:r w:rsidR="00092844">
        <w:tab/>
      </w:r>
      <w:r w:rsidR="00092844">
        <w:tab/>
      </w:r>
      <w:r w:rsidR="00092844">
        <w:tab/>
      </w:r>
      <w:r>
        <w:t xml:space="preserve">operational NG-RAN, based on Data Volume (DV) divided by Energy Consumption (EC) of the </w:t>
      </w:r>
      <w:r w:rsidR="00092844">
        <w:br/>
      </w:r>
      <w:r w:rsidR="00092844">
        <w:tab/>
      </w:r>
      <w:r w:rsidR="00092844">
        <w:tab/>
      </w:r>
      <w:r w:rsidR="00092844">
        <w:tab/>
      </w:r>
      <w:r>
        <w:t>considered network elements</w:t>
      </w:r>
      <w:r w:rsidR="00092844">
        <w:br/>
        <w:t>-</w:t>
      </w:r>
      <w:r w:rsidR="00092844">
        <w:tab/>
      </w:r>
      <w:r>
        <w:t>On energy saving management:</w:t>
      </w:r>
      <w:r w:rsidR="00092844">
        <w:br/>
      </w:r>
      <w:r w:rsidR="00092844">
        <w:tab/>
        <w:t>-</w:t>
      </w:r>
      <w:r w:rsidR="00092844">
        <w:tab/>
      </w:r>
      <w:r>
        <w:t>Use cases and requirements are specified in TS 28.310. Use cases under consideration include:</w:t>
      </w:r>
      <w:r w:rsidR="00092844">
        <w:br/>
      </w:r>
      <w:r w:rsidR="00092844">
        <w:tab/>
      </w:r>
      <w:r w:rsidR="00092844">
        <w:tab/>
        <w:t>-</w:t>
      </w:r>
      <w:r w:rsidR="00092844">
        <w:tab/>
      </w:r>
      <w:r>
        <w:t>Intra-5G Energy Saving</w:t>
      </w:r>
      <w:r w:rsidR="00092844">
        <w:br/>
      </w:r>
      <w:r w:rsidR="00092844">
        <w:tab/>
      </w:r>
      <w:r w:rsidR="00092844">
        <w:tab/>
        <w:t>-</w:t>
      </w:r>
      <w:r w:rsidR="00092844">
        <w:tab/>
      </w:r>
      <w:r>
        <w:t>Inter-RAT Energy Saving</w:t>
      </w:r>
      <w:r w:rsidR="00092844">
        <w:br/>
      </w:r>
      <w:r w:rsidR="00092844">
        <w:tab/>
        <w:t>-</w:t>
      </w:r>
      <w:r w:rsidR="00092844">
        <w:tab/>
      </w:r>
      <w:r>
        <w:t xml:space="preserve">OA&amp;M aspects for both centralized and distributed energy saving solutions have been described </w:t>
      </w:r>
      <w:r w:rsidR="00092844">
        <w:br/>
      </w:r>
      <w:r w:rsidR="00092844">
        <w:tab/>
      </w:r>
      <w:r w:rsidR="00092844">
        <w:tab/>
      </w:r>
      <w:r>
        <w:t xml:space="preserve">in TS 28.310. </w:t>
      </w:r>
      <w:r w:rsidR="00092844">
        <w:br/>
      </w:r>
      <w:r>
        <w:t>SA WG5 is working in collaboration with ITU-T SG5 and ETSI TC EE and expecting their input on the definition of PEE parameters for Virtualized Network Functions (VNF) and the method to collect them.</w:t>
      </w:r>
    </w:p>
    <w:p w14:paraId="3AF670E6" w14:textId="77777777" w:rsidR="00AE1380" w:rsidRPr="00DA12F6" w:rsidRDefault="00AE1380" w:rsidP="00AE1380">
      <w:pPr>
        <w:keepNext/>
        <w:rPr>
          <w:rFonts w:cs="Arial"/>
          <w:b/>
        </w:rPr>
      </w:pPr>
      <w:r w:rsidRPr="00DA12F6">
        <w:rPr>
          <w:rFonts w:cs="Arial"/>
          <w:b/>
        </w:rPr>
        <w:t>Discussion and conclusion:</w:t>
      </w:r>
    </w:p>
    <w:p w14:paraId="1B55FBB4" w14:textId="77777777" w:rsidR="007A62A9" w:rsidRPr="00DA12F6" w:rsidRDefault="0059377E" w:rsidP="007A62A9">
      <w:r>
        <w:t xml:space="preserve">This LS was </w:t>
      </w:r>
      <w:r>
        <w:rPr>
          <w:color w:val="0000FF"/>
        </w:rPr>
        <w:t>noted</w:t>
      </w:r>
      <w:r>
        <w:t>.</w:t>
      </w:r>
    </w:p>
    <w:p w14:paraId="4CA5DB31" w14:textId="77777777" w:rsidR="00AE1380" w:rsidRDefault="00AE1380" w:rsidP="00AE1380">
      <w:pPr>
        <w:pStyle w:val="NormTop"/>
      </w:pPr>
      <w:r>
        <w:rPr>
          <w:color w:val="0000FF"/>
        </w:rPr>
        <w:lastRenderedPageBreak/>
        <w:t>TD SP</w:t>
      </w:r>
      <w:r>
        <w:rPr>
          <w:color w:val="0000FF"/>
        </w:rPr>
        <w:noBreakHyphen/>
        <w:t>190974</w:t>
      </w:r>
      <w:r w:rsidRPr="0073055D">
        <w:t xml:space="preserve"> </w:t>
      </w:r>
      <w:r>
        <w:t>LS from SA WG5: LS on 3GPP - ONAP Cooperation &amp; WoW.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WG5 fully supports the Integration of ONAP and the 3GPP 5G management framework and strongly believes that it is necessary to align solutions between 3GPP and ONAP to avoid industry fragmentation. </w:t>
      </w:r>
      <w:r w:rsidR="00092844">
        <w:br/>
      </w:r>
      <w:r>
        <w:t xml:space="preserve">SA WG5 highlights the need for establishing contacts between the ONAP community and SA WG5, and for informing each other when a change is required to ONAP or 3GPP specifications. </w:t>
      </w:r>
      <w:r w:rsidR="00092844">
        <w:br/>
      </w:r>
      <w:r>
        <w:t xml:space="preserve">Until a formal procedure for exchanging Liaison statements (LS) between 3GPP and ONAP is established, we ask that Magnus Buhrgard, as ONAP coordinator, kindly act as the focal point for coordinating the receipt and disposition of requests and information exchange between SA WG5 and ONAP. </w:t>
      </w:r>
      <w:r w:rsidR="00092844">
        <w:br/>
      </w:r>
      <w:r>
        <w:t xml:space="preserve">We note that we have an agreed process within 3GPP for referencing ONAP material in our specifications. </w:t>
      </w:r>
      <w:r w:rsidR="00092844">
        <w:br/>
      </w:r>
      <w:r>
        <w:t xml:space="preserve">Often this material exists only as web pages and therefore our references to this material consist of links to those web pages. We have found that these links sometimes become invalid and therefore our specifications must be continually updated. It would be preferable if the ONAP community could publish permanent specifications and reference material that could be then referenced by 3GPP and other organizations. 3GPP TS 28.532 has captured the </w:t>
      </w:r>
      <w:r w:rsidR="00661F41">
        <w:t>Stage 2</w:t>
      </w:r>
      <w:r>
        <w:t xml:space="preserve"> and </w:t>
      </w:r>
      <w:r w:rsidR="00661F41">
        <w:t>Stage 3</w:t>
      </w:r>
      <w:r>
        <w:t xml:space="preserve"> of operations and notifications for provisioning management service, fault supervision management service and performance assurance management services. Some potential ways of integration could be discussed between the two groups. </w:t>
      </w:r>
      <w:r w:rsidR="00092844">
        <w:br/>
      </w:r>
      <w:r>
        <w:t xml:space="preserve">For example, 3GPP TS 28.532 has specified 'A.3 JSON schema of 'fault3gppFields' for integration with ONAP VES' which could be potentially referred by ONAP. </w:t>
      </w:r>
      <w:r w:rsidR="00092844">
        <w:br/>
      </w:r>
      <w:r>
        <w:t>With established contact, further detail discussion could be better organized.</w:t>
      </w:r>
    </w:p>
    <w:p w14:paraId="11D6C67D" w14:textId="77777777" w:rsidR="00AE1380" w:rsidRPr="00DA12F6" w:rsidRDefault="00AE1380" w:rsidP="00AE1380">
      <w:pPr>
        <w:keepNext/>
        <w:rPr>
          <w:rFonts w:cs="Arial"/>
          <w:b/>
        </w:rPr>
      </w:pPr>
      <w:r w:rsidRPr="00DA12F6">
        <w:rPr>
          <w:rFonts w:cs="Arial"/>
          <w:b/>
        </w:rPr>
        <w:t>Discussion and conclusion:</w:t>
      </w:r>
    </w:p>
    <w:p w14:paraId="77895B29" w14:textId="77777777" w:rsidR="007A62A9" w:rsidRPr="00DA12F6" w:rsidRDefault="0059377E" w:rsidP="007A62A9">
      <w:r>
        <w:t xml:space="preserve">This LS was </w:t>
      </w:r>
      <w:r>
        <w:rPr>
          <w:color w:val="0000FF"/>
        </w:rPr>
        <w:t>noted</w:t>
      </w:r>
      <w:r>
        <w:t>.</w:t>
      </w:r>
    </w:p>
    <w:p w14:paraId="6B7B251C" w14:textId="77777777" w:rsidR="00AE1380" w:rsidRDefault="00AE1380" w:rsidP="00AE1380">
      <w:pPr>
        <w:pStyle w:val="NormTop"/>
      </w:pPr>
      <w:r>
        <w:rPr>
          <w:color w:val="0000FF"/>
        </w:rPr>
        <w:t>TD SP</w:t>
      </w:r>
      <w:r>
        <w:rPr>
          <w:color w:val="0000FF"/>
        </w:rPr>
        <w:noBreakHyphen/>
        <w:t>190976</w:t>
      </w:r>
      <w:r w:rsidRPr="0073055D">
        <w:t xml:space="preserve"> </w:t>
      </w:r>
      <w:r>
        <w:t>LS from SA WG5: LS reply from SA WG5 to GSMA NEST for End-to-End Network Slicing Gap analysis.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SA WG5 would like to thank GSMA NEST for informing us of the project concerning End-to-End (E2E) Network Slicing under its Future Networks (FN) Program. We appreciate the attention to our specifications and would like to thank GSMA NEST for sharing your questions and opinion on potential gaps. {. . .}.</w:t>
      </w:r>
    </w:p>
    <w:p w14:paraId="6E4B8EB1" w14:textId="77777777" w:rsidR="00AE1380" w:rsidRPr="00DA12F6" w:rsidRDefault="00AE1380" w:rsidP="00AE1380">
      <w:pPr>
        <w:keepNext/>
        <w:rPr>
          <w:rFonts w:cs="Arial"/>
          <w:b/>
        </w:rPr>
      </w:pPr>
      <w:r w:rsidRPr="00DA12F6">
        <w:rPr>
          <w:rFonts w:cs="Arial"/>
          <w:b/>
        </w:rPr>
        <w:t>Discussion and conclusion:</w:t>
      </w:r>
    </w:p>
    <w:p w14:paraId="63AE0F50" w14:textId="77777777" w:rsidR="007A62A9" w:rsidRPr="00DA12F6" w:rsidRDefault="0059377E" w:rsidP="007A62A9">
      <w:r>
        <w:t xml:space="preserve">This LS was </w:t>
      </w:r>
      <w:r>
        <w:rPr>
          <w:color w:val="0000FF"/>
        </w:rPr>
        <w:t>noted</w:t>
      </w:r>
      <w:r>
        <w:t>.</w:t>
      </w:r>
    </w:p>
    <w:p w14:paraId="278E6960" w14:textId="77777777" w:rsidR="00AE1380" w:rsidRDefault="00AE1380" w:rsidP="00AE1380">
      <w:pPr>
        <w:pStyle w:val="NormTop"/>
      </w:pPr>
      <w:r>
        <w:rPr>
          <w:color w:val="0000FF"/>
        </w:rPr>
        <w:t>TD SP</w:t>
      </w:r>
      <w:r>
        <w:rPr>
          <w:color w:val="0000FF"/>
        </w:rPr>
        <w:noBreakHyphen/>
        <w:t>190978</w:t>
      </w:r>
      <w:r w:rsidRPr="0073055D">
        <w:t xml:space="preserve"> </w:t>
      </w:r>
      <w:r>
        <w:t>LS from SA WG5: Reply LS to LS to SA WG5 and SA WG2 on 5G Cell ID(s) in the SA WG5 billing system, related to Retained Data regulations.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WG5 thanks ETSI TC LI for their reply LS on 5G Cell ID(s) in the SA WG5 billing system related to Retained Data regulations. Based on the confirmation from ETSI TC LI on their need to introduce the PSCell Id in CHF CDRs for AMF in addition to the PCELL, SA WG5 has approved the </w:t>
      </w:r>
      <w:r w:rsidR="00661F41">
        <w:t>Rel</w:t>
      </w:r>
      <w:r w:rsidR="00661F41">
        <w:noBreakHyphen/>
      </w:r>
      <w:r>
        <w:t xml:space="preserve">16 pCR S5-197113 on the draft TS 32.256 '5G connection and mobility domain charging; </w:t>
      </w:r>
      <w:r w:rsidR="00661F41">
        <w:t>Stage 2</w:t>
      </w:r>
      <w:r>
        <w:t xml:space="preserve">', to support the new CDR field. The mechanism by which this information can be made available in the CDR is also described in this TS 32.256 specification. </w:t>
      </w:r>
      <w:r w:rsidR="00092844">
        <w:br/>
      </w:r>
      <w:r>
        <w:t>In EPC, no solution is available today for introduction of the PSCell IDs in EPC CDRs. If a solution is developed by SA WG2 based on secondary RAT data Usage Reports, it would then be possible for SA WG5 to specify SGW CDR accordingly.</w:t>
      </w:r>
    </w:p>
    <w:p w14:paraId="1D6D3E46" w14:textId="77777777" w:rsidR="00AE1380" w:rsidRPr="00DA12F6" w:rsidRDefault="00AE1380" w:rsidP="00AE1380">
      <w:pPr>
        <w:keepNext/>
        <w:rPr>
          <w:rFonts w:cs="Arial"/>
          <w:b/>
        </w:rPr>
      </w:pPr>
      <w:r w:rsidRPr="00DA12F6">
        <w:rPr>
          <w:rFonts w:cs="Arial"/>
          <w:b/>
        </w:rPr>
        <w:t>Discussion and conclusion:</w:t>
      </w:r>
    </w:p>
    <w:p w14:paraId="02FAD854" w14:textId="77777777" w:rsidR="007A62A9" w:rsidRPr="00DA12F6" w:rsidRDefault="0059377E" w:rsidP="007A62A9">
      <w:r>
        <w:t xml:space="preserve">This LS was </w:t>
      </w:r>
      <w:r>
        <w:rPr>
          <w:color w:val="0000FF"/>
        </w:rPr>
        <w:t>noted</w:t>
      </w:r>
      <w:r>
        <w:t>.</w:t>
      </w:r>
    </w:p>
    <w:p w14:paraId="6C49BA45" w14:textId="77777777" w:rsidR="00AE1380" w:rsidRDefault="00AE1380" w:rsidP="00AE1380">
      <w:pPr>
        <w:pStyle w:val="NormTop"/>
      </w:pPr>
      <w:r>
        <w:rPr>
          <w:color w:val="0000FF"/>
        </w:rPr>
        <w:lastRenderedPageBreak/>
        <w:t>TD SP</w:t>
      </w:r>
      <w:r>
        <w:rPr>
          <w:color w:val="0000FF"/>
        </w:rPr>
        <w:noBreakHyphen/>
        <w:t>190979</w:t>
      </w:r>
      <w:r w:rsidRPr="0073055D">
        <w:t xml:space="preserve"> </w:t>
      </w:r>
      <w:r>
        <w:t>LS from SA WG5: Reply LS on NG.116 GST publication and cooperation with SA WG2.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 xml:space="preserve">The GST/NEST specified by GSMA provides input to 3GPP about information that needs to be handled by 3GPP to ensure that a 3GPP system can support the information documented in a NEST. </w:t>
      </w:r>
      <w:r w:rsidR="00092844">
        <w:br/>
      </w:r>
      <w:r>
        <w:t xml:space="preserve">The information applies to both RAN and CN and the translation of GST attributes to 3GPP attributes will be documented by SA WG5 in TS 28.541 by S5-196642 according to the SA WG5 </w:t>
      </w:r>
      <w:r w:rsidR="00661F41">
        <w:t>Rel</w:t>
      </w:r>
      <w:r w:rsidR="00661F41">
        <w:noBreakHyphen/>
      </w:r>
      <w:r>
        <w:t xml:space="preserve">16 work-item </w:t>
      </w:r>
      <w:r w:rsidR="00661F41">
        <w:rPr>
          <w:color w:val="0000FF"/>
        </w:rPr>
        <w:t>TD SP</w:t>
      </w:r>
      <w:r w:rsidR="00661F41">
        <w:rPr>
          <w:color w:val="0000FF"/>
        </w:rPr>
        <w:noBreakHyphen/>
        <w:t>190789</w:t>
      </w:r>
      <w:r>
        <w:t xml:space="preserve">. The relation between the GST/NEST attributes and the 3GPP attributes is described in TR 28.805 and shown in the Figure 4.5.1.1 below taken from TR 28.805. </w:t>
      </w:r>
      <w:r w:rsidR="00092844">
        <w:br/>
      </w:r>
      <w:r>
        <w:t xml:space="preserve">The 3GPP ServiceProfile is further translated into a set of SliceProfiles for each NetworkSliceSubnet Managed Object Instance (the definitions of ServiceProfile, SliceProfile, NetworkSliceSubnet IOC and all 5GS ManagedFunction IOCs may be found in the TS 28.541). </w:t>
      </w:r>
      <w:r w:rsidR="00092844">
        <w:br/>
      </w:r>
      <w:r>
        <w:t xml:space="preserve">The individual MOIs (e.g. AMFFunction, SMFFunction, etc.) will be configured with the values satisfying the Subnet level requirements of SliceProfile(s). </w:t>
      </w:r>
      <w:r w:rsidR="00092844">
        <w:br/>
      </w:r>
      <w:r>
        <w:t>SA WG5 would like to inform SA WG2 that the GST/NEST parameters will not be provided to NFs directly. The Network Functions will be configured with the attributes specified by SA WG5 for corresponding ManagedFunction(s) MOI(s).</w:t>
      </w:r>
    </w:p>
    <w:p w14:paraId="637BEC44" w14:textId="77777777" w:rsidR="00AE1380" w:rsidRPr="00DA12F6" w:rsidRDefault="00AE1380" w:rsidP="00AE1380">
      <w:pPr>
        <w:keepNext/>
        <w:rPr>
          <w:rFonts w:cs="Arial"/>
          <w:b/>
        </w:rPr>
      </w:pPr>
      <w:r w:rsidRPr="00DA12F6">
        <w:rPr>
          <w:rFonts w:cs="Arial"/>
          <w:b/>
        </w:rPr>
        <w:t>Discussion and conclusion:</w:t>
      </w:r>
    </w:p>
    <w:p w14:paraId="2423DF92" w14:textId="77777777" w:rsidR="007A62A9" w:rsidRPr="00DA12F6" w:rsidRDefault="0059377E" w:rsidP="007A62A9">
      <w:r>
        <w:t xml:space="preserve">This LS was </w:t>
      </w:r>
      <w:r>
        <w:rPr>
          <w:color w:val="0000FF"/>
        </w:rPr>
        <w:t>noted</w:t>
      </w:r>
      <w:r>
        <w:t>.</w:t>
      </w:r>
    </w:p>
    <w:p w14:paraId="0F44A8FA" w14:textId="77777777" w:rsidR="00AE1380" w:rsidRDefault="00AE1380" w:rsidP="00AE1380">
      <w:pPr>
        <w:pStyle w:val="NormTop"/>
      </w:pPr>
      <w:r>
        <w:rPr>
          <w:color w:val="0000FF"/>
        </w:rPr>
        <w:t>TD SP</w:t>
      </w:r>
      <w:r>
        <w:rPr>
          <w:color w:val="0000FF"/>
        </w:rPr>
        <w:noBreakHyphen/>
        <w:t>191045</w:t>
      </w:r>
      <w:r w:rsidRPr="0073055D">
        <w:t xml:space="preserve"> </w:t>
      </w:r>
      <w:r>
        <w:t>LS from GSMA: LS Reply to TSG RAN on Requirements for NR carrier frequency mismatch in 5G status indication. (GSMA)</w:t>
      </w:r>
      <w:r>
        <w:br/>
      </w:r>
      <w:r w:rsidRPr="0073055D">
        <w:rPr>
          <w:b/>
        </w:rPr>
        <w:t>Document for:</w:t>
      </w:r>
      <w:r w:rsidRPr="0073055D">
        <w:t xml:space="preserve"> </w:t>
      </w:r>
      <w:r>
        <w:t>Information.</w:t>
      </w:r>
      <w:r>
        <w:br/>
      </w:r>
      <w:r w:rsidRPr="0073055D">
        <w:rPr>
          <w:b/>
        </w:rPr>
        <w:t>Abstract:</w:t>
      </w:r>
      <w:r w:rsidRPr="0073055D">
        <w:t xml:space="preserve"> </w:t>
      </w:r>
      <w:r>
        <w:t xml:space="preserve">1. Introduction: The GSMA Future Networks Programme 5G Status Indicator task force (5GSI) thanks TSG RAN for their request on the requirements for 5G Status Indicator. This liaison statement describes the consensus requirements addressing the issue of mismatch between the network and UE in NR carrier frequency. While formulating these requirements, decisions were made which impact the configuration table recommended in prior liaisons. Please view the statements below as the final set of recommendations on UE behaviour with regard to the 5G icon. </w:t>
      </w:r>
      <w:r w:rsidR="00092844">
        <w:br/>
      </w:r>
      <w:r>
        <w:t xml:space="preserve">2. Requirements for 5G Status Indicator: The 5GSI Task Force has not come to consensus on the need for more than one icon, or the need for a mechanism to enable more than one 5G icon. </w:t>
      </w:r>
      <w:r w:rsidR="00092844">
        <w:br/>
      </w:r>
      <w:r>
        <w:t xml:space="preserve">The requirements below have been written with respect to the use of a single icon. NOTE: *'Area' in the subsections statements refers to 'the area' as indicated in 2.1. </w:t>
      </w:r>
      <w:r w:rsidR="00092844">
        <w:br/>
      </w:r>
      <w:r>
        <w:t xml:space="preserve">2.1. Basic 5G status indicator capability of UE: The UE shall be able to display a 5G icon when it is in idle mode in an LTE cell capable of NSA and is notified that it is in an area where 5G is available ('the area'). </w:t>
      </w:r>
      <w:r w:rsidR="00092844">
        <w:br/>
      </w:r>
      <w:r>
        <w:t xml:space="preserve">2.2. When NOT to display 5G indicator: The UE shall not display a 5G Icon when all the following conditions are met: </w:t>
      </w:r>
      <w:r w:rsidR="00092844">
        <w:br/>
      </w:r>
      <w:r>
        <w:t xml:space="preserve">a) The UE is camped on a base-station capable of NSA; and </w:t>
      </w:r>
      <w:r w:rsidR="00092844">
        <w:br/>
      </w:r>
      <w:r>
        <w:t xml:space="preserve">b) The UE has been provided with a list of NR frequency band(s) (defined in 38.101) deployed in the area*; and </w:t>
      </w:r>
      <w:r w:rsidR="00092844">
        <w:br/>
      </w:r>
      <w:r>
        <w:t xml:space="preserve">c) The UE supports none of the NR frequency bands that are deployed in the area* or cannot use NR for any other reason known to the UE. </w:t>
      </w:r>
      <w:r w:rsidR="00092844">
        <w:br/>
      </w:r>
      <w:r>
        <w:t xml:space="preserve">2.3. Granularity of carrier frequency information to be used: NR frequency band(s) used within the area* shall be indicated by the network to the UE, for use by the UE in complying with 2.2 above. </w:t>
      </w:r>
      <w:r w:rsidR="00092844">
        <w:br/>
      </w:r>
      <w:r>
        <w:t xml:space="preserve">2.4. Display of 5G indicator during ACTIVE mode: The UE shall display a 5G icon when the UE is in active mode and is using NR. </w:t>
      </w:r>
      <w:r w:rsidR="00092844">
        <w:br/>
      </w:r>
      <w:r>
        <w:t xml:space="preserve">The length of time the 5G icon is displayed after the UE goes from idle (in UpperLayerIndicator ON area) to active in LTE only, or ceases to use NR, is up to operator discretion (noting that operators should seek to strike a balance between a frequently-changing icon and miscommunicating the connectivity status). </w:t>
      </w:r>
      <w:r w:rsidR="00092844">
        <w:br/>
      </w:r>
      <w:r>
        <w:t xml:space="preserve">3GPP should provide a suitable mechanism for this. Regarding the 'length of time' described above, the group discussed the following example cases: Expected brief loss of NR connectivity such as handover from NR to NR, intermittent loss, background operations such as application keep-alive/synchronization delivered via an LTE-only bearer. </w:t>
      </w:r>
      <w:r w:rsidR="00092844">
        <w:br/>
      </w:r>
      <w:r>
        <w:t xml:space="preserve">2.5. 3GPP release dependence: Any solution to the requirements in 2.2, 2.3 and 2.4 shall be backwards compatible with the June 2019 version of Release 15 and should be release independent. </w:t>
      </w:r>
      <w:r w:rsidR="00092844">
        <w:br/>
      </w:r>
      <w:r w:rsidRPr="00092844">
        <w:rPr>
          <w:b/>
          <w:bCs/>
        </w:rPr>
        <w:t>3. Actions:</w:t>
      </w:r>
      <w:r>
        <w:t xml:space="preserve"> The task force kindly asks 3GPP to take into consideration the new requirements in this liaison statement when defining specifications that impact the display of the 5G status indicator.</w:t>
      </w:r>
    </w:p>
    <w:p w14:paraId="5813367E" w14:textId="77777777" w:rsidR="00AE1380" w:rsidRPr="00DA12F6" w:rsidRDefault="00AE1380" w:rsidP="00AE1380">
      <w:pPr>
        <w:keepNext/>
        <w:rPr>
          <w:rFonts w:cs="Arial"/>
          <w:b/>
        </w:rPr>
      </w:pPr>
      <w:r w:rsidRPr="00DA12F6">
        <w:rPr>
          <w:rFonts w:cs="Arial"/>
          <w:b/>
        </w:rPr>
        <w:t>Discussion and conclusion:</w:t>
      </w:r>
    </w:p>
    <w:p w14:paraId="741E5809" w14:textId="77777777" w:rsidR="007A62A9" w:rsidRPr="00DA12F6" w:rsidRDefault="0059377E" w:rsidP="007A62A9">
      <w:r>
        <w:t xml:space="preserve">This LS was </w:t>
      </w:r>
      <w:r>
        <w:rPr>
          <w:color w:val="0000FF"/>
        </w:rPr>
        <w:t>noted</w:t>
      </w:r>
      <w:r>
        <w:t>.</w:t>
      </w:r>
    </w:p>
    <w:p w14:paraId="4B24506C" w14:textId="77777777" w:rsidR="00AE1380" w:rsidRDefault="00AE1380" w:rsidP="00AE1380">
      <w:pPr>
        <w:pStyle w:val="NormTop"/>
      </w:pPr>
      <w:r>
        <w:rPr>
          <w:color w:val="0000FF"/>
        </w:rPr>
        <w:lastRenderedPageBreak/>
        <w:t>TD SP</w:t>
      </w:r>
      <w:r>
        <w:rPr>
          <w:color w:val="0000FF"/>
        </w:rPr>
        <w:noBreakHyphen/>
        <w:t>191046</w:t>
      </w:r>
      <w:r w:rsidRPr="0073055D">
        <w:t xml:space="preserve"> </w:t>
      </w:r>
      <w:r>
        <w:t>LS from NGMN: NGMN Verticals URLLC Requirements &amp; Solutions Report. (NGMN)</w:t>
      </w:r>
      <w:r>
        <w:br/>
      </w:r>
      <w:r w:rsidRPr="0073055D">
        <w:rPr>
          <w:b/>
        </w:rPr>
        <w:t>Document for:</w:t>
      </w:r>
      <w:r w:rsidRPr="0073055D">
        <w:t xml:space="preserve"> </w:t>
      </w:r>
      <w:r>
        <w:t>Information.</w:t>
      </w:r>
      <w:r>
        <w:br/>
      </w:r>
      <w:r w:rsidRPr="0073055D">
        <w:rPr>
          <w:b/>
        </w:rPr>
        <w:t>Abstract:</w:t>
      </w:r>
      <w:r w:rsidRPr="0073055D">
        <w:t xml:space="preserve"> </w:t>
      </w:r>
      <w:r>
        <w:t>NGMN Project on Verticals URLLC Requirements Supporting vertical URLLC use cases is one of the most important differentiators of 5G. To facilitate the technology development in standards developing organizations (SDO) and support operator business development, foster eco-system, a holistic view of URLLC use cases and their requirements on 5G is needed. The board of NGMN decided in June 2018 to set up the project 'Verticals URLLC Requirements' (hereafter referred to as 'NGMN URLLC project) to</w:t>
      </w:r>
      <w:r w:rsidR="00092844">
        <w:br/>
        <w:t>-</w:t>
      </w:r>
      <w:r w:rsidR="00092844">
        <w:tab/>
      </w:r>
      <w:r>
        <w:t xml:space="preserve">Collect URLLC use cases, requirements from verticals, operators and vendors. The project focuses </w:t>
      </w:r>
      <w:r w:rsidR="00092844">
        <w:br/>
      </w:r>
      <w:r w:rsidR="00092844">
        <w:tab/>
      </w:r>
      <w:r>
        <w:t>on URLLC use cases in Manufacturing, Energy etc.</w:t>
      </w:r>
      <w:r w:rsidR="00092844">
        <w:br/>
        <w:t>-</w:t>
      </w:r>
      <w:r w:rsidR="00092844">
        <w:tab/>
      </w:r>
      <w:r>
        <w:t xml:space="preserve">Study end-to-end how 5G can meet the vertical requirements, and what the architectural </w:t>
      </w:r>
      <w:r w:rsidR="00092844">
        <w:br/>
      </w:r>
      <w:r w:rsidR="00092844">
        <w:tab/>
      </w:r>
      <w:r>
        <w:t>considerations and deployment models are</w:t>
      </w:r>
      <w:r w:rsidR="00092844">
        <w:br/>
        <w:t>-</w:t>
      </w:r>
      <w:r w:rsidR="00092844">
        <w:tab/>
      </w:r>
      <w:r>
        <w:t xml:space="preserve">Find out a balance between highly-specialised customisation of solutions and a one-size-fits-all type </w:t>
      </w:r>
      <w:r w:rsidR="00092844">
        <w:br/>
      </w:r>
      <w:r w:rsidR="00092844">
        <w:tab/>
      </w:r>
      <w:r>
        <w:t xml:space="preserve">of approach. Address as many use cases as possible with a common solution, while providing some </w:t>
      </w:r>
      <w:r w:rsidR="00092844">
        <w:br/>
      </w:r>
      <w:r w:rsidR="00092844">
        <w:tab/>
      </w:r>
      <w:r>
        <w:t>differentiation in the offerings for different industry sectors</w:t>
      </w:r>
      <w:r w:rsidR="00092844">
        <w:br/>
        <w:t>-</w:t>
      </w:r>
      <w:r w:rsidR="00092844">
        <w:tab/>
      </w:r>
      <w:r>
        <w:t>Feed requirements to the ecosystem (&amp; future SDO work)</w:t>
      </w:r>
      <w:r w:rsidR="00092844">
        <w:br/>
        <w:t>-</w:t>
      </w:r>
      <w:r w:rsidR="00092844">
        <w:tab/>
      </w:r>
      <w:r>
        <w:t xml:space="preserve">Demonstrate 5G capability to vertical industries Two NGMN URLLC deliverables have been finalized </w:t>
      </w:r>
      <w:r w:rsidR="00092844">
        <w:br/>
      </w:r>
      <w:r w:rsidR="00092844">
        <w:tab/>
      </w:r>
      <w:r>
        <w:t>within this project:</w:t>
      </w:r>
      <w:r w:rsidR="00092844">
        <w:br/>
        <w:t>-</w:t>
      </w:r>
      <w:r w:rsidR="00092844">
        <w:tab/>
      </w:r>
      <w:r>
        <w:t>Verticals URLLC Use Cases and Requirements, published July 2019;</w:t>
      </w:r>
      <w:r w:rsidR="00092844">
        <w:br/>
        <w:t>-</w:t>
      </w:r>
      <w:r w:rsidR="00092844">
        <w:tab/>
      </w:r>
      <w:r>
        <w:t xml:space="preserve">5G E2E technology to support verticals URLLC requirements, to be published in October 2019. </w:t>
      </w:r>
      <w:r w:rsidR="00092844">
        <w:br/>
      </w:r>
      <w:r>
        <w:t>Intention of the LS and required actions: This NGMN liaison is intended for information sharing on the completion of the two reports that are attached to this LS. Please take this into account in your further work.</w:t>
      </w:r>
    </w:p>
    <w:p w14:paraId="4B2E2284" w14:textId="77777777" w:rsidR="00AE1380" w:rsidRPr="00DA12F6" w:rsidRDefault="00AE1380" w:rsidP="00AE1380">
      <w:pPr>
        <w:keepNext/>
        <w:rPr>
          <w:rFonts w:cs="Arial"/>
          <w:b/>
        </w:rPr>
      </w:pPr>
      <w:r w:rsidRPr="00DA12F6">
        <w:rPr>
          <w:rFonts w:cs="Arial"/>
          <w:b/>
        </w:rPr>
        <w:t>Discussion and conclusion:</w:t>
      </w:r>
    </w:p>
    <w:p w14:paraId="43EEEF47" w14:textId="77777777" w:rsidR="007A62A9" w:rsidRPr="00DA12F6" w:rsidRDefault="0059377E" w:rsidP="007A62A9">
      <w:r>
        <w:t xml:space="preserve">This LS was </w:t>
      </w:r>
      <w:r>
        <w:rPr>
          <w:color w:val="0000FF"/>
        </w:rPr>
        <w:t>noted</w:t>
      </w:r>
      <w:r>
        <w:t>.</w:t>
      </w:r>
    </w:p>
    <w:p w14:paraId="405E6204" w14:textId="77777777" w:rsidR="00AE1380" w:rsidRDefault="00AE1380" w:rsidP="00AE1380">
      <w:pPr>
        <w:pStyle w:val="NormTop"/>
      </w:pPr>
      <w:r>
        <w:rPr>
          <w:color w:val="0000FF"/>
        </w:rPr>
        <w:t>TD SP</w:t>
      </w:r>
      <w:r>
        <w:rPr>
          <w:color w:val="0000FF"/>
        </w:rPr>
        <w:noBreakHyphen/>
        <w:t>191047</w:t>
      </w:r>
      <w:r w:rsidRPr="0073055D">
        <w:t xml:space="preserve"> </w:t>
      </w:r>
      <w:r>
        <w:t>LS from RAN WG3: Reply LS on energy efficiency. (RAN</w:t>
      </w:r>
      <w:r w:rsidR="00661F41">
        <w:t> WG3</w:t>
      </w:r>
      <w:r>
        <w:t>)</w:t>
      </w:r>
      <w:r>
        <w:br/>
      </w:r>
      <w:r w:rsidRPr="0073055D">
        <w:rPr>
          <w:b/>
        </w:rPr>
        <w:t>Document for:</w:t>
      </w:r>
      <w:r w:rsidRPr="0073055D">
        <w:t xml:space="preserve"> </w:t>
      </w:r>
      <w:r>
        <w:t>Information.</w:t>
      </w:r>
      <w:r>
        <w:br/>
      </w:r>
      <w:r w:rsidRPr="0073055D">
        <w:rPr>
          <w:b/>
        </w:rPr>
        <w:t>Abstract:</w:t>
      </w:r>
      <w:r w:rsidRPr="0073055D">
        <w:t xml:space="preserve"> </w:t>
      </w:r>
      <w:r>
        <w:t xml:space="preserve">RAN WG3 thanks SA WG5 for their LS on energy efficiency. RAN WG3 has discussed energy efficiency of base stations as part of the </w:t>
      </w:r>
      <w:r w:rsidR="00661F41">
        <w:t>Rel</w:t>
      </w:r>
      <w:r w:rsidR="00661F41">
        <w:noBreakHyphen/>
      </w:r>
      <w:r>
        <w:t xml:space="preserve">16 Study on RAN-centric Data Collection and Utilization for LTE and NR, now closed, and has captured architecture and solutions in TR 37.816. </w:t>
      </w:r>
      <w:r w:rsidR="00092844">
        <w:br/>
      </w:r>
      <w:r>
        <w:t xml:space="preserve">Energy saving (OAM requirements only) is in the scope of the ongoing </w:t>
      </w:r>
      <w:r w:rsidR="00661F41">
        <w:t>Rel</w:t>
      </w:r>
      <w:r w:rsidR="00661F41">
        <w:noBreakHyphen/>
      </w:r>
      <w:r>
        <w:t xml:space="preserve">16 SON/MDT support for NR work item but this issue is unlikely to be finalized in </w:t>
      </w:r>
      <w:r w:rsidR="00661F41">
        <w:t>Rel</w:t>
      </w:r>
      <w:r w:rsidR="00661F41">
        <w:noBreakHyphen/>
      </w:r>
      <w:r>
        <w:t xml:space="preserve">16 due to low priority in RAN WG3 work plan. RAN WG3 discussed data volume measurements for energy efficiency in study item phase and captured the outcome in TR 37.816 section 5.6.2. </w:t>
      </w:r>
      <w:r w:rsidR="00092844">
        <w:br/>
      </w:r>
      <w:r>
        <w:t>RAN WG3 would like to highlight that a proper measure of data volume per site, needed to calculate the energy efficiency of base stations, needs to be measured at the gNB-DU and can therefore be based on RLC data volumes.</w:t>
      </w:r>
    </w:p>
    <w:p w14:paraId="7FE30A84" w14:textId="77777777" w:rsidR="00AE1380" w:rsidRPr="00DA12F6" w:rsidRDefault="00AE1380" w:rsidP="00AE1380">
      <w:pPr>
        <w:keepNext/>
        <w:rPr>
          <w:rFonts w:cs="Arial"/>
          <w:b/>
        </w:rPr>
      </w:pPr>
      <w:r w:rsidRPr="00DA12F6">
        <w:rPr>
          <w:rFonts w:cs="Arial"/>
          <w:b/>
        </w:rPr>
        <w:t>Discussion and conclusion:</w:t>
      </w:r>
    </w:p>
    <w:p w14:paraId="44176CB4" w14:textId="77777777" w:rsidR="007A62A9" w:rsidRPr="00DA12F6" w:rsidRDefault="0059377E" w:rsidP="007A62A9">
      <w:r>
        <w:t xml:space="preserve">This LS was </w:t>
      </w:r>
      <w:r>
        <w:rPr>
          <w:color w:val="0000FF"/>
        </w:rPr>
        <w:t>noted</w:t>
      </w:r>
      <w:r>
        <w:t>.</w:t>
      </w:r>
    </w:p>
    <w:p w14:paraId="51B20DE1" w14:textId="77777777" w:rsidR="00AE1380" w:rsidRDefault="00AE1380" w:rsidP="00AE1380">
      <w:pPr>
        <w:pStyle w:val="NormTop"/>
      </w:pPr>
      <w:r>
        <w:rPr>
          <w:color w:val="0000FF"/>
        </w:rPr>
        <w:t>TD SP</w:t>
      </w:r>
      <w:r>
        <w:rPr>
          <w:color w:val="0000FF"/>
        </w:rPr>
        <w:noBreakHyphen/>
        <w:t>191048</w:t>
      </w:r>
      <w:r w:rsidRPr="0073055D">
        <w:t xml:space="preserve"> </w:t>
      </w:r>
      <w:r>
        <w:t>LS from SA WG2: Reply LS on SUCI computation from an NSI.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WG2 would like to thank TSG CT for the LS on SUCI computation from an NSI and would like to provide the following feedback. </w:t>
      </w:r>
      <w:r w:rsidR="00092844">
        <w:br/>
      </w:r>
      <w:r>
        <w:t xml:space="preserve">TSG CT question 1 (to SA WG2): Are there use cases in which there needs to be both an IMSI and an NSI provisioned on the same USIM application, and if so in which release? </w:t>
      </w:r>
      <w:r w:rsidR="00092844">
        <w:br/>
      </w:r>
      <w:r>
        <w:t xml:space="preserve">SA WG2 reply: SA WG2 is not aware of scenarios requiring storage of both an IMSI and NSI on the same USIM application for </w:t>
      </w:r>
      <w:r w:rsidR="00661F41">
        <w:t>Rel</w:t>
      </w:r>
      <w:r w:rsidR="00661F41">
        <w:noBreakHyphen/>
      </w:r>
      <w:r>
        <w:t>16 and earlier.</w:t>
      </w:r>
    </w:p>
    <w:p w14:paraId="36CB5E6F" w14:textId="77777777" w:rsidR="00AE1380" w:rsidRPr="00DA12F6" w:rsidRDefault="00AE1380" w:rsidP="00AE1380">
      <w:pPr>
        <w:keepNext/>
        <w:rPr>
          <w:rFonts w:cs="Arial"/>
          <w:b/>
        </w:rPr>
      </w:pPr>
      <w:r w:rsidRPr="00DA12F6">
        <w:rPr>
          <w:rFonts w:cs="Arial"/>
          <w:b/>
        </w:rPr>
        <w:t>Discussion and conclusion:</w:t>
      </w:r>
    </w:p>
    <w:p w14:paraId="32F29F2B" w14:textId="77777777" w:rsidR="007A62A9" w:rsidRPr="00DA12F6" w:rsidRDefault="0059377E" w:rsidP="007A62A9">
      <w:r>
        <w:t xml:space="preserve">This LS was </w:t>
      </w:r>
      <w:r>
        <w:rPr>
          <w:color w:val="0000FF"/>
        </w:rPr>
        <w:t>noted</w:t>
      </w:r>
      <w:r>
        <w:t>.</w:t>
      </w:r>
    </w:p>
    <w:p w14:paraId="20D0FC1B" w14:textId="77777777" w:rsidR="00AE1380" w:rsidRDefault="00AE1380" w:rsidP="00AE1380">
      <w:pPr>
        <w:pStyle w:val="NormTop"/>
      </w:pPr>
      <w:r>
        <w:rPr>
          <w:color w:val="0000FF"/>
        </w:rPr>
        <w:lastRenderedPageBreak/>
        <w:t>TD SP</w:t>
      </w:r>
      <w:r>
        <w:rPr>
          <w:color w:val="0000FF"/>
        </w:rPr>
        <w:noBreakHyphen/>
        <w:t>191050</w:t>
      </w:r>
      <w:r w:rsidRPr="0073055D">
        <w:t xml:space="preserve"> </w:t>
      </w:r>
      <w:r>
        <w:t xml:space="preserve">LS from SA WG2: Reply LS on </w:t>
      </w:r>
      <w:r w:rsidR="00661F41">
        <w:t>Rel</w:t>
      </w:r>
      <w:r w:rsidR="00661F41">
        <w:noBreakHyphen/>
      </w:r>
      <w:r>
        <w:t>16 NB-IoT enhancements.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 xml:space="preserve">SA WG2 thanks TSG RAN for the LS 'LS on </w:t>
      </w:r>
      <w:r w:rsidR="00661F41">
        <w:t>Rel</w:t>
      </w:r>
      <w:r w:rsidR="00661F41">
        <w:noBreakHyphen/>
      </w:r>
      <w:r>
        <w:t xml:space="preserve">16 NB-IoT enhancements'. SA WG2 has discussed the related system impacts and agreed to introduce UE specific DRX for NB-IoT in both EPS and 5GS. Two options were discussed. </w:t>
      </w:r>
      <w:r w:rsidR="00092844">
        <w:br/>
      </w:r>
      <w:r>
        <w:t>Option 1, based on the assumption that the UE specific DRX is common for all RAT types, i.e., the UE specific DRX value and value range are the same for WB-E-UTRA and NB-IoT. With this approach, in SA WG2's understanding, there is no NAS impact, but the RAN related enhancement is needed as below:</w:t>
      </w:r>
      <w:r w:rsidR="00092844">
        <w:br/>
        <w:t>-</w:t>
      </w:r>
      <w:r w:rsidR="00092844">
        <w:tab/>
      </w:r>
      <w:r>
        <w:t xml:space="preserve">The UE requests UE specific DRX parameters during Attach/TAU procedure for both WB-EUTRA and </w:t>
      </w:r>
      <w:r w:rsidR="00092844">
        <w:br/>
      </w:r>
      <w:r w:rsidR="00092844">
        <w:tab/>
      </w:r>
      <w:r>
        <w:t>NB-IoT.</w:t>
      </w:r>
      <w:r w:rsidR="00092844">
        <w:br/>
        <w:t>-</w:t>
      </w:r>
      <w:r w:rsidR="00092844">
        <w:tab/>
      </w:r>
      <w:r>
        <w:t xml:space="preserve">The UE provides the UE Radio Paging Information to the eNB with a new indication to indicate </w:t>
      </w:r>
      <w:r w:rsidR="00092844">
        <w:br/>
      </w:r>
      <w:r w:rsidR="00092844">
        <w:tab/>
      </w:r>
      <w:r>
        <w:t>whether the UE supports the UE specific DRX for NB-IoT or not.</w:t>
      </w:r>
      <w:r w:rsidR="00092844">
        <w:br/>
        <w:t>-</w:t>
      </w:r>
      <w:r w:rsidR="00092844">
        <w:tab/>
      </w:r>
      <w:r>
        <w:t xml:space="preserve">Using the existing behavior the eNB uploads the UE Radio Capability for Paging Information with the </w:t>
      </w:r>
      <w:r w:rsidR="00092844">
        <w:br/>
      </w:r>
      <w:r w:rsidR="00092844">
        <w:tab/>
      </w:r>
      <w:r>
        <w:t xml:space="preserve">new indication to the MME. The MME stores the received UE specific DRX parameter and UE Radio </w:t>
      </w:r>
      <w:r w:rsidR="00092844">
        <w:br/>
      </w:r>
      <w:r w:rsidR="00092844">
        <w:tab/>
      </w:r>
      <w:r>
        <w:t xml:space="preserve">Capability for Paging Information in the MME context. When it needs to page, the MME provides the </w:t>
      </w:r>
      <w:r w:rsidR="00092844">
        <w:br/>
      </w:r>
      <w:r w:rsidR="00092844">
        <w:tab/>
      </w:r>
      <w:r>
        <w:t xml:space="preserve">UE specific DRX parameter and UE Radio Capability for Paging Information to the eNB as part of the </w:t>
      </w:r>
      <w:r w:rsidR="00092844">
        <w:br/>
      </w:r>
      <w:r w:rsidR="00092844">
        <w:tab/>
      </w:r>
      <w:r>
        <w:t>S1 paging message.</w:t>
      </w:r>
      <w:r w:rsidR="00092844">
        <w:br/>
        <w:t>-</w:t>
      </w:r>
      <w:r w:rsidR="00092844">
        <w:tab/>
      </w:r>
      <w:r>
        <w:t xml:space="preserve">The eNB determines whether the UE specific DRX parameter shall be used based on the indication </w:t>
      </w:r>
      <w:r w:rsidR="00092844">
        <w:br/>
      </w:r>
      <w:r w:rsidR="00092844">
        <w:tab/>
      </w:r>
      <w:r>
        <w:t xml:space="preserve">within the UE Radio Capability for Paging Information. The eNB also broadcasts the supporting of </w:t>
      </w:r>
      <w:r w:rsidR="00092844">
        <w:br/>
      </w:r>
      <w:r w:rsidR="00092844">
        <w:tab/>
      </w:r>
      <w:r>
        <w:t>UE specific DRX for NB-IoT in the SIB message.</w:t>
      </w:r>
      <w:r w:rsidR="00092844">
        <w:br/>
        <w:t>-</w:t>
      </w:r>
      <w:r w:rsidR="00092844">
        <w:tab/>
      </w:r>
      <w:r>
        <w:t xml:space="preserve">The UE determines whether the UE specific DRX parameter shall be used is based on the indication </w:t>
      </w:r>
      <w:r w:rsidR="00092844">
        <w:br/>
      </w:r>
      <w:r w:rsidR="00092844">
        <w:tab/>
      </w:r>
      <w:r>
        <w:t xml:space="preserve">within the SIB message. </w:t>
      </w:r>
      <w:r w:rsidR="00092844">
        <w:br/>
      </w:r>
      <w:r>
        <w:t>Option 2, based on the assumption that UE specific DRX is RAT specific. With this approach, in SA WG2's understanding, there is impact on EPS NAS and RAN as below:</w:t>
      </w:r>
      <w:r w:rsidR="00092844">
        <w:br/>
        <w:t>-</w:t>
      </w:r>
      <w:r w:rsidR="00092844">
        <w:tab/>
      </w:r>
      <w:r>
        <w:t>UE can propose a DRX cycle length for use separately for WB-EUTRA and NB-IoT in different IEs.</w:t>
      </w:r>
      <w:r w:rsidR="00092844">
        <w:br/>
        <w:t>-</w:t>
      </w:r>
      <w:r w:rsidR="00092844">
        <w:tab/>
      </w:r>
      <w:r>
        <w:t xml:space="preserve">The MME shall determine Accepted DRX parameters based on the received UE Specific DRX </w:t>
      </w:r>
      <w:r w:rsidR="00092844">
        <w:br/>
      </w:r>
      <w:r w:rsidR="00092844">
        <w:tab/>
      </w:r>
      <w:r>
        <w:t xml:space="preserve">parameters and the MME should accept the UE requested values, but subject to operator policy the </w:t>
      </w:r>
      <w:r w:rsidR="00092844">
        <w:br/>
      </w:r>
      <w:r w:rsidR="00092844">
        <w:tab/>
      </w:r>
      <w:r>
        <w:t>MME may change the UE requested values.</w:t>
      </w:r>
      <w:r w:rsidR="00092844">
        <w:br/>
        <w:t>-</w:t>
      </w:r>
      <w:r w:rsidR="00092844">
        <w:tab/>
      </w:r>
      <w:r>
        <w:t xml:space="preserve">The MME shall respond to the UE with the Accepted DRX parameters separately for WB-EUTRA and </w:t>
      </w:r>
      <w:r w:rsidR="00092844">
        <w:br/>
      </w:r>
      <w:r w:rsidR="00092844">
        <w:tab/>
      </w:r>
      <w:r>
        <w:t>NB-IoT.</w:t>
      </w:r>
      <w:r w:rsidR="00092844">
        <w:br/>
        <w:t>-</w:t>
      </w:r>
      <w:r w:rsidR="00092844">
        <w:tab/>
      </w:r>
      <w:r>
        <w:t xml:space="preserve">The UE determines whether the UE specific DRX parameter shall be used is based the negotiation </w:t>
      </w:r>
      <w:r w:rsidR="00092844">
        <w:br/>
      </w:r>
      <w:r w:rsidR="00092844">
        <w:tab/>
      </w:r>
      <w:r>
        <w:t>and awareness of whether the camping cell supports UE specific DRX.</w:t>
      </w:r>
    </w:p>
    <w:p w14:paraId="0C64563A" w14:textId="77777777" w:rsidR="00AE1380" w:rsidRPr="00DA12F6" w:rsidRDefault="00AE1380" w:rsidP="00AE1380">
      <w:pPr>
        <w:keepNext/>
        <w:rPr>
          <w:rFonts w:cs="Arial"/>
          <w:b/>
        </w:rPr>
      </w:pPr>
      <w:r w:rsidRPr="00DA12F6">
        <w:rPr>
          <w:rFonts w:cs="Arial"/>
          <w:b/>
        </w:rPr>
        <w:t>Discussion and conclusion:</w:t>
      </w:r>
    </w:p>
    <w:p w14:paraId="004CAE50" w14:textId="77777777" w:rsidR="007A62A9" w:rsidRPr="00DA12F6" w:rsidRDefault="0059377E" w:rsidP="007A62A9">
      <w:r>
        <w:t xml:space="preserve">This LS was </w:t>
      </w:r>
      <w:r>
        <w:rPr>
          <w:color w:val="0000FF"/>
        </w:rPr>
        <w:t>noted</w:t>
      </w:r>
      <w:r>
        <w:t>.</w:t>
      </w:r>
    </w:p>
    <w:p w14:paraId="18C7F23B" w14:textId="77777777" w:rsidR="00AE1380" w:rsidRDefault="00AE1380" w:rsidP="00AE1380">
      <w:pPr>
        <w:pStyle w:val="NormTop"/>
      </w:pPr>
      <w:r>
        <w:rPr>
          <w:color w:val="0000FF"/>
        </w:rPr>
        <w:lastRenderedPageBreak/>
        <w:t>TD SP</w:t>
      </w:r>
      <w:r>
        <w:rPr>
          <w:color w:val="0000FF"/>
        </w:rPr>
        <w:noBreakHyphen/>
        <w:t>191119</w:t>
      </w:r>
      <w:r w:rsidRPr="0073055D">
        <w:t xml:space="preserve"> </w:t>
      </w:r>
      <w:r>
        <w:t>LS from RAN WG2: Reply LS on Mobile-terminated Early Data Transmission. (RAN</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 xml:space="preserve">RAN WG2 thanks SA WG2 for their reply LS on Mobile-terminated Early Data Transmission feature which is being introduced for eMTC and NB-IoT in </w:t>
      </w:r>
      <w:r w:rsidR="00661F41">
        <w:t>Rel</w:t>
      </w:r>
      <w:r w:rsidR="00661F41">
        <w:noBreakHyphen/>
      </w:r>
      <w:r>
        <w:t>16. SA WG2 indicated in the LS:</w:t>
      </w:r>
      <w:r w:rsidR="00092844">
        <w:br/>
        <w:t>-</w:t>
      </w:r>
      <w:r w:rsidR="00092844">
        <w:tab/>
      </w:r>
      <w:r>
        <w:t xml:space="preserve">SA WG2 has concluded that the UE indicates the capability of supporting MT-EDT via NAS layer. </w:t>
      </w:r>
      <w:r w:rsidR="00092844">
        <w:br/>
      </w:r>
      <w:r w:rsidR="00092844">
        <w:tab/>
      </w:r>
      <w:r>
        <w:t xml:space="preserve">MME can decide whether a PDN connectivity is applied for MT-EDT according to UE capability; </w:t>
      </w:r>
      <w:r w:rsidR="00092844">
        <w:br/>
      </w:r>
      <w:r w:rsidR="00092844">
        <w:tab/>
      </w:r>
      <w:r>
        <w:t>SA WG2 kindly ask RAN WG2 whether there is concern about this. RAN WG2 response:</w:t>
      </w:r>
      <w:r w:rsidR="00092844">
        <w:br/>
        <w:t>-</w:t>
      </w:r>
      <w:r w:rsidR="00092844">
        <w:tab/>
      </w:r>
      <w:r>
        <w:t xml:space="preserve">From RAN WG2 point of view, there is no concern to indicate the capability of supporting MT-EDT via </w:t>
      </w:r>
      <w:r w:rsidR="00092844">
        <w:br/>
      </w:r>
      <w:r w:rsidR="00092844">
        <w:tab/>
      </w:r>
      <w:r>
        <w:t xml:space="preserve">NAS layer, and for MME to decide whether a PDN connectivity is applied for MT-EDT according to UE </w:t>
      </w:r>
      <w:r w:rsidR="00092844">
        <w:br/>
      </w:r>
      <w:r w:rsidR="00092844">
        <w:tab/>
      </w:r>
      <w:r>
        <w:t>capability.</w:t>
      </w:r>
      <w:r w:rsidR="00092844">
        <w:br/>
        <w:t>-</w:t>
      </w:r>
      <w:r w:rsidR="00092844">
        <w:tab/>
      </w:r>
      <w:r>
        <w:t xml:space="preserve">It should be possible for the UE to indicate separate capability for CP MT-EDT and UP MT-EDT at </w:t>
      </w:r>
      <w:r w:rsidR="00092844">
        <w:br/>
      </w:r>
      <w:r w:rsidR="00092844">
        <w:tab/>
      </w:r>
      <w:r>
        <w:t>NAS level.</w:t>
      </w:r>
      <w:r w:rsidR="00092844">
        <w:br/>
        <w:t>-</w:t>
      </w:r>
      <w:r w:rsidR="00092844">
        <w:tab/>
      </w:r>
      <w:r>
        <w:t xml:space="preserve">If NAS indicates MT-EDT capability and CN initiates MT-EDT according to the UE capability, there is </w:t>
      </w:r>
      <w:r w:rsidR="00092844">
        <w:br/>
      </w:r>
      <w:r w:rsidR="00092844">
        <w:tab/>
      </w:r>
      <w:r>
        <w:t>no need of separate AS capability indication for MT-EDT. Therefore, RAN WG2 will specify that:</w:t>
      </w:r>
      <w:r w:rsidR="00092844">
        <w:br/>
        <w:t>-</w:t>
      </w:r>
      <w:r w:rsidR="00092844">
        <w:tab/>
      </w:r>
      <w:r>
        <w:t>CP and/or UP MT-EDT are optional features for UE without AS capability signalling.</w:t>
      </w:r>
      <w:r w:rsidR="00092844">
        <w:br/>
        <w:t>-</w:t>
      </w:r>
      <w:r w:rsidR="00092844">
        <w:tab/>
      </w:r>
      <w:r>
        <w:t>If the UE supports MT-EDT for the CP solution, it shall also support MO-EDT for the CP solution.</w:t>
      </w:r>
      <w:r w:rsidR="00092844">
        <w:br/>
        <w:t>-</w:t>
      </w:r>
      <w:r w:rsidR="00092844">
        <w:tab/>
      </w:r>
      <w:r>
        <w:t xml:space="preserve">If the UE supports MT-EDT for the UP solution, it shall also support MO-EDT for the UP solution. </w:t>
      </w:r>
      <w:r w:rsidR="00092844">
        <w:br/>
      </w:r>
      <w:r>
        <w:t>SA WG2 also indicated:</w:t>
      </w:r>
      <w:r w:rsidR="00092844">
        <w:br/>
        <w:t>-</w:t>
      </w:r>
      <w:r w:rsidR="00092844">
        <w:tab/>
      </w:r>
      <w:r>
        <w:t xml:space="preserve">SA WG2 has assumption that MT-EDT is implemented on top of MO-EDT (i.e. UE will trigger MO-EDT </w:t>
      </w:r>
      <w:r w:rsidR="00092844">
        <w:br/>
      </w:r>
      <w:r w:rsidR="00092844">
        <w:tab/>
      </w:r>
      <w:r>
        <w:t>procedure in response to Paging Request with MT-EDT indication). RAN WG2 response:</w:t>
      </w:r>
      <w:r w:rsidR="00092844">
        <w:br/>
        <w:t>-</w:t>
      </w:r>
      <w:r w:rsidR="00092844">
        <w:tab/>
      </w:r>
      <w:r>
        <w:t xml:space="preserve">RAN WG2 is aiming to specify MT-EDT with minimal changes on top of </w:t>
      </w:r>
      <w:r w:rsidR="00661F41">
        <w:t>Rel</w:t>
      </w:r>
      <w:r w:rsidR="00661F41">
        <w:noBreakHyphen/>
      </w:r>
      <w:r>
        <w:t>15 MO-EDT as follows:</w:t>
      </w:r>
      <w:r w:rsidR="00092844">
        <w:br/>
      </w:r>
      <w:r w:rsidR="00092844">
        <w:tab/>
        <w:t>-</w:t>
      </w:r>
      <w:r w:rsidR="00092844">
        <w:tab/>
      </w:r>
      <w:r>
        <w:t xml:space="preserve">For CP case: RAN WG2 will support ability to include dedicatedInfoNAS in RRCConnectionSetup </w:t>
      </w:r>
      <w:r w:rsidR="00092844">
        <w:br/>
      </w:r>
      <w:r w:rsidR="00092844">
        <w:tab/>
      </w:r>
      <w:r w:rsidR="00092844">
        <w:tab/>
      </w:r>
      <w:r>
        <w:t>in response to RRCEarlyDataRequest (i.e. during CP EDT fallback to full RRC connection).</w:t>
      </w:r>
      <w:r w:rsidR="00092844">
        <w:br/>
      </w:r>
      <w:r w:rsidR="00092844">
        <w:tab/>
        <w:t>-</w:t>
      </w:r>
      <w:r w:rsidR="00092844">
        <w:tab/>
      </w:r>
      <w:r>
        <w:t xml:space="preserve">For UP case: in response to paging request with MT-EDT indication, in some cases the UE may </w:t>
      </w:r>
      <w:r w:rsidR="00092844">
        <w:br/>
      </w:r>
      <w:r w:rsidR="00092844">
        <w:tab/>
      </w:r>
      <w:r w:rsidR="00092844">
        <w:tab/>
      </w:r>
      <w:r>
        <w:t xml:space="preserve">transmit non-EDT msg1 and receive non-EDT msg2; however, same procedure as in MO-EDT for </w:t>
      </w:r>
      <w:r w:rsidR="00092844">
        <w:br/>
      </w:r>
      <w:r w:rsidR="00092844">
        <w:tab/>
      </w:r>
      <w:r w:rsidR="00092844">
        <w:tab/>
      </w:r>
      <w:r>
        <w:t>AS security reactivation and transmission of msg3 is performed for MT-EDT.</w:t>
      </w:r>
    </w:p>
    <w:p w14:paraId="49A479A2" w14:textId="77777777" w:rsidR="00AE1380" w:rsidRPr="00DA12F6" w:rsidRDefault="00AE1380" w:rsidP="00AE1380">
      <w:pPr>
        <w:keepNext/>
        <w:rPr>
          <w:rFonts w:cs="Arial"/>
          <w:b/>
        </w:rPr>
      </w:pPr>
      <w:r w:rsidRPr="00DA12F6">
        <w:rPr>
          <w:rFonts w:cs="Arial"/>
          <w:b/>
        </w:rPr>
        <w:t>Discussion and conclusion:</w:t>
      </w:r>
    </w:p>
    <w:p w14:paraId="45DB0689" w14:textId="77777777" w:rsidR="007A62A9" w:rsidRPr="00DA12F6" w:rsidRDefault="0059377E" w:rsidP="007A62A9">
      <w:r>
        <w:t xml:space="preserve">This LS was </w:t>
      </w:r>
      <w:r>
        <w:rPr>
          <w:color w:val="0000FF"/>
        </w:rPr>
        <w:t>noted</w:t>
      </w:r>
      <w:r>
        <w:t>.</w:t>
      </w:r>
    </w:p>
    <w:p w14:paraId="7E969B25" w14:textId="77777777" w:rsidR="00AE1380" w:rsidRDefault="00AE1380" w:rsidP="00AE1380">
      <w:pPr>
        <w:pStyle w:val="NormTop"/>
      </w:pPr>
      <w:r>
        <w:rPr>
          <w:color w:val="0000FF"/>
        </w:rPr>
        <w:t>TD SP</w:t>
      </w:r>
      <w:r>
        <w:rPr>
          <w:color w:val="0000FF"/>
        </w:rPr>
        <w:noBreakHyphen/>
        <w:t>191197</w:t>
      </w:r>
      <w:r w:rsidRPr="0073055D">
        <w:t xml:space="preserve"> </w:t>
      </w:r>
      <w:r>
        <w:t>LS from ETSI ISG SAI: Liaison statement from ETSI ISG SAI on Securing Artificial Intelligence. (ETSI ISG SAI)</w:t>
      </w:r>
      <w:r>
        <w:br/>
      </w:r>
      <w:r w:rsidRPr="0073055D">
        <w:rPr>
          <w:b/>
        </w:rPr>
        <w:t>Document for:</w:t>
      </w:r>
      <w:r w:rsidRPr="0073055D">
        <w:t xml:space="preserve"> </w:t>
      </w:r>
      <w:r>
        <w:t>Information.</w:t>
      </w:r>
      <w:r>
        <w:br/>
      </w:r>
      <w:r w:rsidRPr="0073055D">
        <w:rPr>
          <w:b/>
        </w:rPr>
        <w:t>Abstract:</w:t>
      </w:r>
      <w:r w:rsidRPr="0073055D">
        <w:t xml:space="preserve"> </w:t>
      </w:r>
      <w:r>
        <w:t>This is to announce that the Kick-off Meeting for the new ETSI ISG on Securing Artificial Intelligence (ISG SAI) was held on 23 October 2019. The intent of the ISG SAI is to address 3 aspects of AI in the standards domain: 1. Securing AI from attack e.g. where AI is a component in the system that needs defending. 2. Mitigating against AI e.g. where AI is the 'problem' (or used to improve and enhance other more conventional attack vectors). 3. Using AI to enhance security measures against attack from other things e.g. AI is part of the 'solution' (or used to improve and enhance more conventional countermeasures). The ETSI ISG SAI aims to develop the technical knowledge that acts as a baseline in ensuring that artificial intelligence is secure. Stakeholders impacted by the activity of this group include end users, manufacturers, operators and governments. {. . .} ETSI ISG SAI believes that this work will be of interest to many other technical standards groups and looks forward to engaging with such groups.</w:t>
      </w:r>
    </w:p>
    <w:p w14:paraId="72CAD16D" w14:textId="77777777" w:rsidR="00AE1380" w:rsidRPr="00DA12F6" w:rsidRDefault="00AE1380" w:rsidP="00AE1380">
      <w:pPr>
        <w:keepNext/>
        <w:rPr>
          <w:rFonts w:cs="Arial"/>
          <w:b/>
        </w:rPr>
      </w:pPr>
      <w:r w:rsidRPr="00DA12F6">
        <w:rPr>
          <w:rFonts w:cs="Arial"/>
          <w:b/>
        </w:rPr>
        <w:t>Discussion and conclusion:</w:t>
      </w:r>
    </w:p>
    <w:p w14:paraId="69D12D85" w14:textId="77777777" w:rsidR="007A62A9" w:rsidRPr="00DA12F6" w:rsidRDefault="0059377E" w:rsidP="007A62A9">
      <w:r>
        <w:t xml:space="preserve">This LS was </w:t>
      </w:r>
      <w:r>
        <w:rPr>
          <w:color w:val="0000FF"/>
        </w:rPr>
        <w:t>noted</w:t>
      </w:r>
      <w:r>
        <w:t>.</w:t>
      </w:r>
    </w:p>
    <w:p w14:paraId="18CC28F3" w14:textId="77777777" w:rsidR="00AE1380" w:rsidRDefault="00AE1380" w:rsidP="00AE1380">
      <w:pPr>
        <w:pStyle w:val="NormTop"/>
      </w:pPr>
      <w:r>
        <w:rPr>
          <w:color w:val="0000FF"/>
        </w:rPr>
        <w:t>TD SP</w:t>
      </w:r>
      <w:r>
        <w:rPr>
          <w:color w:val="0000FF"/>
        </w:rPr>
        <w:noBreakHyphen/>
        <w:t>191262</w:t>
      </w:r>
      <w:r w:rsidRPr="0073055D">
        <w:t xml:space="preserve"> </w:t>
      </w:r>
      <w:r>
        <w:t>LS from TSG RAN ITU-R ad-hoc: LS on 3GPP 5G synopsis towards ITU-R Recommendation on IMT-2020 Technical Specifications. (</w:t>
      </w:r>
      <w:r w:rsidR="00661F41">
        <w:t>TSG R</w:t>
      </w:r>
      <w:r>
        <w:t>AN ITU-R ad-hoc)</w:t>
      </w:r>
      <w:r>
        <w:br/>
      </w:r>
      <w:r w:rsidRPr="0073055D">
        <w:rPr>
          <w:b/>
        </w:rPr>
        <w:t>Document for:</w:t>
      </w:r>
      <w:r w:rsidRPr="0073055D">
        <w:t xml:space="preserve"> </w:t>
      </w:r>
      <w:r>
        <w:t>Information.</w:t>
      </w:r>
      <w:r>
        <w:br/>
      </w:r>
      <w:r w:rsidRPr="0073055D">
        <w:rPr>
          <w:b/>
        </w:rPr>
        <w:t>Abstract:</w:t>
      </w:r>
      <w:r w:rsidRPr="0073055D">
        <w:t xml:space="preserve"> </w:t>
      </w:r>
      <w:r>
        <w:t xml:space="preserve">During RAN#85, it was decided that ITU-R Ad-Hoc should finalise the description of the 3GPP '5G' proposal by March 2020. In the meantime, the AH was tasked to draft a first version of the description by RAN#86. </w:t>
      </w:r>
      <w:r w:rsidR="00605AEE">
        <w:br/>
      </w:r>
      <w:r>
        <w:t xml:space="preserve">This liaison provides TSGs with a first draft of the description ('synopsis') of 3GPP '5G'. </w:t>
      </w:r>
      <w:r w:rsidR="00605AEE">
        <w:br/>
      </w:r>
      <w:r>
        <w:t>Note that the synopsis provides only the description of the SRIT (with component RITs LTE and NR), since the description of the NR RIT is simply a subset of the attached document.</w:t>
      </w:r>
    </w:p>
    <w:p w14:paraId="6B4BBFC0" w14:textId="77777777" w:rsidR="00AE1380" w:rsidRPr="00DA12F6" w:rsidRDefault="00AE1380" w:rsidP="00AE1380">
      <w:pPr>
        <w:keepNext/>
        <w:rPr>
          <w:rFonts w:cs="Arial"/>
          <w:b/>
        </w:rPr>
      </w:pPr>
      <w:r w:rsidRPr="00DA12F6">
        <w:rPr>
          <w:rFonts w:cs="Arial"/>
          <w:b/>
        </w:rPr>
        <w:t>Discussion and conclusion:</w:t>
      </w:r>
    </w:p>
    <w:p w14:paraId="540821E8" w14:textId="77777777" w:rsidR="007A62A9" w:rsidRPr="00DA12F6" w:rsidRDefault="0059377E" w:rsidP="007A62A9">
      <w:r>
        <w:t xml:space="preserve">This LS was </w:t>
      </w:r>
      <w:r>
        <w:rPr>
          <w:color w:val="0000FF"/>
        </w:rPr>
        <w:t>noted</w:t>
      </w:r>
      <w:r>
        <w:t>.</w:t>
      </w:r>
    </w:p>
    <w:p w14:paraId="5709B68B" w14:textId="77777777" w:rsidR="00AE1380" w:rsidRDefault="00AE1380" w:rsidP="00AE1380">
      <w:pPr>
        <w:pStyle w:val="NormTop"/>
      </w:pPr>
      <w:r>
        <w:rPr>
          <w:color w:val="0000FF"/>
        </w:rPr>
        <w:lastRenderedPageBreak/>
        <w:t>TD SP</w:t>
      </w:r>
      <w:r>
        <w:rPr>
          <w:color w:val="0000FF"/>
        </w:rPr>
        <w:noBreakHyphen/>
        <w:t>191266</w:t>
      </w:r>
      <w:r w:rsidRPr="0073055D">
        <w:t xml:space="preserve"> </w:t>
      </w:r>
      <w:r>
        <w:t>LS from NGMN: NGMN 5G Non-Terrestrial Networks Position Paper. (NGMN)</w:t>
      </w:r>
      <w:r>
        <w:br/>
      </w:r>
      <w:r w:rsidRPr="0073055D">
        <w:rPr>
          <w:b/>
        </w:rPr>
        <w:t>Document for:</w:t>
      </w:r>
      <w:r w:rsidRPr="0073055D">
        <w:t xml:space="preserve"> </w:t>
      </w:r>
      <w:r>
        <w:t>Information.</w:t>
      </w:r>
      <w:r>
        <w:br/>
      </w:r>
      <w:r w:rsidRPr="0073055D">
        <w:rPr>
          <w:b/>
        </w:rPr>
        <w:t>Abstract:</w:t>
      </w:r>
      <w:r w:rsidRPr="0073055D">
        <w:t xml:space="preserve"> </w:t>
      </w:r>
      <w:r>
        <w:t xml:space="preserve">NGMN 5G Non-Terrestrial Networks Position Paper The position paper was started in August 2019 and an overview and analysis of non-terrestrial cellular technologies that can provide coverage to remote areas. The main content includes: - MNOs requirements for space-based systems to guarantee smooth integration and complementarity with existing terrestrial networks especially in regions that are not easily accessible by conventional deployments.- Provision of link budget assessment for the feasibility of service transmission of 3GPP Class 3 UE by NTN platforms GEO, NGSO (LEO, MEO) or HAPS. In addition, several use cases including GEO fixed IoT direct connectivity, NGSO cellular backhaul, GEO maritime and connected cars with VSAT in Ku/Ka bands are addressed. - Demonstration that non-terrestrial networks (NTN) can provide direct mobile broadband access to Class 3 UE, VSAT UE and IoT devices. Intention of the LS and required actions: This NGMN liaison is intended for information sharing on the completion of the position paper that is attached to this LS that a space-based system could provide viable solutions for rural coverage area and therefore NGMN support standardization effort of NTN in </w:t>
      </w:r>
      <w:r w:rsidR="00661F41">
        <w:t>Rel</w:t>
      </w:r>
      <w:r w:rsidR="00661F41">
        <w:noBreakHyphen/>
      </w:r>
      <w:r>
        <w:t xml:space="preserve">17 and future releases. Please take this into account for Meeting#86 decision on </w:t>
      </w:r>
      <w:r w:rsidR="00661F41">
        <w:t>Rel</w:t>
      </w:r>
      <w:r w:rsidR="00661F41">
        <w:noBreakHyphen/>
      </w:r>
      <w:r>
        <w:t>17 content.</w:t>
      </w:r>
    </w:p>
    <w:p w14:paraId="2AACD69A" w14:textId="77777777" w:rsidR="00AE1380" w:rsidRPr="00DA12F6" w:rsidRDefault="00AE1380" w:rsidP="00AE1380">
      <w:pPr>
        <w:keepNext/>
        <w:rPr>
          <w:rFonts w:cs="Arial"/>
          <w:b/>
        </w:rPr>
      </w:pPr>
      <w:r w:rsidRPr="00DA12F6">
        <w:rPr>
          <w:rFonts w:cs="Arial"/>
          <w:b/>
        </w:rPr>
        <w:t>Discussion and conclusion:</w:t>
      </w:r>
    </w:p>
    <w:p w14:paraId="43B19F32" w14:textId="77777777" w:rsidR="007A62A9" w:rsidRPr="00DA12F6" w:rsidRDefault="0059377E" w:rsidP="007A62A9">
      <w:r>
        <w:t xml:space="preserve">This LS was </w:t>
      </w:r>
      <w:r>
        <w:rPr>
          <w:color w:val="0000FF"/>
        </w:rPr>
        <w:t>noted</w:t>
      </w:r>
      <w:r>
        <w:t>.</w:t>
      </w:r>
    </w:p>
    <w:p w14:paraId="1035256C" w14:textId="77777777" w:rsidR="00AE1380" w:rsidRDefault="00AE1380" w:rsidP="00AE1380">
      <w:pPr>
        <w:pStyle w:val="Heading2"/>
      </w:pPr>
      <w:bookmarkStart w:id="12" w:name="_Toc68670214"/>
      <w:r>
        <w:t>2.2</w:t>
      </w:r>
      <w:r>
        <w:tab/>
        <w:t>Incoming &amp; outgoing LS's - proposed to open</w:t>
      </w:r>
      <w:bookmarkEnd w:id="12"/>
    </w:p>
    <w:p w14:paraId="61E9550F" w14:textId="77777777" w:rsidR="0094124B" w:rsidRDefault="0094124B" w:rsidP="0094124B">
      <w:pPr>
        <w:pStyle w:val="NormTop"/>
        <w:pBdr>
          <w:top w:val="none" w:sz="0" w:space="0" w:color="auto"/>
        </w:pBdr>
      </w:pPr>
      <w:r>
        <w:rPr>
          <w:color w:val="0000FF"/>
        </w:rPr>
        <w:t>TD SP</w:t>
      </w:r>
      <w:r>
        <w:rPr>
          <w:color w:val="0000FF"/>
        </w:rPr>
        <w:noBreakHyphen/>
        <w:t>190959</w:t>
      </w:r>
      <w:r w:rsidRPr="0073055D">
        <w:t xml:space="preserve"> </w:t>
      </w:r>
      <w:r>
        <w:t>LS from GSMA: Secured SMS roaming interface evolution in 5GC. (GSMA)</w:t>
      </w:r>
      <w:r>
        <w:br/>
      </w:r>
      <w:r w:rsidRPr="0073055D">
        <w:rPr>
          <w:b/>
        </w:rPr>
        <w:t>Document for:</w:t>
      </w:r>
      <w:r w:rsidRPr="0073055D">
        <w:t xml:space="preserve"> </w:t>
      </w:r>
      <w:r>
        <w:t>Information.</w:t>
      </w:r>
      <w:r>
        <w:br/>
      </w:r>
      <w:r w:rsidRPr="0073055D">
        <w:rPr>
          <w:b/>
        </w:rPr>
        <w:t>Abstract:</w:t>
      </w:r>
      <w:r w:rsidRPr="0073055D">
        <w:t xml:space="preserve"> </w:t>
      </w:r>
      <w:r>
        <w:t xml:space="preserve">1. Introduction: The GSMA NG 5G Joint Activity (5GJA) group is responsible for all 5G related items and topics within the Networks Group (NG) domain. The GSMA 5GJA will work in cooperation with GSMA working groups, GSMA program, as well as external organizations. The scope of the GSMA 5GJA includes, but is not limited to, the following topics: </w:t>
      </w:r>
      <w:r>
        <w:t> UNI for operator-provided communication services (i.e. Voice, Video, messaging) over 5G - Guidelines for technical aspects of deployment of 5G. - Guidelines for 5G roaming and interconnection. 2. Background NG 5GJA welcomes the Release 15 specifications for the SEPP in 3GPP to protect the HTTP-based signalling via the N32 reference point between VPMN and HPMN when both PMNs are using the service-based 5G Core Network. Based on new discussion in 5GJA#10 on 10 October 2019, NG 5GJA has confirmed the important need to benefit of N32 security improvement for SMS roaming interface already reported in 5GJA5_120 LS SMS roaming interface evolution on 19 November 2018. By also including the SMS roaming interface in N32 in 5GS to complement the MAP and Diameter interfaces already proposed, it will be possible to provide integrity and confidentiality protection for the SMS user plane. Without SMS roaming interface via N32 and associated policy enforcement provided by SEPP, SMS would be excluded from the 5G design objective to secure all roaming interfaces. NG 5GJA has been informed that 3GPP does not have the possibility to include Service-Based support for SMS in 5GC (SB_SMS) in Rel17. NG 5GJA understands the 3GPP position and acknowledges this state of affairs. Nevertheless, and based on new discussion in 5GJA#10 on 10 October 2019, NG 5GJA has confirmed the important need to benefit of N32 security improvement for SMS roaming interface.</w:t>
      </w:r>
      <w:r>
        <w:br/>
      </w:r>
      <w:r w:rsidRPr="00661F41">
        <w:rPr>
          <w:b/>
          <w:bCs/>
        </w:rPr>
        <w:t>Action:</w:t>
      </w:r>
      <w:r>
        <w:t xml:space="preserve"> TSG SA and it associated working group of SA WG2 are kindly requested to reconsider its decision and to include this requirement to benefit of N32 security improvement for SMS roaming interface in Rel17. TSG SA and it associated working group of SA WG2 are also kindly requested to respond to NG 5GJA on when such specifications providing a solution will be made available.</w:t>
      </w:r>
    </w:p>
    <w:p w14:paraId="4F70FC76" w14:textId="77777777" w:rsidR="0094124B" w:rsidRPr="00DA12F6" w:rsidRDefault="0094124B" w:rsidP="0094124B">
      <w:pPr>
        <w:keepNext/>
        <w:rPr>
          <w:rFonts w:cs="Arial"/>
          <w:b/>
        </w:rPr>
      </w:pPr>
      <w:r w:rsidRPr="00DA12F6">
        <w:rPr>
          <w:rFonts w:cs="Arial"/>
          <w:b/>
        </w:rPr>
        <w:t>Discussion and conclusion:</w:t>
      </w:r>
    </w:p>
    <w:p w14:paraId="3C9216CE" w14:textId="77777777" w:rsidR="0094124B" w:rsidRPr="0094124B" w:rsidRDefault="0094124B" w:rsidP="0094124B">
      <w:r>
        <w:t xml:space="preserve">The response to this from TSG CT was reviewed. </w:t>
      </w:r>
      <w:r w:rsidR="00EB5AB5">
        <w:t xml:space="preserve">This LS was </w:t>
      </w:r>
      <w:r w:rsidR="00EB5AB5">
        <w:rPr>
          <w:color w:val="0000FF"/>
        </w:rPr>
        <w:t>noted</w:t>
      </w:r>
      <w:r w:rsidR="00EB5AB5">
        <w:t>.</w:t>
      </w:r>
    </w:p>
    <w:p w14:paraId="4B81B1CE" w14:textId="77777777" w:rsidR="0094124B" w:rsidRDefault="0094124B" w:rsidP="0094124B">
      <w:pPr>
        <w:pStyle w:val="NormTop"/>
      </w:pPr>
      <w:r>
        <w:rPr>
          <w:color w:val="0000FF"/>
        </w:rPr>
        <w:lastRenderedPageBreak/>
        <w:t>TD SP</w:t>
      </w:r>
      <w:r>
        <w:rPr>
          <w:color w:val="0000FF"/>
        </w:rPr>
        <w:noBreakHyphen/>
        <w:t>191281</w:t>
      </w:r>
      <w:r w:rsidRPr="0073055D">
        <w:t xml:space="preserve"> </w:t>
      </w:r>
      <w:r>
        <w:t>LS from TSG CT: LS on Proposal to transfer the study on service-based support for SMS in 5GC to CT WGs. (TSG CT)</w:t>
      </w:r>
      <w:r>
        <w:br/>
      </w:r>
      <w:r w:rsidRPr="0073055D">
        <w:rPr>
          <w:b/>
        </w:rPr>
        <w:t>Document for:</w:t>
      </w:r>
      <w:r w:rsidRPr="0073055D">
        <w:t xml:space="preserve"> </w:t>
      </w:r>
      <w:r>
        <w:t>Action.</w:t>
      </w:r>
      <w:r>
        <w:br/>
      </w:r>
      <w:r w:rsidRPr="0073055D">
        <w:rPr>
          <w:b/>
        </w:rPr>
        <w:t>Abstract:</w:t>
      </w:r>
      <w:r w:rsidRPr="0073055D">
        <w:t xml:space="preserve"> </w:t>
      </w:r>
      <w:r>
        <w:t>In reference to the GSMA 5GJA LS (CP-193242/SP-190959) to TSG SA and SA WG2 to request the completion of the service-based interface for SMS in 5GC (SP-190184) to meet the operators' requirements for supporting the inter-PLMN security framework based on the SEPP and the use of the secured N32 interface, TSG CT discussed the proposal (CP-193255) to transfer this work to CT WGs to complete the work in Release 17 timeframe. While some Stage 2 work is needed, this work could be led by TSG CT if it is agreeable to TSG SA to offload from SA WG2 the work on Service Based Interfaces for SMS in 5GC to TSG CT. TSG CT would like to inform TSG SA of the possibility of doing the study and the relative Stage 2 and Stage 3 normative work in the relevant CT WGs in Rel</w:t>
      </w:r>
      <w:r>
        <w:noBreakHyphen/>
        <w:t>17 with necessary coordination with SA WG2.</w:t>
      </w:r>
      <w:r>
        <w:br/>
      </w:r>
      <w:r w:rsidRPr="00DB6D42">
        <w:rPr>
          <w:b/>
          <w:bCs/>
        </w:rPr>
        <w:t>Action:</w:t>
      </w:r>
      <w:r>
        <w:t xml:space="preserve"> TSG CT kindly requests TSG SA to consider the above proposal during the Release 17 content prioritization discussion and inform TSG CT of the decision.</w:t>
      </w:r>
    </w:p>
    <w:p w14:paraId="498F04ED" w14:textId="77777777" w:rsidR="0094124B" w:rsidRPr="00DA12F6" w:rsidRDefault="0094124B" w:rsidP="0094124B">
      <w:pPr>
        <w:keepNext/>
        <w:rPr>
          <w:rFonts w:cs="Arial"/>
          <w:b/>
        </w:rPr>
      </w:pPr>
      <w:r w:rsidRPr="00DA12F6">
        <w:rPr>
          <w:rFonts w:cs="Arial"/>
          <w:b/>
        </w:rPr>
        <w:t>Discussion and conclusion:</w:t>
      </w:r>
    </w:p>
    <w:p w14:paraId="0EBCD0D1" w14:textId="77777777" w:rsidR="0094124B" w:rsidRDefault="0094124B" w:rsidP="0094124B">
      <w:pPr>
        <w:rPr>
          <w:szCs w:val="16"/>
          <w:lang w:eastAsia="en-US"/>
        </w:rPr>
      </w:pPr>
      <w:r>
        <w:t xml:space="preserve">Huawei commented that in their understanding the work will be done in CT WGs and SA WG2 will only need to do any necessary alignment. Nokia commented that if this method is used for getting the work completed, TSG CT should ensure that any TSG SA prioritised items will be completed in the Release. A response LS was drafted in </w:t>
      </w:r>
      <w:r>
        <w:rPr>
          <w:color w:val="0000FF"/>
          <w:lang w:val="en-US" w:eastAsia="en-US"/>
        </w:rPr>
        <w:t>TD SP</w:t>
      </w:r>
      <w:r>
        <w:rPr>
          <w:color w:val="0000FF"/>
          <w:lang w:val="en-US" w:eastAsia="en-US"/>
        </w:rPr>
        <w:noBreakHyphen/>
        <w:t>191299</w:t>
      </w:r>
      <w:r>
        <w:t xml:space="preserve">. </w:t>
      </w:r>
      <w:r w:rsidR="00EB5AB5">
        <w:t xml:space="preserve">Final response in </w:t>
      </w:r>
      <w:r w:rsidR="00EB5AB5">
        <w:rPr>
          <w:color w:val="0000FF"/>
          <w:lang w:val="en-US" w:eastAsia="en-US"/>
        </w:rPr>
        <w:t>TD SP</w:t>
      </w:r>
      <w:r w:rsidR="00EB5AB5">
        <w:rPr>
          <w:color w:val="0000FF"/>
          <w:lang w:val="en-US" w:eastAsia="en-US"/>
        </w:rPr>
        <w:noBreakHyphen/>
        <w:t>191362</w:t>
      </w:r>
      <w:r w:rsidR="00EB5AB5">
        <w:t xml:space="preserve">. (Status: </w:t>
      </w:r>
      <w:r w:rsidR="00EB5AB5" w:rsidRPr="00EB5AB5">
        <w:rPr>
          <w:color w:val="FF0000"/>
        </w:rPr>
        <w:t>Replied to</w:t>
      </w:r>
      <w:r w:rsidR="00EB5AB5">
        <w:t>).</w:t>
      </w:r>
    </w:p>
    <w:p w14:paraId="7CA397CC" w14:textId="77777777" w:rsidR="0094124B" w:rsidRDefault="0094124B" w:rsidP="0094124B">
      <w:pPr>
        <w:pStyle w:val="NormTop"/>
      </w:pPr>
      <w:r>
        <w:rPr>
          <w:color w:val="0000FF"/>
        </w:rPr>
        <w:t>TD SP</w:t>
      </w:r>
      <w:r>
        <w:rPr>
          <w:color w:val="0000FF"/>
        </w:rPr>
        <w:noBreakHyphen/>
        <w:t>191299</w:t>
      </w:r>
      <w:r w:rsidRPr="0073055D">
        <w:t xml:space="preserve"> </w:t>
      </w:r>
      <w:r w:rsidR="00EB5AB5">
        <w:t>Reply LS to Transfer the study on service-based support for SMS in 5GC to CT WGs</w:t>
      </w:r>
      <w:r>
        <w:t>. (</w:t>
      </w:r>
      <w:r w:rsidR="00EB5AB5">
        <w:t>ORANGE</w:t>
      </w:r>
      <w:r>
        <w:t>)</w:t>
      </w:r>
      <w:r>
        <w:br/>
      </w:r>
      <w:r w:rsidRPr="0073055D">
        <w:rPr>
          <w:b/>
        </w:rPr>
        <w:t>Document for:</w:t>
      </w:r>
      <w:r w:rsidRPr="0073055D">
        <w:t xml:space="preserve"> </w:t>
      </w:r>
      <w:r>
        <w:t>Approval.</w:t>
      </w:r>
      <w:r>
        <w:br/>
      </w:r>
      <w:r w:rsidRPr="0073055D">
        <w:rPr>
          <w:b/>
        </w:rPr>
        <w:t>Abstract:</w:t>
      </w:r>
      <w:r w:rsidRPr="0073055D">
        <w:t xml:space="preserve"> </w:t>
      </w:r>
      <w:r>
        <w:t>To: TSG CT. CC: SA WG2, CT WG1, CT WG4</w:t>
      </w:r>
      <w:r>
        <w:br/>
      </w:r>
      <w:r w:rsidRPr="00DB6D42">
        <w:rPr>
          <w:b/>
          <w:bCs/>
        </w:rPr>
        <w:t>Action:</w:t>
      </w:r>
      <w:r>
        <w:t xml:space="preserve"> TSG CT kindly requests TSG SA to consider the above proposal during the Release 17 content prioritization discussion and inform TSG CT of the decision.</w:t>
      </w:r>
    </w:p>
    <w:p w14:paraId="2B035DF4" w14:textId="77777777" w:rsidR="0094124B" w:rsidRPr="00DA12F6" w:rsidRDefault="0094124B" w:rsidP="0094124B">
      <w:pPr>
        <w:keepNext/>
        <w:rPr>
          <w:rFonts w:cs="Arial"/>
          <w:b/>
        </w:rPr>
      </w:pPr>
      <w:r w:rsidRPr="00DA12F6">
        <w:rPr>
          <w:rFonts w:cs="Arial"/>
          <w:b/>
        </w:rPr>
        <w:t>Discussion and conclusion:</w:t>
      </w:r>
    </w:p>
    <w:p w14:paraId="3B382266" w14:textId="77777777" w:rsidR="0094124B" w:rsidRDefault="00EB5AB5" w:rsidP="0094124B">
      <w:pPr>
        <w:rPr>
          <w:szCs w:val="16"/>
          <w:lang w:eastAsia="en-US"/>
        </w:rPr>
      </w:pPr>
      <w:r>
        <w:rPr>
          <w:lang w:eastAsia="en-US"/>
        </w:rPr>
        <w:t xml:space="preserve">Response to </w:t>
      </w:r>
      <w:r>
        <w:rPr>
          <w:color w:val="0000FF"/>
          <w:lang w:eastAsia="en-US"/>
        </w:rPr>
        <w:t>TD SP</w:t>
      </w:r>
      <w:r>
        <w:rPr>
          <w:color w:val="0000FF"/>
          <w:lang w:eastAsia="en-US"/>
        </w:rPr>
        <w:noBreakHyphen/>
        <w:t>191281</w:t>
      </w:r>
      <w:r>
        <w:rPr>
          <w:lang w:eastAsia="en-US"/>
        </w:rPr>
        <w:t xml:space="preserve">. A correction from TSG CT to TSG SA was needed. This was revised accordingly in </w:t>
      </w:r>
      <w:r w:rsidRPr="00EB5AB5">
        <w:rPr>
          <w:color w:val="0000FF"/>
          <w:lang w:val="en-US" w:eastAsia="en-US"/>
        </w:rPr>
        <w:t>TD SP</w:t>
      </w:r>
      <w:r w:rsidRPr="00EB5AB5">
        <w:rPr>
          <w:color w:val="0000FF"/>
          <w:lang w:val="en-US" w:eastAsia="en-US"/>
        </w:rPr>
        <w:noBreakHyphen/>
        <w:t>19</w:t>
      </w:r>
      <w:r>
        <w:rPr>
          <w:color w:val="0000FF"/>
          <w:lang w:val="en-US" w:eastAsia="en-US"/>
        </w:rPr>
        <w:t>1362</w:t>
      </w:r>
      <w:r>
        <w:t xml:space="preserve">, which was </w:t>
      </w:r>
      <w:r>
        <w:rPr>
          <w:color w:val="FF0000"/>
        </w:rPr>
        <w:t>approved</w:t>
      </w:r>
      <w:r>
        <w:t>.</w:t>
      </w:r>
    </w:p>
    <w:p w14:paraId="738C64D7" w14:textId="77777777" w:rsidR="00AE1380" w:rsidRDefault="00AE1380" w:rsidP="0094124B">
      <w:pPr>
        <w:keepNext/>
        <w:keepLines/>
        <w:pBdr>
          <w:top w:val="single" w:sz="4" w:space="1" w:color="auto"/>
        </w:pBdr>
      </w:pPr>
      <w:r>
        <w:rPr>
          <w:color w:val="0000FF"/>
        </w:rPr>
        <w:lastRenderedPageBreak/>
        <w:t>TD SP</w:t>
      </w:r>
      <w:r>
        <w:rPr>
          <w:color w:val="0000FF"/>
        </w:rPr>
        <w:noBreakHyphen/>
        <w:t>190955</w:t>
      </w:r>
      <w:r w:rsidRPr="0073055D">
        <w:t xml:space="preserve"> </w:t>
      </w:r>
      <w:r>
        <w:t xml:space="preserve">LS from GUTMA: Liaison statement from GUTMA to 3GPP's TSG SA #85 plenary meeting. (Global UTM Association (GUTMA)) (Revision of </w:t>
      </w:r>
      <w:r w:rsidR="00661F41">
        <w:rPr>
          <w:color w:val="0000FF"/>
        </w:rPr>
        <w:t>TD SP</w:t>
      </w:r>
      <w:r w:rsidR="00661F41">
        <w:rPr>
          <w:color w:val="0000FF"/>
        </w:rPr>
        <w:noBreakHyphen/>
        <w:t>190859</w:t>
      </w:r>
      <w:r w:rsidRPr="0073055D">
        <w:t>).</w:t>
      </w:r>
      <w:r>
        <w:br/>
      </w:r>
      <w:r w:rsidRPr="0073055D">
        <w:rPr>
          <w:b/>
        </w:rPr>
        <w:t>Document for:</w:t>
      </w:r>
      <w:r w:rsidRPr="0073055D">
        <w:t xml:space="preserve"> </w:t>
      </w:r>
      <w:r>
        <w:t>Information.</w:t>
      </w:r>
      <w:r>
        <w:br/>
      </w:r>
      <w:r w:rsidRPr="0073055D">
        <w:rPr>
          <w:b/>
        </w:rPr>
        <w:t>Abstract:</w:t>
      </w:r>
      <w:r w:rsidRPr="0073055D">
        <w:t xml:space="preserve"> </w:t>
      </w:r>
      <w:r>
        <w:t>Dear Madame/ Sir, The Global UTM Association (GUTMA) is a non-profit consortium of worldwide Unmanned Aircraft Systems Traffic Management (UTM) stakeholders. Its purpose is to foster the safe, secure and efficient integration of drones in national airspace systems. Its mission is to support and accelerate the transparent implementation of globally interoperable UTM systems. Since its establishment in 2016, the association has grown over 70 members, representing 28 countries worldwide, and continued its ambitious journey towards worldwide recognition. Now, GUTMA is seen as the ideal vehicle to drive the integration of drones into the national airspace systems and enable the unmanned aviation sector from technical aspect with interoperability and competitive market access in mind. As UTM systems and services are taking shape in pilot programs and demonstrations around the globe, various new actors apply to join the emerging industry. The diversity can be tackled in the current composition of GUTMA community: civil aviation authorities and air navigation service providers share their views with telecommunication companies, UAS manufacturers, drone operators and UTM service providers to identify the new solutions, roles and responsibilities in the UTM ecosystem. https://gutma.org/blog/2019/06/22/2019-gutma-general-assembly-new-board-of-directors/ It has come to the attention of GUTMA that 3GPP will prioritize SA WG2 Work Items in the SA Plenary Sept 17-20, 2019. One of the work items among the set to be prioritized for SA WG2 is FS_ID_UAS_SA WG2 (UID = 820011), 'Study on supporting Unmanned Aerial Systems Connectivity, Identification, and Tracking.' We can report that there has been a marked increase in interest from our aviation membership in exploring 3GPP networks usage for aviation. GUTMA members are already using 3GPP networks 2 for their operations including inspections and package delivery. GUTMA's Connected Skies conference was dedicated to this topic, drew many participants from both aviation and telecommunication, and clearly concluded on the need and opportunity of enabling UAS support via 3GPP networks. https://gutma.org/portland-2019/ https://dronebusiness.center/2019-connected-skies-issue-dronin-on</w:t>
      </w:r>
      <w:r>
        <w:noBreakHyphen/>
        <w:t xml:space="preserve">06-26-19-32881/ GUTMA is looking broadly across the UAS ecosystem as members also use other forms of communication including satellite, wifi and unlicensed spectrum. Each of these has unique characteristics. It is recognized by our membership that the deployment base, ecosystem, and performance of 3GPP systems merit strong consideration for roles in aviation. GUTMA also supports several standards bodies in their development of performance-based standards for UAS and UTM services. GUTMA's Board of Directors formed a working group dedicated to this UAS support via 3GPP networks to contribute an aviation point of view to assist the 3GPP work with a focus on unmanned aviation. This working group's role will include contributing an aviation perspective on UAS operations using 3GPP networks, highlighting existing uses of 3GPP networks, and harmonization across aviation and 3GPP as needed. In fact, an informal version of this working group has been meeting regularly since late July of this year. We understand and are sensitive to the issue that 3GPP cannot possibly customize deeply for every vertical application. In fact, to do so, would defeat the primary interest that unmanned aviation has in 4G/5G, which is to join a healthy standard and cost-effective ecosystem. However, we believe that increased synchronization and communication between unmanned aviation and 3GPP can help both communities address this matter efficiently. </w:t>
      </w:r>
      <w:r w:rsidR="0059377E">
        <w:br/>
      </w:r>
      <w:r>
        <w:t xml:space="preserve">Our understanding is that if FS_ID_UAS_SA WG2 is not prioritized, there will be no schedule for 3GPP discussion of such items, and no place to make 3GPP contributions, for at least a year. This would likely negatively impact the opportunity for 3GPP networks to serve this application. It would be more difficult to engage with 3GPP on regulatory topics as the architecture matures and as regulation is developed. </w:t>
      </w:r>
      <w:r w:rsidR="0059377E">
        <w:br/>
      </w:r>
      <w:r>
        <w:t>Regulations are already being formed such as Part 107 and LAANC in the US, or Delegated Act 2019/945 in the EU. Therefore, we urge 3GPP members to support prioritizing of FS_ID_UAS_SA WG2 in Release 17.</w:t>
      </w:r>
    </w:p>
    <w:p w14:paraId="6C057860" w14:textId="77777777" w:rsidR="00AE1380" w:rsidRPr="00DA12F6" w:rsidRDefault="00AE1380" w:rsidP="00AE1380">
      <w:pPr>
        <w:keepNext/>
        <w:rPr>
          <w:rFonts w:cs="Arial"/>
          <w:b/>
        </w:rPr>
      </w:pPr>
      <w:r w:rsidRPr="00DA12F6">
        <w:rPr>
          <w:rFonts w:cs="Arial"/>
          <w:b/>
        </w:rPr>
        <w:t>Discussion and conclusion:</w:t>
      </w:r>
    </w:p>
    <w:p w14:paraId="28E7E6D9" w14:textId="77777777" w:rsidR="007A62A9" w:rsidRPr="00DA12F6" w:rsidRDefault="00AE1380" w:rsidP="007A62A9">
      <w:r>
        <w:t xml:space="preserve">Postponed </w:t>
      </w:r>
      <w:r w:rsidR="00661F41">
        <w:rPr>
          <w:color w:val="0000FF"/>
        </w:rPr>
        <w:t>TD SP</w:t>
      </w:r>
      <w:r w:rsidR="00661F41">
        <w:rPr>
          <w:color w:val="0000FF"/>
        </w:rPr>
        <w:noBreakHyphen/>
        <w:t>190859</w:t>
      </w:r>
      <w:r>
        <w:t xml:space="preserve"> from TSG SA#85. </w:t>
      </w:r>
      <w:r w:rsidR="0059377E">
        <w:t xml:space="preserve">This LS was reviewed and </w:t>
      </w:r>
      <w:r w:rsidR="0059377E">
        <w:rPr>
          <w:color w:val="0000FF"/>
        </w:rPr>
        <w:t>noted</w:t>
      </w:r>
      <w:r w:rsidR="0059377E">
        <w:t>.</w:t>
      </w:r>
    </w:p>
    <w:p w14:paraId="638FE2EE" w14:textId="77777777" w:rsidR="00AE1380" w:rsidRDefault="00AE1380" w:rsidP="00AE1380">
      <w:pPr>
        <w:pStyle w:val="NormTop"/>
      </w:pPr>
      <w:bookmarkStart w:id="13" w:name="_Hlk27057232"/>
      <w:r>
        <w:rPr>
          <w:color w:val="0000FF"/>
        </w:rPr>
        <w:lastRenderedPageBreak/>
        <w:t>TD SP</w:t>
      </w:r>
      <w:r>
        <w:rPr>
          <w:color w:val="0000FF"/>
        </w:rPr>
        <w:noBreakHyphen/>
        <w:t>190977</w:t>
      </w:r>
      <w:r w:rsidRPr="0073055D">
        <w:t xml:space="preserve"> </w:t>
      </w:r>
      <w:r>
        <w:t>LS from SA WG5: LS on the translation of GSMA GST/NEST. (SA</w:t>
      </w:r>
      <w:r w:rsidR="00661F41">
        <w:t> WG5</w:t>
      </w:r>
      <w:r>
        <w:t>)</w:t>
      </w:r>
      <w:r>
        <w:br/>
      </w:r>
      <w:r w:rsidRPr="0073055D">
        <w:rPr>
          <w:b/>
        </w:rPr>
        <w:t>Document for:</w:t>
      </w:r>
      <w:r w:rsidRPr="0073055D">
        <w:t xml:space="preserve"> </w:t>
      </w:r>
      <w:r>
        <w:t>Action.</w:t>
      </w:r>
      <w:r>
        <w:br/>
      </w:r>
      <w:r w:rsidRPr="0073055D">
        <w:rPr>
          <w:b/>
        </w:rPr>
        <w:t>Abstract:</w:t>
      </w:r>
      <w:r w:rsidRPr="0073055D">
        <w:t xml:space="preserve"> </w:t>
      </w:r>
      <w:r>
        <w:t>SA WG5 is currently working in close collaboration with GSMA on the translation of the GST/NEST attributes received by the Network Operator from a Vertical Customer into a formal set of service requirements captured as a ServiceProfile (defined in the 5G NRM TS 28.541). The service requirements captured in the ServiceProfile are further translated/mapped by the 3GPP Management System into concrete requirements for the 3GPP Network Functions (in NG-RAN and 5GC, e.g. AMF) and non-3GPP Network Functions (e.g. TN) captured in the SliceProfile associated with instances of NetworkSliceSubnet. This work is performed in the work item 'Management Aspects of 5G Service-Level Agreement' (MA5SLA). It was brought to our attention that SA WG2 is also working on the GSMA GST/NEST attributes in the work item 'Feasibility Study on Enhancement of Network Slicing Phase 2' (FS_eNS_Ph2). As the interactions between the Network Operator and its Vertical Customers happen at the BSS layer, we would like to understand how the values of GST/NEST attributes (without translation into configuration attributes by the 3GPP Management System) become available to the 5GC Network Functions and whether SA WG2 is planning to standardize a new control plane interface for the BSS domain.</w:t>
      </w:r>
      <w:r w:rsidR="00661F41">
        <w:br/>
      </w:r>
      <w:r w:rsidR="00661F41" w:rsidRPr="00661F41">
        <w:rPr>
          <w:b/>
          <w:bCs/>
        </w:rPr>
        <w:t>Action:</w:t>
      </w:r>
      <w:r>
        <w:t xml:space="preserve"> Please confirm whether there are plans for standardization of new control plane interfaces for the BSS domain in SA WG2 working group. Any guidance for potential collaboration between SA WG2 and SA WG5 working groups (in the context of external collaboration with GSMA) is very much appreciated.</w:t>
      </w:r>
    </w:p>
    <w:p w14:paraId="2201A4F9" w14:textId="77777777" w:rsidR="00AE1380" w:rsidRPr="00DA12F6" w:rsidRDefault="00AE1380" w:rsidP="00AE1380">
      <w:pPr>
        <w:keepNext/>
        <w:rPr>
          <w:rFonts w:cs="Arial"/>
          <w:b/>
        </w:rPr>
      </w:pPr>
      <w:r w:rsidRPr="00DA12F6">
        <w:rPr>
          <w:rFonts w:cs="Arial"/>
          <w:b/>
        </w:rPr>
        <w:t>Discussion and conclusion:</w:t>
      </w:r>
    </w:p>
    <w:p w14:paraId="34229623" w14:textId="77777777" w:rsidR="007A62A9" w:rsidRDefault="008F7C3F" w:rsidP="007A62A9">
      <w:r>
        <w:t xml:space="preserve">Response drafted in </w:t>
      </w:r>
      <w:r>
        <w:rPr>
          <w:color w:val="0000FF"/>
        </w:rPr>
        <w:t>TD SP</w:t>
      </w:r>
      <w:r>
        <w:rPr>
          <w:color w:val="0000FF"/>
        </w:rPr>
        <w:noBreakHyphen/>
        <w:t>191302</w:t>
      </w:r>
      <w:r>
        <w:t xml:space="preserve">. </w:t>
      </w:r>
      <w:r w:rsidR="0059377E">
        <w:t xml:space="preserve">The reply LSs from other groups in </w:t>
      </w:r>
      <w:r w:rsidR="0059377E">
        <w:rPr>
          <w:color w:val="0000FF"/>
          <w:lang w:val="en-US" w:eastAsia="en-US"/>
        </w:rPr>
        <w:t>TD SP</w:t>
      </w:r>
      <w:r w:rsidR="0059377E">
        <w:rPr>
          <w:color w:val="0000FF"/>
          <w:lang w:val="en-US" w:eastAsia="en-US"/>
        </w:rPr>
        <w:noBreakHyphen/>
        <w:t>191049</w:t>
      </w:r>
      <w:r w:rsidR="0059377E">
        <w:t xml:space="preserve"> and </w:t>
      </w:r>
      <w:r w:rsidR="0059377E">
        <w:rPr>
          <w:color w:val="0000FF"/>
          <w:lang w:val="en-US" w:eastAsia="en-US"/>
        </w:rPr>
        <w:t>TD SP</w:t>
      </w:r>
      <w:r w:rsidR="0059377E">
        <w:rPr>
          <w:color w:val="0000FF"/>
          <w:lang w:val="en-US" w:eastAsia="en-US"/>
        </w:rPr>
        <w:noBreakHyphen/>
        <w:t>190981</w:t>
      </w:r>
      <w:r w:rsidR="0059377E" w:rsidRPr="00637C48">
        <w:t xml:space="preserve"> </w:t>
      </w:r>
      <w:r w:rsidR="0059377E">
        <w:t>were reviewed.</w:t>
      </w:r>
      <w:r w:rsidR="0059377E" w:rsidRPr="00637C48">
        <w:t xml:space="preserve"> </w:t>
      </w:r>
      <w:r w:rsidR="0059377E">
        <w:t xml:space="preserve">Nokia commented that there was an erroneous perception that SA WG2 had taken over work in SA WG5 responsibility. AT&amp;T commented that there is an issue on the responsibility for some control plane interface work. The SA WG2 Chairman commented that this should have been left for resolution between SA WG2 and SA WG5 rather than raised to TSG SA. Telecom Italia commented that this is an important area where closer cooperation is needed between SA WG2 and SA WG5 and asked whether better coordination can be achieved between the groups. TSG SA were satisfied with the response from SA WG2 on this issue. This LS was then </w:t>
      </w:r>
      <w:r w:rsidR="0059377E">
        <w:rPr>
          <w:color w:val="0000FF"/>
        </w:rPr>
        <w:t>noted</w:t>
      </w:r>
      <w:r w:rsidR="0059377E">
        <w:t>.</w:t>
      </w:r>
    </w:p>
    <w:p w14:paraId="2DE6809A" w14:textId="77777777" w:rsidR="004715C4" w:rsidRPr="004715C4" w:rsidRDefault="004715C4" w:rsidP="007A62A9">
      <w:pPr>
        <w:rPr>
          <w:b/>
          <w:bCs/>
        </w:rPr>
      </w:pPr>
      <w:r w:rsidRPr="004715C4">
        <w:rPr>
          <w:b/>
          <w:bCs/>
        </w:rPr>
        <w:t>The TSG SA chairman suggested SA WG2 and SA WG5 work closely with each other, and recommend SA WG2 and SA WG5 leadership to consider to find a better way for coordination.</w:t>
      </w:r>
    </w:p>
    <w:bookmarkEnd w:id="13"/>
    <w:p w14:paraId="7EE05D26" w14:textId="77777777" w:rsidR="0059377E" w:rsidRDefault="0059377E" w:rsidP="0059377E">
      <w:pPr>
        <w:pStyle w:val="NormTop"/>
      </w:pPr>
      <w:r>
        <w:rPr>
          <w:color w:val="0000FF"/>
        </w:rPr>
        <w:t>TD SP</w:t>
      </w:r>
      <w:r>
        <w:rPr>
          <w:color w:val="0000FF"/>
        </w:rPr>
        <w:noBreakHyphen/>
        <w:t>191049</w:t>
      </w:r>
      <w:r w:rsidRPr="0073055D">
        <w:t xml:space="preserve"> </w:t>
      </w:r>
      <w:r>
        <w:t>LS from SA WG2: Reply LS on the translation of GSMA GST/NEST. (SA WG2)</w:t>
      </w:r>
      <w:r>
        <w:br/>
      </w:r>
      <w:r w:rsidRPr="0073055D">
        <w:rPr>
          <w:b/>
        </w:rPr>
        <w:t>Document for:</w:t>
      </w:r>
      <w:r w:rsidRPr="0073055D">
        <w:t xml:space="preserve"> </w:t>
      </w:r>
      <w:r>
        <w:t>Action.</w:t>
      </w:r>
      <w:r>
        <w:br/>
      </w:r>
      <w:r w:rsidRPr="0073055D">
        <w:rPr>
          <w:b/>
        </w:rPr>
        <w:t>Abstract:</w:t>
      </w:r>
      <w:r w:rsidRPr="0073055D">
        <w:t xml:space="preserve"> </w:t>
      </w:r>
      <w:r>
        <w:t>SA WG2 thanks SA WG5 for the LS on the translation of GSMA GST/NEST. In the LS, SA WG5 clarifies the scope of the SA WG5 work and the relation with the GSMA GST/NEST, and that what the 3GPP Management System provides to the 5G NFs is not necessarily the same parameters and values as the GSMA developed attributes and values. SA WG2 confirms the SA WG5 understanding. SA WG5 further asked SA whether 'SA WG2 is planning to standardize a new control plane interface for the BSS domain'. SA WG2 has no plan to develop such CP interface.</w:t>
      </w:r>
      <w:r>
        <w:br/>
      </w:r>
      <w:r w:rsidRPr="00661F41">
        <w:rPr>
          <w:b/>
          <w:bCs/>
        </w:rPr>
        <w:t>Action:</w:t>
      </w:r>
      <w:r>
        <w:t xml:space="preserve"> SA WG2 kindly asks TSG SA, and SA WG5 to take note of the above.</w:t>
      </w:r>
    </w:p>
    <w:p w14:paraId="00626668" w14:textId="77777777" w:rsidR="0059377E" w:rsidRPr="00DA12F6" w:rsidRDefault="0059377E" w:rsidP="0059377E">
      <w:pPr>
        <w:keepNext/>
        <w:rPr>
          <w:rFonts w:cs="Arial"/>
          <w:b/>
        </w:rPr>
      </w:pPr>
      <w:r w:rsidRPr="00DA12F6">
        <w:rPr>
          <w:rFonts w:cs="Arial"/>
          <w:b/>
        </w:rPr>
        <w:t>Discussion and conclusion:</w:t>
      </w:r>
    </w:p>
    <w:p w14:paraId="59FF50F6" w14:textId="77777777" w:rsidR="0059377E" w:rsidRPr="0059377E" w:rsidRDefault="0059377E" w:rsidP="0059377E">
      <w:r>
        <w:t xml:space="preserve">This LS was reviewed and </w:t>
      </w:r>
      <w:r>
        <w:rPr>
          <w:color w:val="0000FF"/>
        </w:rPr>
        <w:t>noted</w:t>
      </w:r>
      <w:r>
        <w:t>.</w:t>
      </w:r>
    </w:p>
    <w:p w14:paraId="32D1DB84" w14:textId="77777777" w:rsidR="0059377E" w:rsidRDefault="0059377E" w:rsidP="0059377E">
      <w:pPr>
        <w:pStyle w:val="NormTop"/>
      </w:pPr>
      <w:r>
        <w:rPr>
          <w:color w:val="0000FF"/>
        </w:rPr>
        <w:t>TD SP</w:t>
      </w:r>
      <w:r>
        <w:rPr>
          <w:color w:val="0000FF"/>
        </w:rPr>
        <w:noBreakHyphen/>
        <w:t>190981</w:t>
      </w:r>
      <w:r w:rsidRPr="0073055D">
        <w:t xml:space="preserve"> </w:t>
      </w:r>
      <w:r>
        <w:t>LS from SA WG5: LS on analysis of GSMA GST attributes. (SA WG5)</w:t>
      </w:r>
      <w:r>
        <w:br/>
      </w:r>
      <w:r w:rsidRPr="0073055D">
        <w:rPr>
          <w:b/>
        </w:rPr>
        <w:t>Document for:</w:t>
      </w:r>
      <w:r w:rsidRPr="0073055D">
        <w:t xml:space="preserve"> </w:t>
      </w:r>
      <w:r>
        <w:t>Information.</w:t>
      </w:r>
      <w:r>
        <w:br/>
      </w:r>
      <w:r w:rsidRPr="0073055D">
        <w:rPr>
          <w:b/>
        </w:rPr>
        <w:t>Abstract:</w:t>
      </w:r>
      <w:r w:rsidRPr="0073055D">
        <w:t xml:space="preserve"> </w:t>
      </w:r>
      <w:r>
        <w:t>There is an ongoing 3GPP Rel</w:t>
      </w:r>
      <w:r>
        <w:noBreakHyphen/>
        <w:t>16 WID which is related to management support for network slicing: - Management Aspects of 5G Service-Level Agreement (</w:t>
      </w:r>
      <w:r>
        <w:rPr>
          <w:color w:val="0000FF"/>
        </w:rPr>
        <w:t>TD SP</w:t>
      </w:r>
      <w:r>
        <w:rPr>
          <w:color w:val="0000FF"/>
        </w:rPr>
        <w:noBreakHyphen/>
        <w:t>190789</w:t>
      </w:r>
      <w:r>
        <w:t>) SA WG5 thinks that SLA requirements can be fulfilled from management aspect and system aspect in a coordinated way. SA WG5 has started analysing the attributes from GSMA PRD NG.116 v1.0 and has approved S5-197621 in which the 3GPP network slicing ServiceProfile NRM is updated to implement some GST SLA attributes. SA WG5 is working on the translation from GST attributes to 3GPP ServiceProfile NRM and the translation from 3GPP ServiceProfile NRM to 3GPP SliceProfile NRM, and will provide the configurable attributes to 3GPP 5GC domain (e.g. AMF, SMF, UPF etc.) and NG-RAN domain (e.g. NG-RAN node) based on 3GPP SliceProfile NRM, and will provide TN requirements to non-3GPP TN domain management systems, see below figure.</w:t>
      </w:r>
    </w:p>
    <w:p w14:paraId="37DF1944" w14:textId="77777777" w:rsidR="0059377E" w:rsidRPr="00DA12F6" w:rsidRDefault="0059377E" w:rsidP="0059377E">
      <w:pPr>
        <w:keepNext/>
        <w:rPr>
          <w:rFonts w:cs="Arial"/>
          <w:b/>
        </w:rPr>
      </w:pPr>
      <w:r w:rsidRPr="00DA12F6">
        <w:rPr>
          <w:rFonts w:cs="Arial"/>
          <w:b/>
        </w:rPr>
        <w:t>Discussion and conclusion:</w:t>
      </w:r>
    </w:p>
    <w:p w14:paraId="04D91608" w14:textId="77777777" w:rsidR="0059377E" w:rsidRPr="0059377E" w:rsidRDefault="0059377E" w:rsidP="0059377E">
      <w:r>
        <w:t xml:space="preserve">Huawei suggested that a response LS to confirm the cooperation approach would be useful. Nokia did not see the need for a response from TSG SA as this LS was for information. Huawei clarified that SA WG5 have asked for this in their LS in </w:t>
      </w:r>
      <w:r>
        <w:rPr>
          <w:color w:val="0000FF"/>
          <w:lang w:val="en-US" w:eastAsia="en-US"/>
        </w:rPr>
        <w:t>TD SP</w:t>
      </w:r>
      <w:r>
        <w:rPr>
          <w:color w:val="0000FF"/>
          <w:lang w:val="en-US" w:eastAsia="en-US"/>
        </w:rPr>
        <w:noBreakHyphen/>
        <w:t>190977</w:t>
      </w:r>
      <w:r>
        <w:t>.</w:t>
      </w:r>
      <w:r w:rsidRPr="00637C48">
        <w:t xml:space="preserve"> </w:t>
      </w:r>
      <w:r>
        <w:t xml:space="preserve">This LS was then </w:t>
      </w:r>
      <w:r>
        <w:rPr>
          <w:color w:val="0000FF"/>
        </w:rPr>
        <w:t>noted</w:t>
      </w:r>
      <w:r>
        <w:t>.</w:t>
      </w:r>
    </w:p>
    <w:p w14:paraId="172ED998" w14:textId="77777777" w:rsidR="008F7C3F" w:rsidRDefault="008F7C3F" w:rsidP="008F7C3F">
      <w:pPr>
        <w:pStyle w:val="NormTop"/>
      </w:pPr>
      <w:r>
        <w:rPr>
          <w:color w:val="0000FF"/>
        </w:rPr>
        <w:lastRenderedPageBreak/>
        <w:t>TD SP</w:t>
      </w:r>
      <w:r>
        <w:rPr>
          <w:color w:val="0000FF"/>
        </w:rPr>
        <w:noBreakHyphen/>
        <w:t>191302</w:t>
      </w:r>
      <w:r>
        <w:t xml:space="preserve"> [DRAFT] Reply LS on the translation of GSMA GST/NEST'. (Source: Huawei)</w:t>
      </w:r>
      <w:r>
        <w:br/>
      </w:r>
      <w:r w:rsidRPr="0073055D">
        <w:rPr>
          <w:b/>
        </w:rPr>
        <w:t>Document for:</w:t>
      </w:r>
      <w:r w:rsidRPr="0073055D">
        <w:t xml:space="preserve"> </w:t>
      </w:r>
      <w:r>
        <w:t>Approval.</w:t>
      </w:r>
      <w:r>
        <w:br/>
      </w:r>
      <w:r w:rsidRPr="0073055D">
        <w:rPr>
          <w:b/>
        </w:rPr>
        <w:t>Abstract:</w:t>
      </w:r>
      <w:r w:rsidRPr="0073055D">
        <w:t xml:space="preserve"> </w:t>
      </w:r>
      <w:r>
        <w:t>To: SA WG5. CC: SA WG2.</w:t>
      </w:r>
    </w:p>
    <w:p w14:paraId="7B5E67E5" w14:textId="77777777" w:rsidR="008F7C3F" w:rsidRPr="00DA12F6" w:rsidRDefault="008F7C3F" w:rsidP="008F7C3F">
      <w:pPr>
        <w:keepNext/>
        <w:rPr>
          <w:rFonts w:cs="Arial"/>
          <w:b/>
        </w:rPr>
      </w:pPr>
      <w:r w:rsidRPr="00DA12F6">
        <w:rPr>
          <w:rFonts w:cs="Arial"/>
          <w:b/>
        </w:rPr>
        <w:t>Discussion and conclusion:</w:t>
      </w:r>
    </w:p>
    <w:p w14:paraId="6FC4A790" w14:textId="77777777" w:rsidR="008F7C3F" w:rsidRPr="00DA12F6" w:rsidRDefault="008F7C3F" w:rsidP="008F7C3F">
      <w:r>
        <w:t xml:space="preserve">Response to </w:t>
      </w:r>
      <w:r>
        <w:rPr>
          <w:color w:val="0000FF"/>
        </w:rPr>
        <w:t>TD SP</w:t>
      </w:r>
      <w:r>
        <w:rPr>
          <w:color w:val="0000FF"/>
        </w:rPr>
        <w:noBreakHyphen/>
        <w:t>190977</w:t>
      </w:r>
      <w:r>
        <w:t>.</w:t>
      </w:r>
      <w:r w:rsidR="0059377E">
        <w:t xml:space="preserve"> This was </w:t>
      </w:r>
      <w:r w:rsidR="0059377E" w:rsidRPr="0059377E">
        <w:rPr>
          <w:color w:val="FF0000"/>
        </w:rPr>
        <w:t>withdrawn</w:t>
      </w:r>
      <w:r w:rsidR="0059377E">
        <w:t>.</w:t>
      </w:r>
    </w:p>
    <w:p w14:paraId="665D2464" w14:textId="77777777" w:rsidR="00AE1380" w:rsidRDefault="00AE1380" w:rsidP="00AE1380">
      <w:pPr>
        <w:pStyle w:val="NormTop"/>
      </w:pPr>
      <w:r>
        <w:rPr>
          <w:color w:val="0000FF"/>
        </w:rPr>
        <w:t>TD SP</w:t>
      </w:r>
      <w:r>
        <w:rPr>
          <w:color w:val="0000FF"/>
        </w:rPr>
        <w:noBreakHyphen/>
        <w:t>190982</w:t>
      </w:r>
      <w:r w:rsidRPr="0073055D">
        <w:t xml:space="preserve"> </w:t>
      </w:r>
      <w:r>
        <w:t>LS from SA WG6: LS on further aspects of Mission Critical Services over 5MBS. (SA</w:t>
      </w:r>
      <w:r w:rsidR="00661F41">
        <w:t> WG6</w:t>
      </w:r>
      <w:r>
        <w:t>)</w:t>
      </w:r>
      <w:r>
        <w:br/>
      </w:r>
      <w:r w:rsidRPr="0073055D">
        <w:rPr>
          <w:b/>
        </w:rPr>
        <w:t>Document for:</w:t>
      </w:r>
      <w:r w:rsidRPr="0073055D">
        <w:t xml:space="preserve"> </w:t>
      </w:r>
      <w:r>
        <w:t>Action.</w:t>
      </w:r>
      <w:r>
        <w:br/>
      </w:r>
      <w:r w:rsidRPr="0073055D">
        <w:rPr>
          <w:b/>
        </w:rPr>
        <w:t>Abstract:</w:t>
      </w:r>
      <w:r w:rsidRPr="0073055D">
        <w:t xml:space="preserve"> </w:t>
      </w:r>
      <w:r>
        <w:t xml:space="preserve">Under the </w:t>
      </w:r>
      <w:r w:rsidR="00661F41">
        <w:t>Rel</w:t>
      </w:r>
      <w:r w:rsidR="00661F41">
        <w:noBreakHyphen/>
      </w:r>
      <w:r>
        <w:t xml:space="preserve">17 'Study on Mission Critical services over 5G multicast-broadcast system' (FS_MC5MBS), SA WG6 is continuing studying impacts of existing and potentially new Mission Critical Services on the 5G system. Results of the study are being documented in TR 23.774. Our work is ongoing and includes looking into technical areas that have shortcomings. As a follow up to a previous LS (S6-192003) and in order to assist RAN and SA working groups in their </w:t>
      </w:r>
      <w:r w:rsidR="00661F41">
        <w:t>Rel</w:t>
      </w:r>
      <w:r w:rsidR="00661F41">
        <w:noBreakHyphen/>
      </w:r>
      <w:r>
        <w:t xml:space="preserve">17 planning efforts, SA WG6 is considering potential solutions and design goals of particular significance to public safety systems. Through TR 23.774, SA WG6 would like to bring some aspects currently under investigation to your attention and urge you to consider the following aspects in your </w:t>
      </w:r>
      <w:r w:rsidR="00661F41">
        <w:t>Rel</w:t>
      </w:r>
      <w:r w:rsidR="00661F41">
        <w:noBreakHyphen/>
      </w:r>
      <w:r>
        <w:t xml:space="preserve">17 studies impacting public safety: </w:t>
      </w:r>
      <w:r w:rsidR="0059377E">
        <w:br/>
      </w:r>
      <w:r>
        <w:t xml:space="preserve">1. To allow application-aware mitigations and optimizations, the 5G system would provide a capability for application servers to be notified by the Core Network of certain events and conditions detected by RAN or Core Network. Examples of such events may include pre-emption of bearers/sessions and/or UEs, significant changes in congestion levels, dropping of packets due to lack of transmission bandwidth, mobility events, significant RF impairments. </w:t>
      </w:r>
      <w:r w:rsidR="0059377E">
        <w:br/>
      </w:r>
      <w:r>
        <w:t xml:space="preserve">2. The 5G system would provide an operating mode enabling the start of group calls directly on multicast bearers/sessions in the downlink and keeping uplink resources allocated only to UEs currently holding the floor for transmission. This ability would rely on RAN and Core Network quickly allocating, releasing and reusing resources during a call, consistent with meeting the public safety KPIs for group calls. </w:t>
      </w:r>
      <w:r w:rsidR="0059377E">
        <w:br/>
      </w:r>
      <w:r>
        <w:t>3. The 5G system would support multicast service to a large number of UEs in a cell, which may exceed the normal admission control limits for the cell. An example of approach under SA WG6's consideration is using intra-cell service continuity on multicast bearers from connected mode to other mode(s) of operation (e.g. idle). The UE, RAN and Core Network would be capable of quickly and temporarily reconnecting the UE, triggered by user request or inter-cell mobility.</w:t>
      </w:r>
      <w:r w:rsidR="00661F41">
        <w:br/>
      </w:r>
      <w:r w:rsidR="00661F41" w:rsidRPr="00661F41">
        <w:rPr>
          <w:b/>
          <w:bCs/>
        </w:rPr>
        <w:t>Action:</w:t>
      </w:r>
      <w:r>
        <w:t xml:space="preserve"> SA WG6 kindly encourages all involved groups to select solutions that would enable the functionality envisioned by SA WG6.</w:t>
      </w:r>
    </w:p>
    <w:p w14:paraId="1E49EB85" w14:textId="77777777" w:rsidR="00AE1380" w:rsidRPr="00DA12F6" w:rsidRDefault="00AE1380" w:rsidP="00AE1380">
      <w:pPr>
        <w:keepNext/>
        <w:rPr>
          <w:rFonts w:cs="Arial"/>
          <w:b/>
        </w:rPr>
      </w:pPr>
      <w:r w:rsidRPr="00DA12F6">
        <w:rPr>
          <w:rFonts w:cs="Arial"/>
          <w:b/>
        </w:rPr>
        <w:t>Discussion and conclusion:</w:t>
      </w:r>
    </w:p>
    <w:p w14:paraId="14DD02F8" w14:textId="77777777" w:rsidR="007A62A9" w:rsidRPr="0059377E" w:rsidRDefault="0059377E" w:rsidP="007A62A9">
      <w:r>
        <w:t>The TSG SA Chairman commented that TSG SA should not challenge TSG RAN decisions based on the SA WG2 Rel</w:t>
      </w:r>
      <w:r>
        <w:noBreakHyphen/>
        <w:t xml:space="preserve">17 content. SA WG6 dependencies to RAN work items should be analysed and any issues raised to TSG level if they cannot be resolved between the WGs. This LS was then </w:t>
      </w:r>
      <w:r>
        <w:rPr>
          <w:color w:val="0000FF"/>
        </w:rPr>
        <w:t>noted</w:t>
      </w:r>
      <w:r>
        <w:t>.</w:t>
      </w:r>
    </w:p>
    <w:p w14:paraId="7DC799AA" w14:textId="77777777" w:rsidR="0059377E" w:rsidRDefault="0059377E" w:rsidP="0059377E">
      <w:pPr>
        <w:pStyle w:val="NormTop"/>
      </w:pPr>
      <w:r>
        <w:rPr>
          <w:color w:val="0000FF"/>
        </w:rPr>
        <w:t>TD SP</w:t>
      </w:r>
      <w:r>
        <w:rPr>
          <w:color w:val="0000FF"/>
        </w:rPr>
        <w:noBreakHyphen/>
        <w:t>191051</w:t>
      </w:r>
      <w:r w:rsidRPr="0073055D">
        <w:t xml:space="preserve"> </w:t>
      </w:r>
      <w:r>
        <w:t>LS from SA WG2: LS on analytics support for energy saving. (SA WG2)</w:t>
      </w:r>
      <w:r>
        <w:br/>
      </w:r>
      <w:r w:rsidRPr="0073055D">
        <w:rPr>
          <w:b/>
        </w:rPr>
        <w:t>Document for:</w:t>
      </w:r>
      <w:r w:rsidRPr="0073055D">
        <w:t xml:space="preserve"> </w:t>
      </w:r>
      <w:r>
        <w:t>Action.</w:t>
      </w:r>
      <w:r>
        <w:br/>
      </w:r>
      <w:r w:rsidRPr="0073055D">
        <w:rPr>
          <w:b/>
        </w:rPr>
        <w:t>Abstract:</w:t>
      </w:r>
      <w:r w:rsidRPr="0073055D">
        <w:t xml:space="preserve"> </w:t>
      </w:r>
      <w:r>
        <w:t>SA WG2 would like to provide the following use case for SA consideration. This use case has been discussed in SA WG2 in the context of FS_eNA_Ph2 (Study on Enablers for Network Automation for 5G - phase 2) under the following SID</w:t>
      </w:r>
      <w:r w:rsidRPr="0094124B">
        <w:t xml:space="preserve"> Objective: -</w:t>
      </w:r>
      <w:r>
        <w:t xml:space="preserve"> 'NWDAF-Assisted Wireless network energy saving': NWDAF only provides energy-saving related data analytics to OAM (based on requirements from SA WG5) and SA WG5/RAN WG3 make the decision to perform energy-saving related action. e.g. turn-off load threshold, turn-off time window, etc. </w:t>
      </w:r>
      <w:r>
        <w:br/>
        <w:t xml:space="preserve">{. . .} </w:t>
      </w:r>
      <w:r>
        <w:br/>
        <w:t xml:space="preserve">Q1: Could SA determine if there are any requirement on NWDAF providing analytics related to energy saving that needs to be investigated in SA WG2? </w:t>
      </w:r>
      <w:r>
        <w:br/>
        <w:t>Q2: Could SA inform if there are any new requirements to be investigated in Rel</w:t>
      </w:r>
      <w:r>
        <w:noBreakHyphen/>
        <w:t xml:space="preserve">17 and not covered in TR 21.866 (Study on Energy Efficiency Aspects of 3GPP Standards)? </w:t>
      </w:r>
      <w:r>
        <w:br/>
        <w:t>Q3: If the answer to Q2 is yes, SA WG2 would like to ask TSG SA if SA WG2 is the appropriate working group to study the above use case?</w:t>
      </w:r>
      <w:r>
        <w:br/>
      </w:r>
      <w:r w:rsidRPr="00661F41">
        <w:rPr>
          <w:b/>
          <w:bCs/>
        </w:rPr>
        <w:t>Action:</w:t>
      </w:r>
      <w:r>
        <w:t xml:space="preserve"> SA WG2 kindly asks TSG SA to analyse the use case above and provide answer to the questions above.</w:t>
      </w:r>
    </w:p>
    <w:p w14:paraId="6D5F0A16" w14:textId="77777777" w:rsidR="0059377E" w:rsidRPr="00DA12F6" w:rsidRDefault="0059377E" w:rsidP="0059377E">
      <w:pPr>
        <w:keepNext/>
        <w:rPr>
          <w:rFonts w:cs="Arial"/>
          <w:b/>
        </w:rPr>
      </w:pPr>
      <w:r w:rsidRPr="00DA12F6">
        <w:rPr>
          <w:rFonts w:cs="Arial"/>
          <w:b/>
        </w:rPr>
        <w:t>Discussion and conclusion:</w:t>
      </w:r>
    </w:p>
    <w:p w14:paraId="7212ED98" w14:textId="77777777" w:rsidR="0059377E" w:rsidRPr="00DA12F6" w:rsidRDefault="0059377E" w:rsidP="0059377E">
      <w:r>
        <w:t xml:space="preserve">Responses drafted in </w:t>
      </w:r>
      <w:r>
        <w:rPr>
          <w:color w:val="0000FF"/>
        </w:rPr>
        <w:t>TD SP</w:t>
      </w:r>
      <w:r>
        <w:rPr>
          <w:color w:val="0000FF"/>
        </w:rPr>
        <w:noBreakHyphen/>
        <w:t>191224</w:t>
      </w:r>
      <w:r>
        <w:t xml:space="preserve"> and </w:t>
      </w:r>
      <w:r>
        <w:rPr>
          <w:color w:val="0000FF"/>
        </w:rPr>
        <w:t>TD SP</w:t>
      </w:r>
      <w:r>
        <w:rPr>
          <w:color w:val="0000FF"/>
        </w:rPr>
        <w:noBreakHyphen/>
        <w:t>191242</w:t>
      </w:r>
      <w:r>
        <w:t xml:space="preserve">. </w:t>
      </w:r>
      <w:r w:rsidR="005C7384">
        <w:t xml:space="preserve">Final response in </w:t>
      </w:r>
      <w:r w:rsidR="005C7384">
        <w:rPr>
          <w:color w:val="0000FF"/>
        </w:rPr>
        <w:t>TD SP</w:t>
      </w:r>
      <w:r w:rsidR="005C7384">
        <w:rPr>
          <w:color w:val="0000FF"/>
        </w:rPr>
        <w:noBreakHyphen/>
        <w:t>191378</w:t>
      </w:r>
      <w:r w:rsidR="005C7384">
        <w:t xml:space="preserve"> (Status: </w:t>
      </w:r>
      <w:r w:rsidR="005C7384" w:rsidRPr="005C7384">
        <w:rPr>
          <w:color w:val="FF0000"/>
        </w:rPr>
        <w:t>Replied to</w:t>
      </w:r>
      <w:r w:rsidR="005C7384">
        <w:t>).</w:t>
      </w:r>
    </w:p>
    <w:p w14:paraId="5B31C6F2" w14:textId="77777777" w:rsidR="0059377E" w:rsidRDefault="0059377E" w:rsidP="0059377E">
      <w:pPr>
        <w:pStyle w:val="NormTop"/>
      </w:pPr>
      <w:r>
        <w:rPr>
          <w:color w:val="0000FF"/>
        </w:rPr>
        <w:lastRenderedPageBreak/>
        <w:t>TD SP</w:t>
      </w:r>
      <w:r>
        <w:rPr>
          <w:color w:val="0000FF"/>
        </w:rPr>
        <w:noBreakHyphen/>
        <w:t>191240</w:t>
      </w:r>
      <w:r w:rsidRPr="0073055D">
        <w:t xml:space="preserve"> </w:t>
      </w:r>
      <w:r>
        <w:t>(DISCUSSION) Discussion on the network data analysis assisted energy saving. (Source: China Telecom Corporation Ltd).</w:t>
      </w:r>
      <w:r>
        <w:br/>
      </w:r>
      <w:r w:rsidRPr="0073055D">
        <w:rPr>
          <w:b/>
        </w:rPr>
        <w:t>Document for:</w:t>
      </w:r>
      <w:r w:rsidRPr="0073055D">
        <w:t xml:space="preserve"> </w:t>
      </w:r>
      <w:r>
        <w:t>Discussion.</w:t>
      </w:r>
      <w:r>
        <w:br/>
      </w:r>
      <w:r w:rsidRPr="0073055D">
        <w:rPr>
          <w:b/>
        </w:rPr>
        <w:t>Abstract:</w:t>
      </w:r>
      <w:r w:rsidRPr="0073055D">
        <w:t xml:space="preserve"> </w:t>
      </w:r>
      <w:r>
        <w:t xml:space="preserve">Discussion paper for response </w:t>
      </w:r>
      <w:r>
        <w:rPr>
          <w:color w:val="0000FF"/>
        </w:rPr>
        <w:t>TD SP</w:t>
      </w:r>
      <w:r>
        <w:rPr>
          <w:color w:val="0000FF"/>
        </w:rPr>
        <w:noBreakHyphen/>
        <w:t>191051</w:t>
      </w:r>
      <w:r>
        <w:t>.</w:t>
      </w:r>
    </w:p>
    <w:p w14:paraId="1FAA0CF4" w14:textId="77777777" w:rsidR="0059377E" w:rsidRPr="00DA12F6" w:rsidRDefault="0059377E" w:rsidP="0059377E">
      <w:pPr>
        <w:keepNext/>
        <w:rPr>
          <w:rFonts w:cs="Arial"/>
          <w:b/>
        </w:rPr>
      </w:pPr>
      <w:r w:rsidRPr="00DA12F6">
        <w:rPr>
          <w:rFonts w:cs="Arial"/>
          <w:b/>
        </w:rPr>
        <w:t>Discussion and conclusion:</w:t>
      </w:r>
    </w:p>
    <w:p w14:paraId="59BFBAB7" w14:textId="77777777" w:rsidR="0059377E" w:rsidRPr="00596CF7" w:rsidRDefault="00596CF7" w:rsidP="0059377E">
      <w:r>
        <w:t xml:space="preserve">Qualcomm commented that there has already been a study on energy saving which should be reviewed. Nokia agreed that the study has already been done and principles will apply for 5G system. China mobile commented that the energy efficiency aspects should be taken into account between SA WG2 and SA WG5 and energy efficiency is considered an important aspect of the system. Vodafone commented that the choice on energy saving methods used are an operator decision and SA WG2 can provide information of available methods. Samsung commented that the statement that there will be no OAM impact, which is against the conclusions of the TR. Huawei commented that this is a typical example of where close coordination between SA WG2 and SA WG5 is needed. The TSG SA Chairman commented that energy saving and green issues should always be taken into consideration in the work of 3GPP. The response LSs should be worked on off-line to align them. This was then </w:t>
      </w:r>
      <w:r>
        <w:rPr>
          <w:color w:val="0000FF"/>
        </w:rPr>
        <w:t>noted</w:t>
      </w:r>
      <w:r>
        <w:t>.</w:t>
      </w:r>
    </w:p>
    <w:p w14:paraId="2B6AE2A9" w14:textId="77777777" w:rsidR="0059377E" w:rsidRDefault="0059377E" w:rsidP="0059377E">
      <w:pPr>
        <w:pStyle w:val="NormTop"/>
      </w:pPr>
      <w:r>
        <w:rPr>
          <w:color w:val="0000FF"/>
        </w:rPr>
        <w:t>TD SP</w:t>
      </w:r>
      <w:r>
        <w:rPr>
          <w:color w:val="0000FF"/>
        </w:rPr>
        <w:noBreakHyphen/>
        <w:t>191242</w:t>
      </w:r>
      <w:r>
        <w:t xml:space="preserve"> [DRAFT] Reply LS on 'analytics support for energy saving'. (China Telecom Corporation Ltd)</w:t>
      </w:r>
      <w:r>
        <w:br/>
      </w:r>
      <w:r w:rsidRPr="0073055D">
        <w:rPr>
          <w:b/>
        </w:rPr>
        <w:t>Document for:</w:t>
      </w:r>
      <w:r w:rsidRPr="0073055D">
        <w:t xml:space="preserve"> </w:t>
      </w:r>
      <w:r>
        <w:t>Approval.</w:t>
      </w:r>
      <w:r>
        <w:br/>
      </w:r>
      <w:r w:rsidRPr="0073055D">
        <w:rPr>
          <w:b/>
        </w:rPr>
        <w:t>Abstract:</w:t>
      </w:r>
      <w:r w:rsidRPr="0073055D">
        <w:t xml:space="preserve"> </w:t>
      </w:r>
      <w:r>
        <w:t>Reply LS on 'analytics support for energy saving'.</w:t>
      </w:r>
    </w:p>
    <w:p w14:paraId="3E86419D" w14:textId="77777777" w:rsidR="0059377E" w:rsidRPr="00DA12F6" w:rsidRDefault="0059377E" w:rsidP="0059377E">
      <w:pPr>
        <w:keepNext/>
        <w:rPr>
          <w:rFonts w:cs="Arial"/>
          <w:b/>
        </w:rPr>
      </w:pPr>
      <w:r w:rsidRPr="00DA12F6">
        <w:rPr>
          <w:rFonts w:cs="Arial"/>
          <w:b/>
        </w:rPr>
        <w:t>Discussion and conclusion:</w:t>
      </w:r>
    </w:p>
    <w:p w14:paraId="3F90042B" w14:textId="77777777" w:rsidR="0059377E" w:rsidRPr="00DA12F6" w:rsidRDefault="0059377E" w:rsidP="0059377E">
      <w:r>
        <w:t xml:space="preserve">Response to </w:t>
      </w:r>
      <w:r>
        <w:rPr>
          <w:color w:val="0000FF"/>
        </w:rPr>
        <w:t>TD SP</w:t>
      </w:r>
      <w:r>
        <w:rPr>
          <w:color w:val="0000FF"/>
        </w:rPr>
        <w:noBreakHyphen/>
        <w:t>191051</w:t>
      </w:r>
      <w:r>
        <w:t xml:space="preserve">. </w:t>
      </w:r>
      <w:r w:rsidR="00EB5AB5">
        <w:t xml:space="preserve">Merged into </w:t>
      </w:r>
      <w:r w:rsidR="00EB5AB5">
        <w:rPr>
          <w:color w:val="0000FF"/>
        </w:rPr>
        <w:t>TD SP</w:t>
      </w:r>
      <w:r w:rsidR="00EB5AB5">
        <w:rPr>
          <w:color w:val="0000FF"/>
        </w:rPr>
        <w:noBreakHyphen/>
        <w:t>191359</w:t>
      </w:r>
      <w:r w:rsidR="00EB5AB5">
        <w:t>.</w:t>
      </w:r>
    </w:p>
    <w:p w14:paraId="12FCC130" w14:textId="77777777" w:rsidR="0059377E" w:rsidRDefault="0059377E" w:rsidP="0059377E">
      <w:pPr>
        <w:pStyle w:val="NormTop"/>
      </w:pPr>
      <w:r>
        <w:rPr>
          <w:color w:val="0000FF"/>
        </w:rPr>
        <w:t>TD SP</w:t>
      </w:r>
      <w:r>
        <w:rPr>
          <w:color w:val="0000FF"/>
        </w:rPr>
        <w:noBreakHyphen/>
        <w:t>191224</w:t>
      </w:r>
      <w:r>
        <w:t xml:space="preserve"> [DRAFT] Reply LS to LS on analytics support for energy saving. (Ericsson Telecomunicazioni SpA)</w:t>
      </w:r>
      <w:r>
        <w:br/>
      </w:r>
      <w:r w:rsidRPr="0073055D">
        <w:rPr>
          <w:b/>
        </w:rPr>
        <w:t>Document for:</w:t>
      </w:r>
      <w:r w:rsidRPr="0073055D">
        <w:t xml:space="preserve"> </w:t>
      </w:r>
      <w:r>
        <w:t>Approval.</w:t>
      </w:r>
      <w:r>
        <w:br/>
      </w:r>
      <w:r w:rsidRPr="0073055D">
        <w:rPr>
          <w:b/>
        </w:rPr>
        <w:t>Abstract:</w:t>
      </w:r>
      <w:r w:rsidRPr="0073055D">
        <w:t xml:space="preserve"> </w:t>
      </w:r>
      <w:r>
        <w:t>To: SA WG2, SA WG5.</w:t>
      </w:r>
    </w:p>
    <w:p w14:paraId="058C0092" w14:textId="77777777" w:rsidR="0059377E" w:rsidRPr="00DA12F6" w:rsidRDefault="0059377E" w:rsidP="0059377E">
      <w:pPr>
        <w:keepNext/>
        <w:rPr>
          <w:rFonts w:cs="Arial"/>
          <w:b/>
        </w:rPr>
      </w:pPr>
      <w:r w:rsidRPr="00DA12F6">
        <w:rPr>
          <w:rFonts w:cs="Arial"/>
          <w:b/>
        </w:rPr>
        <w:t>Discussion and conclusion:</w:t>
      </w:r>
    </w:p>
    <w:p w14:paraId="66FE8201" w14:textId="77777777" w:rsidR="0059377E" w:rsidRPr="00DA12F6" w:rsidRDefault="0059377E" w:rsidP="0059377E">
      <w:r>
        <w:t xml:space="preserve">Response to </w:t>
      </w:r>
      <w:r>
        <w:rPr>
          <w:color w:val="0000FF"/>
        </w:rPr>
        <w:t>TD SP</w:t>
      </w:r>
      <w:r>
        <w:rPr>
          <w:color w:val="0000FF"/>
        </w:rPr>
        <w:noBreakHyphen/>
        <w:t>191051</w:t>
      </w:r>
      <w:r>
        <w:t>.</w:t>
      </w:r>
      <w:r w:rsidRPr="00F67FE1">
        <w:t xml:space="preserve"> </w:t>
      </w:r>
      <w:r w:rsidR="00EB5AB5">
        <w:t xml:space="preserve">Revised, merging </w:t>
      </w:r>
      <w:r w:rsidR="00EB5AB5">
        <w:rPr>
          <w:color w:val="0000FF"/>
        </w:rPr>
        <w:t>TD SP</w:t>
      </w:r>
      <w:r w:rsidR="00EB5AB5">
        <w:rPr>
          <w:color w:val="0000FF"/>
        </w:rPr>
        <w:noBreakHyphen/>
        <w:t>191242</w:t>
      </w:r>
      <w:r w:rsidR="00EB5AB5">
        <w:t xml:space="preserve"> to </w:t>
      </w:r>
      <w:r w:rsidR="00EB5AB5">
        <w:rPr>
          <w:color w:val="0000FF"/>
        </w:rPr>
        <w:t>TD SP</w:t>
      </w:r>
      <w:r w:rsidR="00EB5AB5">
        <w:rPr>
          <w:color w:val="0000FF"/>
        </w:rPr>
        <w:noBreakHyphen/>
        <w:t>191359</w:t>
      </w:r>
      <w:r w:rsidR="00EB5AB5">
        <w:t>.</w:t>
      </w:r>
      <w:r w:rsidRPr="00785C5B">
        <w:rPr>
          <w:lang w:eastAsia="en-US"/>
        </w:rPr>
        <w:t xml:space="preserve"> </w:t>
      </w:r>
      <w:r w:rsidR="00E01731">
        <w:rPr>
          <w:lang w:eastAsia="en-US"/>
        </w:rPr>
        <w:t xml:space="preserve">Some issues were raised with the proposed actions and this was left for off-line discussion and revised in </w:t>
      </w:r>
      <w:r w:rsidR="00E01731" w:rsidRPr="00E01731">
        <w:rPr>
          <w:rFonts w:cs="Arial"/>
          <w:color w:val="0000FF"/>
          <w:szCs w:val="16"/>
          <w:lang w:eastAsia="en-US"/>
        </w:rPr>
        <w:t>TD S</w:t>
      </w:r>
      <w:r w:rsidR="00E01731">
        <w:rPr>
          <w:rFonts w:cs="Arial"/>
          <w:color w:val="0000FF"/>
          <w:szCs w:val="16"/>
          <w:lang w:eastAsia="en-US"/>
        </w:rPr>
        <w:t>P</w:t>
      </w:r>
      <w:r w:rsidR="00E01731" w:rsidRPr="00E01731">
        <w:rPr>
          <w:rFonts w:cs="Arial"/>
          <w:color w:val="0000FF"/>
          <w:szCs w:val="16"/>
          <w:lang w:eastAsia="en-US"/>
        </w:rPr>
        <w:noBreakHyphen/>
        <w:t>191</w:t>
      </w:r>
      <w:r w:rsidR="00E01731">
        <w:rPr>
          <w:rFonts w:cs="Arial"/>
          <w:color w:val="0000FF"/>
          <w:szCs w:val="16"/>
          <w:lang w:eastAsia="en-US"/>
        </w:rPr>
        <w:t>365</w:t>
      </w:r>
      <w:r w:rsidR="00E01731">
        <w:t xml:space="preserve">. </w:t>
      </w:r>
      <w:r w:rsidR="001E316B">
        <w:t xml:space="preserve">This was reviewed and revised to remove 'draft' in </w:t>
      </w:r>
      <w:r w:rsidR="001E316B">
        <w:rPr>
          <w:color w:val="0000FF"/>
          <w:lang w:val="en-US" w:eastAsia="en-US"/>
        </w:rPr>
        <w:t>TD SP</w:t>
      </w:r>
      <w:r w:rsidR="001E316B">
        <w:rPr>
          <w:color w:val="0000FF"/>
          <w:lang w:val="en-US" w:eastAsia="en-US"/>
        </w:rPr>
        <w:noBreakHyphen/>
        <w:t>191378</w:t>
      </w:r>
      <w:r w:rsidR="001E316B">
        <w:t xml:space="preserve">, which was </w:t>
      </w:r>
      <w:r w:rsidR="001E316B">
        <w:rPr>
          <w:color w:val="FF0000"/>
        </w:rPr>
        <w:t>approved</w:t>
      </w:r>
      <w:r w:rsidR="001E316B">
        <w:t>.</w:t>
      </w:r>
    </w:p>
    <w:p w14:paraId="4CCE5D91" w14:textId="77777777" w:rsidR="00AE1380" w:rsidRDefault="00AE1380" w:rsidP="00AE1380">
      <w:pPr>
        <w:pStyle w:val="NormTop"/>
      </w:pPr>
      <w:r>
        <w:rPr>
          <w:color w:val="0000FF"/>
        </w:rPr>
        <w:t>TD SP</w:t>
      </w:r>
      <w:r>
        <w:rPr>
          <w:color w:val="0000FF"/>
        </w:rPr>
        <w:noBreakHyphen/>
        <w:t>191052</w:t>
      </w:r>
      <w:r w:rsidRPr="0073055D">
        <w:t xml:space="preserve"> </w:t>
      </w:r>
      <w:r>
        <w:t>LS from SA WG2: LS on Split of work responsibilities between SA2 and SA6.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SA WG2 has discussed the split of work responsibilities between SA WG2 and SA WG6 and is proposing the following: - SA WG2 has responsibility for the 3GPP system architecture and procedures - SA WG6 has responsibility for the application-layer architecture and solutions identified by SA WG6 - DNS-based EAS discovery and related enhancements are in the scope of SA WG2. Application layer EAS discovery is in the scope of SA WG6. Any conflict between these two methods will be resolved in coordination between SA WG2 with SA WG6 - Any potential related overall architecture impacts related with 5GC exposure to application layer are in the scope of SA WG2. Potential Edge-related modifications to NEF API are in the scope of SA WG2, but SA WG6 may add additional information to be exposed by the 3GPP network. Documentation of those will be eventually done in SA WG2 specifications (TS 23.501, TS 23.502). - Edge-related modifications to CAPIF are in the scope of SA WG6. - Study of deployment scenarios are in the scope of both SA WG2 and SA WG6. The impact of certain deployment scenarios may require co-ordination between SA WG2 and SA WG6. The 900-series TR that SA WG2 is planning for edge deployment guidelines is under responsibility of SA WG2.</w:t>
      </w:r>
    </w:p>
    <w:p w14:paraId="23E87186" w14:textId="77777777" w:rsidR="00AE1380" w:rsidRPr="00DA12F6" w:rsidRDefault="00AE1380" w:rsidP="00AE1380">
      <w:pPr>
        <w:keepNext/>
        <w:rPr>
          <w:rFonts w:cs="Arial"/>
          <w:b/>
        </w:rPr>
      </w:pPr>
      <w:r w:rsidRPr="00DA12F6">
        <w:rPr>
          <w:rFonts w:cs="Arial"/>
          <w:b/>
        </w:rPr>
        <w:t>Discussion and conclusion:</w:t>
      </w:r>
    </w:p>
    <w:p w14:paraId="2757E019" w14:textId="77777777" w:rsidR="007A62A9" w:rsidRPr="00596CF7" w:rsidRDefault="00AE1380" w:rsidP="007A62A9">
      <w:r>
        <w:t xml:space="preserve">Response drafted in </w:t>
      </w:r>
      <w:r w:rsidR="00661F41">
        <w:rPr>
          <w:color w:val="0000FF"/>
        </w:rPr>
        <w:t>TD SP</w:t>
      </w:r>
      <w:r w:rsidR="00661F41">
        <w:rPr>
          <w:color w:val="0000FF"/>
        </w:rPr>
        <w:noBreakHyphen/>
        <w:t>191148</w:t>
      </w:r>
      <w:r>
        <w:t>.</w:t>
      </w:r>
      <w:r w:rsidR="00EB5AB5" w:rsidRPr="00637C48">
        <w:t xml:space="preserve"> </w:t>
      </w:r>
      <w:r w:rsidR="001E316B">
        <w:t xml:space="preserve">This LS was </w:t>
      </w:r>
      <w:r w:rsidR="001E316B">
        <w:rPr>
          <w:color w:val="0000FF"/>
        </w:rPr>
        <w:t>noted</w:t>
      </w:r>
      <w:r w:rsidR="001E316B">
        <w:t>.</w:t>
      </w:r>
    </w:p>
    <w:p w14:paraId="713CDE52" w14:textId="77777777" w:rsidR="00AE1380" w:rsidRDefault="00AE1380" w:rsidP="00AE1380">
      <w:pPr>
        <w:pStyle w:val="NormTop"/>
      </w:pPr>
      <w:r>
        <w:rPr>
          <w:color w:val="0000FF"/>
        </w:rPr>
        <w:t>TD SP</w:t>
      </w:r>
      <w:r>
        <w:rPr>
          <w:color w:val="0000FF"/>
        </w:rPr>
        <w:noBreakHyphen/>
        <w:t>191148</w:t>
      </w:r>
      <w:r w:rsidR="00596CF7">
        <w:t xml:space="preserve"> </w:t>
      </w:r>
      <w:r w:rsidR="00661F41">
        <w:t>[</w:t>
      </w:r>
      <w:r>
        <w:t>DRAFT] Reply LS on Split of work responsibilities between SA WG2 and SA WG6. (Qualcomm Technologies Int)</w:t>
      </w:r>
      <w:r>
        <w:br/>
      </w:r>
      <w:r w:rsidRPr="0073055D">
        <w:rPr>
          <w:b/>
        </w:rPr>
        <w:t>Document for:</w:t>
      </w:r>
      <w:r w:rsidRPr="0073055D">
        <w:t xml:space="preserve"> </w:t>
      </w:r>
      <w:r>
        <w:t>Approval.</w:t>
      </w:r>
      <w:r>
        <w:br/>
      </w:r>
      <w:r w:rsidRPr="0073055D">
        <w:rPr>
          <w:b/>
        </w:rPr>
        <w:t>Abstract:</w:t>
      </w:r>
      <w:r w:rsidRPr="0073055D">
        <w:t xml:space="preserve"> </w:t>
      </w:r>
      <w:r>
        <w:t>To: SA WG2, SA WG6.</w:t>
      </w:r>
    </w:p>
    <w:p w14:paraId="4729D551" w14:textId="77777777" w:rsidR="00AE1380" w:rsidRPr="00DA12F6" w:rsidRDefault="00AE1380" w:rsidP="00AE1380">
      <w:pPr>
        <w:keepNext/>
        <w:rPr>
          <w:rFonts w:cs="Arial"/>
          <w:b/>
        </w:rPr>
      </w:pPr>
      <w:r w:rsidRPr="00DA12F6">
        <w:rPr>
          <w:rFonts w:cs="Arial"/>
          <w:b/>
        </w:rPr>
        <w:t>Discussion and conclusion:</w:t>
      </w:r>
    </w:p>
    <w:p w14:paraId="2AE96310" w14:textId="77777777" w:rsidR="007A62A9" w:rsidRPr="00DA12F6" w:rsidRDefault="00AE1380" w:rsidP="007A62A9">
      <w:r>
        <w:t xml:space="preserve">Response to </w:t>
      </w:r>
      <w:r w:rsidR="00661F41">
        <w:rPr>
          <w:color w:val="0000FF"/>
        </w:rPr>
        <w:t>TD SP</w:t>
      </w:r>
      <w:r w:rsidR="00661F41">
        <w:rPr>
          <w:color w:val="0000FF"/>
        </w:rPr>
        <w:noBreakHyphen/>
        <w:t>191052</w:t>
      </w:r>
      <w:r>
        <w:t xml:space="preserve">. </w:t>
      </w:r>
      <w:r w:rsidR="007D1CCB">
        <w:t xml:space="preserve">This was revised to add the Work Task update in </w:t>
      </w:r>
      <w:r w:rsidR="007D1CCB">
        <w:rPr>
          <w:color w:val="0000FF"/>
          <w:lang w:val="en-US" w:eastAsia="en-US"/>
        </w:rPr>
        <w:t>TD SP</w:t>
      </w:r>
      <w:r w:rsidR="007D1CCB">
        <w:rPr>
          <w:color w:val="0000FF"/>
          <w:lang w:val="en-US" w:eastAsia="en-US"/>
        </w:rPr>
        <w:noBreakHyphen/>
        <w:t>191363</w:t>
      </w:r>
      <w:r w:rsidR="007D1CCB">
        <w:t>.</w:t>
      </w:r>
      <w:r w:rsidR="001E316B">
        <w:t xml:space="preserve"> This was </w:t>
      </w:r>
      <w:r w:rsidR="001E316B" w:rsidRPr="001E316B">
        <w:rPr>
          <w:color w:val="FF0000"/>
        </w:rPr>
        <w:t>withdrawn</w:t>
      </w:r>
      <w:r w:rsidR="001E316B">
        <w:t>.</w:t>
      </w:r>
    </w:p>
    <w:p w14:paraId="568A2019" w14:textId="77777777" w:rsidR="00AE1380" w:rsidRDefault="00AE1380" w:rsidP="00AE1380">
      <w:pPr>
        <w:pStyle w:val="NormTop"/>
      </w:pPr>
      <w:r>
        <w:rPr>
          <w:color w:val="0000FF"/>
        </w:rPr>
        <w:lastRenderedPageBreak/>
        <w:t>TD SP</w:t>
      </w:r>
      <w:r>
        <w:rPr>
          <w:color w:val="0000FF"/>
        </w:rPr>
        <w:noBreakHyphen/>
        <w:t>191118</w:t>
      </w:r>
      <w:r w:rsidRPr="0073055D">
        <w:t xml:space="preserve"> </w:t>
      </w:r>
      <w:r>
        <w:t xml:space="preserve">LS from Taiwan Association of Information and Communication Standards (TAICS): LS on Regional Interests in 3GPP </w:t>
      </w:r>
      <w:r w:rsidR="00661F41">
        <w:t>Rel</w:t>
      </w:r>
      <w:r w:rsidR="00661F41">
        <w:noBreakHyphen/>
      </w:r>
      <w:r>
        <w:t>17 Standardization Directions. (TAICS)</w:t>
      </w:r>
      <w:r>
        <w:br/>
      </w:r>
      <w:r w:rsidRPr="0073055D">
        <w:rPr>
          <w:b/>
        </w:rPr>
        <w:t>Document for:</w:t>
      </w:r>
      <w:r w:rsidRPr="0073055D">
        <w:t xml:space="preserve"> </w:t>
      </w:r>
      <w:r>
        <w:t>Action.</w:t>
      </w:r>
      <w:r>
        <w:br/>
      </w:r>
      <w:r w:rsidRPr="0073055D">
        <w:rPr>
          <w:b/>
        </w:rPr>
        <w:t>Abstract:</w:t>
      </w:r>
      <w:r w:rsidRPr="0073055D">
        <w:t xml:space="preserve"> </w:t>
      </w:r>
      <w:r>
        <w:t xml:space="preserve">Taiwan Association of Information and Communication Standards (TAICS) is an industry organization founded in June 2015 with the members from industry, research and academia organizations in Taiwan. Members in TAICS have studied the candidate 3GPP </w:t>
      </w:r>
      <w:r w:rsidR="00661F41">
        <w:t>Rel</w:t>
      </w:r>
      <w:r w:rsidR="00661F41">
        <w:noBreakHyphen/>
      </w:r>
      <w:r>
        <w:t xml:space="preserve">17 RAN features based on the proposals submitted to TSG RAN#85 meeting, and have identified common interests as listed hereafter: - NR MIMO Enhancements - NR Coverage Enhancements study - NR IIoT and URLLC Enhancements - NR Light - NR UE Power Saving Enhancements - NR Sidelink Enhancements and Sidelink Relay - MR-DC/CA Enhancements - NR Multicast Broadcast - RAN Slicing - NTN Support - IAB Enhancements - NR-Unlicensed Enhancements - NB-IoT &amp; eMTC Enhancements TAICS also took note SA#85 had agreed a </w:t>
      </w:r>
      <w:r w:rsidR="00661F41">
        <w:t>Rel</w:t>
      </w:r>
      <w:r w:rsidR="00661F41">
        <w:noBreakHyphen/>
      </w:r>
      <w:r>
        <w:t>17 package (aka 'IN' items) subject to further prioritization at SA#86 that may result in one or more additional items (aka 'IN*' items) being considered. Given the related Work Tasks discussion and subsequent prioritization is subject to feedback from 3GPP Individual Members, TAICS does not wish to express an opinion on these items. Proposal: TAICS kindly requests TSG RAN and TSG SA to take the above information into account.</w:t>
      </w:r>
    </w:p>
    <w:p w14:paraId="0BFE3D45" w14:textId="77777777" w:rsidR="00AE1380" w:rsidRPr="00DA12F6" w:rsidRDefault="00AE1380" w:rsidP="00AE1380">
      <w:pPr>
        <w:keepNext/>
        <w:rPr>
          <w:rFonts w:cs="Arial"/>
          <w:b/>
        </w:rPr>
      </w:pPr>
      <w:r w:rsidRPr="00DA12F6">
        <w:rPr>
          <w:rFonts w:cs="Arial"/>
          <w:b/>
        </w:rPr>
        <w:t>Discussion and conclusion:</w:t>
      </w:r>
    </w:p>
    <w:p w14:paraId="33813FE8" w14:textId="77777777" w:rsidR="007A62A9" w:rsidRPr="00596CF7" w:rsidRDefault="00596CF7" w:rsidP="007A62A9">
      <w:r>
        <w:t xml:space="preserve">This LS was reviewed and </w:t>
      </w:r>
      <w:r>
        <w:rPr>
          <w:color w:val="0000FF"/>
        </w:rPr>
        <w:t>noted</w:t>
      </w:r>
      <w:r>
        <w:t>.</w:t>
      </w:r>
    </w:p>
    <w:p w14:paraId="007D77D5" w14:textId="77777777" w:rsidR="00AE1380" w:rsidRDefault="00AE1380" w:rsidP="00AE1380">
      <w:pPr>
        <w:pStyle w:val="NormTop"/>
      </w:pPr>
      <w:r>
        <w:rPr>
          <w:color w:val="0000FF"/>
        </w:rPr>
        <w:t>TD SP</w:t>
      </w:r>
      <w:r>
        <w:rPr>
          <w:color w:val="0000FF"/>
        </w:rPr>
        <w:noBreakHyphen/>
        <w:t>191259</w:t>
      </w:r>
      <w:r w:rsidRPr="0073055D">
        <w:t xml:space="preserve"> </w:t>
      </w:r>
      <w:r>
        <w:t>LS from BBF: Request on work items for R17. (BBF)</w:t>
      </w:r>
      <w:r>
        <w:br/>
      </w:r>
      <w:r w:rsidRPr="0073055D">
        <w:rPr>
          <w:b/>
        </w:rPr>
        <w:t>Document for:</w:t>
      </w:r>
      <w:r w:rsidRPr="0073055D">
        <w:t xml:space="preserve"> </w:t>
      </w:r>
      <w:r>
        <w:t>Action.</w:t>
      </w:r>
      <w:r>
        <w:br/>
      </w:r>
      <w:r w:rsidRPr="0073055D">
        <w:rPr>
          <w:b/>
        </w:rPr>
        <w:t>Abstract:</w:t>
      </w:r>
      <w:r w:rsidRPr="0073055D">
        <w:t xml:space="preserve"> </w:t>
      </w:r>
      <w:r>
        <w:t>Dear colleagues, Concerning the R17 items prioritization, it is of uttermost importance, from a commercial viewpoint, that operators would be able to offer per devices services for devices that do not use 3GPP procedures connected to the 5GC via a 5G-RG. In order to support this use case, some operators have expressed their preference to have a 5G-RG operating in a bridge mode, while there is an even stronger interest in having a 5G-RG operating in routed mode. In order to cover the most relevant use cases of interest to our providers BBF would request that 3GPP consider taking into its R17 work plan the FS_5WWC_Ph2 study items WT#1.3, WT#1.1 in addition to previously communicated interest in WT#0. We look forward to our continued cooperation and fruitful exchange. Sincerely, Lincoln Lavoie, Broadband Forum Technical Committee Chair.</w:t>
      </w:r>
    </w:p>
    <w:p w14:paraId="686AE3F8" w14:textId="77777777" w:rsidR="00AE1380" w:rsidRPr="00DA12F6" w:rsidRDefault="00AE1380" w:rsidP="00AE1380">
      <w:pPr>
        <w:keepNext/>
        <w:rPr>
          <w:rFonts w:cs="Arial"/>
          <w:b/>
        </w:rPr>
      </w:pPr>
      <w:r w:rsidRPr="00DA12F6">
        <w:rPr>
          <w:rFonts w:cs="Arial"/>
          <w:b/>
        </w:rPr>
        <w:t>Discussion and conclusion:</w:t>
      </w:r>
    </w:p>
    <w:p w14:paraId="67B886C5" w14:textId="77777777" w:rsidR="007A62A9" w:rsidRPr="00DA12F6" w:rsidRDefault="00596CF7" w:rsidP="007A62A9">
      <w:r>
        <w:t xml:space="preserve">This LS was reviewed and </w:t>
      </w:r>
      <w:r>
        <w:rPr>
          <w:color w:val="0000FF"/>
        </w:rPr>
        <w:t>noted</w:t>
      </w:r>
      <w:r>
        <w:t>.</w:t>
      </w:r>
    </w:p>
    <w:p w14:paraId="2D172B87" w14:textId="77777777" w:rsidR="00AE1380" w:rsidRDefault="00AE1380" w:rsidP="00AE1380">
      <w:pPr>
        <w:pStyle w:val="NormTop"/>
      </w:pPr>
      <w:r>
        <w:rPr>
          <w:color w:val="0000FF"/>
        </w:rPr>
        <w:lastRenderedPageBreak/>
        <w:t>TD SP</w:t>
      </w:r>
      <w:r>
        <w:rPr>
          <w:color w:val="0000FF"/>
        </w:rPr>
        <w:noBreakHyphen/>
        <w:t>191260</w:t>
      </w:r>
      <w:r w:rsidRPr="0073055D">
        <w:t xml:space="preserve"> </w:t>
      </w:r>
      <w:r>
        <w:t>LS from BBF: General Status of Work. (BBF)</w:t>
      </w:r>
      <w:r>
        <w:br/>
      </w:r>
      <w:r w:rsidRPr="0073055D">
        <w:rPr>
          <w:b/>
        </w:rPr>
        <w:t>Document for:</w:t>
      </w:r>
      <w:r w:rsidRPr="0073055D">
        <w:t xml:space="preserve"> </w:t>
      </w:r>
      <w:r>
        <w:t>Action.</w:t>
      </w:r>
      <w:r>
        <w:br/>
      </w:r>
      <w:r w:rsidRPr="0073055D">
        <w:rPr>
          <w:b/>
        </w:rPr>
        <w:t>Abstract:</w:t>
      </w:r>
      <w:r w:rsidRPr="0073055D">
        <w:t xml:space="preserve"> </w:t>
      </w:r>
      <w:r>
        <w:t xml:space="preserve">Dear colleagues, We wish to advise you of a number of aspects of both timing and content of our efforts to define 5G FMC, coordinated with 3GPP Release 16: </w:t>
      </w:r>
      <w:r w:rsidR="00DB6D42">
        <w:br/>
      </w:r>
      <w:r>
        <w:t xml:space="preserve">1) We have added an overall architecture document (WT-470 5G FMC Architecture) to our work plan to capture end-to-end aspects of the work. </w:t>
      </w:r>
      <w:r w:rsidR="00DB6D42">
        <w:br/>
      </w:r>
      <w:r>
        <w:t xml:space="preserve">2) We have recast our work plan to address Release 16 with two phases, which we have termed 16.1 and 16.2. </w:t>
      </w:r>
      <w:r w:rsidR="00DB6D42">
        <w:br/>
      </w:r>
      <w:r>
        <w:t>These phases are: - 16.1: which is expected to be complete and into final ballot out of our Q1/2020 meeting. It will include: - TR-124i6 Functional Requirements for Broadband Residential Gateway Devices, capturing the specification of 5G-RG requirements - TR-181i2 Amendment13 Device Data model for TR</w:t>
      </w:r>
      <w:r>
        <w:noBreakHyphen/>
        <w:t xml:space="preserve">069 - WT-456 AGF Functional Requirements - WT-470 5G FMC Architecture - 16.2: which is expected to be complete and into final ballot out of our Q3/2020 meeting. </w:t>
      </w:r>
      <w:r w:rsidR="00DB6D42">
        <w:br/>
      </w:r>
      <w:r>
        <w:t xml:space="preserve">It will include: - WT-457 FMIF Functional Requirements - WT-458 CUPS for FMC - Updates to the 16.1 document set to capture requirements to support ATSSS and devices using 3GPP procedures in the home With respect to technical subjects: </w:t>
      </w:r>
      <w:r w:rsidR="00DB6D42">
        <w:br/>
      </w:r>
      <w:r>
        <w:t xml:space="preserve">1) Previous study work identified a potential need for the Access Network Resource Control Function (ARCF), however, we have subsequently concluded this is not needed, and have decided to deprecate it. </w:t>
      </w:r>
      <w:r w:rsidR="00DB6D42">
        <w:br/>
      </w:r>
      <w:r>
        <w:t xml:space="preserve">2) The specification of 5FE in the IETF is expected to achieve RFC status in 2Q2020. </w:t>
      </w:r>
      <w:r w:rsidR="00DB6D42">
        <w:br/>
      </w:r>
      <w:r>
        <w:t xml:space="preserve">3) We have initiated discussion on the specification of the RG-LWAC as part of WT-456, for the phase 16.1. </w:t>
      </w:r>
      <w:r w:rsidR="00DB6D42">
        <w:br/>
      </w:r>
      <w:r>
        <w:t xml:space="preserve">4) We recommend that 3GPP specifies the following new IEs at the N2 interface: AGF-ID, GlobalAGF-ID, UserLocationInformationAGF </w:t>
      </w:r>
      <w:r w:rsidR="00DB6D42">
        <w:br/>
      </w:r>
      <w:r>
        <w:t xml:space="preserve">5) We are looking to complete protocol work for the support of NAS exchange across Y4. </w:t>
      </w:r>
      <w:r w:rsidR="00DB6D42">
        <w:br/>
      </w:r>
      <w:r>
        <w:t xml:space="preserve">We would like 3GPP to confirm that the maximum length of a NAS message can exceed 1490 bytes, to assist us in finalizing the design. </w:t>
      </w:r>
      <w:r w:rsidR="00DB6D42">
        <w:br/>
      </w:r>
      <w:r>
        <w:t xml:space="preserve">We kindly request that you take this information into account and please advise us with respect to items #4 and #5 above. We are looking forward to continuing our fruitful collaboration. </w:t>
      </w:r>
      <w:r w:rsidR="00DB6D42">
        <w:br/>
      </w:r>
      <w:r>
        <w:t xml:space="preserve">Sincerely, Lincoln Lavoie, </w:t>
      </w:r>
      <w:r w:rsidR="00DB6D42">
        <w:br/>
      </w:r>
      <w:r>
        <w:t>Broadband Forum Technical Committee Chair.</w:t>
      </w:r>
    </w:p>
    <w:p w14:paraId="6CEDAC76" w14:textId="77777777" w:rsidR="00AE1380" w:rsidRPr="00DA12F6" w:rsidRDefault="00AE1380" w:rsidP="00AE1380">
      <w:pPr>
        <w:keepNext/>
        <w:rPr>
          <w:rFonts w:cs="Arial"/>
          <w:b/>
        </w:rPr>
      </w:pPr>
      <w:r w:rsidRPr="00DA12F6">
        <w:rPr>
          <w:rFonts w:cs="Arial"/>
          <w:b/>
        </w:rPr>
        <w:t>Discussion and conclusion:</w:t>
      </w:r>
    </w:p>
    <w:p w14:paraId="74FE2393" w14:textId="77777777" w:rsidR="007A62A9" w:rsidRPr="00DA12F6" w:rsidRDefault="00596CF7" w:rsidP="007A62A9">
      <w:r>
        <w:t xml:space="preserve">This LS was reviewed and </w:t>
      </w:r>
      <w:r>
        <w:rPr>
          <w:color w:val="0000FF"/>
        </w:rPr>
        <w:t>noted</w:t>
      </w:r>
      <w:r>
        <w:t>.</w:t>
      </w:r>
    </w:p>
    <w:p w14:paraId="54A7B038" w14:textId="77777777" w:rsidR="00596CF7" w:rsidRDefault="00596CF7" w:rsidP="00596CF7">
      <w:pPr>
        <w:pStyle w:val="NormTop"/>
      </w:pPr>
      <w:r>
        <w:rPr>
          <w:color w:val="0000FF"/>
        </w:rPr>
        <w:t>TD SP</w:t>
      </w:r>
      <w:r>
        <w:rPr>
          <w:color w:val="0000FF"/>
        </w:rPr>
        <w:noBreakHyphen/>
        <w:t>191261</w:t>
      </w:r>
      <w:r w:rsidRPr="0073055D">
        <w:t xml:space="preserve"> </w:t>
      </w:r>
      <w:r>
        <w:t>LS from 5GAA: LS to extend the scope of eV2X. (5GAA)</w:t>
      </w:r>
      <w:r>
        <w:br/>
      </w:r>
      <w:r w:rsidRPr="0073055D">
        <w:rPr>
          <w:b/>
        </w:rPr>
        <w:t>Document for:</w:t>
      </w:r>
      <w:r w:rsidRPr="0073055D">
        <w:t xml:space="preserve"> </w:t>
      </w:r>
      <w:r>
        <w:t>Action.</w:t>
      </w:r>
      <w:r>
        <w:br/>
      </w:r>
      <w:r w:rsidRPr="0073055D">
        <w:rPr>
          <w:b/>
        </w:rPr>
        <w:t>Abstract:</w:t>
      </w:r>
      <w:r>
        <w:t xml:space="preserve"> WG1 of 5GAA has concluded that several V2X UCs [1] have stringent latency constraints; the list below indicatively provides a subset:</w:t>
      </w:r>
      <w:r>
        <w:br/>
        <w:t>-</w:t>
      </w:r>
      <w:r>
        <w:tab/>
        <w:t>Cross-Traffic Left-Turn Assist [high automation]:10 ms;</w:t>
      </w:r>
      <w:r>
        <w:br/>
        <w:t>-</w:t>
      </w:r>
      <w:r>
        <w:tab/>
        <w:t>High Definition Sensor Sharing: 10 ms;</w:t>
      </w:r>
      <w:r>
        <w:br/>
        <w:t>-</w:t>
      </w:r>
      <w:r>
        <w:tab/>
        <w:t>See-Through for Pass Maneuver: 50 ms;</w:t>
      </w:r>
      <w:r>
        <w:br/>
        <w:t>-</w:t>
      </w:r>
      <w:r>
        <w:tab/>
        <w:t xml:space="preserve">VRU discovery: 100 ms [recommended 20 ms]. </w:t>
      </w:r>
      <w:r>
        <w:br/>
        <w:t xml:space="preserve">Similarly, 3GPP has identified UCs with very demanding delay requirements presented in its analysis in [TS 22.186], e.g., 'Cooperative collision avoidance between UEs supporting V2X applications.', 'Sensor information sharing between UEs supporting V2X application', 'Information exchange between a UE supporting V2X application and a V2X Application Server'. </w:t>
      </w:r>
      <w:r>
        <w:br/>
        <w:t xml:space="preserve">5GAA Network Reselection Improvements (NRI) cross-WI (xWI) identified that LTE-based test deployments, like the one presented in [2], even though it reduced the roaming delay significantly, still failed to meet the most stringent requirements of the previously mentioned UCs. </w:t>
      </w:r>
      <w:r>
        <w:br/>
        <w:t>5GAA believes that enhancements are needed in the current network architecture to meet these requirements for UEs roaming to other MNOs. 5GAA also noticed that SA WG2 is currently working on eV2XArch_Ph2 architecture enhancements for V2X.</w:t>
      </w:r>
      <w:r>
        <w:br/>
      </w:r>
      <w:r w:rsidRPr="00661F41">
        <w:rPr>
          <w:b/>
          <w:bCs/>
        </w:rPr>
        <w:t>Action:</w:t>
      </w:r>
      <w:r>
        <w:t xml:space="preserve"> 5GAA respectfully asks the TSG SA to consider, if possible, broadening the scope of eV2XArch_Ph2 by including architectural enhancements for inter-PLMN interactions for UEs roaming to other MNOs in order to reduce the delay required for switching from one MNO to another.</w:t>
      </w:r>
    </w:p>
    <w:p w14:paraId="40202AE3" w14:textId="77777777" w:rsidR="00596CF7" w:rsidRPr="00DA12F6" w:rsidRDefault="00596CF7" w:rsidP="00596CF7">
      <w:pPr>
        <w:keepNext/>
        <w:rPr>
          <w:rFonts w:cs="Arial"/>
          <w:b/>
        </w:rPr>
      </w:pPr>
      <w:r w:rsidRPr="00DA12F6">
        <w:rPr>
          <w:rFonts w:cs="Arial"/>
          <w:b/>
        </w:rPr>
        <w:t>Discussion and conclusion:</w:t>
      </w:r>
    </w:p>
    <w:p w14:paraId="2D1A1870" w14:textId="77777777" w:rsidR="00596CF7" w:rsidRPr="00596CF7" w:rsidRDefault="00596CF7" w:rsidP="00596CF7">
      <w:r>
        <w:t>Huawei commented that there was discussion in SA WG2 on this and suggested this LS is forwarded to SA WG2. The SA WG2 Chairman reported that as a result of down scoping, this work will not be done</w:t>
      </w:r>
      <w:r w:rsidRPr="00596CF7">
        <w:t xml:space="preserve"> </w:t>
      </w:r>
      <w:r>
        <w:t xml:space="preserve">for Rel-17. Telecom Italia commented that they support this work but acknowledge that it is not possible to add more work to an already overloaded workload and suggested 5GAA are asked to consider clarifying and focussing the scope of the work needed from SA WG2. A response LS was drafted in </w:t>
      </w:r>
      <w:r>
        <w:rPr>
          <w:color w:val="0000FF"/>
          <w:lang w:val="en-US" w:eastAsia="en-US"/>
        </w:rPr>
        <w:t>TD SP</w:t>
      </w:r>
      <w:r>
        <w:rPr>
          <w:color w:val="0000FF"/>
          <w:lang w:val="en-US" w:eastAsia="en-US"/>
        </w:rPr>
        <w:noBreakHyphen/>
        <w:t>191330</w:t>
      </w:r>
      <w:r>
        <w:t>.</w:t>
      </w:r>
      <w:r w:rsidRPr="00637C48">
        <w:t xml:space="preserve"> </w:t>
      </w:r>
      <w:r w:rsidRPr="00785C5B">
        <w:rPr>
          <w:lang w:eastAsia="en-US"/>
        </w:rPr>
        <w:t xml:space="preserve"> </w:t>
      </w:r>
      <w:r w:rsidRPr="00785C5B">
        <w:rPr>
          <w:szCs w:val="16"/>
          <w:lang w:eastAsia="en-US"/>
        </w:rPr>
        <w:t xml:space="preserve"> </w:t>
      </w:r>
      <w:r w:rsidR="001E316B">
        <w:rPr>
          <w:szCs w:val="16"/>
          <w:lang w:eastAsia="en-US"/>
        </w:rPr>
        <w:t xml:space="preserve">Final response in </w:t>
      </w:r>
      <w:r w:rsidR="001E316B">
        <w:rPr>
          <w:color w:val="0000FF"/>
          <w:szCs w:val="16"/>
          <w:lang w:eastAsia="en-US"/>
        </w:rPr>
        <w:t>TD SP</w:t>
      </w:r>
      <w:r w:rsidR="001E316B">
        <w:rPr>
          <w:color w:val="0000FF"/>
          <w:szCs w:val="16"/>
          <w:lang w:eastAsia="en-US"/>
        </w:rPr>
        <w:noBreakHyphen/>
        <w:t>191379</w:t>
      </w:r>
      <w:r w:rsidR="001E316B">
        <w:rPr>
          <w:szCs w:val="16"/>
          <w:lang w:eastAsia="en-US"/>
        </w:rPr>
        <w:t xml:space="preserve"> (Status: </w:t>
      </w:r>
      <w:r w:rsidR="001E316B" w:rsidRPr="001E316B">
        <w:rPr>
          <w:color w:val="FF0000"/>
          <w:szCs w:val="16"/>
          <w:lang w:eastAsia="en-US"/>
        </w:rPr>
        <w:t>Replied to</w:t>
      </w:r>
      <w:r w:rsidR="001E316B">
        <w:rPr>
          <w:szCs w:val="16"/>
          <w:lang w:eastAsia="en-US"/>
        </w:rPr>
        <w:t>).</w:t>
      </w:r>
    </w:p>
    <w:p w14:paraId="5D284F96" w14:textId="77777777" w:rsidR="00596CF7" w:rsidRPr="00EB5AB5" w:rsidRDefault="00596CF7" w:rsidP="00596CF7">
      <w:pPr>
        <w:pStyle w:val="NormTop"/>
      </w:pPr>
      <w:r>
        <w:rPr>
          <w:color w:val="0000FF"/>
        </w:rPr>
        <w:lastRenderedPageBreak/>
        <w:t>TD SP</w:t>
      </w:r>
      <w:r>
        <w:rPr>
          <w:color w:val="0000FF"/>
        </w:rPr>
        <w:noBreakHyphen/>
        <w:t>191330</w:t>
      </w:r>
      <w:r>
        <w:t xml:space="preserve"> [DRAFT] </w:t>
      </w:r>
      <w:r w:rsidR="00EB5AB5">
        <w:t>Reply LS to extend the scope of eV2X</w:t>
      </w:r>
      <w:r>
        <w:t>. (Telecom Italia)</w:t>
      </w:r>
      <w:r>
        <w:br/>
      </w:r>
      <w:r w:rsidRPr="0073055D">
        <w:rPr>
          <w:b/>
        </w:rPr>
        <w:t>Document for:</w:t>
      </w:r>
      <w:r w:rsidRPr="0073055D">
        <w:t xml:space="preserve"> </w:t>
      </w:r>
      <w:r>
        <w:t>Approval.</w:t>
      </w:r>
      <w:r>
        <w:br/>
      </w:r>
      <w:r w:rsidRPr="0073055D">
        <w:rPr>
          <w:b/>
        </w:rPr>
        <w:t>Abstract:</w:t>
      </w:r>
      <w:r w:rsidRPr="0073055D">
        <w:t xml:space="preserve"> </w:t>
      </w:r>
      <w:r w:rsidR="00EB5AB5">
        <w:t>To: 5GAA WG4. CC: SA WG2, SA WG1, RAN WG2.</w:t>
      </w:r>
      <w:r>
        <w:t xml:space="preserve"> Attachment: </w:t>
      </w:r>
      <w:r>
        <w:rPr>
          <w:color w:val="0000FF"/>
        </w:rPr>
        <w:t>SP</w:t>
      </w:r>
      <w:r>
        <w:rPr>
          <w:color w:val="0000FF"/>
        </w:rPr>
        <w:noBreakHyphen/>
        <w:t>191261</w:t>
      </w:r>
      <w:r w:rsidR="00EB5AB5">
        <w:t>.</w:t>
      </w:r>
    </w:p>
    <w:p w14:paraId="6E821198" w14:textId="77777777" w:rsidR="00596CF7" w:rsidRPr="00DA12F6" w:rsidRDefault="00596CF7" w:rsidP="00596CF7">
      <w:pPr>
        <w:keepNext/>
        <w:rPr>
          <w:rFonts w:cs="Arial"/>
          <w:b/>
        </w:rPr>
      </w:pPr>
      <w:r w:rsidRPr="00DA12F6">
        <w:rPr>
          <w:rFonts w:cs="Arial"/>
          <w:b/>
        </w:rPr>
        <w:t>Discussion and conclusion:</w:t>
      </w:r>
    </w:p>
    <w:p w14:paraId="0EE9E7D6" w14:textId="77777777" w:rsidR="00596CF7" w:rsidRPr="00DA12F6" w:rsidRDefault="00596CF7" w:rsidP="00596CF7">
      <w:r>
        <w:t xml:space="preserve">Response to </w:t>
      </w:r>
      <w:r>
        <w:rPr>
          <w:color w:val="0000FF"/>
        </w:rPr>
        <w:t>TD SP</w:t>
      </w:r>
      <w:r>
        <w:rPr>
          <w:color w:val="0000FF"/>
        </w:rPr>
        <w:noBreakHyphen/>
        <w:t>191261</w:t>
      </w:r>
      <w:r>
        <w:t xml:space="preserve">. </w:t>
      </w:r>
      <w:r w:rsidR="00EB5AB5">
        <w:t xml:space="preserve">Some clarifications were needed and this was left for off-line discussion and revised in </w:t>
      </w:r>
      <w:r w:rsidR="00EB5AB5">
        <w:rPr>
          <w:color w:val="0000FF"/>
          <w:lang w:val="en-US" w:eastAsia="en-US"/>
        </w:rPr>
        <w:t>TD SP</w:t>
      </w:r>
      <w:r w:rsidR="00EB5AB5">
        <w:rPr>
          <w:color w:val="0000FF"/>
          <w:lang w:val="en-US" w:eastAsia="en-US"/>
        </w:rPr>
        <w:noBreakHyphen/>
        <w:t>191364</w:t>
      </w:r>
      <w:r w:rsidR="00EB5AB5">
        <w:t>.</w:t>
      </w:r>
      <w:r w:rsidR="00EB5AB5" w:rsidRPr="00637C48">
        <w:t xml:space="preserve"> </w:t>
      </w:r>
      <w:r w:rsidR="008E5D24">
        <w:t xml:space="preserve">LGE commented that some use cases listed in the LS are not only related to "latency" but also to other KPIs, such as positioning, without which the use case support seems not possible, and therefore, they proposed to add RAN as relevant group to review. </w:t>
      </w:r>
      <w:r w:rsidR="001E316B">
        <w:t xml:space="preserve">This was revised to add TSG RAN in CC: and to remove 'draft' in </w:t>
      </w:r>
      <w:r w:rsidR="001E316B">
        <w:rPr>
          <w:color w:val="0000FF"/>
          <w:lang w:val="en-US" w:eastAsia="en-US"/>
        </w:rPr>
        <w:t>TD SP</w:t>
      </w:r>
      <w:r w:rsidR="001E316B">
        <w:rPr>
          <w:color w:val="0000FF"/>
          <w:lang w:val="en-US" w:eastAsia="en-US"/>
        </w:rPr>
        <w:noBreakHyphen/>
        <w:t>191379</w:t>
      </w:r>
      <w:r w:rsidR="001E316B">
        <w:t xml:space="preserve">, which was </w:t>
      </w:r>
      <w:r w:rsidR="001E316B">
        <w:rPr>
          <w:color w:val="FF0000"/>
        </w:rPr>
        <w:t>approved</w:t>
      </w:r>
      <w:r w:rsidR="001E316B">
        <w:t>.</w:t>
      </w:r>
    </w:p>
    <w:p w14:paraId="3E6FBAB5" w14:textId="77777777" w:rsidR="00AE1380" w:rsidRDefault="00AE1380" w:rsidP="00AE1380">
      <w:pPr>
        <w:pStyle w:val="Heading1"/>
      </w:pPr>
      <w:bookmarkStart w:id="14" w:name="_Toc68670215"/>
      <w:r>
        <w:t>3</w:t>
      </w:r>
      <w:r>
        <w:tab/>
        <w:t>Items for discussion and early consideration</w:t>
      </w:r>
      <w:bookmarkEnd w:id="14"/>
    </w:p>
    <w:p w14:paraId="5F5A93E9" w14:textId="77777777" w:rsidR="00AE1380" w:rsidRDefault="00AE1380" w:rsidP="00AE1380">
      <w:pPr>
        <w:keepNext/>
        <w:keepLines/>
      </w:pPr>
      <w:r>
        <w:rPr>
          <w:color w:val="0000FF"/>
        </w:rPr>
        <w:t>TD SP</w:t>
      </w:r>
      <w:r>
        <w:rPr>
          <w:color w:val="0000FF"/>
        </w:rPr>
        <w:noBreakHyphen/>
        <w:t>191264</w:t>
      </w:r>
      <w:r w:rsidRPr="0073055D">
        <w:t xml:space="preserve"> </w:t>
      </w:r>
      <w:r>
        <w:t>(DISCUSSION) IALA Document: RESPONSE TO MATTERS RELATED TO THE RADIOCOMMUNICATION ITU R STUDY GROUP AND ITU WORLD RADIOCOMMUNICATION CONFERENCE. (Source: SyncTechno Inc).</w:t>
      </w:r>
      <w:r>
        <w:br/>
      </w:r>
      <w:r w:rsidRPr="0073055D">
        <w:rPr>
          <w:b/>
        </w:rPr>
        <w:t>Document for:</w:t>
      </w:r>
      <w:r w:rsidRPr="0073055D">
        <w:t xml:space="preserve"> </w:t>
      </w:r>
      <w:r>
        <w:t>Information.</w:t>
      </w:r>
      <w:r>
        <w:br/>
      </w:r>
      <w:r w:rsidRPr="0073055D">
        <w:rPr>
          <w:b/>
        </w:rPr>
        <w:t>Abstract:</w:t>
      </w:r>
      <w:r w:rsidRPr="0073055D">
        <w:t xml:space="preserve"> </w:t>
      </w:r>
      <w:r>
        <w:t>This document provides an update in the considerations made by IALA with respect to the developments within 3GPP that may support the maritime domain.</w:t>
      </w:r>
    </w:p>
    <w:p w14:paraId="30E92989" w14:textId="77777777" w:rsidR="00AE1380" w:rsidRPr="00DA12F6" w:rsidRDefault="00AE1380" w:rsidP="00AE1380">
      <w:pPr>
        <w:keepNext/>
        <w:rPr>
          <w:rFonts w:cs="Arial"/>
          <w:b/>
        </w:rPr>
      </w:pPr>
      <w:r w:rsidRPr="00DA12F6">
        <w:rPr>
          <w:rFonts w:cs="Arial"/>
          <w:b/>
        </w:rPr>
        <w:t>Discussion and conclusion:</w:t>
      </w:r>
    </w:p>
    <w:p w14:paraId="7BEB4914" w14:textId="77777777" w:rsidR="007A62A9" w:rsidRPr="00DA12F6" w:rsidRDefault="007D1CCB" w:rsidP="007A62A9">
      <w:r>
        <w:t xml:space="preserve">LS approved in </w:t>
      </w:r>
      <w:r>
        <w:rPr>
          <w:color w:val="0000FF"/>
        </w:rPr>
        <w:t>TD SP</w:t>
      </w:r>
      <w:r>
        <w:rPr>
          <w:color w:val="0000FF"/>
        </w:rPr>
        <w:noBreakHyphen/>
        <w:t>191366</w:t>
      </w:r>
      <w:r w:rsidR="00AE1380">
        <w:t>.</w:t>
      </w:r>
      <w:r w:rsidR="0094124B">
        <w:t xml:space="preserve"> </w:t>
      </w:r>
      <w:r w:rsidR="0094124B">
        <w:rPr>
          <w:color w:val="0000FF"/>
        </w:rPr>
        <w:t>Noted</w:t>
      </w:r>
      <w:r w:rsidR="0094124B">
        <w:t>.</w:t>
      </w:r>
    </w:p>
    <w:p w14:paraId="0C5F7C14" w14:textId="77777777" w:rsidR="00AE1380" w:rsidRDefault="00AE1380" w:rsidP="00AE1380">
      <w:pPr>
        <w:pStyle w:val="NormTop"/>
      </w:pPr>
      <w:r>
        <w:rPr>
          <w:color w:val="0000FF"/>
        </w:rPr>
        <w:t>TD SP</w:t>
      </w:r>
      <w:r>
        <w:rPr>
          <w:color w:val="0000FF"/>
        </w:rPr>
        <w:noBreakHyphen/>
        <w:t>191265</w:t>
      </w:r>
      <w:r w:rsidR="0094124B">
        <w:t xml:space="preserve"> </w:t>
      </w:r>
      <w:r w:rsidR="00661F41">
        <w:t>[</w:t>
      </w:r>
      <w:r>
        <w:t>DRAFT] LS to IALA. (SyncTechno Inc)</w:t>
      </w:r>
      <w:r>
        <w:br/>
      </w:r>
      <w:r w:rsidRPr="0073055D">
        <w:rPr>
          <w:b/>
        </w:rPr>
        <w:t>Document for:</w:t>
      </w:r>
      <w:r w:rsidRPr="0073055D">
        <w:t xml:space="preserve"> </w:t>
      </w:r>
      <w:r>
        <w:t>Approval.</w:t>
      </w:r>
      <w:r>
        <w:br/>
      </w:r>
      <w:r w:rsidRPr="0073055D">
        <w:rPr>
          <w:b/>
        </w:rPr>
        <w:t>Abstract:</w:t>
      </w:r>
      <w:r w:rsidRPr="0073055D">
        <w:t xml:space="preserve"> </w:t>
      </w:r>
      <w:r w:rsidR="007D1CCB">
        <w:t>To: .IALA</w:t>
      </w:r>
    </w:p>
    <w:p w14:paraId="4627CFD3" w14:textId="77777777" w:rsidR="00AE1380" w:rsidRPr="00DA12F6" w:rsidRDefault="00AE1380" w:rsidP="00AE1380">
      <w:pPr>
        <w:keepNext/>
        <w:rPr>
          <w:rFonts w:cs="Arial"/>
          <w:b/>
        </w:rPr>
      </w:pPr>
      <w:r w:rsidRPr="00DA12F6">
        <w:rPr>
          <w:rFonts w:cs="Arial"/>
          <w:b/>
        </w:rPr>
        <w:t>Discussion and conclusion:</w:t>
      </w:r>
    </w:p>
    <w:p w14:paraId="005CB337" w14:textId="77777777" w:rsidR="007A62A9" w:rsidRPr="00DA12F6" w:rsidRDefault="00AE1380" w:rsidP="007A62A9">
      <w:r>
        <w:t xml:space="preserve">Response to </w:t>
      </w:r>
      <w:r w:rsidR="00661F41">
        <w:rPr>
          <w:color w:val="0000FF"/>
        </w:rPr>
        <w:t>TD SP</w:t>
      </w:r>
      <w:r w:rsidR="00661F41">
        <w:rPr>
          <w:color w:val="0000FF"/>
        </w:rPr>
        <w:noBreakHyphen/>
        <w:t>191264</w:t>
      </w:r>
      <w:r>
        <w:t>.</w:t>
      </w:r>
      <w:r w:rsidR="0094124B">
        <w:t xml:space="preserve"> AT&amp;T asked for clarification of the role of the liaison contacts and Qualcomm asked for some corrections to the text. This was left for off-line discussion and revised, also to remove 'draft' in </w:t>
      </w:r>
      <w:r w:rsidR="0094124B">
        <w:rPr>
          <w:color w:val="0000FF"/>
          <w:lang w:val="en-US" w:eastAsia="en-US"/>
        </w:rPr>
        <w:t>TD SP</w:t>
      </w:r>
      <w:r w:rsidR="0094124B">
        <w:rPr>
          <w:color w:val="0000FF"/>
          <w:lang w:val="en-US" w:eastAsia="en-US"/>
        </w:rPr>
        <w:noBreakHyphen/>
        <w:t>191298</w:t>
      </w:r>
      <w:r w:rsidR="0094124B">
        <w:t>.</w:t>
      </w:r>
      <w:r w:rsidR="0094124B" w:rsidRPr="00637C48">
        <w:t xml:space="preserve"> </w:t>
      </w:r>
      <w:r w:rsidR="00E01731">
        <w:t xml:space="preserve">This was revised to remove 'draft' and clean up revision marks in </w:t>
      </w:r>
      <w:r w:rsidR="00E01731">
        <w:rPr>
          <w:color w:val="0000FF"/>
          <w:lang w:val="en-US" w:eastAsia="en-US"/>
        </w:rPr>
        <w:t>TD SP</w:t>
      </w:r>
      <w:r w:rsidR="00E01731">
        <w:rPr>
          <w:color w:val="0000FF"/>
          <w:lang w:val="en-US" w:eastAsia="en-US"/>
        </w:rPr>
        <w:noBreakHyphen/>
        <w:t>191366</w:t>
      </w:r>
      <w:r w:rsidR="00E01731">
        <w:t xml:space="preserve">, which was </w:t>
      </w:r>
      <w:r w:rsidR="00E01731">
        <w:rPr>
          <w:color w:val="FF0000"/>
        </w:rPr>
        <w:t>approved</w:t>
      </w:r>
      <w:r w:rsidR="00E01731">
        <w:t>.</w:t>
      </w:r>
    </w:p>
    <w:p w14:paraId="7F53E51F" w14:textId="77777777" w:rsidR="00AE1380" w:rsidRDefault="00AE1380" w:rsidP="00AE1380">
      <w:pPr>
        <w:pStyle w:val="Heading2"/>
      </w:pPr>
      <w:bookmarkStart w:id="15" w:name="_Toc68670216"/>
      <w:r>
        <w:t>3.1</w:t>
      </w:r>
      <w:r>
        <w:tab/>
        <w:t>Challenges to working agreements</w:t>
      </w:r>
      <w:bookmarkEnd w:id="15"/>
    </w:p>
    <w:p w14:paraId="5089D38B" w14:textId="77777777" w:rsidR="00AE1380" w:rsidRDefault="00AE1380" w:rsidP="00AE1380">
      <w:r>
        <w:t>There were no contributions under this agenda item.</w:t>
      </w:r>
    </w:p>
    <w:p w14:paraId="52855855" w14:textId="77777777" w:rsidR="00AE1380" w:rsidRDefault="00AE1380" w:rsidP="00AE1380">
      <w:pPr>
        <w:pStyle w:val="Heading2"/>
      </w:pPr>
      <w:bookmarkStart w:id="16" w:name="_Toc68670217"/>
      <w:r>
        <w:t>3.2</w:t>
      </w:r>
      <w:r>
        <w:tab/>
        <w:t>Issues highlighted for early treatment</w:t>
      </w:r>
      <w:bookmarkEnd w:id="16"/>
    </w:p>
    <w:p w14:paraId="609A90BD" w14:textId="77777777" w:rsidR="00AE1380" w:rsidRDefault="00AE1380" w:rsidP="00AE1380">
      <w:r>
        <w:t>There were no contributions under this agenda item.</w:t>
      </w:r>
    </w:p>
    <w:p w14:paraId="24AF9707" w14:textId="77777777" w:rsidR="00AE1380" w:rsidRDefault="00AE1380" w:rsidP="00AE1380">
      <w:pPr>
        <w:pStyle w:val="Heading2"/>
      </w:pPr>
      <w:bookmarkStart w:id="17" w:name="_Toc68670218"/>
      <w:r>
        <w:t>3.3</w:t>
      </w:r>
      <w:r>
        <w:tab/>
        <w:t xml:space="preserve">Discussion papers on work in </w:t>
      </w:r>
      <w:r w:rsidR="00661F41">
        <w:t>Rel</w:t>
      </w:r>
      <w:r w:rsidR="00661F41">
        <w:noBreakHyphen/>
      </w:r>
      <w:r>
        <w:t>15 and earlier</w:t>
      </w:r>
      <w:bookmarkEnd w:id="17"/>
    </w:p>
    <w:p w14:paraId="7F419E63" w14:textId="77777777" w:rsidR="00AE1380" w:rsidRDefault="00AE1380" w:rsidP="00AE1380">
      <w:r>
        <w:t>There were no contributions under this agenda item.</w:t>
      </w:r>
    </w:p>
    <w:p w14:paraId="13663AAC" w14:textId="77777777" w:rsidR="00AE1380" w:rsidRDefault="00AE1380" w:rsidP="00AE1380">
      <w:pPr>
        <w:pStyle w:val="Heading2"/>
      </w:pPr>
      <w:bookmarkStart w:id="18" w:name="_Toc68670219"/>
      <w:r>
        <w:t>3.4</w:t>
      </w:r>
      <w:r>
        <w:tab/>
        <w:t xml:space="preserve">Discussion papers on work in </w:t>
      </w:r>
      <w:r w:rsidR="00661F41">
        <w:t>Rel</w:t>
      </w:r>
      <w:r w:rsidR="00661F41">
        <w:noBreakHyphen/>
      </w:r>
      <w:r>
        <w:t>16</w:t>
      </w:r>
      <w:bookmarkEnd w:id="18"/>
    </w:p>
    <w:p w14:paraId="53E591F4" w14:textId="77777777" w:rsidR="00AE1380" w:rsidRDefault="00AE1380" w:rsidP="00AE1380">
      <w:pPr>
        <w:keepNext/>
        <w:keepLines/>
      </w:pPr>
      <w:r>
        <w:rPr>
          <w:color w:val="0000FF"/>
        </w:rPr>
        <w:t>TD SP</w:t>
      </w:r>
      <w:r>
        <w:rPr>
          <w:color w:val="0000FF"/>
        </w:rPr>
        <w:noBreakHyphen/>
        <w:t>191217</w:t>
      </w:r>
      <w:r w:rsidRPr="0073055D">
        <w:t xml:space="preserve"> </w:t>
      </w:r>
      <w:r>
        <w:t>(DISCUSSION) Discussion on system level impacts of MT-EDT. (Source: Huawei Tech.(UK) Co., Ltd).</w:t>
      </w:r>
      <w:r>
        <w:br/>
      </w:r>
      <w:r w:rsidRPr="0073055D">
        <w:rPr>
          <w:b/>
        </w:rPr>
        <w:t>Document for:</w:t>
      </w:r>
      <w:r w:rsidRPr="0073055D">
        <w:t xml:space="preserve"> </w:t>
      </w:r>
      <w:r>
        <w:t>Approval.</w:t>
      </w:r>
      <w:r>
        <w:br/>
      </w:r>
      <w:r w:rsidRPr="0073055D">
        <w:rPr>
          <w:b/>
        </w:rPr>
        <w:t>Abstract:</w:t>
      </w:r>
      <w:r w:rsidRPr="0073055D">
        <w:t xml:space="preserve"> </w:t>
      </w:r>
      <w:r>
        <w:t>This document discusses the system level impacts of MT-EDT in EPS and 5GS.</w:t>
      </w:r>
    </w:p>
    <w:p w14:paraId="291D23B2" w14:textId="77777777" w:rsidR="00AE1380" w:rsidRPr="00DA12F6" w:rsidRDefault="00AE1380" w:rsidP="00AE1380">
      <w:pPr>
        <w:keepNext/>
        <w:rPr>
          <w:rFonts w:cs="Arial"/>
          <w:b/>
        </w:rPr>
      </w:pPr>
      <w:r w:rsidRPr="00DA12F6">
        <w:rPr>
          <w:rFonts w:cs="Arial"/>
          <w:b/>
        </w:rPr>
        <w:t>Discussion and conclusion:</w:t>
      </w:r>
    </w:p>
    <w:p w14:paraId="5DEF2646" w14:textId="77777777" w:rsidR="007A62A9" w:rsidRPr="00E01731" w:rsidRDefault="00E01731" w:rsidP="007A62A9">
      <w:r>
        <w:t xml:space="preserve">This was </w:t>
      </w:r>
      <w:r>
        <w:rPr>
          <w:color w:val="0000FF"/>
        </w:rPr>
        <w:t>noted</w:t>
      </w:r>
      <w:r>
        <w:t>.</w:t>
      </w:r>
    </w:p>
    <w:p w14:paraId="3A9C37A0" w14:textId="77777777" w:rsidR="00AE1380" w:rsidRDefault="00AE1380" w:rsidP="00AE1380">
      <w:pPr>
        <w:pStyle w:val="Heading2"/>
      </w:pPr>
      <w:bookmarkStart w:id="19" w:name="_Toc68670220"/>
      <w:r>
        <w:lastRenderedPageBreak/>
        <w:t>3.5</w:t>
      </w:r>
      <w:r>
        <w:tab/>
        <w:t xml:space="preserve">Discussion papers on work in </w:t>
      </w:r>
      <w:r w:rsidR="00661F41">
        <w:t>Rel</w:t>
      </w:r>
      <w:r w:rsidR="00661F41">
        <w:noBreakHyphen/>
      </w:r>
      <w:r>
        <w:t>17</w:t>
      </w:r>
      <w:bookmarkEnd w:id="19"/>
    </w:p>
    <w:p w14:paraId="160EDA0E" w14:textId="77777777" w:rsidR="00AE1380" w:rsidRDefault="00AE1380" w:rsidP="00AE1380">
      <w:pPr>
        <w:keepNext/>
        <w:keepLines/>
      </w:pPr>
      <w:r>
        <w:rPr>
          <w:color w:val="0000FF"/>
        </w:rPr>
        <w:t>TD SP</w:t>
      </w:r>
      <w:r>
        <w:rPr>
          <w:color w:val="0000FF"/>
        </w:rPr>
        <w:noBreakHyphen/>
        <w:t>191145</w:t>
      </w:r>
      <w:r w:rsidRPr="0073055D">
        <w:t xml:space="preserve"> </w:t>
      </w:r>
      <w:r>
        <w:t>(DISCUSSION) Common external TR on guidelines for Edge Computing deployment. (Source: Qualcomm Technologies Int).</w:t>
      </w:r>
      <w:r>
        <w:br/>
      </w:r>
      <w:r w:rsidRPr="0073055D">
        <w:rPr>
          <w:b/>
        </w:rPr>
        <w:t>Document for:</w:t>
      </w:r>
      <w:r w:rsidRPr="0073055D">
        <w:t xml:space="preserve"> </w:t>
      </w:r>
      <w:r>
        <w:t>Agreement.</w:t>
      </w:r>
      <w:r>
        <w:br/>
      </w:r>
      <w:r w:rsidRPr="0073055D">
        <w:rPr>
          <w:b/>
        </w:rPr>
        <w:t>Abstract:</w:t>
      </w:r>
      <w:r w:rsidRPr="0073055D">
        <w:t xml:space="preserve"> </w:t>
      </w:r>
      <w:r>
        <w:t>This contribution describes the rationale behind changes proposed to SA2 SID FS_enh_EC and SA6 WID EDGEAPP. The changes regard the creation of an external TR on guidelines for Edge Computing deployment.</w:t>
      </w:r>
    </w:p>
    <w:p w14:paraId="52D01843" w14:textId="77777777" w:rsidR="00AE1380" w:rsidRPr="00DA12F6" w:rsidRDefault="00AE1380" w:rsidP="00AE1380">
      <w:pPr>
        <w:keepNext/>
        <w:rPr>
          <w:rFonts w:cs="Arial"/>
          <w:b/>
        </w:rPr>
      </w:pPr>
      <w:r w:rsidRPr="00DA12F6">
        <w:rPr>
          <w:rFonts w:cs="Arial"/>
          <w:b/>
        </w:rPr>
        <w:t>Discussion and conclusion:</w:t>
      </w:r>
    </w:p>
    <w:p w14:paraId="143F9FA1" w14:textId="77777777" w:rsidR="007A62A9" w:rsidRPr="00221FC9" w:rsidRDefault="00E01731" w:rsidP="007A62A9">
      <w:r>
        <w:t xml:space="preserve">This was </w:t>
      </w:r>
      <w:r>
        <w:rPr>
          <w:color w:val="0000FF"/>
        </w:rPr>
        <w:t>noted</w:t>
      </w:r>
      <w:r>
        <w:t>.</w:t>
      </w:r>
    </w:p>
    <w:p w14:paraId="67DB9C6F" w14:textId="77777777" w:rsidR="00AE1380" w:rsidRDefault="00AE1380" w:rsidP="00AE1380">
      <w:pPr>
        <w:pStyle w:val="Heading2"/>
      </w:pPr>
      <w:bookmarkStart w:id="20" w:name="_Toc68670221"/>
      <w:r>
        <w:t>3.6</w:t>
      </w:r>
      <w:r>
        <w:tab/>
        <w:t xml:space="preserve">Discussion papers on work in </w:t>
      </w:r>
      <w:r w:rsidR="00661F41">
        <w:t>Rel</w:t>
      </w:r>
      <w:r w:rsidR="00661F41">
        <w:noBreakHyphen/>
      </w:r>
      <w:r>
        <w:t>18 and later</w:t>
      </w:r>
      <w:bookmarkEnd w:id="20"/>
    </w:p>
    <w:p w14:paraId="6F0D29F5" w14:textId="77777777" w:rsidR="00AE1380" w:rsidRDefault="00AE1380" w:rsidP="00AE1380">
      <w:r>
        <w:t>There were no contributions under this agenda item.</w:t>
      </w:r>
    </w:p>
    <w:p w14:paraId="670FA1D3" w14:textId="77777777" w:rsidR="00AE1380" w:rsidRDefault="00AE1380" w:rsidP="00AE1380">
      <w:pPr>
        <w:pStyle w:val="Heading1"/>
      </w:pPr>
      <w:bookmarkStart w:id="21" w:name="_Toc68670222"/>
      <w:r>
        <w:t>4</w:t>
      </w:r>
      <w:r>
        <w:tab/>
        <w:t>Reporting from SA Working Groups, other TSGs, and Others</w:t>
      </w:r>
      <w:bookmarkEnd w:id="21"/>
    </w:p>
    <w:p w14:paraId="5DC00560" w14:textId="77777777" w:rsidR="00AE1380" w:rsidRDefault="00AE1380" w:rsidP="00AE1380">
      <w:pPr>
        <w:pStyle w:val="Heading2"/>
      </w:pPr>
      <w:bookmarkStart w:id="22" w:name="_Toc68670223"/>
      <w:r>
        <w:t>4.1</w:t>
      </w:r>
      <w:r>
        <w:tab/>
        <w:t>SA</w:t>
      </w:r>
      <w:r w:rsidR="00661F41">
        <w:t> WG1</w:t>
      </w:r>
      <w:r>
        <w:t xml:space="preserve"> reporting</w:t>
      </w:r>
      <w:bookmarkEnd w:id="22"/>
    </w:p>
    <w:p w14:paraId="2A9B1908" w14:textId="77777777" w:rsidR="00AE1380" w:rsidRDefault="00AE1380" w:rsidP="00AE1380">
      <w:pPr>
        <w:keepNext/>
        <w:keepLines/>
      </w:pPr>
      <w:r>
        <w:rPr>
          <w:color w:val="0000FF"/>
        </w:rPr>
        <w:t>TD SP</w:t>
      </w:r>
      <w:r>
        <w:rPr>
          <w:color w:val="0000FF"/>
        </w:rPr>
        <w:noBreakHyphen/>
        <w:t>191144</w:t>
      </w:r>
      <w:r w:rsidRPr="0073055D">
        <w:t xml:space="preserve"> </w:t>
      </w:r>
      <w:r>
        <w:t>(REPORT) SA WG1 Report to TSG SA#86. (Source: SA</w:t>
      </w:r>
      <w:r w:rsidR="00661F41">
        <w:t> WG1</w:t>
      </w:r>
      <w:r>
        <w:t xml:space="preserve"> Chairman).</w:t>
      </w:r>
      <w:r>
        <w:br/>
      </w:r>
      <w:r w:rsidRPr="0073055D">
        <w:rPr>
          <w:b/>
        </w:rPr>
        <w:t>Document for:</w:t>
      </w:r>
      <w:r w:rsidRPr="0073055D">
        <w:t xml:space="preserve"> </w:t>
      </w:r>
      <w:r>
        <w:t>Presentation.</w:t>
      </w:r>
      <w:r>
        <w:br/>
      </w:r>
      <w:r w:rsidRPr="0073055D">
        <w:rPr>
          <w:b/>
        </w:rPr>
        <w:t>Abstract:</w:t>
      </w:r>
      <w:r w:rsidRPr="0073055D">
        <w:t xml:space="preserve"> </w:t>
      </w:r>
      <w:r>
        <w:t>SA WG1 Report to TSG SA#86.</w:t>
      </w:r>
      <w:r w:rsidR="00317D3F">
        <w:t xml:space="preserve"> Slides: </w:t>
      </w:r>
      <w:hyperlink r:id="rId9" w:history="1">
        <w:r w:rsidR="00317D3F" w:rsidRPr="003A2BAE">
          <w:rPr>
            <w:rStyle w:val="Hyperlink"/>
          </w:rPr>
          <w:t>http://www.3gpp.org/ftp/tsg_sa/TSG_SA/TSGS_86/Docs/SP-191144.zip</w:t>
        </w:r>
      </w:hyperlink>
      <w:r w:rsidR="00317D3F">
        <w:t xml:space="preserve"> </w:t>
      </w:r>
    </w:p>
    <w:p w14:paraId="1B1C03A0" w14:textId="77777777" w:rsidR="00AE1380" w:rsidRPr="00DA12F6" w:rsidRDefault="00596CF7" w:rsidP="00AE1380">
      <w:pPr>
        <w:keepNext/>
        <w:rPr>
          <w:rFonts w:cs="Arial"/>
          <w:b/>
        </w:rPr>
      </w:pPr>
      <w:r>
        <w:rPr>
          <w:rFonts w:cs="Arial"/>
          <w:b/>
        </w:rPr>
        <w:t>Questions and comments</w:t>
      </w:r>
      <w:r w:rsidR="00AE1380" w:rsidRPr="00DA12F6">
        <w:rPr>
          <w:rFonts w:cs="Arial"/>
          <w:b/>
        </w:rPr>
        <w:t>:</w:t>
      </w:r>
    </w:p>
    <w:p w14:paraId="1CC3E20D" w14:textId="77777777" w:rsidR="00596CF7" w:rsidRDefault="00596CF7" w:rsidP="00596CF7">
      <w:pPr>
        <w:keepNext/>
        <w:tabs>
          <w:tab w:val="clear" w:pos="567"/>
          <w:tab w:val="clear" w:pos="851"/>
          <w:tab w:val="clear" w:pos="1134"/>
          <w:tab w:val="clear" w:pos="1418"/>
          <w:tab w:val="clear" w:pos="1701"/>
        </w:tabs>
        <w:ind w:left="993" w:hanging="993"/>
      </w:pPr>
      <w:r>
        <w:t>Slide X:</w:t>
      </w:r>
      <w:r>
        <w:tab/>
      </w:r>
    </w:p>
    <w:p w14:paraId="21C3C6CB" w14:textId="77777777" w:rsidR="007A62A9" w:rsidRPr="00221FC9" w:rsidRDefault="00221FC9" w:rsidP="007A62A9">
      <w:r>
        <w:t xml:space="preserve">The SA WG1 Chairman was thanked for this report, which was </w:t>
      </w:r>
      <w:r>
        <w:rPr>
          <w:color w:val="0000FF"/>
        </w:rPr>
        <w:t>noted</w:t>
      </w:r>
      <w:r>
        <w:t>.</w:t>
      </w:r>
    </w:p>
    <w:p w14:paraId="6EAE2AD1" w14:textId="77777777" w:rsidR="00AE1380" w:rsidRDefault="00AE1380" w:rsidP="00AE1380">
      <w:pPr>
        <w:pStyle w:val="Heading2"/>
      </w:pPr>
      <w:bookmarkStart w:id="23" w:name="_Toc68670224"/>
      <w:r>
        <w:t>4.2</w:t>
      </w:r>
      <w:r>
        <w:tab/>
        <w:t>SA</w:t>
      </w:r>
      <w:r w:rsidR="00661F41">
        <w:t> WG2</w:t>
      </w:r>
      <w:r>
        <w:t xml:space="preserve"> reporting</w:t>
      </w:r>
      <w:bookmarkEnd w:id="23"/>
    </w:p>
    <w:p w14:paraId="2AAD824C" w14:textId="77777777" w:rsidR="00AE1380" w:rsidRDefault="00AE1380" w:rsidP="00AE1380">
      <w:pPr>
        <w:keepNext/>
        <w:keepLines/>
      </w:pPr>
      <w:r>
        <w:rPr>
          <w:color w:val="0000FF"/>
        </w:rPr>
        <w:t>TD SP</w:t>
      </w:r>
      <w:r>
        <w:rPr>
          <w:color w:val="0000FF"/>
        </w:rPr>
        <w:noBreakHyphen/>
        <w:t>191055</w:t>
      </w:r>
      <w:r w:rsidRPr="0073055D">
        <w:t xml:space="preserve"> </w:t>
      </w:r>
      <w:r>
        <w:t>(REPORT) SA WG2 Chairmans report to TSG SA. (Source: SA</w:t>
      </w:r>
      <w:r w:rsidR="00661F41">
        <w:t> WG2</w:t>
      </w:r>
      <w:r>
        <w:t xml:space="preserve"> Chairman).</w:t>
      </w:r>
      <w:r>
        <w:br/>
      </w:r>
      <w:r w:rsidRPr="0073055D">
        <w:rPr>
          <w:b/>
        </w:rPr>
        <w:t>Document for:</w:t>
      </w:r>
      <w:r w:rsidRPr="0073055D">
        <w:t xml:space="preserve"> </w:t>
      </w:r>
      <w:r>
        <w:t>Presentation.</w:t>
      </w:r>
      <w:r>
        <w:br/>
      </w:r>
      <w:r w:rsidRPr="0073055D">
        <w:rPr>
          <w:b/>
        </w:rPr>
        <w:t>Abstract:</w:t>
      </w:r>
      <w:r w:rsidRPr="0073055D">
        <w:t xml:space="preserve"> </w:t>
      </w:r>
      <w:r>
        <w:t>Report to SA WG2 Activities.</w:t>
      </w:r>
      <w:r w:rsidR="00317D3F">
        <w:t xml:space="preserve"> Slides: </w:t>
      </w:r>
      <w:hyperlink r:id="rId10" w:history="1">
        <w:r w:rsidR="00317D3F" w:rsidRPr="003A2BAE">
          <w:rPr>
            <w:rStyle w:val="Hyperlink"/>
          </w:rPr>
          <w:t>http://www.3gpp.org/ftp/tsg_sa/TSG_SA/TSGS_86/Docs/SP-191055.zip</w:t>
        </w:r>
      </w:hyperlink>
      <w:r w:rsidR="00317D3F">
        <w:t xml:space="preserve"> </w:t>
      </w:r>
    </w:p>
    <w:p w14:paraId="5D6C6683" w14:textId="77777777" w:rsidR="00E65CE7" w:rsidRPr="00DA12F6" w:rsidRDefault="00E65CE7" w:rsidP="00E65CE7">
      <w:pPr>
        <w:keepNext/>
        <w:rPr>
          <w:rFonts w:cs="Arial"/>
          <w:b/>
        </w:rPr>
      </w:pPr>
      <w:r>
        <w:rPr>
          <w:rFonts w:cs="Arial"/>
          <w:b/>
        </w:rPr>
        <w:t>Questions and comments</w:t>
      </w:r>
      <w:r w:rsidRPr="00DA12F6">
        <w:rPr>
          <w:rFonts w:cs="Arial"/>
          <w:b/>
        </w:rPr>
        <w:t>:</w:t>
      </w:r>
    </w:p>
    <w:p w14:paraId="22A5A5AE" w14:textId="77777777" w:rsidR="00E65CE7" w:rsidRDefault="00E65CE7" w:rsidP="00E65CE7">
      <w:pPr>
        <w:keepNext/>
        <w:tabs>
          <w:tab w:val="clear" w:pos="567"/>
          <w:tab w:val="clear" w:pos="851"/>
          <w:tab w:val="clear" w:pos="1134"/>
          <w:tab w:val="clear" w:pos="1418"/>
          <w:tab w:val="clear" w:pos="1701"/>
        </w:tabs>
        <w:ind w:left="993" w:hanging="993"/>
      </w:pPr>
      <w:r>
        <w:t xml:space="preserve">Slide </w:t>
      </w:r>
      <w:r w:rsidR="007D1CCB">
        <w:t>15</w:t>
      </w:r>
      <w:r>
        <w:t>:</w:t>
      </w:r>
      <w:r>
        <w:tab/>
      </w:r>
      <w:r w:rsidR="007D1CCB">
        <w:t>Qualcomm suggested that SA WG2 should also be strict on allowing non-FASMO CRs in Rel-16, as many CRs are submitted for Rel-15 and considered non-FASMO and are then only agreed for Rel</w:t>
      </w:r>
      <w:r w:rsidR="007D1CCB">
        <w:noBreakHyphen/>
        <w:t>16, whereas they are not FASMO for Rel</w:t>
      </w:r>
      <w:r w:rsidR="007D1CCB">
        <w:noBreakHyphen/>
        <w:t>16 either. The SA WG2 replied that this will be scrutinised more closely in future meetings, but companies should also consider this before submitting CRs to SA WG2.</w:t>
      </w:r>
    </w:p>
    <w:p w14:paraId="47D1C1E0" w14:textId="77777777" w:rsidR="00E65CE7" w:rsidRPr="00221FC9" w:rsidRDefault="00E65CE7" w:rsidP="00E65CE7">
      <w:r>
        <w:t xml:space="preserve">The SA WG2 Chairman was thanked for this report, which was </w:t>
      </w:r>
      <w:r>
        <w:rPr>
          <w:color w:val="0000FF"/>
        </w:rPr>
        <w:t>noted</w:t>
      </w:r>
      <w:r>
        <w:t>.</w:t>
      </w:r>
    </w:p>
    <w:p w14:paraId="55079B05" w14:textId="77777777" w:rsidR="00AE1380" w:rsidRDefault="00AE1380" w:rsidP="00AE1380">
      <w:pPr>
        <w:pStyle w:val="NormTop"/>
      </w:pPr>
      <w:r>
        <w:rPr>
          <w:color w:val="0000FF"/>
        </w:rPr>
        <w:t>TD SP</w:t>
      </w:r>
      <w:r>
        <w:rPr>
          <w:color w:val="0000FF"/>
        </w:rPr>
        <w:noBreakHyphen/>
        <w:t>191056</w:t>
      </w:r>
      <w:r w:rsidRPr="0073055D">
        <w:t xml:space="preserve"> </w:t>
      </w:r>
      <w:r>
        <w:t>(OTHER) List of Work Tasks agreed at SA WG2 meetings #135 and #136. (Source: SA</w:t>
      </w:r>
      <w:r w:rsidR="00661F41">
        <w:t> WG2</w:t>
      </w:r>
      <w:r>
        <w:t>).</w:t>
      </w:r>
      <w:r>
        <w:br/>
      </w:r>
      <w:r w:rsidRPr="0073055D">
        <w:rPr>
          <w:b/>
        </w:rPr>
        <w:t>Document for:</w:t>
      </w:r>
      <w:r w:rsidRPr="0073055D">
        <w:t xml:space="preserve"> </w:t>
      </w:r>
      <w:r>
        <w:t>Information.</w:t>
      </w:r>
      <w:r>
        <w:br/>
      </w:r>
      <w:r w:rsidRPr="0073055D">
        <w:rPr>
          <w:b/>
        </w:rPr>
        <w:t>Abstract:</w:t>
      </w:r>
      <w:r w:rsidRPr="0073055D">
        <w:t xml:space="preserve"> </w:t>
      </w:r>
      <w:r>
        <w:t>Work Task breakdown of SA WG2 items agreed at SA WG2.</w:t>
      </w:r>
    </w:p>
    <w:p w14:paraId="1FD2F732" w14:textId="77777777" w:rsidR="00AE1380" w:rsidRPr="00DA12F6" w:rsidRDefault="00AE1380" w:rsidP="00AE1380">
      <w:pPr>
        <w:keepNext/>
        <w:rPr>
          <w:rFonts w:cs="Arial"/>
          <w:b/>
        </w:rPr>
      </w:pPr>
      <w:r w:rsidRPr="00DA12F6">
        <w:rPr>
          <w:rFonts w:cs="Arial"/>
          <w:b/>
        </w:rPr>
        <w:t>Discussion and conclusion:</w:t>
      </w:r>
    </w:p>
    <w:p w14:paraId="7B61ED9C" w14:textId="77777777" w:rsidR="007A62A9" w:rsidRPr="008678D2" w:rsidRDefault="008678D2" w:rsidP="007A62A9">
      <w:r w:rsidRPr="008678D2">
        <w:rPr>
          <w:color w:val="0000FF"/>
        </w:rPr>
        <w:t>Noted</w:t>
      </w:r>
      <w:r>
        <w:t xml:space="preserve">. The individual work tasks were revised with updates of the Time Units in </w:t>
      </w:r>
      <w:r>
        <w:rPr>
          <w:color w:val="0000FF"/>
        </w:rPr>
        <w:t>TD SP</w:t>
      </w:r>
      <w:r>
        <w:rPr>
          <w:color w:val="0000FF"/>
        </w:rPr>
        <w:noBreakHyphen/>
        <w:t>191307</w:t>
      </w:r>
      <w:r>
        <w:t xml:space="preserve"> to </w:t>
      </w:r>
      <w:r>
        <w:rPr>
          <w:color w:val="0000FF"/>
        </w:rPr>
        <w:t>TD SP</w:t>
      </w:r>
      <w:r>
        <w:rPr>
          <w:color w:val="0000FF"/>
        </w:rPr>
        <w:noBreakHyphen/>
        <w:t>191325</w:t>
      </w:r>
      <w:r>
        <w:t>.</w:t>
      </w:r>
    </w:p>
    <w:p w14:paraId="76E57F91" w14:textId="77777777" w:rsidR="00AE1380" w:rsidRDefault="00AE1380" w:rsidP="00AE1380">
      <w:pPr>
        <w:pStyle w:val="Heading2"/>
      </w:pPr>
      <w:bookmarkStart w:id="24" w:name="_Toc68670225"/>
      <w:r>
        <w:t>4.3</w:t>
      </w:r>
      <w:r>
        <w:tab/>
        <w:t>SA</w:t>
      </w:r>
      <w:r w:rsidR="00661F41">
        <w:t> WG3</w:t>
      </w:r>
      <w:r>
        <w:t xml:space="preserve"> reporting</w:t>
      </w:r>
      <w:bookmarkEnd w:id="24"/>
    </w:p>
    <w:p w14:paraId="5D5BCE4B" w14:textId="77777777" w:rsidR="00AE1380" w:rsidRDefault="00AE1380" w:rsidP="00AE1380">
      <w:pPr>
        <w:keepNext/>
        <w:keepLines/>
      </w:pPr>
      <w:r>
        <w:rPr>
          <w:color w:val="0000FF"/>
        </w:rPr>
        <w:t>TD SP</w:t>
      </w:r>
      <w:r>
        <w:rPr>
          <w:color w:val="0000FF"/>
        </w:rPr>
        <w:noBreakHyphen/>
        <w:t>191</w:t>
      </w:r>
      <w:r w:rsidR="00C22CD1">
        <w:rPr>
          <w:color w:val="0000FF"/>
        </w:rPr>
        <w:t>275</w:t>
      </w:r>
      <w:r w:rsidRPr="0073055D">
        <w:t xml:space="preserve"> </w:t>
      </w:r>
      <w:r>
        <w:t>(REPORT) SA WG3 Status report. (Source: SA</w:t>
      </w:r>
      <w:r w:rsidR="00661F41">
        <w:t> WG3</w:t>
      </w:r>
      <w:r>
        <w:t xml:space="preserve"> Chairman).</w:t>
      </w:r>
      <w:r w:rsidR="00C22CD1">
        <w:t xml:space="preserve"> </w:t>
      </w:r>
      <w:r w:rsidR="00C22CD1">
        <w:rPr>
          <w:rFonts w:cs="Arial"/>
          <w:lang w:eastAsia="en-US"/>
        </w:rPr>
        <w:t xml:space="preserve">(revision of </w:t>
      </w:r>
      <w:r w:rsidR="00C22CD1">
        <w:rPr>
          <w:color w:val="0000FF"/>
        </w:rPr>
        <w:t>TD SP</w:t>
      </w:r>
      <w:r w:rsidR="00C22CD1">
        <w:rPr>
          <w:color w:val="0000FF"/>
        </w:rPr>
        <w:noBreakHyphen/>
        <w:t>191122</w:t>
      </w:r>
      <w:r w:rsidR="00C22CD1">
        <w:rPr>
          <w:rFonts w:cs="Arial"/>
          <w:lang w:eastAsia="en-US"/>
        </w:rPr>
        <w:t>)</w:t>
      </w:r>
      <w:r>
        <w:br/>
      </w:r>
      <w:r w:rsidRPr="0073055D">
        <w:rPr>
          <w:b/>
        </w:rPr>
        <w:t>Document for:</w:t>
      </w:r>
      <w:r w:rsidRPr="0073055D">
        <w:t xml:space="preserve"> </w:t>
      </w:r>
      <w:r>
        <w:t>Presentation.</w:t>
      </w:r>
      <w:r>
        <w:br/>
      </w:r>
      <w:r w:rsidRPr="0073055D">
        <w:rPr>
          <w:b/>
        </w:rPr>
        <w:t>Abstract:</w:t>
      </w:r>
      <w:r w:rsidRPr="0073055D">
        <w:t xml:space="preserve"> </w:t>
      </w:r>
      <w:r>
        <w:t>Report of SA WG3 activities.</w:t>
      </w:r>
      <w:r w:rsidR="00317D3F">
        <w:t xml:space="preserve"> Slides: </w:t>
      </w:r>
      <w:hyperlink r:id="rId11" w:history="1">
        <w:r w:rsidR="00317D3F" w:rsidRPr="003A2BAE">
          <w:rPr>
            <w:rStyle w:val="Hyperlink"/>
          </w:rPr>
          <w:t>http://www.3gpp.org/ftp/tsg_sa/TSG_SA/TSGS_86/Docs/SP-191275.zip</w:t>
        </w:r>
      </w:hyperlink>
      <w:r w:rsidR="00317D3F">
        <w:t xml:space="preserve"> </w:t>
      </w:r>
    </w:p>
    <w:p w14:paraId="2605ED63" w14:textId="77777777" w:rsidR="00E65CE7" w:rsidRPr="00DA12F6" w:rsidRDefault="00E65CE7" w:rsidP="00E65CE7">
      <w:pPr>
        <w:keepNext/>
        <w:rPr>
          <w:rFonts w:cs="Arial"/>
          <w:b/>
        </w:rPr>
      </w:pPr>
      <w:r>
        <w:rPr>
          <w:rFonts w:cs="Arial"/>
          <w:b/>
        </w:rPr>
        <w:t>Questions and comments</w:t>
      </w:r>
      <w:r w:rsidRPr="00DA12F6">
        <w:rPr>
          <w:rFonts w:cs="Arial"/>
          <w:b/>
        </w:rPr>
        <w:t>:</w:t>
      </w:r>
    </w:p>
    <w:p w14:paraId="4C70B625" w14:textId="77777777" w:rsidR="00E65CE7" w:rsidRDefault="00317D3F" w:rsidP="00E65CE7">
      <w:pPr>
        <w:keepNext/>
        <w:tabs>
          <w:tab w:val="clear" w:pos="567"/>
          <w:tab w:val="clear" w:pos="851"/>
          <w:tab w:val="clear" w:pos="1134"/>
          <w:tab w:val="clear" w:pos="1418"/>
          <w:tab w:val="clear" w:pos="1701"/>
        </w:tabs>
        <w:ind w:left="993" w:hanging="993"/>
      </w:pPr>
      <w:r>
        <w:t>General</w:t>
      </w:r>
      <w:r w:rsidR="00E65CE7">
        <w:t>:</w:t>
      </w:r>
      <w:r w:rsidR="00E65CE7">
        <w:tab/>
      </w:r>
      <w:r>
        <w:t xml:space="preserve">Increasing contributions, but falling attendance: The TSG SA Chairman commented that in order to have good security in the specifications, resources need to be made available to SA WG3 and </w:t>
      </w:r>
      <w:r>
        <w:lastRenderedPageBreak/>
        <w:t>companies were encouraged to provide experts to SA WG3. T-Mobile commented that this is a very important WG for operators and asked that parallel discussions on critical security issues are avoided, to ensure the relevant experts are involved in the discussions. If SA WG3 need to hold parallel sessions to complete their work, then the SA WG3 Chairman was advised to give plenty of warning about the intention, so that companies can plan their attendance at the meetings.</w:t>
      </w:r>
    </w:p>
    <w:p w14:paraId="1B0898B6" w14:textId="77777777" w:rsidR="00317D3F" w:rsidRDefault="00317D3F" w:rsidP="00E65CE7">
      <w:pPr>
        <w:keepNext/>
        <w:tabs>
          <w:tab w:val="clear" w:pos="567"/>
          <w:tab w:val="clear" w:pos="851"/>
          <w:tab w:val="clear" w:pos="1134"/>
          <w:tab w:val="clear" w:pos="1418"/>
          <w:tab w:val="clear" w:pos="1701"/>
        </w:tabs>
        <w:ind w:left="993" w:hanging="993"/>
      </w:pPr>
      <w:r>
        <w:t>General:</w:t>
      </w:r>
      <w:r>
        <w:tab/>
        <w:t>The SA WG3 Chairman reported that there had been questions on why 3GPP try to put so many Features into a Release as this has an impact on the workload of the security group. SA WG3 were asked to raise to TSG SA any issues with Features which do not fit well into the Release from a Security perspective.</w:t>
      </w:r>
    </w:p>
    <w:p w14:paraId="33D74DD8" w14:textId="77777777" w:rsidR="00317D3F" w:rsidRDefault="00317D3F" w:rsidP="00E65CE7">
      <w:pPr>
        <w:keepNext/>
        <w:tabs>
          <w:tab w:val="clear" w:pos="567"/>
          <w:tab w:val="clear" w:pos="851"/>
          <w:tab w:val="clear" w:pos="1134"/>
          <w:tab w:val="clear" w:pos="1418"/>
          <w:tab w:val="clear" w:pos="1701"/>
        </w:tabs>
        <w:ind w:left="993" w:hanging="993"/>
      </w:pPr>
      <w:r>
        <w:t>Slide 18:</w:t>
      </w:r>
      <w:r>
        <w:tab/>
        <w:t>Nokia asked what the issue for AMF re-allocation was. It was clarified that SA WG3 are awaiting a response to their questions on Rel-16, as SA WG2 have introduced the AMF re-allocation which changes the security assumption that AMFs communicate with each other as in Rel-15.</w:t>
      </w:r>
    </w:p>
    <w:p w14:paraId="65D21522" w14:textId="77777777" w:rsidR="00E65CE7" w:rsidRPr="00221FC9" w:rsidRDefault="00E65CE7" w:rsidP="00E65CE7">
      <w:r>
        <w:t xml:space="preserve">The SA WG3 Chairman was thanked for this report, which was </w:t>
      </w:r>
      <w:r>
        <w:rPr>
          <w:color w:val="0000FF"/>
        </w:rPr>
        <w:t>noted</w:t>
      </w:r>
      <w:r>
        <w:t>.</w:t>
      </w:r>
    </w:p>
    <w:p w14:paraId="4781A5FF" w14:textId="77777777" w:rsidR="00AE1380" w:rsidRDefault="00AE1380" w:rsidP="00AE1380">
      <w:pPr>
        <w:pStyle w:val="Heading2"/>
      </w:pPr>
      <w:bookmarkStart w:id="25" w:name="_Toc68670226"/>
      <w:r>
        <w:t>4.4</w:t>
      </w:r>
      <w:r>
        <w:tab/>
        <w:t>SA</w:t>
      </w:r>
      <w:r w:rsidR="00661F41">
        <w:t> WG4</w:t>
      </w:r>
      <w:r>
        <w:t xml:space="preserve"> reporting</w:t>
      </w:r>
      <w:bookmarkEnd w:id="25"/>
    </w:p>
    <w:p w14:paraId="53CA1003" w14:textId="77777777" w:rsidR="00AE1380" w:rsidRDefault="00AE1380" w:rsidP="00AE1380">
      <w:pPr>
        <w:keepNext/>
        <w:keepLines/>
      </w:pPr>
      <w:r>
        <w:rPr>
          <w:color w:val="0000FF"/>
        </w:rPr>
        <w:t>TD SP</w:t>
      </w:r>
      <w:r>
        <w:rPr>
          <w:color w:val="0000FF"/>
        </w:rPr>
        <w:noBreakHyphen/>
        <w:t>190987</w:t>
      </w:r>
      <w:r w:rsidRPr="0073055D">
        <w:t xml:space="preserve"> </w:t>
      </w:r>
      <w:r>
        <w:t>(REPORT) SA WG4 Status Report at TSG SA#86. (Source: SA</w:t>
      </w:r>
      <w:r w:rsidR="00661F41">
        <w:t> WG4</w:t>
      </w:r>
      <w:r>
        <w:t xml:space="preserve"> Chairman).</w:t>
      </w:r>
      <w:r w:rsidR="000E26C0">
        <w:t xml:space="preserve"> </w:t>
      </w:r>
      <w:r>
        <w:br/>
      </w:r>
      <w:r w:rsidRPr="0073055D">
        <w:rPr>
          <w:b/>
        </w:rPr>
        <w:t>Document for:</w:t>
      </w:r>
      <w:r w:rsidRPr="0073055D">
        <w:t xml:space="preserve"> </w:t>
      </w:r>
      <w:r>
        <w:t>Presentation.</w:t>
      </w:r>
      <w:r>
        <w:br/>
      </w:r>
      <w:r w:rsidRPr="0073055D">
        <w:rPr>
          <w:b/>
        </w:rPr>
        <w:t>Abstract:</w:t>
      </w:r>
      <w:r w:rsidRPr="0073055D">
        <w:t xml:space="preserve"> </w:t>
      </w:r>
      <w:r>
        <w:t>Report of SA WG4 activities.</w:t>
      </w:r>
      <w:r w:rsidR="00317D3F">
        <w:t xml:space="preserve"> Slides: </w:t>
      </w:r>
      <w:hyperlink r:id="rId12" w:history="1">
        <w:r w:rsidR="00317D3F" w:rsidRPr="003A2BAE">
          <w:rPr>
            <w:rStyle w:val="Hyperlink"/>
          </w:rPr>
          <w:t>http://www.3gpp.org/ftp/tsg_sa/TSG_SA/TSGS_86/Docs/SP-190987.zip</w:t>
        </w:r>
      </w:hyperlink>
      <w:r w:rsidR="00317D3F">
        <w:t xml:space="preserve"> </w:t>
      </w:r>
    </w:p>
    <w:p w14:paraId="09D51DE8" w14:textId="77777777" w:rsidR="00E65CE7" w:rsidRPr="00DA12F6" w:rsidRDefault="00E65CE7" w:rsidP="00E65CE7">
      <w:pPr>
        <w:keepNext/>
        <w:rPr>
          <w:rFonts w:cs="Arial"/>
          <w:b/>
        </w:rPr>
      </w:pPr>
      <w:r>
        <w:rPr>
          <w:rFonts w:cs="Arial"/>
          <w:b/>
        </w:rPr>
        <w:t>Questions and comments</w:t>
      </w:r>
      <w:r w:rsidRPr="00DA12F6">
        <w:rPr>
          <w:rFonts w:cs="Arial"/>
          <w:b/>
        </w:rPr>
        <w:t>:</w:t>
      </w:r>
    </w:p>
    <w:p w14:paraId="4FE90673" w14:textId="77777777" w:rsidR="00E65CE7" w:rsidRDefault="007D1CCB" w:rsidP="00E65CE7">
      <w:pPr>
        <w:keepNext/>
        <w:tabs>
          <w:tab w:val="clear" w:pos="567"/>
          <w:tab w:val="clear" w:pos="851"/>
          <w:tab w:val="clear" w:pos="1134"/>
          <w:tab w:val="clear" w:pos="1418"/>
          <w:tab w:val="clear" w:pos="1701"/>
        </w:tabs>
        <w:ind w:left="993" w:hanging="993"/>
      </w:pPr>
      <w:r>
        <w:t>General</w:t>
      </w:r>
      <w:r w:rsidR="00E65CE7">
        <w:t>:</w:t>
      </w:r>
      <w:r w:rsidR="00E65CE7">
        <w:tab/>
      </w:r>
      <w:r>
        <w:t>The TSG SA Chairman thanked the SA WG4 Chairman for organising alternative methods for progressing work outside of face to face meetings.</w:t>
      </w:r>
    </w:p>
    <w:p w14:paraId="39A95A52" w14:textId="77777777" w:rsidR="007D1CCB" w:rsidRDefault="007D1CCB" w:rsidP="00E65CE7">
      <w:pPr>
        <w:keepNext/>
        <w:tabs>
          <w:tab w:val="clear" w:pos="567"/>
          <w:tab w:val="clear" w:pos="851"/>
          <w:tab w:val="clear" w:pos="1134"/>
          <w:tab w:val="clear" w:pos="1418"/>
          <w:tab w:val="clear" w:pos="1701"/>
        </w:tabs>
        <w:ind w:left="993" w:hanging="993"/>
      </w:pPr>
      <w:r>
        <w:t>Slide 36:</w:t>
      </w:r>
      <w:r>
        <w:tab/>
        <w:t xml:space="preserve">FS_mV2X study: LGE asked for </w:t>
      </w:r>
      <w:r w:rsidR="008E5D24">
        <w:t xml:space="preserve">possible impact of </w:t>
      </w:r>
      <w:r>
        <w:t xml:space="preserve">the results of this study </w:t>
      </w:r>
      <w:r w:rsidR="008E5D24">
        <w:t xml:space="preserve">on other 3GPP WGs </w:t>
      </w:r>
      <w:r>
        <w:t>and what is intended with the potential workshop. The SA WG4 Chairman replied that</w:t>
      </w:r>
      <w:r w:rsidR="008E5D24">
        <w:t xml:space="preserve"> there was no impact identified on other 3GPP WGs and that the workshop</w:t>
      </w:r>
      <w:r>
        <w:t xml:space="preserve"> has not yet been finalized and content is still to be determined. The SA WG6 Chairman asked for clarification between the V2X in SA WG4 and SA WG6. Motorola Solutions commented that better coordination is needed between SA WG4 and SA WG6. The TSG SA Chairman suggested that occasional co-location of meetings can he</w:t>
      </w:r>
      <w:r w:rsidR="00566B36">
        <w:t>l</w:t>
      </w:r>
      <w:r>
        <w:t>p facilitate this.</w:t>
      </w:r>
    </w:p>
    <w:p w14:paraId="30FACEE3" w14:textId="77777777" w:rsidR="00E65CE7" w:rsidRPr="00221FC9" w:rsidRDefault="00E65CE7" w:rsidP="00E65CE7">
      <w:r>
        <w:t xml:space="preserve">The SA WG4 Chairman was thanked for this report, which was </w:t>
      </w:r>
      <w:r>
        <w:rPr>
          <w:color w:val="0000FF"/>
        </w:rPr>
        <w:t>noted</w:t>
      </w:r>
      <w:r>
        <w:t>.</w:t>
      </w:r>
    </w:p>
    <w:p w14:paraId="20DF9ECD" w14:textId="77777777" w:rsidR="00AE1380" w:rsidRDefault="00AE1380" w:rsidP="00AE1380">
      <w:pPr>
        <w:pStyle w:val="Heading2"/>
      </w:pPr>
      <w:bookmarkStart w:id="26" w:name="_Toc68670227"/>
      <w:r>
        <w:t>4.5</w:t>
      </w:r>
      <w:r>
        <w:tab/>
        <w:t>SA</w:t>
      </w:r>
      <w:r w:rsidR="00661F41">
        <w:t> WG5</w:t>
      </w:r>
      <w:r>
        <w:t xml:space="preserve"> reporting</w:t>
      </w:r>
      <w:bookmarkEnd w:id="26"/>
    </w:p>
    <w:p w14:paraId="3DDBEB20" w14:textId="77777777" w:rsidR="00AE1380" w:rsidRDefault="00AE1380" w:rsidP="00AE1380">
      <w:pPr>
        <w:keepNext/>
        <w:keepLines/>
      </w:pPr>
      <w:r>
        <w:rPr>
          <w:color w:val="0000FF"/>
        </w:rPr>
        <w:t>TD SP</w:t>
      </w:r>
      <w:r>
        <w:rPr>
          <w:color w:val="0000FF"/>
        </w:rPr>
        <w:noBreakHyphen/>
        <w:t>191</w:t>
      </w:r>
      <w:r w:rsidR="000E26C0">
        <w:rPr>
          <w:color w:val="0000FF"/>
        </w:rPr>
        <w:t>282</w:t>
      </w:r>
      <w:r w:rsidRPr="0073055D">
        <w:t xml:space="preserve"> </w:t>
      </w:r>
      <w:r>
        <w:t>(REPORT) SA WG5 Status report. (Source: SA</w:t>
      </w:r>
      <w:r w:rsidR="00661F41">
        <w:t> WG5</w:t>
      </w:r>
      <w:r>
        <w:t xml:space="preserve"> Chairman).</w:t>
      </w:r>
      <w:r w:rsidR="000E26C0">
        <w:t xml:space="preserve"> </w:t>
      </w:r>
      <w:r w:rsidR="000E26C0">
        <w:rPr>
          <w:rFonts w:cs="Arial"/>
          <w:lang w:eastAsia="en-US"/>
        </w:rPr>
        <w:t xml:space="preserve">(revision of </w:t>
      </w:r>
      <w:r w:rsidR="000E26C0">
        <w:rPr>
          <w:color w:val="0000FF"/>
        </w:rPr>
        <w:t>TD SP</w:t>
      </w:r>
      <w:r w:rsidR="000E26C0">
        <w:rPr>
          <w:color w:val="0000FF"/>
        </w:rPr>
        <w:noBreakHyphen/>
        <w:t>191121</w:t>
      </w:r>
      <w:r w:rsidR="000E26C0">
        <w:rPr>
          <w:rFonts w:cs="Arial"/>
          <w:lang w:eastAsia="en-US"/>
        </w:rPr>
        <w:t>)</w:t>
      </w:r>
      <w:r>
        <w:br/>
      </w:r>
      <w:r w:rsidRPr="0073055D">
        <w:rPr>
          <w:b/>
        </w:rPr>
        <w:t>Document for:</w:t>
      </w:r>
      <w:r w:rsidRPr="0073055D">
        <w:t xml:space="preserve"> </w:t>
      </w:r>
      <w:r>
        <w:t>Presentation.</w:t>
      </w:r>
      <w:r>
        <w:br/>
      </w:r>
      <w:r w:rsidRPr="0073055D">
        <w:rPr>
          <w:b/>
        </w:rPr>
        <w:t>Abstract:</w:t>
      </w:r>
      <w:r w:rsidRPr="0073055D">
        <w:t xml:space="preserve"> </w:t>
      </w:r>
      <w:r>
        <w:t>Report of SA WG5 activities.</w:t>
      </w:r>
      <w:r w:rsidR="00317D3F">
        <w:t xml:space="preserve"> </w:t>
      </w:r>
      <w:r w:rsidR="007D1CCB" w:rsidRPr="007D1CCB">
        <w:rPr>
          <w:i/>
          <w:iCs/>
        </w:rPr>
        <w:t xml:space="preserve">Presented by the SA WG5 Vice Chairs. </w:t>
      </w:r>
      <w:r w:rsidR="00317D3F">
        <w:t xml:space="preserve">Slides: </w:t>
      </w:r>
      <w:hyperlink r:id="rId13" w:history="1">
        <w:r w:rsidR="00317D3F" w:rsidRPr="003A2BAE">
          <w:rPr>
            <w:rStyle w:val="Hyperlink"/>
          </w:rPr>
          <w:t>http://www.3gpp.org/ftp/tsg_sa/TSG_SA/TSGS_86/Docs/SP-191282.zip</w:t>
        </w:r>
      </w:hyperlink>
      <w:r w:rsidR="00317D3F">
        <w:t xml:space="preserve"> </w:t>
      </w:r>
    </w:p>
    <w:p w14:paraId="38D7FD7F" w14:textId="77777777" w:rsidR="00E65CE7" w:rsidRPr="00DA12F6" w:rsidRDefault="00E65CE7" w:rsidP="00E65CE7">
      <w:pPr>
        <w:keepNext/>
        <w:rPr>
          <w:rFonts w:cs="Arial"/>
          <w:b/>
        </w:rPr>
      </w:pPr>
      <w:r>
        <w:rPr>
          <w:rFonts w:cs="Arial"/>
          <w:b/>
        </w:rPr>
        <w:t>Questions and comments</w:t>
      </w:r>
      <w:r w:rsidRPr="00DA12F6">
        <w:rPr>
          <w:rFonts w:cs="Arial"/>
          <w:b/>
        </w:rPr>
        <w:t>:</w:t>
      </w:r>
    </w:p>
    <w:p w14:paraId="5124C6EE" w14:textId="77777777" w:rsidR="00E65CE7" w:rsidRDefault="007D1CCB" w:rsidP="00E65CE7">
      <w:pPr>
        <w:keepNext/>
        <w:tabs>
          <w:tab w:val="clear" w:pos="567"/>
          <w:tab w:val="clear" w:pos="851"/>
          <w:tab w:val="clear" w:pos="1134"/>
          <w:tab w:val="clear" w:pos="1418"/>
          <w:tab w:val="clear" w:pos="1701"/>
        </w:tabs>
        <w:ind w:left="993" w:hanging="993"/>
      </w:pPr>
      <w:r>
        <w:t>General</w:t>
      </w:r>
      <w:r w:rsidR="00E65CE7">
        <w:t>:</w:t>
      </w:r>
      <w:r w:rsidR="00E65CE7">
        <w:tab/>
      </w:r>
      <w:r>
        <w:t xml:space="preserve">The TSG SA Chairman commented that SA WG5 take more work requiring internal coordination and also work which requires cooperation with other bodies and asked whether SA WG5 can try to organise their meetings to include co-location when possible, in particular in the November meetings. It was reported that SA WG1 are co-located with SA WG5 in </w:t>
      </w:r>
      <w:r w:rsidR="00B07E21">
        <w:t>March</w:t>
      </w:r>
      <w:r>
        <w:t xml:space="preserve"> 202</w:t>
      </w:r>
      <w:r w:rsidR="00B07E21">
        <w:t>1</w:t>
      </w:r>
      <w:r>
        <w:t>. The SA WG3 Chairman reported that the groups share the same MCC support and only allow one co-located meeting per year. Verizon suggested that this would be useful for SA WG5 and SA WG6 coordination on Edge computing and other common work areas.</w:t>
      </w:r>
    </w:p>
    <w:p w14:paraId="0AF0717B" w14:textId="77777777" w:rsidR="00E65CE7" w:rsidRPr="00221FC9" w:rsidRDefault="00E65CE7" w:rsidP="00E65CE7">
      <w:r>
        <w:t xml:space="preserve">The SA WG5 </w:t>
      </w:r>
      <w:r w:rsidR="007D1CCB">
        <w:t xml:space="preserve">Vice </w:t>
      </w:r>
      <w:r>
        <w:t>Chair</w:t>
      </w:r>
      <w:r w:rsidR="007D1CCB">
        <w:t>s were</w:t>
      </w:r>
      <w:r>
        <w:t xml:space="preserve"> thanked for this report, which was </w:t>
      </w:r>
      <w:r>
        <w:rPr>
          <w:color w:val="0000FF"/>
        </w:rPr>
        <w:t>noted</w:t>
      </w:r>
      <w:r>
        <w:t>.</w:t>
      </w:r>
    </w:p>
    <w:p w14:paraId="453E2711" w14:textId="77777777" w:rsidR="00AE1380" w:rsidRDefault="00AE1380" w:rsidP="00AE1380">
      <w:pPr>
        <w:pStyle w:val="Heading2"/>
      </w:pPr>
      <w:bookmarkStart w:id="27" w:name="_Toc68670228"/>
      <w:r>
        <w:t>4.6</w:t>
      </w:r>
      <w:r>
        <w:tab/>
        <w:t>SA</w:t>
      </w:r>
      <w:r w:rsidR="00661F41">
        <w:t> WG6</w:t>
      </w:r>
      <w:r>
        <w:t xml:space="preserve"> reporting</w:t>
      </w:r>
      <w:bookmarkEnd w:id="27"/>
    </w:p>
    <w:p w14:paraId="7C6D9788" w14:textId="77777777" w:rsidR="00AE1380" w:rsidRDefault="00AE1380" w:rsidP="00AE1380">
      <w:pPr>
        <w:keepNext/>
        <w:keepLines/>
      </w:pPr>
      <w:r>
        <w:rPr>
          <w:color w:val="0000FF"/>
        </w:rPr>
        <w:t>TD SP</w:t>
      </w:r>
      <w:r>
        <w:rPr>
          <w:color w:val="0000FF"/>
        </w:rPr>
        <w:noBreakHyphen/>
        <w:t>191102</w:t>
      </w:r>
      <w:r w:rsidRPr="0073055D">
        <w:t xml:space="preserve"> </w:t>
      </w:r>
      <w:r>
        <w:t>(REPORT) SA WG6 status report to TSG SA#86. (Source: SA</w:t>
      </w:r>
      <w:r w:rsidR="00661F41">
        <w:t> WG6</w:t>
      </w:r>
      <w:r>
        <w:t xml:space="preserve"> Chairman).</w:t>
      </w:r>
      <w:r>
        <w:br/>
      </w:r>
      <w:r w:rsidRPr="0073055D">
        <w:rPr>
          <w:b/>
        </w:rPr>
        <w:t>Document for:</w:t>
      </w:r>
      <w:r w:rsidRPr="0073055D">
        <w:t xml:space="preserve"> </w:t>
      </w:r>
      <w:r>
        <w:t>Presentation.</w:t>
      </w:r>
      <w:r>
        <w:br/>
      </w:r>
      <w:r w:rsidRPr="0073055D">
        <w:rPr>
          <w:b/>
        </w:rPr>
        <w:t>Abstract:</w:t>
      </w:r>
      <w:r w:rsidRPr="0073055D">
        <w:t xml:space="preserve"> </w:t>
      </w:r>
      <w:r>
        <w:t>Report of SA WG6 activities.</w:t>
      </w:r>
      <w:r w:rsidR="00317D3F">
        <w:t xml:space="preserve"> Slides: </w:t>
      </w:r>
      <w:hyperlink r:id="rId14" w:history="1">
        <w:r w:rsidR="00317D3F" w:rsidRPr="003A2BAE">
          <w:rPr>
            <w:rStyle w:val="Hyperlink"/>
          </w:rPr>
          <w:t>http://www.3gpp.org/ftp/tsg_sa/TSG_SA/TSGS_86/Docs/SP-191102.zip</w:t>
        </w:r>
      </w:hyperlink>
      <w:r w:rsidR="00317D3F">
        <w:t xml:space="preserve"> </w:t>
      </w:r>
    </w:p>
    <w:p w14:paraId="135B2CE0" w14:textId="77777777" w:rsidR="00E65CE7" w:rsidRPr="00DA12F6" w:rsidRDefault="00E65CE7" w:rsidP="00E65CE7">
      <w:pPr>
        <w:keepNext/>
        <w:rPr>
          <w:rFonts w:cs="Arial"/>
          <w:b/>
        </w:rPr>
      </w:pPr>
      <w:r>
        <w:rPr>
          <w:rFonts w:cs="Arial"/>
          <w:b/>
        </w:rPr>
        <w:t>Questions and comments</w:t>
      </w:r>
      <w:r w:rsidRPr="00DA12F6">
        <w:rPr>
          <w:rFonts w:cs="Arial"/>
          <w:b/>
        </w:rPr>
        <w:t>:</w:t>
      </w:r>
    </w:p>
    <w:p w14:paraId="2BD55994" w14:textId="77777777" w:rsidR="00E65CE7" w:rsidRDefault="00E65CE7" w:rsidP="00E65CE7">
      <w:pPr>
        <w:keepNext/>
        <w:tabs>
          <w:tab w:val="clear" w:pos="567"/>
          <w:tab w:val="clear" w:pos="851"/>
          <w:tab w:val="clear" w:pos="1134"/>
          <w:tab w:val="clear" w:pos="1418"/>
          <w:tab w:val="clear" w:pos="1701"/>
        </w:tabs>
        <w:ind w:left="993" w:hanging="993"/>
      </w:pPr>
      <w:r>
        <w:t xml:space="preserve">Slide </w:t>
      </w:r>
      <w:r w:rsidR="00605AEE">
        <w:t>11</w:t>
      </w:r>
      <w:r>
        <w:t>:</w:t>
      </w:r>
      <w:r>
        <w:tab/>
      </w:r>
      <w:r w:rsidR="00605AEE">
        <w:t xml:space="preserve">It was commented that there is a dependency with ProSe work with items which are expected to complete in 09/2020, which is the target completion in SA WG2. The TSG SA Chairman </w:t>
      </w:r>
      <w:r w:rsidR="00605AEE">
        <w:lastRenderedPageBreak/>
        <w:t>commented that the planning of other WGs will be impacted by the planning being done for SA WG2, but TSG SA will focus on SA WG2 for this meeting.</w:t>
      </w:r>
    </w:p>
    <w:p w14:paraId="32DA5231" w14:textId="77777777" w:rsidR="00605AEE" w:rsidRDefault="00605AEE" w:rsidP="00E65CE7">
      <w:pPr>
        <w:keepNext/>
        <w:tabs>
          <w:tab w:val="clear" w:pos="567"/>
          <w:tab w:val="clear" w:pos="851"/>
          <w:tab w:val="clear" w:pos="1134"/>
          <w:tab w:val="clear" w:pos="1418"/>
          <w:tab w:val="clear" w:pos="1701"/>
        </w:tabs>
        <w:ind w:left="993" w:hanging="993"/>
      </w:pPr>
      <w:r>
        <w:t>Slide 22:</w:t>
      </w:r>
      <w:r>
        <w:tab/>
        <w:t>Orange asked if there was a relationship between MONASTERY and 5G_MBS. It was clarified that there is not.</w:t>
      </w:r>
    </w:p>
    <w:p w14:paraId="7C8FE9F4" w14:textId="77777777" w:rsidR="00E65CE7" w:rsidRPr="00221FC9" w:rsidRDefault="00E65CE7" w:rsidP="00E65CE7">
      <w:r>
        <w:t xml:space="preserve">The SA WG6 Chairman was thanked for this report, which was </w:t>
      </w:r>
      <w:r>
        <w:rPr>
          <w:color w:val="0000FF"/>
        </w:rPr>
        <w:t>noted</w:t>
      </w:r>
      <w:r>
        <w:t>.</w:t>
      </w:r>
    </w:p>
    <w:p w14:paraId="380F32C6" w14:textId="77777777" w:rsidR="00AE1380" w:rsidRDefault="00AE1380" w:rsidP="00AE1380">
      <w:pPr>
        <w:pStyle w:val="Heading2"/>
      </w:pPr>
      <w:bookmarkStart w:id="28" w:name="_Toc68670229"/>
      <w:r>
        <w:t>4.7</w:t>
      </w:r>
      <w:r>
        <w:tab/>
      </w:r>
      <w:r w:rsidR="00661F41">
        <w:t>TSG R</w:t>
      </w:r>
      <w:r>
        <w:t>AN reporting and RAN ITU-R Ad Hoc Matters</w:t>
      </w:r>
      <w:bookmarkEnd w:id="28"/>
    </w:p>
    <w:p w14:paraId="3A1B9698" w14:textId="77777777" w:rsidR="00AE1380" w:rsidRDefault="00AE1380" w:rsidP="00AE1380">
      <w:pPr>
        <w:keepNext/>
        <w:keepLines/>
      </w:pPr>
      <w:r>
        <w:rPr>
          <w:color w:val="0000FF"/>
        </w:rPr>
        <w:t>TD SP</w:t>
      </w:r>
      <w:r>
        <w:rPr>
          <w:color w:val="0000FF"/>
        </w:rPr>
        <w:noBreakHyphen/>
        <w:t>191117</w:t>
      </w:r>
      <w:r w:rsidRPr="0073055D">
        <w:t xml:space="preserve"> </w:t>
      </w:r>
      <w:r>
        <w:t>(OTHER) IMT-2020 Non-RAN Aspects Proposal. (Source: Samsung R&amp;D Institute UK).</w:t>
      </w:r>
      <w:r>
        <w:br/>
      </w:r>
      <w:r w:rsidRPr="0073055D">
        <w:rPr>
          <w:b/>
        </w:rPr>
        <w:t>Document for:</w:t>
      </w:r>
      <w:r w:rsidRPr="0073055D">
        <w:t xml:space="preserve"> </w:t>
      </w:r>
      <w:r>
        <w:t>Endorsement.</w:t>
      </w:r>
      <w:r>
        <w:br/>
      </w:r>
      <w:r w:rsidRPr="0073055D">
        <w:rPr>
          <w:b/>
        </w:rPr>
        <w:t>Abstract:</w:t>
      </w:r>
      <w:r w:rsidRPr="0073055D">
        <w:t xml:space="preserve"> </w:t>
      </w:r>
      <w:r>
        <w:t>3GPP's IMT-2020 submission will contain an informative summary of non-RAN aspects. As in M.2012 (the specification corresponding to the 4G submission), IMT-2020 should have a non-RAN aspects introduction. This paper proposes text to be included in the IMT-2020 submission.</w:t>
      </w:r>
    </w:p>
    <w:p w14:paraId="4F6D15B1" w14:textId="77777777" w:rsidR="00AE1380" w:rsidRPr="00DA12F6" w:rsidRDefault="00AE1380" w:rsidP="00AE1380">
      <w:pPr>
        <w:keepNext/>
        <w:rPr>
          <w:rFonts w:cs="Arial"/>
          <w:b/>
        </w:rPr>
      </w:pPr>
      <w:r w:rsidRPr="00DA12F6">
        <w:rPr>
          <w:rFonts w:cs="Arial"/>
          <w:b/>
        </w:rPr>
        <w:t>Discussion and conclusion:</w:t>
      </w:r>
    </w:p>
    <w:p w14:paraId="26E6044A" w14:textId="77777777" w:rsidR="007A62A9" w:rsidRPr="00605AEE" w:rsidRDefault="00605AEE" w:rsidP="007A62A9">
      <w:r>
        <w:t xml:space="preserve">The RAN ITU-R ad-hoc Chairman asked what the lists will be made. Samsung replied that the lists are automatically generated by MCC. The MCC Director commented that the list of informative TSs is not an automated process. The TSG SA Chairman suggested that previously we had decided not to include the informative list if it is not required for the submission. Samsung were thanked for doing this work and this proposal was then </w:t>
      </w:r>
      <w:r w:rsidRPr="00605AEE">
        <w:rPr>
          <w:color w:val="FF0000"/>
        </w:rPr>
        <w:t>endorsed</w:t>
      </w:r>
      <w:r>
        <w:t>.</w:t>
      </w:r>
    </w:p>
    <w:p w14:paraId="613F4E51" w14:textId="77777777" w:rsidR="00E65CE7" w:rsidRDefault="00E65CE7" w:rsidP="00E65CE7">
      <w:pPr>
        <w:keepNext/>
        <w:keepLines/>
        <w:pBdr>
          <w:top w:val="single" w:sz="4" w:space="1" w:color="auto"/>
        </w:pBdr>
      </w:pPr>
      <w:r>
        <w:rPr>
          <w:color w:val="0000FF"/>
        </w:rPr>
        <w:t>TD SP</w:t>
      </w:r>
      <w:r>
        <w:rPr>
          <w:color w:val="0000FF"/>
        </w:rPr>
        <w:noBreakHyphen/>
        <w:t>191360</w:t>
      </w:r>
      <w:r w:rsidRPr="0073055D">
        <w:t xml:space="preserve"> </w:t>
      </w:r>
      <w:r>
        <w:t>(REPORT) Summary status report of TSG RAN#86. (Source: TSG RAN Chairman).</w:t>
      </w:r>
      <w:r>
        <w:br/>
      </w:r>
      <w:r w:rsidRPr="0073055D">
        <w:rPr>
          <w:b/>
        </w:rPr>
        <w:t>Document for:</w:t>
      </w:r>
      <w:r w:rsidRPr="0073055D">
        <w:t xml:space="preserve"> </w:t>
      </w:r>
      <w:r>
        <w:t>Presentation.</w:t>
      </w:r>
      <w:r>
        <w:br/>
      </w:r>
      <w:r w:rsidRPr="0073055D">
        <w:rPr>
          <w:b/>
        </w:rPr>
        <w:t>Abstract:</w:t>
      </w:r>
      <w:r w:rsidRPr="0073055D">
        <w:t xml:space="preserve"> </w:t>
      </w:r>
      <w:r>
        <w:t xml:space="preserve">TSG RAN Status Report to TSG SA#86. Slides: </w:t>
      </w:r>
      <w:hyperlink r:id="rId15" w:history="1">
        <w:r w:rsidRPr="003A2BAE">
          <w:rPr>
            <w:rStyle w:val="Hyperlink"/>
          </w:rPr>
          <w:t>http://www.3gpp.org/ftp/tsg_sa/TSG_SA/TSGS_86/Docs/SP-191360.zip</w:t>
        </w:r>
      </w:hyperlink>
      <w:r>
        <w:t>.</w:t>
      </w:r>
    </w:p>
    <w:p w14:paraId="54AC658C" w14:textId="77777777" w:rsidR="00605AEE" w:rsidRPr="00DA12F6" w:rsidRDefault="00605AEE" w:rsidP="00605AEE">
      <w:pPr>
        <w:keepNext/>
        <w:rPr>
          <w:rFonts w:cs="Arial"/>
          <w:b/>
        </w:rPr>
      </w:pPr>
      <w:r>
        <w:rPr>
          <w:rFonts w:cs="Arial"/>
          <w:b/>
        </w:rPr>
        <w:t>Questions and comments</w:t>
      </w:r>
      <w:r w:rsidRPr="00DA12F6">
        <w:rPr>
          <w:rFonts w:cs="Arial"/>
          <w:b/>
        </w:rPr>
        <w:t>:</w:t>
      </w:r>
    </w:p>
    <w:p w14:paraId="74C089D1" w14:textId="77777777" w:rsidR="00605AEE" w:rsidRDefault="002A3606" w:rsidP="00605AEE">
      <w:pPr>
        <w:keepNext/>
        <w:tabs>
          <w:tab w:val="clear" w:pos="567"/>
          <w:tab w:val="clear" w:pos="851"/>
          <w:tab w:val="clear" w:pos="1134"/>
          <w:tab w:val="clear" w:pos="1418"/>
          <w:tab w:val="clear" w:pos="1701"/>
        </w:tabs>
        <w:ind w:left="993" w:hanging="993"/>
      </w:pPr>
      <w:r>
        <w:t>General</w:t>
      </w:r>
      <w:r w:rsidR="00605AEE">
        <w:t>:</w:t>
      </w:r>
      <w:r w:rsidR="00605AEE">
        <w:tab/>
      </w:r>
      <w:r>
        <w:t>Qualcomm commented that it is very important that the 3GPP schedule between the TSGs are aligned and that the SA work is dependent on RAN work and the scheduling of the work should be closely reviewed to avoid slippage of important Features. Ericsson commented that the TSG decision to misalign the TSG SA schedule from the TSG RAN schedule even with a large number of objections from 3GPP Members. The TSG SA Chairman commented that TSG RAN had done the same thing late in Rel</w:t>
      </w:r>
      <w:r>
        <w:noBreakHyphen/>
        <w:t>16 so the same applies for that change. This will anyway be further discussed and debated in March 2020 when the working agreement is reviewed.</w:t>
      </w:r>
    </w:p>
    <w:p w14:paraId="19740E97" w14:textId="77777777" w:rsidR="002A3606" w:rsidRDefault="002A3606" w:rsidP="00605AEE">
      <w:pPr>
        <w:keepNext/>
        <w:tabs>
          <w:tab w:val="clear" w:pos="567"/>
          <w:tab w:val="clear" w:pos="851"/>
          <w:tab w:val="clear" w:pos="1134"/>
          <w:tab w:val="clear" w:pos="1418"/>
          <w:tab w:val="clear" w:pos="1701"/>
        </w:tabs>
        <w:ind w:left="993" w:hanging="993"/>
      </w:pPr>
      <w:r>
        <w:t>General:</w:t>
      </w:r>
      <w:r>
        <w:tab/>
        <w:t>AT&amp;T asked whether the Rel</w:t>
      </w:r>
      <w:r>
        <w:noBreakHyphen/>
        <w:t xml:space="preserve">17 RAN content had identified dependencies to TSG SA items. The TSG RAN Chairman replied that this needs to be analysed for each item in the lists, companies were encouraged to do the analysis and contribute to the meetings. The SA WG2 Chairman commented that there are items in the RAN list which are not in the SA WG2 list so far. Motorola Solutions commented that there is a </w:t>
      </w:r>
      <w:r w:rsidRPr="002A3606">
        <w:t>need for coordination between SA</w:t>
      </w:r>
      <w:r>
        <w:t> WG</w:t>
      </w:r>
      <w:r w:rsidRPr="002A3606">
        <w:t>2 and RAN</w:t>
      </w:r>
      <w:r>
        <w:t> WGs</w:t>
      </w:r>
      <w:r w:rsidRPr="002A3606">
        <w:t>. This is expected to happen.</w:t>
      </w:r>
    </w:p>
    <w:p w14:paraId="14606D7B" w14:textId="77777777" w:rsidR="00605AEE" w:rsidRPr="00221FC9" w:rsidRDefault="00605AEE" w:rsidP="00605AEE">
      <w:r>
        <w:t xml:space="preserve">The TSG RAN Chairman was thanked for this report, which was </w:t>
      </w:r>
      <w:r>
        <w:rPr>
          <w:color w:val="0000FF"/>
        </w:rPr>
        <w:t>noted</w:t>
      </w:r>
      <w:r>
        <w:t>.</w:t>
      </w:r>
    </w:p>
    <w:p w14:paraId="5254CB1E" w14:textId="77777777" w:rsidR="00317D3F" w:rsidRDefault="00317D3F" w:rsidP="00317D3F">
      <w:pPr>
        <w:keepNext/>
        <w:keepLines/>
        <w:pBdr>
          <w:top w:val="single" w:sz="4" w:space="1" w:color="auto"/>
        </w:pBdr>
      </w:pPr>
      <w:r>
        <w:rPr>
          <w:color w:val="0000FF"/>
        </w:rPr>
        <w:t>TD SP</w:t>
      </w:r>
      <w:r>
        <w:rPr>
          <w:color w:val="0000FF"/>
        </w:rPr>
        <w:noBreakHyphen/>
        <w:t>191367</w:t>
      </w:r>
      <w:r w:rsidRPr="0073055D">
        <w:t xml:space="preserve"> </w:t>
      </w:r>
      <w:r>
        <w:t>LS from TSG RAN: LS on Local NR positioning in NG-RAN (TSG RAN).</w:t>
      </w:r>
      <w:r>
        <w:br/>
      </w:r>
      <w:r w:rsidRPr="0073055D">
        <w:rPr>
          <w:b/>
        </w:rPr>
        <w:t>Document for:</w:t>
      </w:r>
      <w:r w:rsidRPr="0073055D">
        <w:t xml:space="preserve"> </w:t>
      </w:r>
      <w:r>
        <w:t>Information.</w:t>
      </w:r>
      <w:r>
        <w:br/>
      </w:r>
      <w:r w:rsidRPr="0073055D">
        <w:rPr>
          <w:b/>
        </w:rPr>
        <w:t>Abstract:</w:t>
      </w:r>
      <w:r w:rsidRPr="0073055D">
        <w:t xml:space="preserve"> </w:t>
      </w:r>
      <w:r>
        <w:t xml:space="preserve">RAN WG3 has studied the feasibility and specification impact of local LMF (i.e., LMC) in NG-RAN as per the SA WG2 conclusion from the study (Study on Enhancement to the 5GC Location Services, TR 23.731), as well as the RAN WG2 conclusion (Study on NR Positioning Support, TR 38.855). RAN WG3 also concluded as below (see TR 38.856 for more details). RAN WG3 has studied the feasibility and specification impact of local LMF (i.e., LMC) in NG-RAN. </w:t>
      </w:r>
      <w:r>
        <w:br/>
        <w:t xml:space="preserve">Three architecture alternatives have been studied. It is concluded that support of LMC in NG-RAN is feasible Architecture 3 seems like the most promising option among the ones studied. RAN WG3 did not evaluate the benefits of any of the architecture options in terms of latency towards the core network, RAN WG3 also did not fully evaluate, e.g., mobility issues associated with the introduction of the LMC. </w:t>
      </w:r>
      <w:r>
        <w:br/>
        <w:t xml:space="preserve">RAN WG3 could not reach consensus on any recommendation for normative work. RAN discussed LMC, but has not reached consensus on any follow-on work. </w:t>
      </w:r>
      <w:r w:rsidR="00605AEE">
        <w:br/>
      </w:r>
      <w:r>
        <w:t>Questions were raised during the discussion about the benefit and deployment scenario.</w:t>
      </w:r>
    </w:p>
    <w:p w14:paraId="1A012A06" w14:textId="77777777" w:rsidR="00317D3F" w:rsidRPr="00DA12F6" w:rsidRDefault="00317D3F" w:rsidP="00317D3F">
      <w:pPr>
        <w:keepNext/>
        <w:rPr>
          <w:rFonts w:cs="Arial"/>
          <w:b/>
        </w:rPr>
      </w:pPr>
      <w:r w:rsidRPr="00DA12F6">
        <w:rPr>
          <w:rFonts w:cs="Arial"/>
          <w:b/>
        </w:rPr>
        <w:t>Discussion and conclusion:</w:t>
      </w:r>
    </w:p>
    <w:p w14:paraId="39B5DFC7" w14:textId="77777777" w:rsidR="00317D3F" w:rsidRPr="00DA12F6" w:rsidRDefault="004715C4" w:rsidP="00317D3F">
      <w:r>
        <w:rPr>
          <w:rFonts w:cs="Arial"/>
          <w:color w:val="FF0000"/>
        </w:rPr>
        <w:t>Postponed</w:t>
      </w:r>
      <w:r>
        <w:t>.</w:t>
      </w:r>
    </w:p>
    <w:p w14:paraId="1156A698" w14:textId="77777777" w:rsidR="00317D3F" w:rsidRDefault="00317D3F" w:rsidP="00317D3F">
      <w:pPr>
        <w:keepNext/>
        <w:keepLines/>
        <w:pBdr>
          <w:top w:val="single" w:sz="4" w:space="1" w:color="auto"/>
        </w:pBdr>
      </w:pPr>
      <w:r>
        <w:rPr>
          <w:color w:val="0000FF"/>
        </w:rPr>
        <w:lastRenderedPageBreak/>
        <w:t>TD SP</w:t>
      </w:r>
      <w:r>
        <w:rPr>
          <w:color w:val="0000FF"/>
        </w:rPr>
        <w:noBreakHyphen/>
        <w:t>191368</w:t>
      </w:r>
      <w:r w:rsidRPr="0073055D">
        <w:t xml:space="preserve"> </w:t>
      </w:r>
      <w:r>
        <w:t>LS from TSG RAN: LS on 5G indicator (TSG RAN).</w:t>
      </w:r>
      <w:r>
        <w:br/>
      </w:r>
      <w:r w:rsidRPr="0073055D">
        <w:rPr>
          <w:b/>
        </w:rPr>
        <w:t>Document for:</w:t>
      </w:r>
      <w:r w:rsidRPr="0073055D">
        <w:t xml:space="preserve"> </w:t>
      </w:r>
      <w:r>
        <w:t>Information.</w:t>
      </w:r>
      <w:r>
        <w:br/>
      </w:r>
      <w:r w:rsidRPr="0073055D">
        <w:rPr>
          <w:b/>
        </w:rPr>
        <w:t>Abstract:</w:t>
      </w:r>
      <w:r w:rsidRPr="0073055D">
        <w:t xml:space="preserve"> </w:t>
      </w:r>
      <w:r>
        <w:t xml:space="preserve">TSG RAN received and discussed the LS from GSMA on 'Requirements for NR carrier frequency mismatch in 5G status indication.' [RP-193053]. In order to implement the requirements from GSMA, RAN concluded the following changes to the E-UTRA RRC specification are required: </w:t>
      </w:r>
      <w:r>
        <w:br/>
        <w:t xml:space="preserve">1 Introduce signalling to enable a UE camped on an E-UTRA cell to be informed, with frequency band granularity, of the NR frequency bands available for configuration of EN-DC operation within the area of this cell. In the case of RAN sharing, it must be possible to provide the NR frequency bands independently per PLMN. RAN WG2 can involve other groups as necessary to introduce the appropriate signalling. </w:t>
      </w:r>
      <w:r>
        <w:br/>
        <w:t xml:space="preserve">2 For a UE in RRC Idle (or Inactive), specify that the presence of the upperLayerIndication is only provided to upper layers if the UE supports EN-DC operation for one or more of the indicated frequency bands. </w:t>
      </w:r>
      <w:r>
        <w:br/>
        <w:t>3 For a UE in RRC Connected, specify that the presence or absence of the upperLayerIndication is provided to upper layers depending on whether or not the UE is configured by RRC for EN-DC operation. TSG RAN has decided that further 3GPP work related to the display of any user interface indication, such as hysteresis to avoid toggling between displaying 4G and 5G icon as mentioned in the GSMA LS, is not needed.</w:t>
      </w:r>
    </w:p>
    <w:p w14:paraId="4441CBC4" w14:textId="77777777" w:rsidR="00317D3F" w:rsidRPr="00DA12F6" w:rsidRDefault="00317D3F" w:rsidP="00317D3F">
      <w:pPr>
        <w:keepNext/>
        <w:rPr>
          <w:rFonts w:cs="Arial"/>
          <w:b/>
        </w:rPr>
      </w:pPr>
      <w:r w:rsidRPr="00DA12F6">
        <w:rPr>
          <w:rFonts w:cs="Arial"/>
          <w:b/>
        </w:rPr>
        <w:t>Discussion and conclusion:</w:t>
      </w:r>
    </w:p>
    <w:p w14:paraId="2B330109" w14:textId="77777777" w:rsidR="00317D3F" w:rsidRPr="00DA12F6" w:rsidRDefault="004715C4" w:rsidP="00317D3F">
      <w:r>
        <w:rPr>
          <w:rFonts w:cs="Arial"/>
          <w:color w:val="FF0000"/>
        </w:rPr>
        <w:t>Postponed</w:t>
      </w:r>
      <w:r>
        <w:t>.</w:t>
      </w:r>
    </w:p>
    <w:p w14:paraId="5EBB8026" w14:textId="77777777" w:rsidR="00AE1380" w:rsidRDefault="00AE1380" w:rsidP="00AE1380">
      <w:pPr>
        <w:pStyle w:val="Heading2"/>
      </w:pPr>
      <w:bookmarkStart w:id="29" w:name="_Toc68670230"/>
      <w:r>
        <w:t>4.8</w:t>
      </w:r>
      <w:r>
        <w:tab/>
        <w:t>TSG CT reporting</w:t>
      </w:r>
      <w:bookmarkEnd w:id="29"/>
    </w:p>
    <w:p w14:paraId="5A300F64" w14:textId="77777777" w:rsidR="00DB6D42" w:rsidRDefault="00DB6D42" w:rsidP="00DB6D42">
      <w:pPr>
        <w:keepNext/>
        <w:keepLines/>
      </w:pPr>
      <w:r>
        <w:rPr>
          <w:color w:val="0000FF"/>
        </w:rPr>
        <w:t>TD SP</w:t>
      </w:r>
      <w:r>
        <w:rPr>
          <w:color w:val="0000FF"/>
        </w:rPr>
        <w:noBreakHyphen/>
        <w:t>191278</w:t>
      </w:r>
      <w:r w:rsidRPr="0073055D">
        <w:t xml:space="preserve"> </w:t>
      </w:r>
      <w:r>
        <w:t>(REPORT) Status report of TSG CT#86. (Source: TSG CT Chairman).</w:t>
      </w:r>
      <w:r>
        <w:br/>
      </w:r>
      <w:r w:rsidRPr="0073055D">
        <w:rPr>
          <w:b/>
        </w:rPr>
        <w:t>Document for:</w:t>
      </w:r>
      <w:r w:rsidRPr="0073055D">
        <w:t xml:space="preserve"> </w:t>
      </w:r>
      <w:r>
        <w:t>Presentation.</w:t>
      </w:r>
      <w:r>
        <w:br/>
      </w:r>
      <w:r w:rsidRPr="0073055D">
        <w:rPr>
          <w:b/>
        </w:rPr>
        <w:t>Abstract:</w:t>
      </w:r>
      <w:r w:rsidRPr="0073055D">
        <w:t xml:space="preserve"> </w:t>
      </w:r>
      <w:r>
        <w:t>TSG</w:t>
      </w:r>
      <w:r w:rsidR="00E65CE7">
        <w:t> </w:t>
      </w:r>
      <w:r>
        <w:t xml:space="preserve">CT Status Report to TSG SA#86. Slides: </w:t>
      </w:r>
      <w:hyperlink r:id="rId16" w:history="1">
        <w:r w:rsidR="00E65CE7" w:rsidRPr="003A2BAE">
          <w:rPr>
            <w:rStyle w:val="Hyperlink"/>
          </w:rPr>
          <w:t>http://www.3gpp.org/ftp/tsg_sa/TSG_SA/TSGS_86/Docs/SP-191278.zip</w:t>
        </w:r>
      </w:hyperlink>
      <w:r>
        <w:t>.</w:t>
      </w:r>
    </w:p>
    <w:p w14:paraId="00CB4427" w14:textId="77777777" w:rsidR="00605AEE" w:rsidRPr="00DA12F6" w:rsidRDefault="00605AEE" w:rsidP="00605AEE">
      <w:pPr>
        <w:keepNext/>
        <w:rPr>
          <w:rFonts w:cs="Arial"/>
          <w:b/>
        </w:rPr>
      </w:pPr>
      <w:r>
        <w:rPr>
          <w:rFonts w:cs="Arial"/>
          <w:b/>
        </w:rPr>
        <w:t>Questions and comments</w:t>
      </w:r>
      <w:r w:rsidRPr="00DA12F6">
        <w:rPr>
          <w:rFonts w:cs="Arial"/>
          <w:b/>
        </w:rPr>
        <w:t>:</w:t>
      </w:r>
    </w:p>
    <w:p w14:paraId="110230F6" w14:textId="77777777" w:rsidR="00605AEE" w:rsidRPr="00221FC9" w:rsidRDefault="001E316B" w:rsidP="00605AEE">
      <w:r>
        <w:t xml:space="preserve">There were no questions or comments. </w:t>
      </w:r>
      <w:r w:rsidR="00605AEE">
        <w:t xml:space="preserve">The TSG CT Chairman was thanked for this report, which was </w:t>
      </w:r>
      <w:r w:rsidR="00605AEE">
        <w:rPr>
          <w:color w:val="0000FF"/>
        </w:rPr>
        <w:t>noted</w:t>
      </w:r>
      <w:r w:rsidR="00605AEE">
        <w:t>.</w:t>
      </w:r>
    </w:p>
    <w:p w14:paraId="1C1D07F7" w14:textId="77777777" w:rsidR="00DB6D42" w:rsidRDefault="00DB6D42" w:rsidP="00DB6D42">
      <w:pPr>
        <w:keepNext/>
        <w:keepLines/>
        <w:pBdr>
          <w:top w:val="single" w:sz="4" w:space="1" w:color="auto"/>
        </w:pBdr>
      </w:pPr>
      <w:r>
        <w:rPr>
          <w:color w:val="0000FF"/>
        </w:rPr>
        <w:t>TD SP</w:t>
      </w:r>
      <w:r>
        <w:rPr>
          <w:color w:val="0000FF"/>
        </w:rPr>
        <w:noBreakHyphen/>
        <w:t>191279</w:t>
      </w:r>
      <w:r w:rsidRPr="0073055D">
        <w:t xml:space="preserve"> </w:t>
      </w:r>
      <w:r>
        <w:t>(REPORT) IETF Status report. (Source: TSG CT Chairman).</w:t>
      </w:r>
      <w:r>
        <w:br/>
      </w:r>
      <w:r w:rsidRPr="0073055D">
        <w:rPr>
          <w:b/>
        </w:rPr>
        <w:t>Document for:</w:t>
      </w:r>
      <w:r w:rsidRPr="0073055D">
        <w:t xml:space="preserve"> </w:t>
      </w:r>
      <w:r>
        <w:t>Presentation.</w:t>
      </w:r>
      <w:r>
        <w:br/>
      </w:r>
      <w:r w:rsidRPr="0073055D">
        <w:rPr>
          <w:b/>
        </w:rPr>
        <w:t>Abstract:</w:t>
      </w:r>
      <w:r w:rsidRPr="0073055D">
        <w:t xml:space="preserve"> </w:t>
      </w:r>
      <w:r>
        <w:t xml:space="preserve">IETF Status Report to TSG SA#86. Slides: </w:t>
      </w:r>
      <w:hyperlink r:id="rId17" w:history="1">
        <w:r w:rsidRPr="00990BAC">
          <w:rPr>
            <w:rStyle w:val="Hyperlink"/>
          </w:rPr>
          <w:t>http://www.3gpp.org/ftp/tsg_sa/TSG_SA/TSGS_86/Docs/SP-191279.zip</w:t>
        </w:r>
      </w:hyperlink>
      <w:r>
        <w:t>.</w:t>
      </w:r>
    </w:p>
    <w:p w14:paraId="20C74F5C" w14:textId="77777777" w:rsidR="00DB6D42" w:rsidRPr="00DA12F6" w:rsidRDefault="00DB6D42" w:rsidP="00DB6D42">
      <w:pPr>
        <w:keepNext/>
        <w:rPr>
          <w:rFonts w:cs="Arial"/>
          <w:b/>
        </w:rPr>
      </w:pPr>
      <w:r w:rsidRPr="00DA12F6">
        <w:rPr>
          <w:rFonts w:cs="Arial"/>
          <w:b/>
        </w:rPr>
        <w:t>Discussion and conclusion:</w:t>
      </w:r>
    </w:p>
    <w:p w14:paraId="193C363B" w14:textId="77777777" w:rsidR="007A62A9" w:rsidRPr="001E316B" w:rsidRDefault="001E316B" w:rsidP="007A62A9">
      <w:r>
        <w:t xml:space="preserve">The TSG CT Chairman was thanked for this report, which was </w:t>
      </w:r>
      <w:r>
        <w:rPr>
          <w:color w:val="0000FF"/>
        </w:rPr>
        <w:t>noted</w:t>
      </w:r>
      <w:r>
        <w:t>.</w:t>
      </w:r>
    </w:p>
    <w:p w14:paraId="35F9414D" w14:textId="77777777" w:rsidR="00DB6D42" w:rsidRDefault="00DB6D42" w:rsidP="00DB6D42">
      <w:pPr>
        <w:keepNext/>
        <w:keepLines/>
        <w:pBdr>
          <w:top w:val="single" w:sz="4" w:space="1" w:color="auto"/>
        </w:pBdr>
      </w:pPr>
      <w:r>
        <w:rPr>
          <w:color w:val="0000FF"/>
        </w:rPr>
        <w:t>TD SP</w:t>
      </w:r>
      <w:r>
        <w:rPr>
          <w:color w:val="0000FF"/>
        </w:rPr>
        <w:noBreakHyphen/>
        <w:t>191280</w:t>
      </w:r>
      <w:r w:rsidRPr="0073055D">
        <w:t xml:space="preserve"> </w:t>
      </w:r>
      <w:r>
        <w:t>(REPORT) Draft meeting report of TSG CT#86. (Source: MCC).</w:t>
      </w:r>
      <w:r>
        <w:br/>
      </w:r>
      <w:r w:rsidRPr="0073055D">
        <w:rPr>
          <w:b/>
        </w:rPr>
        <w:t>Document for:</w:t>
      </w:r>
      <w:r w:rsidRPr="0073055D">
        <w:t xml:space="preserve"> </w:t>
      </w:r>
      <w:r>
        <w:t>Information.</w:t>
      </w:r>
      <w:r>
        <w:br/>
      </w:r>
      <w:r w:rsidRPr="0073055D">
        <w:rPr>
          <w:b/>
        </w:rPr>
        <w:t>Abstract:</w:t>
      </w:r>
      <w:r w:rsidRPr="0073055D">
        <w:t xml:space="preserve"> </w:t>
      </w:r>
      <w:r>
        <w:t>Draft report of TSG CT meeting #86.</w:t>
      </w:r>
    </w:p>
    <w:p w14:paraId="364AEA39" w14:textId="77777777" w:rsidR="00DB6D42" w:rsidRPr="00DA12F6" w:rsidRDefault="00DB6D42" w:rsidP="00DB6D42">
      <w:pPr>
        <w:keepNext/>
        <w:rPr>
          <w:rFonts w:cs="Arial"/>
          <w:b/>
        </w:rPr>
      </w:pPr>
      <w:r w:rsidRPr="00DA12F6">
        <w:rPr>
          <w:rFonts w:cs="Arial"/>
          <w:b/>
        </w:rPr>
        <w:t>Discussion and conclusion:</w:t>
      </w:r>
    </w:p>
    <w:p w14:paraId="73085430" w14:textId="77777777" w:rsidR="007A62A9" w:rsidRPr="001E316B" w:rsidRDefault="001E316B" w:rsidP="007A62A9">
      <w:r>
        <w:t xml:space="preserve">This was provided for information and was </w:t>
      </w:r>
      <w:r>
        <w:rPr>
          <w:color w:val="0000FF"/>
        </w:rPr>
        <w:t>noted</w:t>
      </w:r>
      <w:r>
        <w:t>.</w:t>
      </w:r>
    </w:p>
    <w:p w14:paraId="21929A38" w14:textId="77777777" w:rsidR="00AE1380" w:rsidRDefault="00AE1380" w:rsidP="00AE1380">
      <w:pPr>
        <w:pStyle w:val="Heading2"/>
      </w:pPr>
      <w:bookmarkStart w:id="30" w:name="_Toc68670231"/>
      <w:r>
        <w:t>4.9</w:t>
      </w:r>
      <w:r>
        <w:tab/>
        <w:t>Reports from external bodies</w:t>
      </w:r>
      <w:bookmarkEnd w:id="30"/>
    </w:p>
    <w:p w14:paraId="103315A9" w14:textId="77777777" w:rsidR="00AE1380" w:rsidRDefault="00AE1380" w:rsidP="00AE1380">
      <w:pPr>
        <w:keepNext/>
        <w:keepLines/>
      </w:pPr>
      <w:r>
        <w:rPr>
          <w:color w:val="0000FF"/>
        </w:rPr>
        <w:t>TD SP</w:t>
      </w:r>
      <w:r>
        <w:rPr>
          <w:color w:val="0000FF"/>
        </w:rPr>
        <w:noBreakHyphen/>
        <w:t>191004</w:t>
      </w:r>
      <w:r w:rsidRPr="0073055D">
        <w:t xml:space="preserve"> </w:t>
      </w:r>
      <w:r>
        <w:t xml:space="preserve">(DISCUSSION) 3GPP Liaison Persons (living document).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0D4100">
        <w:t>3GPP Liaison Persons information.</w:t>
      </w:r>
    </w:p>
    <w:p w14:paraId="12D2BA88" w14:textId="77777777" w:rsidR="00AE1380" w:rsidRPr="00DA12F6" w:rsidRDefault="00AE1380" w:rsidP="00AE1380">
      <w:pPr>
        <w:keepNext/>
        <w:rPr>
          <w:rFonts w:cs="Arial"/>
          <w:b/>
        </w:rPr>
      </w:pPr>
      <w:r w:rsidRPr="00DA12F6">
        <w:rPr>
          <w:rFonts w:cs="Arial"/>
          <w:b/>
        </w:rPr>
        <w:t>Discussion and conclusion:</w:t>
      </w:r>
    </w:p>
    <w:p w14:paraId="394AA77B" w14:textId="77777777" w:rsidR="007A62A9" w:rsidRPr="001E316B" w:rsidRDefault="001E316B" w:rsidP="007A62A9">
      <w:r>
        <w:t xml:space="preserve">This was </w:t>
      </w:r>
      <w:r>
        <w:rPr>
          <w:color w:val="0000FF"/>
        </w:rPr>
        <w:t>noted</w:t>
      </w:r>
      <w:r>
        <w:t>.</w:t>
      </w:r>
    </w:p>
    <w:p w14:paraId="0007FCBE" w14:textId="77777777" w:rsidR="00AE1380" w:rsidRDefault="00AE1380" w:rsidP="00AE1380">
      <w:pPr>
        <w:pStyle w:val="Heading2"/>
      </w:pPr>
      <w:bookmarkStart w:id="31" w:name="_Toc68670232"/>
      <w:r>
        <w:t>4.10</w:t>
      </w:r>
      <w:r>
        <w:tab/>
        <w:t>Other reports</w:t>
      </w:r>
      <w:bookmarkEnd w:id="31"/>
    </w:p>
    <w:p w14:paraId="4D77BD72" w14:textId="77777777" w:rsidR="00AE1380" w:rsidRDefault="00AE1380" w:rsidP="00AE1380">
      <w:r>
        <w:t>There were no contributions under this agenda item.</w:t>
      </w:r>
    </w:p>
    <w:p w14:paraId="05AB8FA4" w14:textId="77777777" w:rsidR="00AE1380" w:rsidRDefault="00AE1380" w:rsidP="00AE1380">
      <w:pPr>
        <w:pStyle w:val="Heading1"/>
      </w:pPr>
      <w:bookmarkStart w:id="32" w:name="_Toc68670233"/>
      <w:r>
        <w:t>5</w:t>
      </w:r>
      <w:r>
        <w:tab/>
        <w:t>Cross TSG Coordination</w:t>
      </w:r>
      <w:bookmarkEnd w:id="32"/>
    </w:p>
    <w:p w14:paraId="21B243CC" w14:textId="77777777" w:rsidR="00AE1380" w:rsidRDefault="00AE1380" w:rsidP="00AE1380">
      <w:pPr>
        <w:pStyle w:val="Heading2"/>
      </w:pPr>
      <w:bookmarkStart w:id="33" w:name="_Toc68670234"/>
      <w:r>
        <w:t>5.1</w:t>
      </w:r>
      <w:r>
        <w:tab/>
        <w:t>General Cross TSG Coordination</w:t>
      </w:r>
      <w:bookmarkEnd w:id="33"/>
    </w:p>
    <w:p w14:paraId="4EDFABF2" w14:textId="77777777" w:rsidR="00AE1380" w:rsidRDefault="00AE1380" w:rsidP="00AE1380">
      <w:r>
        <w:t>There were no contributions under this agenda item.</w:t>
      </w:r>
    </w:p>
    <w:p w14:paraId="75D43DA6" w14:textId="77777777" w:rsidR="00AE1380" w:rsidRDefault="00AE1380" w:rsidP="00AE1380">
      <w:pPr>
        <w:pStyle w:val="Heading2"/>
      </w:pPr>
      <w:bookmarkStart w:id="34" w:name="_Toc68670235"/>
      <w:r>
        <w:lastRenderedPageBreak/>
        <w:t>5.2</w:t>
      </w:r>
      <w:r>
        <w:tab/>
      </w:r>
      <w:r w:rsidR="00661F41">
        <w:t>Rel</w:t>
      </w:r>
      <w:r w:rsidR="00661F41">
        <w:noBreakHyphen/>
      </w:r>
      <w:r>
        <w:t>16 Focus Areas Status Reports and Issues</w:t>
      </w:r>
      <w:bookmarkEnd w:id="34"/>
    </w:p>
    <w:p w14:paraId="6A4E083B" w14:textId="77777777" w:rsidR="00AE1380" w:rsidRDefault="00AE1380" w:rsidP="00AE1380">
      <w:r>
        <w:t>There were no contributions under this agenda item.</w:t>
      </w:r>
    </w:p>
    <w:p w14:paraId="4E9EB43F" w14:textId="77777777" w:rsidR="00AE1380" w:rsidRDefault="00AE1380" w:rsidP="00AE1380">
      <w:pPr>
        <w:pStyle w:val="Heading2"/>
      </w:pPr>
      <w:bookmarkStart w:id="35" w:name="_Toc68670236"/>
      <w:r>
        <w:t>5.3</w:t>
      </w:r>
      <w:r>
        <w:tab/>
      </w:r>
      <w:r w:rsidR="00661F41">
        <w:t>Rel</w:t>
      </w:r>
      <w:r w:rsidR="00661F41">
        <w:noBreakHyphen/>
      </w:r>
      <w:r>
        <w:t>17 Focus Areas Status Reports &amp; Issues</w:t>
      </w:r>
      <w:bookmarkEnd w:id="35"/>
    </w:p>
    <w:p w14:paraId="3975B58C" w14:textId="77777777" w:rsidR="00AE1380" w:rsidRDefault="00AE1380" w:rsidP="00AE1380">
      <w:r>
        <w:t>There were no contributions under this agenda item.</w:t>
      </w:r>
    </w:p>
    <w:p w14:paraId="73C27B78" w14:textId="77777777" w:rsidR="00AE1380" w:rsidRDefault="00AE1380" w:rsidP="00AE1380">
      <w:pPr>
        <w:pStyle w:val="Heading2"/>
      </w:pPr>
      <w:bookmarkStart w:id="36" w:name="_Toc68670237"/>
      <w:r>
        <w:t>5.4</w:t>
      </w:r>
      <w:r>
        <w:tab/>
        <w:t xml:space="preserve">Input to Joint </w:t>
      </w:r>
      <w:r w:rsidR="00661F41">
        <w:t>TSG R</w:t>
      </w:r>
      <w:r>
        <w:t xml:space="preserve">AN / </w:t>
      </w:r>
      <w:r w:rsidR="00661F41">
        <w:t>TSG S</w:t>
      </w:r>
      <w:r>
        <w:t>A meeting</w:t>
      </w:r>
      <w:bookmarkEnd w:id="36"/>
    </w:p>
    <w:p w14:paraId="0707B2F8" w14:textId="77777777" w:rsidR="00AE1380" w:rsidRDefault="00AE1380" w:rsidP="00AE1380">
      <w:pPr>
        <w:keepNext/>
        <w:keepLines/>
      </w:pPr>
      <w:r>
        <w:rPr>
          <w:color w:val="0000FF"/>
        </w:rPr>
        <w:t>TD SP</w:t>
      </w:r>
      <w:r>
        <w:rPr>
          <w:color w:val="0000FF"/>
        </w:rPr>
        <w:noBreakHyphen/>
        <w:t>191001</w:t>
      </w:r>
      <w:r w:rsidRPr="0073055D">
        <w:t xml:space="preserve"> </w:t>
      </w:r>
      <w:r>
        <w:t xml:space="preserve">(DISCUSSION) </w:t>
      </w:r>
      <w:r w:rsidR="00661F41">
        <w:t>TSG S</w:t>
      </w:r>
      <w:r>
        <w:t xml:space="preserve">A Report to TSG RAN.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661F41">
        <w:t>TSG S</w:t>
      </w:r>
      <w:r>
        <w:t>A Chairmans Report to TSG RAN.</w:t>
      </w:r>
    </w:p>
    <w:p w14:paraId="4D6977AF" w14:textId="77777777" w:rsidR="00AE1380" w:rsidRPr="00DA12F6" w:rsidRDefault="00AE1380" w:rsidP="00AE1380">
      <w:pPr>
        <w:keepNext/>
        <w:rPr>
          <w:rFonts w:cs="Arial"/>
          <w:b/>
        </w:rPr>
      </w:pPr>
      <w:r w:rsidRPr="00DA12F6">
        <w:rPr>
          <w:rFonts w:cs="Arial"/>
          <w:b/>
        </w:rPr>
        <w:t>Discussion and conclusion:</w:t>
      </w:r>
    </w:p>
    <w:p w14:paraId="62215920" w14:textId="77777777" w:rsidR="007A62A9" w:rsidRDefault="004F2CFE" w:rsidP="00FF3E87">
      <w:pPr>
        <w:keepLines/>
      </w:pPr>
      <w:r>
        <w:t xml:space="preserve">Revised in </w:t>
      </w:r>
      <w:r>
        <w:rPr>
          <w:color w:val="0000FF"/>
          <w:lang w:val="en-US" w:eastAsia="en-US"/>
        </w:rPr>
        <w:t>TD SP</w:t>
      </w:r>
      <w:r>
        <w:rPr>
          <w:color w:val="0000FF"/>
          <w:lang w:val="en-US" w:eastAsia="en-US"/>
        </w:rPr>
        <w:noBreakHyphen/>
        <w:t>191303</w:t>
      </w:r>
      <w:r>
        <w:t>.</w:t>
      </w:r>
      <w:r w:rsidR="001A30CC">
        <w:t xml:space="preserve"> </w:t>
      </w:r>
      <w:r w:rsidR="00FF3E87">
        <w:t xml:space="preserve">Wrong document uploaded. Revised to </w:t>
      </w:r>
      <w:r w:rsidR="00FF3E87">
        <w:rPr>
          <w:color w:val="0000FF"/>
        </w:rPr>
        <w:t>TD SP</w:t>
      </w:r>
      <w:r w:rsidR="00FF3E87">
        <w:rPr>
          <w:color w:val="0000FF"/>
        </w:rPr>
        <w:noBreakHyphen/>
        <w:t>191304</w:t>
      </w:r>
      <w:r w:rsidR="00FF3E87">
        <w:t xml:space="preserve">. The SA WG2 Chairman asked whether there were going to be priorities defined for </w:t>
      </w:r>
      <w:r w:rsidR="00B96D57">
        <w:t>in</w:t>
      </w:r>
      <w:r w:rsidR="00FF3E87">
        <w:t>* items. Verizon commented that if TSG SA decide to include any in* items then they should be considered as in from then on.</w:t>
      </w:r>
      <w:r w:rsidR="001A30CC">
        <w:t xml:space="preserve"> </w:t>
      </w:r>
      <w:r w:rsidR="00FF3E87">
        <w:t xml:space="preserve">Some rephrasing over the show of hands on stage 2 freeze date was made. Vodafone commented that there is no indication of RAN impacts for potential in* items. This will need to be considered when the results of RAN WI prioritisation is known. </w:t>
      </w:r>
      <w:r w:rsidR="00B96D57">
        <w:t xml:space="preserve">China Mobile suggested moving all </w:t>
      </w:r>
      <w:r w:rsidR="00B96D57" w:rsidRPr="00B96D57">
        <w:rPr>
          <w:b/>
          <w:bCs/>
        </w:rPr>
        <w:t>in*</w:t>
      </w:r>
      <w:r w:rsidR="00B96D57">
        <w:t xml:space="preserve"> items except 5G_LAN to </w:t>
      </w:r>
      <w:r w:rsidR="00B96D57" w:rsidRPr="00B96D57">
        <w:rPr>
          <w:b/>
          <w:bCs/>
        </w:rPr>
        <w:t>in</w:t>
      </w:r>
      <w:r w:rsidR="00B96D57">
        <w:t xml:space="preserve">. There were objections to this because the revised WTs need to be provided in order to be able to estimate the impact of this. </w:t>
      </w:r>
      <w:r w:rsidR="007C12C0">
        <w:t xml:space="preserve">The SA WG1 RAN impacts need also to be added. This was updated and revised in </w:t>
      </w:r>
      <w:r w:rsidR="007C12C0">
        <w:rPr>
          <w:color w:val="0000FF"/>
          <w:lang w:val="en-US" w:eastAsia="en-US"/>
        </w:rPr>
        <w:t>TD SP</w:t>
      </w:r>
      <w:r w:rsidR="007C12C0">
        <w:rPr>
          <w:color w:val="0000FF"/>
          <w:lang w:val="en-US" w:eastAsia="en-US"/>
        </w:rPr>
        <w:noBreakHyphen/>
        <w:t>191305</w:t>
      </w:r>
      <w:r w:rsidR="007C12C0">
        <w:t xml:space="preserve"> for presentation to the joint TSG SA and TSG RAN session. This was then </w:t>
      </w:r>
      <w:r w:rsidR="007C12C0">
        <w:rPr>
          <w:color w:val="0000FF"/>
        </w:rPr>
        <w:t>noted</w:t>
      </w:r>
      <w:r w:rsidR="007C12C0">
        <w:t>.</w:t>
      </w:r>
    </w:p>
    <w:p w14:paraId="346517B0" w14:textId="77777777" w:rsidR="00AE1380" w:rsidRDefault="00AE1380" w:rsidP="00AE1380">
      <w:pPr>
        <w:pStyle w:val="NormTop"/>
      </w:pPr>
      <w:r>
        <w:rPr>
          <w:color w:val="0000FF"/>
        </w:rPr>
        <w:t>TD SP</w:t>
      </w:r>
      <w:r>
        <w:rPr>
          <w:color w:val="0000FF"/>
        </w:rPr>
        <w:noBreakHyphen/>
        <w:t>191208</w:t>
      </w:r>
      <w:r w:rsidRPr="0073055D">
        <w:t xml:space="preserve"> </w:t>
      </w:r>
      <w:r>
        <w:t>(DISCUSSION) 5G NR Broadband satellite is safety. (Source: MINISTERE DE L'INTERIEUR).</w:t>
      </w:r>
      <w:r>
        <w:br/>
      </w:r>
      <w:r w:rsidRPr="0073055D">
        <w:rPr>
          <w:b/>
        </w:rPr>
        <w:t>Document for:</w:t>
      </w:r>
      <w:r w:rsidRPr="0073055D">
        <w:t xml:space="preserve"> </w:t>
      </w:r>
      <w:r>
        <w:t>Discussion.</w:t>
      </w:r>
      <w:r>
        <w:br/>
      </w:r>
      <w:r w:rsidRPr="0073055D">
        <w:rPr>
          <w:b/>
        </w:rPr>
        <w:t>Abstract:</w:t>
      </w:r>
      <w:r w:rsidRPr="0073055D">
        <w:t xml:space="preserve"> </w:t>
      </w:r>
      <w:r>
        <w:t>This contribution highlights the need for 5G NR coverage extension improvement for general public, public safety, and maritime communication services.</w:t>
      </w:r>
    </w:p>
    <w:p w14:paraId="254A8678" w14:textId="77777777" w:rsidR="00AE1380" w:rsidRPr="00DA12F6" w:rsidRDefault="00AE1380" w:rsidP="00AE1380">
      <w:pPr>
        <w:keepNext/>
        <w:rPr>
          <w:rFonts w:cs="Arial"/>
          <w:b/>
        </w:rPr>
      </w:pPr>
      <w:r w:rsidRPr="00DA12F6">
        <w:rPr>
          <w:rFonts w:cs="Arial"/>
          <w:b/>
        </w:rPr>
        <w:t>Discussion and conclusion:</w:t>
      </w:r>
    </w:p>
    <w:p w14:paraId="371560AB" w14:textId="77777777" w:rsidR="007A62A9" w:rsidRPr="00DA12F6" w:rsidRDefault="001E316B" w:rsidP="007A62A9">
      <w:r>
        <w:t xml:space="preserve">This was </w:t>
      </w:r>
      <w:r>
        <w:rPr>
          <w:color w:val="0000FF"/>
        </w:rPr>
        <w:t>noted</w:t>
      </w:r>
      <w:r>
        <w:t>.</w:t>
      </w:r>
    </w:p>
    <w:p w14:paraId="4A2A4701" w14:textId="77777777" w:rsidR="00AE1380" w:rsidRDefault="00AE1380" w:rsidP="00AE1380">
      <w:pPr>
        <w:pStyle w:val="NormTop"/>
      </w:pPr>
      <w:r>
        <w:rPr>
          <w:color w:val="0000FF"/>
        </w:rPr>
        <w:t>TD SP</w:t>
      </w:r>
      <w:r>
        <w:rPr>
          <w:color w:val="0000FF"/>
        </w:rPr>
        <w:noBreakHyphen/>
        <w:t>191245</w:t>
      </w:r>
      <w:r w:rsidRPr="0073055D">
        <w:t xml:space="preserve"> </w:t>
      </w:r>
      <w:r>
        <w:t>(DISCUSSION) NTN for the digital inclusion of the less favoured ones. (Source: THALES).</w:t>
      </w:r>
      <w:r>
        <w:br/>
      </w:r>
      <w:r w:rsidRPr="0073055D">
        <w:rPr>
          <w:b/>
        </w:rPr>
        <w:t>Document for:</w:t>
      </w:r>
      <w:r w:rsidRPr="0073055D">
        <w:t xml:space="preserve"> </w:t>
      </w:r>
      <w:r>
        <w:t>Discussion.</w:t>
      </w:r>
      <w:r>
        <w:br/>
      </w:r>
      <w:r w:rsidRPr="0073055D">
        <w:rPr>
          <w:b/>
        </w:rPr>
        <w:t>Abstract:</w:t>
      </w:r>
      <w:r w:rsidRPr="0073055D">
        <w:t xml:space="preserve"> </w:t>
      </w:r>
      <w:r>
        <w:t>This contribution highlights the potential role that 3GPP could play in digitally including the less favoured ones thanks to the integration of NTN networks in the 5G systems.</w:t>
      </w:r>
    </w:p>
    <w:p w14:paraId="52F2C4C2" w14:textId="77777777" w:rsidR="00AE1380" w:rsidRPr="00DA12F6" w:rsidRDefault="00AE1380" w:rsidP="00AE1380">
      <w:pPr>
        <w:keepNext/>
        <w:rPr>
          <w:rFonts w:cs="Arial"/>
          <w:b/>
        </w:rPr>
      </w:pPr>
      <w:r w:rsidRPr="00DA12F6">
        <w:rPr>
          <w:rFonts w:cs="Arial"/>
          <w:b/>
        </w:rPr>
        <w:t>Discussion and conclusion:</w:t>
      </w:r>
    </w:p>
    <w:p w14:paraId="467326AF" w14:textId="77777777" w:rsidR="007A62A9" w:rsidRPr="00DA12F6" w:rsidRDefault="001E316B" w:rsidP="007A62A9">
      <w:r>
        <w:t xml:space="preserve">This was </w:t>
      </w:r>
      <w:r>
        <w:rPr>
          <w:color w:val="0000FF"/>
        </w:rPr>
        <w:t>noted</w:t>
      </w:r>
      <w:r>
        <w:t>.</w:t>
      </w:r>
    </w:p>
    <w:p w14:paraId="4A9FEA1B" w14:textId="77777777" w:rsidR="00C35785" w:rsidRDefault="00C35785" w:rsidP="00C35785">
      <w:pPr>
        <w:pStyle w:val="H6"/>
      </w:pPr>
      <w:r>
        <w:t>JS</w:t>
      </w:r>
      <w:r>
        <w:tab/>
        <w:t>Notes from the Joint Session</w:t>
      </w:r>
    </w:p>
    <w:p w14:paraId="73E4E22D" w14:textId="77777777" w:rsidR="00C35785" w:rsidRDefault="00C35785" w:rsidP="00C35785">
      <w:pPr>
        <w:keepLines/>
      </w:pPr>
      <w:r>
        <w:t xml:space="preserve">The TSG SA Chairman presented his report in </w:t>
      </w:r>
      <w:r>
        <w:rPr>
          <w:color w:val="0000FF"/>
          <w:lang w:val="en-US" w:eastAsia="en-US"/>
        </w:rPr>
        <w:t>TD SP</w:t>
      </w:r>
      <w:r>
        <w:rPr>
          <w:color w:val="0000FF"/>
          <w:lang w:val="en-US" w:eastAsia="en-US"/>
        </w:rPr>
        <w:noBreakHyphen/>
        <w:t>191305</w:t>
      </w:r>
      <w:r>
        <w:t>. The proposal to extend the Stage 2 freeze to December 2020 and therefore the Stage 3 freeze to September 2021 was raised. The TSG RAN Chairman reported that no time line discussion had been held in TSG RAN so far.</w:t>
      </w:r>
    </w:p>
    <w:p w14:paraId="2EC5C66B" w14:textId="77777777" w:rsidR="00C35785" w:rsidRDefault="00C35785" w:rsidP="00C35785">
      <w:pPr>
        <w:keepLines/>
      </w:pPr>
      <w:r>
        <w:t>MediaTek commented that the Release 17 TU planning should still be based on a 15 month Release and suggested RAN also base their planning on a 15 month Release. Huawei commented that there should not be a misalignment introduced on the Release 17 completion deadlines between TSGs. It was commented that if the increased timescale leads to an increased workload then this should not be doe also in RAN. Qualcomm were surprised that the agreement at the previous meeting for 15 month Release has been changed at this meeting. The TSG RAN Chairman reported that TSG RAN will plan based on a 15 month Release for this and next TSG RAN meetings.</w:t>
      </w:r>
    </w:p>
    <w:p w14:paraId="7459CA43" w14:textId="77777777" w:rsidR="00C35785" w:rsidRDefault="00C35785" w:rsidP="00C35785">
      <w:pPr>
        <w:keepLines/>
      </w:pPr>
      <w:r>
        <w:lastRenderedPageBreak/>
        <w:t>The TSG SA Chairman replied that not all the time freed up has been allocated to additional work and that the RAN Release 17 content is not expected to be changed due to this. ZTE thanked TSG SA for the statistics on the support for the time line and suggested adding a check point mid-way to ensure that the work is completed on time. LGE commented that the extension of the time line may lead to more difficult discussions on the Release content and preferred to stay with the 15 month Release to avoid this. Huawei commented that they suggested that the TSG SA planning is still based on 15 month TUs, as this would allow better scheduling of the parallel work items in SA WG2. Ericsson commented that there is no need to prioritise items but preferred to continue down scoping work to fit comfortably into the Release timescales. T-Mobile commented that from the RAN viewpoint the Rel</w:t>
      </w:r>
      <w:r>
        <w:noBreakHyphen/>
        <w:t>17 needs to be completed in the 15 month time frame and bug correction and the roll-out of new features needs to be taken into consideration. Verizon commented that they agreed that time lines need to be aligned but it was considered better to extend the Release in order to be able to content that was considered essential. Motorola Solutions commented that the content and time lines for TSG SA and TSG RAN are not disconnected and should be kept aligned. Orange commented that TSG SA had taken the realities of the SA WG2 workload and available time into account after extensive down scoping and had to make the decision to add the 3 moths extension in order to have any meaningful content in Rel</w:t>
      </w:r>
      <w:r>
        <w:noBreakHyphen/>
        <w:t>17.</w:t>
      </w:r>
    </w:p>
    <w:p w14:paraId="33B172EA" w14:textId="77777777" w:rsidR="00C35785" w:rsidRDefault="00C35785" w:rsidP="00C35785">
      <w:pPr>
        <w:keepLines/>
      </w:pPr>
      <w:r>
        <w:t xml:space="preserve">The SA WG2 Chairman reported that document </w:t>
      </w:r>
      <w:r>
        <w:rPr>
          <w:color w:val="0000FF"/>
          <w:lang w:val="en-US" w:eastAsia="en-US"/>
        </w:rPr>
        <w:t>SP</w:t>
      </w:r>
      <w:r>
        <w:rPr>
          <w:color w:val="0000FF"/>
          <w:lang w:val="en-US" w:eastAsia="en-US"/>
        </w:rPr>
        <w:noBreakHyphen/>
        <w:t>191296</w:t>
      </w:r>
      <w:r>
        <w:t xml:space="preserve"> should be consulted for further information on the prioritisation considerations. The EBU explained that their interests were for large Work Items (5MBS and 5G_ProSe) which could not be included for a 15 month Release. Ericsson commented that the 5MBS and 5G_ProSe items could be down scoped to fit into 15 months and also they both have RAN dependencies.</w:t>
      </w:r>
    </w:p>
    <w:p w14:paraId="3992372D" w14:textId="77777777" w:rsidR="00C35785" w:rsidRDefault="00C35785" w:rsidP="00C35785">
      <w:pPr>
        <w:keepLines/>
      </w:pPr>
      <w:r>
        <w:t>The TSG RAN Chairman outlined the work where dependencies are indicated for SA WG2 items in the list. The moderators should explore the dependencies between the work in TSG SA and TSG RAN. The TSG RAN Chairman reported that currently, Drones was not in the Rel-17 planning, that some restricted LCS work was included and no work on MPS was scheduled. The voice-oriented cases for LTE in relation to MUSIM are being discussed, but currently only NR aspects are confirmed as included. Verizon commented that the ID_UAS item did not a RAN dependency. The TSG RAN Chairman did not see any large discrepancies between the TSG SA items and the items that will be worked on in TSG RAN.</w:t>
      </w:r>
    </w:p>
    <w:p w14:paraId="395B8DB8" w14:textId="77777777" w:rsidR="00C35785" w:rsidRDefault="00C35785" w:rsidP="00C35785">
      <w:pPr>
        <w:keepLines/>
      </w:pPr>
      <w:r>
        <w:t>The TSG SA Chairman reported that the previous Release tends to take time out of the new release and TSG SA are trying to develop methods and tools to avoid this in the future.</w:t>
      </w:r>
    </w:p>
    <w:p w14:paraId="0858938E" w14:textId="77777777" w:rsidR="00C35785" w:rsidRDefault="00C35785" w:rsidP="00C35785">
      <w:pPr>
        <w:keepLines/>
      </w:pPr>
      <w:r>
        <w:t>Samsung commented that the idea of the joint session was to coordinate the Rel-17 time scales and added that as TSG RAN does not have a good track record on estimating overload that agreeing to extend the Release to align may be useful. Huawei asked why TSG RAN does not acknowledge that TSG SA needs more time and adjust the deadlines accordingly. The TSG RAN Chairman replied that TSG RAN will align at some point about does not want to allow more content to be proposed as a result of an extended time scale. The TSG SA Chairman commented that TSG SA had come early to TSG RAN with this information rather than late, as TSG RAN did for Rel</w:t>
      </w:r>
      <w:r>
        <w:noBreakHyphen/>
        <w:t>16 to allow better planning of the RAN work. Ericsson commented that changing the time lines is a big change and suggested staying with the 15 month release. The SA WG2 Chairman commented that the time lines should be aligned and added that reducing the Stage 3 timescale to 6 months for CT WGs would leave the final timeline unchanged.</w:t>
      </w:r>
    </w:p>
    <w:p w14:paraId="49215B8B" w14:textId="77777777" w:rsidR="00C35785" w:rsidRDefault="00C35785" w:rsidP="00C35785">
      <w:pPr>
        <w:keepLines/>
      </w:pPr>
      <w:r>
        <w:t>Qualcomm suggested that the time scales should be kept aligned for TSG RAN and TSG CT as they both handle Stage 3 work. The EBU suggested that the timescales are aligned to 18 months and TSG RAN can review their progress at a mid-point and if they see there will be time, can add further work items into the Release.</w:t>
      </w:r>
    </w:p>
    <w:p w14:paraId="1FC1BCBD" w14:textId="77777777" w:rsidR="00C35785" w:rsidRDefault="00C35785" w:rsidP="00C35785">
      <w:pPr>
        <w:keepLines/>
      </w:pPr>
      <w:r>
        <w:t xml:space="preserve">The TSG RAN Chairman commented that the main objective that needs to be fulfilled is to align the content of Release 17 between the TSGs and this should be the focus of discussions. </w:t>
      </w:r>
    </w:p>
    <w:p w14:paraId="66725EF2" w14:textId="77777777" w:rsidR="00963F82" w:rsidRDefault="00963F82" w:rsidP="00C35785">
      <w:pPr>
        <w:keepLines/>
      </w:pPr>
      <w:r>
        <w:t xml:space="preserve">The TSG SA Chairman suggested that in the absence of an agreement at the joint session, the TSG SA timing can continue discussions independently of the RAN time line and </w:t>
      </w:r>
      <w:r w:rsidRPr="00963F82">
        <w:rPr>
          <w:b/>
          <w:bCs/>
        </w:rPr>
        <w:t>in</w:t>
      </w:r>
      <w:r>
        <w:t xml:space="preserve"> and </w:t>
      </w:r>
      <w:r w:rsidRPr="00963F82">
        <w:rPr>
          <w:b/>
          <w:bCs/>
        </w:rPr>
        <w:t xml:space="preserve">in* </w:t>
      </w:r>
      <w:r>
        <w:t>items can be reviewed and planned independently of the RAN time line. Ericsson objected to this. Qualcomm objected to having misaligned time lines. The TSG SA Chairman clarified that the focus should be on the alignment of the content of the Release and should not prevent TSG SA from planning it's Release with regard to the needs of SA WG2.</w:t>
      </w:r>
    </w:p>
    <w:p w14:paraId="4CB16446" w14:textId="77777777" w:rsidR="00963F82" w:rsidRPr="00963F82" w:rsidRDefault="00963F82" w:rsidP="00C35785">
      <w:pPr>
        <w:keepLines/>
        <w:rPr>
          <w:b/>
          <w:bCs/>
        </w:rPr>
      </w:pPr>
      <w:r w:rsidRPr="00963F82">
        <w:rPr>
          <w:b/>
          <w:bCs/>
        </w:rPr>
        <w:t>There was no consensus to change the RAN time line and they will continue planning discussions based on a 15 month Release for this meeting. TSG RAN will review the items highlighted as RAN impacts and provide information on the status of associated WIs to TSG SA.</w:t>
      </w:r>
    </w:p>
    <w:p w14:paraId="4C609CA8" w14:textId="77777777" w:rsidR="00963F82" w:rsidRPr="008678D2" w:rsidRDefault="00963F82" w:rsidP="00C35785">
      <w:pPr>
        <w:keepLines/>
      </w:pPr>
      <w:r>
        <w:t>The joint session then closed.</w:t>
      </w:r>
    </w:p>
    <w:p w14:paraId="3166C0F5" w14:textId="77777777" w:rsidR="00AE1380" w:rsidRDefault="00AE1380" w:rsidP="00AE1380">
      <w:pPr>
        <w:pStyle w:val="Heading1"/>
      </w:pPr>
      <w:bookmarkStart w:id="37" w:name="_Toc68670238"/>
      <w:r>
        <w:lastRenderedPageBreak/>
        <w:t>6</w:t>
      </w:r>
      <w:r>
        <w:tab/>
        <w:t>Work Item Descriptions, Study Item Descriptions, Specifications</w:t>
      </w:r>
      <w:bookmarkEnd w:id="37"/>
    </w:p>
    <w:p w14:paraId="4E054E5F" w14:textId="77777777" w:rsidR="00AE1380" w:rsidRDefault="00AE1380" w:rsidP="00AE1380">
      <w:pPr>
        <w:pStyle w:val="Heading2"/>
      </w:pPr>
      <w:bookmarkStart w:id="38" w:name="_Toc68670239"/>
      <w:r>
        <w:t>6.1</w:t>
      </w:r>
      <w:r>
        <w:tab/>
        <w:t>New Release 16 and earlier Study Item Descriptions and Work Item Descriptions</w:t>
      </w:r>
      <w:bookmarkEnd w:id="38"/>
    </w:p>
    <w:p w14:paraId="3C9C6469" w14:textId="77777777" w:rsidR="00AE1380" w:rsidRDefault="00AE1380" w:rsidP="00AE1380">
      <w:pPr>
        <w:pStyle w:val="NormTop"/>
      </w:pPr>
      <w:r>
        <w:rPr>
          <w:color w:val="0000FF"/>
        </w:rPr>
        <w:t>TD SP</w:t>
      </w:r>
      <w:r>
        <w:rPr>
          <w:color w:val="0000FF"/>
        </w:rPr>
        <w:noBreakHyphen/>
        <w:t>190988</w:t>
      </w:r>
      <w:r w:rsidRPr="0073055D">
        <w:t xml:space="preserve"> </w:t>
      </w:r>
      <w:r>
        <w:t>(WID NEW) New WID on support of Hybrid DASH/HLS over eMBMS (DAHOE).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Work item has the following objectives: - Document the transport of HLS Services over MBMS - Document the support of HLS services in the MBMS API. - Document the support of HLS services over the xMB reference point. - Specify the transport of hybrid HLS/DASH services over MBMS - Specify the support of hybrid HLS/DASH services in the MBMS API - Specify the support of hybrid HLS/DASH services over the xMB reference point.</w:t>
      </w:r>
    </w:p>
    <w:p w14:paraId="56C4D813" w14:textId="77777777" w:rsidR="00AE1380" w:rsidRPr="00DA12F6" w:rsidRDefault="00AE1380" w:rsidP="00AE1380">
      <w:pPr>
        <w:keepNext/>
        <w:rPr>
          <w:rFonts w:cs="Arial"/>
          <w:b/>
        </w:rPr>
      </w:pPr>
      <w:r w:rsidRPr="00DA12F6">
        <w:rPr>
          <w:rFonts w:cs="Arial"/>
          <w:b/>
        </w:rPr>
        <w:t>Discussion and conclusion:</w:t>
      </w:r>
    </w:p>
    <w:p w14:paraId="58A23920" w14:textId="77777777" w:rsidR="007A62A9" w:rsidRPr="00760362" w:rsidRDefault="00760362" w:rsidP="007A62A9">
      <w:r>
        <w:rPr>
          <w:lang w:eastAsia="en-US"/>
        </w:rPr>
        <w:t xml:space="preserve">This New WID was </w:t>
      </w:r>
      <w:r>
        <w:rPr>
          <w:color w:val="FF0000"/>
          <w:lang w:eastAsia="en-US"/>
        </w:rPr>
        <w:t>approved</w:t>
      </w:r>
      <w:r>
        <w:t>.</w:t>
      </w:r>
    </w:p>
    <w:p w14:paraId="627673DD" w14:textId="77777777" w:rsidR="00AE1380" w:rsidRDefault="00AE1380" w:rsidP="00AE1380">
      <w:pPr>
        <w:pStyle w:val="NormTop"/>
      </w:pPr>
      <w:r>
        <w:rPr>
          <w:color w:val="0000FF"/>
        </w:rPr>
        <w:t>TD SP</w:t>
      </w:r>
      <w:r>
        <w:rPr>
          <w:color w:val="0000FF"/>
        </w:rPr>
        <w:noBreakHyphen/>
        <w:t>191212</w:t>
      </w:r>
      <w:r w:rsidRPr="0073055D">
        <w:t xml:space="preserve"> </w:t>
      </w:r>
      <w:r>
        <w:t>(WID NEW) New WID on Handsets Featuring Non-Traditional Earpieces (HaNTE). (Source: SA</w:t>
      </w:r>
      <w:r w:rsidR="00661F41">
        <w:t> WG4</w:t>
      </w:r>
      <w:r>
        <w:t xml:space="preserve">). (Revision of </w:t>
      </w:r>
      <w:r w:rsidR="00661F41">
        <w:rPr>
          <w:color w:val="0000FF"/>
        </w:rPr>
        <w:t>TD SP</w:t>
      </w:r>
      <w:r w:rsidR="00661F41">
        <w:rPr>
          <w:color w:val="0000FF"/>
        </w:rPr>
        <w:noBreakHyphen/>
        <w:t>190989</w:t>
      </w:r>
      <w:r w:rsidRPr="0073055D">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objectives of the HaNTE work item are: - Update 3GPP TS 26.132 with reference to the appropriate version of ITU-T P.64 that addresses HaNTE devices. - Review performance of HaNTE devices and update requirements in 3GPP TS 26.131 if necessary, to ensure an adequate user experience. - Establish guidelines for mounting of HaNTE devices to ensure a repeatable and reproducible measurement method in 3GPP TS 26.132. - Investigate testing RFR/RLR at a single position and at different positions, and report the results; based on those results, and if judged necessary by SA WG4, new requirements/test methods may be specified. - Address privacy aspects identified during the study phase and develop requirements/test method if necessary. - Address distortion aspects identified during the study phase and update requirements/test method if necessary. - Address out of band noise aspects identified during the study phase and develop requirements/test method if necessary.</w:t>
      </w:r>
    </w:p>
    <w:p w14:paraId="7547CD0F" w14:textId="77777777" w:rsidR="00AE1380" w:rsidRPr="00DA12F6" w:rsidRDefault="00AE1380" w:rsidP="00AE1380">
      <w:pPr>
        <w:keepNext/>
        <w:rPr>
          <w:rFonts w:cs="Arial"/>
          <w:b/>
        </w:rPr>
      </w:pPr>
      <w:r w:rsidRPr="00DA12F6">
        <w:rPr>
          <w:rFonts w:cs="Arial"/>
          <w:b/>
        </w:rPr>
        <w:t>Discussion and conclusion:</w:t>
      </w:r>
    </w:p>
    <w:p w14:paraId="5E92A83E" w14:textId="77777777" w:rsidR="007A62A9" w:rsidRPr="00DA12F6" w:rsidRDefault="00AE1380" w:rsidP="007A62A9">
      <w:r>
        <w:t xml:space="preserve">Revision of </w:t>
      </w:r>
      <w:r w:rsidR="00661F41">
        <w:rPr>
          <w:color w:val="0000FF"/>
        </w:rPr>
        <w:t>TD SP</w:t>
      </w:r>
      <w:r w:rsidR="00661F41">
        <w:rPr>
          <w:color w:val="0000FF"/>
        </w:rPr>
        <w:noBreakHyphen/>
        <w:t>190989</w:t>
      </w:r>
      <w:r>
        <w:t xml:space="preserve">. </w:t>
      </w:r>
      <w:r w:rsidR="00760362">
        <w:rPr>
          <w:lang w:eastAsia="en-US"/>
        </w:rPr>
        <w:t xml:space="preserve">This New WID was </w:t>
      </w:r>
      <w:r w:rsidR="00760362">
        <w:rPr>
          <w:color w:val="FF0000"/>
          <w:lang w:eastAsia="en-US"/>
        </w:rPr>
        <w:t>approved</w:t>
      </w:r>
      <w:r w:rsidR="00760362">
        <w:t>.</w:t>
      </w:r>
    </w:p>
    <w:p w14:paraId="3B4D2CAA" w14:textId="77777777" w:rsidR="00AE1380" w:rsidRDefault="00AE1380" w:rsidP="00AE1380">
      <w:pPr>
        <w:pStyle w:val="NormTop"/>
      </w:pPr>
      <w:r>
        <w:rPr>
          <w:color w:val="0000FF"/>
        </w:rPr>
        <w:t>TD SP</w:t>
      </w:r>
      <w:r>
        <w:rPr>
          <w:color w:val="0000FF"/>
        </w:rPr>
        <w:noBreakHyphen/>
        <w:t>191123</w:t>
      </w:r>
      <w:r w:rsidRPr="0073055D">
        <w:t xml:space="preserve"> </w:t>
      </w:r>
      <w:r>
        <w:t>(WID NEW) New WID for User Plane Gateway Function for the Inter-PLMN Security.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this work item is: - To provide security related normative specification for supporting an inter-PLMN UP Gateway Function, based on the conclusion of the study TR 33.855. - To specify binding of SBA signalling sessions to N9 sessions and to develop the necessary N9 security function.</w:t>
      </w:r>
    </w:p>
    <w:p w14:paraId="1AB73CF1" w14:textId="77777777" w:rsidR="00AE1380" w:rsidRPr="00DA12F6" w:rsidRDefault="00AE1380" w:rsidP="00AE1380">
      <w:pPr>
        <w:keepNext/>
        <w:rPr>
          <w:rFonts w:cs="Arial"/>
          <w:b/>
        </w:rPr>
      </w:pPr>
      <w:r w:rsidRPr="00DA12F6">
        <w:rPr>
          <w:rFonts w:cs="Arial"/>
          <w:b/>
        </w:rPr>
        <w:t>Discussion and conclusion:</w:t>
      </w:r>
    </w:p>
    <w:p w14:paraId="02A9B276" w14:textId="77777777" w:rsidR="007A62A9" w:rsidRPr="00DA12F6" w:rsidRDefault="00760362" w:rsidP="007A62A9">
      <w:r>
        <w:rPr>
          <w:lang w:eastAsia="en-US"/>
        </w:rPr>
        <w:t xml:space="preserve">This New WID was </w:t>
      </w:r>
      <w:r>
        <w:rPr>
          <w:color w:val="FF0000"/>
          <w:lang w:eastAsia="en-US"/>
        </w:rPr>
        <w:t>approved</w:t>
      </w:r>
      <w:r>
        <w:t>.</w:t>
      </w:r>
    </w:p>
    <w:p w14:paraId="4330023A" w14:textId="77777777" w:rsidR="00AE1380" w:rsidRDefault="00AE1380" w:rsidP="00AE1380">
      <w:pPr>
        <w:pStyle w:val="NormTop"/>
      </w:pPr>
      <w:r>
        <w:rPr>
          <w:color w:val="0000FF"/>
        </w:rPr>
        <w:t>TD SP</w:t>
      </w:r>
      <w:r>
        <w:rPr>
          <w:color w:val="0000FF"/>
        </w:rPr>
        <w:noBreakHyphen/>
        <w:t>191124</w:t>
      </w:r>
      <w:r w:rsidRPr="0073055D">
        <w:t xml:space="preserve"> </w:t>
      </w:r>
      <w:r>
        <w:t xml:space="preserve">(CR PACK) </w:t>
      </w:r>
      <w:r w:rsidR="00661F41">
        <w:t>Rel</w:t>
      </w:r>
      <w:r w:rsidR="00661F41">
        <w:noBreakHyphen/>
      </w:r>
      <w:r>
        <w:t>16 CRs on User Plane Gateway Function for the Inter-PLMN Security.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33.501 CR0688R1; 33.501 CR0689R1.</w:t>
      </w:r>
    </w:p>
    <w:p w14:paraId="23D24F1B" w14:textId="77777777" w:rsidR="00AE1380" w:rsidRPr="00DA12F6" w:rsidRDefault="00AE1380" w:rsidP="00AE1380">
      <w:pPr>
        <w:keepNext/>
        <w:rPr>
          <w:rFonts w:cs="Arial"/>
          <w:b/>
        </w:rPr>
      </w:pPr>
      <w:r w:rsidRPr="00DA12F6">
        <w:rPr>
          <w:rFonts w:cs="Arial"/>
          <w:b/>
        </w:rPr>
        <w:t>Discussion and conclusion:</w:t>
      </w:r>
    </w:p>
    <w:p w14:paraId="563175BB" w14:textId="77777777" w:rsidR="0094124B" w:rsidRPr="00DA12F6" w:rsidRDefault="0094124B" w:rsidP="0094124B">
      <w:r>
        <w:t xml:space="preserve">T-Mobile indicated some issues with this CR Pack. </w:t>
      </w:r>
      <w:r w:rsidR="00F40AC1">
        <w:t xml:space="preserve">Vodafone reported there was a clash between these CRs. </w:t>
      </w:r>
      <w:r w:rsidR="001E316B">
        <w:t xml:space="preserve">This CR Pack was </w:t>
      </w:r>
      <w:r w:rsidR="001E316B" w:rsidRPr="001E316B">
        <w:rPr>
          <w:color w:val="FF0000"/>
        </w:rPr>
        <w:t>postponed</w:t>
      </w:r>
      <w:r w:rsidR="001E316B">
        <w:t>.</w:t>
      </w:r>
    </w:p>
    <w:p w14:paraId="427E663E" w14:textId="77777777" w:rsidR="00AE1380" w:rsidRDefault="00AE1380" w:rsidP="00AE1380">
      <w:pPr>
        <w:pStyle w:val="NormTop"/>
      </w:pPr>
      <w:r>
        <w:rPr>
          <w:color w:val="0000FF"/>
        </w:rPr>
        <w:t>TD SP</w:t>
      </w:r>
      <w:r>
        <w:rPr>
          <w:color w:val="0000FF"/>
        </w:rPr>
        <w:noBreakHyphen/>
        <w:t>191125</w:t>
      </w:r>
      <w:r w:rsidRPr="0073055D">
        <w:t xml:space="preserve"> </w:t>
      </w:r>
      <w:r>
        <w:t xml:space="preserve">(WID NEW) New WID </w:t>
      </w:r>
      <w:r w:rsidRPr="008E5D24">
        <w:t>on</w:t>
      </w:r>
      <w:r w:rsidR="008E5D24" w:rsidRPr="008E5D24">
        <w:t xml:space="preserve"> Security </w:t>
      </w:r>
      <w:r w:rsidR="008E5D24">
        <w:t>Aspects of 3GPP support for Advanced V2X Services</w:t>
      </w:r>
      <w:r>
        <w:t>.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This work item is to add security solutions as per the conclusions and recommendations in TR 33.836 in order to meet the service requirements as defined in TS 22.186 and the architecture as defined in TS 23.287.</w:t>
      </w:r>
    </w:p>
    <w:p w14:paraId="0625342A" w14:textId="77777777" w:rsidR="00AE1380" w:rsidRPr="00DA12F6" w:rsidRDefault="00AE1380" w:rsidP="00AE1380">
      <w:pPr>
        <w:keepNext/>
        <w:rPr>
          <w:rFonts w:cs="Arial"/>
          <w:b/>
        </w:rPr>
      </w:pPr>
      <w:r w:rsidRPr="00DA12F6">
        <w:rPr>
          <w:rFonts w:cs="Arial"/>
          <w:b/>
        </w:rPr>
        <w:t>Discussion and conclusion:</w:t>
      </w:r>
    </w:p>
    <w:p w14:paraId="5C4EE85A" w14:textId="77777777" w:rsidR="007A62A9" w:rsidRPr="00DA12F6" w:rsidRDefault="00F40AC1" w:rsidP="007A62A9">
      <w:r>
        <w:rPr>
          <w:lang w:eastAsia="en-US"/>
        </w:rPr>
        <w:t xml:space="preserve">This New WID was </w:t>
      </w:r>
      <w:r>
        <w:rPr>
          <w:color w:val="FF0000"/>
          <w:lang w:eastAsia="en-US"/>
        </w:rPr>
        <w:t>approved</w:t>
      </w:r>
      <w:r>
        <w:t>.</w:t>
      </w:r>
    </w:p>
    <w:p w14:paraId="5A34AE45" w14:textId="77777777" w:rsidR="00AE1380" w:rsidRDefault="00AE1380" w:rsidP="00AE1380">
      <w:pPr>
        <w:pStyle w:val="NormTop"/>
      </w:pPr>
      <w:r>
        <w:rPr>
          <w:color w:val="0000FF"/>
        </w:rPr>
        <w:lastRenderedPageBreak/>
        <w:t>TD SP</w:t>
      </w:r>
      <w:r>
        <w:rPr>
          <w:color w:val="0000FF"/>
        </w:rPr>
        <w:noBreakHyphen/>
        <w:t>191126</w:t>
      </w:r>
      <w:r w:rsidRPr="0073055D">
        <w:t xml:space="preserve"> </w:t>
      </w:r>
      <w:r>
        <w:t>(WID NEW) New WID on Security Aspects of PARLOS.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Implement the conclusions reached in 33.815, namely: * Support RLOS calls in a fashion similar to unauthenticated emergency service calls. * Add an annex describing RLOS restrictions by PLMNs and UEs operating in regions where RLOS is not mandated as well as required user confirmation for the user of RLOS.</w:t>
      </w:r>
    </w:p>
    <w:p w14:paraId="320E6449" w14:textId="77777777" w:rsidR="00AE1380" w:rsidRPr="00DA12F6" w:rsidRDefault="00AE1380" w:rsidP="00AE1380">
      <w:pPr>
        <w:keepNext/>
        <w:rPr>
          <w:rFonts w:cs="Arial"/>
          <w:b/>
        </w:rPr>
      </w:pPr>
      <w:r w:rsidRPr="00DA12F6">
        <w:rPr>
          <w:rFonts w:cs="Arial"/>
          <w:b/>
        </w:rPr>
        <w:t>Discussion and conclusion:</w:t>
      </w:r>
    </w:p>
    <w:p w14:paraId="6D2A087A" w14:textId="77777777" w:rsidR="007A62A9" w:rsidRPr="00DA12F6" w:rsidRDefault="00F40AC1" w:rsidP="007A62A9">
      <w:r>
        <w:rPr>
          <w:lang w:eastAsia="en-US"/>
        </w:rPr>
        <w:t xml:space="preserve">This New WID was </w:t>
      </w:r>
      <w:r>
        <w:rPr>
          <w:color w:val="FF0000"/>
          <w:lang w:eastAsia="en-US"/>
        </w:rPr>
        <w:t>approved</w:t>
      </w:r>
      <w:r>
        <w:t>.</w:t>
      </w:r>
    </w:p>
    <w:p w14:paraId="009426DC" w14:textId="77777777" w:rsidR="00AE1380" w:rsidRDefault="00AE1380" w:rsidP="00AE1380">
      <w:pPr>
        <w:pStyle w:val="NormTop"/>
      </w:pPr>
      <w:r>
        <w:rPr>
          <w:color w:val="0000FF"/>
        </w:rPr>
        <w:t>TD SP</w:t>
      </w:r>
      <w:r>
        <w:rPr>
          <w:color w:val="0000FF"/>
        </w:rPr>
        <w:noBreakHyphen/>
        <w:t>191127</w:t>
      </w:r>
      <w:r w:rsidRPr="0073055D">
        <w:t xml:space="preserve"> </w:t>
      </w:r>
      <w:r>
        <w:t xml:space="preserve">(CR PACK) </w:t>
      </w:r>
      <w:r w:rsidR="00661F41">
        <w:t>Rel</w:t>
      </w:r>
      <w:r w:rsidR="00661F41">
        <w:noBreakHyphen/>
      </w:r>
      <w:r>
        <w:t>16 CRs on Security Aspects of PARLOS.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33.401 CR0687R1.</w:t>
      </w:r>
    </w:p>
    <w:p w14:paraId="4EA3872F" w14:textId="77777777" w:rsidR="00AE1380" w:rsidRPr="00DA12F6" w:rsidRDefault="00AE1380" w:rsidP="00AE1380">
      <w:pPr>
        <w:keepNext/>
        <w:rPr>
          <w:rFonts w:cs="Arial"/>
          <w:b/>
        </w:rPr>
      </w:pPr>
      <w:r w:rsidRPr="00DA12F6">
        <w:rPr>
          <w:rFonts w:cs="Arial"/>
          <w:b/>
        </w:rPr>
        <w:t>Discussion and conclusion:</w:t>
      </w:r>
    </w:p>
    <w:p w14:paraId="7285F7EE" w14:textId="77777777" w:rsidR="007A62A9" w:rsidRDefault="00AE1380" w:rsidP="007A62A9">
      <w:r>
        <w:t>MCC have an objection to the text 'The version of the whitelist given in the latest available release shall supersede the whitelist defined in the present document.' in this CR.</w:t>
      </w:r>
      <w:r w:rsidR="00F40AC1">
        <w:t xml:space="preserve"> The SA WG3 Chairman reported that removal of the sentence had been proposed on the SA WG3 reflector with no objection to this. This CR pack was </w:t>
      </w:r>
      <w:r w:rsidR="00D9599C">
        <w:rPr>
          <w:color w:val="0000FF"/>
        </w:rPr>
        <w:t>noted</w:t>
      </w:r>
      <w:r w:rsidR="00F40AC1">
        <w:t xml:space="preserve"> and 33.401 CR0687R1 was revised in </w:t>
      </w:r>
      <w:r w:rsidR="00F40AC1">
        <w:rPr>
          <w:color w:val="0000FF"/>
          <w:lang w:val="en-US" w:eastAsia="en-US"/>
        </w:rPr>
        <w:t>TD SP</w:t>
      </w:r>
      <w:r w:rsidR="00F40AC1">
        <w:rPr>
          <w:color w:val="0000FF"/>
          <w:lang w:val="en-US" w:eastAsia="en-US"/>
        </w:rPr>
        <w:noBreakHyphen/>
        <w:t>191332</w:t>
      </w:r>
      <w:r w:rsidR="00F40AC1">
        <w:t>.</w:t>
      </w:r>
    </w:p>
    <w:p w14:paraId="1885534F" w14:textId="77777777" w:rsidR="00F40AC1" w:rsidRDefault="00F40AC1" w:rsidP="00F40AC1">
      <w:pPr>
        <w:pBdr>
          <w:top w:val="single" w:sz="4" w:space="1" w:color="auto"/>
        </w:pBdr>
      </w:pPr>
      <w:r>
        <w:rPr>
          <w:color w:val="0000FF"/>
          <w:lang w:val="en-US" w:eastAsia="en-US"/>
        </w:rPr>
        <w:t>TD SP</w:t>
      </w:r>
      <w:r>
        <w:rPr>
          <w:color w:val="0000FF"/>
          <w:lang w:val="en-US" w:eastAsia="en-US"/>
        </w:rPr>
        <w:noBreakHyphen/>
        <w:t>191332</w:t>
      </w:r>
      <w:r w:rsidRPr="00637C48">
        <w:t xml:space="preserve"> </w:t>
      </w:r>
      <w:r>
        <w:t>33.401 CR0687R1: NN (Source: TSG SA):</w:t>
      </w:r>
      <w:r>
        <w:br/>
        <w:t>Document for: Approval</w:t>
      </w:r>
      <w:r>
        <w:br/>
      </w:r>
      <w:r w:rsidRPr="006B7B35">
        <w:rPr>
          <w:b/>
          <w:bCs/>
        </w:rPr>
        <w:t>Abstract:</w:t>
      </w:r>
      <w:r w:rsidR="006B7B35" w:rsidRPr="006B7B35">
        <w:rPr>
          <w:b/>
          <w:bCs/>
        </w:rPr>
        <w:t xml:space="preserve"> </w:t>
      </w:r>
      <w:r w:rsidR="006B7B35">
        <w:t>Summary of change: Add new annex to include the security aspects of RLOS.</w:t>
      </w:r>
    </w:p>
    <w:p w14:paraId="4DD9BC44" w14:textId="77777777" w:rsidR="00F40AC1" w:rsidRPr="00DA12F6" w:rsidRDefault="00F40AC1" w:rsidP="00F40AC1">
      <w:pPr>
        <w:keepNext/>
        <w:rPr>
          <w:rFonts w:cs="Arial"/>
          <w:b/>
        </w:rPr>
      </w:pPr>
      <w:r w:rsidRPr="00DA12F6">
        <w:rPr>
          <w:rFonts w:cs="Arial"/>
          <w:b/>
        </w:rPr>
        <w:t>Discussion and conclusion:</w:t>
      </w:r>
    </w:p>
    <w:p w14:paraId="351849E1" w14:textId="77777777" w:rsidR="00F40AC1" w:rsidRPr="00F40AC1" w:rsidRDefault="00D9599C" w:rsidP="007A62A9">
      <w:r>
        <w:rPr>
          <w:lang w:eastAsia="en-US"/>
        </w:rPr>
        <w:t>Revision of S3-194633 from CR pack SP-191127.</w:t>
      </w:r>
      <w:r w:rsidR="00F40AC1" w:rsidRPr="00785C5B">
        <w:rPr>
          <w:lang w:eastAsia="en-US"/>
        </w:rPr>
        <w:t xml:space="preserve"> </w:t>
      </w:r>
      <w:r w:rsidR="001E316B">
        <w:rPr>
          <w:lang w:eastAsia="en-US"/>
        </w:rPr>
        <w:t xml:space="preserve">This CR was </w:t>
      </w:r>
      <w:r w:rsidR="001E316B">
        <w:rPr>
          <w:color w:val="FF0000"/>
          <w:lang w:eastAsia="en-US"/>
        </w:rPr>
        <w:t>approved</w:t>
      </w:r>
      <w:r w:rsidR="001E316B">
        <w:t>.</w:t>
      </w:r>
    </w:p>
    <w:p w14:paraId="7FD71A05" w14:textId="77777777" w:rsidR="00AE1380" w:rsidRDefault="00AE1380" w:rsidP="00AE1380">
      <w:pPr>
        <w:pStyle w:val="NormTop"/>
      </w:pPr>
      <w:r>
        <w:rPr>
          <w:color w:val="0000FF"/>
        </w:rPr>
        <w:t>TD SP</w:t>
      </w:r>
      <w:r>
        <w:rPr>
          <w:color w:val="0000FF"/>
        </w:rPr>
        <w:noBreakHyphen/>
        <w:t>191129</w:t>
      </w:r>
      <w:r w:rsidRPr="0073055D">
        <w:t xml:space="preserve"> </w:t>
      </w:r>
      <w:r>
        <w:t>(WID NEW) New WID on 3GPP profiles for cryptographic algorithms and IETF protocols.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 Update of the 3GPP security protocol profiles for security algorithms from other standards bodies (e.g. IETF), considering the following: - Prepare phase out of PKCS#1v1.5 padding and RSA-2048. - Remove support for non-recommended TLS cipher suites. - Follow minimum requirements and best practice on TLS extensions. - Remove references to deprecated protocols (including TLS 1.1) in 3GPP specifications.</w:t>
      </w:r>
    </w:p>
    <w:p w14:paraId="7A0E377C" w14:textId="77777777" w:rsidR="00AE1380" w:rsidRPr="00DA12F6" w:rsidRDefault="00AE1380" w:rsidP="00AE1380">
      <w:pPr>
        <w:keepNext/>
        <w:rPr>
          <w:rFonts w:cs="Arial"/>
          <w:b/>
        </w:rPr>
      </w:pPr>
      <w:r w:rsidRPr="00DA12F6">
        <w:rPr>
          <w:rFonts w:cs="Arial"/>
          <w:b/>
        </w:rPr>
        <w:t>Discussion and conclusion:</w:t>
      </w:r>
    </w:p>
    <w:p w14:paraId="0E73920D" w14:textId="77777777" w:rsidR="007A62A9" w:rsidRPr="00DA12F6" w:rsidRDefault="00F40AC1" w:rsidP="007A62A9">
      <w:r>
        <w:rPr>
          <w:lang w:eastAsia="en-US"/>
        </w:rPr>
        <w:t xml:space="preserve">This New WID was </w:t>
      </w:r>
      <w:r>
        <w:rPr>
          <w:color w:val="FF0000"/>
          <w:lang w:eastAsia="en-US"/>
        </w:rPr>
        <w:t>approved</w:t>
      </w:r>
      <w:r>
        <w:t>.</w:t>
      </w:r>
    </w:p>
    <w:p w14:paraId="02B6B5E6" w14:textId="77777777" w:rsidR="00AE1380" w:rsidRDefault="00AE1380" w:rsidP="00AE1380">
      <w:pPr>
        <w:pStyle w:val="NormTop"/>
      </w:pPr>
      <w:r>
        <w:rPr>
          <w:color w:val="0000FF"/>
        </w:rPr>
        <w:t>TD SP</w:t>
      </w:r>
      <w:r>
        <w:rPr>
          <w:color w:val="0000FF"/>
        </w:rPr>
        <w:noBreakHyphen/>
        <w:t>191130</w:t>
      </w:r>
      <w:r w:rsidRPr="0073055D">
        <w:t xml:space="preserve"> </w:t>
      </w:r>
      <w:r>
        <w:t>(WID REVISED) Revised WID on Security for enhancements to the Service Based 5G System Architecture.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Updates Justification, Objectives and milestone dates.</w:t>
      </w:r>
    </w:p>
    <w:p w14:paraId="366CDC5F" w14:textId="77777777" w:rsidR="00AE1380" w:rsidRPr="00DA12F6" w:rsidRDefault="00AE1380" w:rsidP="00AE1380">
      <w:pPr>
        <w:keepNext/>
        <w:rPr>
          <w:rFonts w:cs="Arial"/>
          <w:b/>
        </w:rPr>
      </w:pPr>
      <w:r w:rsidRPr="00DA12F6">
        <w:rPr>
          <w:rFonts w:cs="Arial"/>
          <w:b/>
        </w:rPr>
        <w:t>Discussion and conclusion:</w:t>
      </w:r>
    </w:p>
    <w:p w14:paraId="094EFB9D" w14:textId="77777777" w:rsidR="007A62A9" w:rsidRPr="00DA12F6" w:rsidRDefault="00F40AC1" w:rsidP="007A62A9">
      <w:r>
        <w:rPr>
          <w:lang w:eastAsia="en-US"/>
        </w:rPr>
        <w:t xml:space="preserve">This New WID was </w:t>
      </w:r>
      <w:r>
        <w:rPr>
          <w:color w:val="FF0000"/>
          <w:lang w:eastAsia="en-US"/>
        </w:rPr>
        <w:t>approved</w:t>
      </w:r>
      <w:r>
        <w:t>.</w:t>
      </w:r>
    </w:p>
    <w:p w14:paraId="36176B03" w14:textId="77777777" w:rsidR="00AE1380" w:rsidRDefault="00AE1380" w:rsidP="00AE1380">
      <w:pPr>
        <w:pStyle w:val="NormTop"/>
      </w:pPr>
      <w:r>
        <w:rPr>
          <w:color w:val="0000FF"/>
        </w:rPr>
        <w:t>TD SP</w:t>
      </w:r>
      <w:r>
        <w:rPr>
          <w:color w:val="0000FF"/>
        </w:rPr>
        <w:noBreakHyphen/>
        <w:t>191187</w:t>
      </w:r>
      <w:r w:rsidRPr="0073055D">
        <w:t xml:space="preserve"> </w:t>
      </w:r>
      <w:r>
        <w:t>(WID NEW) New WID on Charging Access Traffic Steering, Switching and Splitting in 5G system architecture.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the work item is to specify charging associated to the support of Access Traffic Steering, Switching and Splitting (ATSSS) in the 5G System as specified in TS 23.501, TS 23.316, TS 23.502, and TS 23.503, which includes: - Support of Multi Access-PDU (MA-PDU) sessions over one 3GPP access and one non-3GPP access. - Support of PCC rules extended for ATSSS. - Support of untrusted, trusted non-3GPP accesses, wireline 5G access networks, and any access type over which a MA-PDU Session can be established. - Support of of Multi Access-PDU (MA-PDU) session over 3GPP/EPC access and wireline access as specified in TS 23.316. Both Nchf_ConvergedCharging service and Nchf_OfflineOnlyCharging service will be covered from the SMF.</w:t>
      </w:r>
    </w:p>
    <w:p w14:paraId="3B7115AD" w14:textId="77777777" w:rsidR="00AE1380" w:rsidRPr="00DA12F6" w:rsidRDefault="00AE1380" w:rsidP="00AE1380">
      <w:pPr>
        <w:keepNext/>
        <w:rPr>
          <w:rFonts w:cs="Arial"/>
          <w:b/>
        </w:rPr>
      </w:pPr>
      <w:r w:rsidRPr="00DA12F6">
        <w:rPr>
          <w:rFonts w:cs="Arial"/>
          <w:b/>
        </w:rPr>
        <w:t>Discussion and conclusion:</w:t>
      </w:r>
    </w:p>
    <w:p w14:paraId="7C59618A" w14:textId="77777777" w:rsidR="007A62A9" w:rsidRPr="00DA12F6" w:rsidRDefault="00D9599C" w:rsidP="007A62A9">
      <w:r>
        <w:rPr>
          <w:lang w:eastAsia="en-US"/>
        </w:rPr>
        <w:t xml:space="preserve">This New WID was </w:t>
      </w:r>
      <w:r>
        <w:rPr>
          <w:color w:val="FF0000"/>
          <w:lang w:eastAsia="en-US"/>
        </w:rPr>
        <w:t>approved</w:t>
      </w:r>
      <w:r>
        <w:t>.</w:t>
      </w:r>
    </w:p>
    <w:p w14:paraId="0BFFE738" w14:textId="77777777" w:rsidR="00AE1380" w:rsidRDefault="00AE1380" w:rsidP="00AE1380">
      <w:pPr>
        <w:pStyle w:val="NormTop"/>
      </w:pPr>
      <w:r>
        <w:rPr>
          <w:color w:val="0000FF"/>
        </w:rPr>
        <w:lastRenderedPageBreak/>
        <w:t>TD SP</w:t>
      </w:r>
      <w:r>
        <w:rPr>
          <w:color w:val="0000FF"/>
        </w:rPr>
        <w:noBreakHyphen/>
        <w:t>191188</w:t>
      </w:r>
      <w:r w:rsidRPr="0073055D">
        <w:t xml:space="preserve"> </w:t>
      </w:r>
      <w:r>
        <w:t>(WID NEW) New WID on Charging Aspect for 5WWC.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This work item is considered to scenarios of 5WWC in release 16 including scenarios as following: - UE Connects to 5G Core via Trusted Non-3GPP access - 5G-RG connects to 5G Core via NR-RAN and via W-5GAN - FN-RG connects via W-5GAN This work item is to specify charging enhancement for major scenarios for 5WWC as Non-3GPP access and the objectives of this work are shown as following: - Specify charging procedures and functionality enhancement for Trusted Non-3GPP access, 5G-RG connect via NR RAN, 5G-RG connect via W-AGF and FN-RG connects via W-5WAN. - Specify corresponding charging parameters and open API changes.</w:t>
      </w:r>
    </w:p>
    <w:p w14:paraId="7355FB06" w14:textId="77777777" w:rsidR="00AE1380" w:rsidRPr="00DA12F6" w:rsidRDefault="00AE1380" w:rsidP="00AE1380">
      <w:pPr>
        <w:keepNext/>
        <w:rPr>
          <w:rFonts w:cs="Arial"/>
          <w:b/>
        </w:rPr>
      </w:pPr>
      <w:r w:rsidRPr="00DA12F6">
        <w:rPr>
          <w:rFonts w:cs="Arial"/>
          <w:b/>
        </w:rPr>
        <w:t>Discussion and conclusion:</w:t>
      </w:r>
    </w:p>
    <w:p w14:paraId="448C1169" w14:textId="77777777" w:rsidR="007A62A9" w:rsidRPr="00DA12F6" w:rsidRDefault="00D9599C" w:rsidP="007A62A9">
      <w:r>
        <w:rPr>
          <w:lang w:eastAsia="en-US"/>
        </w:rPr>
        <w:t xml:space="preserve">This New WID was </w:t>
      </w:r>
      <w:r>
        <w:rPr>
          <w:color w:val="FF0000"/>
          <w:lang w:eastAsia="en-US"/>
        </w:rPr>
        <w:t>approved</w:t>
      </w:r>
      <w:r>
        <w:t>.</w:t>
      </w:r>
    </w:p>
    <w:p w14:paraId="4C84C947" w14:textId="77777777" w:rsidR="00AE1380" w:rsidRDefault="00AE1380" w:rsidP="00AE1380">
      <w:pPr>
        <w:pStyle w:val="NormTop"/>
      </w:pPr>
      <w:r>
        <w:rPr>
          <w:color w:val="0000FF"/>
        </w:rPr>
        <w:t>TD SP</w:t>
      </w:r>
      <w:r>
        <w:rPr>
          <w:color w:val="0000FF"/>
        </w:rPr>
        <w:noBreakHyphen/>
        <w:t>191189</w:t>
      </w:r>
      <w:r w:rsidRPr="0073055D">
        <w:t xml:space="preserve"> </w:t>
      </w:r>
      <w:r>
        <w:t>(WID NEW) New WID on CHF-controlled quota management.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the work item is to make CHF able to instruct SMF to suspend and to resume quota management: - for the current PDU-Session - on a given Rating Group for which Quota Management is requested (charging method = online) Based on the above the objective is to define Nchf_ConvergedCharging specifications that allows CHF to instruct SMF to suspend and to resume quota management process for the current PDU-Session on a given Rating Group.</w:t>
      </w:r>
    </w:p>
    <w:p w14:paraId="1D2A845C" w14:textId="77777777" w:rsidR="00AE1380" w:rsidRPr="00DA12F6" w:rsidRDefault="00AE1380" w:rsidP="00AE1380">
      <w:pPr>
        <w:keepNext/>
        <w:rPr>
          <w:rFonts w:cs="Arial"/>
          <w:b/>
        </w:rPr>
      </w:pPr>
      <w:r w:rsidRPr="00DA12F6">
        <w:rPr>
          <w:rFonts w:cs="Arial"/>
          <w:b/>
        </w:rPr>
        <w:t>Discussion and conclusion:</w:t>
      </w:r>
    </w:p>
    <w:p w14:paraId="03246F8E" w14:textId="77777777" w:rsidR="007A62A9" w:rsidRPr="00DA12F6" w:rsidRDefault="00D9599C" w:rsidP="007A62A9">
      <w:r>
        <w:rPr>
          <w:lang w:eastAsia="en-US"/>
        </w:rPr>
        <w:t xml:space="preserve">This New WID was </w:t>
      </w:r>
      <w:r>
        <w:rPr>
          <w:color w:val="FF0000"/>
          <w:lang w:eastAsia="en-US"/>
        </w:rPr>
        <w:t>approved</w:t>
      </w:r>
      <w:r>
        <w:t>.</w:t>
      </w:r>
    </w:p>
    <w:p w14:paraId="27D83B8E" w14:textId="77777777" w:rsidR="00AE1380" w:rsidRDefault="00AE1380" w:rsidP="00AE1380">
      <w:pPr>
        <w:pStyle w:val="NormTop"/>
      </w:pPr>
      <w:r>
        <w:rPr>
          <w:color w:val="0000FF"/>
        </w:rPr>
        <w:t>TD SP</w:t>
      </w:r>
      <w:r>
        <w:rPr>
          <w:color w:val="0000FF"/>
        </w:rPr>
        <w:noBreakHyphen/>
        <w:t>191190</w:t>
      </w:r>
      <w:r w:rsidRPr="0073055D">
        <w:t xml:space="preserve"> </w:t>
      </w:r>
      <w:r>
        <w:t>(WID NEW) New WID on Management of MDT in 5G.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To specify: - Activation and deactivation mechanism for MDT Trace Session, for both 5G Core and Radio - Describe procedures for management of MDT in 5G - MDT-specific configuration aspects o Include MDT measurements, Trace ID, Trace reference, … and MDT reporting type o Handling of MR-DC scenarios o Area configuration enhancements o Handling of UEs in Inactive State (valid for signalling based MDT) o Sensor information (separate or together with Location Information) o Event based MDT configuration o Inter System and Inter RAT MDT handling - MDT reporting o Re-use what is already done for LTE for file-based MDT o Stream-based MDT - Anonymization of MDT data o Re-use what is already done for LTE The scope includes both logged and immediate MDT, and also for signalling-based and area/management-based MDT.</w:t>
      </w:r>
    </w:p>
    <w:p w14:paraId="2D718D6E" w14:textId="77777777" w:rsidR="00AE1380" w:rsidRPr="00DA12F6" w:rsidRDefault="00AE1380" w:rsidP="00AE1380">
      <w:pPr>
        <w:keepNext/>
        <w:rPr>
          <w:rFonts w:cs="Arial"/>
          <w:b/>
        </w:rPr>
      </w:pPr>
      <w:r w:rsidRPr="00DA12F6">
        <w:rPr>
          <w:rFonts w:cs="Arial"/>
          <w:b/>
        </w:rPr>
        <w:t>Discussion and conclusion:</w:t>
      </w:r>
    </w:p>
    <w:p w14:paraId="784B9371" w14:textId="77777777" w:rsidR="007A62A9" w:rsidRPr="00DA12F6" w:rsidRDefault="00D9599C" w:rsidP="007A62A9">
      <w:r>
        <w:rPr>
          <w:lang w:eastAsia="en-US"/>
        </w:rPr>
        <w:t xml:space="preserve">This New WID was </w:t>
      </w:r>
      <w:r>
        <w:rPr>
          <w:color w:val="FF0000"/>
          <w:lang w:eastAsia="en-US"/>
        </w:rPr>
        <w:t>approved</w:t>
      </w:r>
      <w:r>
        <w:t>.</w:t>
      </w:r>
    </w:p>
    <w:p w14:paraId="06645821" w14:textId="77777777" w:rsidR="0082451F" w:rsidRDefault="0082451F" w:rsidP="0082451F">
      <w:pPr>
        <w:keepNext/>
        <w:keepLines/>
        <w:pBdr>
          <w:top w:val="single" w:sz="4" w:space="1" w:color="auto"/>
        </w:pBdr>
      </w:pPr>
      <w:r>
        <w:rPr>
          <w:color w:val="0000FF"/>
        </w:rPr>
        <w:t>TD SP</w:t>
      </w:r>
      <w:r>
        <w:rPr>
          <w:color w:val="0000FF"/>
        </w:rPr>
        <w:noBreakHyphen/>
        <w:t>191191</w:t>
      </w:r>
      <w:r w:rsidRPr="0073055D">
        <w:t xml:space="preserve"> </w:t>
      </w:r>
      <w:r>
        <w:t>(CR PACK) Rel</w:t>
      </w:r>
      <w:r>
        <w:noBreakHyphen/>
        <w:t>16 CRs on Management of MDT in 5G. (Source: SA WG5).</w:t>
      </w:r>
      <w:r>
        <w:br/>
      </w:r>
      <w:r w:rsidRPr="0073055D">
        <w:rPr>
          <w:b/>
        </w:rPr>
        <w:t>Document for:</w:t>
      </w:r>
      <w:r w:rsidRPr="0073055D">
        <w:t xml:space="preserve"> </w:t>
      </w:r>
      <w:r>
        <w:t>Approval.</w:t>
      </w:r>
      <w:r>
        <w:br/>
      </w:r>
      <w:r w:rsidRPr="0073055D">
        <w:rPr>
          <w:b/>
        </w:rPr>
        <w:t>Abstract:</w:t>
      </w:r>
      <w:r w:rsidRPr="0073055D">
        <w:t xml:space="preserve"> </w:t>
      </w:r>
      <w:r>
        <w:t>32.421 CR0091; 32.421 CR0092.</w:t>
      </w:r>
    </w:p>
    <w:p w14:paraId="5295AA0D" w14:textId="77777777" w:rsidR="0082451F" w:rsidRPr="00DA12F6" w:rsidRDefault="0082451F" w:rsidP="0082451F">
      <w:pPr>
        <w:keepNext/>
        <w:rPr>
          <w:rFonts w:cs="Arial"/>
          <w:b/>
        </w:rPr>
      </w:pPr>
      <w:r w:rsidRPr="00DA12F6">
        <w:rPr>
          <w:rFonts w:cs="Arial"/>
          <w:b/>
        </w:rPr>
        <w:t>Discussion and conclusion:</w:t>
      </w:r>
    </w:p>
    <w:p w14:paraId="52A99A2D" w14:textId="77777777" w:rsidR="0082451F" w:rsidRPr="00D9599C" w:rsidRDefault="00D9599C" w:rsidP="0082451F">
      <w:pPr>
        <w:keepNext/>
      </w:pPr>
      <w:r>
        <w:t xml:space="preserve">This CR Pack was </w:t>
      </w:r>
      <w:r>
        <w:rPr>
          <w:color w:val="FF0000"/>
        </w:rPr>
        <w:t>approved</w:t>
      </w:r>
      <w:r>
        <w:t>.</w:t>
      </w:r>
    </w:p>
    <w:p w14:paraId="4F8C87F0" w14:textId="77777777" w:rsidR="00D9599C" w:rsidRDefault="00D9599C" w:rsidP="00D9599C">
      <w:pPr>
        <w:pStyle w:val="NormTop"/>
      </w:pPr>
      <w:r>
        <w:rPr>
          <w:color w:val="0000FF"/>
        </w:rPr>
        <w:t>TD SP</w:t>
      </w:r>
      <w:r>
        <w:rPr>
          <w:color w:val="0000FF"/>
        </w:rPr>
        <w:noBreakHyphen/>
        <w:t>191195</w:t>
      </w:r>
      <w:r w:rsidRPr="0073055D">
        <w:t xml:space="preserve"> </w:t>
      </w:r>
      <w:r>
        <w:t>(WID NEW) New WID on 5G management capabilities. (Source: SA WG5).</w:t>
      </w:r>
      <w:r>
        <w:br/>
      </w:r>
      <w:r w:rsidRPr="0073055D">
        <w:rPr>
          <w:b/>
        </w:rPr>
        <w:t>Document for:</w:t>
      </w:r>
      <w:r w:rsidRPr="0073055D">
        <w:t xml:space="preserve"> </w:t>
      </w:r>
      <w:r>
        <w:t>Approval.</w:t>
      </w:r>
      <w:r>
        <w:br/>
      </w:r>
      <w:r w:rsidRPr="0073055D">
        <w:rPr>
          <w:b/>
        </w:rPr>
        <w:t>Abstract:</w:t>
      </w:r>
      <w:r w:rsidRPr="0073055D">
        <w:t xml:space="preserve"> </w:t>
      </w:r>
      <w:r w:rsidRPr="00661F41">
        <w:rPr>
          <w:b/>
          <w:bCs/>
        </w:rPr>
        <w:t>Objective:</w:t>
      </w:r>
      <w:r>
        <w:t xml:space="preserve"> Specify Stage 1 for 5G management capabilities: - Use cases for heartbeat management - Requirements for heartbeat management - Procedures. Potentially specify how the 5G management capabilities use generic management services specified in TS 28.532.</w:t>
      </w:r>
    </w:p>
    <w:p w14:paraId="5D47E8FD" w14:textId="77777777" w:rsidR="00D9599C" w:rsidRPr="00DA12F6" w:rsidRDefault="00D9599C" w:rsidP="00D9599C">
      <w:pPr>
        <w:keepNext/>
        <w:rPr>
          <w:rFonts w:cs="Arial"/>
          <w:b/>
        </w:rPr>
      </w:pPr>
      <w:r w:rsidRPr="00DA12F6">
        <w:rPr>
          <w:rFonts w:cs="Arial"/>
          <w:b/>
        </w:rPr>
        <w:t>Discussion and conclusion:</w:t>
      </w:r>
    </w:p>
    <w:p w14:paraId="2AC213D8" w14:textId="77777777" w:rsidR="00D9599C" w:rsidRPr="00DA12F6" w:rsidRDefault="00D9599C" w:rsidP="00D9599C">
      <w:r>
        <w:rPr>
          <w:lang w:eastAsia="en-US"/>
        </w:rPr>
        <w:t xml:space="preserve">This New WID was </w:t>
      </w:r>
      <w:r>
        <w:rPr>
          <w:color w:val="FF0000"/>
          <w:lang w:eastAsia="en-US"/>
        </w:rPr>
        <w:t>approved</w:t>
      </w:r>
      <w:r>
        <w:t>.</w:t>
      </w:r>
    </w:p>
    <w:p w14:paraId="72800874" w14:textId="77777777" w:rsidR="00AE1380" w:rsidRDefault="00AE1380" w:rsidP="00AE1380">
      <w:pPr>
        <w:pStyle w:val="Heading2"/>
      </w:pPr>
      <w:bookmarkStart w:id="39" w:name="_Toc68670240"/>
      <w:r>
        <w:t>6.2</w:t>
      </w:r>
      <w:r>
        <w:tab/>
        <w:t>Revised Release 16 and earlier Study Item Descriptions and Work Item Descriptions</w:t>
      </w:r>
      <w:bookmarkEnd w:id="39"/>
    </w:p>
    <w:p w14:paraId="34D132D1" w14:textId="77777777" w:rsidR="00AE1380" w:rsidRDefault="00AE1380" w:rsidP="00AE1380">
      <w:pPr>
        <w:keepNext/>
        <w:keepLines/>
      </w:pPr>
      <w:r>
        <w:rPr>
          <w:color w:val="0000FF"/>
        </w:rPr>
        <w:t>TD SP</w:t>
      </w:r>
      <w:r>
        <w:rPr>
          <w:color w:val="0000FF"/>
        </w:rPr>
        <w:noBreakHyphen/>
        <w:t>191193</w:t>
      </w:r>
      <w:r w:rsidRPr="0073055D">
        <w:t xml:space="preserve"> </w:t>
      </w:r>
      <w:r>
        <w:t>(WID REVISED) Revised WID Energy Efficiency of 5G.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Updates Objectives, timescales and WI dependencies.</w:t>
      </w:r>
    </w:p>
    <w:p w14:paraId="58974C53" w14:textId="77777777" w:rsidR="00AE1380" w:rsidRPr="00DA12F6" w:rsidRDefault="00AE1380" w:rsidP="00AE1380">
      <w:pPr>
        <w:keepNext/>
        <w:rPr>
          <w:rFonts w:cs="Arial"/>
          <w:b/>
        </w:rPr>
      </w:pPr>
      <w:r w:rsidRPr="00DA12F6">
        <w:rPr>
          <w:rFonts w:cs="Arial"/>
          <w:b/>
        </w:rPr>
        <w:t>Discussion and conclusion:</w:t>
      </w:r>
    </w:p>
    <w:p w14:paraId="3F57E22C" w14:textId="77777777" w:rsidR="007A62A9" w:rsidRPr="00D9599C" w:rsidRDefault="00D9599C" w:rsidP="007A62A9">
      <w:r>
        <w:rPr>
          <w:lang w:eastAsia="en-US"/>
        </w:rPr>
        <w:t xml:space="preserve">This revised WID was </w:t>
      </w:r>
      <w:r>
        <w:rPr>
          <w:color w:val="FF0000"/>
          <w:lang w:eastAsia="en-US"/>
        </w:rPr>
        <w:t>approved</w:t>
      </w:r>
      <w:r>
        <w:t>.</w:t>
      </w:r>
    </w:p>
    <w:p w14:paraId="298C798B" w14:textId="77777777" w:rsidR="00AE1380" w:rsidRDefault="00AE1380" w:rsidP="00AE1380">
      <w:pPr>
        <w:pStyle w:val="NormTop"/>
      </w:pPr>
      <w:r>
        <w:rPr>
          <w:color w:val="0000FF"/>
        </w:rPr>
        <w:lastRenderedPageBreak/>
        <w:t>TD SP</w:t>
      </w:r>
      <w:r>
        <w:rPr>
          <w:color w:val="0000FF"/>
        </w:rPr>
        <w:noBreakHyphen/>
        <w:t>191194</w:t>
      </w:r>
      <w:r w:rsidRPr="0073055D">
        <w:t xml:space="preserve"> </w:t>
      </w:r>
      <w:r>
        <w:t>(WID REVISED) Revised WID Network policy management for mobile networks based on NFV scenarios.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Updates Objectives and timescales.</w:t>
      </w:r>
    </w:p>
    <w:p w14:paraId="0D1F8EE2" w14:textId="77777777" w:rsidR="00AE1380" w:rsidRPr="00DA12F6" w:rsidRDefault="00AE1380" w:rsidP="00AE1380">
      <w:pPr>
        <w:keepNext/>
        <w:rPr>
          <w:rFonts w:cs="Arial"/>
          <w:b/>
        </w:rPr>
      </w:pPr>
      <w:r w:rsidRPr="00DA12F6">
        <w:rPr>
          <w:rFonts w:cs="Arial"/>
          <w:b/>
        </w:rPr>
        <w:t>Discussion and conclusion:</w:t>
      </w:r>
    </w:p>
    <w:p w14:paraId="0EB92F39" w14:textId="77777777" w:rsidR="007A62A9" w:rsidRPr="00DA12F6" w:rsidRDefault="00D9599C" w:rsidP="007A62A9">
      <w:r>
        <w:rPr>
          <w:lang w:eastAsia="en-US"/>
        </w:rPr>
        <w:t xml:space="preserve">This revised WID was </w:t>
      </w:r>
      <w:r>
        <w:rPr>
          <w:color w:val="FF0000"/>
          <w:lang w:eastAsia="en-US"/>
        </w:rPr>
        <w:t>approved</w:t>
      </w:r>
      <w:r>
        <w:t>.</w:t>
      </w:r>
    </w:p>
    <w:p w14:paraId="71555D3E" w14:textId="77777777" w:rsidR="00AE1380" w:rsidRDefault="00AE1380" w:rsidP="00AE1380">
      <w:pPr>
        <w:pStyle w:val="NormTop"/>
      </w:pPr>
      <w:r>
        <w:rPr>
          <w:color w:val="0000FF"/>
        </w:rPr>
        <w:t>TD SP</w:t>
      </w:r>
      <w:r>
        <w:rPr>
          <w:color w:val="0000FF"/>
        </w:rPr>
        <w:noBreakHyphen/>
        <w:t>191196</w:t>
      </w:r>
      <w:r w:rsidRPr="0073055D">
        <w:t xml:space="preserve"> </w:t>
      </w:r>
      <w:r>
        <w:t>(WID REVISED) Revised WID Management Aspects of 5G Service-Level Agreement.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Updates impaacted specifications and Rapporteur.</w:t>
      </w:r>
    </w:p>
    <w:p w14:paraId="72E714EC" w14:textId="77777777" w:rsidR="00AE1380" w:rsidRPr="00DA12F6" w:rsidRDefault="00AE1380" w:rsidP="00AE1380">
      <w:pPr>
        <w:keepNext/>
        <w:rPr>
          <w:rFonts w:cs="Arial"/>
          <w:b/>
        </w:rPr>
      </w:pPr>
      <w:r w:rsidRPr="00DA12F6">
        <w:rPr>
          <w:rFonts w:cs="Arial"/>
          <w:b/>
        </w:rPr>
        <w:t>Discussion and conclusion:</w:t>
      </w:r>
    </w:p>
    <w:p w14:paraId="261A9640" w14:textId="77777777" w:rsidR="007A62A9" w:rsidRPr="00DA12F6" w:rsidRDefault="00D9599C" w:rsidP="007A62A9">
      <w:r>
        <w:rPr>
          <w:lang w:eastAsia="en-US"/>
        </w:rPr>
        <w:t xml:space="preserve">This revised WID was </w:t>
      </w:r>
      <w:r>
        <w:rPr>
          <w:color w:val="FF0000"/>
          <w:lang w:eastAsia="en-US"/>
        </w:rPr>
        <w:t>approved</w:t>
      </w:r>
      <w:r>
        <w:t>.</w:t>
      </w:r>
    </w:p>
    <w:p w14:paraId="6502DA1B" w14:textId="77777777" w:rsidR="00AE1380" w:rsidRDefault="00AE1380" w:rsidP="00AE1380">
      <w:pPr>
        <w:pStyle w:val="Heading2"/>
      </w:pPr>
      <w:bookmarkStart w:id="40" w:name="_Toc68670241"/>
      <w:r>
        <w:t>6.3</w:t>
      </w:r>
      <w:r>
        <w:tab/>
        <w:t>New Release 17 Study Item Descriptions</w:t>
      </w:r>
      <w:bookmarkEnd w:id="40"/>
    </w:p>
    <w:p w14:paraId="39763B3D" w14:textId="77777777" w:rsidR="00AE1380" w:rsidRDefault="00AE1380" w:rsidP="00AE1380">
      <w:pPr>
        <w:keepNext/>
        <w:keepLines/>
      </w:pPr>
      <w:r>
        <w:rPr>
          <w:color w:val="0000FF"/>
        </w:rPr>
        <w:t>TD SP</w:t>
      </w:r>
      <w:r>
        <w:rPr>
          <w:color w:val="0000FF"/>
        </w:rPr>
        <w:noBreakHyphen/>
        <w:t>191192</w:t>
      </w:r>
      <w:r w:rsidRPr="0073055D">
        <w:t xml:space="preserve"> </w:t>
      </w:r>
      <w:r>
        <w:t>(SID NEW) New SID Study on network slice management enhancement.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this study item is to: - Specify the potential network slice information model and management service enhancements (e.g. by adding external view of other operator NSI) to support cross-operator network slice instance management use case (e.g. for V2X, etc.) - Specify the potential new management capabilities to support end to end network slicing (e.g. identified by end to end network slicing ETSI ZSM work item, GSMA 5GJA work package 1, etc.).</w:t>
      </w:r>
    </w:p>
    <w:p w14:paraId="07CB6F8D" w14:textId="77777777" w:rsidR="00AE1380" w:rsidRPr="00DA12F6" w:rsidRDefault="00AE1380" w:rsidP="00AE1380">
      <w:pPr>
        <w:keepNext/>
        <w:rPr>
          <w:rFonts w:cs="Arial"/>
          <w:b/>
        </w:rPr>
      </w:pPr>
      <w:r w:rsidRPr="00DA12F6">
        <w:rPr>
          <w:rFonts w:cs="Arial"/>
          <w:b/>
        </w:rPr>
        <w:t>Discussion and conclusion:</w:t>
      </w:r>
    </w:p>
    <w:p w14:paraId="22832647" w14:textId="77777777" w:rsidR="007A62A9" w:rsidRPr="001670F8" w:rsidRDefault="001670F8" w:rsidP="007A62A9">
      <w:r>
        <w:t xml:space="preserve">This was revised to make some corrections in </w:t>
      </w:r>
      <w:r>
        <w:rPr>
          <w:color w:val="0000FF"/>
          <w:lang w:val="en-US" w:eastAsia="en-US"/>
        </w:rPr>
        <w:t>TD SP</w:t>
      </w:r>
      <w:r>
        <w:rPr>
          <w:color w:val="0000FF"/>
          <w:lang w:val="en-US" w:eastAsia="en-US"/>
        </w:rPr>
        <w:noBreakHyphen/>
        <w:t>191338</w:t>
      </w:r>
      <w:r>
        <w:t>.</w:t>
      </w:r>
      <w:r w:rsidRPr="00637C48">
        <w:t xml:space="preserve"> </w:t>
      </w:r>
      <w:r>
        <w:rPr>
          <w:lang w:eastAsia="en-US"/>
        </w:rPr>
        <w:t xml:space="preserve">This new Study WID was </w:t>
      </w:r>
      <w:r>
        <w:rPr>
          <w:color w:val="FF0000"/>
          <w:lang w:eastAsia="en-US"/>
        </w:rPr>
        <w:t>approved</w:t>
      </w:r>
      <w:r>
        <w:t>.</w:t>
      </w:r>
    </w:p>
    <w:p w14:paraId="1C603229" w14:textId="77777777" w:rsidR="00AE1380" w:rsidRDefault="00AE1380" w:rsidP="00AE1380">
      <w:pPr>
        <w:pStyle w:val="Heading2"/>
      </w:pPr>
      <w:bookmarkStart w:id="41" w:name="_Toc68670242"/>
      <w:r>
        <w:t>6.4</w:t>
      </w:r>
      <w:r>
        <w:tab/>
        <w:t>New Release 17 Work Item Descriptions</w:t>
      </w:r>
      <w:bookmarkEnd w:id="41"/>
    </w:p>
    <w:p w14:paraId="3171037F" w14:textId="77777777" w:rsidR="00D9599C" w:rsidRDefault="00D9599C" w:rsidP="00D9599C">
      <w:pPr>
        <w:pBdr>
          <w:top w:val="single" w:sz="4" w:space="1" w:color="auto"/>
          <w:bottom w:val="single" w:sz="4" w:space="1" w:color="auto"/>
        </w:pBdr>
        <w:rPr>
          <w:b/>
          <w:bCs/>
        </w:rPr>
      </w:pPr>
      <w:r w:rsidRPr="00D9599C">
        <w:rPr>
          <w:b/>
          <w:bCs/>
        </w:rPr>
        <w:t>The TSG</w:t>
      </w:r>
      <w:r>
        <w:rPr>
          <w:b/>
          <w:bCs/>
        </w:rPr>
        <w:t> </w:t>
      </w:r>
      <w:r w:rsidRPr="00D9599C">
        <w:rPr>
          <w:b/>
          <w:bCs/>
        </w:rPr>
        <w:t>SA Chairman proposed to postpone all SA WG2 new and revised WIDs and SIDs in order to allow further update based on the endorsed Work Task scoping documents.</w:t>
      </w:r>
      <w:r>
        <w:rPr>
          <w:b/>
          <w:bCs/>
        </w:rPr>
        <w:t xml:space="preserve"> As there were no changes to the 5GSAT_ARCH WID, this can be approved at this meeting. </w:t>
      </w:r>
      <w:r w:rsidRPr="00D9599C">
        <w:rPr>
          <w:b/>
          <w:bCs/>
        </w:rPr>
        <w:t xml:space="preserve">This was </w:t>
      </w:r>
      <w:r w:rsidRPr="00D9599C">
        <w:rPr>
          <w:b/>
          <w:bCs/>
          <w:color w:val="FF0000"/>
        </w:rPr>
        <w:t>agreed</w:t>
      </w:r>
      <w:r w:rsidRPr="00D9599C">
        <w:rPr>
          <w:b/>
          <w:bCs/>
        </w:rPr>
        <w:t>.</w:t>
      </w:r>
    </w:p>
    <w:p w14:paraId="579FE63E" w14:textId="77777777" w:rsidR="00AE1380" w:rsidRDefault="00AE1380" w:rsidP="00AE1380">
      <w:pPr>
        <w:keepNext/>
        <w:keepLines/>
      </w:pPr>
      <w:r>
        <w:rPr>
          <w:color w:val="0000FF"/>
        </w:rPr>
        <w:t>TD SP</w:t>
      </w:r>
      <w:r>
        <w:rPr>
          <w:color w:val="0000FF"/>
        </w:rPr>
        <w:noBreakHyphen/>
        <w:t>191038</w:t>
      </w:r>
      <w:r w:rsidRPr="0073055D">
        <w:t xml:space="preserve"> </w:t>
      </w:r>
      <w:r>
        <w:t>(WID NEW) New WID on IMS emergency support for SNPN (IESNPN).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this WID is to define the requirements (if required by the local regulation) to support IMS voice with emergency services in standalone non-public networks (SNPN).</w:t>
      </w:r>
    </w:p>
    <w:p w14:paraId="2C50C0D3" w14:textId="77777777" w:rsidR="00AE1380" w:rsidRPr="00DA12F6" w:rsidRDefault="00AE1380" w:rsidP="00AE1380">
      <w:pPr>
        <w:keepNext/>
        <w:rPr>
          <w:rFonts w:cs="Arial"/>
          <w:b/>
        </w:rPr>
      </w:pPr>
      <w:r w:rsidRPr="00DA12F6">
        <w:rPr>
          <w:rFonts w:cs="Arial"/>
          <w:b/>
        </w:rPr>
        <w:t>Discussion and conclusion:</w:t>
      </w:r>
    </w:p>
    <w:p w14:paraId="31023280" w14:textId="77777777" w:rsidR="007A62A9" w:rsidRDefault="00D9599C" w:rsidP="007A62A9">
      <w:r>
        <w:rPr>
          <w:lang w:eastAsia="en-US"/>
        </w:rPr>
        <w:t xml:space="preserve">This New WID was </w:t>
      </w:r>
      <w:r>
        <w:rPr>
          <w:color w:val="FF0000"/>
          <w:lang w:eastAsia="en-US"/>
        </w:rPr>
        <w:t>approved</w:t>
      </w:r>
      <w:r>
        <w:t>.</w:t>
      </w:r>
    </w:p>
    <w:p w14:paraId="3C5815CB" w14:textId="77777777" w:rsidR="00AE1380" w:rsidRDefault="00AE1380" w:rsidP="00AE1380">
      <w:pPr>
        <w:pStyle w:val="NormTop"/>
      </w:pPr>
      <w:r>
        <w:rPr>
          <w:color w:val="0000FF"/>
        </w:rPr>
        <w:t>TD SP</w:t>
      </w:r>
      <w:r>
        <w:rPr>
          <w:color w:val="0000FF"/>
        </w:rPr>
        <w:noBreakHyphen/>
        <w:t>191101</w:t>
      </w:r>
      <w:r w:rsidRPr="0073055D">
        <w:t xml:space="preserve"> </w:t>
      </w:r>
      <w:r>
        <w:t xml:space="preserve">(WID NEW) New WID: Integration of satellite systems in the 5G architecture (Proposed for </w:t>
      </w:r>
      <w:r w:rsidR="00661F41">
        <w:t>Rel</w:t>
      </w:r>
      <w:r w:rsidR="00661F41">
        <w:noBreakHyphen/>
      </w:r>
      <w:r>
        <w:t>17, 5GSAT_ARCH).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main objective of the work item is to produce normative specifications based on the conclusions identified in TR 23.737 under the following key issues:</w:t>
      </w:r>
      <w:r w:rsidR="00D9599C">
        <w:br/>
        <w:t>-</w:t>
      </w:r>
      <w:r w:rsidR="00D9599C">
        <w:tab/>
      </w:r>
      <w:r>
        <w:t>Mobility Management with large coverage areas.</w:t>
      </w:r>
      <w:r w:rsidR="00D9599C">
        <w:br/>
        <w:t>-</w:t>
      </w:r>
      <w:r w:rsidR="00D9599C">
        <w:tab/>
      </w:r>
      <w:r>
        <w:t>Mobility Management with moving coverage areas.</w:t>
      </w:r>
      <w:r w:rsidR="00D9599C">
        <w:br/>
        <w:t>-</w:t>
      </w:r>
      <w:r w:rsidR="00D9599C">
        <w:tab/>
      </w:r>
      <w:r>
        <w:t>Delay in satellite.</w:t>
      </w:r>
      <w:r w:rsidR="00D9599C">
        <w:br/>
        <w:t>-</w:t>
      </w:r>
      <w:r w:rsidR="00D9599C">
        <w:tab/>
      </w:r>
      <w:r>
        <w:t>QoS with satellite access.</w:t>
      </w:r>
      <w:r w:rsidR="00D9599C">
        <w:br/>
        <w:t>-</w:t>
      </w:r>
      <w:r w:rsidR="00D9599C">
        <w:tab/>
      </w:r>
      <w:r>
        <w:t>QoS with satellite backhaul.</w:t>
      </w:r>
      <w:r w:rsidR="00D9599C">
        <w:br/>
        <w:t>-</w:t>
      </w:r>
      <w:r w:rsidR="00D9599C">
        <w:tab/>
      </w:r>
      <w:r>
        <w:t>RAN mobility with NGSO regenerative-based satellite access.</w:t>
      </w:r>
      <w:r w:rsidR="00D9599C">
        <w:br/>
        <w:t>-</w:t>
      </w:r>
      <w:r w:rsidR="00D9599C">
        <w:tab/>
      </w:r>
      <w:r>
        <w:t>Regulatory services with super-national satellite ground station.</w:t>
      </w:r>
    </w:p>
    <w:p w14:paraId="1A48D68E" w14:textId="77777777" w:rsidR="00AE1380" w:rsidRPr="00DA12F6" w:rsidRDefault="00AE1380" w:rsidP="00AE1380">
      <w:pPr>
        <w:keepNext/>
        <w:rPr>
          <w:rFonts w:cs="Arial"/>
          <w:b/>
        </w:rPr>
      </w:pPr>
      <w:r w:rsidRPr="00DA12F6">
        <w:rPr>
          <w:rFonts w:cs="Arial"/>
          <w:b/>
        </w:rPr>
        <w:t>Discussion and conclusion:</w:t>
      </w:r>
    </w:p>
    <w:p w14:paraId="775BB5D6" w14:textId="77777777" w:rsidR="00D9599C" w:rsidRDefault="00D9599C" w:rsidP="007A62A9">
      <w:pPr>
        <w:rPr>
          <w:lang w:eastAsia="en-US"/>
        </w:rPr>
      </w:pPr>
      <w:r>
        <w:rPr>
          <w:lang w:eastAsia="en-US"/>
        </w:rPr>
        <w:t xml:space="preserve">Qualcomm commented that the TR indicates interactions with RAN but they do not see any normative interaction which will need to be specified in 3GPP. China Telecom commented that there are some roaming aspects which may have impacts and suggested clarifying the indication of interactions with RAN. This was left for off-line discussion and revised in </w:t>
      </w:r>
      <w:r w:rsidRPr="00D9599C">
        <w:rPr>
          <w:rFonts w:cs="Arial"/>
          <w:color w:val="0000FF"/>
          <w:szCs w:val="16"/>
          <w:lang w:eastAsia="en-US"/>
        </w:rPr>
        <w:t>TD S</w:t>
      </w:r>
      <w:r>
        <w:rPr>
          <w:rFonts w:cs="Arial"/>
          <w:color w:val="0000FF"/>
          <w:szCs w:val="16"/>
          <w:lang w:eastAsia="en-US"/>
        </w:rPr>
        <w:t>P</w:t>
      </w:r>
      <w:r w:rsidRPr="00D9599C">
        <w:rPr>
          <w:rFonts w:cs="Arial"/>
          <w:color w:val="0000FF"/>
          <w:szCs w:val="16"/>
          <w:lang w:eastAsia="en-US"/>
        </w:rPr>
        <w:noBreakHyphen/>
        <w:t>191</w:t>
      </w:r>
      <w:r>
        <w:rPr>
          <w:rFonts w:cs="Arial"/>
          <w:color w:val="0000FF"/>
          <w:szCs w:val="16"/>
          <w:lang w:eastAsia="en-US"/>
        </w:rPr>
        <w:t>335</w:t>
      </w:r>
      <w:r>
        <w:t>.</w:t>
      </w:r>
      <w:r w:rsidRPr="00F67FE1">
        <w:rPr>
          <w:lang w:eastAsia="en-US"/>
        </w:rPr>
        <w:t xml:space="preserve"> </w:t>
      </w:r>
      <w:r w:rsidR="0084131D">
        <w:rPr>
          <w:lang w:eastAsia="en-US"/>
        </w:rPr>
        <w:t xml:space="preserve">Revised to </w:t>
      </w:r>
      <w:r w:rsidR="0084131D">
        <w:rPr>
          <w:color w:val="0000FF"/>
          <w:lang w:eastAsia="en-US"/>
        </w:rPr>
        <w:t>TD SP</w:t>
      </w:r>
      <w:r w:rsidR="0084131D">
        <w:rPr>
          <w:color w:val="0000FF"/>
          <w:lang w:eastAsia="en-US"/>
        </w:rPr>
        <w:noBreakHyphen/>
        <w:t>191369</w:t>
      </w:r>
      <w:r w:rsidR="0084131D">
        <w:rPr>
          <w:lang w:eastAsia="en-US"/>
        </w:rPr>
        <w:t>.</w:t>
      </w:r>
      <w:r w:rsidRPr="00785C5B">
        <w:rPr>
          <w:lang w:eastAsia="en-US"/>
        </w:rPr>
        <w:t xml:space="preserve"> </w:t>
      </w:r>
      <w:r w:rsidR="001E316B">
        <w:rPr>
          <w:lang w:eastAsia="en-US"/>
        </w:rPr>
        <w:t xml:space="preserve">This New WID was </w:t>
      </w:r>
      <w:r w:rsidR="001E316B">
        <w:rPr>
          <w:color w:val="FF0000"/>
          <w:lang w:eastAsia="en-US"/>
        </w:rPr>
        <w:t>approved</w:t>
      </w:r>
      <w:r w:rsidR="001E316B">
        <w:t>.</w:t>
      </w:r>
    </w:p>
    <w:p w14:paraId="145BD20C" w14:textId="77777777" w:rsidR="00AE1380" w:rsidRDefault="00AE1380" w:rsidP="00D9599C">
      <w:pPr>
        <w:pStyle w:val="NormTop"/>
      </w:pPr>
      <w:r>
        <w:rPr>
          <w:color w:val="0000FF"/>
        </w:rPr>
        <w:lastRenderedPageBreak/>
        <w:t>TD SP</w:t>
      </w:r>
      <w:r>
        <w:rPr>
          <w:color w:val="0000FF"/>
        </w:rPr>
        <w:noBreakHyphen/>
        <w:t>190983</w:t>
      </w:r>
      <w:r w:rsidRPr="0073055D">
        <w:t xml:space="preserve"> </w:t>
      </w:r>
      <w:r>
        <w:t xml:space="preserve">(WID NEW) New WID: Lawful Interception </w:t>
      </w:r>
      <w:r w:rsidR="00661F41">
        <w:t>Rel</w:t>
      </w:r>
      <w:r w:rsidR="00661F41">
        <w:noBreakHyphen/>
      </w:r>
      <w:r>
        <w:t>17. (Source: SA</w:t>
      </w:r>
      <w:r w:rsidR="00661F41">
        <w:t> WG3</w:t>
      </w:r>
      <w:r>
        <w:t>-LI).</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of this work item is to enhance the 3GPP LI service to accommodate Release 17 service enhancements and extensions. Release 17 will, in addition to enhancements to the LI service based on 3GPP Release 17 new and enhanced capabilities, complete transition to new set onwards set of LI specifications detailed in clause 5. Enhancements to TS 33.126 will address LI Service </w:t>
      </w:r>
      <w:r w:rsidR="00661F41">
        <w:t>Stage 1</w:t>
      </w:r>
      <w:r>
        <w:t xml:space="preserve"> requirements. Enhancements to TS 33.107 and TS 33.127 will address LI Architectures and LI functions, LI </w:t>
      </w:r>
      <w:r w:rsidR="00661F41">
        <w:t>Stage 2</w:t>
      </w:r>
      <w:r>
        <w:t xml:space="preserve">. And TS 33.108 and TS 33.128 will address LI </w:t>
      </w:r>
      <w:r w:rsidR="00661F41">
        <w:t>Stage 3</w:t>
      </w:r>
      <w:r>
        <w:t xml:space="preserve"> aspects. R17 will complete the transition from legacy LI specifications TS 33.107 and TS 33.108 to TS 33.127 and TS 33.128. During R17, a number of features including 4G LTE will be considered for migration into TS 33.127 &amp; TS 33.128 from TS 33.107 &amp; TS 33.108. This will complete the transfer work not completed during R16. While the WID includes update of TS 33.107 and TS 33.108, this is for maintenance purposes only, with only minor changes to 33.107 and 33.108 expected. In addition LI security requirements in TS 33.127 will be enhanced.</w:t>
      </w:r>
    </w:p>
    <w:p w14:paraId="2195E137" w14:textId="77777777" w:rsidR="00AE1380" w:rsidRPr="00DA12F6" w:rsidRDefault="00AE1380" w:rsidP="00AE1380">
      <w:pPr>
        <w:keepNext/>
        <w:rPr>
          <w:rFonts w:cs="Arial"/>
          <w:b/>
        </w:rPr>
      </w:pPr>
      <w:r w:rsidRPr="00DA12F6">
        <w:rPr>
          <w:rFonts w:cs="Arial"/>
          <w:b/>
        </w:rPr>
        <w:t>Discussion and conclusion:</w:t>
      </w:r>
    </w:p>
    <w:p w14:paraId="0DEDC011" w14:textId="77777777" w:rsidR="007A62A9" w:rsidRPr="00D9599C" w:rsidRDefault="00D9599C" w:rsidP="007A62A9">
      <w:r>
        <w:rPr>
          <w:lang w:eastAsia="en-US"/>
        </w:rPr>
        <w:t xml:space="preserve">Company 'SS8' is not a 3GPP member and should be removed. This was revised in </w:t>
      </w:r>
      <w:r w:rsidRPr="00D9599C">
        <w:rPr>
          <w:color w:val="0000FF"/>
          <w:lang w:val="en-US" w:eastAsia="en-US"/>
        </w:rPr>
        <w:t>TD SP</w:t>
      </w:r>
      <w:r w:rsidRPr="00D9599C">
        <w:rPr>
          <w:color w:val="0000FF"/>
          <w:lang w:val="en-US" w:eastAsia="en-US"/>
        </w:rPr>
        <w:noBreakHyphen/>
        <w:t>19</w:t>
      </w:r>
      <w:r>
        <w:rPr>
          <w:color w:val="0000FF"/>
          <w:lang w:val="en-US" w:eastAsia="en-US"/>
        </w:rPr>
        <w:t>1337</w:t>
      </w:r>
      <w:r>
        <w:t>.</w:t>
      </w:r>
      <w:r>
        <w:rPr>
          <w:lang w:eastAsia="en-US"/>
        </w:rPr>
        <w:t xml:space="preserve"> This New WID was </w:t>
      </w:r>
      <w:r>
        <w:rPr>
          <w:color w:val="FF0000"/>
          <w:lang w:eastAsia="en-US"/>
        </w:rPr>
        <w:t>approved</w:t>
      </w:r>
      <w:r>
        <w:t>.</w:t>
      </w:r>
    </w:p>
    <w:p w14:paraId="74EE11C8" w14:textId="77777777" w:rsidR="00AE1380" w:rsidRDefault="00AE1380" w:rsidP="00AE1380">
      <w:pPr>
        <w:pStyle w:val="NormTop"/>
      </w:pPr>
      <w:r>
        <w:rPr>
          <w:color w:val="0000FF"/>
        </w:rPr>
        <w:t>TD SP</w:t>
      </w:r>
      <w:r>
        <w:rPr>
          <w:color w:val="0000FF"/>
        </w:rPr>
        <w:noBreakHyphen/>
        <w:t>191105</w:t>
      </w:r>
      <w:r w:rsidRPr="0073055D">
        <w:t xml:space="preserve"> </w:t>
      </w:r>
      <w:r>
        <w:t>(WID NEW) New WID on Architecture for enabling Edge Applications.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SA WG6 objectives of this work item include the following: </w:t>
      </w:r>
      <w:r w:rsidR="00661F41">
        <w:br/>
      </w:r>
      <w:r>
        <w:t xml:space="preserve">1. Develop </w:t>
      </w:r>
      <w:r w:rsidR="00661F41">
        <w:t>Stage 2</w:t>
      </w:r>
      <w:r>
        <w:t xml:space="preserve"> normative technical specification for enabling Edge Applications based on the key issues, architecture, solutions and conclusions captured in 3GPP TR 23.758, with potential enhancements (including new solutions). The </w:t>
      </w:r>
      <w:r w:rsidR="00661F41">
        <w:t>Stage 2</w:t>
      </w:r>
      <w:r>
        <w:t xml:space="preserve"> normative technical specification will include the following aspects: a. Architecture requirements and an application layer functional model to enable Edge Apps over 3GPP networks; b. Supporting detailed solutions including procedures, information flows conforming to the functional architecture specified in a); </w:t>
      </w:r>
      <w:r w:rsidR="00661F41">
        <w:br/>
      </w:r>
      <w:r>
        <w:t xml:space="preserve">2. Specify models to support different Edge network deployment options at the application layer, considering the deployment options captured in the TR 23.758. </w:t>
      </w:r>
      <w:r w:rsidR="00661F41">
        <w:br/>
      </w:r>
      <w:r>
        <w:t xml:space="preserve">3. Alignment of any northbound API definitions (e.g. network capability exposure, Edge application server enablement, NEF APIs) with CAPIF (TS 23.222) and related enhancements. </w:t>
      </w:r>
      <w:r w:rsidR="00661F41">
        <w:br/>
      </w:r>
      <w:r>
        <w:t xml:space="preserve">NOTE 1: Coordination with SA WG2 will be required for the aspects related to integration with 3GPP networks (e.g. configurations, usage of GPSI, NEF APIs). </w:t>
      </w:r>
      <w:r w:rsidR="00661F41">
        <w:br/>
      </w:r>
      <w:r>
        <w:t xml:space="preserve">NOTE 2: Coordination with SA WG2 will be required for solutions where both, Application layer and Network based solutions, are identified by SA WG6 and SA WG2 respectively. </w:t>
      </w:r>
      <w:r w:rsidR="00661F41">
        <w:br/>
      </w:r>
      <w:r>
        <w:t>NOTE 3: Analysis of related work in other standards bodies e.g. ETSI ISG MEC, based on Annex A of the TR 23.758 will be considered for the normative phase.</w:t>
      </w:r>
    </w:p>
    <w:p w14:paraId="6C2D1C0A" w14:textId="77777777" w:rsidR="00AE1380" w:rsidRPr="00DA12F6" w:rsidRDefault="00AE1380" w:rsidP="00AE1380">
      <w:pPr>
        <w:keepNext/>
        <w:rPr>
          <w:rFonts w:cs="Arial"/>
          <w:b/>
        </w:rPr>
      </w:pPr>
      <w:r w:rsidRPr="00DA12F6">
        <w:rPr>
          <w:rFonts w:cs="Arial"/>
          <w:b/>
        </w:rPr>
        <w:t>Discussion and conclusion:</w:t>
      </w:r>
    </w:p>
    <w:p w14:paraId="1999AB8A" w14:textId="77777777" w:rsidR="007A62A9" w:rsidRPr="00D9599C" w:rsidRDefault="00D9599C" w:rsidP="007A62A9">
      <w:r>
        <w:t xml:space="preserve">Orange commented that for the Scope and Objectives, the work should take into account existing specifications produced in ETSI ISG MEC. This was indicated in note 3 of the Objectives. Qualcomm suggested agreeing this WID and handling the deployment guidelines via an LS to WGs to remove some of the dependencies here. This was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91336</w:t>
      </w:r>
      <w:r>
        <w:t>.</w:t>
      </w:r>
      <w:r w:rsidRPr="00F67FE1">
        <w:t xml:space="preserve"> </w:t>
      </w:r>
      <w:r>
        <w:rPr>
          <w:lang w:eastAsia="en-US"/>
        </w:rPr>
        <w:t xml:space="preserve">This New WID was </w:t>
      </w:r>
      <w:r>
        <w:rPr>
          <w:color w:val="FF0000"/>
          <w:lang w:eastAsia="en-US"/>
        </w:rPr>
        <w:t>approved</w:t>
      </w:r>
      <w:r>
        <w:t>.</w:t>
      </w:r>
    </w:p>
    <w:p w14:paraId="37568302" w14:textId="77777777" w:rsidR="00AE1380" w:rsidRDefault="00AE1380" w:rsidP="00AE1380">
      <w:pPr>
        <w:pStyle w:val="NormTop"/>
      </w:pPr>
      <w:r>
        <w:rPr>
          <w:color w:val="0000FF"/>
        </w:rPr>
        <w:t>TD SP</w:t>
      </w:r>
      <w:r>
        <w:rPr>
          <w:color w:val="0000FF"/>
        </w:rPr>
        <w:noBreakHyphen/>
        <w:t>191106</w:t>
      </w:r>
      <w:r w:rsidRPr="0073055D">
        <w:t xml:space="preserve"> </w:t>
      </w:r>
      <w:r>
        <w:t>(WID NEW) New WID on enhancements for functional architecture and information flows for Mission Critical Data.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SA WG6 objectives are: 1) Develop and agree on </w:t>
      </w:r>
      <w:r w:rsidR="00661F41">
        <w:t>Stage 2</w:t>
      </w:r>
      <w:r>
        <w:t xml:space="preserve"> technical solutions for the following list of (not inclusive) areas: a. Data Streaming; b. IP Connectivity; c. MBMS enhancements; d. Message store enhancements; e. Content server enhancements; 2) Based on the agreement reached in 1) above, update the relevant </w:t>
      </w:r>
      <w:r w:rsidR="00661F41">
        <w:t>Stage 2</w:t>
      </w:r>
      <w:r>
        <w:t xml:space="preserve"> Technical Specifications accordingly. 3) Address gaps identified by unresolved Editor's Notes.</w:t>
      </w:r>
    </w:p>
    <w:p w14:paraId="0CECAE35" w14:textId="77777777" w:rsidR="00AE1380" w:rsidRPr="00DA12F6" w:rsidRDefault="00AE1380" w:rsidP="00AE1380">
      <w:pPr>
        <w:keepNext/>
        <w:rPr>
          <w:rFonts w:cs="Arial"/>
          <w:b/>
        </w:rPr>
      </w:pPr>
      <w:r w:rsidRPr="00DA12F6">
        <w:rPr>
          <w:rFonts w:cs="Arial"/>
          <w:b/>
        </w:rPr>
        <w:t>Discussion and conclusion:</w:t>
      </w:r>
    </w:p>
    <w:p w14:paraId="6EE3EFDB" w14:textId="77777777" w:rsidR="007A62A9" w:rsidRPr="00DA12F6" w:rsidRDefault="00D9599C" w:rsidP="007A62A9">
      <w:r>
        <w:rPr>
          <w:lang w:eastAsia="en-US"/>
        </w:rPr>
        <w:t xml:space="preserve">This New WID was </w:t>
      </w:r>
      <w:r>
        <w:rPr>
          <w:color w:val="FF0000"/>
          <w:lang w:eastAsia="en-US"/>
        </w:rPr>
        <w:t>approved</w:t>
      </w:r>
      <w:r>
        <w:t>.</w:t>
      </w:r>
    </w:p>
    <w:p w14:paraId="3975A523" w14:textId="77777777" w:rsidR="00AE1380" w:rsidRDefault="00AE1380" w:rsidP="00AE1380">
      <w:pPr>
        <w:pStyle w:val="NormTop"/>
      </w:pPr>
      <w:r>
        <w:rPr>
          <w:color w:val="0000FF"/>
        </w:rPr>
        <w:lastRenderedPageBreak/>
        <w:t>TD SP</w:t>
      </w:r>
      <w:r>
        <w:rPr>
          <w:color w:val="0000FF"/>
        </w:rPr>
        <w:noBreakHyphen/>
        <w:t>191128</w:t>
      </w:r>
      <w:r w:rsidRPr="0073055D">
        <w:t xml:space="preserve"> </w:t>
      </w:r>
      <w:r>
        <w:t>(WID NEW) New WID on Security Assurance Specification for IMS.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 is to develop the Security Assurance Specification(s) (SCAS) for the IMS network product classes (Release 15): - identify threats and critical assets of IMS network elements ( e.g. CSCF, ATCF, ATGW, HSS, I-BCF, MRFC and MRFP) that are not already identified in TR 33.926; - develop and/or adapt IMS specific security functional requirements and related test cases; - develop and/or adapt IMS specific basic vulnerability testing requirements and related test cases. This new work item assumes that the network elements are not based on virtualization architecture.</w:t>
      </w:r>
    </w:p>
    <w:p w14:paraId="714CFDDD" w14:textId="77777777" w:rsidR="00AE1380" w:rsidRPr="00DA12F6" w:rsidRDefault="00AE1380" w:rsidP="00AE1380">
      <w:pPr>
        <w:keepNext/>
        <w:rPr>
          <w:rFonts w:cs="Arial"/>
          <w:b/>
        </w:rPr>
      </w:pPr>
      <w:r w:rsidRPr="00DA12F6">
        <w:rPr>
          <w:rFonts w:cs="Arial"/>
          <w:b/>
        </w:rPr>
        <w:t>Discussion and conclusion:</w:t>
      </w:r>
    </w:p>
    <w:p w14:paraId="31B3F26F" w14:textId="77777777" w:rsidR="007A62A9" w:rsidRPr="00DA12F6" w:rsidRDefault="00D9599C" w:rsidP="007A62A9">
      <w:r>
        <w:rPr>
          <w:lang w:eastAsia="en-US"/>
        </w:rPr>
        <w:t xml:space="preserve">This New WID was </w:t>
      </w:r>
      <w:r>
        <w:rPr>
          <w:color w:val="FF0000"/>
          <w:lang w:eastAsia="en-US"/>
        </w:rPr>
        <w:t>approved</w:t>
      </w:r>
      <w:r>
        <w:t>.</w:t>
      </w:r>
    </w:p>
    <w:p w14:paraId="5F685C92" w14:textId="77777777" w:rsidR="00AE1380" w:rsidRDefault="00AE1380" w:rsidP="00AE1380">
      <w:pPr>
        <w:pStyle w:val="NormTop"/>
      </w:pPr>
      <w:r>
        <w:rPr>
          <w:color w:val="0000FF"/>
        </w:rPr>
        <w:t>TD SP</w:t>
      </w:r>
      <w:r>
        <w:rPr>
          <w:color w:val="0000FF"/>
        </w:rPr>
        <w:noBreakHyphen/>
        <w:t>191211</w:t>
      </w:r>
      <w:r w:rsidRPr="0073055D">
        <w:t xml:space="preserve"> </w:t>
      </w:r>
      <w:r>
        <w:t>(WID NEW) New WID Network policy management</w:t>
      </w:r>
      <w:r w:rsidR="00661F41">
        <w:t xml:space="preserve"> </w:t>
      </w:r>
      <w:r>
        <w:t>for 5G mobile networks.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objectives of this work item is to - Specify the use cases and requirements for policy management; - Specify the policy management solution; - Specify information model and management services for policy managment.</w:t>
      </w:r>
    </w:p>
    <w:p w14:paraId="41B43B7C" w14:textId="77777777" w:rsidR="00AE1380" w:rsidRPr="00DA12F6" w:rsidRDefault="00AE1380" w:rsidP="00AE1380">
      <w:pPr>
        <w:keepNext/>
        <w:rPr>
          <w:rFonts w:cs="Arial"/>
          <w:b/>
        </w:rPr>
      </w:pPr>
      <w:r w:rsidRPr="00DA12F6">
        <w:rPr>
          <w:rFonts w:cs="Arial"/>
          <w:b/>
        </w:rPr>
        <w:t>Discussion and conclusion:</w:t>
      </w:r>
    </w:p>
    <w:p w14:paraId="3A5AD3D9" w14:textId="77777777" w:rsidR="007A62A9" w:rsidRPr="00DA12F6" w:rsidRDefault="00D9599C" w:rsidP="007A62A9">
      <w:r>
        <w:rPr>
          <w:lang w:eastAsia="en-US"/>
        </w:rPr>
        <w:t xml:space="preserve">This New WID was </w:t>
      </w:r>
      <w:r>
        <w:rPr>
          <w:color w:val="FF0000"/>
          <w:lang w:eastAsia="en-US"/>
        </w:rPr>
        <w:t>approved</w:t>
      </w:r>
      <w:r>
        <w:t>.</w:t>
      </w:r>
    </w:p>
    <w:p w14:paraId="497DF077" w14:textId="77777777" w:rsidR="00AE1380" w:rsidRDefault="00AE1380" w:rsidP="00AE1380">
      <w:pPr>
        <w:pStyle w:val="Heading2"/>
      </w:pPr>
      <w:bookmarkStart w:id="42" w:name="_Toc68670243"/>
      <w:r>
        <w:t>6.5</w:t>
      </w:r>
      <w:r>
        <w:tab/>
        <w:t>Revised Release 17 Study Item and Work Item Descriptions</w:t>
      </w:r>
      <w:bookmarkEnd w:id="42"/>
    </w:p>
    <w:p w14:paraId="7F7EEDC0" w14:textId="77777777" w:rsidR="00AE1380" w:rsidRDefault="00AE1380" w:rsidP="00AE1380">
      <w:pPr>
        <w:keepNext/>
        <w:keepLines/>
      </w:pPr>
      <w:r>
        <w:rPr>
          <w:color w:val="0000FF"/>
        </w:rPr>
        <w:t>TD SP</w:t>
      </w:r>
      <w:r>
        <w:rPr>
          <w:color w:val="0000FF"/>
        </w:rPr>
        <w:noBreakHyphen/>
        <w:t>191039</w:t>
      </w:r>
      <w:r w:rsidRPr="0073055D">
        <w:t xml:space="preserve"> </w:t>
      </w:r>
      <w:r>
        <w:t>(WID REVISED) Revised WID on Network Controlled Interactive Service (NCIS) Requirements.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Adds affected specifications.</w:t>
      </w:r>
    </w:p>
    <w:p w14:paraId="4373EDDD" w14:textId="77777777" w:rsidR="00AE1380" w:rsidRPr="00DA12F6" w:rsidRDefault="00AE1380" w:rsidP="00AE1380">
      <w:pPr>
        <w:keepNext/>
        <w:rPr>
          <w:rFonts w:cs="Arial"/>
          <w:b/>
        </w:rPr>
      </w:pPr>
      <w:r w:rsidRPr="00DA12F6">
        <w:rPr>
          <w:rFonts w:cs="Arial"/>
          <w:b/>
        </w:rPr>
        <w:t>Discussion and conclusion:</w:t>
      </w:r>
    </w:p>
    <w:p w14:paraId="51790EBA" w14:textId="77777777" w:rsidR="007A62A9" w:rsidRPr="00DA12F6" w:rsidRDefault="00D9599C" w:rsidP="007A62A9">
      <w:r>
        <w:rPr>
          <w:lang w:eastAsia="en-US"/>
        </w:rPr>
        <w:t xml:space="preserve">This revised WID was </w:t>
      </w:r>
      <w:r>
        <w:rPr>
          <w:color w:val="FF0000"/>
          <w:lang w:eastAsia="en-US"/>
        </w:rPr>
        <w:t>approved</w:t>
      </w:r>
      <w:r>
        <w:t>.</w:t>
      </w:r>
    </w:p>
    <w:p w14:paraId="2C36CE70" w14:textId="77777777" w:rsidR="00AE1380" w:rsidRDefault="00AE1380" w:rsidP="00AE1380">
      <w:pPr>
        <w:pStyle w:val="NormTop"/>
      </w:pPr>
      <w:r>
        <w:rPr>
          <w:color w:val="0000FF"/>
        </w:rPr>
        <w:t>TD SP</w:t>
      </w:r>
      <w:r>
        <w:rPr>
          <w:color w:val="0000FF"/>
        </w:rPr>
        <w:noBreakHyphen/>
        <w:t>191041</w:t>
      </w:r>
      <w:r w:rsidRPr="0073055D">
        <w:t xml:space="preserve"> </w:t>
      </w:r>
      <w:r>
        <w:t>(WID REVISED) Revised WID on AVPROD.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Adds affected specifications and supporting company.</w:t>
      </w:r>
    </w:p>
    <w:p w14:paraId="4D9A627F" w14:textId="77777777" w:rsidR="00AE1380" w:rsidRPr="00DA12F6" w:rsidRDefault="00AE1380" w:rsidP="00AE1380">
      <w:pPr>
        <w:keepNext/>
        <w:rPr>
          <w:rFonts w:cs="Arial"/>
          <w:b/>
        </w:rPr>
      </w:pPr>
      <w:r w:rsidRPr="00DA12F6">
        <w:rPr>
          <w:rFonts w:cs="Arial"/>
          <w:b/>
        </w:rPr>
        <w:t>Discussion and conclusion:</w:t>
      </w:r>
    </w:p>
    <w:p w14:paraId="36C18ABD" w14:textId="77777777" w:rsidR="007A62A9" w:rsidRPr="00DA12F6" w:rsidRDefault="00D9599C" w:rsidP="007A62A9">
      <w:r>
        <w:rPr>
          <w:lang w:eastAsia="en-US"/>
        </w:rPr>
        <w:t xml:space="preserve">This revised WID was </w:t>
      </w:r>
      <w:r>
        <w:rPr>
          <w:color w:val="FF0000"/>
          <w:lang w:eastAsia="en-US"/>
        </w:rPr>
        <w:t>approved</w:t>
      </w:r>
      <w:r>
        <w:t>.</w:t>
      </w:r>
    </w:p>
    <w:p w14:paraId="39F43E04" w14:textId="77777777" w:rsidR="00AE1380" w:rsidRDefault="00AE1380" w:rsidP="00AE1380">
      <w:pPr>
        <w:pStyle w:val="NormTop"/>
      </w:pPr>
      <w:r>
        <w:rPr>
          <w:color w:val="0000FF"/>
        </w:rPr>
        <w:t>TD SP</w:t>
      </w:r>
      <w:r>
        <w:rPr>
          <w:color w:val="0000FF"/>
        </w:rPr>
        <w:noBreakHyphen/>
        <w:t>191043</w:t>
      </w:r>
      <w:r w:rsidRPr="0073055D">
        <w:t xml:space="preserve"> </w:t>
      </w:r>
      <w:r>
        <w:t>(WID REVISED) Revised WID on service requirements on enhancements for cyber-physical control applications in vertical domains (eCAV).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Updates Objectives and supporting company.</w:t>
      </w:r>
    </w:p>
    <w:p w14:paraId="69FBF29F" w14:textId="77777777" w:rsidR="00AE1380" w:rsidRPr="00DA12F6" w:rsidRDefault="00AE1380" w:rsidP="00AE1380">
      <w:pPr>
        <w:keepNext/>
        <w:rPr>
          <w:rFonts w:cs="Arial"/>
          <w:b/>
        </w:rPr>
      </w:pPr>
      <w:r w:rsidRPr="00DA12F6">
        <w:rPr>
          <w:rFonts w:cs="Arial"/>
          <w:b/>
        </w:rPr>
        <w:t>Discussion and conclusion:</w:t>
      </w:r>
    </w:p>
    <w:p w14:paraId="0197AF6F" w14:textId="77777777" w:rsidR="007A62A9" w:rsidRPr="00DA12F6" w:rsidRDefault="00D9599C" w:rsidP="007A62A9">
      <w:r>
        <w:rPr>
          <w:lang w:eastAsia="en-US"/>
        </w:rPr>
        <w:t xml:space="preserve">This revised WID was </w:t>
      </w:r>
      <w:r>
        <w:rPr>
          <w:color w:val="FF0000"/>
          <w:lang w:eastAsia="en-US"/>
        </w:rPr>
        <w:t>approved</w:t>
      </w:r>
      <w:r>
        <w:t>.</w:t>
      </w:r>
    </w:p>
    <w:p w14:paraId="3331D77E" w14:textId="77777777" w:rsidR="00AE1380" w:rsidRDefault="00AE1380" w:rsidP="00AE1380">
      <w:pPr>
        <w:pStyle w:val="NormTop"/>
      </w:pPr>
      <w:r>
        <w:rPr>
          <w:color w:val="0000FF"/>
        </w:rPr>
        <w:t>TD SP</w:t>
      </w:r>
      <w:r>
        <w:rPr>
          <w:color w:val="0000FF"/>
        </w:rPr>
        <w:noBreakHyphen/>
        <w:t>191096</w:t>
      </w:r>
      <w:r w:rsidRPr="0073055D">
        <w:t xml:space="preserve"> </w:t>
      </w:r>
      <w:r>
        <w:t>(SID REVISED) Revised SID: Study on System enhancement for Proximity based Services in 5GS (FS_5G_ProSe).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Update to </w:t>
      </w:r>
      <w:r w:rsidR="00661F41">
        <w:rPr>
          <w:color w:val="0000FF"/>
        </w:rPr>
        <w:t>TD SP</w:t>
      </w:r>
      <w:r w:rsidR="00661F41">
        <w:rPr>
          <w:color w:val="0000FF"/>
        </w:rPr>
        <w:noBreakHyphen/>
        <w:t>190443</w:t>
      </w:r>
      <w:r>
        <w:t>.</w:t>
      </w:r>
    </w:p>
    <w:p w14:paraId="1A24D006" w14:textId="77777777" w:rsidR="00AE1380" w:rsidRPr="00DA12F6" w:rsidRDefault="00AE1380" w:rsidP="00AE1380">
      <w:pPr>
        <w:keepNext/>
        <w:rPr>
          <w:rFonts w:cs="Arial"/>
          <w:b/>
        </w:rPr>
      </w:pPr>
      <w:r w:rsidRPr="00DA12F6">
        <w:rPr>
          <w:rFonts w:cs="Arial"/>
          <w:b/>
        </w:rPr>
        <w:t>Discussion and conclusion:</w:t>
      </w:r>
    </w:p>
    <w:p w14:paraId="114D2D98" w14:textId="77777777" w:rsidR="007A62A9" w:rsidRPr="001670F8" w:rsidRDefault="001670F8" w:rsidP="007A62A9">
      <w:r w:rsidRPr="001670F8">
        <w:rPr>
          <w:color w:val="FF0000"/>
        </w:rPr>
        <w:t>Postponed</w:t>
      </w:r>
      <w:r>
        <w:t>.</w:t>
      </w:r>
    </w:p>
    <w:p w14:paraId="58DACCEA" w14:textId="77777777" w:rsidR="00AE1380" w:rsidRDefault="00AE1380" w:rsidP="00AE1380">
      <w:pPr>
        <w:pStyle w:val="NormTop"/>
      </w:pPr>
      <w:r>
        <w:rPr>
          <w:color w:val="0000FF"/>
        </w:rPr>
        <w:t>TD SP</w:t>
      </w:r>
      <w:r>
        <w:rPr>
          <w:color w:val="0000FF"/>
        </w:rPr>
        <w:noBreakHyphen/>
        <w:t>191097</w:t>
      </w:r>
      <w:r w:rsidRPr="0073055D">
        <w:t xml:space="preserve"> </w:t>
      </w:r>
      <w:r>
        <w:t>(SID REVISED) Revised SID: Study on enhancement of support for 5G LAN-type service (FS_5GLAN_enh).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Update to </w:t>
      </w:r>
      <w:r w:rsidR="00661F41">
        <w:rPr>
          <w:color w:val="0000FF"/>
        </w:rPr>
        <w:t>TD SP</w:t>
      </w:r>
      <w:r w:rsidR="00661F41">
        <w:rPr>
          <w:color w:val="0000FF"/>
        </w:rPr>
        <w:noBreakHyphen/>
        <w:t>190626</w:t>
      </w:r>
      <w:r>
        <w:t>.</w:t>
      </w:r>
    </w:p>
    <w:p w14:paraId="5CF4010A" w14:textId="77777777" w:rsidR="00AE1380" w:rsidRPr="00DA12F6" w:rsidRDefault="00AE1380" w:rsidP="00AE1380">
      <w:pPr>
        <w:keepNext/>
        <w:rPr>
          <w:rFonts w:cs="Arial"/>
          <w:b/>
        </w:rPr>
      </w:pPr>
      <w:r w:rsidRPr="00DA12F6">
        <w:rPr>
          <w:rFonts w:cs="Arial"/>
          <w:b/>
        </w:rPr>
        <w:t>Discussion and conclusion:</w:t>
      </w:r>
    </w:p>
    <w:p w14:paraId="17D8BE7E" w14:textId="77777777" w:rsidR="001670F8" w:rsidRPr="001670F8" w:rsidRDefault="001670F8" w:rsidP="001670F8">
      <w:r w:rsidRPr="001670F8">
        <w:rPr>
          <w:color w:val="FF0000"/>
        </w:rPr>
        <w:t>Postponed</w:t>
      </w:r>
      <w:r>
        <w:t>.</w:t>
      </w:r>
    </w:p>
    <w:p w14:paraId="7110A3CA" w14:textId="77777777" w:rsidR="00AE1380" w:rsidRDefault="00AE1380" w:rsidP="00AE1380">
      <w:pPr>
        <w:pStyle w:val="NormTop"/>
      </w:pPr>
      <w:r>
        <w:rPr>
          <w:color w:val="0000FF"/>
        </w:rPr>
        <w:lastRenderedPageBreak/>
        <w:t>TD SP</w:t>
      </w:r>
      <w:r>
        <w:rPr>
          <w:color w:val="0000FF"/>
        </w:rPr>
        <w:noBreakHyphen/>
        <w:t>191098</w:t>
      </w:r>
      <w:r w:rsidRPr="0073055D">
        <w:t xml:space="preserve"> </w:t>
      </w:r>
      <w:r>
        <w:t>(SID REVISED) Revised SID: Study on enhanced support of Industrial IoT - TSC/URLLC enhancements (FS_IIoT).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Update to </w:t>
      </w:r>
      <w:r w:rsidR="00661F41">
        <w:rPr>
          <w:color w:val="0000FF"/>
        </w:rPr>
        <w:t>TD SP</w:t>
      </w:r>
      <w:r w:rsidR="00661F41">
        <w:rPr>
          <w:color w:val="0000FF"/>
        </w:rPr>
        <w:noBreakHyphen/>
        <w:t>190932</w:t>
      </w:r>
      <w:r>
        <w:t>.</w:t>
      </w:r>
    </w:p>
    <w:p w14:paraId="2668692E" w14:textId="77777777" w:rsidR="00AE1380" w:rsidRPr="00DA12F6" w:rsidRDefault="00AE1380" w:rsidP="00AE1380">
      <w:pPr>
        <w:keepNext/>
        <w:rPr>
          <w:rFonts w:cs="Arial"/>
          <w:b/>
        </w:rPr>
      </w:pPr>
      <w:r w:rsidRPr="00DA12F6">
        <w:rPr>
          <w:rFonts w:cs="Arial"/>
          <w:b/>
        </w:rPr>
        <w:t>Discussion and conclusion:</w:t>
      </w:r>
    </w:p>
    <w:p w14:paraId="0E97D9AA" w14:textId="77777777" w:rsidR="001670F8" w:rsidRPr="001670F8" w:rsidRDefault="001670F8" w:rsidP="001670F8">
      <w:r w:rsidRPr="001670F8">
        <w:rPr>
          <w:color w:val="FF0000"/>
        </w:rPr>
        <w:t>Postponed</w:t>
      </w:r>
      <w:r>
        <w:t>.</w:t>
      </w:r>
    </w:p>
    <w:p w14:paraId="7285FAF6" w14:textId="77777777" w:rsidR="00AE1380" w:rsidRDefault="00AE1380" w:rsidP="00AE1380">
      <w:pPr>
        <w:pStyle w:val="NormTop"/>
      </w:pPr>
      <w:r>
        <w:rPr>
          <w:color w:val="0000FF"/>
        </w:rPr>
        <w:t>TD SP</w:t>
      </w:r>
      <w:r>
        <w:rPr>
          <w:color w:val="0000FF"/>
        </w:rPr>
        <w:noBreakHyphen/>
        <w:t>191099</w:t>
      </w:r>
      <w:r w:rsidRPr="0073055D">
        <w:t xml:space="preserve"> </w:t>
      </w:r>
      <w:r>
        <w:t xml:space="preserve">(SID REVISED) Revised SID: Feasibility Study on Multimedia Priority Service (MPS) Phase 2, </w:t>
      </w:r>
      <w:r w:rsidR="00661F41">
        <w:t>Stage 2</w:t>
      </w:r>
      <w:r>
        <w:t xml:space="preserve"> (FS_MPS2_St2).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Update to </w:t>
      </w:r>
      <w:r w:rsidR="00661F41">
        <w:rPr>
          <w:color w:val="0000FF"/>
        </w:rPr>
        <w:t>TD SP</w:t>
      </w:r>
      <w:r w:rsidR="00661F41">
        <w:rPr>
          <w:color w:val="0000FF"/>
        </w:rPr>
        <w:noBreakHyphen/>
        <w:t>190629</w:t>
      </w:r>
      <w:r>
        <w:t>.</w:t>
      </w:r>
    </w:p>
    <w:p w14:paraId="18F9B604" w14:textId="77777777" w:rsidR="00AE1380" w:rsidRPr="00DA12F6" w:rsidRDefault="00AE1380" w:rsidP="00AE1380">
      <w:pPr>
        <w:keepNext/>
        <w:rPr>
          <w:rFonts w:cs="Arial"/>
          <w:b/>
        </w:rPr>
      </w:pPr>
      <w:r w:rsidRPr="00DA12F6">
        <w:rPr>
          <w:rFonts w:cs="Arial"/>
          <w:b/>
        </w:rPr>
        <w:t>Discussion and conclusion:</w:t>
      </w:r>
    </w:p>
    <w:p w14:paraId="3EC87AAA" w14:textId="77777777" w:rsidR="001670F8" w:rsidRPr="001670F8" w:rsidRDefault="001670F8" w:rsidP="001670F8">
      <w:r w:rsidRPr="001670F8">
        <w:rPr>
          <w:color w:val="FF0000"/>
        </w:rPr>
        <w:t>Postponed</w:t>
      </w:r>
      <w:r>
        <w:t>.</w:t>
      </w:r>
    </w:p>
    <w:p w14:paraId="2C16A2FA" w14:textId="77777777" w:rsidR="00AE1380" w:rsidRDefault="00AE1380" w:rsidP="00AE1380">
      <w:pPr>
        <w:pStyle w:val="NormTop"/>
      </w:pPr>
      <w:r>
        <w:rPr>
          <w:color w:val="0000FF"/>
        </w:rPr>
        <w:t>TD SP</w:t>
      </w:r>
      <w:r>
        <w:rPr>
          <w:color w:val="0000FF"/>
        </w:rPr>
        <w:noBreakHyphen/>
        <w:t>191100</w:t>
      </w:r>
      <w:r w:rsidRPr="0073055D">
        <w:t xml:space="preserve"> </w:t>
      </w:r>
      <w:r>
        <w:t>(SID REVISED) Revised SID: Study on enhanced support of Non-Public Networks (FS_eNPN).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Update to </w:t>
      </w:r>
      <w:r w:rsidR="00661F41">
        <w:rPr>
          <w:color w:val="0000FF"/>
        </w:rPr>
        <w:t>TD SP</w:t>
      </w:r>
      <w:r w:rsidR="00661F41">
        <w:rPr>
          <w:color w:val="0000FF"/>
        </w:rPr>
        <w:noBreakHyphen/>
        <w:t>190453</w:t>
      </w:r>
      <w:r>
        <w:t>.</w:t>
      </w:r>
    </w:p>
    <w:p w14:paraId="7B7714C7" w14:textId="77777777" w:rsidR="00AE1380" w:rsidRPr="00DA12F6" w:rsidRDefault="00AE1380" w:rsidP="00AE1380">
      <w:pPr>
        <w:keepNext/>
        <w:rPr>
          <w:rFonts w:cs="Arial"/>
          <w:b/>
        </w:rPr>
      </w:pPr>
      <w:r w:rsidRPr="00DA12F6">
        <w:rPr>
          <w:rFonts w:cs="Arial"/>
          <w:b/>
        </w:rPr>
        <w:t>Discussion and conclusion:</w:t>
      </w:r>
    </w:p>
    <w:p w14:paraId="22650CD5" w14:textId="77777777" w:rsidR="001670F8" w:rsidRPr="001670F8" w:rsidRDefault="001670F8" w:rsidP="001670F8">
      <w:r w:rsidRPr="001670F8">
        <w:rPr>
          <w:color w:val="FF0000"/>
        </w:rPr>
        <w:t>Postponed</w:t>
      </w:r>
      <w:r>
        <w:t>.</w:t>
      </w:r>
    </w:p>
    <w:p w14:paraId="19AA08A5" w14:textId="77777777" w:rsidR="00AE1380" w:rsidRDefault="00AE1380" w:rsidP="00AE1380">
      <w:pPr>
        <w:pStyle w:val="NormTop"/>
      </w:pPr>
      <w:r>
        <w:rPr>
          <w:color w:val="0000FF"/>
        </w:rPr>
        <w:t>TD SP</w:t>
      </w:r>
      <w:r>
        <w:rPr>
          <w:color w:val="0000FF"/>
        </w:rPr>
        <w:noBreakHyphen/>
        <w:t>191104</w:t>
      </w:r>
      <w:r w:rsidRPr="0073055D">
        <w:t xml:space="preserve"> </w:t>
      </w:r>
      <w:r>
        <w:t>(WID REVISED) Revised WID on Enhancements to Application Architecture for the Mobile Communication System for Railways Phase 2.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Updates Justification, Objectives and milestone dates.</w:t>
      </w:r>
    </w:p>
    <w:p w14:paraId="2B1A5D70" w14:textId="77777777" w:rsidR="00AE1380" w:rsidRPr="00DA12F6" w:rsidRDefault="00AE1380" w:rsidP="00AE1380">
      <w:pPr>
        <w:keepNext/>
        <w:rPr>
          <w:rFonts w:cs="Arial"/>
          <w:b/>
        </w:rPr>
      </w:pPr>
      <w:r w:rsidRPr="00DA12F6">
        <w:rPr>
          <w:rFonts w:cs="Arial"/>
          <w:b/>
        </w:rPr>
        <w:t>Discussion and conclusion:</w:t>
      </w:r>
    </w:p>
    <w:p w14:paraId="2D7F4DB5" w14:textId="77777777" w:rsidR="007A62A9" w:rsidRPr="00DA12F6" w:rsidRDefault="001670F8" w:rsidP="007A62A9">
      <w:r>
        <w:rPr>
          <w:lang w:eastAsia="en-US"/>
        </w:rPr>
        <w:t xml:space="preserve">This revised WID was </w:t>
      </w:r>
      <w:r>
        <w:rPr>
          <w:color w:val="FF0000"/>
          <w:lang w:eastAsia="en-US"/>
        </w:rPr>
        <w:t>approved</w:t>
      </w:r>
      <w:r>
        <w:t>.</w:t>
      </w:r>
    </w:p>
    <w:p w14:paraId="07D4DF31" w14:textId="77777777" w:rsidR="00AE1380" w:rsidRDefault="00AE1380" w:rsidP="00AE1380">
      <w:pPr>
        <w:pStyle w:val="NormTop"/>
      </w:pPr>
      <w:r>
        <w:rPr>
          <w:color w:val="0000FF"/>
        </w:rPr>
        <w:t>TD SP</w:t>
      </w:r>
      <w:r>
        <w:rPr>
          <w:color w:val="0000FF"/>
        </w:rPr>
        <w:noBreakHyphen/>
        <w:t>191146</w:t>
      </w:r>
      <w:r w:rsidRPr="0073055D">
        <w:t xml:space="preserve"> </w:t>
      </w:r>
      <w:r>
        <w:t>(SID REVISED) New SID: Study on enhancement of support for Edge Computing in 5GC. (Source: Qualcomm Technologies Int).</w:t>
      </w:r>
      <w:r>
        <w:br/>
      </w:r>
      <w:r w:rsidRPr="0073055D">
        <w:rPr>
          <w:b/>
        </w:rPr>
        <w:t>Document for:</w:t>
      </w:r>
      <w:r w:rsidRPr="0073055D">
        <w:t xml:space="preserve"> </w:t>
      </w:r>
      <w:r>
        <w:t>Approval.</w:t>
      </w:r>
      <w:r>
        <w:br/>
      </w:r>
      <w:r w:rsidRPr="0073055D">
        <w:rPr>
          <w:b/>
        </w:rPr>
        <w:t>Abstract:</w:t>
      </w:r>
      <w:r w:rsidRPr="0073055D">
        <w:t xml:space="preserve"> </w:t>
      </w:r>
      <w:r>
        <w:t>Updates Objectives and affected specifications.</w:t>
      </w:r>
    </w:p>
    <w:p w14:paraId="0C830464" w14:textId="77777777" w:rsidR="00AE1380" w:rsidRPr="00DA12F6" w:rsidRDefault="00AE1380" w:rsidP="00AE1380">
      <w:pPr>
        <w:keepNext/>
        <w:rPr>
          <w:rFonts w:cs="Arial"/>
          <w:b/>
        </w:rPr>
      </w:pPr>
      <w:r w:rsidRPr="00DA12F6">
        <w:rPr>
          <w:rFonts w:cs="Arial"/>
          <w:b/>
        </w:rPr>
        <w:t>Discussion and conclusion:</w:t>
      </w:r>
    </w:p>
    <w:p w14:paraId="194C1C8A" w14:textId="77777777" w:rsidR="007A62A9" w:rsidRPr="00DA12F6" w:rsidRDefault="00AE1380" w:rsidP="007A62A9">
      <w:r>
        <w:t xml:space="preserve">No clean version provided. </w:t>
      </w:r>
      <w:r w:rsidR="001670F8">
        <w:t xml:space="preserve">This will be handled via an LS and was </w:t>
      </w:r>
      <w:r w:rsidR="001670F8">
        <w:rPr>
          <w:color w:val="0000FF"/>
        </w:rPr>
        <w:t>noted</w:t>
      </w:r>
      <w:r w:rsidR="001670F8">
        <w:t>.</w:t>
      </w:r>
    </w:p>
    <w:p w14:paraId="17EF940E" w14:textId="77777777" w:rsidR="00AE1380" w:rsidRDefault="00AE1380" w:rsidP="00AE1380">
      <w:pPr>
        <w:pStyle w:val="NormTop"/>
      </w:pPr>
      <w:r>
        <w:rPr>
          <w:color w:val="0000FF"/>
        </w:rPr>
        <w:t>TD SP</w:t>
      </w:r>
      <w:r>
        <w:rPr>
          <w:color w:val="0000FF"/>
        </w:rPr>
        <w:noBreakHyphen/>
        <w:t>191147</w:t>
      </w:r>
      <w:r w:rsidRPr="0073055D">
        <w:t xml:space="preserve"> </w:t>
      </w:r>
      <w:r>
        <w:t>(WID REVISED) Revised New WID on Architecture for enabling Edge Applications. (Source: Qualcomm Technologies Int).</w:t>
      </w:r>
      <w:r>
        <w:br/>
      </w:r>
      <w:r w:rsidRPr="0073055D">
        <w:rPr>
          <w:b/>
        </w:rPr>
        <w:t>Document for:</w:t>
      </w:r>
      <w:r w:rsidRPr="0073055D">
        <w:t xml:space="preserve"> </w:t>
      </w:r>
      <w:r>
        <w:t>Approval.</w:t>
      </w:r>
      <w:r>
        <w:br/>
      </w:r>
      <w:r w:rsidRPr="0073055D">
        <w:rPr>
          <w:b/>
        </w:rPr>
        <w:t>Abstract:</w:t>
      </w:r>
      <w:r w:rsidRPr="0073055D">
        <w:t xml:space="preserve"> </w:t>
      </w:r>
      <w:r>
        <w:t>Updates Objectives and other WGs.</w:t>
      </w:r>
    </w:p>
    <w:p w14:paraId="5D0FA038" w14:textId="77777777" w:rsidR="00AE1380" w:rsidRPr="00DA12F6" w:rsidRDefault="00AE1380" w:rsidP="00AE1380">
      <w:pPr>
        <w:keepNext/>
        <w:rPr>
          <w:rFonts w:cs="Arial"/>
          <w:b/>
        </w:rPr>
      </w:pPr>
      <w:r w:rsidRPr="00DA12F6">
        <w:rPr>
          <w:rFonts w:cs="Arial"/>
          <w:b/>
        </w:rPr>
        <w:t>Discussion and conclusion:</w:t>
      </w:r>
    </w:p>
    <w:p w14:paraId="3B827AF5" w14:textId="77777777" w:rsidR="007A62A9" w:rsidRPr="00DA12F6" w:rsidRDefault="00AE1380" w:rsidP="007A62A9">
      <w:r>
        <w:t xml:space="preserve">No clean version provided. </w:t>
      </w:r>
      <w:r w:rsidR="001670F8">
        <w:t xml:space="preserve">This will be handled via an LS and was </w:t>
      </w:r>
      <w:r w:rsidR="001670F8">
        <w:rPr>
          <w:color w:val="0000FF"/>
        </w:rPr>
        <w:t>noted</w:t>
      </w:r>
      <w:r w:rsidR="001670F8">
        <w:t>.</w:t>
      </w:r>
    </w:p>
    <w:p w14:paraId="17B3D116" w14:textId="77777777" w:rsidR="00AE1380" w:rsidRDefault="00AE1380" w:rsidP="00AE1380">
      <w:pPr>
        <w:pStyle w:val="NormTop"/>
      </w:pPr>
      <w:r>
        <w:rPr>
          <w:color w:val="0000FF"/>
        </w:rPr>
        <w:t>TD SP</w:t>
      </w:r>
      <w:r>
        <w:rPr>
          <w:color w:val="0000FF"/>
        </w:rPr>
        <w:noBreakHyphen/>
        <w:t>191199</w:t>
      </w:r>
      <w:r w:rsidRPr="0073055D">
        <w:t xml:space="preserve"> </w:t>
      </w:r>
      <w:r>
        <w:t>(SID REVISED) Revised SID: Study on Extended Access Traffic Steering, Switch and Splitting support in the 5G system architecture. (Source: Broadcom Corp., Apple, Telecom Italia, Deutsche Telekom, BT, Charter Communications, CableLabs, Motorola Mobility, Lenovo, ZTE, Ruckus, CommScope Technologies, HPE, Nokia, Nokia Shanghai Bell, Cisco Systems).</w:t>
      </w:r>
      <w:r>
        <w:br/>
      </w:r>
      <w:r w:rsidRPr="0073055D">
        <w:rPr>
          <w:b/>
        </w:rPr>
        <w:t>Document for:</w:t>
      </w:r>
      <w:r w:rsidRPr="0073055D">
        <w:t xml:space="preserve"> </w:t>
      </w:r>
      <w:r>
        <w:t>Approval.</w:t>
      </w:r>
      <w:r>
        <w:br/>
      </w:r>
      <w:r w:rsidRPr="0073055D">
        <w:rPr>
          <w:b/>
        </w:rPr>
        <w:t>Abstract:</w:t>
      </w:r>
      <w:r w:rsidRPr="0073055D">
        <w:t xml:space="preserve"> </w:t>
      </w:r>
      <w:r>
        <w:t>Updates Justification and Objectives.</w:t>
      </w:r>
    </w:p>
    <w:p w14:paraId="686908CA" w14:textId="77777777" w:rsidR="00AE1380" w:rsidRPr="00DA12F6" w:rsidRDefault="00AE1380" w:rsidP="00AE1380">
      <w:pPr>
        <w:keepNext/>
        <w:rPr>
          <w:rFonts w:cs="Arial"/>
          <w:b/>
        </w:rPr>
      </w:pPr>
      <w:r w:rsidRPr="00DA12F6">
        <w:rPr>
          <w:rFonts w:cs="Arial"/>
          <w:b/>
        </w:rPr>
        <w:t>Discussion and conclusion:</w:t>
      </w:r>
    </w:p>
    <w:p w14:paraId="20831862" w14:textId="77777777" w:rsidR="001670F8" w:rsidRPr="001670F8" w:rsidRDefault="001670F8" w:rsidP="001670F8">
      <w:r w:rsidRPr="001670F8">
        <w:rPr>
          <w:color w:val="FF0000"/>
        </w:rPr>
        <w:t>Postponed</w:t>
      </w:r>
      <w:r>
        <w:t>.</w:t>
      </w:r>
    </w:p>
    <w:p w14:paraId="604B29C3" w14:textId="77777777" w:rsidR="00AE1380" w:rsidRDefault="00AE1380" w:rsidP="00AE1380">
      <w:pPr>
        <w:pStyle w:val="NormTop"/>
      </w:pPr>
      <w:r>
        <w:rPr>
          <w:color w:val="0000FF"/>
        </w:rPr>
        <w:lastRenderedPageBreak/>
        <w:t>TD SP</w:t>
      </w:r>
      <w:r>
        <w:rPr>
          <w:color w:val="0000FF"/>
        </w:rPr>
        <w:noBreakHyphen/>
        <w:t>191200</w:t>
      </w:r>
      <w:r w:rsidRPr="0073055D">
        <w:t xml:space="preserve"> </w:t>
      </w:r>
      <w:r>
        <w:t>(SID REVISED) Revised SID: Study on enhancement of support for 5WWC. (Source: Broadcom, Apple, Telecom Italia, Deutsche Telekom, BT, Charter Communications, CableLabs, Motorola Mobility, Lenovo, ZTE, Ruckus, CommScope Technologies, HPE, Nokia, Nokia Shanghai Bell, Cisco Systems).</w:t>
      </w:r>
      <w:r>
        <w:br/>
      </w:r>
      <w:r w:rsidRPr="0073055D">
        <w:rPr>
          <w:b/>
        </w:rPr>
        <w:t>Document for:</w:t>
      </w:r>
      <w:r w:rsidRPr="0073055D">
        <w:t xml:space="preserve"> </w:t>
      </w:r>
      <w:r>
        <w:t>Approval.</w:t>
      </w:r>
      <w:r>
        <w:br/>
      </w:r>
      <w:r w:rsidRPr="0073055D">
        <w:rPr>
          <w:b/>
        </w:rPr>
        <w:t>Abstract:</w:t>
      </w:r>
      <w:r w:rsidRPr="0073055D">
        <w:t xml:space="preserve"> </w:t>
      </w:r>
      <w:r>
        <w:t>Updates Justification and Objectives.</w:t>
      </w:r>
    </w:p>
    <w:p w14:paraId="3E8E0697" w14:textId="77777777" w:rsidR="00AE1380" w:rsidRPr="00DA12F6" w:rsidRDefault="00AE1380" w:rsidP="00AE1380">
      <w:pPr>
        <w:keepNext/>
        <w:rPr>
          <w:rFonts w:cs="Arial"/>
          <w:b/>
        </w:rPr>
      </w:pPr>
      <w:r w:rsidRPr="00DA12F6">
        <w:rPr>
          <w:rFonts w:cs="Arial"/>
          <w:b/>
        </w:rPr>
        <w:t>Discussion and conclusion:</w:t>
      </w:r>
    </w:p>
    <w:p w14:paraId="699FA625" w14:textId="77777777" w:rsidR="001670F8" w:rsidRPr="001670F8" w:rsidRDefault="001670F8" w:rsidP="001670F8">
      <w:r w:rsidRPr="001670F8">
        <w:rPr>
          <w:color w:val="FF0000"/>
        </w:rPr>
        <w:t>Postponed</w:t>
      </w:r>
      <w:r>
        <w:t>.</w:t>
      </w:r>
    </w:p>
    <w:p w14:paraId="2CB5CABC" w14:textId="77777777" w:rsidR="00AE1380" w:rsidRDefault="00AE1380" w:rsidP="00AE1380">
      <w:pPr>
        <w:pStyle w:val="NormTop"/>
      </w:pPr>
      <w:r>
        <w:rPr>
          <w:color w:val="0000FF"/>
        </w:rPr>
        <w:t>TD SP</w:t>
      </w:r>
      <w:r>
        <w:rPr>
          <w:color w:val="0000FF"/>
        </w:rPr>
        <w:noBreakHyphen/>
        <w:t>191213</w:t>
      </w:r>
      <w:r w:rsidRPr="0073055D">
        <w:t xml:space="preserve"> </w:t>
      </w:r>
      <w:r>
        <w:t>(WID REVISED) Revised WID for 5GSAT_ARCH_rm. (Source: CATT).</w:t>
      </w:r>
      <w:r>
        <w:br/>
      </w:r>
      <w:r w:rsidRPr="0073055D">
        <w:rPr>
          <w:b/>
        </w:rPr>
        <w:t>Document for:</w:t>
      </w:r>
      <w:r w:rsidRPr="0073055D">
        <w:t xml:space="preserve"> </w:t>
      </w:r>
      <w:r>
        <w:t>Approval.</w:t>
      </w:r>
      <w:r>
        <w:br/>
      </w:r>
      <w:r w:rsidRPr="0073055D">
        <w:rPr>
          <w:b/>
        </w:rPr>
        <w:t>Abstract:</w:t>
      </w:r>
      <w:r w:rsidRPr="0073055D">
        <w:t xml:space="preserve"> </w:t>
      </w:r>
      <w:r>
        <w:t>This contribution proposes to revised the WID document for 5GSAT_ARCH.</w:t>
      </w:r>
    </w:p>
    <w:p w14:paraId="552F5A59" w14:textId="77777777" w:rsidR="00AE1380" w:rsidRPr="00DA12F6" w:rsidRDefault="00AE1380" w:rsidP="00AE1380">
      <w:pPr>
        <w:keepNext/>
        <w:rPr>
          <w:rFonts w:cs="Arial"/>
          <w:b/>
        </w:rPr>
      </w:pPr>
      <w:r w:rsidRPr="00DA12F6">
        <w:rPr>
          <w:rFonts w:cs="Arial"/>
          <w:b/>
        </w:rPr>
        <w:t>Discussion and conclusion:</w:t>
      </w:r>
    </w:p>
    <w:p w14:paraId="14A9F030" w14:textId="77777777" w:rsidR="007A62A9" w:rsidRPr="001670F8" w:rsidRDefault="001670F8" w:rsidP="007A62A9">
      <w:r w:rsidRPr="001670F8">
        <w:rPr>
          <w:color w:val="0000FF"/>
        </w:rPr>
        <w:t>Merged</w:t>
      </w:r>
      <w:r>
        <w:t xml:space="preserve"> into SAT_ARCH work Item.</w:t>
      </w:r>
    </w:p>
    <w:p w14:paraId="56700B79" w14:textId="77777777" w:rsidR="00AE1380" w:rsidRDefault="00AE1380" w:rsidP="00AE1380">
      <w:pPr>
        <w:pStyle w:val="NormTop"/>
      </w:pPr>
      <w:r>
        <w:rPr>
          <w:color w:val="0000FF"/>
        </w:rPr>
        <w:t>TD SP</w:t>
      </w:r>
      <w:r>
        <w:rPr>
          <w:color w:val="0000FF"/>
        </w:rPr>
        <w:noBreakHyphen/>
        <w:t>191248</w:t>
      </w:r>
      <w:r w:rsidRPr="0073055D">
        <w:t xml:space="preserve"> </w:t>
      </w:r>
      <w:r>
        <w:t>(SID REVISED) Revised SID: Study on System enhancement for Proximity based Services in 5GS. (Source: Qualcomm Incorporated).</w:t>
      </w:r>
      <w:r>
        <w:br/>
      </w:r>
      <w:r w:rsidRPr="0073055D">
        <w:rPr>
          <w:b/>
        </w:rPr>
        <w:t>Document for:</w:t>
      </w:r>
      <w:r w:rsidRPr="0073055D">
        <w:t xml:space="preserve"> </w:t>
      </w:r>
      <w:r>
        <w:t>Approval.</w:t>
      </w:r>
      <w:r>
        <w:br/>
      </w:r>
      <w:r w:rsidRPr="0073055D">
        <w:rPr>
          <w:b/>
        </w:rPr>
        <w:t>Abstract:</w:t>
      </w:r>
      <w:r w:rsidRPr="0073055D">
        <w:t xml:space="preserve"> </w:t>
      </w:r>
      <w:r>
        <w:t>Proposes the addition of an objective SideLink (SL) Positioning in ProSe SID in order to cover requirements from RAN.</w:t>
      </w:r>
    </w:p>
    <w:p w14:paraId="2374F6FA" w14:textId="77777777" w:rsidR="00AE1380" w:rsidRPr="00DA12F6" w:rsidRDefault="00AE1380" w:rsidP="00AE1380">
      <w:pPr>
        <w:keepNext/>
        <w:rPr>
          <w:rFonts w:cs="Arial"/>
          <w:b/>
        </w:rPr>
      </w:pPr>
      <w:r w:rsidRPr="00DA12F6">
        <w:rPr>
          <w:rFonts w:cs="Arial"/>
          <w:b/>
        </w:rPr>
        <w:t>Discussion and conclusion:</w:t>
      </w:r>
    </w:p>
    <w:p w14:paraId="59339C60" w14:textId="77777777" w:rsidR="007A62A9" w:rsidRPr="001670F8" w:rsidRDefault="001670F8" w:rsidP="007A62A9">
      <w:r>
        <w:t xml:space="preserve">This was </w:t>
      </w:r>
      <w:r>
        <w:rPr>
          <w:color w:val="0000FF"/>
        </w:rPr>
        <w:t>noted</w:t>
      </w:r>
      <w:r>
        <w:t>.</w:t>
      </w:r>
    </w:p>
    <w:p w14:paraId="2C02FAA0" w14:textId="77777777" w:rsidR="00AE1380" w:rsidRDefault="00AE1380" w:rsidP="00AE1380">
      <w:pPr>
        <w:pStyle w:val="Heading2"/>
      </w:pPr>
      <w:bookmarkStart w:id="43" w:name="_Toc68670244"/>
      <w:r>
        <w:t>6.6</w:t>
      </w:r>
      <w:r>
        <w:tab/>
        <w:t>New Release 18 Study Item Descriptions</w:t>
      </w:r>
      <w:bookmarkEnd w:id="43"/>
    </w:p>
    <w:p w14:paraId="0955873F" w14:textId="77777777" w:rsidR="00AE1380" w:rsidRDefault="00AE1380" w:rsidP="00AE1380">
      <w:pPr>
        <w:keepNext/>
        <w:keepLines/>
      </w:pPr>
      <w:r>
        <w:rPr>
          <w:color w:val="0000FF"/>
        </w:rPr>
        <w:t>TD SP</w:t>
      </w:r>
      <w:r>
        <w:rPr>
          <w:color w:val="0000FF"/>
        </w:rPr>
        <w:noBreakHyphen/>
        <w:t>191040</w:t>
      </w:r>
      <w:r w:rsidRPr="0073055D">
        <w:t xml:space="preserve"> </w:t>
      </w:r>
      <w:r>
        <w:t>(SID NEW) New SID on AI/ML Model Transfer in 5GS (FS_AMMT).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The aim of this work is to study the use cases and to propose potential service and performance requirements for 5G system support of Artificial Intelligence (AI)/Machine Learning (ML) model distribution and transfer (download, upload, updates, etc.). The objectives include: - Studying the use cases and potential service and performance requirements for identifying traffic characteristics of AI/ML model distribution, transfer and training for various applications, e.g. video/speech processing, automotive, other verticals, including: o Traffic characteristics and performance requirements for AI/ML operation splitting between AI/ML endpoints; o Traffic characteristics and performance requirements for AI/ML model/data distribution and sharing over 5G system; o Traffic characteristics and performance requirements for Distributed/Federated Learning over 5G system. - Gap analysis on performance requirements for AI/ML model distribution and transfer, e.g. o Data rate, latency, reliability, coverage and capacity, etc. for AI/ML model downloading/uploading. NOTE: Studying AI/ML models themselves are not in the scope of the SI.</w:t>
      </w:r>
    </w:p>
    <w:p w14:paraId="31323B6D" w14:textId="77777777" w:rsidR="00AE1380" w:rsidRPr="00DA12F6" w:rsidRDefault="00AE1380" w:rsidP="00AE1380">
      <w:pPr>
        <w:keepNext/>
        <w:rPr>
          <w:rFonts w:cs="Arial"/>
          <w:b/>
        </w:rPr>
      </w:pPr>
      <w:r w:rsidRPr="00DA12F6">
        <w:rPr>
          <w:rFonts w:cs="Arial"/>
          <w:b/>
        </w:rPr>
        <w:t>Discussion and conclusion:</w:t>
      </w:r>
    </w:p>
    <w:p w14:paraId="6F1E9FA2" w14:textId="77777777" w:rsidR="007A62A9" w:rsidRPr="00DA12F6" w:rsidRDefault="001670F8" w:rsidP="007A62A9">
      <w:r>
        <w:rPr>
          <w:lang w:eastAsia="en-US"/>
        </w:rPr>
        <w:t xml:space="preserve">This new Study WID was </w:t>
      </w:r>
      <w:r>
        <w:rPr>
          <w:color w:val="FF0000"/>
          <w:lang w:eastAsia="en-US"/>
        </w:rPr>
        <w:t>approved</w:t>
      </w:r>
      <w:r>
        <w:t>.</w:t>
      </w:r>
    </w:p>
    <w:p w14:paraId="04DEFE4B" w14:textId="77777777" w:rsidR="00AE1380" w:rsidRDefault="00AE1380" w:rsidP="00AE1380">
      <w:pPr>
        <w:pStyle w:val="NormTop"/>
      </w:pPr>
      <w:r>
        <w:rPr>
          <w:color w:val="0000FF"/>
        </w:rPr>
        <w:t>TD SP</w:t>
      </w:r>
      <w:r>
        <w:rPr>
          <w:color w:val="0000FF"/>
        </w:rPr>
        <w:noBreakHyphen/>
        <w:t>191042</w:t>
      </w:r>
      <w:r w:rsidRPr="0073055D">
        <w:t xml:space="preserve"> </w:t>
      </w:r>
      <w:r>
        <w:t>(SID NEW) New SID on Services with Extra-territorial 5G systems (FS_5GET).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rsidR="00661F41" w:rsidRPr="00661F41">
        <w:rPr>
          <w:b/>
          <w:bCs/>
        </w:rPr>
        <w:t>Objective:</w:t>
      </w:r>
      <w:r>
        <w:t xml:space="preserve"> When considering public 5G systems, this study will identify use cases for the provision of services when considering extra-territoriality of the corresponding 5G public network or access. The following topics will be addressed: - Identification of use cases and conditions generating extra-territoriality of public 5G systems (e.g. HAPS covering multiple countries, satellite access covering international waters, aeronautical networks), - Identification of 3GPP features (e.g. emergency calls, PWS, LI, charging) and technical aspects (e.g. MCC/MNC, location of UE/NW) for which extra-territoriality may be relevant, and types of regulations that may be applicable. - Guidelines on the fulfillment of relevant regulatory requirements (e.g. routing to a core network in a specific country, use of MCC) A guidelines document will be produced that should also be useful as a basis for technical work in other 3GPP Working Groups.</w:t>
      </w:r>
    </w:p>
    <w:p w14:paraId="79CE4135" w14:textId="77777777" w:rsidR="00AE1380" w:rsidRPr="00DA12F6" w:rsidRDefault="00AE1380" w:rsidP="00AE1380">
      <w:pPr>
        <w:keepNext/>
        <w:rPr>
          <w:rFonts w:cs="Arial"/>
          <w:b/>
        </w:rPr>
      </w:pPr>
      <w:r w:rsidRPr="00DA12F6">
        <w:rPr>
          <w:rFonts w:cs="Arial"/>
          <w:b/>
        </w:rPr>
        <w:t>Discussion and conclusion:</w:t>
      </w:r>
    </w:p>
    <w:p w14:paraId="78A896C5" w14:textId="77777777" w:rsidR="007A62A9" w:rsidRPr="00DA12F6" w:rsidRDefault="001670F8" w:rsidP="007A62A9">
      <w:r>
        <w:rPr>
          <w:lang w:eastAsia="en-US"/>
        </w:rPr>
        <w:t xml:space="preserve">This new Study WID was </w:t>
      </w:r>
      <w:r>
        <w:rPr>
          <w:color w:val="FF0000"/>
          <w:lang w:eastAsia="en-US"/>
        </w:rPr>
        <w:t>approved</w:t>
      </w:r>
      <w:r>
        <w:t>.</w:t>
      </w:r>
    </w:p>
    <w:p w14:paraId="76AD01F8" w14:textId="77777777" w:rsidR="00AE1380" w:rsidRDefault="00AE1380" w:rsidP="00AE1380">
      <w:pPr>
        <w:pStyle w:val="Heading2"/>
      </w:pPr>
      <w:bookmarkStart w:id="44" w:name="_Toc68670245"/>
      <w:r>
        <w:t>6.7</w:t>
      </w:r>
      <w:r>
        <w:tab/>
        <w:t>New Release 18 Work Item Descriptions</w:t>
      </w:r>
      <w:bookmarkEnd w:id="44"/>
    </w:p>
    <w:p w14:paraId="6631716A" w14:textId="77777777" w:rsidR="00AE1380" w:rsidRDefault="00AE1380" w:rsidP="00AE1380">
      <w:r>
        <w:t>There were no contributions under this agenda item.</w:t>
      </w:r>
    </w:p>
    <w:p w14:paraId="11D8E61F" w14:textId="77777777" w:rsidR="00AE1380" w:rsidRDefault="00AE1380" w:rsidP="00AE1380">
      <w:pPr>
        <w:pStyle w:val="Heading2"/>
      </w:pPr>
      <w:bookmarkStart w:id="45" w:name="_Toc68670246"/>
      <w:r>
        <w:lastRenderedPageBreak/>
        <w:t>6.8</w:t>
      </w:r>
      <w:r>
        <w:tab/>
        <w:t>Revised Release 18 Study Item Descriptions and Work Item Descriptions</w:t>
      </w:r>
      <w:bookmarkEnd w:id="45"/>
    </w:p>
    <w:p w14:paraId="4900FB58" w14:textId="77777777" w:rsidR="00AE1380" w:rsidRDefault="00AE1380" w:rsidP="00AE1380">
      <w:r>
        <w:t>There were no contributions under this agenda item.</w:t>
      </w:r>
    </w:p>
    <w:p w14:paraId="45B72EC4" w14:textId="77777777" w:rsidR="00AE1380" w:rsidRDefault="00AE1380" w:rsidP="00AE1380">
      <w:pPr>
        <w:pStyle w:val="Heading2"/>
      </w:pPr>
      <w:bookmarkStart w:id="46" w:name="_Toc68670247"/>
      <w:r>
        <w:t>6.9</w:t>
      </w:r>
      <w:r>
        <w:tab/>
        <w:t>Specifications for Information</w:t>
      </w:r>
      <w:bookmarkEnd w:id="46"/>
    </w:p>
    <w:p w14:paraId="1F8A0034" w14:textId="77777777" w:rsidR="00AE1380" w:rsidRDefault="00AE1380" w:rsidP="00AE1380">
      <w:pPr>
        <w:keepNext/>
        <w:keepLines/>
      </w:pPr>
      <w:r>
        <w:rPr>
          <w:color w:val="0000FF"/>
        </w:rPr>
        <w:t>TD SP</w:t>
      </w:r>
      <w:r>
        <w:rPr>
          <w:color w:val="0000FF"/>
        </w:rPr>
        <w:noBreakHyphen/>
        <w:t>190990</w:t>
      </w:r>
      <w:r w:rsidRPr="0073055D">
        <w:t xml:space="preserve"> </w:t>
      </w:r>
      <w:r>
        <w:t>(DRAFT TS) Draft TS 26.117 5G Media Streaming (5GMS); Speech and audio profiles (Release 16), v. 1.0.0 + submit form (5GMS3). (Source: SA</w:t>
      </w:r>
      <w:r w:rsidR="00661F41">
        <w:t> WG4</w:t>
      </w:r>
      <w:r>
        <w:t>).</w:t>
      </w:r>
      <w:r>
        <w:br/>
      </w:r>
      <w:r w:rsidRPr="0073055D">
        <w:rPr>
          <w:b/>
        </w:rPr>
        <w:t>Document for:</w:t>
      </w:r>
      <w:r w:rsidRPr="0073055D">
        <w:t xml:space="preserve"> </w:t>
      </w:r>
      <w:r>
        <w:t>Information.</w:t>
      </w:r>
      <w:r>
        <w:br/>
      </w:r>
      <w:r w:rsidRPr="0073055D">
        <w:rPr>
          <w:b/>
        </w:rPr>
        <w:t>Abstract:</w:t>
      </w:r>
      <w:r w:rsidRPr="0073055D">
        <w:t xml:space="preserve"> </w:t>
      </w:r>
      <w:r>
        <w:t>Abstract of document: The present document specifies speech and audio media capabilities, operation points and media profiles for 5G Media Streaming in the context of 3GPP services and deployments. Speech and audio media capabilities, operation points and media profiles are also provided for usage in other streaming applications. The document also specifies CMAF Media Profiles for 3GPP speech and audio codecs supported in 5GMS.</w:t>
      </w:r>
      <w:r w:rsidR="00661F41">
        <w:br/>
      </w:r>
      <w:r w:rsidR="00661F41" w:rsidRPr="00661F41">
        <w:rPr>
          <w:b/>
          <w:bCs/>
        </w:rPr>
        <w:t>Changes since last presentation</w:t>
      </w:r>
      <w:r>
        <w:t>: Not applicable</w:t>
      </w:r>
      <w:r w:rsidR="00661F41">
        <w:br/>
      </w:r>
      <w:r w:rsidR="00661F41" w:rsidRPr="00661F41">
        <w:rPr>
          <w:b/>
          <w:bCs/>
        </w:rPr>
        <w:t>Outstanding Issues:</w:t>
      </w:r>
      <w:r>
        <w:t xml:space="preserve"> - Support for uplink streaming - Support for dual-mono EVS - Final clarifications of encoding requirements - General editorial updates</w:t>
      </w:r>
      <w:r w:rsidR="00661F41">
        <w:br/>
      </w:r>
      <w:r w:rsidR="00661F41" w:rsidRPr="00661F41">
        <w:rPr>
          <w:b/>
          <w:bCs/>
        </w:rPr>
        <w:t>Contentious Issues:</w:t>
      </w:r>
      <w:r>
        <w:t xml:space="preserve"> Uplink Streaming Media Capabilities are contentious as there is no agreement if capabilities require support for real-time encoding or not.</w:t>
      </w:r>
    </w:p>
    <w:p w14:paraId="0C368D0E" w14:textId="77777777" w:rsidR="00AE1380" w:rsidRPr="00DA12F6" w:rsidRDefault="00AE1380" w:rsidP="00AE1380">
      <w:pPr>
        <w:keepNext/>
        <w:rPr>
          <w:rFonts w:cs="Arial"/>
          <w:b/>
        </w:rPr>
      </w:pPr>
      <w:r w:rsidRPr="00DA12F6">
        <w:rPr>
          <w:rFonts w:cs="Arial"/>
          <w:b/>
        </w:rPr>
        <w:t>Discussion and conclusion:</w:t>
      </w:r>
    </w:p>
    <w:p w14:paraId="23CE1479" w14:textId="77777777" w:rsidR="007A62A9" w:rsidRPr="00DA12F6" w:rsidRDefault="001E316B" w:rsidP="007A62A9">
      <w:r>
        <w:t xml:space="preserve">This was block </w:t>
      </w:r>
      <w:r>
        <w:rPr>
          <w:color w:val="0000FF"/>
        </w:rPr>
        <w:t>noted</w:t>
      </w:r>
      <w:r>
        <w:t>.</w:t>
      </w:r>
    </w:p>
    <w:p w14:paraId="33F43D40" w14:textId="77777777" w:rsidR="00AE1380" w:rsidRDefault="00AE1380" w:rsidP="00AE1380">
      <w:pPr>
        <w:pStyle w:val="NormTop"/>
      </w:pPr>
      <w:r>
        <w:rPr>
          <w:color w:val="0000FF"/>
        </w:rPr>
        <w:t>TD SP</w:t>
      </w:r>
      <w:r>
        <w:rPr>
          <w:color w:val="0000FF"/>
        </w:rPr>
        <w:noBreakHyphen/>
        <w:t>190991</w:t>
      </w:r>
      <w:r w:rsidRPr="0073055D">
        <w:t xml:space="preserve"> </w:t>
      </w:r>
      <w:r>
        <w:t>(DRAFT TS) Draft TS 26.139 RTP/RTCP Verification Procedures (Release 16), v. 1.0.0 + submit form (RTCPVer). (Source: SA</w:t>
      </w:r>
      <w:r w:rsidR="00661F41">
        <w:t> WG4</w:t>
      </w:r>
      <w:r>
        <w:t>).</w:t>
      </w:r>
      <w:r>
        <w:br/>
      </w:r>
      <w:r w:rsidRPr="0073055D">
        <w:rPr>
          <w:b/>
        </w:rPr>
        <w:t>Document for:</w:t>
      </w:r>
      <w:r w:rsidRPr="0073055D">
        <w:t xml:space="preserve"> </w:t>
      </w:r>
      <w:r>
        <w:t>Information.</w:t>
      </w:r>
      <w:r>
        <w:br/>
      </w:r>
      <w:r w:rsidRPr="0073055D">
        <w:rPr>
          <w:b/>
        </w:rPr>
        <w:t>Abstract:</w:t>
      </w:r>
      <w:r w:rsidRPr="0073055D">
        <w:t xml:space="preserve"> </w:t>
      </w:r>
      <w:r>
        <w:t>Abstract of document: This technical specification describes: - Test cases needed to ensure an adequate level of RTP operation and RTP stream monitoring. - Test methods capable to verify that information contained in the RTP header and in RTCP is correct and consistent with the observed characteristics of the related RTP streams: - Between RTP/RTCP within the scope of a single RTP stream (e.g. between an RTP stream and the corresponding RTCP reporting from the remote party, or between an RTP stream and the corresponding RTCP metadata, e.g for sampling clock accuracy compensation between RTP sender and RTP receiver). - Between RTP/RTCP across RTP streams in the same RTP session (e.g. between sent and received RTP streams, or between audio RTP streams and video RTP streams). - Requirements on what constitutes acceptable RTP/RTCP protocol field values, including RTP payload header and RTP payload length, based on the observed characteristics of the related RTP streams. - A method for an RTP/RTCP implementation to announce on the network that it has passed the necessary tests and conforms to the new specification.</w:t>
      </w:r>
      <w:r w:rsidR="00661F41">
        <w:br/>
      </w:r>
      <w:r w:rsidR="00661F41" w:rsidRPr="00661F41">
        <w:rPr>
          <w:b/>
          <w:bCs/>
        </w:rPr>
        <w:t>Changes since last presentation</w:t>
      </w:r>
      <w:r>
        <w:t xml:space="preserve"> to &lt;TSG&gt; Meeting #&lt;N&gt;: First presentation to SA</w:t>
      </w:r>
      <w:r w:rsidR="00661F41">
        <w:br/>
      </w:r>
      <w:r w:rsidR="00661F41" w:rsidRPr="00661F41">
        <w:rPr>
          <w:b/>
          <w:bCs/>
        </w:rPr>
        <w:t>Outstanding Issues:</w:t>
      </w:r>
      <w:r>
        <w:t xml:space="preserve"> Tests for RTCP usage beyond IETF RFC 3550, e.g. RTCP feedback Tests for RTP Tests only applicable for SRTP/SRTCP Tests for RTP Translators and Mixers Conformance announcement description</w:t>
      </w:r>
      <w:r w:rsidR="00661F41">
        <w:br/>
      </w:r>
      <w:r w:rsidR="00661F41" w:rsidRPr="00661F41">
        <w:rPr>
          <w:b/>
          <w:bCs/>
        </w:rPr>
        <w:t>Contentious Issues:</w:t>
      </w:r>
      <w:r>
        <w:t xml:space="preserve"> None.</w:t>
      </w:r>
    </w:p>
    <w:p w14:paraId="3BDE8B2E" w14:textId="77777777" w:rsidR="00AE1380" w:rsidRPr="00DA12F6" w:rsidRDefault="00AE1380" w:rsidP="00AE1380">
      <w:pPr>
        <w:keepNext/>
        <w:rPr>
          <w:rFonts w:cs="Arial"/>
          <w:b/>
        </w:rPr>
      </w:pPr>
      <w:r w:rsidRPr="00DA12F6">
        <w:rPr>
          <w:rFonts w:cs="Arial"/>
          <w:b/>
        </w:rPr>
        <w:t>Discussion and conclusion:</w:t>
      </w:r>
    </w:p>
    <w:p w14:paraId="638E2FC3" w14:textId="77777777" w:rsidR="007A62A9" w:rsidRPr="00DA12F6" w:rsidRDefault="001E316B" w:rsidP="007A62A9">
      <w:r>
        <w:t xml:space="preserve">This was block </w:t>
      </w:r>
      <w:r>
        <w:rPr>
          <w:color w:val="0000FF"/>
        </w:rPr>
        <w:t>noted</w:t>
      </w:r>
      <w:r>
        <w:t>.</w:t>
      </w:r>
    </w:p>
    <w:p w14:paraId="60CB33B0" w14:textId="77777777" w:rsidR="00AE1380" w:rsidRDefault="00AE1380" w:rsidP="00AE1380">
      <w:pPr>
        <w:pStyle w:val="NormTop"/>
      </w:pPr>
      <w:r>
        <w:rPr>
          <w:color w:val="0000FF"/>
        </w:rPr>
        <w:lastRenderedPageBreak/>
        <w:t>TD SP</w:t>
      </w:r>
      <w:r>
        <w:rPr>
          <w:color w:val="0000FF"/>
        </w:rPr>
        <w:noBreakHyphen/>
        <w:t>190992</w:t>
      </w:r>
      <w:r w:rsidRPr="0073055D">
        <w:t xml:space="preserve"> </w:t>
      </w:r>
      <w:r>
        <w:t>(DRAFT TS) Draft TS 26.511 5G Media Streaming (5GMS); Profiles, Codecs and Formats (Release 16), v. 1.0.0 + submit form (5GMS3). (Source: SA</w:t>
      </w:r>
      <w:r w:rsidR="00661F41">
        <w:t> WG4</w:t>
      </w:r>
      <w:r>
        <w:t>).</w:t>
      </w:r>
      <w:r>
        <w:br/>
      </w:r>
      <w:r w:rsidRPr="0073055D">
        <w:rPr>
          <w:b/>
        </w:rPr>
        <w:t>Document for:</w:t>
      </w:r>
      <w:r w:rsidRPr="0073055D">
        <w:t xml:space="preserve"> </w:t>
      </w:r>
      <w:r>
        <w:t>Information.</w:t>
      </w:r>
      <w:r>
        <w:br/>
      </w:r>
      <w:r w:rsidRPr="0073055D">
        <w:rPr>
          <w:b/>
        </w:rPr>
        <w:t>Abstract:</w:t>
      </w:r>
      <w:r w:rsidRPr="0073055D">
        <w:t xml:space="preserve"> </w:t>
      </w:r>
      <w:r>
        <w:t>Abstract of document: This specification defines the profiles, codecs and formats for 5G Media Streaming (5GMS) services based on the 5G Media Streaming Architecture (5GMSA) including both unicast downlink and unicast uplink. The codec and format capabilities are defined for media components such as video, speech and audio codecs, subtitles, presentation format, media encapsulation as well as content encryption. Based on those capabilities, a collection of 5GMS profiles addresses specific service scenarios by defining requirements on the media capabilities. So far, Television (TV) and Virtual Reality (VR) profiles are specified. A default profile is also defined in the case no other profile is claimed to be supported, providing indication on the minimum device capabilities supported by a 5GMS client.</w:t>
      </w:r>
      <w:r w:rsidR="00661F41">
        <w:br/>
      </w:r>
      <w:r w:rsidR="00661F41" w:rsidRPr="00661F41">
        <w:rPr>
          <w:b/>
          <w:bCs/>
        </w:rPr>
        <w:t>Changes since last presentation</w:t>
      </w:r>
      <w:r>
        <w:t xml:space="preserve"> to SA Meeting: First presentation.</w:t>
      </w:r>
      <w:r w:rsidR="00661F41">
        <w:br/>
      </w:r>
      <w:r w:rsidR="00661F41" w:rsidRPr="00661F41">
        <w:rPr>
          <w:b/>
          <w:bCs/>
        </w:rPr>
        <w:t>Outstanding Issues:</w:t>
      </w:r>
      <w:r>
        <w:t xml:space="preserve"> The 5GMS architecture defines both unicast uplink and unicast downlink media services. Uplink media capabilities are still to be finalized according to the service scenario specified in Framework for Live Uplink Streaming (FLUS).</w:t>
      </w:r>
      <w:r w:rsidR="00661F41">
        <w:br/>
      </w:r>
      <w:r w:rsidR="00661F41" w:rsidRPr="00661F41">
        <w:rPr>
          <w:b/>
          <w:bCs/>
        </w:rPr>
        <w:t>Contentious Issues:</w:t>
      </w:r>
      <w:r>
        <w:t xml:space="preserve"> None identified.</w:t>
      </w:r>
    </w:p>
    <w:p w14:paraId="6E8ADDB2" w14:textId="77777777" w:rsidR="00AE1380" w:rsidRPr="00DA12F6" w:rsidRDefault="00AE1380" w:rsidP="00AE1380">
      <w:pPr>
        <w:keepNext/>
        <w:rPr>
          <w:rFonts w:cs="Arial"/>
          <w:b/>
        </w:rPr>
      </w:pPr>
      <w:r w:rsidRPr="00DA12F6">
        <w:rPr>
          <w:rFonts w:cs="Arial"/>
          <w:b/>
        </w:rPr>
        <w:t>Discussion and conclusion:</w:t>
      </w:r>
    </w:p>
    <w:p w14:paraId="6067F20B" w14:textId="77777777" w:rsidR="007A62A9" w:rsidRPr="00DA12F6" w:rsidRDefault="001E316B" w:rsidP="007A62A9">
      <w:r>
        <w:t xml:space="preserve">This was block </w:t>
      </w:r>
      <w:r>
        <w:rPr>
          <w:color w:val="0000FF"/>
        </w:rPr>
        <w:t>noted</w:t>
      </w:r>
      <w:r>
        <w:t>.</w:t>
      </w:r>
    </w:p>
    <w:p w14:paraId="0EBD7DEB" w14:textId="77777777" w:rsidR="00AE1380" w:rsidRDefault="00AE1380" w:rsidP="00AE1380">
      <w:pPr>
        <w:pStyle w:val="NormTop"/>
      </w:pPr>
      <w:r>
        <w:rPr>
          <w:color w:val="0000FF"/>
        </w:rPr>
        <w:t>TD SP</w:t>
      </w:r>
      <w:r>
        <w:rPr>
          <w:color w:val="0000FF"/>
        </w:rPr>
        <w:noBreakHyphen/>
        <w:t>190993</w:t>
      </w:r>
      <w:r w:rsidRPr="0073055D">
        <w:t xml:space="preserve"> </w:t>
      </w:r>
      <w:r>
        <w:t>(DRAFT TR) Draft TR 26.925 Typical traffic characteristics of media services on 3GPP networks (Release 16), v. 1.0.0 + submit form (FS_TyTraC). (Source: SA</w:t>
      </w:r>
      <w:r w:rsidR="00661F41">
        <w:t> WG4</w:t>
      </w:r>
      <w:r>
        <w:t>).</w:t>
      </w:r>
      <w:r>
        <w:br/>
      </w:r>
      <w:r w:rsidRPr="0073055D">
        <w:rPr>
          <w:b/>
        </w:rPr>
        <w:t>Document for:</w:t>
      </w:r>
      <w:r w:rsidRPr="0073055D">
        <w:t xml:space="preserve"> </w:t>
      </w:r>
      <w:r>
        <w:t>Information.</w:t>
      </w:r>
      <w:r>
        <w:br/>
      </w:r>
      <w:r w:rsidRPr="0073055D">
        <w:rPr>
          <w:b/>
        </w:rPr>
        <w:t>Abstract:</w:t>
      </w:r>
      <w:r w:rsidRPr="0073055D">
        <w:t xml:space="preserve"> </w:t>
      </w:r>
      <w:r>
        <w:t>Abstract of document: This TR documents typical media traffic characteristics (including bandwidth and latency requirements) that are of importance for 3GPP standardization work. This includes demands based on current services, but also expectations for new services or emerging services, considering developments in the industry in terms of efficiency improvements.</w:t>
      </w:r>
      <w:r w:rsidR="00661F41">
        <w:br/>
      </w:r>
      <w:r w:rsidR="00661F41" w:rsidRPr="00661F41">
        <w:rPr>
          <w:b/>
          <w:bCs/>
        </w:rPr>
        <w:t>Changes since last presentation</w:t>
      </w:r>
      <w:r>
        <w:t xml:space="preserve"> to &lt;TSG&gt; Meeting #&lt;N&gt;: First presentation to SA</w:t>
      </w:r>
      <w:r w:rsidR="00661F41">
        <w:br/>
      </w:r>
      <w:r w:rsidR="00661F41" w:rsidRPr="00661F41">
        <w:rPr>
          <w:b/>
          <w:bCs/>
        </w:rPr>
        <w:t>Outstanding Issues:</w:t>
      </w:r>
      <w:r>
        <w:t xml:space="preserve"> Typical AR/VR/XR bitrates Protocol improvements and impacts on media services Used technologies Conclusions</w:t>
      </w:r>
      <w:r w:rsidR="00661F41">
        <w:br/>
      </w:r>
      <w:r w:rsidR="00661F41" w:rsidRPr="00661F41">
        <w:rPr>
          <w:b/>
          <w:bCs/>
        </w:rPr>
        <w:t>Contentious Issues:</w:t>
      </w:r>
      <w:r>
        <w:t xml:space="preserve"> none.</w:t>
      </w:r>
    </w:p>
    <w:p w14:paraId="169465C2" w14:textId="77777777" w:rsidR="00AE1380" w:rsidRPr="00DA12F6" w:rsidRDefault="00AE1380" w:rsidP="00AE1380">
      <w:pPr>
        <w:keepNext/>
        <w:rPr>
          <w:rFonts w:cs="Arial"/>
          <w:b/>
        </w:rPr>
      </w:pPr>
      <w:r w:rsidRPr="00DA12F6">
        <w:rPr>
          <w:rFonts w:cs="Arial"/>
          <w:b/>
        </w:rPr>
        <w:t>Discussion and conclusion:</w:t>
      </w:r>
    </w:p>
    <w:p w14:paraId="56107E98" w14:textId="77777777" w:rsidR="007A62A9" w:rsidRPr="001E316B" w:rsidRDefault="001E316B" w:rsidP="007A62A9">
      <w:r>
        <w:t xml:space="preserve">This was block </w:t>
      </w:r>
      <w:r>
        <w:rPr>
          <w:color w:val="0000FF"/>
        </w:rPr>
        <w:t>noted</w:t>
      </w:r>
      <w:r>
        <w:t>.</w:t>
      </w:r>
    </w:p>
    <w:p w14:paraId="51D5731F" w14:textId="77777777" w:rsidR="00AE1380" w:rsidRDefault="00AE1380" w:rsidP="00AE1380">
      <w:pPr>
        <w:pStyle w:val="NormTop"/>
      </w:pPr>
      <w:r>
        <w:rPr>
          <w:color w:val="0000FF"/>
        </w:rPr>
        <w:t>TD SP</w:t>
      </w:r>
      <w:r>
        <w:rPr>
          <w:color w:val="0000FF"/>
        </w:rPr>
        <w:noBreakHyphen/>
        <w:t>191186</w:t>
      </w:r>
      <w:r w:rsidRPr="0073055D">
        <w:t xml:space="preserve"> </w:t>
      </w:r>
      <w:r>
        <w:t>(DRAFT TS) TS 28.535 "Management and orchestration; Management Services for Communication Service Assurance; Requirements". (Source: SA</w:t>
      </w:r>
      <w:r w:rsidR="00661F41">
        <w:t> WG5</w:t>
      </w:r>
      <w:r>
        <w:t>).</w:t>
      </w:r>
      <w:r>
        <w:br/>
      </w:r>
      <w:r w:rsidRPr="0073055D">
        <w:rPr>
          <w:b/>
        </w:rPr>
        <w:t>Document for:</w:t>
      </w:r>
      <w:r w:rsidRPr="0073055D">
        <w:t xml:space="preserve"> </w:t>
      </w:r>
      <w:r>
        <w:t>Information.</w:t>
      </w:r>
      <w:r>
        <w:br/>
      </w:r>
      <w:r w:rsidRPr="0073055D">
        <w:rPr>
          <w:b/>
        </w:rPr>
        <w:t>Abstract:</w:t>
      </w:r>
      <w:r w:rsidRPr="0073055D">
        <w:t xml:space="preserve"> </w:t>
      </w:r>
      <w:r>
        <w:t xml:space="preserve">Abstract of document: The present document contains the </w:t>
      </w:r>
      <w:r w:rsidR="00661F41">
        <w:t>Stage 1</w:t>
      </w:r>
      <w:r>
        <w:t xml:space="preserve"> specification for the feature Closed loop SLS Assurance.</w:t>
      </w:r>
      <w:r w:rsidR="00661F41">
        <w:br/>
      </w:r>
      <w:r w:rsidR="00661F41" w:rsidRPr="00661F41">
        <w:rPr>
          <w:b/>
          <w:bCs/>
        </w:rPr>
        <w:t>Changes since last presentation</w:t>
      </w:r>
      <w:r>
        <w:t xml:space="preserve"> to SA Meeting #-: This is first presentation</w:t>
      </w:r>
      <w:r w:rsidR="00661F41">
        <w:br/>
      </w:r>
      <w:r w:rsidR="00661F41" w:rsidRPr="00661F41">
        <w:rPr>
          <w:b/>
          <w:bCs/>
        </w:rPr>
        <w:t>Outstanding Issues:</w:t>
      </w:r>
      <w:r>
        <w:t xml:space="preserve"> No outstanding issues</w:t>
      </w:r>
      <w:r w:rsidR="00661F41">
        <w:br/>
      </w:r>
      <w:r w:rsidR="00661F41" w:rsidRPr="00661F41">
        <w:rPr>
          <w:b/>
          <w:bCs/>
        </w:rPr>
        <w:t>Contentious Issues:</w:t>
      </w:r>
      <w:r>
        <w:t xml:space="preserve"> No outstanding issues.</w:t>
      </w:r>
    </w:p>
    <w:p w14:paraId="04AE474E" w14:textId="77777777" w:rsidR="00AE1380" w:rsidRPr="00DA12F6" w:rsidRDefault="00AE1380" w:rsidP="00AE1380">
      <w:pPr>
        <w:keepNext/>
        <w:rPr>
          <w:rFonts w:cs="Arial"/>
          <w:b/>
        </w:rPr>
      </w:pPr>
      <w:r w:rsidRPr="00DA12F6">
        <w:rPr>
          <w:rFonts w:cs="Arial"/>
          <w:b/>
        </w:rPr>
        <w:t>Discussion and conclusion:</w:t>
      </w:r>
    </w:p>
    <w:p w14:paraId="2CF2230D" w14:textId="77777777" w:rsidR="007A62A9" w:rsidRPr="00DA12F6" w:rsidRDefault="001E316B" w:rsidP="007A62A9">
      <w:r>
        <w:t xml:space="preserve">This was block </w:t>
      </w:r>
      <w:r>
        <w:rPr>
          <w:color w:val="0000FF"/>
        </w:rPr>
        <w:t>noted</w:t>
      </w:r>
      <w:r>
        <w:t>.</w:t>
      </w:r>
    </w:p>
    <w:p w14:paraId="60376789" w14:textId="77777777" w:rsidR="00AE1380" w:rsidRDefault="00AE1380" w:rsidP="00AE1380">
      <w:pPr>
        <w:pStyle w:val="Heading2"/>
      </w:pPr>
      <w:bookmarkStart w:id="47" w:name="_Toc68670248"/>
      <w:r>
        <w:t>6.10</w:t>
      </w:r>
      <w:r>
        <w:tab/>
        <w:t>Specifications for Approval / for Information and Approval</w:t>
      </w:r>
      <w:bookmarkEnd w:id="47"/>
    </w:p>
    <w:p w14:paraId="488BED5A" w14:textId="77777777" w:rsidR="00AE1380" w:rsidRDefault="00AE1380" w:rsidP="00AE1380">
      <w:pPr>
        <w:keepNext/>
        <w:keepLines/>
      </w:pPr>
      <w:r>
        <w:rPr>
          <w:color w:val="0000FF"/>
        </w:rPr>
        <w:t>TD SP</w:t>
      </w:r>
      <w:r>
        <w:rPr>
          <w:color w:val="0000FF"/>
        </w:rPr>
        <w:noBreakHyphen/>
        <w:t>190994</w:t>
      </w:r>
      <w:r w:rsidRPr="0073055D">
        <w:t xml:space="preserve"> </w:t>
      </w:r>
      <w:r>
        <w:t>(DRAFT TR) Draft TR 26.985 Vehicle-to-everything (V2X); Media handling and interaction (Release 16), v. 1.0.0 + submit form (FS_mV2X).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Abstract of document: SA WG4 reviewed the V2X works of 3GPP WGs and automotive SDOs, and assessed the feasibility of implementing these applications when media handling is involved.</w:t>
      </w:r>
      <w:r w:rsidR="00661F41">
        <w:br/>
      </w:r>
      <w:r w:rsidR="00661F41" w:rsidRPr="00661F41">
        <w:rPr>
          <w:b/>
          <w:bCs/>
        </w:rPr>
        <w:t>Changes since last presentation</w:t>
      </w:r>
      <w:r>
        <w:t xml:space="preserve"> to SA Meeting: This is the first presentation to TSG SA.</w:t>
      </w:r>
      <w:r w:rsidR="00661F41">
        <w:br/>
      </w:r>
      <w:r w:rsidR="00661F41" w:rsidRPr="00661F41">
        <w:rPr>
          <w:b/>
          <w:bCs/>
        </w:rPr>
        <w:t>Outstanding Issues:</w:t>
      </w:r>
      <w:r>
        <w:t xml:space="preserve"> None.</w:t>
      </w:r>
      <w:r w:rsidR="00661F41">
        <w:br/>
      </w:r>
      <w:r w:rsidR="00661F41" w:rsidRPr="00661F41">
        <w:rPr>
          <w:b/>
          <w:bCs/>
        </w:rPr>
        <w:t>Contentious Issues:</w:t>
      </w:r>
      <w:r>
        <w:t xml:space="preserve"> None.</w:t>
      </w:r>
    </w:p>
    <w:p w14:paraId="3B1D75D4" w14:textId="77777777" w:rsidR="00AE1380" w:rsidRPr="00DA12F6" w:rsidRDefault="00AE1380" w:rsidP="00AE1380">
      <w:pPr>
        <w:keepNext/>
        <w:rPr>
          <w:rFonts w:cs="Arial"/>
          <w:b/>
        </w:rPr>
      </w:pPr>
      <w:r w:rsidRPr="00DA12F6">
        <w:rPr>
          <w:rFonts w:cs="Arial"/>
          <w:b/>
        </w:rPr>
        <w:t>Discussion and conclusion:</w:t>
      </w:r>
    </w:p>
    <w:p w14:paraId="743E2193" w14:textId="77777777" w:rsidR="007A62A9" w:rsidRPr="001E316B" w:rsidRDefault="001E316B" w:rsidP="007A62A9">
      <w:r>
        <w:t xml:space="preserve">This was </w:t>
      </w:r>
      <w:r w:rsidRPr="001E316B">
        <w:rPr>
          <w:color w:val="FF0000"/>
        </w:rPr>
        <w:t>block approved</w:t>
      </w:r>
      <w:r>
        <w:t>.</w:t>
      </w:r>
    </w:p>
    <w:p w14:paraId="0E9B0342" w14:textId="77777777" w:rsidR="00AE1380" w:rsidRDefault="00AE1380" w:rsidP="00AE1380">
      <w:pPr>
        <w:pStyle w:val="NormTop"/>
      </w:pPr>
      <w:r>
        <w:rPr>
          <w:color w:val="0000FF"/>
        </w:rPr>
        <w:lastRenderedPageBreak/>
        <w:t>TD SP</w:t>
      </w:r>
      <w:r>
        <w:rPr>
          <w:color w:val="0000FF"/>
        </w:rPr>
        <w:noBreakHyphen/>
        <w:t>191021</w:t>
      </w:r>
      <w:r w:rsidRPr="0073055D">
        <w:t xml:space="preserve"> </w:t>
      </w:r>
      <w:r>
        <w:t>(DRAFT TR) TS 22.263 on VIAPA/CMED.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Abstract of document: This document describes the service and performance requirements for the operation of professional video, audio and imaging via a 5G system, including a UE, NG-RAN and 5G Core network.</w:t>
      </w:r>
      <w:r w:rsidR="00661F41">
        <w:br/>
      </w:r>
      <w:r w:rsidR="00661F41" w:rsidRPr="00661F41">
        <w:rPr>
          <w:b/>
          <w:bCs/>
        </w:rPr>
        <w:t>Changes since last presentation</w:t>
      </w:r>
      <w:r>
        <w:t xml:space="preserve"> to SA#85 Added On network exposure requirement Changes in Section 4.3 and 4.4 Update and clean-up of Audio Performance Requirements Clarification on communication service reliability Correction of CMED KPIs tables Unify unit of service area in table of performance requirements for medical</w:t>
      </w:r>
      <w:r w:rsidR="00661F41">
        <w:br/>
      </w:r>
      <w:r w:rsidR="00661F41" w:rsidRPr="00661F41">
        <w:rPr>
          <w:b/>
          <w:bCs/>
        </w:rPr>
        <w:t>Outstanding Issues:</w:t>
      </w:r>
      <w:r>
        <w:t xml:space="preserve"> None</w:t>
      </w:r>
      <w:r w:rsidR="00661F41">
        <w:br/>
      </w:r>
      <w:r w:rsidR="00661F41" w:rsidRPr="00661F41">
        <w:rPr>
          <w:b/>
          <w:bCs/>
        </w:rPr>
        <w:t>Contentious Issues:</w:t>
      </w:r>
      <w:r>
        <w:t xml:space="preserve"> None.</w:t>
      </w:r>
    </w:p>
    <w:p w14:paraId="6BD8C262" w14:textId="77777777" w:rsidR="00AE1380" w:rsidRPr="00DA12F6" w:rsidRDefault="00AE1380" w:rsidP="00AE1380">
      <w:pPr>
        <w:keepNext/>
        <w:rPr>
          <w:rFonts w:cs="Arial"/>
          <w:b/>
        </w:rPr>
      </w:pPr>
      <w:r w:rsidRPr="00DA12F6">
        <w:rPr>
          <w:rFonts w:cs="Arial"/>
          <w:b/>
        </w:rPr>
        <w:t>Discussion and conclusion:</w:t>
      </w:r>
    </w:p>
    <w:p w14:paraId="75A60769" w14:textId="77777777" w:rsidR="001E316B" w:rsidRPr="001E316B" w:rsidRDefault="001E316B" w:rsidP="001E316B">
      <w:r>
        <w:t xml:space="preserve">This was </w:t>
      </w:r>
      <w:r w:rsidRPr="001E316B">
        <w:rPr>
          <w:color w:val="FF0000"/>
        </w:rPr>
        <w:t>block approved</w:t>
      </w:r>
      <w:r>
        <w:t>.</w:t>
      </w:r>
    </w:p>
    <w:p w14:paraId="7D7730DD" w14:textId="77777777" w:rsidR="00AE1380" w:rsidRDefault="00AE1380" w:rsidP="00AE1380">
      <w:pPr>
        <w:pStyle w:val="NormTop"/>
      </w:pPr>
      <w:r>
        <w:rPr>
          <w:color w:val="0000FF"/>
        </w:rPr>
        <w:t>TD SP</w:t>
      </w:r>
      <w:r>
        <w:rPr>
          <w:color w:val="0000FF"/>
        </w:rPr>
        <w:noBreakHyphen/>
        <w:t>191094</w:t>
      </w:r>
      <w:r w:rsidRPr="0073055D">
        <w:t xml:space="preserve"> </w:t>
      </w:r>
      <w:r>
        <w:t>(DRAFT TR) TR 23.794: Study on Enhanced IMS to 5GC Integration (FS_eIMS5G) for presentation for approval.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Abstract of document: The aim of this Technical Report is to study and specify potential enhancements to the IMS architecture to enable IMS FE to integrate with the 5GC network functions to enable IMS applications to directly leverage the features and capabilities of 5GC.</w:t>
      </w:r>
      <w:r w:rsidR="00661F41">
        <w:br/>
      </w:r>
      <w:r w:rsidR="00661F41" w:rsidRPr="00661F41">
        <w:rPr>
          <w:b/>
          <w:bCs/>
        </w:rPr>
        <w:t>Changes since last presentation</w:t>
      </w:r>
      <w:r>
        <w:t xml:space="preserve"> to SA Meeting #83: None. At SA #85 it was decided that the remaining work on this study would be conducted by CT, hence this TR is now considered 100% complete even though no update has occurred since SA #83.</w:t>
      </w:r>
      <w:r w:rsidR="00661F41">
        <w:br/>
      </w:r>
      <w:r w:rsidR="00661F41" w:rsidRPr="00661F41">
        <w:rPr>
          <w:b/>
          <w:bCs/>
        </w:rPr>
        <w:t>Outstanding Issues:</w:t>
      </w:r>
      <w:r>
        <w:t xml:space="preserve"> According to plenary (SA#82) instruction, SA WG2 only reached conclusions for KI #5, #6 and #7 during release 16 (the normative aspects of these conclusions have been completed under the work item eIMS5G_SBA). Further study is still required to fully address KI 1, 2, 3, 4 and 8, however following the SA#85 agreement it is now expected that any further study will be completed by CT groups, and thus no further changes are expected to this Technical Report..</w:t>
      </w:r>
      <w:r w:rsidR="00661F41">
        <w:br/>
      </w:r>
      <w:r w:rsidR="00661F41" w:rsidRPr="00661F41">
        <w:rPr>
          <w:b/>
          <w:bCs/>
        </w:rPr>
        <w:t>Contentious Issues:</w:t>
      </w:r>
      <w:r>
        <w:t xml:space="preserve"> None.</w:t>
      </w:r>
    </w:p>
    <w:p w14:paraId="609A99E0" w14:textId="77777777" w:rsidR="00AE1380" w:rsidRPr="00DA12F6" w:rsidRDefault="00AE1380" w:rsidP="00AE1380">
      <w:pPr>
        <w:keepNext/>
        <w:rPr>
          <w:rFonts w:cs="Arial"/>
          <w:b/>
        </w:rPr>
      </w:pPr>
      <w:r w:rsidRPr="00DA12F6">
        <w:rPr>
          <w:rFonts w:cs="Arial"/>
          <w:b/>
        </w:rPr>
        <w:t>Discussion and conclusion:</w:t>
      </w:r>
    </w:p>
    <w:p w14:paraId="260E0F80" w14:textId="77777777" w:rsidR="001E316B" w:rsidRPr="001E316B" w:rsidRDefault="001E316B" w:rsidP="001E316B">
      <w:r>
        <w:t xml:space="preserve">This was </w:t>
      </w:r>
      <w:r w:rsidRPr="001E316B">
        <w:rPr>
          <w:color w:val="FF0000"/>
        </w:rPr>
        <w:t>block approved</w:t>
      </w:r>
      <w:r>
        <w:t>.</w:t>
      </w:r>
    </w:p>
    <w:p w14:paraId="04757546" w14:textId="77777777" w:rsidR="00AE1380" w:rsidRDefault="00AE1380" w:rsidP="00AE1380">
      <w:pPr>
        <w:pStyle w:val="NormTop"/>
      </w:pPr>
      <w:r>
        <w:rPr>
          <w:color w:val="0000FF"/>
        </w:rPr>
        <w:t>TD SP</w:t>
      </w:r>
      <w:r>
        <w:rPr>
          <w:color w:val="0000FF"/>
        </w:rPr>
        <w:noBreakHyphen/>
        <w:t>191095</w:t>
      </w:r>
      <w:r w:rsidRPr="0073055D">
        <w:t xml:space="preserve"> </w:t>
      </w:r>
      <w:r>
        <w:t>(DRAFT TR) TR 23.737: Study on architecture aspects for using satellite access in 5G (FS_5GSAT_ARCH) for presentation for approval.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 xml:space="preserve">Abstract of document: TR 23.737 contains the output of the FS_5GSAT_ARCH work (WID in </w:t>
      </w:r>
      <w:r w:rsidR="00661F41">
        <w:rPr>
          <w:color w:val="0000FF"/>
        </w:rPr>
        <w:t>TD SP</w:t>
      </w:r>
      <w:r w:rsidR="00661F41">
        <w:rPr>
          <w:color w:val="0000FF"/>
        </w:rPr>
        <w:noBreakHyphen/>
        <w:t>181253</w:t>
      </w:r>
      <w:r>
        <w:t>). Reference Satellite Integration Scenarios and Architectural Assumptions have been defined: - Satellite access class scenarios o Satellite and terrestrial access networks within a PLMN o PLMNs with shared satellite access o Roaming and mobility between satellite only PLMN and terrestrial only PLMN o Satellite backhaul scenario - Architectural assumptions Key Issues associated with the reference architecture have been documented: - KI#1: Mobility management with large satellite coverage areas - KI#2: Mobility Management with moving satellite coverage areas - KI#3: Delay in satellite - KI#4: QoS with satellite access - KI#5: QoS with satellite backhaul - KI#6: RAN mobility with NGSO regenerative-based satellite access - KI#7: Multi connectivity with satellite access - KI#8: The role of satellite link in content distribution towards the edge - KI#9: Multi connectivity with hybrid satellite/terrestrial backhaul - KI#10: Regulatory services with super-national satellite ground station.</w:t>
      </w:r>
      <w:r w:rsidR="00661F41">
        <w:br/>
      </w:r>
      <w:r w:rsidR="00661F41" w:rsidRPr="00661F41">
        <w:rPr>
          <w:b/>
          <w:bCs/>
        </w:rPr>
        <w:t>Changes since last presentation</w:t>
      </w:r>
      <w:r>
        <w:t xml:space="preserve"> to TSG SA Meeting #85: This is the second presentation to TSG SA. Since the last presentation: Additional architectural assumptions have been introduced. Key Issue #10 has been introduced with the associated solutions and evaluations. Further solution(s) have been introduced and evaluated. Candidates solutions have been evaluated and conclusions have been identified for each of the key issues for the normative phase. TR 23.737 is 85% complete.</w:t>
      </w:r>
      <w:r w:rsidR="00661F41">
        <w:br/>
      </w:r>
      <w:r w:rsidR="00661F41" w:rsidRPr="00661F41">
        <w:rPr>
          <w:b/>
          <w:bCs/>
        </w:rPr>
        <w:t>Outstanding Issues:</w:t>
      </w:r>
      <w:r>
        <w:t xml:space="preserve"> For some solutions, some assumptions have been identified as requiring an evaluation by RAN WGs. To this aim corresponding LSs have been sent to the corresponding groups which responses to these to LSs would be taken into account during the normative phase should this be needed..</w:t>
      </w:r>
      <w:r w:rsidR="00661F41">
        <w:br/>
      </w:r>
      <w:r w:rsidR="00661F41" w:rsidRPr="00661F41">
        <w:rPr>
          <w:b/>
          <w:bCs/>
        </w:rPr>
        <w:t>Contentious Issues:</w:t>
      </w:r>
      <w:r>
        <w:t xml:space="preserve"> None.</w:t>
      </w:r>
    </w:p>
    <w:p w14:paraId="2920B4C1" w14:textId="77777777" w:rsidR="00AE1380" w:rsidRPr="00DA12F6" w:rsidRDefault="00AE1380" w:rsidP="00AE1380">
      <w:pPr>
        <w:keepNext/>
        <w:rPr>
          <w:rFonts w:cs="Arial"/>
          <w:b/>
        </w:rPr>
      </w:pPr>
      <w:r w:rsidRPr="00DA12F6">
        <w:rPr>
          <w:rFonts w:cs="Arial"/>
          <w:b/>
        </w:rPr>
        <w:t>Discussion and conclusion:</w:t>
      </w:r>
    </w:p>
    <w:p w14:paraId="66C31E09" w14:textId="77777777" w:rsidR="001E316B" w:rsidRPr="001E316B" w:rsidRDefault="001E316B" w:rsidP="001E316B">
      <w:r>
        <w:t xml:space="preserve">This was </w:t>
      </w:r>
      <w:r w:rsidRPr="001E316B">
        <w:rPr>
          <w:color w:val="FF0000"/>
        </w:rPr>
        <w:t>block approved</w:t>
      </w:r>
      <w:r>
        <w:t>.</w:t>
      </w:r>
    </w:p>
    <w:p w14:paraId="66643BE0" w14:textId="77777777" w:rsidR="00AE1380" w:rsidRDefault="00AE1380" w:rsidP="00AE1380">
      <w:pPr>
        <w:pStyle w:val="NormTop"/>
      </w:pPr>
      <w:r>
        <w:rPr>
          <w:color w:val="0000FF"/>
        </w:rPr>
        <w:lastRenderedPageBreak/>
        <w:t>TD SP</w:t>
      </w:r>
      <w:r>
        <w:rPr>
          <w:color w:val="0000FF"/>
        </w:rPr>
        <w:noBreakHyphen/>
        <w:t>191142</w:t>
      </w:r>
      <w:r w:rsidRPr="0073055D">
        <w:t xml:space="preserve"> </w:t>
      </w:r>
      <w:r>
        <w:t>(DRAFT TR) TR 33.835: Study on authentication and key management for applications based on 3GPP credential in 5G.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Abstract of document: The present document studies key issues, derived requirements and potential solutions to support authentication and key management aspects for applications and 3GPP services based on 3GPP credentials in 5G. Potential architecture and security requirements are provided. Possible architecture enhancements to 5GS and AKMA authentication and key management procedures are proposed to support these requirements.</w:t>
      </w:r>
      <w:r w:rsidR="00661F41">
        <w:br/>
      </w:r>
      <w:r w:rsidR="00661F41" w:rsidRPr="00661F41">
        <w:rPr>
          <w:b/>
          <w:bCs/>
        </w:rPr>
        <w:t>Changes since last presentation</w:t>
      </w:r>
      <w:r>
        <w:t>: Conclusions on key management, AKMA interfaces and protocols, privacy, etc. have been made since last presentation. Except clean up and potential editorial corrections, no further work is expected on the TR.</w:t>
      </w:r>
      <w:r w:rsidR="00661F41">
        <w:br/>
      </w:r>
      <w:r w:rsidR="00661F41" w:rsidRPr="00661F41">
        <w:rPr>
          <w:b/>
          <w:bCs/>
        </w:rPr>
        <w:t>Outstanding Issues:</w:t>
      </w:r>
      <w:r>
        <w:t xml:space="preserve"> Clean up and potential editorial corrections.</w:t>
      </w:r>
      <w:r w:rsidR="00661F41">
        <w:br/>
      </w:r>
      <w:r w:rsidR="00661F41" w:rsidRPr="00661F41">
        <w:rPr>
          <w:b/>
          <w:bCs/>
        </w:rPr>
        <w:t>Contentious Issues:</w:t>
      </w:r>
      <w:r>
        <w:t xml:space="preserve"> None.</w:t>
      </w:r>
    </w:p>
    <w:p w14:paraId="2E59DCD7" w14:textId="77777777" w:rsidR="00AE1380" w:rsidRPr="00DA12F6" w:rsidRDefault="00AE1380" w:rsidP="00AE1380">
      <w:pPr>
        <w:keepNext/>
        <w:rPr>
          <w:rFonts w:cs="Arial"/>
          <w:b/>
        </w:rPr>
      </w:pPr>
      <w:r w:rsidRPr="00DA12F6">
        <w:rPr>
          <w:rFonts w:cs="Arial"/>
          <w:b/>
        </w:rPr>
        <w:t>Discussion and conclusion:</w:t>
      </w:r>
    </w:p>
    <w:p w14:paraId="4879DD20" w14:textId="77777777" w:rsidR="001E316B" w:rsidRPr="001E316B" w:rsidRDefault="001E316B" w:rsidP="001E316B">
      <w:r>
        <w:t xml:space="preserve">This was </w:t>
      </w:r>
      <w:r w:rsidRPr="001E316B">
        <w:rPr>
          <w:color w:val="FF0000"/>
        </w:rPr>
        <w:t>block approved</w:t>
      </w:r>
      <w:r>
        <w:t>.</w:t>
      </w:r>
    </w:p>
    <w:p w14:paraId="0624F73C" w14:textId="77777777" w:rsidR="00AE1380" w:rsidRDefault="00AE1380" w:rsidP="00AE1380">
      <w:pPr>
        <w:pStyle w:val="NormTop"/>
      </w:pPr>
      <w:r>
        <w:rPr>
          <w:color w:val="0000FF"/>
        </w:rPr>
        <w:t>TD SP</w:t>
      </w:r>
      <w:r>
        <w:rPr>
          <w:color w:val="0000FF"/>
        </w:rPr>
        <w:noBreakHyphen/>
        <w:t>191143</w:t>
      </w:r>
      <w:r w:rsidRPr="0073055D">
        <w:t xml:space="preserve"> </w:t>
      </w:r>
      <w:r>
        <w:t>(DRAFT TR) TR 33.819 Study on security enhancements of 5GS for vertical and Local Area Network (LAN) services.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Abstract of document: The present document studies security enhancements to NPN, TSC, and 5GLAN to 5GS that are required to fulfil Stage-1 service requirements in vertical domains defined in TS 22.261 and TS 22.104 and addresses the solutions described by TR 23.734 and TR 23.725 studies. Potential security requirements are provided and possible security architecture enhancements to 5GS in vertical domains.</w:t>
      </w:r>
      <w:r w:rsidR="00661F41">
        <w:br/>
      </w:r>
      <w:r w:rsidR="00661F41" w:rsidRPr="00661F41">
        <w:rPr>
          <w:b/>
          <w:bCs/>
        </w:rPr>
        <w:t>Changes since last presentation</w:t>
      </w:r>
      <w:r>
        <w:t xml:space="preserve"> to SA Meeting: First presentation</w:t>
      </w:r>
      <w:r w:rsidR="00661F41">
        <w:br/>
      </w:r>
      <w:r w:rsidR="00661F41" w:rsidRPr="00661F41">
        <w:rPr>
          <w:b/>
          <w:bCs/>
        </w:rPr>
        <w:t>Outstanding Issues:</w:t>
      </w:r>
      <w:r>
        <w:t xml:space="preserve"> - Conclusion on KI 6.2 on CAG ID privacy, depending on SA WG2 architecture decision &amp; finalization of conclusion clause accordingly - Conclusion on KI 6.1 on (D)DoS attack by large number of registration requests to CAG Cell - Clean up and potential editorial corrections.</w:t>
      </w:r>
      <w:r w:rsidR="00661F41">
        <w:br/>
      </w:r>
      <w:r w:rsidR="00661F41" w:rsidRPr="00661F41">
        <w:rPr>
          <w:b/>
          <w:bCs/>
        </w:rPr>
        <w:t>Contentious Issues:</w:t>
      </w:r>
      <w:r>
        <w:t xml:space="preserve"> Depending on conclusions.</w:t>
      </w:r>
    </w:p>
    <w:p w14:paraId="532D6DC5" w14:textId="77777777" w:rsidR="00AE1380" w:rsidRPr="00DA12F6" w:rsidRDefault="00AE1380" w:rsidP="00AE1380">
      <w:pPr>
        <w:keepNext/>
        <w:rPr>
          <w:rFonts w:cs="Arial"/>
          <w:b/>
        </w:rPr>
      </w:pPr>
      <w:r w:rsidRPr="00DA12F6">
        <w:rPr>
          <w:rFonts w:cs="Arial"/>
          <w:b/>
        </w:rPr>
        <w:t>Discussion and conclusion:</w:t>
      </w:r>
    </w:p>
    <w:p w14:paraId="10D90885" w14:textId="77777777" w:rsidR="001E316B" w:rsidRPr="001E316B" w:rsidRDefault="001E316B" w:rsidP="001E316B">
      <w:r>
        <w:t xml:space="preserve">This was </w:t>
      </w:r>
      <w:r w:rsidRPr="001E316B">
        <w:rPr>
          <w:color w:val="FF0000"/>
        </w:rPr>
        <w:t>block approved</w:t>
      </w:r>
      <w:r>
        <w:t>.</w:t>
      </w:r>
    </w:p>
    <w:p w14:paraId="712883A5" w14:textId="77777777" w:rsidR="00AE1380" w:rsidRDefault="00AE1380" w:rsidP="00AE1380">
      <w:pPr>
        <w:pStyle w:val="NormTop"/>
      </w:pPr>
      <w:r>
        <w:rPr>
          <w:color w:val="0000FF"/>
        </w:rPr>
        <w:t>TD SP</w:t>
      </w:r>
      <w:r>
        <w:rPr>
          <w:color w:val="0000FF"/>
        </w:rPr>
        <w:noBreakHyphen/>
        <w:t>191183</w:t>
      </w:r>
      <w:r w:rsidRPr="0073055D">
        <w:t xml:space="preserve"> </w:t>
      </w:r>
      <w:r>
        <w:t xml:space="preserve">(DRAFT TS) TS 32.256 "Charging management;5G connection and mobility domain charging; </w:t>
      </w:r>
      <w:r w:rsidR="00661F41">
        <w:t>Stage 2</w:t>
      </w:r>
      <w:r>
        <w: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Abstract of document: This document specifies the charging from AMF for Registration management, Connection management and location reporting specified by TS 23.501 and TS 23.502. The AMF is specified as a consumer of CHF converged charging service, with applicable options for each of these AMF functionalities. The specification provides the set of information exchanged across Nchf and corresponding CHF CDRs dedicated functional descriptions.</w:t>
      </w:r>
      <w:r w:rsidR="00661F41">
        <w:br/>
      </w:r>
      <w:r w:rsidR="00661F41" w:rsidRPr="00661F41">
        <w:rPr>
          <w:b/>
          <w:bCs/>
        </w:rPr>
        <w:t>Changes since last presentation</w:t>
      </w:r>
      <w:r>
        <w:t xml:space="preserve"> to SA Meeting #85: The roaming scenario is introduced for registration charging with corresponding message flows description. The location reporting charging is enhanced with the support of Presence Reporting Area (PRA) functionality. The CDRs generation mechanism is completed for each of Event Charging with Unit Reservation (ECUR), Immediate Event Charging (IEC) and Post Event Charging (PEC) scenario. The </w:t>
      </w:r>
      <w:r w:rsidR="00661F41">
        <w:t>Stage 3</w:t>
      </w:r>
      <w:r>
        <w:t xml:space="preserve"> Nchf_ConvergedCharging service is specified for AMF functionalities charging with corresponding evolution of resources definition, Data Model and OpenAPI. The </w:t>
      </w:r>
      <w:r w:rsidR="00661F41">
        <w:t>Stage 3</w:t>
      </w:r>
      <w:r>
        <w:t xml:space="preserve"> AMF CHF CDRs is specified.</w:t>
      </w:r>
      <w:r w:rsidR="00661F41">
        <w:br/>
      </w:r>
      <w:r w:rsidR="00661F41" w:rsidRPr="00661F41">
        <w:rPr>
          <w:b/>
          <w:bCs/>
        </w:rPr>
        <w:t>Outstanding Issues:</w:t>
      </w:r>
      <w:r>
        <w:t xml:space="preserve"> None</w:t>
      </w:r>
      <w:r w:rsidR="00661F41">
        <w:br/>
      </w:r>
      <w:r w:rsidR="00661F41" w:rsidRPr="00661F41">
        <w:rPr>
          <w:b/>
          <w:bCs/>
        </w:rPr>
        <w:t>Contentious Issues:</w:t>
      </w:r>
      <w:r>
        <w:t xml:space="preserve"> None.</w:t>
      </w:r>
    </w:p>
    <w:p w14:paraId="3A4F4D06" w14:textId="77777777" w:rsidR="00AE1380" w:rsidRPr="00DA12F6" w:rsidRDefault="00AE1380" w:rsidP="00AE1380">
      <w:pPr>
        <w:keepNext/>
        <w:rPr>
          <w:rFonts w:cs="Arial"/>
          <w:b/>
        </w:rPr>
      </w:pPr>
      <w:r w:rsidRPr="00DA12F6">
        <w:rPr>
          <w:rFonts w:cs="Arial"/>
          <w:b/>
        </w:rPr>
        <w:t>Discussion and conclusion:</w:t>
      </w:r>
    </w:p>
    <w:p w14:paraId="0F4AB13B" w14:textId="77777777" w:rsidR="001E316B" w:rsidRPr="001E316B" w:rsidRDefault="001E316B" w:rsidP="001E316B">
      <w:r>
        <w:t xml:space="preserve">This was </w:t>
      </w:r>
      <w:r w:rsidRPr="001E316B">
        <w:rPr>
          <w:color w:val="FF0000"/>
        </w:rPr>
        <w:t>block approved</w:t>
      </w:r>
      <w:r>
        <w:t>.</w:t>
      </w:r>
    </w:p>
    <w:p w14:paraId="3F7DD3F0" w14:textId="77777777" w:rsidR="00AE1380" w:rsidRDefault="00AE1380" w:rsidP="00AE1380">
      <w:pPr>
        <w:pStyle w:val="NormTop"/>
      </w:pPr>
      <w:r>
        <w:rPr>
          <w:color w:val="0000FF"/>
        </w:rPr>
        <w:lastRenderedPageBreak/>
        <w:t>TD SP</w:t>
      </w:r>
      <w:r>
        <w:rPr>
          <w:color w:val="0000FF"/>
        </w:rPr>
        <w:noBreakHyphen/>
        <w:t>191184</w:t>
      </w:r>
      <w:r w:rsidRPr="0073055D">
        <w:t xml:space="preserve"> </w:t>
      </w:r>
      <w:r>
        <w:t>(DRAFT TR) TR 32.845 "Study on Charging Aspects of Network Slicing".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Abstract of document: TR 32.845 studies the use cases, potential charging requirements, key issues and alternative solutions for network slice charging in 5G System. The following topics and solutions have been described: - Business to Business - Network Slice usage - Performance and Analytics based charging - Usage based charging - Event based charging - Template based charging - Business to Business - Network Slice management - NOP model - NSaaS model - Business to Consumer - Business to Business to X.</w:t>
      </w:r>
      <w:r w:rsidR="00661F41">
        <w:br/>
      </w:r>
      <w:r w:rsidR="00661F41" w:rsidRPr="00661F41">
        <w:rPr>
          <w:b/>
          <w:bCs/>
        </w:rPr>
        <w:t>Changes since last presentation</w:t>
      </w:r>
      <w:r>
        <w:t xml:space="preserve"> to SA Meeting #85: Conclusion on the Event based charging, Template based charging, and Capacity based charging is achieved.</w:t>
      </w:r>
      <w:r w:rsidR="00661F41">
        <w:br/>
      </w:r>
      <w:r w:rsidR="00661F41" w:rsidRPr="00661F41">
        <w:rPr>
          <w:b/>
          <w:bCs/>
        </w:rPr>
        <w:t>Outstanding Issues:</w:t>
      </w:r>
      <w:r>
        <w:t xml:space="preserve"> None identified.</w:t>
      </w:r>
      <w:r w:rsidR="00661F41">
        <w:br/>
      </w:r>
      <w:r w:rsidR="00661F41" w:rsidRPr="00661F41">
        <w:rPr>
          <w:b/>
          <w:bCs/>
        </w:rPr>
        <w:t>Contentious Issues:</w:t>
      </w:r>
      <w:r>
        <w:t xml:space="preserve"> None identified.</w:t>
      </w:r>
    </w:p>
    <w:p w14:paraId="59387E2B" w14:textId="77777777" w:rsidR="00AE1380" w:rsidRPr="00DA12F6" w:rsidRDefault="00AE1380" w:rsidP="00AE1380">
      <w:pPr>
        <w:keepNext/>
        <w:rPr>
          <w:rFonts w:cs="Arial"/>
          <w:b/>
        </w:rPr>
      </w:pPr>
      <w:r w:rsidRPr="00DA12F6">
        <w:rPr>
          <w:rFonts w:cs="Arial"/>
          <w:b/>
        </w:rPr>
        <w:t>Discussion and conclusion:</w:t>
      </w:r>
    </w:p>
    <w:p w14:paraId="674D2B9C" w14:textId="77777777" w:rsidR="001E316B" w:rsidRPr="001E316B" w:rsidRDefault="001E316B" w:rsidP="001E316B">
      <w:r>
        <w:t xml:space="preserve">This was </w:t>
      </w:r>
      <w:r w:rsidRPr="001E316B">
        <w:rPr>
          <w:color w:val="FF0000"/>
        </w:rPr>
        <w:t>block approved</w:t>
      </w:r>
      <w:r>
        <w:t>.</w:t>
      </w:r>
    </w:p>
    <w:p w14:paraId="168EE068" w14:textId="77777777" w:rsidR="00AE1380" w:rsidRDefault="00AE1380" w:rsidP="00AE1380">
      <w:pPr>
        <w:pStyle w:val="NormTop"/>
      </w:pPr>
      <w:r>
        <w:rPr>
          <w:color w:val="0000FF"/>
        </w:rPr>
        <w:t>TD SP</w:t>
      </w:r>
      <w:r>
        <w:rPr>
          <w:color w:val="0000FF"/>
        </w:rPr>
        <w:noBreakHyphen/>
        <w:t>191185</w:t>
      </w:r>
      <w:r w:rsidRPr="0073055D">
        <w:t xml:space="preserve"> </w:t>
      </w:r>
      <w:r>
        <w:t>(DRAFT TS) TS 28.311 "Network policy management for mobile network based on NFV scenarios".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Abstract of document: The document contains the architecture, requirements, use cases, procedures and definitions of interfaces for policy management for 4G networks.</w:t>
      </w:r>
      <w:r w:rsidR="00661F41">
        <w:br/>
      </w:r>
      <w:r w:rsidR="00661F41" w:rsidRPr="00661F41">
        <w:rPr>
          <w:b/>
          <w:bCs/>
        </w:rPr>
        <w:t>Changes since last presentation</w:t>
      </w:r>
      <w:r>
        <w:t xml:space="preserve"> to SA Meeting #&lt;N&gt;: N/A (this is the first presentation)</w:t>
      </w:r>
      <w:r w:rsidR="00661F41">
        <w:br/>
      </w:r>
      <w:r w:rsidR="00661F41" w:rsidRPr="00661F41">
        <w:rPr>
          <w:b/>
          <w:bCs/>
        </w:rPr>
        <w:t>Outstanding Issues:</w:t>
      </w:r>
      <w:r>
        <w:t xml:space="preserve"> None.</w:t>
      </w:r>
      <w:r w:rsidR="00661F41">
        <w:br/>
      </w:r>
      <w:r w:rsidR="00661F41" w:rsidRPr="00661F41">
        <w:rPr>
          <w:b/>
          <w:bCs/>
        </w:rPr>
        <w:t>Contentious Issues:</w:t>
      </w:r>
      <w:r>
        <w:t xml:space="preserve"> None.</w:t>
      </w:r>
    </w:p>
    <w:p w14:paraId="0243BC5E" w14:textId="77777777" w:rsidR="00AE1380" w:rsidRPr="00DA12F6" w:rsidRDefault="00AE1380" w:rsidP="00AE1380">
      <w:pPr>
        <w:keepNext/>
        <w:rPr>
          <w:rFonts w:cs="Arial"/>
          <w:b/>
        </w:rPr>
      </w:pPr>
      <w:r w:rsidRPr="00DA12F6">
        <w:rPr>
          <w:rFonts w:cs="Arial"/>
          <w:b/>
        </w:rPr>
        <w:t>Discussion and conclusion:</w:t>
      </w:r>
    </w:p>
    <w:p w14:paraId="7B9E19AB" w14:textId="77777777" w:rsidR="001E316B" w:rsidRPr="001E316B" w:rsidRDefault="001E316B" w:rsidP="001E316B">
      <w:r>
        <w:t xml:space="preserve">This was </w:t>
      </w:r>
      <w:r w:rsidRPr="001E316B">
        <w:rPr>
          <w:color w:val="FF0000"/>
        </w:rPr>
        <w:t>block approved</w:t>
      </w:r>
      <w:r>
        <w:t>.</w:t>
      </w:r>
    </w:p>
    <w:p w14:paraId="7B4BA5D0" w14:textId="77777777" w:rsidR="00AE1380" w:rsidRDefault="00AE1380" w:rsidP="00AE1380">
      <w:pPr>
        <w:pStyle w:val="NormTop"/>
      </w:pPr>
      <w:r>
        <w:rPr>
          <w:color w:val="0000FF"/>
        </w:rPr>
        <w:t>TD SP</w:t>
      </w:r>
      <w:r>
        <w:rPr>
          <w:color w:val="0000FF"/>
        </w:rPr>
        <w:noBreakHyphen/>
        <w:t>191210</w:t>
      </w:r>
      <w:r w:rsidRPr="0073055D">
        <w:t xml:space="preserve"> </w:t>
      </w:r>
      <w:r>
        <w:t>(DRAFT TR) TR 28.861 Study on the Self-Organizing Networks (SON) for 5G networks.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 xml:space="preserve">Abstract of document: Work done against WT level Work Item in </w:t>
      </w:r>
      <w:r w:rsidR="00661F41">
        <w:rPr>
          <w:color w:val="0000FF"/>
        </w:rPr>
        <w:t>TD SP</w:t>
      </w:r>
      <w:r w:rsidR="00661F41">
        <w:rPr>
          <w:color w:val="0000FF"/>
        </w:rPr>
        <w:noBreakHyphen/>
        <w:t>180827</w:t>
      </w:r>
      <w:r w:rsidR="00661F41">
        <w:br/>
      </w:r>
      <w:r w:rsidR="00661F41" w:rsidRPr="00661F41">
        <w:rPr>
          <w:b/>
          <w:bCs/>
        </w:rPr>
        <w:t>Changes since last presentation</w:t>
      </w:r>
      <w:r>
        <w:t xml:space="preserve"> to SA Meeting #85: Clean up the document by removing editor notes and excluding the functions that have not been studied.</w:t>
      </w:r>
      <w:r w:rsidR="00661F41">
        <w:br/>
      </w:r>
      <w:r w:rsidR="00661F41" w:rsidRPr="00661F41">
        <w:rPr>
          <w:b/>
          <w:bCs/>
        </w:rPr>
        <w:t>Outstanding Issues:</w:t>
      </w:r>
      <w:r>
        <w:t xml:space="preserve"> None.</w:t>
      </w:r>
      <w:r w:rsidR="00661F41">
        <w:br/>
      </w:r>
      <w:r w:rsidR="00661F41" w:rsidRPr="00661F41">
        <w:rPr>
          <w:b/>
          <w:bCs/>
        </w:rPr>
        <w:t>Contentious Issues:</w:t>
      </w:r>
      <w:r>
        <w:t xml:space="preserve"> None.</w:t>
      </w:r>
    </w:p>
    <w:p w14:paraId="202514AD" w14:textId="77777777" w:rsidR="00AE1380" w:rsidRPr="00DA12F6" w:rsidRDefault="00AE1380" w:rsidP="00AE1380">
      <w:pPr>
        <w:keepNext/>
        <w:rPr>
          <w:rFonts w:cs="Arial"/>
          <w:b/>
        </w:rPr>
      </w:pPr>
      <w:r w:rsidRPr="00DA12F6">
        <w:rPr>
          <w:rFonts w:cs="Arial"/>
          <w:b/>
        </w:rPr>
        <w:t>Discussion and conclusion:</w:t>
      </w:r>
    </w:p>
    <w:p w14:paraId="4996EAEB" w14:textId="77777777" w:rsidR="001E316B" w:rsidRPr="001E316B" w:rsidRDefault="001E316B" w:rsidP="001E316B">
      <w:r>
        <w:t xml:space="preserve">This was </w:t>
      </w:r>
      <w:r w:rsidRPr="001E316B">
        <w:rPr>
          <w:color w:val="FF0000"/>
        </w:rPr>
        <w:t>block approved</w:t>
      </w:r>
      <w:r>
        <w:t>.</w:t>
      </w:r>
    </w:p>
    <w:p w14:paraId="3DBF0A72" w14:textId="77777777" w:rsidR="001670F8" w:rsidRDefault="001670F8" w:rsidP="001670F8">
      <w:pPr>
        <w:pStyle w:val="NormTop"/>
      </w:pPr>
      <w:r>
        <w:rPr>
          <w:color w:val="0000FF"/>
        </w:rPr>
        <w:lastRenderedPageBreak/>
        <w:t>TD SP</w:t>
      </w:r>
      <w:r>
        <w:rPr>
          <w:color w:val="0000FF"/>
        </w:rPr>
        <w:noBreakHyphen/>
        <w:t>191103</w:t>
      </w:r>
      <w:r w:rsidRPr="0073055D">
        <w:t xml:space="preserve"> </w:t>
      </w:r>
      <w:r>
        <w:t>(DRAFT TR) Presentation of TR 23.758 v2.0.0 for approval. (Source: SA WG6).</w:t>
      </w:r>
      <w:r>
        <w:br/>
      </w:r>
      <w:r w:rsidRPr="0073055D">
        <w:rPr>
          <w:b/>
        </w:rPr>
        <w:t>Document for:</w:t>
      </w:r>
      <w:r w:rsidRPr="0073055D">
        <w:t xml:space="preserve"> </w:t>
      </w:r>
      <w:r>
        <w:t>Approval.</w:t>
      </w:r>
      <w:r>
        <w:br/>
      </w:r>
      <w:r w:rsidRPr="0073055D">
        <w:rPr>
          <w:b/>
        </w:rPr>
        <w:t>Abstract:</w:t>
      </w:r>
      <w:r w:rsidRPr="0073055D">
        <w:t xml:space="preserve"> </w:t>
      </w:r>
      <w:r>
        <w:t xml:space="preserve">Abstract of document: 3GPP TR 23.758 is a technical report capturing the study on application architecture for enabling edge applications over 3GPP networks. The aspects of the study include identifying architecture requirements (e.g. discovery of edge services, authentication of the clients), supporting application layer functional model and corresponding solutions to enable the deployment of applications on the edge of 3GPP networks, with minimal impact to edge-based applications on the UE. The study item fulfils its objectives, and the technical report includes the following: </w:t>
      </w:r>
      <w:r>
        <w:br/>
        <w:t xml:space="preserve">1. 14 key issues and related solutions: </w:t>
      </w:r>
      <w:r>
        <w:br/>
        <w:t xml:space="preserve">a. Service provisioning and configuration; b. Edge Data Network discovery and registration; c. Edge Application Server enablement on the Edge Hosting Environment; d. Edge Application Server discovery; e. Capability Exposure to Edge Application Server; f. Edge Computing Service authorization; g. Flexible deployment; h. Edge Data Network selection; i. Preserving Service Continuity; j. Dynamic availability; k. User consent/authorization for network capability exposure to Edge Application Servers; l. Provision of QoS information for the Edge Application Server; m. Lifecycle Management; and n. Exposure of Application Client KPIs; </w:t>
      </w:r>
      <w:r>
        <w:br/>
        <w:t xml:space="preserve">2. Architectural requirements pertaining to the key issues; </w:t>
      </w:r>
      <w:r>
        <w:br/>
        <w:t xml:space="preserve">3. Functional model solution to support the Edge application architecture; </w:t>
      </w:r>
      <w:r>
        <w:br/>
        <w:t xml:space="preserve">4. Deployment options and individual business relations; </w:t>
      </w:r>
      <w:r>
        <w:br/>
        <w:t xml:space="preserve">5. Solution evaluations and overall evaluation; and </w:t>
      </w:r>
      <w:r>
        <w:br/>
        <w:t>6. Conclusions and recommendations for the normative work.</w:t>
      </w:r>
      <w:r>
        <w:br/>
      </w:r>
      <w:r w:rsidRPr="00661F41">
        <w:rPr>
          <w:b/>
          <w:bCs/>
        </w:rPr>
        <w:t>Changes since last presentation</w:t>
      </w:r>
      <w:r>
        <w:t xml:space="preserve"> to SA Meeting #85: TR 23.758 evolved since the last presentation to SA with: </w:t>
      </w:r>
      <w:r>
        <w:br/>
        <w:t xml:space="preserve">1. Enhancements of existing solutions. </w:t>
      </w:r>
      <w:r>
        <w:br/>
        <w:t xml:space="preserve">2. Addition of new individual solutions addressing the key issues; </w:t>
      </w:r>
      <w:r>
        <w:br/>
        <w:t xml:space="preserve">3. Evaluation of individual solutions, and updates to the 'Overall Evaluation' clause; and </w:t>
      </w:r>
      <w:r>
        <w:br/>
        <w:t>4. Conclusions and recommendations for the normative work.</w:t>
      </w:r>
      <w:r>
        <w:br/>
      </w:r>
      <w:r w:rsidRPr="00661F41">
        <w:rPr>
          <w:b/>
          <w:bCs/>
        </w:rPr>
        <w:t>Outstanding Issues:</w:t>
      </w:r>
      <w:r>
        <w:t xml:space="preserve"> Dependencies on other working groups (e.g. SA WG2, SA WG3, SA WG5), as documented in clause 11 of the TR 23.758, will be addressed during the normative phase.</w:t>
      </w:r>
      <w:r>
        <w:br/>
      </w:r>
      <w:r w:rsidRPr="00661F41">
        <w:rPr>
          <w:b/>
          <w:bCs/>
        </w:rPr>
        <w:t>Contentious Issues:</w:t>
      </w:r>
      <w:r>
        <w:t xml:space="preserve"> None.</w:t>
      </w:r>
    </w:p>
    <w:p w14:paraId="65007F6B" w14:textId="77777777" w:rsidR="001670F8" w:rsidRPr="00DA12F6" w:rsidRDefault="001670F8" w:rsidP="001670F8">
      <w:pPr>
        <w:keepNext/>
        <w:rPr>
          <w:rFonts w:cs="Arial"/>
          <w:b/>
        </w:rPr>
      </w:pPr>
      <w:r w:rsidRPr="00DA12F6">
        <w:rPr>
          <w:rFonts w:cs="Arial"/>
          <w:b/>
        </w:rPr>
        <w:t>Discussion and conclusion:</w:t>
      </w:r>
    </w:p>
    <w:p w14:paraId="5F251B10" w14:textId="77777777" w:rsidR="001E316B" w:rsidRPr="001E316B" w:rsidRDefault="001E316B" w:rsidP="001E316B">
      <w:r>
        <w:t xml:space="preserve">This was </w:t>
      </w:r>
      <w:r w:rsidRPr="001E316B">
        <w:rPr>
          <w:color w:val="FF0000"/>
        </w:rPr>
        <w:t>block approved</w:t>
      </w:r>
      <w:r>
        <w:t>.</w:t>
      </w:r>
    </w:p>
    <w:p w14:paraId="2D8C23EF" w14:textId="77777777" w:rsidR="00AE1380" w:rsidRDefault="00AE1380" w:rsidP="00AE1380">
      <w:pPr>
        <w:pStyle w:val="Heading1"/>
      </w:pPr>
      <w:bookmarkStart w:id="48" w:name="_Toc68670249"/>
      <w:r>
        <w:t>7</w:t>
      </w:r>
      <w:r>
        <w:tab/>
        <w:t>Release Planning</w:t>
      </w:r>
      <w:bookmarkEnd w:id="48"/>
    </w:p>
    <w:p w14:paraId="744B499C" w14:textId="77777777" w:rsidR="00AE1380" w:rsidRDefault="00AE1380" w:rsidP="00AE1380">
      <w:pPr>
        <w:pStyle w:val="Heading2"/>
      </w:pPr>
      <w:bookmarkStart w:id="49" w:name="_Toc68670250"/>
      <w:r>
        <w:t>7.1</w:t>
      </w:r>
      <w:r>
        <w:tab/>
        <w:t>General Release Planning issues</w:t>
      </w:r>
      <w:bookmarkEnd w:id="49"/>
    </w:p>
    <w:p w14:paraId="0753D1F2" w14:textId="77777777" w:rsidR="00AE1380" w:rsidRDefault="00AE1380" w:rsidP="00AE1380">
      <w:pPr>
        <w:keepNext/>
        <w:keepLines/>
      </w:pPr>
      <w:r>
        <w:rPr>
          <w:color w:val="0000FF"/>
        </w:rPr>
        <w:t>TD SP</w:t>
      </w:r>
      <w:r>
        <w:rPr>
          <w:color w:val="0000FF"/>
        </w:rPr>
        <w:noBreakHyphen/>
        <w:t>191006</w:t>
      </w:r>
      <w:r w:rsidRPr="0073055D">
        <w:t xml:space="preserve"> </w:t>
      </w:r>
      <w:r>
        <w:t xml:space="preserve">(DISCUSSION) 3GPP Release Planning (living document).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0D4100">
        <w:t>3GPP Release Planning summary.</w:t>
      </w:r>
    </w:p>
    <w:p w14:paraId="35A9F686" w14:textId="77777777" w:rsidR="00AE1380" w:rsidRPr="00DA12F6" w:rsidRDefault="00AE1380" w:rsidP="00AE1380">
      <w:pPr>
        <w:keepNext/>
        <w:rPr>
          <w:rFonts w:cs="Arial"/>
          <w:b/>
        </w:rPr>
      </w:pPr>
      <w:r w:rsidRPr="00DA12F6">
        <w:rPr>
          <w:rFonts w:cs="Arial"/>
          <w:b/>
        </w:rPr>
        <w:t>Discussion and conclusion:</w:t>
      </w:r>
    </w:p>
    <w:p w14:paraId="546342B4" w14:textId="77777777" w:rsidR="007A62A9" w:rsidRPr="00DA12F6" w:rsidRDefault="00596CF7" w:rsidP="007A62A9">
      <w:r>
        <w:rPr>
          <w:rFonts w:cs="Arial"/>
          <w:color w:val="FF0000"/>
        </w:rPr>
        <w:t>Withdrawn</w:t>
      </w:r>
      <w:r>
        <w:t>.</w:t>
      </w:r>
    </w:p>
    <w:p w14:paraId="7F02CCED" w14:textId="77777777" w:rsidR="00AE1380" w:rsidRDefault="00AE1380" w:rsidP="00AE1380">
      <w:pPr>
        <w:pStyle w:val="Heading2"/>
      </w:pPr>
      <w:bookmarkStart w:id="50" w:name="_Toc68670251"/>
      <w:r>
        <w:t>7.2</w:t>
      </w:r>
      <w:r>
        <w:tab/>
        <w:t>Issues related to Release 16 and earlier planning</w:t>
      </w:r>
      <w:bookmarkEnd w:id="50"/>
    </w:p>
    <w:p w14:paraId="297CA2A0" w14:textId="77777777" w:rsidR="00AE1380" w:rsidRDefault="00AE1380" w:rsidP="00AE1380">
      <w:r>
        <w:t>There were no contributions under this agenda item.</w:t>
      </w:r>
    </w:p>
    <w:p w14:paraId="2D7797C9" w14:textId="77777777" w:rsidR="00AE1380" w:rsidRDefault="00AE1380" w:rsidP="00EE143C">
      <w:pPr>
        <w:pStyle w:val="Heading2"/>
      </w:pPr>
      <w:bookmarkStart w:id="51" w:name="_Toc68670252"/>
      <w:r>
        <w:t>7.3</w:t>
      </w:r>
      <w:r>
        <w:tab/>
        <w:t>Release 17 Planning</w:t>
      </w:r>
      <w:bookmarkEnd w:id="51"/>
    </w:p>
    <w:p w14:paraId="6006D4AE" w14:textId="77777777" w:rsidR="00EE143C" w:rsidRPr="00EE143C" w:rsidRDefault="00EE143C" w:rsidP="00EE143C">
      <w:pPr>
        <w:pStyle w:val="H6"/>
        <w:pBdr>
          <w:top w:val="single" w:sz="4" w:space="1" w:color="auto"/>
        </w:pBdr>
        <w:rPr>
          <w:color w:val="0000FF"/>
        </w:rPr>
      </w:pPr>
      <w:r>
        <w:rPr>
          <w:color w:val="0000FF"/>
        </w:rPr>
        <w:t>(</w:t>
      </w:r>
      <w:r w:rsidRPr="00EE143C">
        <w:rPr>
          <w:color w:val="0000FF"/>
        </w:rPr>
        <w:t>In</w:t>
      </w:r>
      <w:r>
        <w:rPr>
          <w:color w:val="0000FF"/>
        </w:rPr>
        <w:t>)</w:t>
      </w:r>
      <w:r w:rsidRPr="00EE143C">
        <w:rPr>
          <w:color w:val="0000FF"/>
        </w:rPr>
        <w:t xml:space="preserve"> items</w:t>
      </w:r>
    </w:p>
    <w:p w14:paraId="011A0F2D" w14:textId="77777777" w:rsidR="00AE1380" w:rsidRDefault="00AE1380" w:rsidP="00AE1380">
      <w:pPr>
        <w:keepNext/>
        <w:keepLines/>
      </w:pPr>
      <w:r>
        <w:rPr>
          <w:color w:val="0000FF"/>
        </w:rPr>
        <w:t>TD SP</w:t>
      </w:r>
      <w:r>
        <w:rPr>
          <w:color w:val="0000FF"/>
        </w:rPr>
        <w:noBreakHyphen/>
        <w:t>1912</w:t>
      </w:r>
      <w:r w:rsidR="002D6002">
        <w:rPr>
          <w:color w:val="0000FF"/>
        </w:rPr>
        <w:t>74</w:t>
      </w:r>
      <w:r w:rsidRPr="0073055D">
        <w:t xml:space="preserve"> </w:t>
      </w:r>
      <w:r>
        <w:t>(REPORT) Report from moderated email discussion on Item FS_5G_ProSe.</w:t>
      </w:r>
      <w:r w:rsidR="002D6002">
        <w:t xml:space="preserve"> </w:t>
      </w:r>
      <w:r w:rsidR="002D6002">
        <w:rPr>
          <w:rFonts w:cs="Arial"/>
          <w:lang w:eastAsia="en-US"/>
        </w:rPr>
        <w:t xml:space="preserve">(revision of </w:t>
      </w:r>
      <w:r w:rsidR="002D6002">
        <w:rPr>
          <w:color w:val="0000FF"/>
        </w:rPr>
        <w:t>TD SP</w:t>
      </w:r>
      <w:r w:rsidR="002D6002">
        <w:rPr>
          <w:color w:val="0000FF"/>
        </w:rPr>
        <w:noBreakHyphen/>
        <w:t>191215</w:t>
      </w:r>
      <w:r w:rsidR="002D6002">
        <w:rPr>
          <w:rFonts w:cs="Arial"/>
          <w:lang w:eastAsia="en-US"/>
        </w:rPr>
        <w:t>)</w:t>
      </w:r>
      <w:r>
        <w:br/>
      </w:r>
      <w:r w:rsidRPr="0073055D">
        <w:rPr>
          <w:b/>
        </w:rPr>
        <w:t>Document for:</w:t>
      </w:r>
      <w:r w:rsidRPr="0073055D">
        <w:t xml:space="preserve"> </w:t>
      </w:r>
      <w:r>
        <w:t>Discussion.</w:t>
      </w:r>
      <w:r>
        <w:br/>
      </w:r>
      <w:r w:rsidRPr="0073055D">
        <w:rPr>
          <w:b/>
        </w:rPr>
        <w:t>Abstract:</w:t>
      </w:r>
      <w:r w:rsidRPr="0073055D">
        <w:t xml:space="preserve"> </w:t>
      </w:r>
      <w:r>
        <w:t>Report from email discussion for FS_5G_ProSe.</w:t>
      </w:r>
    </w:p>
    <w:p w14:paraId="5FC4DD67" w14:textId="77777777" w:rsidR="00AE1380" w:rsidRPr="00DA12F6" w:rsidRDefault="00AE1380" w:rsidP="00AE1380">
      <w:pPr>
        <w:keepNext/>
        <w:rPr>
          <w:rFonts w:cs="Arial"/>
          <w:b/>
        </w:rPr>
      </w:pPr>
      <w:r w:rsidRPr="00DA12F6">
        <w:rPr>
          <w:rFonts w:cs="Arial"/>
          <w:b/>
        </w:rPr>
        <w:t>Discussion and conclusion:</w:t>
      </w:r>
    </w:p>
    <w:p w14:paraId="1E6EB122" w14:textId="77777777" w:rsidR="00AE1380" w:rsidRPr="00DA12F6" w:rsidRDefault="0001451F" w:rsidP="007A62A9">
      <w:r w:rsidRPr="0001451F">
        <w:rPr>
          <w:b/>
          <w:bCs/>
          <w:color w:val="0000FF"/>
        </w:rPr>
        <w:t>(in)</w:t>
      </w:r>
      <w:r>
        <w:t>.</w:t>
      </w:r>
      <w:r w:rsidR="00AE1380">
        <w:t xml:space="preserve"> </w:t>
      </w:r>
      <w:r w:rsidR="002D6002">
        <w:t xml:space="preserve">Nokia commented that the agreement not to allocate more than 3 TUs per SA WG2 meeting to a task should be taken into account and also that many of the proposed tasks do not necessarily have support from a number of members. BT plc commented that there were items where companies did not provide their opinion and this should not be taken as a assumption of non-support. The main goal was to determine </w:t>
      </w:r>
      <w:r w:rsidR="002D6002">
        <w:lastRenderedPageBreak/>
        <w:t>support for work tasks and the 'yes' votes should be used as an initial indicator. Explicit 'no' votes should be left for secondary consideration. The TSG SA Chairman commented that 5G_ProSe was the biggest work item for Rel</w:t>
      </w:r>
      <w:r w:rsidR="002D6002">
        <w:noBreakHyphen/>
        <w:t xml:space="preserve">17 and could be expected to be allocated up to the 3 TUs per SA WG2 meeting. This should be further considered after reviewing the other reports for other work tasks. Broadcom commented that there are still over 30 TUs and objected to considering new Work Tasks introduced after the approval of the WIDs. Qualcomm commented that expecting to complete the whole Work Item in a single release was unrealistic. Huawei commented that we should keep in mind that all the work is already approved and therefore wanted eventually, the discussions should focus on deciding what is really needed in Release 17 as a whole package, understanding that all work is wanted eventually. </w:t>
      </w:r>
      <w:r>
        <w:t xml:space="preserve">Ericsson commented that there is already a lot of ProSe functionality in Rel-15, and this new work is for relay support.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91283</w:t>
      </w:r>
      <w:r>
        <w:t>.</w:t>
      </w:r>
      <w:r w:rsidRPr="00F67FE1">
        <w:t xml:space="preserve"> </w:t>
      </w:r>
      <w:r w:rsidR="001E316B">
        <w:t xml:space="preserve">This was </w:t>
      </w:r>
      <w:r w:rsidR="001E316B">
        <w:rPr>
          <w:color w:val="0000FF"/>
        </w:rPr>
        <w:t>noted</w:t>
      </w:r>
      <w:r w:rsidR="001E316B">
        <w:t>.</w:t>
      </w:r>
    </w:p>
    <w:p w14:paraId="178E15D5" w14:textId="77777777" w:rsidR="00AE1380" w:rsidRDefault="00AE1380" w:rsidP="00AE1380">
      <w:pPr>
        <w:pStyle w:val="NormTop"/>
      </w:pPr>
      <w:r>
        <w:rPr>
          <w:color w:val="0000FF"/>
        </w:rPr>
        <w:t>TD SP</w:t>
      </w:r>
      <w:r>
        <w:rPr>
          <w:color w:val="0000FF"/>
        </w:rPr>
        <w:noBreakHyphen/>
        <w:t>191218</w:t>
      </w:r>
      <w:r w:rsidRPr="0073055D">
        <w:t xml:space="preserve"> </w:t>
      </w:r>
      <w:r>
        <w:t>(REPORT) Report from moderated email discussion on FS_5MBS. (Source: Huawei Tech.(UK) Co., Ltd).</w:t>
      </w:r>
      <w:r>
        <w:br/>
      </w:r>
      <w:r w:rsidRPr="0073055D">
        <w:rPr>
          <w:b/>
        </w:rPr>
        <w:t>Document for:</w:t>
      </w:r>
      <w:r w:rsidRPr="0073055D">
        <w:t xml:space="preserve"> </w:t>
      </w:r>
      <w:r>
        <w:t>Discussion.</w:t>
      </w:r>
      <w:r>
        <w:br/>
      </w:r>
      <w:r w:rsidRPr="0073055D">
        <w:rPr>
          <w:b/>
        </w:rPr>
        <w:t>Abstract:</w:t>
      </w:r>
      <w:r w:rsidRPr="0073055D">
        <w:t xml:space="preserve"> </w:t>
      </w:r>
      <w:r>
        <w:t>Report from moderated email discussion on FS_5MBS.</w:t>
      </w:r>
    </w:p>
    <w:p w14:paraId="40E853DC" w14:textId="77777777" w:rsidR="00AE1380" w:rsidRPr="00DA12F6" w:rsidRDefault="00AE1380" w:rsidP="00AE1380">
      <w:pPr>
        <w:keepNext/>
        <w:rPr>
          <w:rFonts w:cs="Arial"/>
          <w:b/>
        </w:rPr>
      </w:pPr>
      <w:r w:rsidRPr="00DA12F6">
        <w:rPr>
          <w:rFonts w:cs="Arial"/>
          <w:b/>
        </w:rPr>
        <w:t>Discussion and conclusion:</w:t>
      </w:r>
    </w:p>
    <w:p w14:paraId="2BE603B4" w14:textId="77777777" w:rsidR="00AE1380" w:rsidRPr="00DA12F6" w:rsidRDefault="0001451F" w:rsidP="007A62A9">
      <w:r w:rsidRPr="0001451F">
        <w:rPr>
          <w:b/>
          <w:bCs/>
          <w:color w:val="0000FF"/>
        </w:rPr>
        <w:t>(in)</w:t>
      </w:r>
      <w:r>
        <w:t xml:space="preserve">. Intel commented that the total is well above the theoretical maximum TUs possible of 19. Ericsson commented that there are strong RAN dependencies for this work and suggested this should be split into areas which can be handled in a second phase for early Rel-18 planning. The EBU commented that it was important to take into account that there may be TV and Radio requirements which would not be covered if the work is concentrated on Mission Critical applications. Orange considered that if the TUs are limited to 3 per meeting, then a choice would be needed to be made between 3.1 and 3.2, as both cannot be achieved. BT plc asked to add the 'X' and 'Y' figures, as was done for FS_5G_ProSe.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91284</w:t>
      </w:r>
      <w:r>
        <w:t xml:space="preserve">. </w:t>
      </w:r>
      <w:r w:rsidR="001E316B">
        <w:t xml:space="preserve">This was </w:t>
      </w:r>
      <w:r w:rsidR="001E316B">
        <w:rPr>
          <w:color w:val="0000FF"/>
        </w:rPr>
        <w:t>noted</w:t>
      </w:r>
      <w:r w:rsidR="001E316B">
        <w:t>.</w:t>
      </w:r>
    </w:p>
    <w:p w14:paraId="3228CFA2" w14:textId="77777777" w:rsidR="00AE1380" w:rsidRDefault="00AE1380" w:rsidP="00AE1380">
      <w:pPr>
        <w:pStyle w:val="NormTop"/>
      </w:pPr>
      <w:r>
        <w:rPr>
          <w:color w:val="0000FF"/>
        </w:rPr>
        <w:t>TD SP</w:t>
      </w:r>
      <w:r>
        <w:rPr>
          <w:color w:val="0000FF"/>
        </w:rPr>
        <w:noBreakHyphen/>
        <w:t>191230</w:t>
      </w:r>
      <w:r w:rsidRPr="0073055D">
        <w:t xml:space="preserve"> </w:t>
      </w:r>
      <w:r>
        <w:t>(</w:t>
      </w:r>
      <w:r w:rsidR="00B00789">
        <w:t>REPORT</w:t>
      </w:r>
      <w:r>
        <w:t>) Report on moderated email discussion on FS_eNA_Ph2. (Source: Samsung R&amp;D Institute UK).</w:t>
      </w:r>
      <w:r>
        <w:br/>
      </w:r>
      <w:r w:rsidRPr="0073055D">
        <w:rPr>
          <w:b/>
        </w:rPr>
        <w:t>Document for:</w:t>
      </w:r>
      <w:r w:rsidRPr="0073055D">
        <w:t xml:space="preserve"> </w:t>
      </w:r>
      <w:r>
        <w:t>Decision.</w:t>
      </w:r>
      <w:r>
        <w:br/>
      </w:r>
      <w:r w:rsidRPr="0073055D">
        <w:rPr>
          <w:b/>
        </w:rPr>
        <w:t>Abstract:</w:t>
      </w:r>
      <w:r w:rsidRPr="0073055D">
        <w:t xml:space="preserve"> </w:t>
      </w:r>
      <w:r>
        <w:t>Report on the moderated email discussion on FS_eNA_Ph2 prior to SA#86.</w:t>
      </w:r>
    </w:p>
    <w:p w14:paraId="62B23904" w14:textId="77777777" w:rsidR="00AE1380" w:rsidRPr="00DA12F6" w:rsidRDefault="00AE1380" w:rsidP="00AE1380">
      <w:pPr>
        <w:keepNext/>
        <w:rPr>
          <w:rFonts w:cs="Arial"/>
          <w:b/>
        </w:rPr>
      </w:pPr>
      <w:r w:rsidRPr="00DA12F6">
        <w:rPr>
          <w:rFonts w:cs="Arial"/>
          <w:b/>
        </w:rPr>
        <w:t>Discussion and conclusion:</w:t>
      </w:r>
    </w:p>
    <w:p w14:paraId="6A422D03" w14:textId="77777777" w:rsidR="00AE1380" w:rsidRPr="00DA12F6" w:rsidRDefault="0001451F" w:rsidP="007A62A9">
      <w:r w:rsidRPr="0001451F">
        <w:rPr>
          <w:b/>
          <w:bCs/>
          <w:color w:val="0000FF"/>
        </w:rPr>
        <w:t>(in)</w:t>
      </w:r>
      <w:r>
        <w:t>.</w:t>
      </w:r>
      <w:r w:rsidR="00AE1380">
        <w:t xml:space="preserve"> </w:t>
      </w:r>
      <w:r>
        <w:t>Intel commented that an excellent job had been done here and the number of TUs needed for the reduced scope of only 3.1 is much lower than the whole WI. Orange asked for clarification of the figures in table 3.1 and also table 3.2. Cisco commented that 3GPP should focus on what needs to be standardized and recommendations and deployment options are considered 'nice to have' only and can be left to other groups</w:t>
      </w:r>
      <w:r w:rsidR="00B00789">
        <w:t xml:space="preserve"> or bodies to develop</w:t>
      </w:r>
      <w:r>
        <w:t xml:space="preserve">.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91285</w:t>
      </w:r>
      <w:r>
        <w:t>.</w:t>
      </w:r>
      <w:r w:rsidR="00626343">
        <w:t xml:space="preserve"> Revised to </w:t>
      </w:r>
      <w:r w:rsidR="00626343">
        <w:rPr>
          <w:color w:val="0000FF"/>
        </w:rPr>
        <w:t>TD SP</w:t>
      </w:r>
      <w:r w:rsidR="00626343">
        <w:rPr>
          <w:color w:val="0000FF"/>
        </w:rPr>
        <w:noBreakHyphen/>
        <w:t>191329</w:t>
      </w:r>
      <w:r w:rsidR="00626343">
        <w:t>.</w:t>
      </w:r>
      <w:r>
        <w:t xml:space="preserve"> </w:t>
      </w:r>
      <w:r w:rsidR="00626343">
        <w:t>Qualcomm commented that WT12 is already supported in Rel-16 and asked what the expectation for WT9 for specification work.</w:t>
      </w:r>
      <w:r w:rsidRPr="00785C5B">
        <w:rPr>
          <w:lang w:eastAsia="en-US"/>
        </w:rPr>
        <w:t xml:space="preserve"> </w:t>
      </w:r>
      <w:r w:rsidR="00626343">
        <w:rPr>
          <w:lang w:eastAsia="en-US"/>
        </w:rPr>
        <w:t xml:space="preserve">LGE asked why WT8 was needed as it is covered in Rel-16. AT&amp;T asked why WTs which have a majority of 'No' are added. Orange replied that these were WTs which received </w:t>
      </w:r>
      <w:r w:rsidR="00AE4610">
        <w:rPr>
          <w:lang w:eastAsia="en-US"/>
        </w:rPr>
        <w:t>less</w:t>
      </w:r>
      <w:r w:rsidR="00626343">
        <w:rPr>
          <w:lang w:eastAsia="en-US"/>
        </w:rPr>
        <w:t xml:space="preserve"> '</w:t>
      </w:r>
      <w:r w:rsidR="00AE4610">
        <w:rPr>
          <w:lang w:eastAsia="en-US"/>
        </w:rPr>
        <w:t>No</w:t>
      </w:r>
      <w:r w:rsidR="00626343">
        <w:rPr>
          <w:lang w:eastAsia="en-US"/>
        </w:rPr>
        <w:t>' than those that were excluded.</w:t>
      </w:r>
      <w:r w:rsidR="00AE4610">
        <w:rPr>
          <w:lang w:eastAsia="en-US"/>
        </w:rPr>
        <w:t xml:space="preserve"> Ericsson commented that good justification is needed for including items, rather than including lower support items. </w:t>
      </w:r>
      <w:r w:rsidR="00AE4610">
        <w:t xml:space="preserve">The related Work Task document was revised and this report was </w:t>
      </w:r>
      <w:r w:rsidR="00AE4610">
        <w:rPr>
          <w:color w:val="0000FF"/>
        </w:rPr>
        <w:t>noted</w:t>
      </w:r>
      <w:r w:rsidR="00AE4610">
        <w:t>.</w:t>
      </w:r>
    </w:p>
    <w:p w14:paraId="07C5AEC6" w14:textId="77777777" w:rsidR="00AE1380" w:rsidRDefault="00AE1380" w:rsidP="00AE1380">
      <w:pPr>
        <w:pStyle w:val="NormTop"/>
      </w:pPr>
      <w:r>
        <w:rPr>
          <w:color w:val="0000FF"/>
        </w:rPr>
        <w:t>TD SP</w:t>
      </w:r>
      <w:r>
        <w:rPr>
          <w:color w:val="0000FF"/>
        </w:rPr>
        <w:noBreakHyphen/>
        <w:t>191235</w:t>
      </w:r>
      <w:r w:rsidRPr="0073055D">
        <w:t xml:space="preserve"> </w:t>
      </w:r>
      <w:r>
        <w:t>(</w:t>
      </w:r>
      <w:r w:rsidR="00B00789">
        <w:t>REPORT</w:t>
      </w:r>
      <w:r>
        <w:t>) Report from moderated email discussion on FS_enh_EC. (Source: Futurewei Technologies).</w:t>
      </w:r>
      <w:r>
        <w:br/>
      </w:r>
      <w:r w:rsidRPr="0073055D">
        <w:rPr>
          <w:b/>
        </w:rPr>
        <w:t>Document for:</w:t>
      </w:r>
      <w:r w:rsidRPr="0073055D">
        <w:t xml:space="preserve"> </w:t>
      </w:r>
      <w:r>
        <w:t>Decision.</w:t>
      </w:r>
      <w:r>
        <w:br/>
      </w:r>
      <w:r w:rsidRPr="0073055D">
        <w:rPr>
          <w:b/>
        </w:rPr>
        <w:t>Abstract:</w:t>
      </w:r>
      <w:r w:rsidRPr="0073055D">
        <w:t xml:space="preserve"> </w:t>
      </w:r>
      <w:r>
        <w:t>Report from moderated email discussion on FS_enh_EC.</w:t>
      </w:r>
    </w:p>
    <w:p w14:paraId="45CE9DDF" w14:textId="77777777" w:rsidR="00AE1380" w:rsidRPr="00DA12F6" w:rsidRDefault="00AE1380" w:rsidP="00AE1380">
      <w:pPr>
        <w:keepNext/>
        <w:rPr>
          <w:rFonts w:cs="Arial"/>
          <w:b/>
        </w:rPr>
      </w:pPr>
      <w:r w:rsidRPr="00DA12F6">
        <w:rPr>
          <w:rFonts w:cs="Arial"/>
          <w:b/>
        </w:rPr>
        <w:t>Discussion and conclusion:</w:t>
      </w:r>
    </w:p>
    <w:p w14:paraId="228B59D7" w14:textId="77777777" w:rsidR="00AE1380" w:rsidRPr="00DA12F6" w:rsidRDefault="0001451F" w:rsidP="007A62A9">
      <w:r w:rsidRPr="0001451F">
        <w:rPr>
          <w:b/>
          <w:bCs/>
          <w:color w:val="0000FF"/>
        </w:rPr>
        <w:t>(in)</w:t>
      </w:r>
      <w:r>
        <w:t>.</w:t>
      </w:r>
      <w:r w:rsidR="00AE1380">
        <w:t xml:space="preserve"> </w:t>
      </w:r>
      <w:r w:rsidR="00B00789">
        <w:t>There was some discussion over whether WT2 should be kept or passed to SA WG6 to work on. Huawei commented that for item 1.3, maximum number of deployments needs to be considered. The TSG SA Chairman commented that serious consideration should be given for items whether TUs should be included to do deployment guidelines, or whether TUs can be reduced by removing non-essential work, including items marked as (</w:t>
      </w:r>
      <w:r w:rsidR="00B00789" w:rsidRPr="00B00789">
        <w:rPr>
          <w:b/>
          <w:bCs/>
        </w:rPr>
        <w:t>in</w:t>
      </w:r>
      <w:r w:rsidR="00B00789">
        <w:t>) as well as (</w:t>
      </w:r>
      <w:r w:rsidR="00B00789" w:rsidRPr="00B00789">
        <w:rPr>
          <w:b/>
          <w:bCs/>
        </w:rPr>
        <w:t>in*</w:t>
      </w:r>
      <w:r w:rsidR="00B00789">
        <w:t xml:space="preserve">). The SA WG2 Chairman commented that such work can probably be done off-line via conference calls and e-mail discussions and this may be a way of reducing the estimated TUs. Ericsson commented that the use of guidelines can also circumvent issues with the understanding of the specification work and is considered valuable to the 3GPP community. T-Mobile commented that operators are quite confident with their deployments and such guidelines can be left for other groups and bodies to consider. This was left for off-line discussion and revised in </w:t>
      </w:r>
      <w:r w:rsidR="00B00789" w:rsidRPr="00916E52">
        <w:rPr>
          <w:rFonts w:cs="Arial"/>
          <w:color w:val="0000FF"/>
          <w:szCs w:val="16"/>
          <w:lang w:eastAsia="en-US"/>
        </w:rPr>
        <w:t>TD S</w:t>
      </w:r>
      <w:r w:rsidR="00B00789">
        <w:rPr>
          <w:rFonts w:cs="Arial"/>
          <w:color w:val="0000FF"/>
          <w:szCs w:val="16"/>
          <w:lang w:eastAsia="en-US"/>
        </w:rPr>
        <w:t>P</w:t>
      </w:r>
      <w:r w:rsidR="00B00789" w:rsidRPr="00916E52">
        <w:rPr>
          <w:rFonts w:cs="Arial"/>
          <w:color w:val="0000FF"/>
          <w:szCs w:val="16"/>
          <w:lang w:eastAsia="en-US"/>
        </w:rPr>
        <w:noBreakHyphen/>
        <w:t>1</w:t>
      </w:r>
      <w:r w:rsidR="00B00789">
        <w:rPr>
          <w:rFonts w:cs="Arial"/>
          <w:color w:val="0000FF"/>
          <w:szCs w:val="16"/>
          <w:lang w:eastAsia="en-US"/>
        </w:rPr>
        <w:t>91286</w:t>
      </w:r>
      <w:r w:rsidR="00B00789">
        <w:t>.</w:t>
      </w:r>
      <w:r w:rsidR="00B00789" w:rsidRPr="00F67FE1">
        <w:t xml:space="preserve"> </w:t>
      </w:r>
      <w:r w:rsidR="001E316B">
        <w:t xml:space="preserve">This was </w:t>
      </w:r>
      <w:r w:rsidR="001E316B">
        <w:rPr>
          <w:color w:val="0000FF"/>
        </w:rPr>
        <w:t>noted</w:t>
      </w:r>
      <w:r w:rsidR="001E316B">
        <w:t>.</w:t>
      </w:r>
    </w:p>
    <w:p w14:paraId="5702612D" w14:textId="77777777" w:rsidR="00AE1380" w:rsidRDefault="00AE1380" w:rsidP="00AE1380">
      <w:pPr>
        <w:pStyle w:val="NormTop"/>
      </w:pPr>
      <w:r>
        <w:rPr>
          <w:color w:val="0000FF"/>
        </w:rPr>
        <w:lastRenderedPageBreak/>
        <w:t>TD SP</w:t>
      </w:r>
      <w:r>
        <w:rPr>
          <w:color w:val="0000FF"/>
        </w:rPr>
        <w:noBreakHyphen/>
        <w:t>191244</w:t>
      </w:r>
      <w:r w:rsidRPr="0073055D">
        <w:t xml:space="preserve"> </w:t>
      </w:r>
      <w:r>
        <w:t>(REPORT) Report from moderated email discussion on FS_eNPN. (Source: Nanjing Ericsson Panda Com Ltd).</w:t>
      </w:r>
      <w:r>
        <w:br/>
      </w:r>
      <w:r w:rsidRPr="0073055D">
        <w:rPr>
          <w:b/>
        </w:rPr>
        <w:t>Document for:</w:t>
      </w:r>
      <w:r w:rsidRPr="0073055D">
        <w:t xml:space="preserve"> </w:t>
      </w:r>
      <w:r>
        <w:t>Discussion.</w:t>
      </w:r>
      <w:r>
        <w:br/>
      </w:r>
      <w:r w:rsidRPr="0073055D">
        <w:rPr>
          <w:b/>
        </w:rPr>
        <w:t>Abstract:</w:t>
      </w:r>
      <w:r w:rsidRPr="0073055D">
        <w:t xml:space="preserve"> </w:t>
      </w:r>
      <w:r>
        <w:t>Report on the moderated discussion for FS_eNPN.</w:t>
      </w:r>
    </w:p>
    <w:p w14:paraId="1156CD8C" w14:textId="77777777" w:rsidR="00AE1380" w:rsidRPr="00DA12F6" w:rsidRDefault="00AE1380" w:rsidP="00AE1380">
      <w:pPr>
        <w:keepNext/>
        <w:rPr>
          <w:rFonts w:cs="Arial"/>
          <w:b/>
        </w:rPr>
      </w:pPr>
      <w:r w:rsidRPr="00DA12F6">
        <w:rPr>
          <w:rFonts w:cs="Arial"/>
          <w:b/>
        </w:rPr>
        <w:t>Discussion and conclusion:</w:t>
      </w:r>
    </w:p>
    <w:p w14:paraId="4A18314D" w14:textId="77777777" w:rsidR="00AE1380" w:rsidRPr="00DA12F6" w:rsidRDefault="0001451F" w:rsidP="007A62A9">
      <w:r w:rsidRPr="0001451F">
        <w:rPr>
          <w:b/>
          <w:bCs/>
          <w:color w:val="0000FF"/>
        </w:rPr>
        <w:t>(in)</w:t>
      </w:r>
      <w:r>
        <w:t>.</w:t>
      </w:r>
      <w:r w:rsidR="00AE1380">
        <w:t xml:space="preserve"> </w:t>
      </w:r>
      <w:r w:rsidR="00B00789">
        <w:t xml:space="preserve">It was clarified that the conclusion was to include WT5, 4.1, 4.3 and potentially WT7, related to the SID. There were some comments on whether items should be in or out. Ericsson commented that there were also items that they would like to keep which are not in the 'yes' list and the goal was also to find items which can be downsized in order to reduce the TUs needed. The SA WG2 Chairman reported that the original estimates for the eNPN work had been underestimated work needed with customisation, which presented more issues to be solved than estimated and suggested either removing this or clarifying exactly what customisation will be done. This was left for off-line discussion and revised in </w:t>
      </w:r>
      <w:r w:rsidR="00B00789" w:rsidRPr="00916E52">
        <w:rPr>
          <w:rFonts w:cs="Arial"/>
          <w:color w:val="0000FF"/>
          <w:szCs w:val="16"/>
          <w:lang w:eastAsia="en-US"/>
        </w:rPr>
        <w:t>TD S</w:t>
      </w:r>
      <w:r w:rsidR="00B00789">
        <w:rPr>
          <w:rFonts w:cs="Arial"/>
          <w:color w:val="0000FF"/>
          <w:szCs w:val="16"/>
          <w:lang w:eastAsia="en-US"/>
        </w:rPr>
        <w:t>P</w:t>
      </w:r>
      <w:r w:rsidR="00B00789" w:rsidRPr="00916E52">
        <w:rPr>
          <w:rFonts w:cs="Arial"/>
          <w:color w:val="0000FF"/>
          <w:szCs w:val="16"/>
          <w:lang w:eastAsia="en-US"/>
        </w:rPr>
        <w:noBreakHyphen/>
        <w:t>1</w:t>
      </w:r>
      <w:r w:rsidR="00B00789">
        <w:rPr>
          <w:rFonts w:cs="Arial"/>
          <w:color w:val="0000FF"/>
          <w:szCs w:val="16"/>
          <w:lang w:eastAsia="en-US"/>
        </w:rPr>
        <w:t>91287</w:t>
      </w:r>
      <w:r w:rsidR="00B00789">
        <w:t>.</w:t>
      </w:r>
      <w:r w:rsidR="00B00789" w:rsidRPr="00F67FE1">
        <w:t xml:space="preserve"> </w:t>
      </w:r>
      <w:r w:rsidR="001E316B">
        <w:t xml:space="preserve">This was </w:t>
      </w:r>
      <w:r w:rsidR="001E316B">
        <w:rPr>
          <w:color w:val="0000FF"/>
        </w:rPr>
        <w:t>noted</w:t>
      </w:r>
      <w:r w:rsidR="001E316B">
        <w:t>.</w:t>
      </w:r>
    </w:p>
    <w:p w14:paraId="1D282EB7" w14:textId="77777777" w:rsidR="00AE1380" w:rsidRDefault="00AE1380" w:rsidP="00AE1380">
      <w:pPr>
        <w:pStyle w:val="NormTop"/>
      </w:pPr>
      <w:r>
        <w:rPr>
          <w:color w:val="0000FF"/>
        </w:rPr>
        <w:t>TD SP</w:t>
      </w:r>
      <w:r>
        <w:rPr>
          <w:color w:val="0000FF"/>
        </w:rPr>
        <w:noBreakHyphen/>
        <w:t>191216</w:t>
      </w:r>
      <w:r w:rsidRPr="0073055D">
        <w:t xml:space="preserve"> </w:t>
      </w:r>
      <w:r>
        <w:t>(REPORT) Report from moderated email discussion on Item FS_IIoT. (Source: Nokia).</w:t>
      </w:r>
      <w:r>
        <w:br/>
      </w:r>
      <w:r w:rsidRPr="0073055D">
        <w:rPr>
          <w:b/>
        </w:rPr>
        <w:t>Document for:</w:t>
      </w:r>
      <w:r w:rsidRPr="0073055D">
        <w:t xml:space="preserve"> </w:t>
      </w:r>
      <w:r>
        <w:t>Discussion.</w:t>
      </w:r>
      <w:r>
        <w:br/>
      </w:r>
      <w:r w:rsidRPr="0073055D">
        <w:rPr>
          <w:b/>
        </w:rPr>
        <w:t>Abstract:</w:t>
      </w:r>
      <w:r w:rsidRPr="0073055D">
        <w:t xml:space="preserve"> </w:t>
      </w:r>
      <w:r>
        <w:t>Report from moderated email discussion on Item FS_IIoT.</w:t>
      </w:r>
    </w:p>
    <w:p w14:paraId="2994F0DB" w14:textId="77777777" w:rsidR="00AE1380" w:rsidRPr="00DA12F6" w:rsidRDefault="00AE1380" w:rsidP="00AE1380">
      <w:pPr>
        <w:keepNext/>
        <w:rPr>
          <w:rFonts w:cs="Arial"/>
          <w:b/>
        </w:rPr>
      </w:pPr>
      <w:r w:rsidRPr="00DA12F6">
        <w:rPr>
          <w:rFonts w:cs="Arial"/>
          <w:b/>
        </w:rPr>
        <w:t>Discussion and conclusion:</w:t>
      </w:r>
    </w:p>
    <w:p w14:paraId="51E8DB3F" w14:textId="77777777" w:rsidR="00AE1380" w:rsidRPr="00DA12F6" w:rsidRDefault="0001451F" w:rsidP="007A62A9">
      <w:r w:rsidRPr="0001451F">
        <w:rPr>
          <w:b/>
          <w:bCs/>
          <w:color w:val="0000FF"/>
        </w:rPr>
        <w:t>(in)</w:t>
      </w:r>
      <w:r>
        <w:t>.</w:t>
      </w:r>
      <w:r w:rsidR="00AE1380">
        <w:t xml:space="preserve"> </w:t>
      </w:r>
      <w:r w:rsidR="00B00789">
        <w:t>AT&amp;T commented that it appears that there is similar discussions ongoing in IEEE and if so, this should wait for conclusions there and be left to Rel</w:t>
      </w:r>
      <w:r w:rsidR="00B00789">
        <w:noBreakHyphen/>
        <w:t xml:space="preserve">18. There was some support for leaving WT4 out of the work. The SA WG2 Chairman asked why the TU estimates do not change whether TSN is included or not. Ericsson explained that the TUs would have needed to be increased if TSN was included. Nokia proposed </w:t>
      </w:r>
      <w:r w:rsidR="00EE143C">
        <w:t xml:space="preserve">to allow WT4 if there are requests for it but to limit it to some study only in Rel-17. This was left for off-line discussion and revised in </w:t>
      </w:r>
      <w:r w:rsidR="00EE143C" w:rsidRPr="00916E52">
        <w:rPr>
          <w:rFonts w:cs="Arial"/>
          <w:color w:val="0000FF"/>
          <w:szCs w:val="16"/>
          <w:lang w:eastAsia="en-US"/>
        </w:rPr>
        <w:t>TD S</w:t>
      </w:r>
      <w:r w:rsidR="00EE143C">
        <w:rPr>
          <w:rFonts w:cs="Arial"/>
          <w:color w:val="0000FF"/>
          <w:szCs w:val="16"/>
          <w:lang w:eastAsia="en-US"/>
        </w:rPr>
        <w:t>P</w:t>
      </w:r>
      <w:r w:rsidR="00EE143C" w:rsidRPr="00916E52">
        <w:rPr>
          <w:rFonts w:cs="Arial"/>
          <w:color w:val="0000FF"/>
          <w:szCs w:val="16"/>
          <w:lang w:eastAsia="en-US"/>
        </w:rPr>
        <w:noBreakHyphen/>
        <w:t>1</w:t>
      </w:r>
      <w:r w:rsidR="00EE143C">
        <w:rPr>
          <w:rFonts w:cs="Arial"/>
          <w:color w:val="0000FF"/>
          <w:szCs w:val="16"/>
          <w:lang w:eastAsia="en-US"/>
        </w:rPr>
        <w:t>91288</w:t>
      </w:r>
      <w:r w:rsidR="00EE143C">
        <w:t>.</w:t>
      </w:r>
      <w:r w:rsidR="00EE143C" w:rsidRPr="00F67FE1">
        <w:t xml:space="preserve"> </w:t>
      </w:r>
      <w:r w:rsidR="001E316B">
        <w:t xml:space="preserve">This was </w:t>
      </w:r>
      <w:r w:rsidR="001E316B">
        <w:rPr>
          <w:color w:val="0000FF"/>
        </w:rPr>
        <w:t>noted</w:t>
      </w:r>
      <w:r w:rsidR="001E316B">
        <w:t>.</w:t>
      </w:r>
    </w:p>
    <w:p w14:paraId="6D2FE9FC" w14:textId="77777777" w:rsidR="00AE1380" w:rsidRDefault="00AE1380" w:rsidP="00AE1380">
      <w:pPr>
        <w:pStyle w:val="NormTop"/>
      </w:pPr>
      <w:r>
        <w:rPr>
          <w:color w:val="0000FF"/>
        </w:rPr>
        <w:t>TD SP</w:t>
      </w:r>
      <w:r>
        <w:rPr>
          <w:color w:val="0000FF"/>
        </w:rPr>
        <w:noBreakHyphen/>
        <w:t>191226</w:t>
      </w:r>
      <w:r w:rsidRPr="0073055D">
        <w:t xml:space="preserve"> </w:t>
      </w:r>
      <w:r>
        <w:t>(</w:t>
      </w:r>
      <w:r w:rsidR="00B00789">
        <w:t>REPORT</w:t>
      </w:r>
      <w:r>
        <w:t>) Report from moderated email discussion on FS_MUSIM. (Source: Intel (moderator)).</w:t>
      </w:r>
      <w:r>
        <w:br/>
      </w:r>
      <w:r w:rsidRPr="0073055D">
        <w:rPr>
          <w:b/>
        </w:rPr>
        <w:t>Document for:</w:t>
      </w:r>
      <w:r w:rsidRPr="0073055D">
        <w:t xml:space="preserve"> </w:t>
      </w:r>
      <w:r>
        <w:t>Decision.</w:t>
      </w:r>
      <w:r>
        <w:br/>
      </w:r>
      <w:r w:rsidRPr="0073055D">
        <w:rPr>
          <w:b/>
        </w:rPr>
        <w:t>Abstract:</w:t>
      </w:r>
      <w:r w:rsidRPr="0073055D">
        <w:t xml:space="preserve"> </w:t>
      </w:r>
      <w:r>
        <w:t>Report from moderated email discussion on FS_MUSIM.</w:t>
      </w:r>
    </w:p>
    <w:p w14:paraId="62304A2D" w14:textId="77777777" w:rsidR="00AE1380" w:rsidRPr="00DA12F6" w:rsidRDefault="00AE1380" w:rsidP="00AE1380">
      <w:pPr>
        <w:keepNext/>
        <w:rPr>
          <w:rFonts w:cs="Arial"/>
          <w:b/>
        </w:rPr>
      </w:pPr>
      <w:r w:rsidRPr="00DA12F6">
        <w:rPr>
          <w:rFonts w:cs="Arial"/>
          <w:b/>
        </w:rPr>
        <w:t>Discussion and conclusion:</w:t>
      </w:r>
    </w:p>
    <w:p w14:paraId="719A9442" w14:textId="77777777" w:rsidR="00AE1380" w:rsidRPr="00DA12F6" w:rsidRDefault="0001451F" w:rsidP="007A62A9">
      <w:r w:rsidRPr="0001451F">
        <w:rPr>
          <w:b/>
          <w:bCs/>
          <w:color w:val="0000FF"/>
        </w:rPr>
        <w:t>(in)</w:t>
      </w:r>
      <w:r>
        <w:t>.</w:t>
      </w:r>
      <w:r w:rsidR="00AE1380">
        <w:t xml:space="preserve"> </w:t>
      </w:r>
      <w:r w:rsidR="00EE143C">
        <w:t xml:space="preserve">This was left for off-line discussion. </w:t>
      </w:r>
      <w:r w:rsidR="001E316B">
        <w:t xml:space="preserve">This was </w:t>
      </w:r>
      <w:r w:rsidR="001E316B">
        <w:rPr>
          <w:color w:val="0000FF"/>
        </w:rPr>
        <w:t>noted</w:t>
      </w:r>
      <w:r w:rsidR="001E316B">
        <w:t>.</w:t>
      </w:r>
    </w:p>
    <w:p w14:paraId="5236A81A" w14:textId="77777777" w:rsidR="00AE1380" w:rsidRDefault="00AE1380" w:rsidP="00AE1380">
      <w:pPr>
        <w:pStyle w:val="NormTop"/>
      </w:pPr>
      <w:r>
        <w:rPr>
          <w:color w:val="0000FF"/>
        </w:rPr>
        <w:t>TD SP</w:t>
      </w:r>
      <w:r>
        <w:rPr>
          <w:color w:val="0000FF"/>
        </w:rPr>
        <w:noBreakHyphen/>
        <w:t>191253</w:t>
      </w:r>
      <w:r w:rsidRPr="0073055D">
        <w:t xml:space="preserve"> </w:t>
      </w:r>
      <w:r>
        <w:t xml:space="preserve">(P-CR) Report from moderated email discussion on FS_5GSAT_ARCH. (Source: THALES). (Revision of </w:t>
      </w:r>
      <w:r w:rsidR="00661F41">
        <w:rPr>
          <w:color w:val="0000FF"/>
        </w:rPr>
        <w:t>TD SP</w:t>
      </w:r>
      <w:r w:rsidR="00661F41">
        <w:rPr>
          <w:color w:val="0000FF"/>
        </w:rPr>
        <w:noBreakHyphen/>
        <w:t>191054</w:t>
      </w:r>
      <w:r w:rsidRPr="0073055D">
        <w:t>).</w:t>
      </w:r>
      <w:r>
        <w:br/>
      </w:r>
      <w:r w:rsidRPr="0073055D">
        <w:rPr>
          <w:b/>
        </w:rPr>
        <w:t>Document for:</w:t>
      </w:r>
      <w:r w:rsidRPr="0073055D">
        <w:t xml:space="preserve"> </w:t>
      </w:r>
      <w:r>
        <w:t>Approval.</w:t>
      </w:r>
      <w:r>
        <w:br/>
      </w:r>
      <w:r w:rsidRPr="0073055D">
        <w:rPr>
          <w:b/>
        </w:rPr>
        <w:t>Abstract:</w:t>
      </w:r>
      <w:r w:rsidRPr="0073055D">
        <w:t xml:space="preserve"> </w:t>
      </w:r>
      <w:r>
        <w:t>WITHDRAWN:</w:t>
      </w:r>
    </w:p>
    <w:p w14:paraId="15DBDEAA" w14:textId="77777777" w:rsidR="00AE1380" w:rsidRPr="00DA12F6" w:rsidRDefault="00AE1380" w:rsidP="00AE1380">
      <w:pPr>
        <w:keepNext/>
        <w:rPr>
          <w:rFonts w:cs="Arial"/>
          <w:b/>
        </w:rPr>
      </w:pPr>
      <w:r w:rsidRPr="00DA12F6">
        <w:rPr>
          <w:rFonts w:cs="Arial"/>
          <w:b/>
        </w:rPr>
        <w:t>Discussion and conclusion:</w:t>
      </w:r>
    </w:p>
    <w:p w14:paraId="2EF9E4D8" w14:textId="77777777" w:rsidR="00AE1380" w:rsidRPr="00DA12F6" w:rsidRDefault="00AE1380" w:rsidP="007A62A9">
      <w:r>
        <w:t xml:space="preserve">Revision of </w:t>
      </w:r>
      <w:r w:rsidR="00661F41">
        <w:rPr>
          <w:color w:val="0000FF"/>
        </w:rPr>
        <w:t>TD SP</w:t>
      </w:r>
      <w:r w:rsidR="00661F41">
        <w:rPr>
          <w:color w:val="0000FF"/>
        </w:rPr>
        <w:noBreakHyphen/>
        <w:t>191054</w:t>
      </w:r>
      <w:r>
        <w:t xml:space="preserve">. </w:t>
      </w:r>
      <w:r w:rsidR="00661F41" w:rsidRPr="00661F41">
        <w:rPr>
          <w:color w:val="FF0000"/>
        </w:rPr>
        <w:t>Withdrawn</w:t>
      </w:r>
      <w:r>
        <w:t>.</w:t>
      </w:r>
    </w:p>
    <w:p w14:paraId="43CCF814" w14:textId="77777777" w:rsidR="00AE1380" w:rsidRDefault="00AE1380" w:rsidP="00AE1380">
      <w:pPr>
        <w:pStyle w:val="NormTop"/>
      </w:pPr>
      <w:r>
        <w:rPr>
          <w:color w:val="0000FF"/>
        </w:rPr>
        <w:t>TD SP</w:t>
      </w:r>
      <w:r>
        <w:rPr>
          <w:color w:val="0000FF"/>
        </w:rPr>
        <w:noBreakHyphen/>
        <w:t>191257</w:t>
      </w:r>
      <w:r w:rsidRPr="0073055D">
        <w:t xml:space="preserve"> </w:t>
      </w:r>
      <w:r>
        <w:t xml:space="preserve">(REPORT) Report from moderated email discussion on FS_5GSAT_ARCH. (Source: Thales S.A. (Moderator)). (Revision of </w:t>
      </w:r>
      <w:r w:rsidR="00661F41">
        <w:rPr>
          <w:color w:val="0000FF"/>
        </w:rPr>
        <w:t>TD SP</w:t>
      </w:r>
      <w:r w:rsidR="00661F41">
        <w:rPr>
          <w:color w:val="0000FF"/>
        </w:rPr>
        <w:noBreakHyphen/>
        <w:t>191256</w:t>
      </w:r>
      <w:r w:rsidRPr="0073055D">
        <w:t>).</w:t>
      </w:r>
      <w:r>
        <w:br/>
      </w:r>
      <w:r w:rsidRPr="0073055D">
        <w:rPr>
          <w:b/>
        </w:rPr>
        <w:t>Document for:</w:t>
      </w:r>
      <w:r w:rsidRPr="0073055D">
        <w:t xml:space="preserve"> </w:t>
      </w:r>
      <w:r>
        <w:t>Approval.</w:t>
      </w:r>
      <w:r>
        <w:br/>
      </w:r>
      <w:r w:rsidRPr="0073055D">
        <w:rPr>
          <w:b/>
        </w:rPr>
        <w:t>Abstract:</w:t>
      </w:r>
      <w:r w:rsidRPr="0073055D">
        <w:t xml:space="preserve"> </w:t>
      </w:r>
      <w:r>
        <w:t xml:space="preserve">This document is the summary of the moderated email discussion in SA Drafts reflector according to the principles agreed in </w:t>
      </w:r>
      <w:r w:rsidR="00661F41">
        <w:rPr>
          <w:color w:val="0000FF"/>
        </w:rPr>
        <w:t>TD SP</w:t>
      </w:r>
      <w:r w:rsidR="00661F41">
        <w:rPr>
          <w:color w:val="0000FF"/>
        </w:rPr>
        <w:noBreakHyphen/>
        <w:t>190950</w:t>
      </w:r>
      <w:r>
        <w:t>.</w:t>
      </w:r>
    </w:p>
    <w:p w14:paraId="2955E74A" w14:textId="77777777" w:rsidR="00AE1380" w:rsidRPr="00DA12F6" w:rsidRDefault="00AE1380" w:rsidP="00AE1380">
      <w:pPr>
        <w:keepNext/>
        <w:rPr>
          <w:rFonts w:cs="Arial"/>
          <w:b/>
        </w:rPr>
      </w:pPr>
      <w:r w:rsidRPr="00DA12F6">
        <w:rPr>
          <w:rFonts w:cs="Arial"/>
          <w:b/>
        </w:rPr>
        <w:t>Discussion and conclusion:</w:t>
      </w:r>
    </w:p>
    <w:p w14:paraId="5F96DB6C" w14:textId="77777777" w:rsidR="00AE1380" w:rsidRDefault="0001451F" w:rsidP="007A62A9">
      <w:pPr>
        <w:rPr>
          <w:szCs w:val="16"/>
          <w:lang w:eastAsia="en-US"/>
        </w:rPr>
      </w:pPr>
      <w:r w:rsidRPr="0001451F">
        <w:rPr>
          <w:b/>
          <w:bCs/>
          <w:color w:val="0000FF"/>
        </w:rPr>
        <w:t>(in)</w:t>
      </w:r>
      <w:r>
        <w:t>.</w:t>
      </w:r>
      <w:r w:rsidR="00AE1380">
        <w:t xml:space="preserve"> </w:t>
      </w:r>
      <w:r w:rsidR="00EE143C">
        <w:t>This work will depend upon the RAN work which may be clarified in the Joint session. It was reported that this has already used 2 TUs at the previous meeting. Qualcomm commented that there will be a need for some TUs to work on studies which have not yet been done due to dependencies. Ericsson suggested the study work should include the results of the RAN dependencies, r</w:t>
      </w:r>
      <w:r w:rsidR="00EE143C" w:rsidRPr="00EE143C">
        <w:t>ather than le</w:t>
      </w:r>
      <w:r w:rsidR="00EE143C">
        <w:t>aving this to the normative phase. The SA WG2 Chairman suggested one of the Normative TUs is moved to the Study part.</w:t>
      </w:r>
      <w:r w:rsidR="00EE143C" w:rsidRPr="00EE143C">
        <w:t xml:space="preserve"> </w:t>
      </w:r>
      <w:r w:rsidR="00EE143C">
        <w:t xml:space="preserve">This was left for off-line discussion and revised in </w:t>
      </w:r>
      <w:r w:rsidR="00EE143C" w:rsidRPr="00916E52">
        <w:rPr>
          <w:rFonts w:cs="Arial"/>
          <w:color w:val="0000FF"/>
          <w:szCs w:val="16"/>
          <w:lang w:eastAsia="en-US"/>
        </w:rPr>
        <w:t>TD S</w:t>
      </w:r>
      <w:r w:rsidR="00EE143C">
        <w:rPr>
          <w:rFonts w:cs="Arial"/>
          <w:color w:val="0000FF"/>
          <w:szCs w:val="16"/>
          <w:lang w:eastAsia="en-US"/>
        </w:rPr>
        <w:t>P</w:t>
      </w:r>
      <w:r w:rsidR="00EE143C" w:rsidRPr="00916E52">
        <w:rPr>
          <w:rFonts w:cs="Arial"/>
          <w:color w:val="0000FF"/>
          <w:szCs w:val="16"/>
          <w:lang w:eastAsia="en-US"/>
        </w:rPr>
        <w:noBreakHyphen/>
        <w:t>1</w:t>
      </w:r>
      <w:r w:rsidR="00EE143C">
        <w:rPr>
          <w:rFonts w:cs="Arial"/>
          <w:color w:val="0000FF"/>
          <w:szCs w:val="16"/>
          <w:lang w:eastAsia="en-US"/>
        </w:rPr>
        <w:t>9128</w:t>
      </w:r>
      <w:r w:rsidR="001E316B">
        <w:rPr>
          <w:rFonts w:cs="Arial"/>
          <w:color w:val="0000FF"/>
          <w:szCs w:val="16"/>
          <w:lang w:eastAsia="en-US"/>
        </w:rPr>
        <w:t>9</w:t>
      </w:r>
      <w:r w:rsidR="00EE143C">
        <w:t xml:space="preserve">. </w:t>
      </w:r>
      <w:r w:rsidR="001E316B">
        <w:t xml:space="preserve">This was </w:t>
      </w:r>
      <w:r w:rsidR="001E316B">
        <w:rPr>
          <w:color w:val="0000FF"/>
        </w:rPr>
        <w:t>noted</w:t>
      </w:r>
      <w:r w:rsidR="001E316B">
        <w:t>.</w:t>
      </w:r>
    </w:p>
    <w:p w14:paraId="396C9A66" w14:textId="77777777" w:rsidR="00EE143C" w:rsidRPr="00EE143C" w:rsidRDefault="00EE143C" w:rsidP="00EE143C">
      <w:pPr>
        <w:pStyle w:val="H6"/>
        <w:rPr>
          <w:color w:val="0000FF"/>
        </w:rPr>
      </w:pPr>
      <w:r w:rsidRPr="00EE143C">
        <w:rPr>
          <w:color w:val="0000FF"/>
        </w:rPr>
        <w:lastRenderedPageBreak/>
        <w:t>In* items</w:t>
      </w:r>
    </w:p>
    <w:p w14:paraId="166BFE91" w14:textId="77777777" w:rsidR="00AE1380" w:rsidRDefault="00AE1380" w:rsidP="007A62A9">
      <w:pPr>
        <w:pStyle w:val="NormTop"/>
        <w:keepNext w:val="0"/>
      </w:pPr>
      <w:r>
        <w:rPr>
          <w:color w:val="0000FF"/>
        </w:rPr>
        <w:t>TD SP</w:t>
      </w:r>
      <w:r>
        <w:rPr>
          <w:color w:val="0000FF"/>
        </w:rPr>
        <w:noBreakHyphen/>
        <w:t>191198</w:t>
      </w:r>
      <w:r w:rsidRPr="0073055D">
        <w:t xml:space="preserve"> </w:t>
      </w:r>
      <w:r>
        <w:t>(</w:t>
      </w:r>
      <w:r w:rsidR="00B00789">
        <w:t>REPORT</w:t>
      </w:r>
      <w:r>
        <w:t>) Report from moderated email discussion on “Study on Support for 5WWC, Phase 2”. (Source: BROADCOM CORPORATION).</w:t>
      </w:r>
      <w:r>
        <w:br/>
      </w:r>
      <w:r w:rsidRPr="0073055D">
        <w:rPr>
          <w:b/>
        </w:rPr>
        <w:t>Document for:</w:t>
      </w:r>
      <w:r w:rsidRPr="0073055D">
        <w:t xml:space="preserve"> </w:t>
      </w:r>
      <w:r>
        <w:t>Decision.</w:t>
      </w:r>
      <w:r>
        <w:br/>
      </w:r>
      <w:r w:rsidRPr="0073055D">
        <w:rPr>
          <w:b/>
        </w:rPr>
        <w:t>Abstract:</w:t>
      </w:r>
      <w:r w:rsidRPr="0073055D">
        <w:t xml:space="preserve"> </w:t>
      </w:r>
      <w:r>
        <w:t xml:space="preserve">This document is the summary of the corresponding moderated email discussion in SA Drafts reflector according to the principles agreed in </w:t>
      </w:r>
      <w:r w:rsidR="00661F41">
        <w:rPr>
          <w:color w:val="0000FF"/>
        </w:rPr>
        <w:t>TD SP</w:t>
      </w:r>
      <w:r w:rsidR="00661F41">
        <w:rPr>
          <w:color w:val="0000FF"/>
        </w:rPr>
        <w:noBreakHyphen/>
        <w:t>190950</w:t>
      </w:r>
      <w:r>
        <w:t xml:space="preserve"> with regard to the working tasks of 'Study on Support for 5WWC, Phase 2'.</w:t>
      </w:r>
    </w:p>
    <w:p w14:paraId="4811CD67" w14:textId="77777777" w:rsidR="00AE1380" w:rsidRPr="00DA12F6" w:rsidRDefault="00AE1380" w:rsidP="00AE1380">
      <w:pPr>
        <w:keepNext/>
        <w:rPr>
          <w:rFonts w:cs="Arial"/>
          <w:b/>
        </w:rPr>
      </w:pPr>
      <w:r w:rsidRPr="00DA12F6">
        <w:rPr>
          <w:rFonts w:cs="Arial"/>
          <w:b/>
        </w:rPr>
        <w:t>Discussion and conclusion:</w:t>
      </w:r>
    </w:p>
    <w:p w14:paraId="6E01C241" w14:textId="77777777" w:rsidR="00AE1380" w:rsidRPr="00DA12F6" w:rsidRDefault="0001451F" w:rsidP="00AE1380">
      <w:pPr>
        <w:keepNext/>
      </w:pPr>
      <w:r w:rsidRPr="0001451F">
        <w:rPr>
          <w:b/>
          <w:bCs/>
          <w:color w:val="0000FF"/>
        </w:rPr>
        <w:t>(in</w:t>
      </w:r>
      <w:r>
        <w:rPr>
          <w:b/>
          <w:bCs/>
          <w:color w:val="0000FF"/>
        </w:rPr>
        <w:t>*</w:t>
      </w:r>
      <w:r w:rsidRPr="0001451F">
        <w:rPr>
          <w:b/>
          <w:bCs/>
          <w:color w:val="0000FF"/>
        </w:rPr>
        <w:t>)</w:t>
      </w:r>
      <w:r>
        <w:t>.</w:t>
      </w:r>
      <w:r w:rsidR="00AE1380">
        <w:t xml:space="preserve"> </w:t>
      </w:r>
      <w:r w:rsidR="00EE143C">
        <w:t>This was left for off-line discussion</w:t>
      </w:r>
      <w:r w:rsidR="00F40AC1">
        <w:t xml:space="preserve"> and was revised in </w:t>
      </w:r>
      <w:r w:rsidR="00F40AC1">
        <w:rPr>
          <w:color w:val="0000FF"/>
          <w:lang w:val="en-US" w:eastAsia="en-US"/>
        </w:rPr>
        <w:t>TD SP</w:t>
      </w:r>
      <w:r w:rsidR="00F40AC1">
        <w:rPr>
          <w:color w:val="0000FF"/>
          <w:lang w:val="en-US" w:eastAsia="en-US"/>
        </w:rPr>
        <w:noBreakHyphen/>
        <w:t>191333</w:t>
      </w:r>
      <w:r w:rsidR="00EE143C">
        <w:t xml:space="preserve">. </w:t>
      </w:r>
      <w:r w:rsidR="001E316B">
        <w:t xml:space="preserve">This was </w:t>
      </w:r>
      <w:r w:rsidR="001E316B">
        <w:rPr>
          <w:color w:val="0000FF"/>
        </w:rPr>
        <w:t>noted</w:t>
      </w:r>
      <w:r w:rsidR="001E316B">
        <w:t>.</w:t>
      </w:r>
    </w:p>
    <w:p w14:paraId="54862FA6" w14:textId="77777777" w:rsidR="00AE1380" w:rsidRDefault="00AE1380" w:rsidP="00AE1380">
      <w:pPr>
        <w:pStyle w:val="NormTop"/>
      </w:pPr>
      <w:r>
        <w:rPr>
          <w:color w:val="0000FF"/>
        </w:rPr>
        <w:t>TD SP</w:t>
      </w:r>
      <w:r>
        <w:rPr>
          <w:color w:val="0000FF"/>
        </w:rPr>
        <w:noBreakHyphen/>
        <w:t>1912</w:t>
      </w:r>
      <w:r w:rsidR="00DB6D42">
        <w:rPr>
          <w:color w:val="0000FF"/>
        </w:rPr>
        <w:t>76</w:t>
      </w:r>
      <w:r w:rsidRPr="0073055D">
        <w:t xml:space="preserve"> </w:t>
      </w:r>
      <w:r>
        <w:t>(</w:t>
      </w:r>
      <w:r w:rsidR="00B00789">
        <w:t>REPORT</w:t>
      </w:r>
      <w:r>
        <w:t>) Report from moderated email discussion on FS_UPCAS. (Source: China Mobile (moderator))</w:t>
      </w:r>
      <w:r w:rsidR="00DB6D42">
        <w:t xml:space="preserve"> </w:t>
      </w:r>
      <w:r w:rsidR="00DB6D42">
        <w:rPr>
          <w:rFonts w:cs="Arial"/>
          <w:lang w:eastAsia="en-US"/>
        </w:rPr>
        <w:t xml:space="preserve">(revision of </w:t>
      </w:r>
      <w:r w:rsidR="00DB6D42">
        <w:rPr>
          <w:color w:val="0000FF"/>
        </w:rPr>
        <w:t>TD SP</w:t>
      </w:r>
      <w:r w:rsidR="00DB6D42">
        <w:rPr>
          <w:color w:val="0000FF"/>
        </w:rPr>
        <w:noBreakHyphen/>
        <w:t>191228</w:t>
      </w:r>
      <w:r w:rsidR="00DB6D42">
        <w:rPr>
          <w:rFonts w:cs="Arial"/>
          <w:lang w:eastAsia="en-US"/>
        </w:rPr>
        <w:t>)</w:t>
      </w:r>
      <w:r>
        <w:t>.</w:t>
      </w:r>
      <w:r>
        <w:br/>
      </w:r>
      <w:r w:rsidRPr="0073055D">
        <w:rPr>
          <w:b/>
        </w:rPr>
        <w:t>Document for:</w:t>
      </w:r>
      <w:r w:rsidRPr="0073055D">
        <w:t xml:space="preserve"> </w:t>
      </w:r>
      <w:r>
        <w:t>Discussion.</w:t>
      </w:r>
      <w:r>
        <w:br/>
      </w:r>
      <w:r w:rsidRPr="0073055D">
        <w:rPr>
          <w:b/>
        </w:rPr>
        <w:t>Abstract:</w:t>
      </w:r>
      <w:r w:rsidRPr="0073055D">
        <w:t xml:space="preserve"> </w:t>
      </w:r>
      <w:r>
        <w:t>Summary the feedback on FS_UPCAS and propose a way forward.</w:t>
      </w:r>
    </w:p>
    <w:p w14:paraId="3ADECCD8" w14:textId="77777777" w:rsidR="00AE1380" w:rsidRPr="00DA12F6" w:rsidRDefault="00AE1380" w:rsidP="00AE1380">
      <w:pPr>
        <w:keepNext/>
        <w:rPr>
          <w:rFonts w:cs="Arial"/>
          <w:b/>
        </w:rPr>
      </w:pPr>
      <w:r w:rsidRPr="00DA12F6">
        <w:rPr>
          <w:rFonts w:cs="Arial"/>
          <w:b/>
        </w:rPr>
        <w:t>Discussion and conclusion:</w:t>
      </w:r>
    </w:p>
    <w:p w14:paraId="106556A2" w14:textId="77777777" w:rsidR="00AE1380" w:rsidRPr="00DA12F6" w:rsidRDefault="0001451F" w:rsidP="007A62A9">
      <w:r w:rsidRPr="0001451F">
        <w:rPr>
          <w:b/>
          <w:bCs/>
          <w:color w:val="0000FF"/>
        </w:rPr>
        <w:t>(in</w:t>
      </w:r>
      <w:r>
        <w:rPr>
          <w:b/>
          <w:bCs/>
          <w:color w:val="0000FF"/>
        </w:rPr>
        <w:t>*</w:t>
      </w:r>
      <w:r w:rsidRPr="0001451F">
        <w:rPr>
          <w:b/>
          <w:bCs/>
          <w:color w:val="0000FF"/>
        </w:rPr>
        <w:t>)</w:t>
      </w:r>
      <w:r w:rsidR="00AE1380">
        <w:t xml:space="preserve">. </w:t>
      </w:r>
      <w:r w:rsidR="00EE143C">
        <w:t xml:space="preserve">The SA WG2 Chairman warned that with this large study, there will be little time to finish the study and progress the normative work. Cisco suggested that CT WG4 should be consulted to make sure that the protocol updates that will be needed will be completed also in the Release. Huawei commented that as WT2 is dependent on WT1 and therefore handled sequentially, it is unlikely that both can be done in Release 17. This was left for off-line discussion and revised in </w:t>
      </w:r>
      <w:r w:rsidR="00EE143C" w:rsidRPr="00916E52">
        <w:rPr>
          <w:rFonts w:cs="Arial"/>
          <w:color w:val="0000FF"/>
          <w:szCs w:val="16"/>
          <w:lang w:eastAsia="en-US"/>
        </w:rPr>
        <w:t>TD S</w:t>
      </w:r>
      <w:r w:rsidR="00EE143C">
        <w:rPr>
          <w:rFonts w:cs="Arial"/>
          <w:color w:val="0000FF"/>
          <w:szCs w:val="16"/>
          <w:lang w:eastAsia="en-US"/>
        </w:rPr>
        <w:t>P</w:t>
      </w:r>
      <w:r w:rsidR="00EE143C" w:rsidRPr="00916E52">
        <w:rPr>
          <w:rFonts w:cs="Arial"/>
          <w:color w:val="0000FF"/>
          <w:szCs w:val="16"/>
          <w:lang w:eastAsia="en-US"/>
        </w:rPr>
        <w:noBreakHyphen/>
        <w:t>1</w:t>
      </w:r>
      <w:r w:rsidR="00EE143C">
        <w:rPr>
          <w:rFonts w:cs="Arial"/>
          <w:color w:val="0000FF"/>
          <w:szCs w:val="16"/>
          <w:lang w:eastAsia="en-US"/>
        </w:rPr>
        <w:t>91290</w:t>
      </w:r>
      <w:r w:rsidR="00EE143C">
        <w:t>.</w:t>
      </w:r>
      <w:r w:rsidR="00EE143C" w:rsidRPr="00F67FE1">
        <w:t xml:space="preserve"> </w:t>
      </w:r>
      <w:r w:rsidR="001E316B">
        <w:t xml:space="preserve">This was </w:t>
      </w:r>
      <w:r w:rsidR="001E316B">
        <w:rPr>
          <w:color w:val="0000FF"/>
        </w:rPr>
        <w:t>noted</w:t>
      </w:r>
      <w:r w:rsidR="001E316B">
        <w:t>.</w:t>
      </w:r>
    </w:p>
    <w:p w14:paraId="1AB9485D" w14:textId="77777777" w:rsidR="00AE1380" w:rsidRDefault="00AE1380" w:rsidP="00AE1380">
      <w:pPr>
        <w:pStyle w:val="NormTop"/>
      </w:pPr>
      <w:r>
        <w:rPr>
          <w:color w:val="0000FF"/>
        </w:rPr>
        <w:t>TD SP</w:t>
      </w:r>
      <w:r>
        <w:rPr>
          <w:color w:val="0000FF"/>
        </w:rPr>
        <w:noBreakHyphen/>
        <w:t>191239</w:t>
      </w:r>
      <w:r w:rsidRPr="0073055D">
        <w:t xml:space="preserve"> </w:t>
      </w:r>
      <w:r>
        <w:t>(</w:t>
      </w:r>
      <w:r w:rsidR="00B00789">
        <w:t>REPORT</w:t>
      </w:r>
      <w:r>
        <w:t>) Report from moderated email discussion on FS_ATSSS_Ph2. (Source: Apple).</w:t>
      </w:r>
      <w:r>
        <w:br/>
      </w:r>
      <w:r w:rsidRPr="0073055D">
        <w:rPr>
          <w:b/>
        </w:rPr>
        <w:t>Document for:</w:t>
      </w:r>
      <w:r w:rsidRPr="0073055D">
        <w:t xml:space="preserve"> </w:t>
      </w:r>
      <w:r>
        <w:t>Decision.</w:t>
      </w:r>
      <w:r>
        <w:br/>
      </w:r>
      <w:r w:rsidRPr="0073055D">
        <w:rPr>
          <w:b/>
        </w:rPr>
        <w:t>Abstract:</w:t>
      </w:r>
      <w:r w:rsidRPr="0073055D">
        <w:t xml:space="preserve"> </w:t>
      </w:r>
      <w:r>
        <w:t>Report from moderated email discussion on FS_ATSSS_Ph2.</w:t>
      </w:r>
    </w:p>
    <w:p w14:paraId="5119E483" w14:textId="77777777" w:rsidR="00AE1380" w:rsidRPr="00DA12F6" w:rsidRDefault="00AE1380" w:rsidP="00AE1380">
      <w:pPr>
        <w:keepNext/>
        <w:rPr>
          <w:rFonts w:cs="Arial"/>
          <w:b/>
        </w:rPr>
      </w:pPr>
      <w:r w:rsidRPr="00DA12F6">
        <w:rPr>
          <w:rFonts w:cs="Arial"/>
          <w:b/>
        </w:rPr>
        <w:t>Discussion and conclusion:</w:t>
      </w:r>
    </w:p>
    <w:p w14:paraId="69604F6D" w14:textId="77777777" w:rsidR="00AE1380" w:rsidRPr="00DA12F6" w:rsidRDefault="0001451F" w:rsidP="007A62A9">
      <w:r w:rsidRPr="0001451F">
        <w:rPr>
          <w:b/>
          <w:bCs/>
          <w:color w:val="0000FF"/>
        </w:rPr>
        <w:t>(in</w:t>
      </w:r>
      <w:r>
        <w:rPr>
          <w:b/>
          <w:bCs/>
          <w:color w:val="0000FF"/>
        </w:rPr>
        <w:t>*</w:t>
      </w:r>
      <w:r w:rsidRPr="0001451F">
        <w:rPr>
          <w:b/>
          <w:bCs/>
          <w:color w:val="0000FF"/>
        </w:rPr>
        <w:t>)</w:t>
      </w:r>
      <w:r w:rsidR="00AE1380">
        <w:t xml:space="preserve">. </w:t>
      </w:r>
      <w:r w:rsidR="00EE143C">
        <w:t xml:space="preserve">The SA WG2 Chairman asked why the Study work and Normative Work are both 6 TUs, as normative work should take less time once the study is complete. ZTE asked whether the argument about large numbers of CRs for a particular WI is justified as this could apply to many other WIs. Ericsson questioned the validity of sending requests to IETF to speed up the work, as the IETF can only progress by direct participation and work by companies. This was left for off-line discussion and revised in </w:t>
      </w:r>
      <w:r w:rsidR="00EE143C" w:rsidRPr="00916E52">
        <w:rPr>
          <w:rFonts w:cs="Arial"/>
          <w:color w:val="0000FF"/>
          <w:szCs w:val="16"/>
          <w:lang w:eastAsia="en-US"/>
        </w:rPr>
        <w:t>TD S</w:t>
      </w:r>
      <w:r w:rsidR="00EE143C">
        <w:rPr>
          <w:rFonts w:cs="Arial"/>
          <w:color w:val="0000FF"/>
          <w:szCs w:val="16"/>
          <w:lang w:eastAsia="en-US"/>
        </w:rPr>
        <w:t>P</w:t>
      </w:r>
      <w:r w:rsidR="00EE143C" w:rsidRPr="00916E52">
        <w:rPr>
          <w:rFonts w:cs="Arial"/>
          <w:color w:val="0000FF"/>
          <w:szCs w:val="16"/>
          <w:lang w:eastAsia="en-US"/>
        </w:rPr>
        <w:noBreakHyphen/>
        <w:t>1</w:t>
      </w:r>
      <w:r w:rsidR="00EE143C">
        <w:rPr>
          <w:rFonts w:cs="Arial"/>
          <w:color w:val="0000FF"/>
          <w:szCs w:val="16"/>
          <w:lang w:eastAsia="en-US"/>
        </w:rPr>
        <w:t>91291</w:t>
      </w:r>
      <w:r w:rsidR="00EE143C">
        <w:t>.</w:t>
      </w:r>
      <w:r w:rsidR="00EE143C" w:rsidRPr="00F67FE1">
        <w:t xml:space="preserve"> </w:t>
      </w:r>
      <w:r w:rsidR="001E316B">
        <w:t xml:space="preserve">This was </w:t>
      </w:r>
      <w:r w:rsidR="001E316B">
        <w:rPr>
          <w:color w:val="0000FF"/>
        </w:rPr>
        <w:t>noted</w:t>
      </w:r>
      <w:r w:rsidR="001E316B">
        <w:t>.</w:t>
      </w:r>
    </w:p>
    <w:p w14:paraId="2ED400A2" w14:textId="77777777" w:rsidR="00AE1380" w:rsidRDefault="00AE1380" w:rsidP="00AE1380">
      <w:pPr>
        <w:pStyle w:val="NormTop"/>
      </w:pPr>
      <w:r>
        <w:rPr>
          <w:color w:val="0000FF"/>
        </w:rPr>
        <w:t>TD SP</w:t>
      </w:r>
      <w:r>
        <w:rPr>
          <w:color w:val="0000FF"/>
        </w:rPr>
        <w:noBreakHyphen/>
        <w:t>191269</w:t>
      </w:r>
      <w:r w:rsidRPr="0073055D">
        <w:t xml:space="preserve"> </w:t>
      </w:r>
      <w:r>
        <w:t xml:space="preserve">(REPORT) Report from moderated email discussion on Item FS_eLCS_ph2. (Source: CATT). (Revision of </w:t>
      </w:r>
      <w:r w:rsidR="00661F41">
        <w:rPr>
          <w:color w:val="0000FF"/>
        </w:rPr>
        <w:t>TD SP</w:t>
      </w:r>
      <w:r w:rsidR="00661F41">
        <w:rPr>
          <w:color w:val="0000FF"/>
        </w:rPr>
        <w:noBreakHyphen/>
        <w:t>191221</w:t>
      </w:r>
      <w:r w:rsidRPr="0073055D">
        <w:t>).</w:t>
      </w:r>
      <w:r>
        <w:br/>
      </w:r>
      <w:r w:rsidRPr="0073055D">
        <w:rPr>
          <w:b/>
        </w:rPr>
        <w:t>Document for:</w:t>
      </w:r>
      <w:r w:rsidRPr="0073055D">
        <w:t xml:space="preserve"> </w:t>
      </w:r>
      <w:r>
        <w:t>Discussion.</w:t>
      </w:r>
      <w:r>
        <w:br/>
      </w:r>
      <w:r w:rsidRPr="0073055D">
        <w:rPr>
          <w:b/>
        </w:rPr>
        <w:t>Abstract:</w:t>
      </w:r>
      <w:r w:rsidRPr="0073055D">
        <w:t xml:space="preserve"> </w:t>
      </w:r>
      <w:r>
        <w:t>Report from moderated email discussion on Item FS_eLCS_ph2.</w:t>
      </w:r>
    </w:p>
    <w:p w14:paraId="1629203E" w14:textId="77777777" w:rsidR="00AE1380" w:rsidRPr="00DA12F6" w:rsidRDefault="00AE1380" w:rsidP="00AE1380">
      <w:pPr>
        <w:keepNext/>
        <w:rPr>
          <w:rFonts w:cs="Arial"/>
          <w:b/>
        </w:rPr>
      </w:pPr>
      <w:r w:rsidRPr="00DA12F6">
        <w:rPr>
          <w:rFonts w:cs="Arial"/>
          <w:b/>
        </w:rPr>
        <w:t>Discussion and conclusion:</w:t>
      </w:r>
    </w:p>
    <w:p w14:paraId="42C6B8C0" w14:textId="77777777" w:rsidR="00AE1380" w:rsidRPr="00DA12F6" w:rsidRDefault="00EE143C" w:rsidP="007A62A9">
      <w:r w:rsidRPr="0001451F">
        <w:rPr>
          <w:b/>
          <w:bCs/>
          <w:color w:val="0000FF"/>
        </w:rPr>
        <w:t>(in</w:t>
      </w:r>
      <w:r>
        <w:rPr>
          <w:b/>
          <w:bCs/>
          <w:color w:val="0000FF"/>
        </w:rPr>
        <w:t>*</w:t>
      </w:r>
      <w:r w:rsidRPr="0001451F">
        <w:rPr>
          <w:b/>
          <w:bCs/>
          <w:color w:val="0000FF"/>
        </w:rPr>
        <w:t>)</w:t>
      </w:r>
      <w:r>
        <w:t xml:space="preserve">. </w:t>
      </w:r>
      <w:r w:rsidR="00AE1380">
        <w:t xml:space="preserve">Revision of </w:t>
      </w:r>
      <w:r w:rsidR="00661F41">
        <w:rPr>
          <w:color w:val="0000FF"/>
        </w:rPr>
        <w:t>TD SP</w:t>
      </w:r>
      <w:r w:rsidR="00661F41">
        <w:rPr>
          <w:color w:val="0000FF"/>
        </w:rPr>
        <w:noBreakHyphen/>
        <w:t>191221</w:t>
      </w:r>
      <w:r w:rsidR="00AE1380">
        <w:t xml:space="preserve">. </w:t>
      </w:r>
      <w:r w:rsidR="009C1F02">
        <w:t xml:space="preserve">This was left for off-line discussion and revised in </w:t>
      </w:r>
      <w:r w:rsidR="009C1F02" w:rsidRPr="00916E52">
        <w:rPr>
          <w:rFonts w:cs="Arial"/>
          <w:color w:val="0000FF"/>
          <w:szCs w:val="16"/>
          <w:lang w:eastAsia="en-US"/>
        </w:rPr>
        <w:t>TD S</w:t>
      </w:r>
      <w:r w:rsidR="009C1F02">
        <w:rPr>
          <w:rFonts w:cs="Arial"/>
          <w:color w:val="0000FF"/>
          <w:szCs w:val="16"/>
          <w:lang w:eastAsia="en-US"/>
        </w:rPr>
        <w:t>P</w:t>
      </w:r>
      <w:r w:rsidR="009C1F02" w:rsidRPr="00916E52">
        <w:rPr>
          <w:rFonts w:cs="Arial"/>
          <w:color w:val="0000FF"/>
          <w:szCs w:val="16"/>
          <w:lang w:eastAsia="en-US"/>
        </w:rPr>
        <w:noBreakHyphen/>
        <w:t>1</w:t>
      </w:r>
      <w:r w:rsidR="009C1F02">
        <w:rPr>
          <w:rFonts w:cs="Arial"/>
          <w:color w:val="0000FF"/>
          <w:szCs w:val="16"/>
          <w:lang w:eastAsia="en-US"/>
        </w:rPr>
        <w:t>91292</w:t>
      </w:r>
      <w:r w:rsidR="009C1F02">
        <w:t>.</w:t>
      </w:r>
      <w:r w:rsidR="009C1F02" w:rsidRPr="00F67FE1">
        <w:t xml:space="preserve"> </w:t>
      </w:r>
      <w:r w:rsidR="001E316B">
        <w:t xml:space="preserve">This was </w:t>
      </w:r>
      <w:r w:rsidR="001E316B">
        <w:rPr>
          <w:color w:val="0000FF"/>
        </w:rPr>
        <w:t>noted</w:t>
      </w:r>
      <w:r w:rsidR="001E316B">
        <w:t>.</w:t>
      </w:r>
    </w:p>
    <w:p w14:paraId="5CAA6980" w14:textId="77777777" w:rsidR="00AE1380" w:rsidRDefault="00AE1380" w:rsidP="00AE1380">
      <w:pPr>
        <w:pStyle w:val="NormTop"/>
      </w:pPr>
      <w:r>
        <w:rPr>
          <w:color w:val="0000FF"/>
        </w:rPr>
        <w:t>TD SP</w:t>
      </w:r>
      <w:r>
        <w:rPr>
          <w:color w:val="0000FF"/>
        </w:rPr>
        <w:noBreakHyphen/>
        <w:t>191214</w:t>
      </w:r>
      <w:r w:rsidRPr="0073055D">
        <w:t xml:space="preserve"> </w:t>
      </w:r>
      <w:r>
        <w:t>(REPORT) Report from moderated email discussion on study item FS_5GLAN_enh. (Source: InterDigital Belgium. LLC).</w:t>
      </w:r>
      <w:r>
        <w:br/>
      </w:r>
      <w:r w:rsidRPr="0073055D">
        <w:rPr>
          <w:b/>
        </w:rPr>
        <w:t>Document for:</w:t>
      </w:r>
      <w:r w:rsidRPr="0073055D">
        <w:t xml:space="preserve"> </w:t>
      </w:r>
      <w:r>
        <w:t>Discussion.</w:t>
      </w:r>
      <w:r>
        <w:br/>
      </w:r>
      <w:r w:rsidRPr="0073055D">
        <w:rPr>
          <w:b/>
        </w:rPr>
        <w:t>Abstract:</w:t>
      </w:r>
      <w:r w:rsidRPr="0073055D">
        <w:t xml:space="preserve"> </w:t>
      </w:r>
      <w:r>
        <w:t>Report from moderated email discussion on study item FS_5GLAN_enh.</w:t>
      </w:r>
    </w:p>
    <w:p w14:paraId="109E45D8" w14:textId="77777777" w:rsidR="00AE1380" w:rsidRPr="00DA12F6" w:rsidRDefault="00AE1380" w:rsidP="00AE1380">
      <w:pPr>
        <w:keepNext/>
        <w:rPr>
          <w:rFonts w:cs="Arial"/>
          <w:b/>
        </w:rPr>
      </w:pPr>
      <w:r w:rsidRPr="00DA12F6">
        <w:rPr>
          <w:rFonts w:cs="Arial"/>
          <w:b/>
        </w:rPr>
        <w:t>Discussion and conclusion:</w:t>
      </w:r>
    </w:p>
    <w:p w14:paraId="22EA29FD" w14:textId="77777777" w:rsidR="00AE1380" w:rsidRPr="009C1F02" w:rsidRDefault="0001451F" w:rsidP="007A62A9">
      <w:r w:rsidRPr="0001451F">
        <w:rPr>
          <w:b/>
          <w:bCs/>
          <w:color w:val="0000FF"/>
        </w:rPr>
        <w:t>(in</w:t>
      </w:r>
      <w:r>
        <w:rPr>
          <w:b/>
          <w:bCs/>
          <w:color w:val="0000FF"/>
        </w:rPr>
        <w:t>*</w:t>
      </w:r>
      <w:r w:rsidRPr="0001451F">
        <w:rPr>
          <w:b/>
          <w:bCs/>
          <w:color w:val="0000FF"/>
        </w:rPr>
        <w:t>)</w:t>
      </w:r>
      <w:r w:rsidR="00AE1380">
        <w:t>.</w:t>
      </w:r>
      <w:r w:rsidR="009C1F02">
        <w:t xml:space="preserve"> This was left for off-line discussion and revised in </w:t>
      </w:r>
      <w:r w:rsidR="009C1F02" w:rsidRPr="00916E52">
        <w:rPr>
          <w:rFonts w:cs="Arial"/>
          <w:color w:val="0000FF"/>
          <w:szCs w:val="16"/>
          <w:lang w:eastAsia="en-US"/>
        </w:rPr>
        <w:t>TD S</w:t>
      </w:r>
      <w:r w:rsidR="009C1F02">
        <w:rPr>
          <w:rFonts w:cs="Arial"/>
          <w:color w:val="0000FF"/>
          <w:szCs w:val="16"/>
          <w:lang w:eastAsia="en-US"/>
        </w:rPr>
        <w:t>P</w:t>
      </w:r>
      <w:r w:rsidR="009C1F02" w:rsidRPr="00916E52">
        <w:rPr>
          <w:rFonts w:cs="Arial"/>
          <w:color w:val="0000FF"/>
          <w:szCs w:val="16"/>
          <w:lang w:eastAsia="en-US"/>
        </w:rPr>
        <w:noBreakHyphen/>
        <w:t>1</w:t>
      </w:r>
      <w:r w:rsidR="009C1F02">
        <w:rPr>
          <w:rFonts w:cs="Arial"/>
          <w:color w:val="0000FF"/>
          <w:szCs w:val="16"/>
          <w:lang w:eastAsia="en-US"/>
        </w:rPr>
        <w:t>91293</w:t>
      </w:r>
      <w:r w:rsidR="009C1F02">
        <w:t>.</w:t>
      </w:r>
      <w:r w:rsidR="009C1F02" w:rsidRPr="00F67FE1">
        <w:t xml:space="preserve"> </w:t>
      </w:r>
      <w:r w:rsidR="001E316B">
        <w:t xml:space="preserve">This was </w:t>
      </w:r>
      <w:r w:rsidR="001E316B">
        <w:rPr>
          <w:color w:val="0000FF"/>
        </w:rPr>
        <w:t>noted</w:t>
      </w:r>
      <w:r w:rsidR="001E316B">
        <w:t>.</w:t>
      </w:r>
    </w:p>
    <w:p w14:paraId="0C59A36F" w14:textId="77777777" w:rsidR="00AE1380" w:rsidRDefault="00AE1380" w:rsidP="00AE1380">
      <w:pPr>
        <w:pStyle w:val="NormTop"/>
      </w:pPr>
      <w:r>
        <w:rPr>
          <w:color w:val="0000FF"/>
        </w:rPr>
        <w:t>TD SP</w:t>
      </w:r>
      <w:r>
        <w:rPr>
          <w:color w:val="0000FF"/>
        </w:rPr>
        <w:noBreakHyphen/>
        <w:t>191246</w:t>
      </w:r>
      <w:r w:rsidRPr="0073055D">
        <w:t xml:space="preserve"> </w:t>
      </w:r>
      <w:r>
        <w:t>(</w:t>
      </w:r>
      <w:r w:rsidR="00B00789">
        <w:t>REPORT</w:t>
      </w:r>
      <w:r>
        <w:t>) Report from moderated email discussion on FS_ID-UAS. (Source: Qualcomm Incorporated).</w:t>
      </w:r>
      <w:r>
        <w:br/>
      </w:r>
      <w:r w:rsidRPr="0073055D">
        <w:rPr>
          <w:b/>
        </w:rPr>
        <w:t>Document for:</w:t>
      </w:r>
      <w:r w:rsidRPr="0073055D">
        <w:t xml:space="preserve"> </w:t>
      </w:r>
      <w:r>
        <w:t>Approval.</w:t>
      </w:r>
      <w:r>
        <w:br/>
      </w:r>
      <w:r w:rsidRPr="0073055D">
        <w:rPr>
          <w:b/>
        </w:rPr>
        <w:t>Abstract:</w:t>
      </w:r>
      <w:r w:rsidRPr="0073055D">
        <w:t xml:space="preserve"> </w:t>
      </w:r>
      <w:r>
        <w:t>Report from the moderated email discussion for FS_ID_UAS.</w:t>
      </w:r>
    </w:p>
    <w:p w14:paraId="65DF889A" w14:textId="77777777" w:rsidR="00AE1380" w:rsidRPr="00DA12F6" w:rsidRDefault="00AE1380" w:rsidP="00AE1380">
      <w:pPr>
        <w:keepNext/>
        <w:rPr>
          <w:rFonts w:cs="Arial"/>
          <w:b/>
        </w:rPr>
      </w:pPr>
      <w:r w:rsidRPr="00DA12F6">
        <w:rPr>
          <w:rFonts w:cs="Arial"/>
          <w:b/>
        </w:rPr>
        <w:t>Discussion and conclusion:</w:t>
      </w:r>
    </w:p>
    <w:p w14:paraId="4B886D63" w14:textId="77777777" w:rsidR="00AE1380" w:rsidRPr="00DA12F6" w:rsidRDefault="0001451F" w:rsidP="007A62A9">
      <w:r w:rsidRPr="0001451F">
        <w:rPr>
          <w:b/>
          <w:bCs/>
          <w:color w:val="0000FF"/>
        </w:rPr>
        <w:t>(in</w:t>
      </w:r>
      <w:r>
        <w:rPr>
          <w:b/>
          <w:bCs/>
          <w:color w:val="0000FF"/>
        </w:rPr>
        <w:t>*</w:t>
      </w:r>
      <w:r w:rsidRPr="0001451F">
        <w:rPr>
          <w:b/>
          <w:bCs/>
          <w:color w:val="0000FF"/>
        </w:rPr>
        <w:t>)</w:t>
      </w:r>
      <w:r w:rsidR="00AE1380">
        <w:t xml:space="preserve">. </w:t>
      </w:r>
      <w:r w:rsidR="009C1F02">
        <w:t xml:space="preserve">This was left for off-line discussion and revised in </w:t>
      </w:r>
      <w:r w:rsidR="009C1F02" w:rsidRPr="00916E52">
        <w:rPr>
          <w:rFonts w:cs="Arial"/>
          <w:color w:val="0000FF"/>
          <w:szCs w:val="16"/>
          <w:lang w:eastAsia="en-US"/>
        </w:rPr>
        <w:t>TD S</w:t>
      </w:r>
      <w:r w:rsidR="00E83FA1">
        <w:rPr>
          <w:rFonts w:cs="Arial"/>
          <w:color w:val="0000FF"/>
          <w:szCs w:val="16"/>
          <w:lang w:eastAsia="en-US"/>
        </w:rPr>
        <w:t>P</w:t>
      </w:r>
      <w:r w:rsidR="009C1F02" w:rsidRPr="00916E52">
        <w:rPr>
          <w:rFonts w:cs="Arial"/>
          <w:color w:val="0000FF"/>
          <w:szCs w:val="16"/>
          <w:lang w:eastAsia="en-US"/>
        </w:rPr>
        <w:noBreakHyphen/>
        <w:t>1</w:t>
      </w:r>
      <w:r w:rsidR="009C1F02">
        <w:rPr>
          <w:rFonts w:cs="Arial"/>
          <w:color w:val="0000FF"/>
          <w:szCs w:val="16"/>
          <w:lang w:eastAsia="en-US"/>
        </w:rPr>
        <w:t>91294</w:t>
      </w:r>
      <w:r w:rsidR="009C1F02">
        <w:t>.</w:t>
      </w:r>
      <w:r w:rsidR="009C1F02" w:rsidRPr="00F67FE1">
        <w:t xml:space="preserve"> </w:t>
      </w:r>
      <w:r w:rsidR="001E316B">
        <w:t xml:space="preserve">This was </w:t>
      </w:r>
      <w:r w:rsidR="001E316B">
        <w:rPr>
          <w:color w:val="0000FF"/>
        </w:rPr>
        <w:t>noted</w:t>
      </w:r>
      <w:r w:rsidR="001E316B">
        <w:t>.</w:t>
      </w:r>
    </w:p>
    <w:p w14:paraId="4BD948F4" w14:textId="77777777" w:rsidR="00AE1380" w:rsidRDefault="00AE1380" w:rsidP="00AE1380">
      <w:pPr>
        <w:pStyle w:val="NormTop"/>
      </w:pPr>
      <w:r>
        <w:rPr>
          <w:color w:val="0000FF"/>
        </w:rPr>
        <w:lastRenderedPageBreak/>
        <w:t>TD SP</w:t>
      </w:r>
      <w:r>
        <w:rPr>
          <w:color w:val="0000FF"/>
        </w:rPr>
        <w:noBreakHyphen/>
        <w:t>191251</w:t>
      </w:r>
      <w:r w:rsidRPr="0073055D">
        <w:t xml:space="preserve"> </w:t>
      </w:r>
      <w:r>
        <w:t>(REPORT) Report from moderated email discussion on FS_MPS2. (Source: AT&amp;T).</w:t>
      </w:r>
      <w:r>
        <w:br/>
      </w:r>
      <w:r w:rsidRPr="0073055D">
        <w:rPr>
          <w:b/>
        </w:rPr>
        <w:t>Document for:</w:t>
      </w:r>
      <w:r w:rsidRPr="0073055D">
        <w:t xml:space="preserve"> </w:t>
      </w:r>
      <w:r>
        <w:t>Information.</w:t>
      </w:r>
      <w:r>
        <w:br/>
      </w:r>
      <w:r w:rsidRPr="0073055D">
        <w:rPr>
          <w:b/>
        </w:rPr>
        <w:t>Abstract:</w:t>
      </w:r>
      <w:r w:rsidRPr="0073055D">
        <w:t xml:space="preserve"> </w:t>
      </w:r>
      <w:r>
        <w:t>The document consolidates discussion from SA_DRAFT email list about Release 17 work on FS_MPS2.</w:t>
      </w:r>
    </w:p>
    <w:p w14:paraId="69D0983F" w14:textId="77777777" w:rsidR="00AE1380" w:rsidRPr="00DA12F6" w:rsidRDefault="00AE1380" w:rsidP="00AE1380">
      <w:pPr>
        <w:keepNext/>
        <w:rPr>
          <w:rFonts w:cs="Arial"/>
          <w:b/>
        </w:rPr>
      </w:pPr>
      <w:r w:rsidRPr="00DA12F6">
        <w:rPr>
          <w:rFonts w:cs="Arial"/>
          <w:b/>
        </w:rPr>
        <w:t>Discussion and conclusion:</w:t>
      </w:r>
    </w:p>
    <w:p w14:paraId="026DA067" w14:textId="77777777" w:rsidR="00AE1380" w:rsidRPr="00DA12F6" w:rsidRDefault="0001451F" w:rsidP="007A62A9">
      <w:r w:rsidRPr="0001451F">
        <w:rPr>
          <w:b/>
          <w:bCs/>
          <w:color w:val="0000FF"/>
        </w:rPr>
        <w:t>(in</w:t>
      </w:r>
      <w:r>
        <w:rPr>
          <w:b/>
          <w:bCs/>
          <w:color w:val="0000FF"/>
        </w:rPr>
        <w:t>*</w:t>
      </w:r>
      <w:r w:rsidRPr="0001451F">
        <w:rPr>
          <w:b/>
          <w:bCs/>
          <w:color w:val="0000FF"/>
        </w:rPr>
        <w:t>)</w:t>
      </w:r>
      <w:r w:rsidR="00AE1380">
        <w:t xml:space="preserve">. </w:t>
      </w:r>
      <w:r w:rsidR="00B00789">
        <w:t>The moderator reported that this has been reduced to 3 TUs (2+1) and asked whether TSG SA wanted to try to further optimise this, e.g. by skipping the TR phase, or leave this for SA WG2 to consider. Qualcomm commented that less than 3 TUs is not really practical as there are overheads for each work item which takes up time in SA WG2, such as skeleton TR, agreement of Key issues, etc. which may be avoided by using discussion papers and working directly with a normative WID. Huawei considered 3 TUs to be more reasonable for this work. It was decided to keep the 3 for the moment. This was left for off-line discussion</w:t>
      </w:r>
      <w:r w:rsidR="00F038B8">
        <w:t xml:space="preserve"> and was revised in </w:t>
      </w:r>
      <w:r w:rsidR="00F038B8">
        <w:rPr>
          <w:color w:val="0000FF"/>
          <w:lang w:val="en-US" w:eastAsia="en-US"/>
        </w:rPr>
        <w:t>TD SP</w:t>
      </w:r>
      <w:r w:rsidR="00F038B8">
        <w:rPr>
          <w:color w:val="0000FF"/>
          <w:lang w:val="en-US" w:eastAsia="en-US"/>
        </w:rPr>
        <w:noBreakHyphen/>
        <w:t>191326</w:t>
      </w:r>
      <w:r w:rsidR="00F038B8">
        <w:t>.</w:t>
      </w:r>
      <w:r w:rsidR="00B00789" w:rsidRPr="00785C5B">
        <w:rPr>
          <w:lang w:eastAsia="en-US"/>
        </w:rPr>
        <w:t xml:space="preserve"> </w:t>
      </w:r>
      <w:r w:rsidR="001E316B">
        <w:t xml:space="preserve">This was </w:t>
      </w:r>
      <w:r w:rsidR="001E316B">
        <w:rPr>
          <w:color w:val="0000FF"/>
        </w:rPr>
        <w:t>noted</w:t>
      </w:r>
      <w:r w:rsidR="001E316B">
        <w:t>.</w:t>
      </w:r>
    </w:p>
    <w:p w14:paraId="42AF3807" w14:textId="77777777" w:rsidR="00EE143C" w:rsidRPr="00EE143C" w:rsidRDefault="00EE143C" w:rsidP="00EE143C">
      <w:pPr>
        <w:pStyle w:val="H6"/>
        <w:rPr>
          <w:color w:val="0000FF"/>
        </w:rPr>
      </w:pPr>
      <w:r>
        <w:rPr>
          <w:color w:val="0000FF"/>
        </w:rPr>
        <w:t>Way forward and prioritisation papers</w:t>
      </w:r>
    </w:p>
    <w:p w14:paraId="57054F9E" w14:textId="77777777" w:rsidR="00AE1380" w:rsidRDefault="00AE1380" w:rsidP="00AE1380">
      <w:pPr>
        <w:pStyle w:val="NormTop"/>
      </w:pPr>
      <w:r>
        <w:rPr>
          <w:color w:val="0000FF"/>
        </w:rPr>
        <w:t>TD SP</w:t>
      </w:r>
      <w:r>
        <w:rPr>
          <w:color w:val="0000FF"/>
        </w:rPr>
        <w:noBreakHyphen/>
        <w:t>191258</w:t>
      </w:r>
      <w:r w:rsidRPr="0073055D">
        <w:t xml:space="preserve"> </w:t>
      </w:r>
      <w:r>
        <w:t xml:space="preserve">(OTHER) Inputs on </w:t>
      </w:r>
      <w:r w:rsidR="00661F41">
        <w:t>Rel</w:t>
      </w:r>
      <w:r w:rsidR="00661F41">
        <w:noBreakHyphen/>
      </w:r>
      <w:r>
        <w:t>17 prioritization. (Source: SA</w:t>
      </w:r>
      <w:r w:rsidR="00661F41">
        <w:t> WG2</w:t>
      </w:r>
      <w:r>
        <w:t xml:space="preserve"> Chairman).</w:t>
      </w:r>
      <w:r>
        <w:br/>
      </w:r>
      <w:r w:rsidRPr="0073055D">
        <w:rPr>
          <w:b/>
        </w:rPr>
        <w:t>Document for:</w:t>
      </w:r>
      <w:r w:rsidRPr="0073055D">
        <w:t xml:space="preserve"> </w:t>
      </w:r>
      <w:r>
        <w:t>Agreement.</w:t>
      </w:r>
      <w:r>
        <w:br/>
      </w:r>
      <w:r w:rsidRPr="0073055D">
        <w:rPr>
          <w:b/>
        </w:rPr>
        <w:t>Abstract:</w:t>
      </w:r>
      <w:r w:rsidRPr="0073055D">
        <w:t xml:space="preserve"> </w:t>
      </w:r>
      <w:r>
        <w:t>At SA2#136 meeting, the SA WG2 work plan was discussed (in S2-1912781</w:t>
      </w:r>
      <w:r w:rsidR="00661F41">
        <w:t> [</w:t>
      </w:r>
      <w:r>
        <w:t xml:space="preserve">1]) and following </w:t>
      </w:r>
      <w:r w:rsidR="009C1F02">
        <w:t>observations</w:t>
      </w:r>
      <w:r>
        <w:t xml:space="preserve"> can be made: {. . .}.</w:t>
      </w:r>
    </w:p>
    <w:p w14:paraId="01CC4089" w14:textId="77777777" w:rsidR="00AE1380" w:rsidRPr="00DA12F6" w:rsidRDefault="00AE1380" w:rsidP="00AE1380">
      <w:pPr>
        <w:keepNext/>
        <w:rPr>
          <w:rFonts w:cs="Arial"/>
          <w:b/>
        </w:rPr>
      </w:pPr>
      <w:r w:rsidRPr="00DA12F6">
        <w:rPr>
          <w:rFonts w:cs="Arial"/>
          <w:b/>
        </w:rPr>
        <w:t>Discussion and conclusion:</w:t>
      </w:r>
    </w:p>
    <w:p w14:paraId="13D47CF9" w14:textId="77777777" w:rsidR="00AE1380" w:rsidRPr="00DA12F6" w:rsidRDefault="00AE1380" w:rsidP="007A62A9">
      <w:r>
        <w:t>General/timeline.</w:t>
      </w:r>
      <w:r w:rsidR="009C1F02">
        <w:t xml:space="preserve"> It was commented that the cancellation of the SA WG2 July 2020 ad-hoc meeting should be reconsidered.</w:t>
      </w:r>
      <w:r>
        <w:t xml:space="preserve"> </w:t>
      </w:r>
      <w:r w:rsidR="007A62A9">
        <w:t>The EU commented that there is an issue with the down scoping as there is no guarantee in the 3GPP process of the work being accepted and progressed for the next Release. The TSG SA Chairman replied that this is a process discussion which may be held at some future date, but preferred to focus on the Rel-17 prioritisation at this meeting. Nokia commented that there is a need for further down scoping of the items for SA WG2 to be able to do the work with the available TUs. Ericsson commented that a change in behaviour is needed in order to avoid these problems and agree to allow Rel-17 work to be completed in a timely manner and then allow other work to be handled in Rel-18. this was left for off-line discussion.</w:t>
      </w:r>
      <w:r w:rsidR="004715C4">
        <w:t xml:space="preserve"> </w:t>
      </w:r>
      <w:r w:rsidR="004715C4">
        <w:rPr>
          <w:color w:val="0000FF"/>
        </w:rPr>
        <w:t>Noted</w:t>
      </w:r>
      <w:r w:rsidR="004715C4">
        <w:t>.</w:t>
      </w:r>
    </w:p>
    <w:p w14:paraId="59CB0E96" w14:textId="77777777" w:rsidR="007A62A9" w:rsidRDefault="00AE1380" w:rsidP="007A62A9">
      <w:pPr>
        <w:pStyle w:val="FP"/>
        <w:keepNext/>
        <w:keepLines/>
        <w:pBdr>
          <w:top w:val="single" w:sz="4" w:space="1" w:color="auto"/>
        </w:pBdr>
      </w:pPr>
      <w:r>
        <w:rPr>
          <w:color w:val="0000FF"/>
        </w:rPr>
        <w:t>TD SP</w:t>
      </w:r>
      <w:r>
        <w:rPr>
          <w:color w:val="0000FF"/>
        </w:rPr>
        <w:noBreakHyphen/>
        <w:t>191267</w:t>
      </w:r>
      <w:r w:rsidRPr="0073055D">
        <w:t xml:space="preserve"> </w:t>
      </w:r>
      <w:r>
        <w:t xml:space="preserve">(DISCUSSION) </w:t>
      </w:r>
      <w:r w:rsidR="00661F41">
        <w:t>TSG S</w:t>
      </w:r>
      <w:r>
        <w:t xml:space="preserve">A Chairman's View and Proposals for </w:t>
      </w:r>
      <w:r w:rsidR="00661F41">
        <w:t>Rel</w:t>
      </w:r>
      <w:r w:rsidR="00661F41">
        <w:noBreakHyphen/>
      </w:r>
      <w:r>
        <w:t xml:space="preserve">17 Timeline and Content Planning. (Source: </w:t>
      </w:r>
      <w:r w:rsidR="00661F41">
        <w:t>TSG S</w:t>
      </w:r>
      <w:r>
        <w:t>A Chairman).</w:t>
      </w:r>
      <w:r>
        <w:br/>
      </w:r>
      <w:r w:rsidRPr="0073055D">
        <w:rPr>
          <w:b/>
        </w:rPr>
        <w:t>Document for:</w:t>
      </w:r>
      <w:r w:rsidRPr="0073055D">
        <w:t xml:space="preserve"> </w:t>
      </w:r>
      <w:r>
        <w:t>Endorsement.</w:t>
      </w:r>
      <w:r>
        <w:br/>
      </w:r>
      <w:r w:rsidRPr="0073055D">
        <w:rPr>
          <w:b/>
        </w:rPr>
        <w:t>Abstract:</w:t>
      </w:r>
      <w:r w:rsidRPr="0073055D">
        <w:t xml:space="preserve"> </w:t>
      </w:r>
      <w:r w:rsidR="00661F41">
        <w:t>TSG S</w:t>
      </w:r>
      <w:r>
        <w:t xml:space="preserve">A Chairman's View and Proposals for </w:t>
      </w:r>
      <w:r w:rsidR="00661F41">
        <w:t>Rel</w:t>
      </w:r>
      <w:r w:rsidR="00661F41">
        <w:noBreakHyphen/>
      </w:r>
      <w:r>
        <w:t>17 Timeline and Content Planning.</w:t>
      </w:r>
      <w:r w:rsidR="007A62A9">
        <w:br/>
      </w:r>
      <w:r w:rsidR="007A62A9" w:rsidRPr="007A62A9">
        <w:rPr>
          <w:b/>
          <w:bCs/>
        </w:rPr>
        <w:t>The following is proposed to be endorsed / approved by TSG SA:</w:t>
      </w:r>
    </w:p>
    <w:p w14:paraId="5DFB6ED3" w14:textId="77777777" w:rsidR="007A62A9" w:rsidRDefault="007A62A9" w:rsidP="007A62A9">
      <w:pPr>
        <w:pStyle w:val="B1"/>
        <w:keepNext/>
      </w:pPr>
      <w:r>
        <w:t>1)</w:t>
      </w:r>
      <w:r>
        <w:tab/>
        <w:t>The freeze time for Rel-17 SA WG2 work is December 2020.</w:t>
      </w:r>
    </w:p>
    <w:p w14:paraId="11D788CB" w14:textId="77777777" w:rsidR="007A62A9" w:rsidRDefault="007A62A9" w:rsidP="007A62A9">
      <w:pPr>
        <w:pStyle w:val="B1"/>
        <w:keepNext/>
      </w:pPr>
      <w:r>
        <w:t>2)</w:t>
      </w:r>
      <w:r>
        <w:tab/>
        <w:t>After this freeze work will progress as usual, i.e. exceptions will be granted if they can be approved.</w:t>
      </w:r>
    </w:p>
    <w:p w14:paraId="14A79C0E" w14:textId="77777777" w:rsidR="007A62A9" w:rsidRDefault="007A62A9" w:rsidP="007A62A9">
      <w:pPr>
        <w:pStyle w:val="B1"/>
        <w:keepNext/>
      </w:pPr>
      <w:r>
        <w:t>3)</w:t>
      </w:r>
      <w:r>
        <w:tab/>
        <w:t>The freeze time for Rel-17 stage 3 work is September 2021 (ASN.1/coding: December 2021).</w:t>
      </w:r>
    </w:p>
    <w:p w14:paraId="7D1A836C" w14:textId="77777777" w:rsidR="007A62A9" w:rsidRDefault="007A62A9" w:rsidP="007A62A9">
      <w:pPr>
        <w:pStyle w:val="B1"/>
        <w:keepNext/>
      </w:pPr>
      <w:r>
        <w:t>4)</w:t>
      </w:r>
      <w:r>
        <w:tab/>
        <w:t>The roughly 50 time units gained due to the two "additional" meetings in Q4/2020 should be split as follows by TSG SA and SA WG2:</w:t>
      </w:r>
    </w:p>
    <w:p w14:paraId="7D30CB3B" w14:textId="77777777" w:rsidR="007A62A9" w:rsidRDefault="007A62A9" w:rsidP="007A62A9">
      <w:pPr>
        <w:pStyle w:val="B2"/>
        <w:keepNext/>
      </w:pPr>
      <w:r>
        <w:t>a.</w:t>
      </w:r>
      <w:r>
        <w:tab/>
        <w:t>25 TUs more to work on additional work tasks and/or items on the in/in* lists as well as on items that might be added due to synchronization with RAN.</w:t>
      </w:r>
    </w:p>
    <w:p w14:paraId="53F18028" w14:textId="77777777" w:rsidR="007A62A9" w:rsidRDefault="007A62A9" w:rsidP="007A62A9">
      <w:pPr>
        <w:pStyle w:val="B2"/>
        <w:keepNext/>
      </w:pPr>
      <w:r>
        <w:t>b.</w:t>
      </w:r>
      <w:r>
        <w:tab/>
        <w:t>25 TUs as a generic buffer which needs to be used to guarantee that Rel-16 is completed in a stable way and that Rel-17 maintenance is kept at a low level once frozen.</w:t>
      </w:r>
    </w:p>
    <w:p w14:paraId="72CE63C2" w14:textId="77777777" w:rsidR="007A62A9" w:rsidRDefault="007A62A9" w:rsidP="007A62A9">
      <w:pPr>
        <w:pStyle w:val="FP"/>
        <w:keepNext/>
      </w:pPr>
      <w:r>
        <w:t>Note that item 3 can only be endorsed by TSG SA and needs to be approved by the TSG SA/TSG RAN joint session.</w:t>
      </w:r>
    </w:p>
    <w:p w14:paraId="72D5F286" w14:textId="77777777" w:rsidR="004715C4" w:rsidRDefault="004715C4" w:rsidP="007A62A9">
      <w:pPr>
        <w:pStyle w:val="FP"/>
        <w:keepNext/>
      </w:pPr>
    </w:p>
    <w:p w14:paraId="14C5F1FF" w14:textId="77777777" w:rsidR="00AE1380" w:rsidRPr="00DA12F6" w:rsidRDefault="00AE1380" w:rsidP="00AE1380">
      <w:pPr>
        <w:keepNext/>
        <w:rPr>
          <w:rFonts w:cs="Arial"/>
          <w:b/>
        </w:rPr>
      </w:pPr>
      <w:r w:rsidRPr="00DA12F6">
        <w:rPr>
          <w:rFonts w:cs="Arial"/>
          <w:b/>
        </w:rPr>
        <w:t>Discussion and conclusion:</w:t>
      </w:r>
    </w:p>
    <w:p w14:paraId="08E18C19" w14:textId="77777777" w:rsidR="00AE1380" w:rsidRPr="009C1F02" w:rsidRDefault="007A62A9" w:rsidP="007A62A9">
      <w:r>
        <w:rPr>
          <w:lang w:eastAsia="en-US"/>
        </w:rPr>
        <w:t>Qualcomm commented that this proposal is to add 3 months to the Release but also to add items into it, so this will only move the same issues to the next Release where the same exercise will need to be done again. Ericsson agreed that this undoes the work on down scoping done so far, which has so far been quite successful and suggested rather that we accept a smaller Rel-17 content and then get back on track for Rel-18. BT plc commented that there are items which were moved out of Rel</w:t>
      </w:r>
      <w:r>
        <w:rPr>
          <w:lang w:eastAsia="en-US"/>
        </w:rPr>
        <w:noBreakHyphen/>
        <w:t>16 which are now in danger f being moved out of Rel</w:t>
      </w:r>
      <w:r>
        <w:rPr>
          <w:lang w:eastAsia="en-US"/>
        </w:rPr>
        <w:noBreakHyphen/>
        <w:t xml:space="preserve">17 and something needs to be done to start to fulfil the expectations of the industry also suggesting considering creating another WG which may be able to handle some of the SA WG2 work. Vodafone commented that the proposal from SA WG2 Chairman should be considered and to consider having a short follow-up Release if necessary to try to avoid the perception that 3GPP is slow and does not deliver specifications in a timely manner. The SA WG2 Chairman commented that the perception that </w:t>
      </w:r>
      <w:r w:rsidRPr="007A62A9">
        <w:rPr>
          <w:i/>
          <w:iCs/>
          <w:lang w:eastAsia="en-US"/>
        </w:rPr>
        <w:t>WI Exceptions are the norm</w:t>
      </w:r>
      <w:r>
        <w:rPr>
          <w:lang w:eastAsia="en-US"/>
        </w:rPr>
        <w:t xml:space="preserve"> at the end of a Release and this should be avoided in the future. Samsung commented that project plans should always build in a buffer, and the lack of this in Rel-16 lead to the use of Rel-17 time being used for Rel-16 and this should be avoided. Therefore Samsung suggested to down scope </w:t>
      </w:r>
      <w:r>
        <w:rPr>
          <w:lang w:eastAsia="en-US"/>
        </w:rPr>
        <w:lastRenderedPageBreak/>
        <w:t xml:space="preserve">the work to aim at a September 2020 finish and then try to finish in time, with a buffer until a December 2020 stage 2 freeze, to allow for good completion of the stage 2 work. AT&amp;T supported having a December 2020 freeze and asked what the expectations for the (in*) items would then be. </w:t>
      </w:r>
      <w:r w:rsidR="001E316B">
        <w:t xml:space="preserve">This was </w:t>
      </w:r>
      <w:r w:rsidR="001E316B">
        <w:rPr>
          <w:color w:val="0000FF"/>
        </w:rPr>
        <w:t>noted</w:t>
      </w:r>
      <w:r w:rsidR="001E316B">
        <w:t>.</w:t>
      </w:r>
    </w:p>
    <w:p w14:paraId="4FC840FF" w14:textId="77777777" w:rsidR="00774230" w:rsidRPr="00774230" w:rsidRDefault="00AE1380" w:rsidP="00774230">
      <w:pPr>
        <w:pStyle w:val="FP"/>
        <w:keepNext/>
        <w:pBdr>
          <w:top w:val="single" w:sz="4" w:space="1" w:color="auto"/>
        </w:pBdr>
        <w:rPr>
          <w:b/>
          <w:bCs/>
        </w:rPr>
      </w:pPr>
      <w:r>
        <w:rPr>
          <w:color w:val="0000FF"/>
        </w:rPr>
        <w:t>TD SP</w:t>
      </w:r>
      <w:r>
        <w:rPr>
          <w:color w:val="0000FF"/>
        </w:rPr>
        <w:noBreakHyphen/>
        <w:t>1912</w:t>
      </w:r>
      <w:r w:rsidR="00774230">
        <w:rPr>
          <w:color w:val="0000FF"/>
        </w:rPr>
        <w:t>95</w:t>
      </w:r>
      <w:r w:rsidRPr="0073055D">
        <w:t xml:space="preserve"> </w:t>
      </w:r>
      <w:r>
        <w:t xml:space="preserve">(DISCUSSION) </w:t>
      </w:r>
      <w:r w:rsidR="00774230">
        <w:t>Rel-17 prioritization for SA WG2</w:t>
      </w:r>
      <w:r>
        <w:t>. (Source:</w:t>
      </w:r>
      <w:r w:rsidR="00774230">
        <w:t xml:space="preserve"> </w:t>
      </w:r>
      <w:r w:rsidR="00661F41">
        <w:t>S</w:t>
      </w:r>
      <w:r>
        <w:t>A</w:t>
      </w:r>
      <w:r w:rsidR="00774230">
        <w:t> WG2</w:t>
      </w:r>
      <w:r>
        <w:t xml:space="preserve"> Chairman).</w:t>
      </w:r>
      <w:r>
        <w:br/>
      </w:r>
      <w:r w:rsidRPr="0073055D">
        <w:rPr>
          <w:b/>
        </w:rPr>
        <w:t>Document for:</w:t>
      </w:r>
      <w:r w:rsidRPr="0073055D">
        <w:t xml:space="preserve"> </w:t>
      </w:r>
      <w:r w:rsidR="00774230">
        <w:t>Presentation</w:t>
      </w:r>
      <w:r>
        <w:t>.</w:t>
      </w:r>
      <w:r>
        <w:br/>
      </w:r>
      <w:r w:rsidRPr="0073055D">
        <w:rPr>
          <w:b/>
        </w:rPr>
        <w:t>Abstract:</w:t>
      </w:r>
      <w:r w:rsidRPr="0073055D">
        <w:t xml:space="preserve"> </w:t>
      </w:r>
      <w:r w:rsidR="00774230">
        <w:br/>
      </w:r>
      <w:r w:rsidR="00774230" w:rsidRPr="00774230">
        <w:rPr>
          <w:b/>
          <w:bCs/>
        </w:rPr>
        <w:t>Way Forward:</w:t>
      </w:r>
    </w:p>
    <w:p w14:paraId="50724D07" w14:textId="77777777" w:rsidR="00774230" w:rsidRDefault="00774230" w:rsidP="00774230">
      <w:pPr>
        <w:pStyle w:val="FP"/>
        <w:keepNext/>
      </w:pPr>
      <w:r>
        <w:t>-</w:t>
      </w:r>
      <w:r>
        <w:tab/>
        <w:t>Reduce 2 TUs from FS_5MBS study phase.</w:t>
      </w:r>
    </w:p>
    <w:p w14:paraId="4C01EFF1" w14:textId="77777777" w:rsidR="00774230" w:rsidRDefault="00774230" w:rsidP="00774230">
      <w:pPr>
        <w:pStyle w:val="FP"/>
        <w:keepNext/>
      </w:pPr>
      <w:r>
        <w:t>-</w:t>
      </w:r>
      <w:r>
        <w:tab/>
        <w:t>Determine whether FS_eNS_ph2, FS_eV2XARC_ph2 needs to be down scoped.</w:t>
      </w:r>
    </w:p>
    <w:p w14:paraId="015EC7B2" w14:textId="77777777" w:rsidR="00774230" w:rsidRDefault="00774230" w:rsidP="00774230">
      <w:pPr>
        <w:pStyle w:val="FP"/>
        <w:keepNext/>
      </w:pPr>
      <w:r>
        <w:t>-</w:t>
      </w:r>
      <w:r>
        <w:tab/>
        <w:t>Agree that FS_eNPN, FS_5G_ProSe and FS_5MBS will be granted 1Qtr exception.</w:t>
      </w:r>
    </w:p>
    <w:p w14:paraId="2C1FB4A8" w14:textId="77777777" w:rsidR="00774230" w:rsidRDefault="00774230" w:rsidP="00774230">
      <w:pPr>
        <w:pStyle w:val="FP"/>
        <w:keepNext/>
      </w:pPr>
      <w:r>
        <w:t>-</w:t>
      </w:r>
      <w:r>
        <w:tab/>
        <w:t>Agree that at maximum 1 Qtr exception will be granted.</w:t>
      </w:r>
    </w:p>
    <w:p w14:paraId="57626553" w14:textId="77777777" w:rsidR="00774230" w:rsidRDefault="00774230" w:rsidP="00774230">
      <w:pPr>
        <w:pStyle w:val="FP"/>
        <w:keepNext/>
      </w:pPr>
      <w:r>
        <w:t>-</w:t>
      </w:r>
      <w:r>
        <w:tab/>
        <w:t>Determine additional Available TU to be allocated to which IN* item.</w:t>
      </w:r>
    </w:p>
    <w:p w14:paraId="74D613C1" w14:textId="77777777" w:rsidR="00774230" w:rsidRDefault="00774230" w:rsidP="00774230">
      <w:pPr>
        <w:pStyle w:val="FP"/>
        <w:keepNext/>
      </w:pPr>
      <w:r>
        <w:t>-</w:t>
      </w:r>
      <w:r>
        <w:tab/>
        <w:t>There is scope to add only 1 IN* item unless further down scoping of IN items is undertaken.</w:t>
      </w:r>
    </w:p>
    <w:p w14:paraId="53C0B92A" w14:textId="77777777" w:rsidR="00AE1380" w:rsidRDefault="00AE1380" w:rsidP="00774230">
      <w:pPr>
        <w:pStyle w:val="FP"/>
        <w:keepNext/>
      </w:pPr>
    </w:p>
    <w:p w14:paraId="238C6962" w14:textId="77777777" w:rsidR="00AE1380" w:rsidRPr="00DA12F6" w:rsidRDefault="00AE1380" w:rsidP="00AE1380">
      <w:pPr>
        <w:keepNext/>
        <w:rPr>
          <w:rFonts w:cs="Arial"/>
          <w:b/>
        </w:rPr>
      </w:pPr>
      <w:r w:rsidRPr="00DA12F6">
        <w:rPr>
          <w:rFonts w:cs="Arial"/>
          <w:b/>
        </w:rPr>
        <w:t>Discussion and conclusion:</w:t>
      </w:r>
    </w:p>
    <w:p w14:paraId="5CB3A85F" w14:textId="77777777" w:rsidR="00364819" w:rsidRDefault="00774230" w:rsidP="007A62A9">
      <w:r>
        <w:t>The TSG SA Chairman asked that the request for pre-agreement for exceptions in the planning what not acceptable, as exceptions are granted on a case by case basis with regard to the completion of the work and potential for the work completing in the exception period. Ericsson commented that it is the meeting which makes such decisions, and this is an important issue for Ericsson, at least. The TSG CT Chairman commented that exceptions should not be planned in advance and the project plan itself should rather set the milestones for completion. T-Mobile suggested that if there is a study running, which does not complete at least 1 plenary cycle before the freeze date in order for the related Work Item to be included in the Release. Qualcomm commented that some further down scoping is possible and that Studies which do not have a normative part in Rel</w:t>
      </w:r>
      <w:r>
        <w:noBreakHyphen/>
        <w:t>17 can be reduced significantly or left to Rel</w:t>
      </w:r>
      <w:r>
        <w:noBreakHyphen/>
        <w:t>18. The TSG SA Chairman expected SA WG2 would handle such problems and raise them to TSG SA before the freeze deadline for decision. It was proposed that a table for planning an 18 month Release is provided for comparison. Huawei suggested that the planning should revert to the 38 TUs per meeting,</w:t>
      </w:r>
      <w:r w:rsidRPr="00774230">
        <w:t xml:space="preserve"> </w:t>
      </w:r>
      <w:r>
        <w:t xml:space="preserve">in order to allow some buffer at the meetings, as previously agreed. BT plc commented that the conclusion to be drawn from the request for pre-agreed exceptions is that we need to extend the Release freeze date. Samsung agreed that buffer needs to be left in the meetings and that exceptions should not be pre-planned. CATT commented that release planning in TSG SA will have an impact on the TSG CT Release dates and asked for an 18 month Release option table to also be provided. Vodafone suggested that the main important items are identified and the focus on completion of those is done first, also that extending the Release by 3 months could be perceived poorly by the industry. Verizon commented that the quality of the products also needs to be taken into account and the work should not be rushed. The UK </w:t>
      </w:r>
      <w:r w:rsidR="00D479D7">
        <w:t>Home office</w:t>
      </w:r>
      <w:r>
        <w:t xml:space="preserve"> considers the </w:t>
      </w:r>
      <w:r w:rsidR="00D479D7">
        <w:t>5G_</w:t>
      </w:r>
      <w:r>
        <w:t xml:space="preserve">ProSe work as an essential item for </w:t>
      </w:r>
      <w:r w:rsidR="00D479D7">
        <w:t>public safety</w:t>
      </w:r>
      <w:r>
        <w:t xml:space="preserve">. </w:t>
      </w:r>
      <w:r w:rsidR="00D479D7">
        <w:t xml:space="preserve">This was left for off-line discussion and revised in </w:t>
      </w:r>
      <w:r w:rsidR="00D479D7" w:rsidRPr="00916E52">
        <w:rPr>
          <w:rFonts w:cs="Arial"/>
          <w:color w:val="0000FF"/>
          <w:szCs w:val="16"/>
          <w:lang w:eastAsia="en-US"/>
        </w:rPr>
        <w:t>TD S</w:t>
      </w:r>
      <w:r w:rsidR="00D479D7">
        <w:rPr>
          <w:rFonts w:cs="Arial"/>
          <w:color w:val="0000FF"/>
          <w:szCs w:val="16"/>
          <w:lang w:eastAsia="en-US"/>
        </w:rPr>
        <w:t>P</w:t>
      </w:r>
      <w:r w:rsidR="00D479D7" w:rsidRPr="00916E52">
        <w:rPr>
          <w:rFonts w:cs="Arial"/>
          <w:color w:val="0000FF"/>
          <w:szCs w:val="16"/>
          <w:lang w:eastAsia="en-US"/>
        </w:rPr>
        <w:noBreakHyphen/>
        <w:t>1</w:t>
      </w:r>
      <w:r w:rsidR="00D479D7">
        <w:rPr>
          <w:rFonts w:cs="Arial"/>
          <w:color w:val="0000FF"/>
          <w:szCs w:val="16"/>
          <w:lang w:eastAsia="en-US"/>
        </w:rPr>
        <w:t>91296</w:t>
      </w:r>
      <w:r w:rsidR="00D479D7">
        <w:t>.</w:t>
      </w:r>
    </w:p>
    <w:p w14:paraId="734F2132" w14:textId="77777777" w:rsidR="00364819" w:rsidRDefault="00364819" w:rsidP="007A62A9">
      <w:r>
        <w:t xml:space="preserve">Samsung commented that they preferred a 15 month Release, but if it is decided to extend to an 18 month Release then this should not then be overloaded again with many more in* items. Huawei commented that as it had been decided not to hold an additional ad-hoc meeting in SA WG2 this should not be considered by TSG SA for the planning. Vodafone preferred to keep the 15 month release and avoid then additional work being added. LGE commented that </w:t>
      </w:r>
      <w:r w:rsidR="00DD0C78">
        <w:t xml:space="preserve">planning should be done considering global aspects among different groups and </w:t>
      </w:r>
      <w:r>
        <w:t xml:space="preserve">they prefer a 15 month Release and to focus </w:t>
      </w:r>
      <w:r w:rsidR="00DD0C78">
        <w:t>mainly</w:t>
      </w:r>
      <w:r>
        <w:t xml:space="preserve"> on the in items</w:t>
      </w:r>
      <w:r w:rsidR="00DD0C78">
        <w:t xml:space="preserve"> if delays are expected</w:t>
      </w:r>
      <w:r>
        <w:t xml:space="preserve">. T-Mobile commented that the re-scoping was unsuccessful as there is little room left to include in* items. Telefonica preferred an 18 month Release and to include as many in* items as possible. It was commented that Public safety proponents have waited for Features since Rel-15 and it is really necessary to include them in Rel-17. Ericsson commented that extending to 18 months does not mitigate the problem and suggested having a 15 month Release with a useful content for rel-17. Qualcomm commented that if it is decided to extend to a 18 month release then they would like to reconsider the down scoping done for many of the in items to consider allowing some removed items back in. </w:t>
      </w:r>
    </w:p>
    <w:p w14:paraId="3DB96F74" w14:textId="77777777" w:rsidR="00364819" w:rsidRPr="00364819" w:rsidRDefault="00364819" w:rsidP="007A62A9">
      <w:pPr>
        <w:rPr>
          <w:b/>
          <w:bCs/>
          <w:color w:val="0000FF"/>
        </w:rPr>
      </w:pPr>
      <w:r w:rsidRPr="00364819">
        <w:rPr>
          <w:b/>
          <w:bCs/>
          <w:color w:val="0000FF"/>
        </w:rPr>
        <w:t>The TSG SA Chairman asked for an informal show of hands on the following:</w:t>
      </w:r>
    </w:p>
    <w:p w14:paraId="0DF58B63" w14:textId="77777777" w:rsidR="00364819" w:rsidRPr="00364819" w:rsidRDefault="00364819" w:rsidP="00364819">
      <w:pPr>
        <w:tabs>
          <w:tab w:val="clear" w:pos="567"/>
          <w:tab w:val="clear" w:pos="851"/>
          <w:tab w:val="clear" w:pos="1134"/>
          <w:tab w:val="clear" w:pos="1418"/>
          <w:tab w:val="clear" w:pos="1701"/>
          <w:tab w:val="left" w:pos="7371"/>
        </w:tabs>
        <w:rPr>
          <w:color w:val="0000FF"/>
        </w:rPr>
      </w:pPr>
      <w:r w:rsidRPr="00364819">
        <w:rPr>
          <w:color w:val="0000FF"/>
        </w:rPr>
        <w:t xml:space="preserve">Does anybody </w:t>
      </w:r>
      <w:r w:rsidRPr="00364819">
        <w:rPr>
          <w:color w:val="0000FF"/>
          <w:u w:val="single"/>
        </w:rPr>
        <w:t>not care</w:t>
      </w:r>
      <w:r w:rsidRPr="00364819">
        <w:rPr>
          <w:color w:val="0000FF"/>
        </w:rPr>
        <w:t xml:space="preserve"> whether either Slide 2 or Slide 3 table is considered.</w:t>
      </w:r>
      <w:r w:rsidRPr="00364819">
        <w:rPr>
          <w:color w:val="0000FF"/>
        </w:rPr>
        <w:tab/>
        <w:t>0</w:t>
      </w:r>
    </w:p>
    <w:p w14:paraId="1FF10B11" w14:textId="77777777" w:rsidR="00364819" w:rsidRPr="00364819" w:rsidRDefault="00364819" w:rsidP="00364819">
      <w:pPr>
        <w:tabs>
          <w:tab w:val="clear" w:pos="567"/>
          <w:tab w:val="clear" w:pos="851"/>
          <w:tab w:val="clear" w:pos="1134"/>
          <w:tab w:val="clear" w:pos="1418"/>
          <w:tab w:val="clear" w:pos="1701"/>
          <w:tab w:val="left" w:pos="7371"/>
        </w:tabs>
        <w:rPr>
          <w:color w:val="0000FF"/>
        </w:rPr>
      </w:pPr>
      <w:r w:rsidRPr="00364819">
        <w:rPr>
          <w:color w:val="0000FF"/>
        </w:rPr>
        <w:t>Preference for freezing Stage 2 in August 2020 (Slide 2):</w:t>
      </w:r>
      <w:r w:rsidRPr="00364819">
        <w:rPr>
          <w:color w:val="0000FF"/>
        </w:rPr>
        <w:tab/>
        <w:t>13</w:t>
      </w:r>
    </w:p>
    <w:p w14:paraId="7D424431" w14:textId="77777777" w:rsidR="00364819" w:rsidRPr="00364819" w:rsidRDefault="00364819" w:rsidP="00364819">
      <w:pPr>
        <w:tabs>
          <w:tab w:val="clear" w:pos="567"/>
          <w:tab w:val="clear" w:pos="851"/>
          <w:tab w:val="clear" w:pos="1134"/>
          <w:tab w:val="clear" w:pos="1418"/>
          <w:tab w:val="clear" w:pos="1701"/>
          <w:tab w:val="left" w:pos="7371"/>
        </w:tabs>
        <w:rPr>
          <w:color w:val="0000FF"/>
        </w:rPr>
      </w:pPr>
      <w:r w:rsidRPr="00364819">
        <w:rPr>
          <w:color w:val="0000FF"/>
        </w:rPr>
        <w:t>Preference for freezing Stage 2 in December 2020 (Side 3):</w:t>
      </w:r>
      <w:r w:rsidRPr="00364819">
        <w:rPr>
          <w:color w:val="0000FF"/>
        </w:rPr>
        <w:tab/>
        <w:t>48</w:t>
      </w:r>
    </w:p>
    <w:p w14:paraId="723F14C4" w14:textId="77777777" w:rsidR="00566B36" w:rsidRDefault="001E316B" w:rsidP="007A62A9">
      <w:pPr>
        <w:rPr>
          <w:lang w:eastAsia="en-US"/>
        </w:rPr>
      </w:pPr>
      <w:r>
        <w:rPr>
          <w:lang w:eastAsia="en-US"/>
        </w:rPr>
        <w:t xml:space="preserve">This was revised to take into account the Work Task adjustments drafting during Friday lunchtime in </w:t>
      </w:r>
      <w:r w:rsidRPr="001E316B">
        <w:rPr>
          <w:color w:val="0000FF"/>
          <w:lang w:val="en-US" w:eastAsia="en-US"/>
        </w:rPr>
        <w:t>TD SP</w:t>
      </w:r>
      <w:r w:rsidRPr="001E316B">
        <w:rPr>
          <w:color w:val="0000FF"/>
          <w:lang w:val="en-US" w:eastAsia="en-US"/>
        </w:rPr>
        <w:noBreakHyphen/>
        <w:t>19</w:t>
      </w:r>
      <w:r>
        <w:rPr>
          <w:color w:val="0000FF"/>
          <w:lang w:val="en-US" w:eastAsia="en-US"/>
        </w:rPr>
        <w:t>1377</w:t>
      </w:r>
      <w:r>
        <w:t>.</w:t>
      </w:r>
    </w:p>
    <w:p w14:paraId="790CA4E7" w14:textId="77777777" w:rsidR="00D04BAB" w:rsidRDefault="005C7384" w:rsidP="00566B36">
      <w:pPr>
        <w:keepLines/>
        <w:rPr>
          <w:lang w:eastAsia="en-US"/>
        </w:rPr>
      </w:pPr>
      <w:r>
        <w:rPr>
          <w:lang w:eastAsia="en-US"/>
        </w:rPr>
        <w:lastRenderedPageBreak/>
        <w:t xml:space="preserve">There was a request to have an ad-hoc meeting for specific large items in order to allow the work to be able to be completed in time. </w:t>
      </w:r>
      <w:r w:rsidRPr="005C7384">
        <w:rPr>
          <w:b/>
          <w:bCs/>
          <w:color w:val="0000FF"/>
          <w:lang w:eastAsia="en-US"/>
        </w:rPr>
        <w:t>SA WG2 were asked to consider hol</w:t>
      </w:r>
      <w:r>
        <w:rPr>
          <w:b/>
          <w:bCs/>
          <w:color w:val="0000FF"/>
          <w:lang w:eastAsia="en-US"/>
        </w:rPr>
        <w:t>d</w:t>
      </w:r>
      <w:r w:rsidRPr="005C7384">
        <w:rPr>
          <w:b/>
          <w:bCs/>
          <w:color w:val="0000FF"/>
          <w:lang w:eastAsia="en-US"/>
        </w:rPr>
        <w:t>ing an ad-hoc meeting in order to better progress at least the 5G_ProSe and 5MBS work items.</w:t>
      </w:r>
      <w:r>
        <w:rPr>
          <w:lang w:eastAsia="en-US"/>
        </w:rPr>
        <w:t xml:space="preserve"> Some adjustments to the 5G_ProSe figures were made. It was clarified that there will be a buffer to handle issues resulting from Liaison from other WGs asking for work to be done in SA WG2.</w:t>
      </w:r>
    </w:p>
    <w:p w14:paraId="751F1BF0" w14:textId="77777777" w:rsidR="00B07E21" w:rsidRDefault="00B07E21" w:rsidP="00566B36">
      <w:pPr>
        <w:keepLines/>
        <w:rPr>
          <w:lang w:eastAsia="en-US"/>
        </w:rPr>
      </w:pPr>
      <w:r>
        <w:rPr>
          <w:lang w:eastAsia="en-US"/>
        </w:rPr>
        <w:t xml:space="preserve">Even after extensive efforts to eliminate and reduce work tasks it was recognised that SA WG2 would be unable to work on all </w:t>
      </w:r>
      <w:r w:rsidRPr="00B07E21">
        <w:rPr>
          <w:b/>
          <w:bCs/>
          <w:lang w:eastAsia="en-US"/>
        </w:rPr>
        <w:t>in*</w:t>
      </w:r>
      <w:r>
        <w:rPr>
          <w:lang w:eastAsia="en-US"/>
        </w:rPr>
        <w:t xml:space="preserve"> items in Release 17 and that therefore it would be necessary to remove some work items. It was decided to have a show of hands with the least popular items being removed such that there would be sufficient time in SA WG2 to progress the complete work package. The following question was asked and the resulting show of hands count and consequence for the items are shown below:</w:t>
      </w:r>
    </w:p>
    <w:p w14:paraId="457FC74A" w14:textId="77777777" w:rsidR="00D04BAB" w:rsidRPr="00D04BAB" w:rsidRDefault="00D04BAB" w:rsidP="00566B36">
      <w:pPr>
        <w:pStyle w:val="FP"/>
        <w:keepNext/>
        <w:rPr>
          <w:b/>
          <w:bCs/>
          <w:lang w:eastAsia="en-US"/>
        </w:rPr>
      </w:pPr>
      <w:r w:rsidRPr="00D04BAB">
        <w:rPr>
          <w:b/>
          <w:bCs/>
          <w:lang w:eastAsia="en-US"/>
        </w:rPr>
        <w:t>Who supports to the following being taken in for Release 17:</w:t>
      </w:r>
    </w:p>
    <w:p w14:paraId="520D3A86" w14:textId="77777777" w:rsidR="00D04BAB" w:rsidRDefault="00D04BAB" w:rsidP="00566B36">
      <w:pPr>
        <w:pStyle w:val="FP"/>
        <w:keepNext/>
        <w:tabs>
          <w:tab w:val="clear" w:pos="567"/>
          <w:tab w:val="clear" w:pos="851"/>
          <w:tab w:val="clear" w:pos="1134"/>
        </w:tabs>
        <w:rPr>
          <w:lang w:eastAsia="en-US"/>
        </w:rPr>
      </w:pPr>
      <w:r>
        <w:rPr>
          <w:lang w:eastAsia="en-US"/>
        </w:rPr>
        <w:t>eATSSS:</w:t>
      </w:r>
      <w:r>
        <w:rPr>
          <w:lang w:eastAsia="en-US"/>
        </w:rPr>
        <w:tab/>
        <w:t>27</w:t>
      </w:r>
      <w:r>
        <w:rPr>
          <w:lang w:eastAsia="en-US"/>
        </w:rPr>
        <w:tab/>
      </w:r>
      <w:r>
        <w:rPr>
          <w:lang w:eastAsia="en-US"/>
        </w:rPr>
        <w:tab/>
        <w:t>IN</w:t>
      </w:r>
    </w:p>
    <w:p w14:paraId="608AFBF2" w14:textId="77777777" w:rsidR="00D04BAB" w:rsidRDefault="00D04BAB" w:rsidP="00566B36">
      <w:pPr>
        <w:pStyle w:val="FP"/>
        <w:keepNext/>
        <w:tabs>
          <w:tab w:val="clear" w:pos="567"/>
          <w:tab w:val="clear" w:pos="851"/>
          <w:tab w:val="clear" w:pos="1134"/>
        </w:tabs>
        <w:rPr>
          <w:lang w:eastAsia="en-US"/>
        </w:rPr>
      </w:pPr>
      <w:r>
        <w:rPr>
          <w:lang w:eastAsia="en-US"/>
        </w:rPr>
        <w:t>eLCS:</w:t>
      </w:r>
      <w:r>
        <w:rPr>
          <w:lang w:eastAsia="en-US"/>
        </w:rPr>
        <w:tab/>
        <w:t>31</w:t>
      </w:r>
      <w:r>
        <w:rPr>
          <w:lang w:eastAsia="en-US"/>
        </w:rPr>
        <w:tab/>
      </w:r>
      <w:r>
        <w:rPr>
          <w:lang w:eastAsia="en-US"/>
        </w:rPr>
        <w:tab/>
        <w:t>IN</w:t>
      </w:r>
    </w:p>
    <w:p w14:paraId="4EF067E0" w14:textId="77777777" w:rsidR="00D04BAB" w:rsidRDefault="00D04BAB" w:rsidP="00566B36">
      <w:pPr>
        <w:pStyle w:val="FP"/>
        <w:keepNext/>
        <w:tabs>
          <w:tab w:val="clear" w:pos="567"/>
          <w:tab w:val="clear" w:pos="851"/>
          <w:tab w:val="clear" w:pos="1134"/>
        </w:tabs>
        <w:rPr>
          <w:lang w:eastAsia="en-US"/>
        </w:rPr>
      </w:pPr>
      <w:r>
        <w:rPr>
          <w:lang w:eastAsia="en-US"/>
        </w:rPr>
        <w:t>5WWC:</w:t>
      </w:r>
      <w:r>
        <w:rPr>
          <w:lang w:eastAsia="en-US"/>
        </w:rPr>
        <w:tab/>
        <w:t>16</w:t>
      </w:r>
      <w:r>
        <w:rPr>
          <w:lang w:eastAsia="en-US"/>
        </w:rPr>
        <w:tab/>
      </w:r>
      <w:r>
        <w:rPr>
          <w:lang w:eastAsia="en-US"/>
        </w:rPr>
        <w:tab/>
        <w:t>OUT</w:t>
      </w:r>
    </w:p>
    <w:p w14:paraId="77CDEAF7" w14:textId="77777777" w:rsidR="00D04BAB" w:rsidRDefault="00D04BAB" w:rsidP="00566B36">
      <w:pPr>
        <w:pStyle w:val="FP"/>
        <w:keepNext/>
        <w:tabs>
          <w:tab w:val="clear" w:pos="567"/>
          <w:tab w:val="clear" w:pos="851"/>
          <w:tab w:val="clear" w:pos="1134"/>
        </w:tabs>
        <w:rPr>
          <w:lang w:eastAsia="en-US"/>
        </w:rPr>
      </w:pPr>
      <w:r>
        <w:rPr>
          <w:lang w:eastAsia="en-US"/>
        </w:rPr>
        <w:t>ID_UAS:</w:t>
      </w:r>
      <w:r>
        <w:rPr>
          <w:lang w:eastAsia="en-US"/>
        </w:rPr>
        <w:tab/>
        <w:t>28</w:t>
      </w:r>
      <w:r>
        <w:rPr>
          <w:lang w:eastAsia="en-US"/>
        </w:rPr>
        <w:tab/>
      </w:r>
      <w:r>
        <w:rPr>
          <w:lang w:eastAsia="en-US"/>
        </w:rPr>
        <w:tab/>
        <w:t>IN</w:t>
      </w:r>
    </w:p>
    <w:p w14:paraId="31BC09D5" w14:textId="77777777" w:rsidR="00D04BAB" w:rsidRDefault="00D04BAB" w:rsidP="00566B36">
      <w:pPr>
        <w:pStyle w:val="FP"/>
        <w:keepNext/>
        <w:tabs>
          <w:tab w:val="clear" w:pos="567"/>
          <w:tab w:val="clear" w:pos="851"/>
          <w:tab w:val="clear" w:pos="1134"/>
        </w:tabs>
        <w:rPr>
          <w:lang w:eastAsia="en-US"/>
        </w:rPr>
      </w:pPr>
      <w:r>
        <w:rPr>
          <w:lang w:eastAsia="en-US"/>
        </w:rPr>
        <w:t>UPCAS:</w:t>
      </w:r>
      <w:r>
        <w:rPr>
          <w:lang w:eastAsia="en-US"/>
        </w:rPr>
        <w:tab/>
        <w:t>20</w:t>
      </w:r>
      <w:r>
        <w:rPr>
          <w:lang w:eastAsia="en-US"/>
        </w:rPr>
        <w:tab/>
      </w:r>
      <w:r>
        <w:rPr>
          <w:lang w:eastAsia="en-US"/>
        </w:rPr>
        <w:tab/>
        <w:t>OUT</w:t>
      </w:r>
    </w:p>
    <w:p w14:paraId="15D1ECD9" w14:textId="77777777" w:rsidR="00D04BAB" w:rsidRDefault="00D04BAB" w:rsidP="00566B36">
      <w:pPr>
        <w:pStyle w:val="FP"/>
        <w:keepNext/>
        <w:tabs>
          <w:tab w:val="clear" w:pos="567"/>
          <w:tab w:val="clear" w:pos="851"/>
          <w:tab w:val="clear" w:pos="1134"/>
        </w:tabs>
        <w:rPr>
          <w:lang w:eastAsia="en-US"/>
        </w:rPr>
      </w:pPr>
      <w:r>
        <w:rPr>
          <w:lang w:eastAsia="en-US"/>
        </w:rPr>
        <w:t>MPS:</w:t>
      </w:r>
      <w:r>
        <w:rPr>
          <w:lang w:eastAsia="en-US"/>
        </w:rPr>
        <w:tab/>
        <w:t>23</w:t>
      </w:r>
      <w:r>
        <w:rPr>
          <w:lang w:eastAsia="en-US"/>
        </w:rPr>
        <w:tab/>
      </w:r>
      <w:r>
        <w:rPr>
          <w:lang w:eastAsia="en-US"/>
        </w:rPr>
        <w:tab/>
        <w:t>IN</w:t>
      </w:r>
    </w:p>
    <w:p w14:paraId="31780AB6" w14:textId="77777777" w:rsidR="00D04BAB" w:rsidRDefault="00D04BAB" w:rsidP="00566B36">
      <w:pPr>
        <w:pStyle w:val="FP"/>
        <w:keepNext/>
        <w:tabs>
          <w:tab w:val="clear" w:pos="567"/>
          <w:tab w:val="clear" w:pos="851"/>
          <w:tab w:val="clear" w:pos="1134"/>
        </w:tabs>
        <w:rPr>
          <w:lang w:eastAsia="en-US"/>
        </w:rPr>
      </w:pPr>
    </w:p>
    <w:p w14:paraId="653FC5B3" w14:textId="77777777" w:rsidR="00D04BAB" w:rsidRDefault="00D04BAB" w:rsidP="00D04BAB">
      <w:pPr>
        <w:rPr>
          <w:lang w:eastAsia="en-US"/>
        </w:rPr>
      </w:pPr>
      <w:r>
        <w:rPr>
          <w:lang w:eastAsia="en-US"/>
        </w:rPr>
        <w:t xml:space="preserve">13.5 TUs for these 4 items, so The SA WG2 Chairman will need to free up 0.25 TU somehow. Edge_Compute should be 4+4.5. </w:t>
      </w:r>
    </w:p>
    <w:p w14:paraId="5A905F35" w14:textId="77777777" w:rsidR="00D04BAB" w:rsidRDefault="00D04BAB" w:rsidP="00D04BAB">
      <w:pPr>
        <w:rPr>
          <w:lang w:eastAsia="en-US"/>
        </w:rPr>
      </w:pPr>
      <w:r>
        <w:rPr>
          <w:lang w:eastAsia="en-US"/>
        </w:rPr>
        <w:t xml:space="preserve">The slides were updated and revised in </w:t>
      </w:r>
      <w:r w:rsidRPr="00D04BAB">
        <w:rPr>
          <w:color w:val="0000FF"/>
          <w:lang w:val="en-US" w:eastAsia="en-US"/>
        </w:rPr>
        <w:t>TD SP</w:t>
      </w:r>
      <w:r w:rsidRPr="00D04BAB">
        <w:rPr>
          <w:color w:val="0000FF"/>
          <w:lang w:val="en-US" w:eastAsia="en-US"/>
        </w:rPr>
        <w:noBreakHyphen/>
        <w:t>19</w:t>
      </w:r>
      <w:r>
        <w:rPr>
          <w:color w:val="0000FF"/>
          <w:lang w:val="en-US" w:eastAsia="en-US"/>
        </w:rPr>
        <w:t>1381</w:t>
      </w:r>
      <w:r>
        <w:t>.</w:t>
      </w:r>
      <w:r w:rsidRPr="00637C48">
        <w:rPr>
          <w:lang w:eastAsia="en-US"/>
        </w:rPr>
        <w:t xml:space="preserve"> </w:t>
      </w:r>
      <w:r>
        <w:rPr>
          <w:lang w:eastAsia="en-US"/>
        </w:rPr>
        <w:t xml:space="preserve">The proposed way forward was </w:t>
      </w:r>
      <w:r w:rsidRPr="00D04BAB">
        <w:rPr>
          <w:color w:val="FF0000"/>
          <w:lang w:eastAsia="en-US"/>
        </w:rPr>
        <w:t>endorsed</w:t>
      </w:r>
      <w:r>
        <w:rPr>
          <w:lang w:eastAsia="en-US"/>
        </w:rPr>
        <w:t>.</w:t>
      </w:r>
    </w:p>
    <w:p w14:paraId="6FA165C5" w14:textId="77777777" w:rsidR="006532B7" w:rsidRPr="006532B7" w:rsidRDefault="006532B7" w:rsidP="006532B7">
      <w:pPr>
        <w:keepNext/>
        <w:pBdr>
          <w:top w:val="single" w:sz="4" w:space="1" w:color="auto"/>
        </w:pBdr>
        <w:rPr>
          <w:b/>
          <w:bCs/>
        </w:rPr>
      </w:pPr>
      <w:r>
        <w:rPr>
          <w:color w:val="0000FF"/>
          <w:lang w:val="en-US" w:eastAsia="en-US"/>
        </w:rPr>
        <w:t>TD SP</w:t>
      </w:r>
      <w:r>
        <w:rPr>
          <w:color w:val="0000FF"/>
          <w:lang w:val="en-US" w:eastAsia="en-US"/>
        </w:rPr>
        <w:noBreakHyphen/>
        <w:t>191341</w:t>
      </w:r>
      <w:r w:rsidRPr="00637C48">
        <w:t xml:space="preserve"> </w:t>
      </w:r>
      <w:r>
        <w:t>Proposed way forward for Rel-17 timeline in TSG SA. (Source: TSG SA Chairman).</w:t>
      </w:r>
      <w:r>
        <w:br/>
      </w:r>
      <w:r w:rsidRPr="0073055D">
        <w:rPr>
          <w:b/>
        </w:rPr>
        <w:t>Document for:</w:t>
      </w:r>
      <w:r w:rsidRPr="0073055D">
        <w:t xml:space="preserve"> </w:t>
      </w:r>
      <w:r>
        <w:t>Information.</w:t>
      </w:r>
      <w:r>
        <w:br/>
      </w:r>
      <w:r w:rsidRPr="0073055D">
        <w:rPr>
          <w:b/>
        </w:rPr>
        <w:t>Abstract:</w:t>
      </w:r>
      <w:r w:rsidRPr="0073055D">
        <w:t xml:space="preserve"> </w:t>
      </w:r>
      <w:r>
        <w:t>Proposed way forward for Rel-17 timeline in TSG SA</w:t>
      </w:r>
      <w:r>
        <w:br/>
        <w:t>Way Forward:</w:t>
      </w:r>
      <w:r>
        <w:br/>
      </w:r>
      <w:r w:rsidRPr="006532B7">
        <w:rPr>
          <w:b/>
          <w:bCs/>
        </w:rPr>
        <w:t>-</w:t>
      </w:r>
      <w:r w:rsidRPr="006532B7">
        <w:rPr>
          <w:b/>
          <w:bCs/>
        </w:rPr>
        <w:tab/>
        <w:t>The Rel-17 timeline for SA</w:t>
      </w:r>
      <w:r>
        <w:rPr>
          <w:b/>
          <w:bCs/>
        </w:rPr>
        <w:t> WG</w:t>
      </w:r>
      <w:r w:rsidRPr="006532B7">
        <w:rPr>
          <w:b/>
          <w:bCs/>
        </w:rPr>
        <w:t>2 completion is December 2020.</w:t>
      </w:r>
      <w:r w:rsidRPr="006532B7">
        <w:rPr>
          <w:b/>
          <w:bCs/>
        </w:rPr>
        <w:br/>
        <w:t>-</w:t>
      </w:r>
      <w:r w:rsidRPr="006532B7">
        <w:rPr>
          <w:b/>
          <w:bCs/>
        </w:rPr>
        <w:tab/>
        <w:t xml:space="preserve">The Rel-17 freeze date from </w:t>
      </w:r>
      <w:r>
        <w:rPr>
          <w:b/>
          <w:bCs/>
        </w:rPr>
        <w:t>TSG </w:t>
      </w:r>
      <w:r w:rsidRPr="006532B7">
        <w:rPr>
          <w:b/>
          <w:bCs/>
        </w:rPr>
        <w:t>SA perspective is September 2021.</w:t>
      </w:r>
    </w:p>
    <w:p w14:paraId="1DCA1787" w14:textId="77777777" w:rsidR="006532B7" w:rsidRPr="00DA12F6" w:rsidRDefault="006532B7" w:rsidP="006532B7">
      <w:pPr>
        <w:keepNext/>
        <w:rPr>
          <w:rFonts w:cs="Arial"/>
          <w:b/>
        </w:rPr>
      </w:pPr>
      <w:r w:rsidRPr="00DA12F6">
        <w:rPr>
          <w:rFonts w:cs="Arial"/>
          <w:b/>
        </w:rPr>
        <w:t>Discussion and conclusion:</w:t>
      </w:r>
    </w:p>
    <w:p w14:paraId="6CF54B51" w14:textId="77777777" w:rsidR="006532B7" w:rsidRDefault="006532B7" w:rsidP="006532B7">
      <w:r>
        <w:t>Qualcomm asked for the rationale of this proposal. The TSG SA Chairman replied that this is based on the preference indicated in a show of hands by TSG SA delegates and the discussions in the joint session with TSG RAN. Ericsson replied that there were no agreements made in the meeting on this and considered that some in* items can still be added while keeping the 15 month Release. Cisco commented that the RAN impacts and RAN work plan for Rel-17 needs to be taken into consideration for the TSG SA content. This cannot be determined until March 2020 when RAN provide feedback and currently a 15 month Release is a blocking factor for the SA WG2 work. Nokia commented that it is recognised that there are two large items which cause concern but they believe these can be down scoped enough to allow also some inclusion of some in* items with a 15 month Release. Vodafone would like to understand what is meant by an extension as it appears that some companies assume they can include more of the existing work tasks than in the scoped down proposals. FutureWei commented that they supported this proposal. FirstNet commented that the 5G_ProSe and MBS2 items completing in Release 17 are essential for Public Safety members and support this proposal. Huawei commented that MUSIM will start study in RAN when SA WG2 are expected to finish their normative work and expected TSG RAN to do the same as for previous Releases and extend by 3 months near the end of the Release. Telefonica supported this proposal as the Work Plan had mentioned that staggered completion dates between WGs was not unusual in practice. The TSG SA Chairman commented that if this way forward is accepted then TSG SA will need to do some serious project management to ensure there is some time available at the end of the Release to do the work that is always found to be necessary and to avoid further work item exception requests. The SA WG2 Chairman commented that some of the Work tasks have reduced TUs without changing the Scope, which does not provide a reasonable chance of completion.</w:t>
      </w:r>
    </w:p>
    <w:p w14:paraId="195741E3" w14:textId="77777777" w:rsidR="006532B7" w:rsidRDefault="006532B7" w:rsidP="006532B7">
      <w:r>
        <w:t xml:space="preserve">The first proposal should read SA WG2 freeze, rather than 'completion. The TSG SA Chairman asked if this proposal can be adopted as a way forward. Qualcomm objected to this as a way forward as this will fragment the timescales of the </w:t>
      </w:r>
      <w:r w:rsidRPr="006532B7">
        <w:t xml:space="preserve">Release </w:t>
      </w:r>
      <w:r>
        <w:t>between TSG RAN, TSG CT and TSG SA. Ericsson also indicated their objection to this way forward.</w:t>
      </w:r>
    </w:p>
    <w:p w14:paraId="438764D3" w14:textId="77777777" w:rsidR="006532B7" w:rsidRPr="006532B7" w:rsidRDefault="006532B7" w:rsidP="006532B7">
      <w:pPr>
        <w:rPr>
          <w:b/>
          <w:bCs/>
          <w:color w:val="0000FF"/>
        </w:rPr>
      </w:pPr>
      <w:r w:rsidRPr="006532B7">
        <w:rPr>
          <w:b/>
          <w:bCs/>
          <w:color w:val="0000FF"/>
        </w:rPr>
        <w:t>The TSG SA Chairman asked which companies Object to the way forward?</w:t>
      </w:r>
      <w:r w:rsidRPr="006532B7">
        <w:rPr>
          <w:b/>
          <w:bCs/>
          <w:color w:val="0000FF"/>
        </w:rPr>
        <w:tab/>
        <w:t xml:space="preserve">13 </w:t>
      </w:r>
      <w:r>
        <w:rPr>
          <w:b/>
          <w:bCs/>
          <w:color w:val="0000FF"/>
        </w:rPr>
        <w:t>companies</w:t>
      </w:r>
    </w:p>
    <w:p w14:paraId="3C33D7CE" w14:textId="77777777" w:rsidR="006532B7" w:rsidRDefault="006532B7" w:rsidP="006532B7">
      <w:r>
        <w:t xml:space="preserve">Samsung suggested some items are chosen which have no RAN impact and leave those for completion in Q4/2020 and to concentrate on completing items which have RAN impact in Q3/2020. </w:t>
      </w:r>
    </w:p>
    <w:p w14:paraId="2BEADBEB" w14:textId="77777777" w:rsidR="006532B7" w:rsidRPr="006532B7" w:rsidRDefault="006532B7" w:rsidP="006532B7">
      <w:pPr>
        <w:rPr>
          <w:b/>
          <w:bCs/>
          <w:color w:val="0000FF"/>
        </w:rPr>
      </w:pPr>
      <w:r w:rsidRPr="006532B7">
        <w:rPr>
          <w:b/>
          <w:bCs/>
          <w:color w:val="0000FF"/>
        </w:rPr>
        <w:t xml:space="preserve">The TSG SA Chairman asked which companies </w:t>
      </w:r>
      <w:r>
        <w:rPr>
          <w:b/>
          <w:bCs/>
          <w:color w:val="0000FF"/>
        </w:rPr>
        <w:t xml:space="preserve">Support </w:t>
      </w:r>
      <w:r w:rsidRPr="006532B7">
        <w:rPr>
          <w:b/>
          <w:bCs/>
          <w:color w:val="0000FF"/>
        </w:rPr>
        <w:t>the way forward?</w:t>
      </w:r>
      <w:r w:rsidRPr="006532B7">
        <w:rPr>
          <w:b/>
          <w:bCs/>
          <w:color w:val="0000FF"/>
        </w:rPr>
        <w:tab/>
      </w:r>
      <w:r>
        <w:rPr>
          <w:b/>
          <w:bCs/>
          <w:color w:val="0000FF"/>
        </w:rPr>
        <w:t>Around 46-50 companies</w:t>
      </w:r>
    </w:p>
    <w:p w14:paraId="6C03974B" w14:textId="77777777" w:rsidR="006532B7" w:rsidRPr="00C72CF4" w:rsidRDefault="00C72CF4" w:rsidP="006532B7">
      <w:pPr>
        <w:rPr>
          <w:b/>
          <w:bCs/>
          <w:color w:val="FF0000"/>
        </w:rPr>
      </w:pPr>
      <w:r w:rsidRPr="00C72CF4">
        <w:lastRenderedPageBreak/>
        <w:t xml:space="preserve">Ericsson commented that there had been photographs taken during the show of hands. </w:t>
      </w:r>
      <w:r w:rsidRPr="00C72CF4">
        <w:rPr>
          <w:b/>
          <w:bCs/>
          <w:color w:val="FF0000"/>
        </w:rPr>
        <w:t>Anybody having taken photographs during any show of hands during the meeting were instructed to delete them.</w:t>
      </w:r>
    </w:p>
    <w:p w14:paraId="60CFF8AD" w14:textId="77777777" w:rsidR="006532B7" w:rsidRDefault="006532B7" w:rsidP="006532B7">
      <w:r>
        <w:t xml:space="preserve">This proposal was translated into a Working agreement in </w:t>
      </w:r>
      <w:r>
        <w:rPr>
          <w:color w:val="0000FF"/>
          <w:lang w:val="en-US" w:eastAsia="en-US"/>
        </w:rPr>
        <w:t>TD SP</w:t>
      </w:r>
      <w:r>
        <w:rPr>
          <w:color w:val="0000FF"/>
          <w:lang w:val="en-US" w:eastAsia="en-US"/>
        </w:rPr>
        <w:noBreakHyphen/>
        <w:t>19134</w:t>
      </w:r>
      <w:r w:rsidR="008B29EE">
        <w:rPr>
          <w:color w:val="0000FF"/>
          <w:lang w:val="en-US" w:eastAsia="en-US"/>
        </w:rPr>
        <w:t>0</w:t>
      </w:r>
      <w:r>
        <w:t>.</w:t>
      </w:r>
    </w:p>
    <w:p w14:paraId="2583FC5C" w14:textId="77777777" w:rsidR="006532B7" w:rsidRPr="006532B7" w:rsidRDefault="006532B7" w:rsidP="006532B7">
      <w:r>
        <w:t>SA</w:t>
      </w:r>
      <w:r w:rsidR="008B29EE">
        <w:t> WG2</w:t>
      </w:r>
      <w:r>
        <w:t xml:space="preserve"> Chairman will run 2020/Q1 in a similar way as before and only in items will be scheduled, in* items will only be given consideration if the assumption is confirmed. AT&amp;T objected that SA WG2 should proceed with the working agreement until it is overturned. Nokia considered that in* items would not be scheduled for 2020/Q1 even if there was agreement for a December 2020 completion. </w:t>
      </w:r>
      <w:r w:rsidR="00D04BAB" w:rsidRPr="00D04BAB">
        <w:rPr>
          <w:b/>
          <w:bCs/>
        </w:rPr>
        <w:t xml:space="preserve">The issue was extensively discussed and the working Agreement proposal was </w:t>
      </w:r>
      <w:r w:rsidR="00D04BAB" w:rsidRPr="00D04BAB">
        <w:rPr>
          <w:b/>
          <w:bCs/>
          <w:color w:val="FF0000"/>
        </w:rPr>
        <w:t>withdrawn</w:t>
      </w:r>
      <w:r w:rsidR="00D04BAB" w:rsidRPr="004715C4">
        <w:t>.</w:t>
      </w:r>
      <w:r w:rsidR="004715C4" w:rsidRPr="004715C4">
        <w:t xml:space="preserve"> This way Forward document was then </w:t>
      </w:r>
      <w:r w:rsidR="004715C4">
        <w:rPr>
          <w:color w:val="0000FF"/>
        </w:rPr>
        <w:t>noted</w:t>
      </w:r>
      <w:r w:rsidR="004715C4" w:rsidRPr="004715C4">
        <w:t>.</w:t>
      </w:r>
    </w:p>
    <w:p w14:paraId="53752465" w14:textId="77777777" w:rsidR="00364819" w:rsidRDefault="00364819" w:rsidP="00364819">
      <w:pPr>
        <w:pStyle w:val="FP"/>
        <w:keepNext/>
        <w:pBdr>
          <w:top w:val="single" w:sz="4" w:space="1" w:color="auto"/>
        </w:pBdr>
      </w:pPr>
      <w:r>
        <w:rPr>
          <w:color w:val="0000FF"/>
        </w:rPr>
        <w:t>TD SP</w:t>
      </w:r>
      <w:r>
        <w:rPr>
          <w:color w:val="0000FF"/>
        </w:rPr>
        <w:noBreakHyphen/>
        <w:t>191300</w:t>
      </w:r>
      <w:r w:rsidRPr="0073055D">
        <w:t xml:space="preserve"> </w:t>
      </w:r>
      <w:r>
        <w:t>(DISCUSSION) In* Discussion report. (Source: China Mobile).</w:t>
      </w:r>
      <w:r>
        <w:br/>
      </w:r>
      <w:r w:rsidRPr="0073055D">
        <w:rPr>
          <w:b/>
        </w:rPr>
        <w:t>Document for:</w:t>
      </w:r>
      <w:r w:rsidRPr="0073055D">
        <w:t xml:space="preserve"> </w:t>
      </w:r>
      <w:r>
        <w:t>Information.</w:t>
      </w:r>
      <w:r>
        <w:br/>
      </w:r>
      <w:r w:rsidRPr="0073055D">
        <w:rPr>
          <w:b/>
        </w:rPr>
        <w:t>Abstract:</w:t>
      </w:r>
      <w:r w:rsidRPr="0073055D">
        <w:t xml:space="preserve"> </w:t>
      </w:r>
      <w:r>
        <w:t>In* Discussion report.</w:t>
      </w:r>
    </w:p>
    <w:p w14:paraId="500221C3" w14:textId="77777777" w:rsidR="00364819" w:rsidRDefault="00364819" w:rsidP="00364819">
      <w:pPr>
        <w:pStyle w:val="FP"/>
        <w:keepNext/>
      </w:pPr>
      <w:r>
        <w:t>Proposal:</w:t>
      </w:r>
    </w:p>
    <w:p w14:paraId="7CD62554" w14:textId="77777777" w:rsidR="00364819" w:rsidRDefault="00364819" w:rsidP="00364819">
      <w:pPr>
        <w:pStyle w:val="B1"/>
        <w:keepNext/>
      </w:pPr>
      <w:r>
        <w:t>-</w:t>
      </w:r>
      <w:r>
        <w:tab/>
        <w:t>Put all in* as a package included in R17 and set R17 Phase 2 deadline as Dec. 2020.</w:t>
      </w:r>
    </w:p>
    <w:p w14:paraId="3E631282" w14:textId="77777777" w:rsidR="00364819" w:rsidRDefault="00364819" w:rsidP="00364819">
      <w:pPr>
        <w:pStyle w:val="FP"/>
        <w:keepNext/>
      </w:pPr>
      <w:r>
        <w:t>NOTE:</w:t>
      </w:r>
      <w:r>
        <w:tab/>
        <w:t>The IN* items are request to reduce the Work Task to fill in the TUs with 30 as total.</w:t>
      </w:r>
    </w:p>
    <w:p w14:paraId="79C9DCF7" w14:textId="77777777" w:rsidR="00364819" w:rsidRPr="00364819" w:rsidRDefault="00364819" w:rsidP="00364819">
      <w:pPr>
        <w:pStyle w:val="FP"/>
        <w:keepNext/>
      </w:pPr>
    </w:p>
    <w:p w14:paraId="502EE478" w14:textId="77777777" w:rsidR="00364819" w:rsidRPr="00DA12F6" w:rsidRDefault="00364819" w:rsidP="00364819">
      <w:pPr>
        <w:keepNext/>
        <w:rPr>
          <w:rFonts w:cs="Arial"/>
          <w:b/>
        </w:rPr>
      </w:pPr>
      <w:r w:rsidRPr="00DA12F6">
        <w:rPr>
          <w:rFonts w:cs="Arial"/>
          <w:b/>
        </w:rPr>
        <w:t>Discussion and conclusion:</w:t>
      </w:r>
    </w:p>
    <w:p w14:paraId="31FFA96F" w14:textId="77777777" w:rsidR="004F2CFE" w:rsidRDefault="00364819" w:rsidP="004F2CFE">
      <w:pPr>
        <w:pStyle w:val="FP"/>
        <w:keepNext/>
      </w:pPr>
      <w:r>
        <w:t xml:space="preserve">The SA WG2 Chairman stated that this proposal is unfeasible and objected to it. There were some problems raised with understanding what is proposed to be progressed or not and a decision is difficult to make based on this. Samsung repeated that they could live with an 18 month release, but if more is then added we will move from an overloaded 15 month Release to an overloaded 18 month Release which will not solve the problem.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91301</w:t>
      </w:r>
      <w:r>
        <w:t>.</w:t>
      </w:r>
      <w:r w:rsidRPr="00F67FE1">
        <w:t xml:space="preserve"> </w:t>
      </w:r>
    </w:p>
    <w:p w14:paraId="3813D8FF" w14:textId="77777777" w:rsidR="004F2CFE" w:rsidRPr="004F2CFE" w:rsidRDefault="004F2CFE" w:rsidP="004F2CFE">
      <w:pPr>
        <w:pStyle w:val="FP"/>
        <w:keepNext/>
        <w:rPr>
          <w:color w:val="0000FF"/>
        </w:rPr>
      </w:pPr>
      <w:r w:rsidRPr="004F2CFE">
        <w:rPr>
          <w:color w:val="0000FF"/>
        </w:rPr>
        <w:t xml:space="preserve">An informal show of hands was held to gauge </w:t>
      </w:r>
      <w:r w:rsidRPr="004F2CFE">
        <w:rPr>
          <w:color w:val="0000FF"/>
          <w:u w:val="single"/>
        </w:rPr>
        <w:t>objections to dropping in* items for consideration in Rel-17</w:t>
      </w:r>
      <w:r w:rsidRPr="004F2CFE">
        <w:rPr>
          <w:color w:val="0000FF"/>
        </w:rPr>
        <w:t>:</w:t>
      </w:r>
    </w:p>
    <w:p w14:paraId="6C788806" w14:textId="77777777" w:rsidR="004F2CFE" w:rsidRPr="004F2CFE" w:rsidRDefault="004F2CFE" w:rsidP="004F2CFE">
      <w:pPr>
        <w:pStyle w:val="FP"/>
        <w:keepNext/>
        <w:tabs>
          <w:tab w:val="clear" w:pos="567"/>
          <w:tab w:val="clear" w:pos="851"/>
          <w:tab w:val="clear" w:pos="1134"/>
          <w:tab w:val="clear" w:pos="1418"/>
          <w:tab w:val="left" w:pos="3402"/>
        </w:tabs>
        <w:rPr>
          <w:color w:val="0000FF"/>
          <w:u w:val="single"/>
        </w:rPr>
      </w:pPr>
      <w:r w:rsidRPr="004F2CFE">
        <w:rPr>
          <w:color w:val="0000FF"/>
          <w:u w:val="single"/>
        </w:rPr>
        <w:t>WI</w:t>
      </w:r>
      <w:r w:rsidRPr="004F2CFE">
        <w:rPr>
          <w:color w:val="0000FF"/>
          <w:u w:val="single"/>
        </w:rPr>
        <w:tab/>
        <w:t>Objections</w:t>
      </w:r>
      <w:r w:rsidRPr="004F2CFE">
        <w:rPr>
          <w:color w:val="0000FF"/>
          <w:u w:val="single"/>
        </w:rPr>
        <w:tab/>
        <w:t>Comment</w:t>
      </w:r>
    </w:p>
    <w:p w14:paraId="670742C4" w14:textId="77777777"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UPCAS:</w:t>
      </w:r>
      <w:r w:rsidRPr="004F2CFE">
        <w:rPr>
          <w:color w:val="0000FF"/>
        </w:rPr>
        <w:tab/>
        <w:t>7</w:t>
      </w:r>
      <w:r w:rsidRPr="004F2CFE">
        <w:rPr>
          <w:color w:val="0000FF"/>
        </w:rPr>
        <w:tab/>
      </w:r>
      <w:r>
        <w:rPr>
          <w:color w:val="0000FF"/>
        </w:rPr>
        <w:t>TBD</w:t>
      </w:r>
    </w:p>
    <w:p w14:paraId="1C994B52" w14:textId="77777777"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eATSSS</w:t>
      </w:r>
      <w:r w:rsidRPr="004F2CFE">
        <w:rPr>
          <w:color w:val="0000FF"/>
        </w:rPr>
        <w:tab/>
        <w:t>13</w:t>
      </w:r>
      <w:r>
        <w:rPr>
          <w:color w:val="0000FF"/>
        </w:rPr>
        <w:tab/>
        <w:t>OK if time</w:t>
      </w:r>
    </w:p>
    <w:p w14:paraId="3FEB54C4" w14:textId="77777777"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WWC</w:t>
      </w:r>
      <w:r w:rsidRPr="004F2CFE">
        <w:rPr>
          <w:color w:val="0000FF"/>
        </w:rPr>
        <w:tab/>
        <w:t xml:space="preserve">10 </w:t>
      </w:r>
      <w:r>
        <w:rPr>
          <w:color w:val="0000FF"/>
        </w:rPr>
        <w:tab/>
        <w:t>OK if time</w:t>
      </w:r>
    </w:p>
    <w:p w14:paraId="421FC416" w14:textId="77777777"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eLCS</w:t>
      </w:r>
      <w:r>
        <w:rPr>
          <w:color w:val="0000FF"/>
        </w:rPr>
        <w:t>_2</w:t>
      </w:r>
      <w:r w:rsidRPr="004F2CFE">
        <w:rPr>
          <w:color w:val="0000FF"/>
        </w:rPr>
        <w:tab/>
        <w:t>8</w:t>
      </w:r>
      <w:r>
        <w:rPr>
          <w:color w:val="0000FF"/>
        </w:rPr>
        <w:tab/>
        <w:t>Dependent on RAN decision</w:t>
      </w:r>
    </w:p>
    <w:p w14:paraId="57B25483" w14:textId="77777777"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5G</w:t>
      </w:r>
      <w:r>
        <w:rPr>
          <w:color w:val="0000FF"/>
        </w:rPr>
        <w:t>_</w:t>
      </w:r>
      <w:r w:rsidRPr="004F2CFE">
        <w:rPr>
          <w:color w:val="0000FF"/>
        </w:rPr>
        <w:t>LAN</w:t>
      </w:r>
      <w:r>
        <w:rPr>
          <w:color w:val="0000FF"/>
        </w:rPr>
        <w:t>_E</w:t>
      </w:r>
      <w:r w:rsidRPr="004F2CFE">
        <w:rPr>
          <w:color w:val="0000FF"/>
        </w:rPr>
        <w:tab/>
        <w:t xml:space="preserve">3 </w:t>
      </w:r>
      <w:r>
        <w:rPr>
          <w:color w:val="0000FF"/>
        </w:rPr>
        <w:tab/>
        <w:t>OK if time</w:t>
      </w:r>
    </w:p>
    <w:p w14:paraId="6F60FB3B" w14:textId="77777777"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MPS2</w:t>
      </w:r>
      <w:r w:rsidRPr="004F2CFE">
        <w:rPr>
          <w:color w:val="0000FF"/>
        </w:rPr>
        <w:tab/>
        <w:t xml:space="preserve">9 </w:t>
      </w:r>
      <w:r>
        <w:rPr>
          <w:color w:val="0000FF"/>
        </w:rPr>
        <w:tab/>
        <w:t>OK if time</w:t>
      </w:r>
    </w:p>
    <w:p w14:paraId="7692F7DF" w14:textId="77777777" w:rsidR="004F2CFE" w:rsidRPr="004F2CFE" w:rsidRDefault="004F2CFE" w:rsidP="004F2CFE">
      <w:pPr>
        <w:pStyle w:val="FP"/>
        <w:keepNext/>
        <w:tabs>
          <w:tab w:val="clear" w:pos="567"/>
          <w:tab w:val="clear" w:pos="851"/>
          <w:tab w:val="clear" w:pos="1134"/>
          <w:tab w:val="clear" w:pos="1418"/>
          <w:tab w:val="left" w:pos="3402"/>
        </w:tabs>
        <w:rPr>
          <w:color w:val="0000FF"/>
        </w:rPr>
      </w:pPr>
      <w:r w:rsidRPr="004F2CFE">
        <w:rPr>
          <w:color w:val="0000FF"/>
        </w:rPr>
        <w:t>UAS</w:t>
      </w:r>
      <w:r w:rsidRPr="004F2CFE">
        <w:rPr>
          <w:color w:val="0000FF"/>
        </w:rPr>
        <w:tab/>
        <w:t xml:space="preserve">12 </w:t>
      </w:r>
      <w:r>
        <w:rPr>
          <w:color w:val="0000FF"/>
        </w:rPr>
        <w:tab/>
        <w:t>OK if time</w:t>
      </w:r>
    </w:p>
    <w:p w14:paraId="7F3C2683" w14:textId="77777777" w:rsidR="00364819" w:rsidRPr="00364819" w:rsidRDefault="001A30CC" w:rsidP="007C12C0">
      <w:pPr>
        <w:pStyle w:val="FP"/>
      </w:pPr>
      <w:r w:rsidRPr="001A30CC">
        <w:t xml:space="preserve">KDDI asked whether it is feasible for </w:t>
      </w:r>
      <w:r>
        <w:t xml:space="preserve">in* </w:t>
      </w:r>
      <w:r w:rsidRPr="001A30CC">
        <w:t xml:space="preserve">items to be stalled until June 2020, when they can be reconsidered. </w:t>
      </w:r>
      <w:r w:rsidR="007C12C0">
        <w:t xml:space="preserve">This was left for off-line discussion and revised in </w:t>
      </w:r>
      <w:r w:rsidR="007C12C0" w:rsidRPr="00916E52">
        <w:rPr>
          <w:rFonts w:cs="Arial"/>
          <w:color w:val="0000FF"/>
          <w:szCs w:val="16"/>
          <w:lang w:eastAsia="en-US"/>
        </w:rPr>
        <w:t>TD S</w:t>
      </w:r>
      <w:r w:rsidR="007C12C0">
        <w:rPr>
          <w:rFonts w:cs="Arial"/>
          <w:color w:val="0000FF"/>
          <w:szCs w:val="16"/>
          <w:lang w:eastAsia="en-US"/>
        </w:rPr>
        <w:t>P</w:t>
      </w:r>
      <w:r w:rsidR="007C12C0" w:rsidRPr="00916E52">
        <w:rPr>
          <w:rFonts w:cs="Arial"/>
          <w:color w:val="0000FF"/>
          <w:szCs w:val="16"/>
          <w:lang w:eastAsia="en-US"/>
        </w:rPr>
        <w:noBreakHyphen/>
        <w:t>1</w:t>
      </w:r>
      <w:r w:rsidR="007C12C0">
        <w:rPr>
          <w:rFonts w:cs="Arial"/>
          <w:color w:val="0000FF"/>
          <w:szCs w:val="16"/>
          <w:lang w:eastAsia="en-US"/>
        </w:rPr>
        <w:t>91306</w:t>
      </w:r>
      <w:r w:rsidR="007C12C0">
        <w:t>.</w:t>
      </w:r>
      <w:r w:rsidR="00014774">
        <w:t xml:space="preserve"> Revised to </w:t>
      </w:r>
      <w:r w:rsidR="00014774">
        <w:rPr>
          <w:color w:val="0000FF"/>
        </w:rPr>
        <w:t>TD SP</w:t>
      </w:r>
      <w:r w:rsidR="00014774">
        <w:rPr>
          <w:color w:val="0000FF"/>
        </w:rPr>
        <w:noBreakHyphen/>
        <w:t>191348</w:t>
      </w:r>
      <w:r w:rsidR="00014774">
        <w:t>.</w:t>
      </w:r>
      <w:r w:rsidR="007C12C0" w:rsidRPr="00F67FE1">
        <w:t xml:space="preserve"> </w:t>
      </w:r>
      <w:r w:rsidR="00D04BAB">
        <w:t xml:space="preserve">This was </w:t>
      </w:r>
      <w:r w:rsidR="00D04BAB">
        <w:rPr>
          <w:color w:val="0000FF"/>
        </w:rPr>
        <w:t>noted</w:t>
      </w:r>
      <w:r w:rsidR="00D04BAB">
        <w:t>.</w:t>
      </w:r>
    </w:p>
    <w:p w14:paraId="419E5D36" w14:textId="77777777" w:rsidR="00774230" w:rsidRDefault="00774230" w:rsidP="00774230">
      <w:pPr>
        <w:pStyle w:val="NormTop"/>
      </w:pPr>
      <w:r>
        <w:rPr>
          <w:color w:val="0000FF"/>
        </w:rPr>
        <w:t>TD SP</w:t>
      </w:r>
      <w:r>
        <w:rPr>
          <w:color w:val="0000FF"/>
        </w:rPr>
        <w:noBreakHyphen/>
        <w:t>191268</w:t>
      </w:r>
      <w:r w:rsidRPr="0073055D">
        <w:t xml:space="preserve"> </w:t>
      </w:r>
      <w:r>
        <w:t>(DISCUSSION) Overview of SA WG2 Rel</w:t>
      </w:r>
      <w:r>
        <w:noBreakHyphen/>
        <w:t>17 Work Tasks. (Source: TSG SA Chairman).</w:t>
      </w:r>
      <w:r>
        <w:br/>
      </w:r>
      <w:r w:rsidRPr="0073055D">
        <w:rPr>
          <w:b/>
        </w:rPr>
        <w:t>Document for:</w:t>
      </w:r>
      <w:r w:rsidRPr="0073055D">
        <w:t xml:space="preserve"> </w:t>
      </w:r>
      <w:r>
        <w:t>Information.</w:t>
      </w:r>
      <w:r>
        <w:br/>
      </w:r>
      <w:r w:rsidRPr="0073055D">
        <w:rPr>
          <w:b/>
        </w:rPr>
        <w:t>Abstract:</w:t>
      </w:r>
      <w:r w:rsidRPr="0073055D">
        <w:t xml:space="preserve"> </w:t>
      </w:r>
      <w:r>
        <w:t>Overview of SA WG2 Rel</w:t>
      </w:r>
      <w:r>
        <w:noBreakHyphen/>
        <w:t>17 Work Tasks.</w:t>
      </w:r>
    </w:p>
    <w:p w14:paraId="736AB090" w14:textId="77777777" w:rsidR="00774230" w:rsidRPr="00DA12F6" w:rsidRDefault="00774230" w:rsidP="00774230">
      <w:pPr>
        <w:keepNext/>
        <w:rPr>
          <w:rFonts w:cs="Arial"/>
          <w:b/>
        </w:rPr>
      </w:pPr>
      <w:r w:rsidRPr="00DA12F6">
        <w:rPr>
          <w:rFonts w:cs="Arial"/>
          <w:b/>
        </w:rPr>
        <w:t>Discussion and conclusion:</w:t>
      </w:r>
    </w:p>
    <w:p w14:paraId="5F047D3F" w14:textId="77777777" w:rsidR="00774230" w:rsidRPr="00D04BAB" w:rsidRDefault="00D04BAB" w:rsidP="00774230">
      <w:r>
        <w:rPr>
          <w:rFonts w:cs="Arial"/>
          <w:color w:val="FF0000"/>
        </w:rPr>
        <w:t>Withdrawn</w:t>
      </w:r>
      <w:r>
        <w:t>.</w:t>
      </w:r>
    </w:p>
    <w:p w14:paraId="4A45BA52" w14:textId="77777777" w:rsidR="009A5594" w:rsidRDefault="00AE1380" w:rsidP="009A5594">
      <w:pPr>
        <w:pStyle w:val="FP"/>
        <w:keepNext/>
        <w:pBdr>
          <w:top w:val="single" w:sz="4" w:space="1" w:color="auto"/>
        </w:pBdr>
      </w:pPr>
      <w:r>
        <w:rPr>
          <w:color w:val="0000FF"/>
        </w:rPr>
        <w:t>TD SP</w:t>
      </w:r>
      <w:r>
        <w:rPr>
          <w:color w:val="0000FF"/>
        </w:rPr>
        <w:noBreakHyphen/>
        <w:t>191254</w:t>
      </w:r>
      <w:r w:rsidRPr="0073055D">
        <w:t xml:space="preserve"> </w:t>
      </w:r>
      <w:r>
        <w:t>(DISCUSSION) Release 17 Time Schedule. (Source: Nanjing Ericsson Panda Com Ltd).</w:t>
      </w:r>
      <w:r>
        <w:br/>
      </w:r>
      <w:r w:rsidRPr="0073055D">
        <w:rPr>
          <w:b/>
        </w:rPr>
        <w:t>Document for:</w:t>
      </w:r>
      <w:r w:rsidRPr="0073055D">
        <w:t xml:space="preserve"> </w:t>
      </w:r>
      <w:r>
        <w:t>Agreement.</w:t>
      </w:r>
      <w:r>
        <w:br/>
      </w:r>
      <w:r w:rsidRPr="0073055D">
        <w:rPr>
          <w:b/>
        </w:rPr>
        <w:t>Abstract:</w:t>
      </w:r>
      <w:r w:rsidRPr="0073055D">
        <w:t xml:space="preserve"> </w:t>
      </w:r>
      <w:r>
        <w:t>Release 17 Time Schedule.</w:t>
      </w:r>
    </w:p>
    <w:p w14:paraId="7009ACDC" w14:textId="77777777" w:rsidR="00AE1380" w:rsidRPr="009A5594" w:rsidRDefault="009A5594" w:rsidP="009A5594">
      <w:pPr>
        <w:pStyle w:val="FP"/>
        <w:keepNext/>
        <w:rPr>
          <w:b/>
          <w:bCs/>
        </w:rPr>
      </w:pPr>
      <w:r w:rsidRPr="009A5594">
        <w:rPr>
          <w:b/>
          <w:bCs/>
        </w:rPr>
        <w:t>Proposed way forward:</w:t>
      </w:r>
    </w:p>
    <w:p w14:paraId="3E39624B" w14:textId="77777777" w:rsidR="009A5594" w:rsidRDefault="009A5594" w:rsidP="009A5594">
      <w:pPr>
        <w:pStyle w:val="B1"/>
        <w:keepNext/>
      </w:pPr>
      <w:r>
        <w:t>-</w:t>
      </w:r>
      <w:r>
        <w:tab/>
        <w:t>Keep the 15 month release planning as agreed in TSG#83 joint RAN and SA meeting.</w:t>
      </w:r>
    </w:p>
    <w:p w14:paraId="3A7CA027" w14:textId="77777777" w:rsidR="009A5594" w:rsidRDefault="009A5594" w:rsidP="009A5594">
      <w:pPr>
        <w:pStyle w:val="B1"/>
        <w:keepNext/>
      </w:pPr>
      <w:r>
        <w:t>-</w:t>
      </w:r>
      <w:r>
        <w:tab/>
        <w:t>Selectively prioritizing functionality, giving opportunities for new markets and services.</w:t>
      </w:r>
    </w:p>
    <w:p w14:paraId="5A18C7E4" w14:textId="77777777" w:rsidR="009A5594" w:rsidRDefault="009A5594" w:rsidP="009A5594">
      <w:pPr>
        <w:pStyle w:val="B1"/>
        <w:keepNext/>
      </w:pPr>
      <w:r>
        <w:t>-</w:t>
      </w:r>
      <w:r>
        <w:tab/>
        <w:t>De-prioritize and postpone "optimizations" to Rel-18.</w:t>
      </w:r>
    </w:p>
    <w:p w14:paraId="03B959DD" w14:textId="77777777" w:rsidR="009A5594" w:rsidRDefault="009A5594" w:rsidP="009A5594">
      <w:pPr>
        <w:pStyle w:val="B1"/>
        <w:keepNext/>
      </w:pPr>
      <w:r>
        <w:t>-</w:t>
      </w:r>
      <w:r>
        <w:tab/>
        <w:t>Utilize the good planning tools we have in 3GPP with objectives in SID/WID and Exception Requests, as needed.</w:t>
      </w:r>
    </w:p>
    <w:p w14:paraId="78B91334" w14:textId="77777777" w:rsidR="009A5594" w:rsidRPr="009A5594" w:rsidRDefault="009A5594" w:rsidP="009A5594">
      <w:pPr>
        <w:pStyle w:val="FP"/>
        <w:keepNext/>
      </w:pPr>
    </w:p>
    <w:p w14:paraId="6F229A43" w14:textId="77777777" w:rsidR="00AE1380" w:rsidRPr="00DA12F6" w:rsidRDefault="00AE1380" w:rsidP="00AE1380">
      <w:pPr>
        <w:keepNext/>
        <w:rPr>
          <w:rFonts w:cs="Arial"/>
          <w:b/>
        </w:rPr>
      </w:pPr>
      <w:r w:rsidRPr="00DA12F6">
        <w:rPr>
          <w:rFonts w:cs="Arial"/>
          <w:b/>
        </w:rPr>
        <w:t>Discussion and conclusion:</w:t>
      </w:r>
    </w:p>
    <w:p w14:paraId="1D84FD98" w14:textId="77777777" w:rsidR="007A62A9" w:rsidRPr="00DA12F6" w:rsidRDefault="00AE1380" w:rsidP="007A62A9">
      <w:r>
        <w:t xml:space="preserve">General/timeline. </w:t>
      </w:r>
      <w:r w:rsidR="009A5594">
        <w:t xml:space="preserve">This was presented briefly and </w:t>
      </w:r>
      <w:r w:rsidR="009A5594">
        <w:rPr>
          <w:color w:val="0000FF"/>
        </w:rPr>
        <w:t>noted</w:t>
      </w:r>
      <w:r w:rsidR="009A5594">
        <w:t>.</w:t>
      </w:r>
    </w:p>
    <w:p w14:paraId="1201706F" w14:textId="77777777" w:rsidR="00AE1380" w:rsidRDefault="00AE1380" w:rsidP="009A5594">
      <w:pPr>
        <w:pStyle w:val="FP"/>
        <w:keepNext/>
        <w:pBdr>
          <w:top w:val="single" w:sz="4" w:space="1" w:color="auto"/>
        </w:pBdr>
      </w:pPr>
      <w:r>
        <w:rPr>
          <w:color w:val="0000FF"/>
        </w:rPr>
        <w:t>TD SP</w:t>
      </w:r>
      <w:r>
        <w:rPr>
          <w:color w:val="0000FF"/>
        </w:rPr>
        <w:noBreakHyphen/>
        <w:t>191236</w:t>
      </w:r>
      <w:r w:rsidRPr="0073055D">
        <w:t xml:space="preserve"> </w:t>
      </w:r>
      <w:r>
        <w:t xml:space="preserve">(DISCUSSION) Analysis on available TU for </w:t>
      </w:r>
      <w:r w:rsidR="00661F41">
        <w:t>Rel</w:t>
      </w:r>
      <w:r w:rsidR="00661F41">
        <w:noBreakHyphen/>
      </w:r>
      <w:r>
        <w:t>17. (Source: ZTE Corporation).</w:t>
      </w:r>
      <w:r>
        <w:br/>
      </w:r>
      <w:r w:rsidRPr="0073055D">
        <w:rPr>
          <w:b/>
        </w:rPr>
        <w:t>Document for:</w:t>
      </w:r>
      <w:r w:rsidRPr="0073055D">
        <w:t xml:space="preserve"> </w:t>
      </w:r>
      <w:r>
        <w:t>Decision.</w:t>
      </w:r>
      <w:r>
        <w:br/>
      </w:r>
      <w:r w:rsidRPr="0073055D">
        <w:rPr>
          <w:b/>
        </w:rPr>
        <w:lastRenderedPageBreak/>
        <w:t>Abstract:</w:t>
      </w:r>
      <w:r w:rsidRPr="0073055D">
        <w:t xml:space="preserve"> </w:t>
      </w:r>
      <w:r>
        <w:t xml:space="preserve">This paper provide analysis on the available TU for Rel17 and propose to extend 18 months for </w:t>
      </w:r>
      <w:r w:rsidR="00661F41">
        <w:t>Rel</w:t>
      </w:r>
      <w:r w:rsidR="00661F41">
        <w:noBreakHyphen/>
      </w:r>
      <w:r>
        <w:t>17.</w:t>
      </w:r>
    </w:p>
    <w:p w14:paraId="5C431F59" w14:textId="77777777" w:rsidR="009A5594" w:rsidRDefault="009A5594" w:rsidP="009A5594">
      <w:pPr>
        <w:pStyle w:val="FP"/>
        <w:keepNext/>
      </w:pPr>
      <w:r w:rsidRPr="009A5594">
        <w:rPr>
          <w:b/>
          <w:bCs/>
        </w:rPr>
        <w:t>Proposal</w:t>
      </w:r>
      <w:r>
        <w:t>: we propose to extend the Rel-17 to at least 18 months,</w:t>
      </w:r>
    </w:p>
    <w:p w14:paraId="16168F0C" w14:textId="77777777" w:rsidR="009A5594" w:rsidRDefault="009A5594" w:rsidP="009A5594">
      <w:pPr>
        <w:pStyle w:val="B1"/>
        <w:keepNext/>
      </w:pPr>
      <w:r>
        <w:t>-</w:t>
      </w:r>
      <w:r>
        <w:tab/>
        <w:t>In order to provide possibility that all key WTs in big IN items can be included in Rel-17</w:t>
      </w:r>
    </w:p>
    <w:p w14:paraId="7A7A808B" w14:textId="77777777" w:rsidR="009A5594" w:rsidRDefault="009A5594" w:rsidP="009A5594">
      <w:pPr>
        <w:pStyle w:val="B2"/>
        <w:keepNext/>
      </w:pPr>
      <w:r>
        <w:t>-</w:t>
      </w:r>
      <w:r>
        <w:tab/>
        <w:t>Additional 6 TU can be allocated for some big items</w:t>
      </w:r>
    </w:p>
    <w:p w14:paraId="48A255BF" w14:textId="77777777" w:rsidR="009A5594" w:rsidRDefault="009A5594" w:rsidP="009A5594">
      <w:pPr>
        <w:pStyle w:val="B2"/>
        <w:keepNext/>
      </w:pPr>
      <w:r>
        <w:t>-</w:t>
      </w:r>
      <w:r>
        <w:tab/>
        <w:t>Simplify SA discussion on down scope for the IN items</w:t>
      </w:r>
    </w:p>
    <w:p w14:paraId="16C066F7" w14:textId="77777777" w:rsidR="009A5594" w:rsidRDefault="009A5594" w:rsidP="009A5594">
      <w:pPr>
        <w:pStyle w:val="B1"/>
        <w:keepNext/>
      </w:pPr>
      <w:r>
        <w:t>-</w:t>
      </w:r>
      <w:r>
        <w:tab/>
        <w:t>In order to give chance for the IN* items to be included in Rel-17</w:t>
      </w:r>
    </w:p>
    <w:p w14:paraId="6E3ADEC1" w14:textId="77777777" w:rsidR="009A5594" w:rsidRDefault="009A5594" w:rsidP="009A5594">
      <w:pPr>
        <w:pStyle w:val="B2"/>
        <w:keepNext/>
      </w:pPr>
      <w:r>
        <w:t>-</w:t>
      </w:r>
      <w:r>
        <w:tab/>
        <w:t>There are big interest from industry for the IN* items.</w:t>
      </w:r>
    </w:p>
    <w:p w14:paraId="638087D3" w14:textId="77777777" w:rsidR="009A5594" w:rsidRDefault="009A5594" w:rsidP="009A5594">
      <w:pPr>
        <w:pStyle w:val="B2"/>
        <w:keepNext/>
      </w:pPr>
      <w:r>
        <w:t>-</w:t>
      </w:r>
      <w:r>
        <w:tab/>
        <w:t>SA#85 agreed "SA has the intention to accommodate as many in* items as possible in R17."</w:t>
      </w:r>
    </w:p>
    <w:p w14:paraId="54E79147" w14:textId="77777777" w:rsidR="009A5594" w:rsidRDefault="009A5594" w:rsidP="009A5594">
      <w:pPr>
        <w:pStyle w:val="B1"/>
        <w:keepNext/>
      </w:pPr>
    </w:p>
    <w:p w14:paraId="52BD32A6" w14:textId="77777777" w:rsidR="00AE1380" w:rsidRPr="00DA12F6" w:rsidRDefault="00AE1380" w:rsidP="00AE1380">
      <w:pPr>
        <w:keepNext/>
        <w:rPr>
          <w:rFonts w:cs="Arial"/>
          <w:b/>
        </w:rPr>
      </w:pPr>
      <w:r w:rsidRPr="00DA12F6">
        <w:rPr>
          <w:rFonts w:cs="Arial"/>
          <w:b/>
        </w:rPr>
        <w:t>Discussion and conclusion:</w:t>
      </w:r>
    </w:p>
    <w:p w14:paraId="3F4CECB0" w14:textId="77777777" w:rsidR="007A62A9" w:rsidRPr="00DA12F6" w:rsidRDefault="00AE1380" w:rsidP="007A62A9">
      <w:r>
        <w:t>General/timeline.</w:t>
      </w:r>
      <w:r w:rsidR="009A5594">
        <w:t xml:space="preserve"> This was presented briefly and </w:t>
      </w:r>
      <w:r w:rsidR="009A5594">
        <w:rPr>
          <w:color w:val="0000FF"/>
        </w:rPr>
        <w:t>noted</w:t>
      </w:r>
      <w:r w:rsidR="009A5594">
        <w:t>.</w:t>
      </w:r>
    </w:p>
    <w:p w14:paraId="0520E260" w14:textId="77777777" w:rsidR="00AE1380" w:rsidRDefault="00AE1380" w:rsidP="009A5594">
      <w:pPr>
        <w:pStyle w:val="FP"/>
        <w:keepNext/>
        <w:pBdr>
          <w:top w:val="single" w:sz="4" w:space="1" w:color="auto"/>
        </w:pBdr>
      </w:pPr>
      <w:r>
        <w:rPr>
          <w:color w:val="0000FF"/>
        </w:rPr>
        <w:t>TD SP</w:t>
      </w:r>
      <w:r>
        <w:rPr>
          <w:color w:val="0000FF"/>
        </w:rPr>
        <w:noBreakHyphen/>
        <w:t>191243</w:t>
      </w:r>
      <w:r w:rsidRPr="0073055D">
        <w:t xml:space="preserve"> </w:t>
      </w:r>
      <w:r>
        <w:t>(</w:t>
      </w:r>
      <w:r w:rsidR="009A5594">
        <w:t>DISCUSSION</w:t>
      </w:r>
      <w:r>
        <w:t>) Release 17 Time Schedule. (Source: Huawei, China Mobile, China Telecom, China Unicom, Hisilicon, CATT, CAICT, OPPO, ZTE, XiaoMi, Tencent, ABS, Sennheiser, Futurewei, Interdigital, Thales, Toyota Motor Corporation).</w:t>
      </w:r>
      <w:r>
        <w:br/>
      </w:r>
      <w:r w:rsidRPr="0073055D">
        <w:rPr>
          <w:b/>
        </w:rPr>
        <w:t>Document for:</w:t>
      </w:r>
      <w:r w:rsidRPr="0073055D">
        <w:t xml:space="preserve"> </w:t>
      </w:r>
      <w:r>
        <w:t>Approval.</w:t>
      </w:r>
      <w:r>
        <w:br/>
      </w:r>
      <w:r w:rsidRPr="0073055D">
        <w:rPr>
          <w:b/>
        </w:rPr>
        <w:t>Abstract:</w:t>
      </w:r>
      <w:r w:rsidRPr="0073055D">
        <w:t xml:space="preserve"> </w:t>
      </w:r>
      <w:r>
        <w:t>Release 17 Time Schedule proposal.</w:t>
      </w:r>
    </w:p>
    <w:p w14:paraId="59992675" w14:textId="77777777" w:rsidR="009A5594" w:rsidRDefault="009A5594" w:rsidP="009A5594">
      <w:pPr>
        <w:pStyle w:val="FP"/>
        <w:keepNext/>
      </w:pPr>
      <w:r w:rsidRPr="009A5594">
        <w:rPr>
          <w:b/>
          <w:bCs/>
        </w:rPr>
        <w:t>Proposal</w:t>
      </w:r>
      <w:r>
        <w:t>: It is proposed that SA discuss and agree on a more practical and reasonable schedule for Rel-17 that will accommodate market priorities</w:t>
      </w:r>
    </w:p>
    <w:p w14:paraId="63654F70" w14:textId="77777777" w:rsidR="009A5594" w:rsidRDefault="009A5594" w:rsidP="009A5594">
      <w:pPr>
        <w:pStyle w:val="B1"/>
      </w:pPr>
      <w:r>
        <w:t>-</w:t>
      </w:r>
      <w:r>
        <w:tab/>
        <w:t>Include features for both MBB enhancement and vertical enablement</w:t>
      </w:r>
    </w:p>
    <w:p w14:paraId="40A55BF8" w14:textId="77777777" w:rsidR="009A5594" w:rsidRDefault="009A5594" w:rsidP="009A5594">
      <w:pPr>
        <w:pStyle w:val="B1"/>
      </w:pPr>
      <w:r>
        <w:t>-</w:t>
      </w:r>
      <w:r>
        <w:tab/>
        <w:t>Include Public Safety requirements</w:t>
      </w:r>
    </w:p>
    <w:p w14:paraId="22C62298" w14:textId="77777777" w:rsidR="009A5594" w:rsidRDefault="009A5594" w:rsidP="009A5594">
      <w:pPr>
        <w:pStyle w:val="B1"/>
      </w:pPr>
      <w:r>
        <w:t>-</w:t>
      </w:r>
      <w:r>
        <w:tab/>
        <w:t>Set Target date for stage 2 freeze as December 2020</w:t>
      </w:r>
    </w:p>
    <w:p w14:paraId="2629F178" w14:textId="77777777" w:rsidR="009A5594" w:rsidRDefault="009A5594" w:rsidP="009A5594">
      <w:pPr>
        <w:pStyle w:val="B1"/>
      </w:pPr>
      <w:r>
        <w:t>-</w:t>
      </w:r>
      <w:r>
        <w:tab/>
        <w:t>Set Target date for state 3 completion for Rel-17 as September 2021 (maintain 3 quarters gap to finish the stage 3 work)</w:t>
      </w:r>
    </w:p>
    <w:p w14:paraId="322150AD" w14:textId="77777777" w:rsidR="009A5594" w:rsidRDefault="009A5594" w:rsidP="009A5594">
      <w:pPr>
        <w:pStyle w:val="FP"/>
        <w:keepNext/>
      </w:pPr>
    </w:p>
    <w:p w14:paraId="4320CCA5" w14:textId="77777777" w:rsidR="00AE1380" w:rsidRPr="00DA12F6" w:rsidRDefault="00AE1380" w:rsidP="00AE1380">
      <w:pPr>
        <w:keepNext/>
        <w:rPr>
          <w:rFonts w:cs="Arial"/>
          <w:b/>
        </w:rPr>
      </w:pPr>
      <w:r w:rsidRPr="00DA12F6">
        <w:rPr>
          <w:rFonts w:cs="Arial"/>
          <w:b/>
        </w:rPr>
        <w:t>Discussion and conclusion:</w:t>
      </w:r>
    </w:p>
    <w:p w14:paraId="5C57C0F0" w14:textId="77777777" w:rsidR="007A62A9" w:rsidRPr="00DA12F6" w:rsidRDefault="00AE1380" w:rsidP="007A62A9">
      <w:r>
        <w:t>General/timeline.</w:t>
      </w:r>
      <w:r w:rsidR="009A5594">
        <w:t xml:space="preserve"> This was presented briefly and </w:t>
      </w:r>
      <w:r w:rsidR="009A5594">
        <w:rPr>
          <w:color w:val="0000FF"/>
        </w:rPr>
        <w:t>noted</w:t>
      </w:r>
      <w:r w:rsidR="009A5594">
        <w:t>.</w:t>
      </w:r>
    </w:p>
    <w:p w14:paraId="2D919FB7" w14:textId="77777777" w:rsidR="00AE1380" w:rsidRDefault="00AE1380" w:rsidP="009A5594">
      <w:pPr>
        <w:pStyle w:val="FP"/>
        <w:keepNext/>
        <w:pBdr>
          <w:top w:val="single" w:sz="4" w:space="1" w:color="auto"/>
        </w:pBdr>
      </w:pPr>
      <w:r>
        <w:rPr>
          <w:color w:val="0000FF"/>
        </w:rPr>
        <w:t>TD SP</w:t>
      </w:r>
      <w:r>
        <w:rPr>
          <w:color w:val="0000FF"/>
        </w:rPr>
        <w:noBreakHyphen/>
        <w:t>191232</w:t>
      </w:r>
      <w:r w:rsidRPr="0073055D">
        <w:t xml:space="preserve"> </w:t>
      </w:r>
      <w:r>
        <w:t>(DISCUSSION) R17 Time Schedule Revisit and Proposal. (Source: China Mobile, AT&amp;T, Telstra, KPN, BT, China Telecom , Telefonica, Broadcom, Motorola Mobility, Lenovo, Interdigital).</w:t>
      </w:r>
      <w:r>
        <w:br/>
      </w:r>
      <w:r w:rsidRPr="0073055D">
        <w:rPr>
          <w:b/>
        </w:rPr>
        <w:t>Document for:</w:t>
      </w:r>
      <w:r w:rsidRPr="0073055D">
        <w:t xml:space="preserve"> </w:t>
      </w:r>
      <w:r>
        <w:t>Approval.</w:t>
      </w:r>
      <w:r>
        <w:br/>
      </w:r>
      <w:r w:rsidRPr="0073055D">
        <w:rPr>
          <w:b/>
        </w:rPr>
        <w:t>Abstract:</w:t>
      </w:r>
      <w:r w:rsidRPr="0073055D">
        <w:t xml:space="preserve"> </w:t>
      </w:r>
      <w:r>
        <w:t xml:space="preserve">Discuss the situation of the R17 time plan. Suggest to set the R17 </w:t>
      </w:r>
      <w:r w:rsidR="00661F41">
        <w:t>Stage 2</w:t>
      </w:r>
      <w:r>
        <w:t xml:space="preserve"> target date as December 2020.</w:t>
      </w:r>
    </w:p>
    <w:p w14:paraId="46A8F1DE" w14:textId="77777777" w:rsidR="009A5594" w:rsidRDefault="009A5594" w:rsidP="009A5594">
      <w:pPr>
        <w:pStyle w:val="B1"/>
        <w:keepNext/>
      </w:pPr>
      <w:r>
        <w:t>-</w:t>
      </w:r>
      <w:r>
        <w:tab/>
        <w:t>Proposals to agree on a practical schedule for Rel-17</w:t>
      </w:r>
    </w:p>
    <w:p w14:paraId="5A53A8F0" w14:textId="77777777" w:rsidR="009A5594" w:rsidRDefault="009A5594" w:rsidP="009A5594">
      <w:pPr>
        <w:pStyle w:val="B1"/>
        <w:keepNext/>
      </w:pPr>
      <w:r>
        <w:t>-</w:t>
      </w:r>
      <w:r>
        <w:tab/>
        <w:t>Proposal 1: Stage 2 target date December 2020</w:t>
      </w:r>
    </w:p>
    <w:p w14:paraId="5684F07A" w14:textId="77777777" w:rsidR="009A5594" w:rsidRDefault="009A5594" w:rsidP="009A5594">
      <w:pPr>
        <w:pStyle w:val="B1"/>
        <w:keepNext/>
      </w:pPr>
      <w:r>
        <w:t>-</w:t>
      </w:r>
      <w:r>
        <w:tab/>
        <w:t>Proposal 2: Stage 3 target date September 2021 (3 quarters gap to finish the stage 3 work)</w:t>
      </w:r>
    </w:p>
    <w:p w14:paraId="450A6ABC" w14:textId="77777777" w:rsidR="009A5594" w:rsidRPr="009A5594" w:rsidRDefault="009A5594" w:rsidP="009A5594">
      <w:pPr>
        <w:pStyle w:val="B1"/>
        <w:keepNext/>
      </w:pPr>
    </w:p>
    <w:p w14:paraId="3BAD9626" w14:textId="77777777" w:rsidR="00AE1380" w:rsidRPr="00DA12F6" w:rsidRDefault="00AE1380" w:rsidP="00AE1380">
      <w:pPr>
        <w:keepNext/>
        <w:rPr>
          <w:rFonts w:cs="Arial"/>
          <w:b/>
        </w:rPr>
      </w:pPr>
      <w:r w:rsidRPr="00DA12F6">
        <w:rPr>
          <w:rFonts w:cs="Arial"/>
          <w:b/>
        </w:rPr>
        <w:t>Discussion and conclusion:</w:t>
      </w:r>
    </w:p>
    <w:p w14:paraId="0D660035" w14:textId="77777777" w:rsidR="007A62A9" w:rsidRPr="00DA12F6" w:rsidRDefault="00AE1380" w:rsidP="007A62A9">
      <w:r>
        <w:t xml:space="preserve">General/timeline. </w:t>
      </w:r>
      <w:r w:rsidR="009A5594">
        <w:t xml:space="preserve">This was presented briefly and </w:t>
      </w:r>
      <w:r w:rsidR="009A5594">
        <w:rPr>
          <w:color w:val="0000FF"/>
        </w:rPr>
        <w:t>noted</w:t>
      </w:r>
      <w:r w:rsidR="009A5594">
        <w:t>.</w:t>
      </w:r>
    </w:p>
    <w:p w14:paraId="1D22A0E9" w14:textId="77777777" w:rsidR="00AE1380" w:rsidRDefault="00AE1380" w:rsidP="009A5594">
      <w:pPr>
        <w:pStyle w:val="FP"/>
        <w:keepNext/>
        <w:pBdr>
          <w:top w:val="single" w:sz="4" w:space="1" w:color="auto"/>
        </w:pBdr>
      </w:pPr>
      <w:r>
        <w:rPr>
          <w:color w:val="0000FF"/>
        </w:rPr>
        <w:t>TD SP</w:t>
      </w:r>
      <w:r>
        <w:rPr>
          <w:color w:val="0000FF"/>
        </w:rPr>
        <w:noBreakHyphen/>
        <w:t>191227</w:t>
      </w:r>
      <w:r w:rsidRPr="0073055D">
        <w:t xml:space="preserve"> </w:t>
      </w:r>
      <w:r>
        <w:t xml:space="preserve">(DISCUSSION) Extending R17, </w:t>
      </w:r>
      <w:r w:rsidR="00661F41">
        <w:t>Stage 2</w:t>
      </w:r>
      <w:r>
        <w:t>. (Source: Siemens AG).</w:t>
      </w:r>
      <w:r>
        <w:br/>
      </w:r>
      <w:r w:rsidRPr="0073055D">
        <w:rPr>
          <w:b/>
        </w:rPr>
        <w:t>Document for:</w:t>
      </w:r>
      <w:r w:rsidRPr="0073055D">
        <w:t xml:space="preserve"> </w:t>
      </w:r>
      <w:r>
        <w:t>Decision.</w:t>
      </w:r>
      <w:r>
        <w:br/>
      </w:r>
      <w:r w:rsidRPr="0073055D">
        <w:rPr>
          <w:b/>
        </w:rPr>
        <w:t>Abstract:</w:t>
      </w:r>
      <w:r w:rsidRPr="0073055D">
        <w:t xml:space="preserve"> </w:t>
      </w:r>
      <w:r>
        <w:t xml:space="preserve">We propose and motivate an extension of R17, </w:t>
      </w:r>
      <w:r w:rsidR="00661F41">
        <w:t>Stage 2</w:t>
      </w:r>
      <w:r>
        <w:t>, until December 2020.</w:t>
      </w:r>
    </w:p>
    <w:p w14:paraId="5483D233" w14:textId="77777777" w:rsidR="009A5594" w:rsidRDefault="009A5594" w:rsidP="009A5594">
      <w:pPr>
        <w:pStyle w:val="FP"/>
        <w:keepNext/>
      </w:pPr>
      <w:r>
        <w:t>Proposal</w:t>
      </w:r>
    </w:p>
    <w:p w14:paraId="6023DA46" w14:textId="77777777" w:rsidR="009A5594" w:rsidRDefault="009A5594" w:rsidP="009A5594">
      <w:pPr>
        <w:pStyle w:val="B1"/>
        <w:keepNext/>
      </w:pPr>
      <w:r>
        <w:t>1.</w:t>
      </w:r>
      <w:r>
        <w:tab/>
        <w:t>Extend Stage 2: new deadline 2020-12 (SA#90)</w:t>
      </w:r>
    </w:p>
    <w:p w14:paraId="5A7990E9" w14:textId="77777777" w:rsidR="009A5594" w:rsidRDefault="009A5594" w:rsidP="009A5594">
      <w:pPr>
        <w:pStyle w:val="B2"/>
        <w:keepNext/>
      </w:pPr>
      <w:r>
        <w:t>-</w:t>
      </w:r>
      <w:r>
        <w:tab/>
        <w:t>Calculate new upper limit for aggregate time units</w:t>
      </w:r>
    </w:p>
    <w:p w14:paraId="04B9208D" w14:textId="77777777" w:rsidR="009A5594" w:rsidRDefault="009A5594" w:rsidP="009A5594">
      <w:pPr>
        <w:pStyle w:val="B2"/>
        <w:keepNext/>
      </w:pPr>
      <w:r>
        <w:t>-</w:t>
      </w:r>
      <w:r>
        <w:tab/>
        <w:t>At least for Siemens, delay of R17 deadline by one quarter not a problem</w:t>
      </w:r>
    </w:p>
    <w:p w14:paraId="4D2275E6" w14:textId="77777777" w:rsidR="009A5594" w:rsidRDefault="009A5594" w:rsidP="009A5594">
      <w:pPr>
        <w:pStyle w:val="B1"/>
        <w:keepNext/>
      </w:pPr>
      <w:r>
        <w:t>2.</w:t>
      </w:r>
      <w:r>
        <w:tab/>
        <w:t>Discuss WTs based on what inherently makes sense based on stakeholder input &amp; available time units</w:t>
      </w:r>
    </w:p>
    <w:p w14:paraId="3E11C6A1" w14:textId="77777777" w:rsidR="009A5594" w:rsidRDefault="009A5594" w:rsidP="009A5594">
      <w:pPr>
        <w:pStyle w:val="B1"/>
        <w:keepNext/>
      </w:pPr>
      <w:r>
        <w:t>3.</w:t>
      </w:r>
      <w:r>
        <w:tab/>
        <w:t>Do the same for in*-items</w:t>
      </w:r>
    </w:p>
    <w:p w14:paraId="4AFDF2AB" w14:textId="77777777" w:rsidR="009A5594" w:rsidRDefault="009A5594" w:rsidP="009A5594">
      <w:pPr>
        <w:pStyle w:val="B1"/>
        <w:keepNext/>
      </w:pPr>
      <w:r>
        <w:t>4.</w:t>
      </w:r>
      <w:r>
        <w:tab/>
        <w:t>Elect items for in*-to-in transition (process TBD)</w:t>
      </w:r>
    </w:p>
    <w:p w14:paraId="0B535E58" w14:textId="77777777" w:rsidR="009A5594" w:rsidRPr="009A5594" w:rsidRDefault="009A5594" w:rsidP="009A5594">
      <w:pPr>
        <w:pStyle w:val="B1"/>
        <w:keepNext/>
      </w:pPr>
    </w:p>
    <w:p w14:paraId="18570FBE" w14:textId="77777777" w:rsidR="00AE1380" w:rsidRPr="00DA12F6" w:rsidRDefault="00AE1380" w:rsidP="00AE1380">
      <w:pPr>
        <w:keepNext/>
        <w:rPr>
          <w:rFonts w:cs="Arial"/>
          <w:b/>
        </w:rPr>
      </w:pPr>
      <w:r w:rsidRPr="00DA12F6">
        <w:rPr>
          <w:rFonts w:cs="Arial"/>
          <w:b/>
        </w:rPr>
        <w:t>Discussion and conclusion:</w:t>
      </w:r>
    </w:p>
    <w:p w14:paraId="5F03A139" w14:textId="77777777" w:rsidR="007A62A9" w:rsidRPr="00DA12F6" w:rsidRDefault="00AE1380" w:rsidP="007A62A9">
      <w:r>
        <w:t xml:space="preserve">General/timeline. </w:t>
      </w:r>
      <w:r w:rsidR="009A5594">
        <w:t xml:space="preserve">This was presented briefly and </w:t>
      </w:r>
      <w:r w:rsidR="009A5594">
        <w:rPr>
          <w:color w:val="0000FF"/>
        </w:rPr>
        <w:t>noted</w:t>
      </w:r>
      <w:r w:rsidR="009A5594">
        <w:t>.</w:t>
      </w:r>
    </w:p>
    <w:p w14:paraId="294CE033" w14:textId="77777777" w:rsidR="00AE1380" w:rsidRDefault="00AE1380" w:rsidP="009A5594">
      <w:pPr>
        <w:pStyle w:val="FP"/>
        <w:keepNext/>
        <w:pBdr>
          <w:top w:val="single" w:sz="4" w:space="1" w:color="auto"/>
        </w:pBdr>
      </w:pPr>
      <w:r>
        <w:rPr>
          <w:color w:val="0000FF"/>
        </w:rPr>
        <w:lastRenderedPageBreak/>
        <w:t>TD SP</w:t>
      </w:r>
      <w:r>
        <w:rPr>
          <w:color w:val="0000FF"/>
        </w:rPr>
        <w:noBreakHyphen/>
        <w:t>191225</w:t>
      </w:r>
      <w:r w:rsidRPr="0073055D">
        <w:t xml:space="preserve"> </w:t>
      </w:r>
      <w:r>
        <w:t>(DISCUSSION) TIM view on Rel17. (Source: TELECOM ITALIA S.p.A).</w:t>
      </w:r>
      <w:r>
        <w:br/>
      </w:r>
      <w:r w:rsidRPr="0073055D">
        <w:rPr>
          <w:b/>
        </w:rPr>
        <w:t>Document for:</w:t>
      </w:r>
      <w:r w:rsidRPr="0073055D">
        <w:t xml:space="preserve"> </w:t>
      </w:r>
      <w:r>
        <w:t>Discussion.</w:t>
      </w:r>
      <w:r>
        <w:br/>
      </w:r>
      <w:r w:rsidRPr="0073055D">
        <w:rPr>
          <w:b/>
        </w:rPr>
        <w:t>Abstract:</w:t>
      </w:r>
      <w:r w:rsidRPr="0073055D">
        <w:t xml:space="preserve"> </w:t>
      </w:r>
      <w:r>
        <w:t>Summary &amp; rationale of priorities expressed by TIM on Rel17 SA WG2 activities.</w:t>
      </w:r>
    </w:p>
    <w:p w14:paraId="0541CBDD" w14:textId="77777777" w:rsidR="009A5594" w:rsidRDefault="009A5594" w:rsidP="009A5594">
      <w:pPr>
        <w:pStyle w:val="B1"/>
        <w:keepNext/>
      </w:pPr>
      <w:r>
        <w:t>-</w:t>
      </w:r>
      <w:r>
        <w:tab/>
        <w:t>Further thoughts on Rel-17 planning</w:t>
      </w:r>
    </w:p>
    <w:p w14:paraId="48368DC3" w14:textId="77777777" w:rsidR="009A5594" w:rsidRDefault="009A5594" w:rsidP="009A5594">
      <w:pPr>
        <w:pStyle w:val="B2"/>
        <w:keepNext/>
      </w:pPr>
      <w:r>
        <w:t>-</w:t>
      </w:r>
      <w:r>
        <w:tab/>
        <w:t>Set the deadline first, then prioritize the content accordingly</w:t>
      </w:r>
    </w:p>
    <w:p w14:paraId="6FE95FAF" w14:textId="77777777" w:rsidR="009A5594" w:rsidRDefault="009A5594" w:rsidP="009A5594">
      <w:pPr>
        <w:pStyle w:val="B2"/>
        <w:keepNext/>
      </w:pPr>
      <w:r>
        <w:t>-</w:t>
      </w:r>
      <w:r>
        <w:tab/>
        <w:t>Shorter-cycle release fits better in current times of fast-paced innovation</w:t>
      </w:r>
    </w:p>
    <w:p w14:paraId="6708A15A" w14:textId="77777777" w:rsidR="009A5594" w:rsidRDefault="009A5594" w:rsidP="009A5594">
      <w:pPr>
        <w:pStyle w:val="B3"/>
        <w:keepNext/>
      </w:pPr>
      <w:r>
        <w:t>-</w:t>
      </w:r>
      <w:r>
        <w:tab/>
        <w:t>Current agreement (15 months lenght) is a reasonable compromise and should be confirmed</w:t>
      </w:r>
    </w:p>
    <w:p w14:paraId="5122DF5F" w14:textId="77777777" w:rsidR="009A5594" w:rsidRDefault="009A5594" w:rsidP="009A5594">
      <w:pPr>
        <w:pStyle w:val="B1"/>
        <w:keepNext/>
      </w:pPr>
      <w:r>
        <w:t>-</w:t>
      </w:r>
      <w:r>
        <w:tab/>
        <w:t>Exceptions will lead to an «18 months» actual lenght, anyway…</w:t>
      </w:r>
    </w:p>
    <w:p w14:paraId="41E02C02" w14:textId="77777777" w:rsidR="009A5594" w:rsidRDefault="009A5594" w:rsidP="009A5594">
      <w:pPr>
        <w:pStyle w:val="B2"/>
        <w:keepNext/>
      </w:pPr>
      <w:r>
        <w:t>-</w:t>
      </w:r>
      <w:r>
        <w:tab/>
        <w:t>Encourage SA2 alignments with downstream groups as soon as possible</w:t>
      </w:r>
    </w:p>
    <w:p w14:paraId="5005232A" w14:textId="77777777" w:rsidR="009A5594" w:rsidRDefault="009A5594" w:rsidP="009A5594">
      <w:pPr>
        <w:pStyle w:val="B3"/>
        <w:keepNext/>
      </w:pPr>
      <w:r>
        <w:t>-</w:t>
      </w:r>
      <w:r>
        <w:tab/>
        <w:t>Increase coordination between SA2 and other SA WGs via e.g. conf call, joint sessions, … on selected topics:</w:t>
      </w:r>
    </w:p>
    <w:p w14:paraId="7022E54F" w14:textId="77777777" w:rsidR="009A5594" w:rsidRDefault="009A5594" w:rsidP="009A5594">
      <w:pPr>
        <w:pStyle w:val="B3"/>
        <w:keepNext/>
      </w:pPr>
      <w:r>
        <w:t>-</w:t>
      </w:r>
      <w:r>
        <w:tab/>
        <w:t>with SA5 in the area of Network Analytics, Network Slicing,…</w:t>
      </w:r>
    </w:p>
    <w:p w14:paraId="05C40CDA" w14:textId="77777777" w:rsidR="009A5594" w:rsidRDefault="009A5594" w:rsidP="009A5594">
      <w:pPr>
        <w:pStyle w:val="B3"/>
        <w:keepNext/>
      </w:pPr>
      <w:r>
        <w:t>-</w:t>
      </w:r>
      <w:r>
        <w:tab/>
        <w:t>with SA6 in the area of Edge Computing,…</w:t>
      </w:r>
    </w:p>
    <w:p w14:paraId="4D2DB221" w14:textId="77777777" w:rsidR="009A5594" w:rsidRDefault="009A5594" w:rsidP="009A5594">
      <w:pPr>
        <w:pStyle w:val="B1"/>
        <w:keepNext/>
      </w:pPr>
    </w:p>
    <w:p w14:paraId="6D1778E6" w14:textId="77777777" w:rsidR="00AE1380" w:rsidRPr="00DA12F6" w:rsidRDefault="00AE1380" w:rsidP="00AE1380">
      <w:pPr>
        <w:keepNext/>
        <w:rPr>
          <w:rFonts w:cs="Arial"/>
          <w:b/>
        </w:rPr>
      </w:pPr>
      <w:r w:rsidRPr="00DA12F6">
        <w:rPr>
          <w:rFonts w:cs="Arial"/>
          <w:b/>
        </w:rPr>
        <w:t>Discussion and conclusion:</w:t>
      </w:r>
    </w:p>
    <w:p w14:paraId="3885F263" w14:textId="77777777" w:rsidR="007A62A9" w:rsidRPr="00DA12F6" w:rsidRDefault="00AE1380" w:rsidP="007A62A9">
      <w:r>
        <w:t xml:space="preserve">General/timeline. </w:t>
      </w:r>
      <w:r w:rsidR="009A5594">
        <w:t xml:space="preserve">This was presented briefly and </w:t>
      </w:r>
      <w:r w:rsidR="009A5594">
        <w:rPr>
          <w:color w:val="0000FF"/>
        </w:rPr>
        <w:t>noted</w:t>
      </w:r>
      <w:r w:rsidR="009A5594">
        <w:t>.</w:t>
      </w:r>
    </w:p>
    <w:p w14:paraId="05B089EC" w14:textId="77777777" w:rsidR="00AE1380" w:rsidRDefault="00AE1380" w:rsidP="009A5594">
      <w:pPr>
        <w:pStyle w:val="FP"/>
        <w:keepNext/>
        <w:pBdr>
          <w:top w:val="single" w:sz="4" w:space="1" w:color="auto"/>
        </w:pBdr>
      </w:pPr>
      <w:r>
        <w:rPr>
          <w:color w:val="0000FF"/>
        </w:rPr>
        <w:t>TD SP</w:t>
      </w:r>
      <w:r>
        <w:rPr>
          <w:color w:val="0000FF"/>
        </w:rPr>
        <w:noBreakHyphen/>
        <w:t>191231</w:t>
      </w:r>
      <w:r w:rsidRPr="0073055D">
        <w:t xml:space="preserve"> </w:t>
      </w:r>
      <w:r>
        <w:t xml:space="preserve">(DISCUSSION) Principles for SA WG2 </w:t>
      </w:r>
      <w:r w:rsidR="00661F41">
        <w:t>Rel</w:t>
      </w:r>
      <w:r w:rsidR="00661F41">
        <w:noBreakHyphen/>
      </w:r>
      <w:r>
        <w:t>17 prioritization. (Source: Samsung R&amp;D Institute UK).</w:t>
      </w:r>
      <w:r>
        <w:br/>
      </w:r>
      <w:r w:rsidRPr="0073055D">
        <w:rPr>
          <w:b/>
        </w:rPr>
        <w:t>Document for:</w:t>
      </w:r>
      <w:r w:rsidRPr="0073055D">
        <w:t xml:space="preserve"> </w:t>
      </w:r>
      <w:r>
        <w:t>Agreement.</w:t>
      </w:r>
      <w:r>
        <w:br/>
      </w:r>
      <w:r w:rsidRPr="0073055D">
        <w:rPr>
          <w:b/>
        </w:rPr>
        <w:t>Abstract:</w:t>
      </w:r>
      <w:r w:rsidRPr="0073055D">
        <w:t xml:space="preserve"> </w:t>
      </w:r>
      <w:r>
        <w:t>Some basic principles on how to progress the prioritization discussions in SA#86.</w:t>
      </w:r>
    </w:p>
    <w:p w14:paraId="60A7E0EC" w14:textId="77777777" w:rsidR="009A5594" w:rsidRDefault="009A5594" w:rsidP="009A5594">
      <w:pPr>
        <w:pStyle w:val="FP"/>
        <w:keepNext/>
      </w:pPr>
      <w:r>
        <w:t>Proposals</w:t>
      </w:r>
    </w:p>
    <w:p w14:paraId="236CB4CC" w14:textId="77777777" w:rsidR="009A5594" w:rsidRDefault="009A5594" w:rsidP="009A5594">
      <w:pPr>
        <w:pStyle w:val="FP"/>
        <w:keepNext/>
      </w:pPr>
      <w:r>
        <w:t>It is proposed to agree and apply following principles for SA2 Rel-17 prioritization:</w:t>
      </w:r>
    </w:p>
    <w:p w14:paraId="1C60C1A4" w14:textId="77777777" w:rsidR="009A5594" w:rsidRDefault="009A5594" w:rsidP="009A5594">
      <w:pPr>
        <w:pStyle w:val="B1"/>
        <w:keepNext/>
      </w:pPr>
      <w:r>
        <w:t>-</w:t>
      </w:r>
      <w:r>
        <w:tab/>
        <w:t>Proposal #1: Downscoping of the IN items shall be carried out first.</w:t>
      </w:r>
    </w:p>
    <w:p w14:paraId="46F167A6" w14:textId="77777777" w:rsidR="009A5594" w:rsidRDefault="009A5594" w:rsidP="009A5594">
      <w:pPr>
        <w:pStyle w:val="B1"/>
        <w:keepNext/>
      </w:pPr>
      <w:r>
        <w:t>-</w:t>
      </w:r>
      <w:r>
        <w:tab/>
        <w:t>Proposal #2: Downscoping of the IN* items will be carried out only if the downscoping of the IN items bring the number of TU's below the number available in Release 17.</w:t>
      </w:r>
    </w:p>
    <w:p w14:paraId="3622388D" w14:textId="77777777" w:rsidR="009A5594" w:rsidRDefault="009A5594" w:rsidP="009A5594">
      <w:pPr>
        <w:pStyle w:val="B1"/>
        <w:keepNext/>
      </w:pPr>
      <w:r>
        <w:t>-</w:t>
      </w:r>
      <w:r>
        <w:tab/>
        <w:t>Proposal #3: Once the IN* items have been downscoped then one or more of them can be considered for inclusion in Release 17.</w:t>
      </w:r>
    </w:p>
    <w:p w14:paraId="59E04C9E" w14:textId="77777777" w:rsidR="009A5594" w:rsidRPr="009A5594" w:rsidRDefault="009A5594" w:rsidP="009A5594">
      <w:pPr>
        <w:pStyle w:val="B1"/>
        <w:keepNext/>
      </w:pPr>
    </w:p>
    <w:p w14:paraId="0CE8299C" w14:textId="77777777" w:rsidR="00AE1380" w:rsidRPr="00DA12F6" w:rsidRDefault="00AE1380" w:rsidP="00AE1380">
      <w:pPr>
        <w:keepNext/>
        <w:rPr>
          <w:rFonts w:cs="Arial"/>
          <w:b/>
        </w:rPr>
      </w:pPr>
      <w:r w:rsidRPr="00DA12F6">
        <w:rPr>
          <w:rFonts w:cs="Arial"/>
          <w:b/>
        </w:rPr>
        <w:t>Discussion and conclusion:</w:t>
      </w:r>
    </w:p>
    <w:p w14:paraId="419101D7" w14:textId="77777777" w:rsidR="007A62A9" w:rsidRPr="00DA12F6" w:rsidRDefault="00AE1380" w:rsidP="007A62A9">
      <w:r>
        <w:t xml:space="preserve">General/timeline. </w:t>
      </w:r>
      <w:r w:rsidR="009A5594">
        <w:t xml:space="preserve">This was presented briefly and </w:t>
      </w:r>
      <w:r w:rsidR="009A5594">
        <w:rPr>
          <w:color w:val="0000FF"/>
        </w:rPr>
        <w:t>noted</w:t>
      </w:r>
      <w:r w:rsidR="009A5594">
        <w:t>.</w:t>
      </w:r>
    </w:p>
    <w:p w14:paraId="73006979" w14:textId="77777777" w:rsidR="00AE1380" w:rsidRDefault="00AE1380" w:rsidP="00AE1380">
      <w:pPr>
        <w:pStyle w:val="NormTop"/>
      </w:pPr>
      <w:r>
        <w:rPr>
          <w:color w:val="0000FF"/>
        </w:rPr>
        <w:t>TD SP</w:t>
      </w:r>
      <w:r>
        <w:rPr>
          <w:color w:val="0000FF"/>
        </w:rPr>
        <w:noBreakHyphen/>
        <w:t>191241</w:t>
      </w:r>
      <w:r w:rsidRPr="0073055D">
        <w:t xml:space="preserve"> </w:t>
      </w:r>
      <w:r>
        <w:t xml:space="preserve">(DISCUSSION) Consideration for SA WG2 </w:t>
      </w:r>
      <w:r w:rsidR="00661F41">
        <w:t>Rel</w:t>
      </w:r>
      <w:r w:rsidR="00661F41">
        <w:noBreakHyphen/>
      </w:r>
      <w:r>
        <w:t>17 Prioritization. (Source: Futurewei Technologies).</w:t>
      </w:r>
      <w:r>
        <w:br/>
      </w:r>
      <w:r w:rsidRPr="0073055D">
        <w:rPr>
          <w:b/>
        </w:rPr>
        <w:t>Document for:</w:t>
      </w:r>
      <w:r w:rsidRPr="0073055D">
        <w:t xml:space="preserve"> </w:t>
      </w:r>
      <w:r>
        <w:t>Agreement.</w:t>
      </w:r>
      <w:r>
        <w:br/>
      </w:r>
      <w:r w:rsidRPr="0073055D">
        <w:rPr>
          <w:b/>
        </w:rPr>
        <w:t>Abstract:</w:t>
      </w:r>
      <w:r w:rsidRPr="0073055D">
        <w:t xml:space="preserve"> </w:t>
      </w:r>
      <w:r>
        <w:t>It is proposed that SA plenary make a decision on Release 17 Stage-2 timeline as a first step before proceeding with Downscoping and Prioritization of Work Tasks of IN and IN* items.</w:t>
      </w:r>
    </w:p>
    <w:p w14:paraId="71DB3506" w14:textId="77777777" w:rsidR="00AE1380" w:rsidRPr="00DA12F6" w:rsidRDefault="00AE1380" w:rsidP="00AE1380">
      <w:pPr>
        <w:keepNext/>
        <w:rPr>
          <w:rFonts w:cs="Arial"/>
          <w:b/>
        </w:rPr>
      </w:pPr>
      <w:r w:rsidRPr="00DA12F6">
        <w:rPr>
          <w:rFonts w:cs="Arial"/>
          <w:b/>
        </w:rPr>
        <w:t>Discussion and conclusion:</w:t>
      </w:r>
    </w:p>
    <w:p w14:paraId="018E20F1" w14:textId="77777777" w:rsidR="007A62A9" w:rsidRPr="00DA12F6" w:rsidRDefault="00AE1380" w:rsidP="007A62A9">
      <w:r>
        <w:t xml:space="preserve">Feature specific. </w:t>
      </w:r>
      <w:r w:rsidR="009A5594">
        <w:t xml:space="preserve">This was </w:t>
      </w:r>
      <w:r w:rsidR="009A5594">
        <w:rPr>
          <w:color w:val="0000FF"/>
        </w:rPr>
        <w:t>noted</w:t>
      </w:r>
      <w:r w:rsidR="009A5594">
        <w:t>.</w:t>
      </w:r>
    </w:p>
    <w:p w14:paraId="44927778" w14:textId="77777777" w:rsidR="00AE1380" w:rsidRDefault="00AE1380" w:rsidP="00AE1380">
      <w:pPr>
        <w:pStyle w:val="NormTop"/>
      </w:pPr>
      <w:r>
        <w:rPr>
          <w:color w:val="0000FF"/>
        </w:rPr>
        <w:t>TD SP</w:t>
      </w:r>
      <w:r>
        <w:rPr>
          <w:color w:val="0000FF"/>
        </w:rPr>
        <w:noBreakHyphen/>
        <w:t>191116</w:t>
      </w:r>
      <w:r w:rsidRPr="0073055D">
        <w:t xml:space="preserve"> </w:t>
      </w:r>
      <w:r>
        <w:t>(DISCUSSION) Support for Public Safety Needs in Rel17. (Source: FirstNet, AT&amp;T, SyncTechno Inc., UK HO, French MoI , Nkom).</w:t>
      </w:r>
      <w:r>
        <w:br/>
      </w:r>
      <w:r w:rsidRPr="0073055D">
        <w:rPr>
          <w:b/>
        </w:rPr>
        <w:t>Document for:</w:t>
      </w:r>
      <w:r w:rsidRPr="0073055D">
        <w:t xml:space="preserve"> </w:t>
      </w:r>
      <w:r>
        <w:t>Endorsement.</w:t>
      </w:r>
      <w:r>
        <w:br/>
      </w:r>
      <w:r w:rsidRPr="0073055D">
        <w:rPr>
          <w:b/>
        </w:rPr>
        <w:t>Abstract:</w:t>
      </w:r>
      <w:r w:rsidRPr="0073055D">
        <w:t xml:space="preserve"> </w:t>
      </w:r>
      <w:r>
        <w:t>Identify high priority topics and work tasks in Release 17 to support Public Safety needs. The high priority topics include 5G_ProSe, 5BMS, 5GSAT_ARCH, and eLCS_ph2.</w:t>
      </w:r>
    </w:p>
    <w:p w14:paraId="41FE2018" w14:textId="77777777" w:rsidR="00AE1380" w:rsidRPr="00DA12F6" w:rsidRDefault="00AE1380" w:rsidP="00AE1380">
      <w:pPr>
        <w:keepNext/>
        <w:rPr>
          <w:rFonts w:cs="Arial"/>
          <w:b/>
        </w:rPr>
      </w:pPr>
      <w:r w:rsidRPr="00DA12F6">
        <w:rPr>
          <w:rFonts w:cs="Arial"/>
          <w:b/>
        </w:rPr>
        <w:t>Discussion and conclusion:</w:t>
      </w:r>
    </w:p>
    <w:p w14:paraId="4D22146E" w14:textId="77777777" w:rsidR="007A62A9" w:rsidRPr="00DA12F6" w:rsidRDefault="00AE1380" w:rsidP="007A62A9">
      <w:r>
        <w:t xml:space="preserve">Feature specific. </w:t>
      </w:r>
      <w:r w:rsidR="009A5594">
        <w:t xml:space="preserve">This was </w:t>
      </w:r>
      <w:r w:rsidR="009A5594">
        <w:rPr>
          <w:color w:val="0000FF"/>
        </w:rPr>
        <w:t>noted</w:t>
      </w:r>
      <w:r w:rsidR="009A5594">
        <w:t>.</w:t>
      </w:r>
    </w:p>
    <w:p w14:paraId="2F76A664" w14:textId="77777777" w:rsidR="00AE1380" w:rsidRDefault="00AE1380" w:rsidP="00AE1380">
      <w:pPr>
        <w:pStyle w:val="NormTop"/>
      </w:pPr>
      <w:r>
        <w:rPr>
          <w:color w:val="0000FF"/>
        </w:rPr>
        <w:t>TD SP</w:t>
      </w:r>
      <w:r>
        <w:rPr>
          <w:color w:val="0000FF"/>
        </w:rPr>
        <w:noBreakHyphen/>
        <w:t>190986</w:t>
      </w:r>
      <w:r w:rsidRPr="0073055D">
        <w:t xml:space="preserve"> </w:t>
      </w:r>
      <w:r>
        <w:t>(DISCUSSION) OTT delivery of Linear, live and on-demand PUBLIC SERVICE MEDIA content. (Source: EBU).</w:t>
      </w:r>
      <w:r>
        <w:br/>
      </w:r>
      <w:r w:rsidRPr="0073055D">
        <w:rPr>
          <w:b/>
        </w:rPr>
        <w:t>Document for:</w:t>
      </w:r>
      <w:r w:rsidRPr="0073055D">
        <w:t xml:space="preserve"> </w:t>
      </w:r>
      <w:r>
        <w:t>Presentation.</w:t>
      </w:r>
      <w:r>
        <w:br/>
      </w:r>
      <w:r w:rsidRPr="0073055D">
        <w:rPr>
          <w:b/>
        </w:rPr>
        <w:t>Abstract:</w:t>
      </w:r>
      <w:r w:rsidRPr="0073055D">
        <w:t xml:space="preserve"> </w:t>
      </w:r>
      <w:r>
        <w:t xml:space="preserve">Conclusions: In order to complete the full intended scope of FS_5MBS, including </w:t>
      </w:r>
      <w:r w:rsidR="00661F41" w:rsidRPr="00661F41">
        <w:rPr>
          <w:b/>
          <w:bCs/>
        </w:rPr>
        <w:t>Objective:</w:t>
      </w:r>
      <w:r>
        <w:t xml:space="preserve"> B, we support an 18-month time period for Release 17.</w:t>
      </w:r>
    </w:p>
    <w:p w14:paraId="75DA096A" w14:textId="77777777" w:rsidR="00AE1380" w:rsidRPr="00DA12F6" w:rsidRDefault="00AE1380" w:rsidP="00AE1380">
      <w:pPr>
        <w:keepNext/>
        <w:rPr>
          <w:rFonts w:cs="Arial"/>
          <w:b/>
        </w:rPr>
      </w:pPr>
      <w:r w:rsidRPr="00DA12F6">
        <w:rPr>
          <w:rFonts w:cs="Arial"/>
          <w:b/>
        </w:rPr>
        <w:t>Discussion and conclusion:</w:t>
      </w:r>
    </w:p>
    <w:p w14:paraId="48A82576" w14:textId="77777777" w:rsidR="007A62A9" w:rsidRPr="00DA12F6" w:rsidRDefault="00AE1380" w:rsidP="007A62A9">
      <w:r>
        <w:t xml:space="preserve">Feature specific. </w:t>
      </w:r>
      <w:r w:rsidR="009A5594">
        <w:t xml:space="preserve">This was </w:t>
      </w:r>
      <w:r w:rsidR="009A5594">
        <w:rPr>
          <w:color w:val="0000FF"/>
        </w:rPr>
        <w:t>noted</w:t>
      </w:r>
      <w:r w:rsidR="009A5594">
        <w:t>.</w:t>
      </w:r>
    </w:p>
    <w:p w14:paraId="75B206BE" w14:textId="77777777" w:rsidR="00AE1380" w:rsidRDefault="00AE1380" w:rsidP="009A5594">
      <w:pPr>
        <w:pStyle w:val="FP"/>
        <w:keepNext/>
        <w:pBdr>
          <w:top w:val="single" w:sz="4" w:space="1" w:color="auto"/>
        </w:pBdr>
      </w:pPr>
      <w:r>
        <w:rPr>
          <w:color w:val="0000FF"/>
        </w:rPr>
        <w:t>TD SP</w:t>
      </w:r>
      <w:r>
        <w:rPr>
          <w:color w:val="0000FF"/>
        </w:rPr>
        <w:noBreakHyphen/>
        <w:t>191238</w:t>
      </w:r>
      <w:r w:rsidRPr="0073055D">
        <w:t xml:space="preserve"> </w:t>
      </w:r>
      <w:r>
        <w:t>(DISCUSSION) Proposed way forward on the EnTV for the 5MBS. (Source: ABS, Qualcomm, ZTE).</w:t>
      </w:r>
      <w:r>
        <w:br/>
      </w:r>
      <w:r w:rsidRPr="0073055D">
        <w:rPr>
          <w:b/>
        </w:rPr>
        <w:lastRenderedPageBreak/>
        <w:t>Document for:</w:t>
      </w:r>
      <w:r w:rsidRPr="0073055D">
        <w:t xml:space="preserve"> </w:t>
      </w:r>
      <w:r>
        <w:t>Decision.</w:t>
      </w:r>
      <w:r>
        <w:br/>
      </w:r>
      <w:r w:rsidRPr="0073055D">
        <w:rPr>
          <w:b/>
        </w:rPr>
        <w:t>Abstract:</w:t>
      </w:r>
      <w:r w:rsidRPr="0073055D">
        <w:t xml:space="preserve"> </w:t>
      </w:r>
      <w:r>
        <w:t>This paper propose one way forward on the prioritization of 5MBS.</w:t>
      </w:r>
    </w:p>
    <w:p w14:paraId="49B98FEC" w14:textId="77777777" w:rsidR="009A5594" w:rsidRDefault="009A5594" w:rsidP="009A5594">
      <w:pPr>
        <w:pStyle w:val="FP"/>
        <w:keepNext/>
      </w:pPr>
      <w:r>
        <w:t>Proposal</w:t>
      </w:r>
    </w:p>
    <w:p w14:paraId="6ED335F6" w14:textId="77777777" w:rsidR="009A5594" w:rsidRDefault="009A5594" w:rsidP="009A5594">
      <w:pPr>
        <w:pStyle w:val="FP"/>
        <w:keepNext/>
      </w:pPr>
      <w:r>
        <w:t>It is proposed that WT#3.1 is included in the Rel-17 with the downscoping proposed in slide 7</w:t>
      </w:r>
    </w:p>
    <w:p w14:paraId="37CA076B" w14:textId="77777777" w:rsidR="009A5594" w:rsidRDefault="009A5594" w:rsidP="009A5594">
      <w:pPr>
        <w:pStyle w:val="B1"/>
        <w:keepNext/>
      </w:pPr>
      <w:r>
        <w:t>-</w:t>
      </w:r>
      <w:r>
        <w:tab/>
        <w:t>Transparent transport mode is support in the Rel-17</w:t>
      </w:r>
    </w:p>
    <w:p w14:paraId="5C8B60D2" w14:textId="77777777" w:rsidR="009A5594" w:rsidRDefault="009A5594" w:rsidP="009A5594">
      <w:pPr>
        <w:pStyle w:val="B2"/>
        <w:keepNext/>
      </w:pPr>
      <w:r>
        <w:t>-</w:t>
      </w:r>
      <w:r>
        <w:tab/>
        <w:t>Full service mode can be studied in SA4 (if needed)</w:t>
      </w:r>
    </w:p>
    <w:p w14:paraId="6A0E4708" w14:textId="77777777" w:rsidR="009A5594" w:rsidRDefault="009A5594" w:rsidP="009A5594">
      <w:pPr>
        <w:pStyle w:val="B2"/>
        <w:keepNext/>
      </w:pPr>
      <w:r>
        <w:t>-</w:t>
      </w:r>
      <w:r>
        <w:tab/>
        <w:t>Switch between unicast and broadcast is postponed to next release</w:t>
      </w:r>
    </w:p>
    <w:p w14:paraId="40C7E994" w14:textId="77777777" w:rsidR="009A5594" w:rsidRPr="009A5594" w:rsidRDefault="009A5594" w:rsidP="009A5594">
      <w:pPr>
        <w:pStyle w:val="B2"/>
        <w:keepNext/>
      </w:pPr>
    </w:p>
    <w:p w14:paraId="5058AD47" w14:textId="77777777" w:rsidR="00AE1380" w:rsidRPr="00DA12F6" w:rsidRDefault="00AE1380" w:rsidP="00AE1380">
      <w:pPr>
        <w:keepNext/>
        <w:rPr>
          <w:rFonts w:cs="Arial"/>
          <w:b/>
        </w:rPr>
      </w:pPr>
      <w:r w:rsidRPr="00DA12F6">
        <w:rPr>
          <w:rFonts w:cs="Arial"/>
          <w:b/>
        </w:rPr>
        <w:t>Discussion and conclusion:</w:t>
      </w:r>
    </w:p>
    <w:p w14:paraId="74FC66D0" w14:textId="77777777" w:rsidR="007A62A9" w:rsidRPr="00DA12F6" w:rsidRDefault="00AE1380" w:rsidP="007A62A9">
      <w:r>
        <w:t xml:space="preserve">Feature specific. </w:t>
      </w:r>
      <w:r w:rsidR="009A5594">
        <w:t xml:space="preserve">This was presented briefly and </w:t>
      </w:r>
      <w:r w:rsidR="009A5594">
        <w:rPr>
          <w:color w:val="0000FF"/>
        </w:rPr>
        <w:t>noted</w:t>
      </w:r>
      <w:r w:rsidR="009A5594">
        <w:t>.</w:t>
      </w:r>
    </w:p>
    <w:p w14:paraId="12013A98" w14:textId="77777777" w:rsidR="00D479D7" w:rsidRDefault="00D479D7" w:rsidP="00D479D7">
      <w:pPr>
        <w:pStyle w:val="NormTop"/>
      </w:pPr>
      <w:r>
        <w:rPr>
          <w:color w:val="0000FF"/>
        </w:rPr>
        <w:t>TD SP</w:t>
      </w:r>
      <w:r>
        <w:rPr>
          <w:color w:val="0000FF"/>
        </w:rPr>
        <w:noBreakHyphen/>
        <w:t>191297</w:t>
      </w:r>
      <w:r w:rsidRPr="0073055D">
        <w:t xml:space="preserve"> </w:t>
      </w:r>
      <w:r>
        <w:t>(DISCUSSION) Way forward for WWC. (Source: Broadcom, Apple).</w:t>
      </w:r>
      <w:r>
        <w:br/>
      </w:r>
      <w:r w:rsidRPr="0073055D">
        <w:rPr>
          <w:b/>
        </w:rPr>
        <w:t>Document for:</w:t>
      </w:r>
      <w:r w:rsidRPr="0073055D">
        <w:t xml:space="preserve"> </w:t>
      </w:r>
      <w:r>
        <w:t>Information.</w:t>
      </w:r>
      <w:r>
        <w:br/>
      </w:r>
      <w:r w:rsidRPr="0073055D">
        <w:rPr>
          <w:b/>
        </w:rPr>
        <w:t>Abstract:</w:t>
      </w:r>
      <w:r w:rsidRPr="0073055D">
        <w:t xml:space="preserve"> </w:t>
      </w:r>
      <w:r>
        <w:t>Consideration of SA WG5 OAM work in Rel</w:t>
      </w:r>
      <w:r>
        <w:noBreakHyphen/>
        <w:t>17.</w:t>
      </w:r>
    </w:p>
    <w:p w14:paraId="5431849A" w14:textId="77777777" w:rsidR="00D479D7" w:rsidRPr="00DA12F6" w:rsidRDefault="00D479D7" w:rsidP="00D479D7">
      <w:pPr>
        <w:keepNext/>
        <w:rPr>
          <w:rFonts w:cs="Arial"/>
          <w:b/>
        </w:rPr>
      </w:pPr>
      <w:r w:rsidRPr="00DA12F6">
        <w:rPr>
          <w:rFonts w:cs="Arial"/>
          <w:b/>
        </w:rPr>
        <w:t>Discussion and conclusion:</w:t>
      </w:r>
    </w:p>
    <w:p w14:paraId="0AB8E84F" w14:textId="77777777" w:rsidR="00D479D7" w:rsidRPr="00DA12F6" w:rsidRDefault="009A5594" w:rsidP="00D479D7">
      <w:r>
        <w:t xml:space="preserve">This was discussed off-line and was </w:t>
      </w:r>
      <w:r>
        <w:rPr>
          <w:color w:val="0000FF"/>
        </w:rPr>
        <w:t>noted</w:t>
      </w:r>
      <w:r>
        <w:t>.</w:t>
      </w:r>
    </w:p>
    <w:p w14:paraId="72B4C270" w14:textId="77777777" w:rsidR="00E65CE7" w:rsidRDefault="00E65CE7" w:rsidP="00E65CE7">
      <w:pPr>
        <w:pStyle w:val="NormTop"/>
      </w:pPr>
      <w:r>
        <w:rPr>
          <w:color w:val="0000FF"/>
        </w:rPr>
        <w:t>TD SP</w:t>
      </w:r>
      <w:r>
        <w:rPr>
          <w:color w:val="0000FF"/>
        </w:rPr>
        <w:noBreakHyphen/>
        <w:t>19</w:t>
      </w:r>
      <w:r w:rsidR="00F65BD4">
        <w:rPr>
          <w:color w:val="0000FF"/>
        </w:rPr>
        <w:t>1201</w:t>
      </w:r>
      <w:r w:rsidRPr="0073055D">
        <w:t xml:space="preserve"> </w:t>
      </w:r>
      <w:r>
        <w:t>(DISCUSSION) Potential Rel</w:t>
      </w:r>
      <w:r>
        <w:noBreakHyphen/>
        <w:t>17 SA5 OAM work. (Source: SA WG5 Vice Chairman).</w:t>
      </w:r>
      <w:r>
        <w:br/>
      </w:r>
      <w:r w:rsidRPr="0073055D">
        <w:rPr>
          <w:b/>
        </w:rPr>
        <w:t>Document for:</w:t>
      </w:r>
      <w:r w:rsidRPr="0073055D">
        <w:t xml:space="preserve"> </w:t>
      </w:r>
      <w:r>
        <w:t>Information.</w:t>
      </w:r>
      <w:r>
        <w:br/>
      </w:r>
      <w:r w:rsidRPr="0073055D">
        <w:rPr>
          <w:b/>
        </w:rPr>
        <w:t>Abstract:</w:t>
      </w:r>
      <w:r w:rsidRPr="0073055D">
        <w:t xml:space="preserve"> </w:t>
      </w:r>
      <w:r>
        <w:t>Consideration of SA WG5 OAM work in Rel</w:t>
      </w:r>
      <w:r>
        <w:noBreakHyphen/>
        <w:t>17.</w:t>
      </w:r>
    </w:p>
    <w:p w14:paraId="1B94352E" w14:textId="77777777" w:rsidR="00E65CE7" w:rsidRPr="00DA12F6" w:rsidRDefault="00E65CE7" w:rsidP="00E65CE7">
      <w:pPr>
        <w:keepNext/>
        <w:rPr>
          <w:rFonts w:cs="Arial"/>
          <w:b/>
        </w:rPr>
      </w:pPr>
      <w:r w:rsidRPr="00DA12F6">
        <w:rPr>
          <w:rFonts w:cs="Arial"/>
          <w:b/>
        </w:rPr>
        <w:t>Discussion and conclusion:</w:t>
      </w:r>
    </w:p>
    <w:p w14:paraId="1FC8EE2B" w14:textId="77777777" w:rsidR="00E65CE7" w:rsidRDefault="00E65CE7" w:rsidP="00E65CE7">
      <w:r>
        <w:t xml:space="preserve">SA WG5 specific. The SA WG5 Vice Chairman was thanked for this report, which was </w:t>
      </w:r>
      <w:r>
        <w:rPr>
          <w:color w:val="0000FF"/>
        </w:rPr>
        <w:t>noted</w:t>
      </w:r>
      <w:r>
        <w:t>.</w:t>
      </w:r>
    </w:p>
    <w:p w14:paraId="7A65B3E5" w14:textId="77777777" w:rsidR="00E65CE7" w:rsidRDefault="00E65CE7" w:rsidP="00F65BD4">
      <w:pPr>
        <w:pStyle w:val="FP"/>
        <w:keepNext/>
        <w:pBdr>
          <w:top w:val="single" w:sz="4" w:space="1" w:color="auto"/>
        </w:pBdr>
      </w:pPr>
      <w:r>
        <w:rPr>
          <w:color w:val="0000FF"/>
        </w:rPr>
        <w:t>TD SP</w:t>
      </w:r>
      <w:r>
        <w:rPr>
          <w:color w:val="0000FF"/>
        </w:rPr>
        <w:noBreakHyphen/>
        <w:t>191</w:t>
      </w:r>
      <w:r w:rsidR="00F65BD4">
        <w:rPr>
          <w:color w:val="0000FF"/>
        </w:rPr>
        <w:t>36</w:t>
      </w:r>
      <w:r>
        <w:rPr>
          <w:color w:val="0000FF"/>
        </w:rPr>
        <w:t>1</w:t>
      </w:r>
      <w:r w:rsidRPr="0073055D">
        <w:t xml:space="preserve"> </w:t>
      </w:r>
      <w:r>
        <w:t>(OTHER) Way forward on Release 17 prioritisation. (Source:</w:t>
      </w:r>
      <w:r w:rsidR="00F65BD4">
        <w:t xml:space="preserve"> Qualcomm Inc., Nokia, Nokia Shanghai Bell, Ericsson, Deutsche Telekom, Telstra, Sony, Telecom Italia, Telia Company, Vodafone, Charter, BT, T-Mobile USA, Broadcom, Apple, Telenor, CableLabs, Mediatek, Cisco, Telus</w:t>
      </w:r>
      <w:r>
        <w:t>).</w:t>
      </w:r>
      <w:r>
        <w:br/>
      </w:r>
      <w:r w:rsidRPr="0073055D">
        <w:rPr>
          <w:b/>
        </w:rPr>
        <w:t>Document for:</w:t>
      </w:r>
      <w:r w:rsidRPr="0073055D">
        <w:t xml:space="preserve"> </w:t>
      </w:r>
      <w:r>
        <w:t>Agreement.</w:t>
      </w:r>
      <w:r>
        <w:br/>
      </w:r>
      <w:r w:rsidRPr="0073055D">
        <w:rPr>
          <w:b/>
        </w:rPr>
        <w:t>Abstract:</w:t>
      </w:r>
      <w:r w:rsidRPr="0073055D">
        <w:t xml:space="preserve"> </w:t>
      </w:r>
      <w:r>
        <w:t>Way forward on Release 17 prioritisation</w:t>
      </w:r>
    </w:p>
    <w:p w14:paraId="2AB354F3" w14:textId="77777777" w:rsidR="00F65BD4" w:rsidRPr="00F65BD4" w:rsidRDefault="00F65BD4" w:rsidP="00F65BD4">
      <w:pPr>
        <w:pStyle w:val="FP"/>
        <w:keepNext/>
        <w:rPr>
          <w:b/>
          <w:bCs/>
        </w:rPr>
      </w:pPr>
      <w:r w:rsidRPr="00F65BD4">
        <w:rPr>
          <w:b/>
          <w:bCs/>
        </w:rPr>
        <w:t>Way Forward (IN items downscoping):</w:t>
      </w:r>
    </w:p>
    <w:p w14:paraId="3CCEB263" w14:textId="77777777" w:rsidR="00F65BD4" w:rsidRDefault="00F65BD4" w:rsidP="00F65BD4">
      <w:pPr>
        <w:pStyle w:val="B1"/>
        <w:keepNext/>
      </w:pPr>
      <w:r>
        <w:t>-</w:t>
      </w:r>
      <w:r>
        <w:tab/>
        <w:t>FS_eNPN</w:t>
      </w:r>
    </w:p>
    <w:p w14:paraId="609E5E13" w14:textId="77777777" w:rsidR="00F65BD4" w:rsidRDefault="00F65BD4" w:rsidP="00F65BD4">
      <w:pPr>
        <w:pStyle w:val="B2"/>
        <w:keepNext/>
      </w:pPr>
      <w:r>
        <w:t>-</w:t>
      </w:r>
      <w:r>
        <w:tab/>
        <w:t>Remove WT 4.5 "Optimizations for expected UE behaviour" (0.5+0.5)</w:t>
      </w:r>
    </w:p>
    <w:p w14:paraId="368BDE23" w14:textId="77777777" w:rsidR="00F65BD4" w:rsidRDefault="00F65BD4" w:rsidP="00F65BD4">
      <w:pPr>
        <w:pStyle w:val="B1"/>
        <w:keepNext/>
      </w:pPr>
      <w:r>
        <w:t>-</w:t>
      </w:r>
      <w:r>
        <w:tab/>
        <w:t>FS_enh_EC</w:t>
      </w:r>
    </w:p>
    <w:p w14:paraId="2ED5B963" w14:textId="77777777" w:rsidR="00F65BD4" w:rsidRDefault="00F65BD4" w:rsidP="00F65BD4">
      <w:pPr>
        <w:pStyle w:val="B2"/>
        <w:keepNext/>
      </w:pPr>
      <w:r>
        <w:t>-</w:t>
      </w:r>
      <w:r>
        <w:tab/>
        <w:t>Remove WT 2 "deployment guidelines" (1+1)</w:t>
      </w:r>
    </w:p>
    <w:p w14:paraId="5835C82E" w14:textId="77777777" w:rsidR="00F65BD4" w:rsidRDefault="00F65BD4" w:rsidP="00F65BD4">
      <w:pPr>
        <w:pStyle w:val="B1"/>
        <w:keepNext/>
      </w:pPr>
      <w:r>
        <w:t>-</w:t>
      </w:r>
      <w:r>
        <w:tab/>
        <w:t>ProSe 5G</w:t>
      </w:r>
    </w:p>
    <w:p w14:paraId="224D75EA" w14:textId="77777777" w:rsidR="00F65BD4" w:rsidRDefault="00F65BD4" w:rsidP="00F65BD4">
      <w:pPr>
        <w:pStyle w:val="B2"/>
        <w:keepNext/>
      </w:pPr>
      <w:r>
        <w:t>-</w:t>
      </w:r>
      <w:r>
        <w:tab/>
        <w:t>Remove WT 2.6 "path selection" (1+0.5) and WT 2.7 "path switching" (1+0.5) - to be based on EPS and V2X approach which was UE implementation based</w:t>
      </w:r>
    </w:p>
    <w:p w14:paraId="10B14663" w14:textId="77777777" w:rsidR="00F65BD4" w:rsidRDefault="00F65BD4" w:rsidP="00F65BD4">
      <w:pPr>
        <w:pStyle w:val="B1"/>
        <w:keepNext/>
      </w:pPr>
      <w:r>
        <w:t>-</w:t>
      </w:r>
      <w:r>
        <w:tab/>
        <w:t>FS_5MBS</w:t>
      </w:r>
    </w:p>
    <w:p w14:paraId="7BE5F62A" w14:textId="77777777" w:rsidR="00F65BD4" w:rsidRDefault="00F65BD4" w:rsidP="00F65BD4">
      <w:pPr>
        <w:pStyle w:val="B2"/>
        <w:keepNext/>
      </w:pPr>
      <w:r>
        <w:t>-</w:t>
      </w:r>
      <w:r>
        <w:tab/>
        <w:t>Reconsider updated TU estimates as per next slide</w:t>
      </w:r>
    </w:p>
    <w:p w14:paraId="40219DEC" w14:textId="77777777" w:rsidR="00F65BD4" w:rsidRPr="00F65BD4" w:rsidRDefault="00F65BD4" w:rsidP="00F65BD4">
      <w:pPr>
        <w:pStyle w:val="FP"/>
        <w:keepNext/>
        <w:rPr>
          <w:b/>
          <w:bCs/>
        </w:rPr>
      </w:pPr>
      <w:r w:rsidRPr="00F65BD4">
        <w:rPr>
          <w:b/>
          <w:bCs/>
        </w:rPr>
        <w:t>Way Forward (IN*):</w:t>
      </w:r>
    </w:p>
    <w:p w14:paraId="64B43987" w14:textId="77777777" w:rsidR="00F65BD4" w:rsidRDefault="00F65BD4" w:rsidP="00F65BD4">
      <w:pPr>
        <w:pStyle w:val="B1"/>
        <w:keepNext/>
      </w:pPr>
      <w:r>
        <w:t>-</w:t>
      </w:r>
      <w:r>
        <w:tab/>
        <w:t>UAS (5) as in SP-191294 (updated moderator report)</w:t>
      </w:r>
    </w:p>
    <w:p w14:paraId="710FE53A" w14:textId="77777777" w:rsidR="00F65BD4" w:rsidRDefault="00F65BD4" w:rsidP="00F65BD4">
      <w:pPr>
        <w:pStyle w:val="B2"/>
        <w:keepNext/>
      </w:pPr>
      <w:r>
        <w:t>-</w:t>
      </w:r>
      <w:r>
        <w:tab/>
        <w:t>WT#1 without WT#1.1 as in updated moderator report</w:t>
      </w:r>
    </w:p>
    <w:p w14:paraId="09D9E593" w14:textId="77777777" w:rsidR="00F65BD4" w:rsidRDefault="00F65BD4" w:rsidP="00F65BD4">
      <w:pPr>
        <w:pStyle w:val="B1"/>
        <w:keepNext/>
      </w:pPr>
      <w:r>
        <w:t>-</w:t>
      </w:r>
      <w:r>
        <w:tab/>
        <w:t>eATSSS (4.5) as in SP-191315</w:t>
      </w:r>
    </w:p>
    <w:p w14:paraId="0748E37D" w14:textId="77777777" w:rsidR="00F65BD4" w:rsidRDefault="00F65BD4" w:rsidP="00F65BD4">
      <w:pPr>
        <w:pStyle w:val="B1"/>
        <w:keepNext/>
      </w:pPr>
      <w:r>
        <w:t>-</w:t>
      </w:r>
      <w:r>
        <w:tab/>
        <w:t>WWC (4) as in SP-191316</w:t>
      </w:r>
    </w:p>
    <w:p w14:paraId="124BF6E6" w14:textId="77777777" w:rsidR="00F65BD4" w:rsidRDefault="00F65BD4" w:rsidP="00F65BD4">
      <w:pPr>
        <w:pStyle w:val="B1"/>
        <w:keepNext/>
      </w:pPr>
      <w:r>
        <w:t>-</w:t>
      </w:r>
      <w:r>
        <w:tab/>
        <w:t>eLCS (1) -&gt; can start WID in Q3 2020 (Aug. SA WG2)</w:t>
      </w:r>
    </w:p>
    <w:p w14:paraId="074B89C9" w14:textId="77777777" w:rsidR="00F65BD4" w:rsidRDefault="00F65BD4" w:rsidP="00F65BD4">
      <w:pPr>
        <w:pStyle w:val="B2"/>
        <w:keepNext/>
      </w:pPr>
      <w:r>
        <w:t>-</w:t>
      </w:r>
      <w:r>
        <w:tab/>
        <w:t>Alignment with RAN on latency reduction (WT#1.1)</w:t>
      </w:r>
    </w:p>
    <w:p w14:paraId="77F18848" w14:textId="77777777" w:rsidR="00F65BD4" w:rsidRDefault="00F65BD4" w:rsidP="00F65BD4">
      <w:pPr>
        <w:pStyle w:val="B1"/>
        <w:keepNext/>
      </w:pPr>
      <w:r>
        <w:t>-</w:t>
      </w:r>
      <w:r>
        <w:tab/>
        <w:t>MPS2 (2) as in SP-191314</w:t>
      </w:r>
    </w:p>
    <w:p w14:paraId="08062F11" w14:textId="77777777" w:rsidR="00F65BD4" w:rsidRPr="00F65BD4" w:rsidRDefault="00F65BD4" w:rsidP="00F65BD4">
      <w:pPr>
        <w:pStyle w:val="B1"/>
        <w:keepNext/>
        <w:rPr>
          <w:b/>
          <w:bCs/>
        </w:rPr>
      </w:pPr>
      <w:r w:rsidRPr="00F65BD4">
        <w:rPr>
          <w:b/>
          <w:bCs/>
        </w:rPr>
        <w:tab/>
        <w:t>Total=16.5 TUs</w:t>
      </w:r>
    </w:p>
    <w:p w14:paraId="70484ADB" w14:textId="77777777" w:rsidR="00F65BD4" w:rsidRDefault="00F65BD4" w:rsidP="00F65BD4">
      <w:pPr>
        <w:pStyle w:val="FP"/>
        <w:keepNext/>
      </w:pPr>
    </w:p>
    <w:p w14:paraId="206CAFCB" w14:textId="77777777" w:rsidR="00E65CE7" w:rsidRPr="00DA12F6" w:rsidRDefault="00E65CE7" w:rsidP="00E65CE7">
      <w:pPr>
        <w:keepNext/>
        <w:rPr>
          <w:rFonts w:cs="Arial"/>
          <w:b/>
        </w:rPr>
      </w:pPr>
      <w:r w:rsidRPr="00DA12F6">
        <w:rPr>
          <w:rFonts w:cs="Arial"/>
          <w:b/>
        </w:rPr>
        <w:t>Discussion and conclusion:</w:t>
      </w:r>
    </w:p>
    <w:p w14:paraId="04A0B885" w14:textId="77777777" w:rsidR="00C250A5" w:rsidRDefault="00F65BD4" w:rsidP="00E65CE7">
      <w:r>
        <w:t xml:space="preserve">The TSG SA Chairman thanked the source companies for this useful input which will allow TSG SA to consider an efficient way forward. EBU asked whether WT 3.1 was out as there is a mismatch with the moderator proposal. Qualcomm clarified that WT 3 is out according to the original report from the moderator. Huawei clarified that this is a 12 month content planning (i.e. 15 month Release) and 5MBS will not be able to be done due to the timing of receiving the RAN dependencies information. Broadcom commented that despite the discussions held o far for the 18 month planning people are increasing the content of some items and therefore they are a supporting company for this proposal. FirstNet commented that they are concerned with the completion of 5G_ProSe due to RAN dependency timing and suggested a dedicated ad-hoc meeting on 5G_ProSe could mitigate the problem. AT&amp;T commented that they are not convinced that the large topics can be completed according to this plan, as the normative work will need more meeting cycles. Telefonica commented that there is a working agreement for 18 month and this should not be re-discussed. Motorola Solutions commented that they have concerns about being able to complete the coordination with </w:t>
      </w:r>
      <w:r>
        <w:lastRenderedPageBreak/>
        <w:t>RAN using a 15 month planning. Huawei did not believe that the 5MBS work can be completed in the time shown. BT plc commented that there are too many different opinions for individual WTs that companies want to include and companies need to make a proposal covering the whole content as done in this proposal to show how this may be achievable. CATT commented that this proposal cannot work due to the timing for the RAN dependency completion. Ericsson commented that by having a September completion and then a second phase for the work this allows more Features to be included in the system. The TSG SA Chairman commented that following the working agreement, the budget for the work has been overspent already, whereas the intention was to gain more time but leave a buffer for good project planning</w:t>
      </w:r>
      <w:r w:rsidR="00C250A5">
        <w:t>, in order to achieve completion in 18 months, a plan to fit in 15 months needs to be made, or the work still needs to be drastically reduced. Nokia commented that if it can be agreed to hold an ad-hoc meeting for the two large items this would relieve the pressure on the other items too. Comscope commented that they supported this proposal if some corrections to the figures are made they would like to be added to the supporting companies.</w:t>
      </w:r>
    </w:p>
    <w:p w14:paraId="24D37B84" w14:textId="77777777" w:rsidR="00E65CE7" w:rsidRDefault="00C250A5" w:rsidP="00E65CE7">
      <w:r>
        <w:t>The TSG SA Chairman suggested a compromise that we set a September Stage 2 freeze and wait until December 2020 before starting Release 18 work, allowing the intermediate time for maintenance work on Rel</w:t>
      </w:r>
      <w:r>
        <w:noBreakHyphen/>
        <w:t>17.</w:t>
      </w:r>
    </w:p>
    <w:p w14:paraId="60364F71" w14:textId="77777777" w:rsidR="00C250A5" w:rsidRDefault="00C250A5" w:rsidP="00E65CE7">
      <w:r>
        <w:t>Qualcomm commented that the main issues appear to be with completion of the 5G_ProSe and 5MBS items and methods can be considered to overcome these problems.</w:t>
      </w:r>
      <w:r w:rsidR="004715C4">
        <w:t xml:space="preserve"> This was then </w:t>
      </w:r>
      <w:r w:rsidR="004715C4">
        <w:rPr>
          <w:color w:val="0000FF"/>
        </w:rPr>
        <w:t>noted</w:t>
      </w:r>
      <w:r w:rsidR="004715C4">
        <w:t>.</w:t>
      </w:r>
    </w:p>
    <w:p w14:paraId="1E928FC0" w14:textId="77777777" w:rsidR="00626343" w:rsidRPr="00EE143C" w:rsidRDefault="00626343" w:rsidP="00626343">
      <w:pPr>
        <w:pStyle w:val="H6"/>
        <w:rPr>
          <w:color w:val="0000FF"/>
        </w:rPr>
      </w:pPr>
      <w:r>
        <w:rPr>
          <w:color w:val="0000FF"/>
        </w:rPr>
        <w:t>Work Task breakdown and updated Time Unit estimates</w:t>
      </w:r>
    </w:p>
    <w:p w14:paraId="77A1693A" w14:textId="77777777" w:rsidR="008678D2" w:rsidRPr="00A3071B" w:rsidRDefault="008678D2" w:rsidP="00E65CE7">
      <w:r>
        <w:rPr>
          <w:color w:val="0000FF"/>
        </w:rPr>
        <w:t>TD SP</w:t>
      </w:r>
      <w:r>
        <w:rPr>
          <w:color w:val="0000FF"/>
        </w:rPr>
        <w:noBreakHyphen/>
        <w:t>19</w:t>
      </w:r>
      <w:r w:rsidR="00F40AC1">
        <w:rPr>
          <w:color w:val="0000FF"/>
        </w:rPr>
        <w:t>1334</w:t>
      </w:r>
      <w:r>
        <w:t xml:space="preserve"> (</w:t>
      </w:r>
      <w:r w:rsidR="003F2159">
        <w:t>WORK PLAN</w:t>
      </w:r>
      <w:r>
        <w:t>) FS_eNS_Ph2 Work Tasks (Source: ZTE (Rapporteur)</w:t>
      </w:r>
      <w:r w:rsidR="00626343">
        <w:t>)</w:t>
      </w:r>
      <w:r>
        <w:t>.</w:t>
      </w:r>
      <w:r w:rsidR="00F40AC1">
        <w:t xml:space="preserve"> </w:t>
      </w:r>
      <w:r w:rsidR="00F40AC1">
        <w:rPr>
          <w:rFonts w:cs="Arial"/>
          <w:lang w:eastAsia="en-US"/>
        </w:rPr>
        <w:t xml:space="preserve">(revision of </w:t>
      </w:r>
      <w:r w:rsidR="00F40AC1">
        <w:rPr>
          <w:color w:val="0000FF"/>
        </w:rPr>
        <w:t>TD SP</w:t>
      </w:r>
      <w:r w:rsidR="00F40AC1">
        <w:rPr>
          <w:color w:val="0000FF"/>
        </w:rPr>
        <w:noBreakHyphen/>
        <w:t>191307</w:t>
      </w:r>
      <w:r w:rsidR="00F40AC1">
        <w:rPr>
          <w:rFonts w:cs="Arial"/>
          <w:lang w:eastAsia="en-US"/>
        </w:rPr>
        <w:t>)</w:t>
      </w:r>
      <w:r>
        <w:br/>
      </w:r>
      <w:r w:rsidRPr="0073055D">
        <w:rPr>
          <w:b/>
        </w:rPr>
        <w:t>Document for:</w:t>
      </w:r>
      <w:r w:rsidRPr="0073055D">
        <w:t xml:space="preserve"> </w:t>
      </w:r>
      <w:r>
        <w:t>Agreement.</w:t>
      </w:r>
      <w:r w:rsidR="006B7B35">
        <w:br/>
      </w:r>
      <w:r w:rsidR="006B7B35" w:rsidRPr="006B7B35">
        <w:rPr>
          <w:b/>
          <w:bCs/>
        </w:rPr>
        <w:t>Abstract:</w:t>
      </w:r>
      <w:r w:rsidR="006B7B35">
        <w:t xml:space="preserve"> This paper proposes the break-down of objectives of FS_eNS_Ph2 into a set of Work Tasks with granular TU estimate per Work Task.</w:t>
      </w:r>
      <w:r>
        <w:br/>
      </w:r>
      <w:r>
        <w:rPr>
          <w:b/>
        </w:rPr>
        <w:t>Discussion and conclusion:</w:t>
      </w:r>
    </w:p>
    <w:p w14:paraId="064EC3EB" w14:textId="77777777" w:rsidR="008678D2" w:rsidRPr="003C5D52" w:rsidRDefault="003C5D52" w:rsidP="00A64672">
      <w:r>
        <w:t xml:space="preserve">It was asked why this cannot be further reduced. Nokia commented that there are more key issues to be added in January and so far only 1 solution proposed and this time has already been reduced significantly and all estimated TUs are needed. AT&amp;T asked why the tasks had not been further broken down. It was clarified that the TUs are 6+2, but as 2 have already been used the total should be 6 rather than 8. This was revised to correct tis in </w:t>
      </w:r>
      <w:r>
        <w:rPr>
          <w:color w:val="0000FF"/>
        </w:rPr>
        <w:t>TD SP</w:t>
      </w:r>
      <w:r>
        <w:rPr>
          <w:color w:val="0000FF"/>
        </w:rPr>
        <w:noBreakHyphen/>
        <w:t>191342</w:t>
      </w:r>
      <w:r>
        <w:t>.</w:t>
      </w:r>
      <w:r w:rsidRPr="003C5D52">
        <w:t xml:space="preserve"> This was </w:t>
      </w:r>
      <w:r w:rsidRPr="003C5D52">
        <w:rPr>
          <w:color w:val="FF0000"/>
        </w:rPr>
        <w:t>endorsed</w:t>
      </w:r>
      <w:r w:rsidRPr="003C5D52">
        <w:t>.</w:t>
      </w:r>
    </w:p>
    <w:p w14:paraId="16BECCF0" w14:textId="77777777" w:rsidR="003C5D52" w:rsidRDefault="008678D2" w:rsidP="003C5D52">
      <w:pPr>
        <w:keepNext/>
        <w:pBdr>
          <w:top w:val="single" w:sz="4" w:space="1" w:color="auto"/>
        </w:pBdr>
      </w:pPr>
      <w:r>
        <w:rPr>
          <w:color w:val="0000FF"/>
        </w:rPr>
        <w:t>TD SP</w:t>
      </w:r>
      <w:r>
        <w:rPr>
          <w:color w:val="0000FF"/>
        </w:rPr>
        <w:noBreakHyphen/>
        <w:t>191308</w:t>
      </w:r>
      <w:r>
        <w:t xml:space="preserve"> </w:t>
      </w:r>
      <w:r w:rsidR="003F2159">
        <w:t>(WORK PLAN)</w:t>
      </w:r>
      <w:r>
        <w:t xml:space="preserve"> FS_5G_AIS Work Task (Source: Tencent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5G_AIS into a set of Work Tasks with granular TU estimate per Work Task.</w:t>
      </w:r>
    </w:p>
    <w:p w14:paraId="30C8E05D" w14:textId="77777777" w:rsidR="008678D2" w:rsidRPr="00A3071B" w:rsidRDefault="008678D2" w:rsidP="008678D2">
      <w:pPr>
        <w:pBdr>
          <w:top w:val="single" w:sz="4" w:space="1" w:color="auto"/>
        </w:pBdr>
      </w:pPr>
      <w:r>
        <w:rPr>
          <w:b/>
        </w:rPr>
        <w:t>Discussion and conclusion:</w:t>
      </w:r>
    </w:p>
    <w:p w14:paraId="25542D13" w14:textId="77777777" w:rsidR="008678D2" w:rsidRDefault="003C5D52" w:rsidP="00364819">
      <w:r w:rsidRPr="003C5D52">
        <w:t xml:space="preserve">This was </w:t>
      </w:r>
      <w:r w:rsidRPr="003C5D52">
        <w:rPr>
          <w:color w:val="FF0000"/>
        </w:rPr>
        <w:t>endorsed</w:t>
      </w:r>
      <w:r w:rsidRPr="003C5D52">
        <w:t>.</w:t>
      </w:r>
    </w:p>
    <w:p w14:paraId="2951EAD9" w14:textId="77777777" w:rsidR="003C5D52" w:rsidRDefault="008678D2" w:rsidP="003C5D52">
      <w:pPr>
        <w:keepNext/>
        <w:pBdr>
          <w:top w:val="single" w:sz="4" w:space="1" w:color="auto"/>
        </w:pBdr>
      </w:pPr>
      <w:r>
        <w:rPr>
          <w:color w:val="0000FF"/>
        </w:rPr>
        <w:t>TD SP</w:t>
      </w:r>
      <w:r>
        <w:rPr>
          <w:color w:val="0000FF"/>
        </w:rPr>
        <w:noBreakHyphen/>
        <w:t>191309</w:t>
      </w:r>
      <w:r>
        <w:t xml:space="preserve"> </w:t>
      </w:r>
      <w:r w:rsidR="003F2159">
        <w:t>(WORK PLAN)</w:t>
      </w:r>
      <w:r>
        <w:t xml:space="preserve"> FS_eV2XARC_Ph2 Work Tasks (Source: LG Electronics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FS_eV2XARC_Ph2 into a set of Work Tasks with granular TU estimate per Work Task.</w:t>
      </w:r>
    </w:p>
    <w:p w14:paraId="46AB6278" w14:textId="77777777" w:rsidR="008678D2" w:rsidRPr="00A3071B" w:rsidRDefault="008678D2" w:rsidP="008678D2">
      <w:pPr>
        <w:pBdr>
          <w:top w:val="single" w:sz="4" w:space="1" w:color="auto"/>
        </w:pBdr>
      </w:pPr>
      <w:r>
        <w:rPr>
          <w:b/>
        </w:rPr>
        <w:t>Discussion and conclusion:</w:t>
      </w:r>
    </w:p>
    <w:p w14:paraId="37ED750E" w14:textId="77777777" w:rsidR="003C5D52" w:rsidRDefault="003C5D52" w:rsidP="003C5D52">
      <w:r w:rsidRPr="003C5D52">
        <w:t xml:space="preserve">This was </w:t>
      </w:r>
      <w:r w:rsidRPr="003C5D52">
        <w:rPr>
          <w:color w:val="FF0000"/>
        </w:rPr>
        <w:t>endorsed</w:t>
      </w:r>
      <w:r w:rsidRPr="003C5D52">
        <w:t>.</w:t>
      </w:r>
    </w:p>
    <w:p w14:paraId="2BB05D4C" w14:textId="77777777" w:rsidR="003C5D52" w:rsidRDefault="008678D2" w:rsidP="003C5D52">
      <w:pPr>
        <w:keepNext/>
        <w:pBdr>
          <w:top w:val="single" w:sz="4" w:space="1" w:color="auto"/>
        </w:pBdr>
      </w:pPr>
      <w:r>
        <w:rPr>
          <w:color w:val="0000FF"/>
        </w:rPr>
        <w:t>TD SP</w:t>
      </w:r>
      <w:r>
        <w:rPr>
          <w:color w:val="0000FF"/>
        </w:rPr>
        <w:noBreakHyphen/>
        <w:t>1913</w:t>
      </w:r>
      <w:r w:rsidR="003C5D52">
        <w:rPr>
          <w:color w:val="0000FF"/>
        </w:rPr>
        <w:t>43</w:t>
      </w:r>
      <w:r>
        <w:t xml:space="preserve"> </w:t>
      </w:r>
      <w:r w:rsidR="003F2159">
        <w:t>(WORK PLAN)</w:t>
      </w:r>
      <w:r>
        <w:t xml:space="preserve"> FS_eLCS_ph2 Work Tasks (Source: CATT (Rapporteur)</w:t>
      </w:r>
      <w:r w:rsidR="00626343">
        <w:t>)</w:t>
      </w:r>
      <w:r w:rsidR="003C5D52">
        <w:t>.</w:t>
      </w:r>
      <w:r w:rsidRPr="008678D2">
        <w:t xml:space="preserve"> </w:t>
      </w:r>
      <w:r w:rsidR="003C5D52">
        <w:rPr>
          <w:rFonts w:cs="Arial"/>
          <w:lang w:eastAsia="en-US"/>
        </w:rPr>
        <w:t xml:space="preserve">(revision of </w:t>
      </w:r>
      <w:r w:rsidR="003C5D52">
        <w:rPr>
          <w:color w:val="0000FF"/>
        </w:rPr>
        <w:t>TD SP</w:t>
      </w:r>
      <w:r w:rsidR="003C5D52">
        <w:rPr>
          <w:color w:val="0000FF"/>
        </w:rPr>
        <w:noBreakHyphen/>
        <w:t>191310</w:t>
      </w:r>
      <w:r w:rsidR="003C5D52">
        <w:rPr>
          <w:rFonts w:cs="Arial"/>
          <w:lang w:eastAsia="en-US"/>
        </w:rPr>
        <w:t>)</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C14E5C">
        <w:t>This paper proposes the break-down of objectives of FS_eLCS_ph2 into a set of Work Tasks with granular TU estimate per Work Task.</w:t>
      </w:r>
    </w:p>
    <w:p w14:paraId="27F803D4" w14:textId="77777777" w:rsidR="008678D2" w:rsidRPr="00A3071B" w:rsidRDefault="008678D2" w:rsidP="008678D2">
      <w:pPr>
        <w:pBdr>
          <w:top w:val="single" w:sz="4" w:space="1" w:color="auto"/>
        </w:pBdr>
      </w:pPr>
      <w:r>
        <w:rPr>
          <w:b/>
        </w:rPr>
        <w:t>Discussion and conclusion:</w:t>
      </w:r>
    </w:p>
    <w:p w14:paraId="70B79FF9" w14:textId="77777777" w:rsidR="008678D2" w:rsidRPr="00E83FA1" w:rsidRDefault="00E83FA1" w:rsidP="008678D2">
      <w:r w:rsidRPr="00E83FA1">
        <w:t xml:space="preserve">The total figures were incorrect and this should be corrected. Blackberry asked what criteria were used to reduce the TUs. </w:t>
      </w:r>
      <w:r>
        <w:t xml:space="preserve">CATT explained that there was support for all Work tasks and in order to reduce the necessary TUs the highest supported items were chosen. Qualcomm commented that they did not support this as eLCS is not in Rel-17, but if it is in Rel-17, then they would like WT 4.2 included.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91354</w:t>
      </w:r>
      <w:r>
        <w:t xml:space="preserve">. </w:t>
      </w:r>
      <w:r w:rsidR="0084131D">
        <w:t xml:space="preserve">Revised to </w:t>
      </w:r>
      <w:r w:rsidR="0084131D">
        <w:rPr>
          <w:color w:val="0000FF"/>
        </w:rPr>
        <w:t>TD SP</w:t>
      </w:r>
      <w:r w:rsidR="0084131D">
        <w:rPr>
          <w:color w:val="0000FF"/>
        </w:rPr>
        <w:noBreakHyphen/>
        <w:t>191370</w:t>
      </w:r>
      <w:r w:rsidR="0084131D">
        <w:t>.</w:t>
      </w:r>
      <w:r w:rsidRPr="00785C5B">
        <w:rPr>
          <w:lang w:eastAsia="en-US"/>
        </w:rPr>
        <w:t xml:space="preserve"> </w:t>
      </w:r>
      <w:r w:rsidR="004715C4" w:rsidRPr="004715C4">
        <w:rPr>
          <w:color w:val="FF0000"/>
        </w:rPr>
        <w:t>Endorsed</w:t>
      </w:r>
      <w:r w:rsidR="004715C4">
        <w:t>.</w:t>
      </w:r>
    </w:p>
    <w:p w14:paraId="4F8109FE" w14:textId="77777777" w:rsidR="003C5D52" w:rsidRDefault="008678D2" w:rsidP="003C5D52">
      <w:pPr>
        <w:keepNext/>
        <w:pBdr>
          <w:top w:val="single" w:sz="4" w:space="1" w:color="auto"/>
        </w:pBdr>
      </w:pPr>
      <w:r>
        <w:rPr>
          <w:color w:val="0000FF"/>
        </w:rPr>
        <w:t>TD SP</w:t>
      </w:r>
      <w:r>
        <w:rPr>
          <w:color w:val="0000FF"/>
        </w:rPr>
        <w:noBreakHyphen/>
        <w:t>1913</w:t>
      </w:r>
      <w:r w:rsidR="00C14E5C">
        <w:rPr>
          <w:color w:val="0000FF"/>
        </w:rPr>
        <w:t>44</w:t>
      </w:r>
      <w:r>
        <w:t xml:space="preserve"> </w:t>
      </w:r>
      <w:r w:rsidR="003F2159">
        <w:t>(WORK PLAN)</w:t>
      </w:r>
      <w:r>
        <w:t xml:space="preserve"> FS_5G_ProSe Work Tasks (Source: CATT, OPPO (Rapporteurs)</w:t>
      </w:r>
      <w:r w:rsidR="00626343">
        <w:t>)</w:t>
      </w:r>
      <w:r w:rsidR="00C14E5C">
        <w:t>.</w:t>
      </w:r>
      <w:r w:rsidRPr="008678D2">
        <w:t xml:space="preserve"> </w:t>
      </w:r>
      <w:r w:rsidR="00C14E5C">
        <w:rPr>
          <w:rFonts w:cs="Arial"/>
          <w:lang w:eastAsia="en-US"/>
        </w:rPr>
        <w:t>(revision of</w:t>
      </w:r>
      <w:r w:rsidR="00C14E5C" w:rsidRPr="00C14E5C">
        <w:rPr>
          <w:color w:val="0000FF"/>
        </w:rPr>
        <w:t xml:space="preserve"> </w:t>
      </w:r>
      <w:r w:rsidR="00C14E5C">
        <w:rPr>
          <w:color w:val="0000FF"/>
        </w:rPr>
        <w:t>TD SP</w:t>
      </w:r>
      <w:r w:rsidR="00C14E5C">
        <w:rPr>
          <w:color w:val="0000FF"/>
        </w:rPr>
        <w:noBreakHyphen/>
        <w:t>191311</w:t>
      </w:r>
      <w:r w:rsidR="00C14E5C">
        <w:rPr>
          <w:rFonts w:cs="Arial"/>
          <w:lang w:eastAsia="en-US"/>
        </w:rPr>
        <w:t>)</w:t>
      </w:r>
      <w:r>
        <w:br/>
      </w:r>
      <w:r w:rsidRPr="0073055D">
        <w:rPr>
          <w:b/>
        </w:rPr>
        <w:lastRenderedPageBreak/>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C250A5">
        <w:t>This paper proposes the break-down of objectives of FS_5G_ProSe into a set of Work Tasks with granular TU estimate per Work Task.</w:t>
      </w:r>
    </w:p>
    <w:p w14:paraId="24693CE7" w14:textId="77777777" w:rsidR="008678D2" w:rsidRPr="00A3071B" w:rsidRDefault="008678D2" w:rsidP="008678D2">
      <w:pPr>
        <w:pBdr>
          <w:top w:val="single" w:sz="4" w:space="1" w:color="auto"/>
        </w:pBdr>
      </w:pPr>
      <w:r>
        <w:rPr>
          <w:b/>
        </w:rPr>
        <w:t>Discussion and conclusion:</w:t>
      </w:r>
    </w:p>
    <w:p w14:paraId="74522568" w14:textId="77777777" w:rsidR="0084131D" w:rsidRDefault="00E83FA1" w:rsidP="008678D2">
      <w:r>
        <w:t xml:space="preserve">The Moderator report was used as a basis instead of the work task paper and this should be corrected. The completion of the work in September when the RAN study does not complete until after the Study end date. was questioned. OPPO replied that once the RAN study completes the Stage 2 normative work can be done quickly. Qualcomm commented that if layer 3 Relay is used, then the IP routing mechanism can be used and this can be completed quickly, saving most of the 7 TUs reserved for this.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91351</w:t>
      </w:r>
      <w:r>
        <w:t>.</w:t>
      </w:r>
      <w:r w:rsidR="00C250A5">
        <w:t xml:space="preserve"> Qualcomm commented that a decision needs to be made on whether there are extra TUs available before looking at the content proposals. It was suggested to look at the proposals and reduce the with consideration of the proposal in </w:t>
      </w:r>
      <w:r w:rsidR="00C250A5">
        <w:rPr>
          <w:color w:val="0000FF"/>
          <w:lang w:val="en-US" w:eastAsia="en-US"/>
        </w:rPr>
        <w:t>SP</w:t>
      </w:r>
      <w:r w:rsidR="00C250A5">
        <w:rPr>
          <w:color w:val="0000FF"/>
          <w:lang w:val="en-US" w:eastAsia="en-US"/>
        </w:rPr>
        <w:noBreakHyphen/>
        <w:t>191361</w:t>
      </w:r>
      <w:r w:rsidR="00C250A5">
        <w:t>.</w:t>
      </w:r>
      <w:r w:rsidR="00C250A5" w:rsidRPr="00637C48">
        <w:t xml:space="preserve"> </w:t>
      </w:r>
      <w:r w:rsidR="00C250A5">
        <w:t xml:space="preserve">Huawei commented that the final cut-down figures need to leave a realistic content for the features. </w:t>
      </w:r>
    </w:p>
    <w:p w14:paraId="0E720F87" w14:textId="77777777" w:rsidR="0084131D" w:rsidRDefault="0084131D" w:rsidP="008678D2">
      <w:r>
        <w:t xml:space="preserve">The TSG SA Chairman suggested that further WT planning should be done based on the figures in </w:t>
      </w:r>
      <w:r>
        <w:rPr>
          <w:color w:val="0000FF"/>
          <w:lang w:val="en-US" w:eastAsia="en-US"/>
        </w:rPr>
        <w:t>SP</w:t>
      </w:r>
      <w:r>
        <w:rPr>
          <w:color w:val="0000FF"/>
          <w:lang w:val="en-US" w:eastAsia="en-US"/>
        </w:rPr>
        <w:noBreakHyphen/>
        <w:t>191361</w:t>
      </w:r>
      <w:r>
        <w:t>.</w:t>
      </w:r>
      <w:r w:rsidRPr="00637C48">
        <w:t xml:space="preserve"> </w:t>
      </w:r>
      <w:r>
        <w:t xml:space="preserve">In practice, this would mean a 15 month Release but with the understanding that usually at the end of a Release exceptions are granted for work which is considered important and which can reasonable be completed within 3 months. </w:t>
      </w:r>
    </w:p>
    <w:p w14:paraId="48CA748D" w14:textId="77777777" w:rsidR="0084131D" w:rsidRDefault="0084131D" w:rsidP="0084131D">
      <w:pPr>
        <w:tabs>
          <w:tab w:val="clear" w:pos="567"/>
          <w:tab w:val="clear" w:pos="851"/>
          <w:tab w:val="clear" w:pos="1134"/>
          <w:tab w:val="clear" w:pos="1418"/>
          <w:tab w:val="clear" w:pos="1701"/>
          <w:tab w:val="left" w:pos="8505"/>
        </w:tabs>
      </w:pPr>
      <w:r>
        <w:t xml:space="preserve">Who agrees that further WT planning should be done based on the figures in </w:t>
      </w:r>
      <w:r>
        <w:rPr>
          <w:color w:val="0000FF"/>
          <w:lang w:val="en-US" w:eastAsia="en-US"/>
        </w:rPr>
        <w:t>SP</w:t>
      </w:r>
      <w:r>
        <w:rPr>
          <w:color w:val="0000FF"/>
          <w:lang w:val="en-US" w:eastAsia="en-US"/>
        </w:rPr>
        <w:noBreakHyphen/>
        <w:t>191361</w:t>
      </w:r>
      <w:r>
        <w:t>.</w:t>
      </w:r>
      <w:r>
        <w:tab/>
        <w:t>around 40</w:t>
      </w:r>
    </w:p>
    <w:p w14:paraId="19E61C24" w14:textId="77777777" w:rsidR="0084131D" w:rsidRDefault="0084131D" w:rsidP="0084131D">
      <w:pPr>
        <w:tabs>
          <w:tab w:val="clear" w:pos="567"/>
          <w:tab w:val="clear" w:pos="851"/>
          <w:tab w:val="clear" w:pos="1134"/>
          <w:tab w:val="clear" w:pos="1418"/>
          <w:tab w:val="clear" w:pos="1701"/>
          <w:tab w:val="left" w:pos="8505"/>
        </w:tabs>
      </w:pPr>
      <w:r>
        <w:t>Who Objects to doing this?</w:t>
      </w:r>
      <w:r>
        <w:tab/>
        <w:t>11</w:t>
      </w:r>
    </w:p>
    <w:p w14:paraId="2BD25F88" w14:textId="77777777" w:rsidR="008678D2" w:rsidRPr="00E83FA1" w:rsidRDefault="0084131D" w:rsidP="008678D2">
      <w:r>
        <w:t xml:space="preserve">Revised to </w:t>
      </w:r>
      <w:r>
        <w:rPr>
          <w:color w:val="0000FF"/>
        </w:rPr>
        <w:t>TD SP</w:t>
      </w:r>
      <w:r>
        <w:rPr>
          <w:color w:val="0000FF"/>
        </w:rPr>
        <w:noBreakHyphen/>
        <w:t>191371</w:t>
      </w:r>
      <w:r>
        <w:t>.</w:t>
      </w:r>
      <w:r w:rsidRPr="00785C5B">
        <w:rPr>
          <w:lang w:eastAsia="en-US"/>
        </w:rPr>
        <w:t xml:space="preserve"> </w:t>
      </w:r>
      <w:r w:rsidR="004715C4" w:rsidRPr="004715C4">
        <w:rPr>
          <w:color w:val="FF0000"/>
        </w:rPr>
        <w:t>Endorsed</w:t>
      </w:r>
      <w:r w:rsidR="004715C4">
        <w:t>.</w:t>
      </w:r>
    </w:p>
    <w:p w14:paraId="40A79EB3" w14:textId="77777777" w:rsidR="003C5D52" w:rsidRDefault="008678D2" w:rsidP="008678D2">
      <w:pPr>
        <w:pBdr>
          <w:top w:val="single" w:sz="4" w:space="1" w:color="auto"/>
        </w:pBdr>
      </w:pPr>
      <w:r>
        <w:rPr>
          <w:color w:val="0000FF"/>
        </w:rPr>
        <w:t>TD SP</w:t>
      </w:r>
      <w:r>
        <w:rPr>
          <w:color w:val="0000FF"/>
        </w:rPr>
        <w:noBreakHyphen/>
        <w:t>191313</w:t>
      </w:r>
      <w:r>
        <w:t xml:space="preserve"> </w:t>
      </w:r>
      <w:r w:rsidR="003F2159">
        <w:t>(WORK PLAN)</w:t>
      </w:r>
      <w:r>
        <w:t xml:space="preserve"> FS_UPCAS Work Tasks (Source: China Mobile</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C14E5C">
        <w:t>This paper proposes the break-down of objectives of FS_UPCAS into a set of Work Tasks with granular TU estimate per Work Task.</w:t>
      </w:r>
    </w:p>
    <w:p w14:paraId="79801F00" w14:textId="77777777" w:rsidR="008678D2" w:rsidRPr="00A3071B" w:rsidRDefault="008678D2" w:rsidP="003C5D52">
      <w:pPr>
        <w:keepNext/>
        <w:pBdr>
          <w:top w:val="single" w:sz="4" w:space="1" w:color="auto"/>
        </w:pBdr>
      </w:pPr>
      <w:r>
        <w:rPr>
          <w:b/>
        </w:rPr>
        <w:t>Discussion and conclusion:</w:t>
      </w:r>
    </w:p>
    <w:p w14:paraId="43324B5F" w14:textId="77777777" w:rsidR="008678D2" w:rsidRPr="00E83FA1" w:rsidRDefault="003C7AB2" w:rsidP="008678D2">
      <w:r>
        <w:t xml:space="preserve">Nokia commented that the estimated TUs was optimistic, as the CAPS WI was a complex development and this will likely have some difficult and involved work.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91355</w:t>
      </w:r>
      <w:r>
        <w:t xml:space="preserve">. </w:t>
      </w:r>
      <w:r w:rsidR="0084131D">
        <w:t xml:space="preserve">Revised to </w:t>
      </w:r>
      <w:r w:rsidR="0084131D">
        <w:rPr>
          <w:color w:val="0000FF"/>
        </w:rPr>
        <w:t>TD SP</w:t>
      </w:r>
      <w:r w:rsidR="0084131D">
        <w:rPr>
          <w:color w:val="0000FF"/>
        </w:rPr>
        <w:noBreakHyphen/>
        <w:t>191372</w:t>
      </w:r>
      <w:r w:rsidR="0084131D">
        <w:t>.</w:t>
      </w:r>
      <w:r w:rsidRPr="00785C5B">
        <w:rPr>
          <w:lang w:eastAsia="en-US"/>
        </w:rPr>
        <w:t xml:space="preserve"> </w:t>
      </w:r>
      <w:r w:rsidR="004715C4" w:rsidRPr="004715C4">
        <w:rPr>
          <w:color w:val="FF0000"/>
        </w:rPr>
        <w:t>Endorsed</w:t>
      </w:r>
      <w:r w:rsidR="004715C4">
        <w:t>.</w:t>
      </w:r>
    </w:p>
    <w:p w14:paraId="7B824576" w14:textId="77777777" w:rsidR="003C5D52" w:rsidRDefault="008678D2" w:rsidP="003C5D52">
      <w:pPr>
        <w:keepNext/>
        <w:pBdr>
          <w:top w:val="single" w:sz="4" w:space="1" w:color="auto"/>
        </w:pBdr>
      </w:pPr>
      <w:r>
        <w:rPr>
          <w:color w:val="0000FF"/>
        </w:rPr>
        <w:t>TD SP</w:t>
      </w:r>
      <w:r>
        <w:rPr>
          <w:color w:val="0000FF"/>
        </w:rPr>
        <w:noBreakHyphen/>
        <w:t>191314</w:t>
      </w:r>
      <w:r>
        <w:t xml:space="preserve"> </w:t>
      </w:r>
      <w:r w:rsidR="003F2159">
        <w:t>(WORK PLAN)</w:t>
      </w:r>
      <w:r>
        <w:t xml:space="preserve"> FS_MPS2_St2 Work Tasks (Source: Perspecta Labs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FS_MPS2_St2 into a set of Work Tasks with granular TU estimate per Work Task.</w:t>
      </w:r>
    </w:p>
    <w:p w14:paraId="4FAFCAC9" w14:textId="77777777" w:rsidR="008678D2" w:rsidRPr="00A3071B" w:rsidRDefault="008678D2" w:rsidP="008678D2">
      <w:pPr>
        <w:pBdr>
          <w:top w:val="single" w:sz="4" w:space="1" w:color="auto"/>
        </w:pBdr>
      </w:pPr>
      <w:r>
        <w:rPr>
          <w:b/>
        </w:rPr>
        <w:t>Discussion and conclusion:</w:t>
      </w:r>
    </w:p>
    <w:p w14:paraId="260351DE" w14:textId="77777777" w:rsidR="008678D2" w:rsidRPr="003C7AB2" w:rsidRDefault="003C7AB2" w:rsidP="008678D2">
      <w:r w:rsidRPr="003C5D52">
        <w:t xml:space="preserve">This was </w:t>
      </w:r>
      <w:r w:rsidRPr="003C5D52">
        <w:rPr>
          <w:color w:val="FF0000"/>
        </w:rPr>
        <w:t>endorsed</w:t>
      </w:r>
      <w:r w:rsidRPr="003C5D52">
        <w:t>.</w:t>
      </w:r>
    </w:p>
    <w:p w14:paraId="68688B1C" w14:textId="77777777" w:rsidR="003C5D52" w:rsidRDefault="008678D2" w:rsidP="003C5D52">
      <w:pPr>
        <w:keepNext/>
        <w:pBdr>
          <w:top w:val="single" w:sz="4" w:space="1" w:color="auto"/>
        </w:pBdr>
      </w:pPr>
      <w:r>
        <w:rPr>
          <w:color w:val="0000FF"/>
        </w:rPr>
        <w:t>TD SP</w:t>
      </w:r>
      <w:r>
        <w:rPr>
          <w:color w:val="0000FF"/>
        </w:rPr>
        <w:noBreakHyphen/>
        <w:t>191315</w:t>
      </w:r>
      <w:r>
        <w:t xml:space="preserve"> </w:t>
      </w:r>
      <w:r w:rsidR="003F2159">
        <w:t>(WORK PLAN)</w:t>
      </w:r>
      <w:r>
        <w:t xml:space="preserve"> FS_eATSSS_Ph2 Work Tasks (Source: ZTE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FS_ATSSS_Ph2 into a set of Work Tasks with granular TU estimate per Work Task.</w:t>
      </w:r>
    </w:p>
    <w:p w14:paraId="0DADACBB" w14:textId="77777777" w:rsidR="008678D2" w:rsidRPr="00A3071B" w:rsidRDefault="008678D2" w:rsidP="008678D2">
      <w:pPr>
        <w:pBdr>
          <w:top w:val="single" w:sz="4" w:space="1" w:color="auto"/>
        </w:pBdr>
      </w:pPr>
      <w:r>
        <w:rPr>
          <w:b/>
        </w:rPr>
        <w:t>Discussion and conclusion:</w:t>
      </w:r>
    </w:p>
    <w:p w14:paraId="5AC84990" w14:textId="77777777" w:rsidR="008678D2" w:rsidRPr="003C7AB2" w:rsidRDefault="003C7AB2" w:rsidP="008678D2">
      <w:r>
        <w:t xml:space="preserve">Intel asked how the TUs were reduced to half. Apple clarified that the solutions will be restricted to IETF based protocols. </w:t>
      </w:r>
      <w:r w:rsidRPr="003C5D52">
        <w:t xml:space="preserve">This was </w:t>
      </w:r>
      <w:r w:rsidRPr="003C5D52">
        <w:rPr>
          <w:color w:val="FF0000"/>
        </w:rPr>
        <w:t>endorsed</w:t>
      </w:r>
      <w:r w:rsidRPr="003C5D52">
        <w:t>.</w:t>
      </w:r>
    </w:p>
    <w:p w14:paraId="50BB0C07" w14:textId="77777777" w:rsidR="003C5D52" w:rsidRDefault="008678D2" w:rsidP="003C5D52">
      <w:pPr>
        <w:keepNext/>
        <w:pBdr>
          <w:top w:val="single" w:sz="4" w:space="1" w:color="auto"/>
        </w:pBdr>
      </w:pPr>
      <w:r>
        <w:rPr>
          <w:color w:val="0000FF"/>
        </w:rPr>
        <w:t>TD SP</w:t>
      </w:r>
      <w:r>
        <w:rPr>
          <w:color w:val="0000FF"/>
        </w:rPr>
        <w:noBreakHyphen/>
        <w:t>191316</w:t>
      </w:r>
      <w:r>
        <w:t xml:space="preserve"> </w:t>
      </w:r>
      <w:r w:rsidR="003F2159">
        <w:t>(WORK PLAN)</w:t>
      </w:r>
      <w:r>
        <w:t xml:space="preserve"> FS_5WWC_Ph2 Work Tasks (Source: Huawei, HiSilicon</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FS_5WWC_Ph2 into a set of Work Tasks with granular TU estimate per Work Task.</w:t>
      </w:r>
    </w:p>
    <w:p w14:paraId="32C945E8" w14:textId="77777777" w:rsidR="008678D2" w:rsidRPr="00A3071B" w:rsidRDefault="008678D2" w:rsidP="008678D2">
      <w:pPr>
        <w:pBdr>
          <w:top w:val="single" w:sz="4" w:space="1" w:color="auto"/>
        </w:pBdr>
      </w:pPr>
      <w:r>
        <w:rPr>
          <w:b/>
        </w:rPr>
        <w:t>Discussion and conclusion:</w:t>
      </w:r>
    </w:p>
    <w:p w14:paraId="6E8B9531" w14:textId="77777777" w:rsidR="008678D2" w:rsidRPr="003C7AB2" w:rsidRDefault="003C7AB2" w:rsidP="008678D2">
      <w:r>
        <w:t xml:space="preserve">Intel asked how the TUs were reduced to half for WT1.3. Huawei clarified that this was restricted to layer 3, which is clarified in the SID. </w:t>
      </w:r>
      <w:r w:rsidRPr="003C5D52">
        <w:t xml:space="preserve">This was </w:t>
      </w:r>
      <w:r w:rsidRPr="003C5D52">
        <w:rPr>
          <w:color w:val="FF0000"/>
        </w:rPr>
        <w:t>endorsed</w:t>
      </w:r>
      <w:r w:rsidRPr="003C5D52">
        <w:t>.</w:t>
      </w:r>
    </w:p>
    <w:p w14:paraId="7BE776AD" w14:textId="77777777" w:rsidR="003C5D52" w:rsidRDefault="008678D2" w:rsidP="003C5D52">
      <w:pPr>
        <w:keepNext/>
        <w:pBdr>
          <w:top w:val="single" w:sz="4" w:space="1" w:color="auto"/>
        </w:pBdr>
      </w:pPr>
      <w:r>
        <w:rPr>
          <w:color w:val="0000FF"/>
        </w:rPr>
        <w:t>TD SP</w:t>
      </w:r>
      <w:r>
        <w:rPr>
          <w:color w:val="0000FF"/>
        </w:rPr>
        <w:noBreakHyphen/>
        <w:t>191317</w:t>
      </w:r>
      <w:r>
        <w:t xml:space="preserve"> </w:t>
      </w:r>
      <w:r w:rsidR="003F2159">
        <w:t>(WORK PLAN)</w:t>
      </w:r>
      <w:r>
        <w:t xml:space="preserve"> FS_5MBS Work Tasks (Source: Huawei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lastRenderedPageBreak/>
        <w:t>Abstract:</w:t>
      </w:r>
      <w:r w:rsidR="006B7B35">
        <w:t xml:space="preserve"> </w:t>
      </w:r>
      <w:r w:rsidR="00C14E5C">
        <w:t>This paper proposes the break-down of objectives of FS_5MBS into a set of Work Tasks with granular TU estimate per Work Task.</w:t>
      </w:r>
    </w:p>
    <w:p w14:paraId="79C0D10B" w14:textId="77777777" w:rsidR="008678D2" w:rsidRPr="00A3071B" w:rsidRDefault="008678D2" w:rsidP="008678D2">
      <w:pPr>
        <w:pBdr>
          <w:top w:val="single" w:sz="4" w:space="1" w:color="auto"/>
        </w:pBdr>
      </w:pPr>
      <w:r>
        <w:rPr>
          <w:b/>
        </w:rPr>
        <w:t>Discussion and conclusion:</w:t>
      </w:r>
    </w:p>
    <w:p w14:paraId="7520791F" w14:textId="77777777" w:rsidR="008678D2" w:rsidRPr="003C5D52" w:rsidRDefault="00626343" w:rsidP="008678D2">
      <w:r>
        <w:rPr>
          <w:lang w:eastAsia="en-US"/>
        </w:rPr>
        <w:t>Ericsson commented that the levels of control for access had been discussed in SA WG2, but there was no understanding of what this means and suggested this could be removed as a Work Task. Qualcomm asked whether there was an overlap between service level control and access level control and asked why these need different TUs rather than being handled together. Nokia did not think 2 TUs were needed for this as there is little needed to do on it. Nokia commented that in order to cater for the possibility that there will not be an 18 month Release, the planning needs to be done based on a 15 month Release and scope reductions still need to be done.</w:t>
      </w:r>
      <w:r w:rsidR="003C5D52" w:rsidRPr="00785C5B">
        <w:rPr>
          <w:lang w:eastAsia="en-US"/>
        </w:rPr>
        <w:t xml:space="preserve"> </w:t>
      </w:r>
      <w:r>
        <w:rPr>
          <w:lang w:eastAsia="en-US"/>
        </w:rPr>
        <w:t xml:space="preserve">This was left for off-line discussion and revised in </w:t>
      </w:r>
      <w:r w:rsidRPr="00626343">
        <w:rPr>
          <w:rFonts w:cs="Arial"/>
          <w:color w:val="0000FF"/>
          <w:szCs w:val="16"/>
          <w:lang w:eastAsia="en-US"/>
        </w:rPr>
        <w:t>TD S</w:t>
      </w:r>
      <w:r>
        <w:rPr>
          <w:rFonts w:cs="Arial"/>
          <w:color w:val="0000FF"/>
          <w:szCs w:val="16"/>
          <w:lang w:eastAsia="en-US"/>
        </w:rPr>
        <w:t>P</w:t>
      </w:r>
      <w:r w:rsidRPr="00626343">
        <w:rPr>
          <w:rFonts w:cs="Arial"/>
          <w:color w:val="0000FF"/>
          <w:szCs w:val="16"/>
          <w:lang w:eastAsia="en-US"/>
        </w:rPr>
        <w:noBreakHyphen/>
        <w:t>191</w:t>
      </w:r>
      <w:r>
        <w:rPr>
          <w:rFonts w:cs="Arial"/>
          <w:color w:val="0000FF"/>
          <w:szCs w:val="16"/>
          <w:lang w:eastAsia="en-US"/>
        </w:rPr>
        <w:t>346</w:t>
      </w:r>
      <w:r>
        <w:t>.</w:t>
      </w:r>
      <w:r w:rsidRPr="00F67FE1">
        <w:rPr>
          <w:lang w:eastAsia="en-US"/>
        </w:rPr>
        <w:t xml:space="preserve"> </w:t>
      </w:r>
      <w:r w:rsidR="0084131D">
        <w:t xml:space="preserve">Revised to </w:t>
      </w:r>
      <w:r w:rsidR="0084131D">
        <w:rPr>
          <w:color w:val="0000FF"/>
        </w:rPr>
        <w:t>TD SP</w:t>
      </w:r>
      <w:r w:rsidR="0084131D">
        <w:rPr>
          <w:color w:val="0000FF"/>
        </w:rPr>
        <w:noBreakHyphen/>
        <w:t>191373</w:t>
      </w:r>
      <w:r w:rsidR="0084131D">
        <w:t>.</w:t>
      </w:r>
      <w:r w:rsidR="0084131D" w:rsidRPr="00785C5B">
        <w:rPr>
          <w:lang w:eastAsia="en-US"/>
        </w:rPr>
        <w:t xml:space="preserve"> </w:t>
      </w:r>
      <w:r w:rsidR="004715C4" w:rsidRPr="004715C4">
        <w:rPr>
          <w:color w:val="FF0000"/>
        </w:rPr>
        <w:t>Endorsed</w:t>
      </w:r>
      <w:r w:rsidR="004715C4">
        <w:t>.</w:t>
      </w:r>
    </w:p>
    <w:p w14:paraId="79D38A47" w14:textId="77777777" w:rsidR="003C5D52" w:rsidRDefault="008678D2" w:rsidP="003C5D52">
      <w:pPr>
        <w:keepNext/>
        <w:pBdr>
          <w:top w:val="single" w:sz="4" w:space="1" w:color="auto"/>
        </w:pBdr>
      </w:pPr>
      <w:r>
        <w:rPr>
          <w:color w:val="0000FF"/>
        </w:rPr>
        <w:t>TD SP</w:t>
      </w:r>
      <w:r>
        <w:rPr>
          <w:color w:val="0000FF"/>
        </w:rPr>
        <w:noBreakHyphen/>
        <w:t>191318</w:t>
      </w:r>
      <w:r>
        <w:t xml:space="preserve"> </w:t>
      </w:r>
      <w:r w:rsidR="003F2159">
        <w:t>(WORK PLAN)</w:t>
      </w:r>
      <w:r>
        <w:t xml:space="preserve"> FS_eNA_Ph2 Work Tasks (Source: China Mobile, Huawei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C14E5C">
        <w:t>This paper proposes the break-down of objectives of FS_eNA_Ph2 into a set of Work Tasks with granular TU estimate per Work Task.</w:t>
      </w:r>
    </w:p>
    <w:p w14:paraId="436CB4E9" w14:textId="77777777" w:rsidR="008678D2" w:rsidRPr="00A3071B" w:rsidRDefault="008678D2" w:rsidP="008678D2">
      <w:pPr>
        <w:pBdr>
          <w:top w:val="single" w:sz="4" w:space="1" w:color="auto"/>
        </w:pBdr>
      </w:pPr>
      <w:r>
        <w:rPr>
          <w:b/>
        </w:rPr>
        <w:t>Discussion and conclusion:</w:t>
      </w:r>
    </w:p>
    <w:p w14:paraId="3C6536DF" w14:textId="77777777" w:rsidR="008678D2" w:rsidRPr="0035673E" w:rsidRDefault="00AE4610" w:rsidP="008678D2">
      <w:r>
        <w:rPr>
          <w:lang w:eastAsia="en-US"/>
        </w:rPr>
        <w:t xml:space="preserve">This was left for off-line discussion and revised in </w:t>
      </w:r>
      <w:r w:rsidRPr="00AE4610">
        <w:rPr>
          <w:rFonts w:cs="Arial"/>
          <w:color w:val="0000FF"/>
          <w:szCs w:val="16"/>
          <w:lang w:eastAsia="en-US"/>
        </w:rPr>
        <w:t>TD S</w:t>
      </w:r>
      <w:r>
        <w:rPr>
          <w:rFonts w:cs="Arial"/>
          <w:color w:val="0000FF"/>
          <w:szCs w:val="16"/>
          <w:lang w:eastAsia="en-US"/>
        </w:rPr>
        <w:t>P</w:t>
      </w:r>
      <w:r w:rsidRPr="00AE4610">
        <w:rPr>
          <w:rFonts w:cs="Arial"/>
          <w:color w:val="0000FF"/>
          <w:szCs w:val="16"/>
          <w:lang w:eastAsia="en-US"/>
        </w:rPr>
        <w:noBreakHyphen/>
        <w:t>191</w:t>
      </w:r>
      <w:r>
        <w:rPr>
          <w:rFonts w:cs="Arial"/>
          <w:color w:val="0000FF"/>
          <w:szCs w:val="16"/>
          <w:lang w:eastAsia="en-US"/>
        </w:rPr>
        <w:t>347</w:t>
      </w:r>
      <w:r>
        <w:t xml:space="preserve">. </w:t>
      </w:r>
      <w:r w:rsidR="0084131D">
        <w:t xml:space="preserve">Revised to </w:t>
      </w:r>
      <w:r w:rsidR="0084131D">
        <w:rPr>
          <w:color w:val="0000FF"/>
        </w:rPr>
        <w:t>TD SP</w:t>
      </w:r>
      <w:r w:rsidR="0084131D">
        <w:rPr>
          <w:color w:val="0000FF"/>
        </w:rPr>
        <w:noBreakHyphen/>
        <w:t>191374</w:t>
      </w:r>
      <w:r w:rsidR="0084131D">
        <w:t>.</w:t>
      </w:r>
      <w:r w:rsidR="0084131D" w:rsidRPr="00785C5B">
        <w:rPr>
          <w:lang w:eastAsia="en-US"/>
        </w:rPr>
        <w:t xml:space="preserve"> </w:t>
      </w:r>
      <w:r w:rsidR="004715C4" w:rsidRPr="004715C4">
        <w:rPr>
          <w:color w:val="FF0000"/>
        </w:rPr>
        <w:t>Endorsed</w:t>
      </w:r>
      <w:r w:rsidR="004715C4">
        <w:t>.</w:t>
      </w:r>
    </w:p>
    <w:p w14:paraId="11F6D5E4" w14:textId="77777777" w:rsidR="003C5D52" w:rsidRDefault="008678D2" w:rsidP="003C5D52">
      <w:pPr>
        <w:keepNext/>
        <w:pBdr>
          <w:top w:val="single" w:sz="4" w:space="1" w:color="auto"/>
        </w:pBdr>
      </w:pPr>
      <w:r>
        <w:rPr>
          <w:color w:val="0000FF"/>
        </w:rPr>
        <w:t>TD SP</w:t>
      </w:r>
      <w:r>
        <w:rPr>
          <w:color w:val="0000FF"/>
        </w:rPr>
        <w:noBreakHyphen/>
        <w:t>191319</w:t>
      </w:r>
      <w:r>
        <w:t xml:space="preserve"> </w:t>
      </w:r>
      <w:r w:rsidR="003F2159">
        <w:t>(WORK PLAN)</w:t>
      </w:r>
      <w:r>
        <w:t xml:space="preserve"> </w:t>
      </w:r>
      <w:r w:rsidR="006B7B35">
        <w:t>F</w:t>
      </w:r>
      <w:r>
        <w:t>S_enh_EC Work Tasks (Source:</w:t>
      </w:r>
      <w:r w:rsidR="003F2159">
        <w:t xml:space="preserve"> Futurewei (Moderator)</w:t>
      </w:r>
      <w:r>
        <w:t>)</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FS_enh_EC into a set of Work Tasks with granular TU estimate per Work Task.</w:t>
      </w:r>
    </w:p>
    <w:p w14:paraId="45784D3E" w14:textId="77777777" w:rsidR="008678D2" w:rsidRPr="00A3071B" w:rsidRDefault="008678D2" w:rsidP="008678D2">
      <w:pPr>
        <w:pBdr>
          <w:top w:val="single" w:sz="4" w:space="1" w:color="auto"/>
        </w:pBdr>
      </w:pPr>
      <w:r>
        <w:rPr>
          <w:b/>
        </w:rPr>
        <w:t>Discussion and conclusion:</w:t>
      </w:r>
    </w:p>
    <w:p w14:paraId="33380CF4" w14:textId="77777777" w:rsidR="008678D2" w:rsidRPr="00AE4610" w:rsidRDefault="00AE4610" w:rsidP="008678D2">
      <w:r>
        <w:t xml:space="preserve">Intel commented that due to the greater resource that may be available they would prefer to revert the figures for WT2. </w:t>
      </w:r>
      <w:r w:rsidR="00014774">
        <w:t xml:space="preserve">There were comments on the Application Level WTs, as this should be considered only near the end of the release and take into consideration that SA WG6 now have a related Work Item for this. The importance of the inclusion of deployment guidelines was questioned. Blackberry commented that any deployment guidelines should be done at the end of the work. This was left for off-line discussion and revised in </w:t>
      </w:r>
      <w:r w:rsidR="00014774" w:rsidRPr="00916E52">
        <w:rPr>
          <w:rFonts w:cs="Arial"/>
          <w:color w:val="0000FF"/>
          <w:szCs w:val="16"/>
          <w:lang w:eastAsia="en-US"/>
        </w:rPr>
        <w:t>TD S</w:t>
      </w:r>
      <w:r w:rsidR="00014774">
        <w:rPr>
          <w:rFonts w:cs="Arial"/>
          <w:color w:val="0000FF"/>
          <w:szCs w:val="16"/>
          <w:lang w:eastAsia="en-US"/>
        </w:rPr>
        <w:t>P</w:t>
      </w:r>
      <w:r w:rsidR="00014774" w:rsidRPr="00916E52">
        <w:rPr>
          <w:rFonts w:cs="Arial"/>
          <w:color w:val="0000FF"/>
          <w:szCs w:val="16"/>
          <w:lang w:eastAsia="en-US"/>
        </w:rPr>
        <w:noBreakHyphen/>
        <w:t>1</w:t>
      </w:r>
      <w:r w:rsidR="00014774">
        <w:rPr>
          <w:rFonts w:cs="Arial"/>
          <w:color w:val="0000FF"/>
          <w:szCs w:val="16"/>
          <w:lang w:eastAsia="en-US"/>
        </w:rPr>
        <w:t>91350</w:t>
      </w:r>
      <w:r w:rsidR="00014774">
        <w:t>.</w:t>
      </w:r>
      <w:r w:rsidR="00014774" w:rsidRPr="00F67FE1">
        <w:t xml:space="preserve"> </w:t>
      </w:r>
      <w:r w:rsidR="0084131D">
        <w:t xml:space="preserve">Revised to </w:t>
      </w:r>
      <w:r w:rsidR="0084131D">
        <w:rPr>
          <w:color w:val="0000FF"/>
        </w:rPr>
        <w:t>TD SP</w:t>
      </w:r>
      <w:r w:rsidR="0084131D">
        <w:rPr>
          <w:color w:val="0000FF"/>
        </w:rPr>
        <w:noBreakHyphen/>
        <w:t>191375</w:t>
      </w:r>
      <w:r w:rsidR="0084131D">
        <w:t>.</w:t>
      </w:r>
      <w:r w:rsidR="00014774" w:rsidRPr="00785C5B">
        <w:rPr>
          <w:lang w:eastAsia="en-US"/>
        </w:rPr>
        <w:t xml:space="preserve"> </w:t>
      </w:r>
      <w:r w:rsidR="004715C4" w:rsidRPr="004715C4">
        <w:rPr>
          <w:color w:val="FF0000"/>
        </w:rPr>
        <w:t>Endorsed</w:t>
      </w:r>
      <w:r w:rsidR="004715C4">
        <w:t>.</w:t>
      </w:r>
    </w:p>
    <w:p w14:paraId="0855C6C8" w14:textId="77777777" w:rsidR="003C5D52" w:rsidRDefault="008678D2" w:rsidP="003C5D52">
      <w:pPr>
        <w:keepNext/>
        <w:pBdr>
          <w:top w:val="single" w:sz="4" w:space="1" w:color="auto"/>
        </w:pBdr>
      </w:pPr>
      <w:r>
        <w:rPr>
          <w:color w:val="0000FF"/>
        </w:rPr>
        <w:t>TD SP</w:t>
      </w:r>
      <w:r>
        <w:rPr>
          <w:color w:val="0000FF"/>
        </w:rPr>
        <w:noBreakHyphen/>
        <w:t>1913</w:t>
      </w:r>
      <w:r w:rsidR="003C7AB2">
        <w:rPr>
          <w:color w:val="0000FF"/>
        </w:rPr>
        <w:t>56</w:t>
      </w:r>
      <w:r>
        <w:t xml:space="preserve"> </w:t>
      </w:r>
      <w:r w:rsidR="003F2159">
        <w:t>(WORK PLAN)</w:t>
      </w:r>
      <w:r>
        <w:t xml:space="preserve"> FS_ID_UAS-SA2 Work Tasks (Source: Qualcomm CDMA Technologies</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3C7AB2">
        <w:t>This paper proposes the break-down of objectives of FS_ID_UAS-SA2 ("Study on supporting Unmanned Aerial Systems Connectivity, Identification, and Tracking") into a set of Work Tasks with granular TU estimate per Work Task.</w:t>
      </w:r>
    </w:p>
    <w:p w14:paraId="5DB7ADD6" w14:textId="77777777" w:rsidR="008678D2" w:rsidRPr="00A3071B" w:rsidRDefault="008678D2" w:rsidP="008678D2">
      <w:pPr>
        <w:pBdr>
          <w:top w:val="single" w:sz="4" w:space="1" w:color="auto"/>
        </w:pBdr>
      </w:pPr>
      <w:r>
        <w:rPr>
          <w:b/>
        </w:rPr>
        <w:t>Discussion and conclusion:</w:t>
      </w:r>
    </w:p>
    <w:p w14:paraId="6A94DA02" w14:textId="77777777" w:rsidR="008678D2" w:rsidRPr="003C7AB2" w:rsidRDefault="003C7AB2" w:rsidP="008678D2">
      <w:r>
        <w:t xml:space="preserve">Some calculation errors needed correction. There were a number of comments on the TUs and scope of the work.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91358</w:t>
      </w:r>
      <w:r>
        <w:t>.</w:t>
      </w:r>
      <w:r w:rsidRPr="00F67FE1">
        <w:t xml:space="preserve"> </w:t>
      </w:r>
      <w:r w:rsidR="004715C4" w:rsidRPr="004715C4">
        <w:rPr>
          <w:color w:val="FF0000"/>
        </w:rPr>
        <w:t>Endorsed</w:t>
      </w:r>
      <w:r w:rsidR="004715C4">
        <w:t>.</w:t>
      </w:r>
    </w:p>
    <w:p w14:paraId="6B7C74D0" w14:textId="77777777" w:rsidR="003C5D52" w:rsidRDefault="008678D2" w:rsidP="003C5D52">
      <w:pPr>
        <w:keepNext/>
        <w:pBdr>
          <w:top w:val="single" w:sz="4" w:space="1" w:color="auto"/>
        </w:pBdr>
      </w:pPr>
      <w:r>
        <w:rPr>
          <w:color w:val="0000FF"/>
        </w:rPr>
        <w:t>TD SP</w:t>
      </w:r>
      <w:r>
        <w:rPr>
          <w:color w:val="0000FF"/>
        </w:rPr>
        <w:noBreakHyphen/>
        <w:t>191321</w:t>
      </w:r>
      <w:r>
        <w:t xml:space="preserve"> </w:t>
      </w:r>
      <w:r w:rsidR="003F2159">
        <w:t>(WORK PLAN)</w:t>
      </w:r>
      <w:r>
        <w:t xml:space="preserve"> FS_5GLAN_enh Work Tasks (Source: Huawei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p>
    <w:p w14:paraId="209A3398" w14:textId="77777777" w:rsidR="008678D2" w:rsidRPr="00A3071B" w:rsidRDefault="008678D2" w:rsidP="008678D2">
      <w:pPr>
        <w:pBdr>
          <w:top w:val="single" w:sz="4" w:space="1" w:color="auto"/>
        </w:pBdr>
      </w:pPr>
      <w:r>
        <w:rPr>
          <w:b/>
        </w:rPr>
        <w:t>Discussion and conclusion:</w:t>
      </w:r>
    </w:p>
    <w:p w14:paraId="56BA1493" w14:textId="77777777" w:rsidR="008678D2" w:rsidRPr="00D04BAB" w:rsidRDefault="00D04BAB" w:rsidP="008678D2">
      <w:r>
        <w:rPr>
          <w:color w:val="FF0000"/>
        </w:rPr>
        <w:t>Withdrawn</w:t>
      </w:r>
      <w:r>
        <w:t>.</w:t>
      </w:r>
    </w:p>
    <w:p w14:paraId="3BB43ABF" w14:textId="77777777" w:rsidR="003C5D52" w:rsidRDefault="008678D2" w:rsidP="003C5D52">
      <w:pPr>
        <w:keepNext/>
        <w:pBdr>
          <w:top w:val="single" w:sz="4" w:space="1" w:color="auto"/>
        </w:pBdr>
      </w:pPr>
      <w:r>
        <w:rPr>
          <w:color w:val="0000FF"/>
        </w:rPr>
        <w:t>TD SP</w:t>
      </w:r>
      <w:r>
        <w:rPr>
          <w:color w:val="0000FF"/>
        </w:rPr>
        <w:noBreakHyphen/>
        <w:t>1913</w:t>
      </w:r>
      <w:r w:rsidR="00C14E5C">
        <w:rPr>
          <w:color w:val="0000FF"/>
        </w:rPr>
        <w:t>45</w:t>
      </w:r>
      <w:r>
        <w:t xml:space="preserve"> </w:t>
      </w:r>
      <w:r w:rsidR="003F2159">
        <w:t>(WORK PLAN)</w:t>
      </w:r>
      <w:r>
        <w:t xml:space="preserve"> FS_IIoT Work Tasks (Source: Nokia, Nokia Shanghai Bell (Rapporteur)</w:t>
      </w:r>
      <w:r w:rsidR="00626343">
        <w:t>)</w:t>
      </w:r>
      <w:r w:rsidR="00C14E5C">
        <w:t>.</w:t>
      </w:r>
      <w:r w:rsidRPr="008678D2">
        <w:t xml:space="preserve"> </w:t>
      </w:r>
      <w:r w:rsidR="00C14E5C">
        <w:rPr>
          <w:rFonts w:cs="Arial"/>
          <w:lang w:eastAsia="en-US"/>
        </w:rPr>
        <w:t xml:space="preserve">(revision of </w:t>
      </w:r>
      <w:r w:rsidR="00C14E5C">
        <w:rPr>
          <w:color w:val="0000FF"/>
        </w:rPr>
        <w:t>TD SP</w:t>
      </w:r>
      <w:r w:rsidR="00C14E5C">
        <w:rPr>
          <w:color w:val="0000FF"/>
        </w:rPr>
        <w:noBreakHyphen/>
        <w:t>191322</w:t>
      </w:r>
      <w:r w:rsidR="00C14E5C">
        <w:rPr>
          <w:rFonts w:cs="Arial"/>
          <w:lang w:eastAsia="en-US"/>
        </w:rPr>
        <w:t>)</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This paper proposes the break-down of objectives of FS_IIoT into a set of Work Tasks with granular TU estimate per Work Task.</w:t>
      </w:r>
    </w:p>
    <w:p w14:paraId="0C3E8815" w14:textId="77777777" w:rsidR="008678D2" w:rsidRPr="00A3071B" w:rsidRDefault="008678D2" w:rsidP="008678D2">
      <w:pPr>
        <w:pBdr>
          <w:top w:val="single" w:sz="4" w:space="1" w:color="auto"/>
        </w:pBdr>
      </w:pPr>
      <w:r>
        <w:rPr>
          <w:b/>
        </w:rPr>
        <w:t>Discussion and conclusion:</w:t>
      </w:r>
    </w:p>
    <w:p w14:paraId="55F7472C" w14:textId="77777777" w:rsidR="008678D2" w:rsidRPr="00E83FA1" w:rsidRDefault="00E83FA1" w:rsidP="008678D2">
      <w:r>
        <w:t xml:space="preserve">Some companies asked to reinstate the WT4. There was also support for leaving it out as this was a late addition in SA WG2 and was not in the currently approved SID.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91352</w:t>
      </w:r>
      <w:r>
        <w:t>.</w:t>
      </w:r>
      <w:r w:rsidRPr="00F67FE1">
        <w:t xml:space="preserve"> </w:t>
      </w:r>
      <w:r w:rsidR="004715C4" w:rsidRPr="004715C4">
        <w:rPr>
          <w:color w:val="FF0000"/>
        </w:rPr>
        <w:t>Endorsed</w:t>
      </w:r>
      <w:r w:rsidR="004715C4">
        <w:t>.</w:t>
      </w:r>
    </w:p>
    <w:p w14:paraId="0A725002" w14:textId="77777777" w:rsidR="003C5D52" w:rsidRDefault="008678D2" w:rsidP="003C5D52">
      <w:pPr>
        <w:keepNext/>
        <w:pBdr>
          <w:top w:val="single" w:sz="4" w:space="1" w:color="auto"/>
        </w:pBdr>
      </w:pPr>
      <w:r>
        <w:rPr>
          <w:color w:val="0000FF"/>
        </w:rPr>
        <w:t>TD SP</w:t>
      </w:r>
      <w:r>
        <w:rPr>
          <w:color w:val="0000FF"/>
        </w:rPr>
        <w:noBreakHyphen/>
        <w:t>191323</w:t>
      </w:r>
      <w:r>
        <w:t xml:space="preserve"> </w:t>
      </w:r>
      <w:r w:rsidR="003F2159">
        <w:t>(WORK PLAN)</w:t>
      </w:r>
      <w:r>
        <w:t xml:space="preserve"> FS_MUSIM Work Tasks (Source: Intel (Rapporteur</w:t>
      </w:r>
      <w:r w:rsidR="00626343">
        <w:t>)</w:t>
      </w:r>
      <w:r>
        <w:t>)</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lastRenderedPageBreak/>
        <w:t>Abstract:</w:t>
      </w:r>
      <w:r w:rsidR="006B7B35">
        <w:t xml:space="preserve"> This paper proposes the break-down of objectives of FS_MUSIM into a set of Work Tasks with granular TU estimate per Work Task.</w:t>
      </w:r>
    </w:p>
    <w:p w14:paraId="5E741B37" w14:textId="77777777" w:rsidR="008678D2" w:rsidRPr="00A3071B" w:rsidRDefault="008678D2" w:rsidP="008678D2">
      <w:pPr>
        <w:pBdr>
          <w:top w:val="single" w:sz="4" w:space="1" w:color="auto"/>
        </w:pBdr>
      </w:pPr>
      <w:r>
        <w:rPr>
          <w:b/>
        </w:rPr>
        <w:t>Discussion and conclusion:</w:t>
      </w:r>
    </w:p>
    <w:p w14:paraId="2744F98E" w14:textId="77777777" w:rsidR="008678D2" w:rsidRPr="00E83FA1" w:rsidRDefault="00E83FA1" w:rsidP="008678D2">
      <w:r>
        <w:t xml:space="preserve">Nokia asked whether there was expected RAN support for this. Intel clarified that the RAN objectives mirror the SA WG2 objectives so there should not be an issue. RAN will start MUSIM in Q3 which will have an impact on A WG2 scheduling of the MUSIM work. This was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91352</w:t>
      </w:r>
      <w:r>
        <w:t xml:space="preserve">. This was </w:t>
      </w:r>
      <w:r w:rsidRPr="00E83FA1">
        <w:rPr>
          <w:color w:val="FF0000"/>
        </w:rPr>
        <w:t>endorsed</w:t>
      </w:r>
      <w:r>
        <w:t>.</w:t>
      </w:r>
    </w:p>
    <w:p w14:paraId="1C2677A2" w14:textId="77777777" w:rsidR="003C5D52" w:rsidRDefault="008678D2" w:rsidP="003C5D52">
      <w:pPr>
        <w:keepNext/>
        <w:pBdr>
          <w:top w:val="single" w:sz="4" w:space="1" w:color="auto"/>
        </w:pBdr>
      </w:pPr>
      <w:r>
        <w:rPr>
          <w:color w:val="0000FF"/>
        </w:rPr>
        <w:t>TD SP</w:t>
      </w:r>
      <w:r>
        <w:rPr>
          <w:color w:val="0000FF"/>
        </w:rPr>
        <w:noBreakHyphen/>
        <w:t>191324</w:t>
      </w:r>
      <w:r>
        <w:t xml:space="preserve"> </w:t>
      </w:r>
      <w:r w:rsidR="003F2159">
        <w:t>(WORK PLAN)</w:t>
      </w:r>
      <w:r>
        <w:t xml:space="preserve"> FS_eNPN Work Tasks (Source: Ericsson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w:t>
      </w:r>
      <w:r w:rsidR="003C7AB2">
        <w:t>Updated Work Tasks and TU estimates.</w:t>
      </w:r>
    </w:p>
    <w:p w14:paraId="0AC83A6D" w14:textId="77777777" w:rsidR="008678D2" w:rsidRPr="00A3071B" w:rsidRDefault="008678D2" w:rsidP="008678D2">
      <w:pPr>
        <w:pBdr>
          <w:top w:val="single" w:sz="4" w:space="1" w:color="auto"/>
        </w:pBdr>
      </w:pPr>
      <w:r>
        <w:rPr>
          <w:b/>
        </w:rPr>
        <w:t>Discussion and conclusion:</w:t>
      </w:r>
    </w:p>
    <w:p w14:paraId="3E762065" w14:textId="77777777" w:rsidR="008678D2" w:rsidRPr="003C7AB2" w:rsidRDefault="003C7AB2" w:rsidP="008678D2">
      <w:r>
        <w:t xml:space="preserve">The moderator report was used for this and the Work task document should be used as a basis. Intel asked to clarify which WTs have been increased to increase the overall total. Ericsson clarified that these were a set of high priority WTs and extra time was considered reasonable. ZTE commented that this is against the spirit of the TU reduction exercise to increase the Scope of the Work Item. Qualcomm supported having all the WTs in this. Huawei commented that they also support much of this work, but considered some of the WTs can be handled elsewhere.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91357</w:t>
      </w:r>
      <w:r>
        <w:t>.</w:t>
      </w:r>
      <w:r w:rsidRPr="00F67FE1">
        <w:t xml:space="preserve"> </w:t>
      </w:r>
      <w:r w:rsidR="0084131D">
        <w:t xml:space="preserve">Revised to </w:t>
      </w:r>
      <w:r w:rsidR="0084131D">
        <w:rPr>
          <w:color w:val="0000FF"/>
        </w:rPr>
        <w:t>TD SP</w:t>
      </w:r>
      <w:r w:rsidR="0084131D">
        <w:rPr>
          <w:color w:val="0000FF"/>
        </w:rPr>
        <w:noBreakHyphen/>
        <w:t>191376</w:t>
      </w:r>
      <w:r w:rsidR="0084131D">
        <w:t>.</w:t>
      </w:r>
      <w:r w:rsidR="0084131D" w:rsidRPr="00785C5B">
        <w:rPr>
          <w:lang w:eastAsia="en-US"/>
        </w:rPr>
        <w:t xml:space="preserve"> </w:t>
      </w:r>
      <w:r w:rsidR="004715C4" w:rsidRPr="004715C4">
        <w:rPr>
          <w:color w:val="FF0000"/>
        </w:rPr>
        <w:t>Endorsed</w:t>
      </w:r>
      <w:r w:rsidR="004715C4">
        <w:t>.</w:t>
      </w:r>
    </w:p>
    <w:p w14:paraId="54C59064" w14:textId="77777777" w:rsidR="003C5D52" w:rsidRDefault="008678D2" w:rsidP="003C5D52">
      <w:pPr>
        <w:keepNext/>
        <w:pBdr>
          <w:top w:val="single" w:sz="4" w:space="1" w:color="auto"/>
        </w:pBdr>
      </w:pPr>
      <w:r>
        <w:rPr>
          <w:color w:val="0000FF"/>
        </w:rPr>
        <w:t>TD SP</w:t>
      </w:r>
      <w:r>
        <w:rPr>
          <w:color w:val="0000FF"/>
        </w:rPr>
        <w:noBreakHyphen/>
        <w:t>191325</w:t>
      </w:r>
      <w:r>
        <w:t xml:space="preserve"> </w:t>
      </w:r>
      <w:r w:rsidR="003F2159">
        <w:t>(WORK PLAN)</w:t>
      </w:r>
      <w:r>
        <w:t xml:space="preserve"> FS_5GSAT_ARCH Work Tasks (Source: THALES S.A. (Rapporteur)</w:t>
      </w:r>
      <w:r w:rsidR="00626343">
        <w:t>).</w:t>
      </w:r>
      <w:r w:rsidRPr="008678D2">
        <w:t xml:space="preserve"> </w:t>
      </w:r>
      <w:r>
        <w:br/>
      </w:r>
      <w:r w:rsidRPr="0073055D">
        <w:rPr>
          <w:b/>
        </w:rPr>
        <w:t>Document for:</w:t>
      </w:r>
      <w:r w:rsidRPr="0073055D">
        <w:t xml:space="preserve"> </w:t>
      </w:r>
      <w:r>
        <w:t>Agreement.</w:t>
      </w:r>
      <w:r w:rsidR="006B7B35" w:rsidRPr="006B7B35">
        <w:t xml:space="preserve"> </w:t>
      </w:r>
      <w:r w:rsidR="006B7B35">
        <w:br/>
      </w:r>
      <w:r w:rsidR="006B7B35" w:rsidRPr="006B7B35">
        <w:rPr>
          <w:b/>
          <w:bCs/>
        </w:rPr>
        <w:t>Abstract:</w:t>
      </w:r>
      <w:r w:rsidR="006B7B35">
        <w:t xml:space="preserve"> As a revision of the WT tasks agreed by Email, this paper proposes the break-down of objectives of 5G_SAT_ARCH into a set of Work Tasks with granular TU estimate per Work Task. In the background clause, this paper proposes to update the reference to the 5G_SAT_ARCH.</w:t>
      </w:r>
    </w:p>
    <w:p w14:paraId="3A413408" w14:textId="77777777" w:rsidR="008678D2" w:rsidRPr="00A3071B" w:rsidRDefault="008678D2" w:rsidP="008678D2">
      <w:pPr>
        <w:pBdr>
          <w:top w:val="single" w:sz="4" w:space="1" w:color="auto"/>
        </w:pBdr>
      </w:pPr>
      <w:r>
        <w:rPr>
          <w:b/>
        </w:rPr>
        <w:t>Discussion and conclusion:</w:t>
      </w:r>
    </w:p>
    <w:p w14:paraId="7275D95D" w14:textId="77777777" w:rsidR="008678D2" w:rsidRPr="0035673E" w:rsidRDefault="00E83FA1" w:rsidP="008678D2">
      <w:r>
        <w:t xml:space="preserve">This was </w:t>
      </w:r>
      <w:r w:rsidRPr="00E83FA1">
        <w:rPr>
          <w:color w:val="FF0000"/>
        </w:rPr>
        <w:t>endorsed</w:t>
      </w:r>
      <w:r>
        <w:t>.</w:t>
      </w:r>
    </w:p>
    <w:p w14:paraId="2E20C969" w14:textId="77777777" w:rsidR="00AE1380" w:rsidRDefault="00AE1380" w:rsidP="00AE1380">
      <w:pPr>
        <w:pStyle w:val="Heading2"/>
      </w:pPr>
      <w:bookmarkStart w:id="52" w:name="_Toc68670253"/>
      <w:r>
        <w:t>7.4</w:t>
      </w:r>
      <w:r>
        <w:tab/>
        <w:t>Release 18 Planning</w:t>
      </w:r>
      <w:bookmarkEnd w:id="52"/>
    </w:p>
    <w:p w14:paraId="3ADB881A" w14:textId="77777777" w:rsidR="00AE1380" w:rsidRDefault="00AE1380" w:rsidP="00AE1380">
      <w:pPr>
        <w:keepNext/>
        <w:keepLines/>
      </w:pPr>
      <w:r>
        <w:rPr>
          <w:color w:val="0000FF"/>
        </w:rPr>
        <w:t>TD SP</w:t>
      </w:r>
      <w:r>
        <w:rPr>
          <w:color w:val="0000FF"/>
        </w:rPr>
        <w:noBreakHyphen/>
        <w:t>191255</w:t>
      </w:r>
      <w:r w:rsidRPr="0073055D">
        <w:t xml:space="preserve"> </w:t>
      </w:r>
      <w:r>
        <w:t xml:space="preserve">(DISCUSSION) Considerations on </w:t>
      </w:r>
      <w:r w:rsidR="00661F41">
        <w:t>Rel</w:t>
      </w:r>
      <w:r w:rsidR="00661F41">
        <w:noBreakHyphen/>
      </w:r>
      <w:r>
        <w:t>18 planning. (Source: Qualcomm CDMA Technologies).</w:t>
      </w:r>
      <w:r>
        <w:br/>
      </w:r>
      <w:r w:rsidRPr="0073055D">
        <w:rPr>
          <w:b/>
        </w:rPr>
        <w:t>Document for:</w:t>
      </w:r>
      <w:r w:rsidRPr="0073055D">
        <w:t xml:space="preserve"> </w:t>
      </w:r>
      <w:r>
        <w:t>Discussion.</w:t>
      </w:r>
      <w:r>
        <w:br/>
      </w:r>
      <w:r w:rsidRPr="0073055D">
        <w:rPr>
          <w:b/>
        </w:rPr>
        <w:t>Abstract:</w:t>
      </w:r>
      <w:r w:rsidRPr="0073055D">
        <w:t xml:space="preserve"> </w:t>
      </w:r>
      <w:r>
        <w:t xml:space="preserve">In the recent times, there has been an increased attention in SA WG1 work, as important entry gate for 3GPP companies and verticals to introduce new use cases and requirements for the 3GPP system and technologies. This paper provides some considerations on the status and expectations of </w:t>
      </w:r>
      <w:r w:rsidR="00661F41">
        <w:t>Rel</w:t>
      </w:r>
      <w:r w:rsidR="00661F41">
        <w:noBreakHyphen/>
      </w:r>
      <w:r>
        <w:t>18 Stage-1 ongoing and upcoming activity in SA WG1, together with some planning suggestions for SA discussion.</w:t>
      </w:r>
    </w:p>
    <w:p w14:paraId="130127D0" w14:textId="77777777" w:rsidR="00AE1380" w:rsidRPr="00DA12F6" w:rsidRDefault="00AE1380" w:rsidP="00AE1380">
      <w:pPr>
        <w:keepNext/>
        <w:rPr>
          <w:rFonts w:cs="Arial"/>
          <w:b/>
        </w:rPr>
      </w:pPr>
      <w:r w:rsidRPr="00DA12F6">
        <w:rPr>
          <w:rFonts w:cs="Arial"/>
          <w:b/>
        </w:rPr>
        <w:t>Discussion and conclusion:</w:t>
      </w:r>
    </w:p>
    <w:p w14:paraId="2E610C4A" w14:textId="77777777" w:rsidR="007A62A9" w:rsidRPr="00596CF7" w:rsidRDefault="00596CF7" w:rsidP="007A62A9">
      <w:r>
        <w:t>Samsung commented that early planning for Rel</w:t>
      </w:r>
      <w:r>
        <w:noBreakHyphen/>
        <w:t>18 is useful, but the potential work should not be limited by the planning. Huawei commented that whereas SA WG1 planning can be done, it is difficult to plan a full release schedule so soon. The SA WG2 Chairman agreed that planning should start early, possibly in June 2020, when the Rel</w:t>
      </w:r>
      <w:r>
        <w:noBreakHyphen/>
        <w:t>17 work is closer to completion. The TSG SA Chairman suggested that TSG SA should have a discussion in the next meeting related to the Release planning mechanism to resolve issues already found with what to do with work items which are moved out of a Release due to time constraints, rather than lack of support for the work, as there is no mechanism available at present. Ericsson commented that t</w:t>
      </w:r>
      <w:r w:rsidRPr="00596CF7">
        <w:t>his presentation of SA</w:t>
      </w:r>
      <w:r>
        <w:t xml:space="preserve"> WG1 ideas to TSG SA for review will help TSG SA to focus and plan the Release content before developing requirements which need to wait for Stage 2 work before determining whether they are achievable. </w:t>
      </w:r>
      <w:r w:rsidRPr="00760362">
        <w:rPr>
          <w:b/>
          <w:bCs/>
        </w:rPr>
        <w:t>Contributions on this were invited to TSG SA meeting</w:t>
      </w:r>
      <w:r w:rsidR="00760362">
        <w:rPr>
          <w:b/>
          <w:bCs/>
        </w:rPr>
        <w:t>s</w:t>
      </w:r>
      <w:r>
        <w:t xml:space="preserve">. </w:t>
      </w:r>
      <w:r w:rsidR="00760362">
        <w:t xml:space="preserve">This was then </w:t>
      </w:r>
      <w:r w:rsidR="00760362">
        <w:rPr>
          <w:color w:val="0000FF"/>
        </w:rPr>
        <w:t>noted</w:t>
      </w:r>
      <w:r w:rsidR="00760362">
        <w:t>.</w:t>
      </w:r>
    </w:p>
    <w:p w14:paraId="5C212F6C" w14:textId="77777777" w:rsidR="00AE1380" w:rsidRDefault="00AE1380" w:rsidP="00AE1380">
      <w:pPr>
        <w:pStyle w:val="Heading1"/>
      </w:pPr>
      <w:bookmarkStart w:id="53" w:name="_Toc68670254"/>
      <w:r>
        <w:t>8</w:t>
      </w:r>
      <w:r>
        <w:tab/>
      </w:r>
      <w:r w:rsidR="00661F41">
        <w:t>Rel</w:t>
      </w:r>
      <w:r w:rsidR="00661F41">
        <w:noBreakHyphen/>
      </w:r>
      <w:r>
        <w:t>8 CRs</w:t>
      </w:r>
      <w:bookmarkEnd w:id="53"/>
    </w:p>
    <w:p w14:paraId="00253973" w14:textId="77777777" w:rsidR="00AE1380" w:rsidRDefault="00AE1380" w:rsidP="00AE1380">
      <w:r>
        <w:t>There were no contributions under this agenda item.</w:t>
      </w:r>
    </w:p>
    <w:p w14:paraId="2F19A3E1" w14:textId="77777777" w:rsidR="00AE1380" w:rsidRDefault="00AE1380" w:rsidP="00AE1380">
      <w:pPr>
        <w:pStyle w:val="Heading1"/>
      </w:pPr>
      <w:bookmarkStart w:id="54" w:name="_Toc68670255"/>
      <w:r>
        <w:t>9</w:t>
      </w:r>
      <w:r>
        <w:tab/>
      </w:r>
      <w:r w:rsidR="00661F41">
        <w:t>Rel</w:t>
      </w:r>
      <w:r w:rsidR="00661F41">
        <w:noBreakHyphen/>
      </w:r>
      <w:r>
        <w:t>9 CRs</w:t>
      </w:r>
      <w:bookmarkEnd w:id="54"/>
    </w:p>
    <w:p w14:paraId="05B0C3F0" w14:textId="77777777" w:rsidR="00AE1380" w:rsidRDefault="00AE1380" w:rsidP="00AE1380">
      <w:r>
        <w:t>There were no contributions under this agenda item.</w:t>
      </w:r>
    </w:p>
    <w:p w14:paraId="69597DD7" w14:textId="77777777" w:rsidR="00AE1380" w:rsidRDefault="00AE1380" w:rsidP="00AE1380">
      <w:pPr>
        <w:pStyle w:val="Heading1"/>
      </w:pPr>
      <w:bookmarkStart w:id="55" w:name="_Toc68670256"/>
      <w:r>
        <w:t>10</w:t>
      </w:r>
      <w:r>
        <w:tab/>
      </w:r>
      <w:r w:rsidR="00661F41">
        <w:t>Rel</w:t>
      </w:r>
      <w:r w:rsidR="00661F41">
        <w:noBreakHyphen/>
      </w:r>
      <w:r>
        <w:t>10 CRs</w:t>
      </w:r>
      <w:bookmarkEnd w:id="55"/>
    </w:p>
    <w:p w14:paraId="293D8F07" w14:textId="77777777" w:rsidR="00AE1380" w:rsidRDefault="00AE1380" w:rsidP="00AE1380">
      <w:r>
        <w:t>There were no contributions under this agenda item.</w:t>
      </w:r>
    </w:p>
    <w:p w14:paraId="39A4C4ED" w14:textId="77777777" w:rsidR="00AE1380" w:rsidRDefault="00AE1380" w:rsidP="00AE1380">
      <w:pPr>
        <w:pStyle w:val="Heading1"/>
      </w:pPr>
      <w:bookmarkStart w:id="56" w:name="_Toc68670257"/>
      <w:r>
        <w:lastRenderedPageBreak/>
        <w:t>11</w:t>
      </w:r>
      <w:r>
        <w:tab/>
      </w:r>
      <w:r w:rsidR="00661F41">
        <w:t>Rel</w:t>
      </w:r>
      <w:r w:rsidR="00661F41">
        <w:noBreakHyphen/>
      </w:r>
      <w:r>
        <w:t>11 CRs</w:t>
      </w:r>
      <w:bookmarkEnd w:id="56"/>
    </w:p>
    <w:p w14:paraId="01239995" w14:textId="77777777" w:rsidR="00AE1380" w:rsidRDefault="00AE1380" w:rsidP="00AE1380">
      <w:pPr>
        <w:keepNext/>
        <w:keepLines/>
      </w:pPr>
      <w:r>
        <w:rPr>
          <w:color w:val="0000FF"/>
        </w:rPr>
        <w:t>TD SP</w:t>
      </w:r>
      <w:r>
        <w:rPr>
          <w:color w:val="0000FF"/>
        </w:rPr>
        <w:noBreakHyphen/>
        <w:t>191157</w:t>
      </w:r>
      <w:r w:rsidRPr="0073055D">
        <w:t xml:space="preserve"> </w:t>
      </w:r>
      <w:r>
        <w:t xml:space="preserve">(CR PACK) </w:t>
      </w:r>
      <w:r w:rsidR="00661F41">
        <w:t>Rel</w:t>
      </w:r>
      <w:r w:rsidR="00661F41">
        <w:noBreakHyphen/>
      </w:r>
      <w:r>
        <w:t>11 CRs on TEI.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32.421 CR0082R2; 32.421 CR0083R2; 32.421 CR0084R2; 32.421 CR0085R2; 32.421 CR0086R2.</w:t>
      </w:r>
    </w:p>
    <w:p w14:paraId="4DC7A8AB" w14:textId="77777777" w:rsidR="00AE1380" w:rsidRPr="00DA12F6" w:rsidRDefault="00AE1380" w:rsidP="00AE1380">
      <w:pPr>
        <w:keepNext/>
        <w:rPr>
          <w:rFonts w:cs="Arial"/>
          <w:b/>
        </w:rPr>
      </w:pPr>
      <w:r w:rsidRPr="00DA12F6">
        <w:rPr>
          <w:rFonts w:cs="Arial"/>
          <w:b/>
        </w:rPr>
        <w:t>Discussion and conclusion:</w:t>
      </w:r>
    </w:p>
    <w:p w14:paraId="7F9E8328" w14:textId="77777777" w:rsidR="0082451F" w:rsidRPr="0082451F" w:rsidRDefault="001E316B" w:rsidP="0082451F">
      <w:pPr>
        <w:keepNext/>
      </w:pPr>
      <w:r>
        <w:t>This was</w:t>
      </w:r>
      <w:r w:rsidRPr="001E316B">
        <w:rPr>
          <w:color w:val="FF0000"/>
        </w:rPr>
        <w:t xml:space="preserve"> Block approved</w:t>
      </w:r>
      <w:r>
        <w:t>.</w:t>
      </w:r>
    </w:p>
    <w:p w14:paraId="7F1A956E" w14:textId="77777777" w:rsidR="00AE1380" w:rsidRDefault="00AE1380" w:rsidP="00AE1380">
      <w:pPr>
        <w:pStyle w:val="Heading1"/>
      </w:pPr>
      <w:bookmarkStart w:id="57" w:name="_Toc68670258"/>
      <w:r>
        <w:t>12</w:t>
      </w:r>
      <w:r>
        <w:tab/>
      </w:r>
      <w:r w:rsidR="00661F41">
        <w:t>Rel</w:t>
      </w:r>
      <w:r w:rsidR="00661F41">
        <w:noBreakHyphen/>
      </w:r>
      <w:r>
        <w:t>12 CRs</w:t>
      </w:r>
      <w:bookmarkEnd w:id="57"/>
    </w:p>
    <w:p w14:paraId="39E39F90" w14:textId="77777777" w:rsidR="00AE1380" w:rsidRDefault="00AE1380" w:rsidP="00AE1380">
      <w:r>
        <w:t>There were no contributions under this agenda item.</w:t>
      </w:r>
    </w:p>
    <w:p w14:paraId="6C6D21DD" w14:textId="77777777" w:rsidR="00AE1380" w:rsidRDefault="00AE1380" w:rsidP="00AE1380">
      <w:pPr>
        <w:pStyle w:val="Heading1"/>
      </w:pPr>
      <w:bookmarkStart w:id="58" w:name="_Toc68670259"/>
      <w:r>
        <w:lastRenderedPageBreak/>
        <w:t>13</w:t>
      </w:r>
      <w:r>
        <w:tab/>
      </w:r>
      <w:r w:rsidR="00661F41">
        <w:t>Rel</w:t>
      </w:r>
      <w:r w:rsidR="00661F41">
        <w:noBreakHyphen/>
      </w:r>
      <w:r>
        <w:t>13 CRs</w:t>
      </w:r>
      <w:bookmarkEnd w:id="58"/>
    </w:p>
    <w:p w14:paraId="31B91139" w14:textId="77777777" w:rsidR="00AE1380" w:rsidRDefault="00AE1380" w:rsidP="00AE1380">
      <w:pPr>
        <w:keepNext/>
        <w:keepLines/>
      </w:pPr>
      <w:r>
        <w:rPr>
          <w:color w:val="0000FF"/>
        </w:rPr>
        <w:t>TD SP</w:t>
      </w:r>
      <w:r>
        <w:rPr>
          <w:color w:val="0000FF"/>
        </w:rPr>
        <w:noBreakHyphen/>
        <w:t>191009</w:t>
      </w:r>
      <w:r w:rsidRPr="0073055D">
        <w:t xml:space="preserve"> </w:t>
      </w:r>
      <w:r>
        <w:t xml:space="preserve">(CR PACK) </w:t>
      </w:r>
      <w:r w:rsidR="00661F41">
        <w:t>Stage 1</w:t>
      </w:r>
      <w:r>
        <w:t xml:space="preserve"> CRs on TEI13.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22.115 CR0100; 22.115 CR0098R2; 22.115 CR0099R1; 22.115 CR0101R1.</w:t>
      </w:r>
    </w:p>
    <w:p w14:paraId="23D68DF4" w14:textId="77777777" w:rsidR="00AE1380" w:rsidRPr="00DA12F6" w:rsidRDefault="00AE1380" w:rsidP="00AE1380">
      <w:pPr>
        <w:keepNext/>
        <w:rPr>
          <w:rFonts w:cs="Arial"/>
          <w:b/>
        </w:rPr>
      </w:pPr>
      <w:r w:rsidRPr="00DA12F6">
        <w:rPr>
          <w:rFonts w:cs="Arial"/>
          <w:b/>
        </w:rPr>
        <w:t>Discussion and conclusion:</w:t>
      </w:r>
    </w:p>
    <w:p w14:paraId="79107FBC" w14:textId="77777777" w:rsidR="0082451F" w:rsidRPr="0082451F" w:rsidRDefault="001E316B" w:rsidP="0082451F">
      <w:pPr>
        <w:keepNext/>
      </w:pPr>
      <w:r>
        <w:t>This was</w:t>
      </w:r>
      <w:r w:rsidRPr="001E316B">
        <w:rPr>
          <w:color w:val="FF0000"/>
        </w:rPr>
        <w:t xml:space="preserve"> Block approved</w:t>
      </w:r>
      <w:r>
        <w:t>.</w:t>
      </w:r>
    </w:p>
    <w:p w14:paraId="0901550C" w14:textId="77777777" w:rsidR="00AE1380" w:rsidRDefault="00AE1380" w:rsidP="00AE1380">
      <w:pPr>
        <w:pStyle w:val="NormTop"/>
      </w:pPr>
      <w:r>
        <w:rPr>
          <w:color w:val="0000FF"/>
        </w:rPr>
        <w:t>TD SP</w:t>
      </w:r>
      <w:r>
        <w:rPr>
          <w:color w:val="0000FF"/>
        </w:rPr>
        <w:noBreakHyphen/>
        <w:t>191065</w:t>
      </w:r>
      <w:r w:rsidRPr="0073055D">
        <w:t xml:space="preserve"> </w:t>
      </w:r>
      <w:r>
        <w:t>(CR PACK) CIoT/CIoT_Ext related CRs to 23.401 (</w:t>
      </w:r>
      <w:r w:rsidR="00661F41">
        <w:t>Rel</w:t>
      </w:r>
      <w:r w:rsidR="00661F41">
        <w:noBreakHyphen/>
      </w:r>
      <w:r>
        <w:t xml:space="preserve">13 -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23.401 CR3573; 23.401 CR3565R2; 23.401 CR3567R2; 23.401 CR3571R1.</w:t>
      </w:r>
    </w:p>
    <w:p w14:paraId="132869AE" w14:textId="77777777" w:rsidR="00AE1380" w:rsidRPr="00DA12F6" w:rsidRDefault="00AE1380" w:rsidP="00AE1380">
      <w:pPr>
        <w:keepNext/>
        <w:rPr>
          <w:rFonts w:cs="Arial"/>
          <w:b/>
        </w:rPr>
      </w:pPr>
      <w:r w:rsidRPr="00DA12F6">
        <w:rPr>
          <w:rFonts w:cs="Arial"/>
          <w:b/>
        </w:rPr>
        <w:t>Discussion and conclusion:</w:t>
      </w:r>
    </w:p>
    <w:p w14:paraId="106AF428" w14:textId="77777777" w:rsidR="0082451F" w:rsidRPr="0082451F" w:rsidRDefault="001E316B" w:rsidP="0082451F">
      <w:pPr>
        <w:keepNext/>
      </w:pPr>
      <w:r>
        <w:t>This was</w:t>
      </w:r>
      <w:r w:rsidRPr="001E316B">
        <w:rPr>
          <w:color w:val="FF0000"/>
        </w:rPr>
        <w:t xml:space="preserve"> Block approved</w:t>
      </w:r>
      <w:r>
        <w:t>.</w:t>
      </w:r>
    </w:p>
    <w:p w14:paraId="722561FE" w14:textId="77777777" w:rsidR="00AE1380" w:rsidRDefault="00AE1380" w:rsidP="00AE1380">
      <w:pPr>
        <w:pStyle w:val="NormTop"/>
      </w:pPr>
      <w:r>
        <w:rPr>
          <w:color w:val="0000FF"/>
        </w:rPr>
        <w:t>TD SP</w:t>
      </w:r>
      <w:r>
        <w:rPr>
          <w:color w:val="0000FF"/>
        </w:rPr>
        <w:noBreakHyphen/>
        <w:t>191134</w:t>
      </w:r>
      <w:r w:rsidRPr="0073055D">
        <w:t xml:space="preserve"> </w:t>
      </w:r>
      <w:r>
        <w:t xml:space="preserve">(CR PACK) </w:t>
      </w:r>
      <w:r w:rsidR="00661F41">
        <w:t>Rel</w:t>
      </w:r>
      <w:r w:rsidR="00661F41">
        <w:noBreakHyphen/>
      </w:r>
      <w:r>
        <w:t>13 CRs on security of MCPTT.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33.179 CR0103; 33.179 CR0104; 33.179 CR0105.</w:t>
      </w:r>
    </w:p>
    <w:p w14:paraId="1F2D47B5" w14:textId="77777777" w:rsidR="00AE1380" w:rsidRPr="00DA12F6" w:rsidRDefault="00AE1380" w:rsidP="00AE1380">
      <w:pPr>
        <w:keepNext/>
        <w:rPr>
          <w:rFonts w:cs="Arial"/>
          <w:b/>
        </w:rPr>
      </w:pPr>
      <w:r w:rsidRPr="00DA12F6">
        <w:rPr>
          <w:rFonts w:cs="Arial"/>
          <w:b/>
        </w:rPr>
        <w:t>Discussion and conclusion:</w:t>
      </w:r>
    </w:p>
    <w:p w14:paraId="2724BD1A" w14:textId="77777777" w:rsidR="0082451F" w:rsidRPr="0082451F" w:rsidRDefault="001E316B" w:rsidP="0082451F">
      <w:pPr>
        <w:keepNext/>
      </w:pPr>
      <w:r>
        <w:t>This was</w:t>
      </w:r>
      <w:r w:rsidRPr="001E316B">
        <w:rPr>
          <w:color w:val="FF0000"/>
        </w:rPr>
        <w:t xml:space="preserve"> Block approved</w:t>
      </w:r>
      <w:r>
        <w:t>.</w:t>
      </w:r>
    </w:p>
    <w:p w14:paraId="477759D3" w14:textId="77777777" w:rsidR="00AE1380" w:rsidRDefault="00AE1380" w:rsidP="00AE1380">
      <w:pPr>
        <w:pStyle w:val="Heading1"/>
      </w:pPr>
      <w:bookmarkStart w:id="59" w:name="_Toc68670260"/>
      <w:r>
        <w:t>14</w:t>
      </w:r>
      <w:r>
        <w:tab/>
      </w:r>
      <w:r w:rsidR="00661F41">
        <w:t>Rel</w:t>
      </w:r>
      <w:r w:rsidR="00661F41">
        <w:noBreakHyphen/>
      </w:r>
      <w:r>
        <w:t>14 CRs</w:t>
      </w:r>
      <w:bookmarkEnd w:id="59"/>
    </w:p>
    <w:p w14:paraId="48BDC327" w14:textId="77777777" w:rsidR="00AE1380" w:rsidRDefault="00AE1380" w:rsidP="00AE1380">
      <w:pPr>
        <w:keepNext/>
        <w:keepLines/>
      </w:pPr>
      <w:r>
        <w:rPr>
          <w:color w:val="0000FF"/>
        </w:rPr>
        <w:t>TD SP</w:t>
      </w:r>
      <w:r>
        <w:rPr>
          <w:color w:val="0000FF"/>
        </w:rPr>
        <w:noBreakHyphen/>
        <w:t>191066</w:t>
      </w:r>
      <w:r w:rsidRPr="0073055D">
        <w:t xml:space="preserve"> </w:t>
      </w:r>
      <w:r>
        <w:t>(CR PACK) V2XARC related CRs to 23.285 (</w:t>
      </w:r>
      <w:r w:rsidR="00661F41">
        <w:t>Rel</w:t>
      </w:r>
      <w:r w:rsidR="00661F41">
        <w:noBreakHyphen/>
      </w:r>
      <w:r>
        <w:t xml:space="preserve">14 -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23.285 CR0050R4; 23.285 CR0051R4; 23.285 CR0052R5.</w:t>
      </w:r>
    </w:p>
    <w:p w14:paraId="32F47E4B" w14:textId="77777777" w:rsidR="00AE1380" w:rsidRPr="00DA12F6" w:rsidRDefault="00AE1380" w:rsidP="00AE1380">
      <w:pPr>
        <w:keepNext/>
        <w:rPr>
          <w:rFonts w:cs="Arial"/>
          <w:b/>
        </w:rPr>
      </w:pPr>
      <w:r w:rsidRPr="00DA12F6">
        <w:rPr>
          <w:rFonts w:cs="Arial"/>
          <w:b/>
        </w:rPr>
        <w:t>Discussion and conclusion:</w:t>
      </w:r>
    </w:p>
    <w:p w14:paraId="689DD5E4" w14:textId="77777777" w:rsidR="0082451F" w:rsidRPr="0082451F" w:rsidRDefault="001E316B" w:rsidP="0082451F">
      <w:pPr>
        <w:keepNext/>
      </w:pPr>
      <w:r>
        <w:t>This was</w:t>
      </w:r>
      <w:r w:rsidRPr="001E316B">
        <w:rPr>
          <w:color w:val="FF0000"/>
        </w:rPr>
        <w:t xml:space="preserve"> Block approved</w:t>
      </w:r>
      <w:r>
        <w:t>.</w:t>
      </w:r>
    </w:p>
    <w:p w14:paraId="0A237315" w14:textId="77777777" w:rsidR="00AE1380" w:rsidRDefault="00AE1380" w:rsidP="00AE1380">
      <w:pPr>
        <w:pStyle w:val="NormTop"/>
      </w:pPr>
      <w:r>
        <w:rPr>
          <w:color w:val="0000FF"/>
        </w:rPr>
        <w:t>TD SP</w:t>
      </w:r>
      <w:r>
        <w:rPr>
          <w:color w:val="0000FF"/>
        </w:rPr>
        <w:noBreakHyphen/>
        <w:t>191209</w:t>
      </w:r>
      <w:r w:rsidRPr="0073055D">
        <w:t xml:space="preserve"> </w:t>
      </w:r>
      <w:r>
        <w:t xml:space="preserve">(CR PACK) </w:t>
      </w:r>
      <w:r w:rsidR="00661F41">
        <w:t>Rel</w:t>
      </w:r>
      <w:r w:rsidR="00661F41">
        <w:noBreakHyphen/>
      </w:r>
      <w:r>
        <w:t>14 CRs on Security of the Mission Critical Service. (Source: SA</w:t>
      </w:r>
      <w:r w:rsidR="00661F41">
        <w:t> WG3</w:t>
      </w:r>
      <w:r>
        <w:t xml:space="preserve">). (Revision of </w:t>
      </w:r>
      <w:r w:rsidR="00661F41">
        <w:rPr>
          <w:color w:val="0000FF"/>
        </w:rPr>
        <w:t>TD SP</w:t>
      </w:r>
      <w:r w:rsidR="00661F41">
        <w:rPr>
          <w:color w:val="0000FF"/>
        </w:rPr>
        <w:noBreakHyphen/>
        <w:t>191135</w:t>
      </w:r>
      <w:r w:rsidRPr="0073055D">
        <w:t>).</w:t>
      </w:r>
      <w:r>
        <w:br/>
      </w:r>
      <w:r w:rsidRPr="0073055D">
        <w:rPr>
          <w:b/>
        </w:rPr>
        <w:t>Document for:</w:t>
      </w:r>
      <w:r w:rsidRPr="0073055D">
        <w:t xml:space="preserve"> </w:t>
      </w:r>
      <w:r>
        <w:t>Approval.</w:t>
      </w:r>
      <w:r>
        <w:br/>
      </w:r>
      <w:r w:rsidRPr="0073055D">
        <w:rPr>
          <w:b/>
        </w:rPr>
        <w:t>Abstract:</w:t>
      </w:r>
      <w:r w:rsidRPr="0073055D">
        <w:t xml:space="preserve"> </w:t>
      </w:r>
      <w:r>
        <w:t>33.180 CR0117; 33.180 CR0120; 33.180 CR0121; 33.180 CR0122; 33.180 CR0123; 33.180 CR0124; 33.180 CR0125; 33.180 CR0126; 33.180 CR0127; 33.180 CR0128.</w:t>
      </w:r>
    </w:p>
    <w:p w14:paraId="0D02ABA6" w14:textId="77777777" w:rsidR="00AE1380" w:rsidRPr="00DA12F6" w:rsidRDefault="00AE1380" w:rsidP="00AE1380">
      <w:pPr>
        <w:keepNext/>
        <w:rPr>
          <w:rFonts w:cs="Arial"/>
          <w:b/>
        </w:rPr>
      </w:pPr>
      <w:r w:rsidRPr="00DA12F6">
        <w:rPr>
          <w:rFonts w:cs="Arial"/>
          <w:b/>
        </w:rPr>
        <w:t>Discussion and conclusion:</w:t>
      </w:r>
    </w:p>
    <w:p w14:paraId="3A7FA991" w14:textId="77777777" w:rsidR="0082451F" w:rsidRPr="0082451F" w:rsidRDefault="00AE1380" w:rsidP="0082451F">
      <w:pPr>
        <w:keepNext/>
      </w:pPr>
      <w:r>
        <w:t xml:space="preserve">Revision of </w:t>
      </w:r>
      <w:r w:rsidR="00661F41">
        <w:rPr>
          <w:color w:val="0000FF"/>
        </w:rPr>
        <w:t>TD SP</w:t>
      </w:r>
      <w:r w:rsidR="00661F41">
        <w:rPr>
          <w:color w:val="0000FF"/>
        </w:rPr>
        <w:noBreakHyphen/>
        <w:t>191135</w:t>
      </w:r>
      <w:r>
        <w:t xml:space="preserve">. </w:t>
      </w:r>
      <w:r w:rsidR="001E316B">
        <w:t>This was</w:t>
      </w:r>
      <w:r w:rsidR="001E316B" w:rsidRPr="001E316B">
        <w:rPr>
          <w:color w:val="FF0000"/>
        </w:rPr>
        <w:t xml:space="preserve"> Block approved</w:t>
      </w:r>
      <w:r w:rsidR="001E316B">
        <w:t>.</w:t>
      </w:r>
    </w:p>
    <w:p w14:paraId="4E98E43C" w14:textId="77777777" w:rsidR="00AE1380" w:rsidRDefault="00AE1380" w:rsidP="00AE1380">
      <w:pPr>
        <w:pStyle w:val="Heading1"/>
      </w:pPr>
      <w:bookmarkStart w:id="60" w:name="_Toc68670261"/>
      <w:r>
        <w:t>15</w:t>
      </w:r>
      <w:r>
        <w:tab/>
      </w:r>
      <w:r w:rsidR="00661F41">
        <w:t>Rel</w:t>
      </w:r>
      <w:r w:rsidR="00661F41">
        <w:noBreakHyphen/>
      </w:r>
      <w:r>
        <w:t>15 CRs</w:t>
      </w:r>
      <w:bookmarkEnd w:id="60"/>
    </w:p>
    <w:p w14:paraId="5A78B35A" w14:textId="77777777" w:rsidR="00AE1380" w:rsidRDefault="00AE1380" w:rsidP="006B4B37">
      <w:pPr>
        <w:keepNext/>
        <w:keepLines/>
      </w:pPr>
      <w:r>
        <w:rPr>
          <w:color w:val="0000FF"/>
        </w:rPr>
        <w:t>TD SP</w:t>
      </w:r>
      <w:r>
        <w:rPr>
          <w:color w:val="0000FF"/>
        </w:rPr>
        <w:noBreakHyphen/>
        <w:t>191057</w:t>
      </w:r>
      <w:r w:rsidRPr="0073055D">
        <w:t xml:space="preserve"> </w:t>
      </w:r>
      <w:r>
        <w:t>(CR PACK) 5GS_Ph1 related CRs to 23.502, which were agreed with objections (</w:t>
      </w:r>
      <w:r w:rsidR="00661F41">
        <w:t>Rel</w:t>
      </w:r>
      <w:r w:rsidR="00661F41">
        <w:noBreakHyphen/>
      </w:r>
      <w:r>
        <w:t xml:space="preserve">15,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CR1833R2; 23.502 CR1834R2. Agreed in SA WG2 with objection from Huawei.</w:t>
      </w:r>
    </w:p>
    <w:p w14:paraId="63857090" w14:textId="77777777" w:rsidR="00AE1380" w:rsidRPr="00DA12F6" w:rsidRDefault="00AE1380" w:rsidP="00AE1380">
      <w:pPr>
        <w:keepNext/>
        <w:rPr>
          <w:rFonts w:cs="Arial"/>
          <w:b/>
        </w:rPr>
      </w:pPr>
      <w:r w:rsidRPr="00DA12F6">
        <w:rPr>
          <w:rFonts w:cs="Arial"/>
          <w:b/>
        </w:rPr>
        <w:t>Discussion and conclusion:</w:t>
      </w:r>
    </w:p>
    <w:p w14:paraId="113C4199" w14:textId="77777777" w:rsidR="007A62A9" w:rsidRPr="00DA12F6" w:rsidRDefault="00AE1380" w:rsidP="007A62A9">
      <w:r>
        <w:t xml:space="preserve">Agreed in SA WG2 with objection from Huawei. </w:t>
      </w:r>
      <w:r w:rsidR="00760362" w:rsidRPr="00760362">
        <w:rPr>
          <w:b/>
          <w:bCs/>
        </w:rPr>
        <w:t>Huawei commented that there are CRs in block approval which will result in resolution of the issue and withdraw of their objections.</w:t>
      </w:r>
      <w:r w:rsidR="00760362">
        <w:t xml:space="preserve"> This CR Pack was then </w:t>
      </w:r>
      <w:r w:rsidR="00760362">
        <w:rPr>
          <w:color w:val="FF0000"/>
        </w:rPr>
        <w:t>approved</w:t>
      </w:r>
      <w:r w:rsidR="00760362">
        <w:t>.</w:t>
      </w:r>
    </w:p>
    <w:p w14:paraId="4FAD32AB" w14:textId="77777777" w:rsidR="006B4B37" w:rsidRDefault="006B4B37" w:rsidP="006B4B37">
      <w:pPr>
        <w:pStyle w:val="NormTop"/>
      </w:pPr>
      <w:r>
        <w:rPr>
          <w:color w:val="0000FF"/>
        </w:rPr>
        <w:t>TD SP</w:t>
      </w:r>
      <w:r>
        <w:rPr>
          <w:color w:val="0000FF"/>
        </w:rPr>
        <w:noBreakHyphen/>
        <w:t>191202</w:t>
      </w:r>
      <w:r w:rsidRPr="0073055D">
        <w:t xml:space="preserve"> </w:t>
      </w:r>
      <w:r>
        <w:t>32.291 CR0182R2 (Rel</w:t>
      </w:r>
      <w:r>
        <w:noBreakHyphen/>
        <w:t>15, 'F'): Rel</w:t>
      </w:r>
      <w:r>
        <w:noBreakHyphen/>
        <w:t>15 CR 32.291 Add Session-AMBR change trigger. (Source: Huawei).</w:t>
      </w:r>
      <w:r>
        <w:br/>
      </w:r>
      <w:r w:rsidRPr="0073055D">
        <w:rPr>
          <w:b/>
        </w:rPr>
        <w:t>Document for:</w:t>
      </w:r>
      <w:r w:rsidRPr="0073055D">
        <w:t xml:space="preserve"> </w:t>
      </w:r>
      <w:r>
        <w:t>Approval.</w:t>
      </w:r>
      <w:r>
        <w:br/>
      </w:r>
      <w:r w:rsidRPr="0073055D">
        <w:rPr>
          <w:b/>
        </w:rPr>
        <w:t>Abstract:</w:t>
      </w:r>
      <w:r w:rsidRPr="0073055D">
        <w:t xml:space="preserve"> </w:t>
      </w:r>
      <w:r>
        <w:t>Summary of change: Add Session-AMBR change as trigger of 5G Data Connectivity trigger.</w:t>
      </w:r>
    </w:p>
    <w:p w14:paraId="427DAAC7" w14:textId="77777777" w:rsidR="006B4B37" w:rsidRPr="00DA12F6" w:rsidRDefault="006B4B37" w:rsidP="006B4B37">
      <w:pPr>
        <w:keepNext/>
        <w:rPr>
          <w:rFonts w:cs="Arial"/>
          <w:b/>
        </w:rPr>
      </w:pPr>
      <w:r w:rsidRPr="00DA12F6">
        <w:rPr>
          <w:rFonts w:cs="Arial"/>
          <w:b/>
        </w:rPr>
        <w:t>Discussion and conclusion:</w:t>
      </w:r>
    </w:p>
    <w:p w14:paraId="6A0D7A45" w14:textId="77777777" w:rsidR="006B4B37" w:rsidRPr="00DA12F6" w:rsidRDefault="006B4B37" w:rsidP="006B4B37">
      <w:r>
        <w:t xml:space="preserve">Revision of S5-197667. </w:t>
      </w:r>
      <w:r w:rsidR="001670F8">
        <w:rPr>
          <w:lang w:eastAsia="en-US"/>
        </w:rPr>
        <w:t xml:space="preserve">This CR was </w:t>
      </w:r>
      <w:r w:rsidR="001670F8">
        <w:rPr>
          <w:color w:val="FF0000"/>
          <w:lang w:eastAsia="en-US"/>
        </w:rPr>
        <w:t>approved</w:t>
      </w:r>
      <w:r w:rsidR="001670F8">
        <w:t>.</w:t>
      </w:r>
    </w:p>
    <w:p w14:paraId="22188B13" w14:textId="77777777" w:rsidR="00415D7F" w:rsidRDefault="00415D7F" w:rsidP="00415D7F">
      <w:pPr>
        <w:pStyle w:val="NormTop"/>
      </w:pPr>
      <w:r>
        <w:rPr>
          <w:color w:val="0000FF"/>
        </w:rPr>
        <w:lastRenderedPageBreak/>
        <w:t>TD SP</w:t>
      </w:r>
      <w:r>
        <w:rPr>
          <w:color w:val="0000FF"/>
        </w:rPr>
        <w:noBreakHyphen/>
        <w:t>191203</w:t>
      </w:r>
      <w:r w:rsidRPr="0073055D">
        <w:t xml:space="preserve"> </w:t>
      </w:r>
      <w:r>
        <w:t>32.291 CR0183R2 (Rel</w:t>
      </w:r>
      <w:r>
        <w:noBreakHyphen/>
        <w:t>16, 'A'): Rel</w:t>
      </w:r>
      <w:r>
        <w:noBreakHyphen/>
        <w:t>16 CR 32.291 Add Session-AMBR change trigger. (Source: Huawei).</w:t>
      </w:r>
      <w:r>
        <w:br/>
      </w:r>
      <w:r w:rsidRPr="0073055D">
        <w:rPr>
          <w:b/>
        </w:rPr>
        <w:t>Document for:</w:t>
      </w:r>
      <w:r w:rsidRPr="0073055D">
        <w:t xml:space="preserve"> </w:t>
      </w:r>
      <w:r>
        <w:t>Approval.</w:t>
      </w:r>
      <w:r>
        <w:br/>
      </w:r>
      <w:r w:rsidRPr="0073055D">
        <w:rPr>
          <w:b/>
        </w:rPr>
        <w:t>Abstract:</w:t>
      </w:r>
      <w:r w:rsidRPr="0073055D">
        <w:t xml:space="preserve"> </w:t>
      </w:r>
      <w:r>
        <w:t>Rel</w:t>
      </w:r>
      <w:r>
        <w:noBreakHyphen/>
        <w:t>16 mirror CR: Summary of change: Add Session-AMBR change as trigger of 5G Data Connectivity trigger.</w:t>
      </w:r>
    </w:p>
    <w:p w14:paraId="229C21DC" w14:textId="77777777" w:rsidR="00415D7F" w:rsidRPr="00DA12F6" w:rsidRDefault="00415D7F" w:rsidP="00415D7F">
      <w:pPr>
        <w:keepNext/>
        <w:rPr>
          <w:rFonts w:cs="Arial"/>
          <w:b/>
        </w:rPr>
      </w:pPr>
      <w:r w:rsidRPr="00DA12F6">
        <w:rPr>
          <w:rFonts w:cs="Arial"/>
          <w:b/>
        </w:rPr>
        <w:t>Discussion and conclusion:</w:t>
      </w:r>
    </w:p>
    <w:p w14:paraId="5ACBB31C" w14:textId="77777777" w:rsidR="00415D7F" w:rsidRPr="00DA12F6" w:rsidRDefault="00415D7F" w:rsidP="00415D7F">
      <w:r>
        <w:t xml:space="preserve">Revision of S5-197668. </w:t>
      </w:r>
      <w:r w:rsidR="001670F8">
        <w:rPr>
          <w:lang w:eastAsia="en-US"/>
        </w:rPr>
        <w:t xml:space="preserve">This CR was </w:t>
      </w:r>
      <w:r w:rsidR="001670F8">
        <w:rPr>
          <w:color w:val="FF0000"/>
          <w:lang w:eastAsia="en-US"/>
        </w:rPr>
        <w:t>approved</w:t>
      </w:r>
      <w:r w:rsidR="001670F8">
        <w:t>.</w:t>
      </w:r>
    </w:p>
    <w:p w14:paraId="53A3303B" w14:textId="77777777" w:rsidR="006B4B37" w:rsidRDefault="006B4B37" w:rsidP="006B4B37">
      <w:pPr>
        <w:pStyle w:val="NormTop"/>
      </w:pPr>
      <w:r>
        <w:rPr>
          <w:color w:val="0000FF"/>
        </w:rPr>
        <w:t>TD SP</w:t>
      </w:r>
      <w:r>
        <w:rPr>
          <w:color w:val="0000FF"/>
        </w:rPr>
        <w:noBreakHyphen/>
        <w:t>191204</w:t>
      </w:r>
      <w:r w:rsidRPr="0073055D">
        <w:t xml:space="preserve"> </w:t>
      </w:r>
      <w:r>
        <w:t>32.291 CR0167R2 (Rel</w:t>
      </w:r>
      <w:r>
        <w:noBreakHyphen/>
        <w:t>15, 'F'): Rel</w:t>
      </w:r>
      <w:r>
        <w:noBreakHyphen/>
        <w:t>15 CR 32.291 Correction of ChargingDataResponse description. (Source: Huawei).</w:t>
      </w:r>
      <w:r>
        <w:br/>
      </w:r>
      <w:r w:rsidRPr="0073055D">
        <w:rPr>
          <w:b/>
        </w:rPr>
        <w:t>Document for:</w:t>
      </w:r>
      <w:r w:rsidRPr="0073055D">
        <w:t xml:space="preserve"> </w:t>
      </w:r>
      <w:r>
        <w:t>Approval.</w:t>
      </w:r>
      <w:r>
        <w:br/>
      </w:r>
      <w:r w:rsidRPr="0073055D">
        <w:rPr>
          <w:b/>
        </w:rPr>
        <w:t>Abstract:</w:t>
      </w:r>
      <w:r w:rsidRPr="0073055D">
        <w:t xml:space="preserve"> </w:t>
      </w:r>
      <w:r>
        <w:t>Summary of change: Add the ChargingNotifyResponse.</w:t>
      </w:r>
    </w:p>
    <w:p w14:paraId="367E3953" w14:textId="77777777" w:rsidR="006B4B37" w:rsidRPr="00DA12F6" w:rsidRDefault="006B4B37" w:rsidP="006B4B37">
      <w:pPr>
        <w:keepNext/>
        <w:rPr>
          <w:rFonts w:cs="Arial"/>
          <w:b/>
        </w:rPr>
      </w:pPr>
      <w:r w:rsidRPr="00DA12F6">
        <w:rPr>
          <w:rFonts w:cs="Arial"/>
          <w:b/>
        </w:rPr>
        <w:t>Discussion and conclusion:</w:t>
      </w:r>
    </w:p>
    <w:p w14:paraId="236A0297" w14:textId="77777777" w:rsidR="006B4B37" w:rsidRPr="00DA12F6" w:rsidRDefault="006B4B37" w:rsidP="006B4B37">
      <w:r>
        <w:t xml:space="preserve">Revision of S5-197694. </w:t>
      </w:r>
      <w:r w:rsidR="001670F8">
        <w:rPr>
          <w:lang w:eastAsia="en-US"/>
        </w:rPr>
        <w:t xml:space="preserve">This CR was </w:t>
      </w:r>
      <w:r w:rsidR="001670F8">
        <w:rPr>
          <w:color w:val="FF0000"/>
          <w:lang w:eastAsia="en-US"/>
        </w:rPr>
        <w:t>approved</w:t>
      </w:r>
      <w:r w:rsidR="001670F8">
        <w:t>.</w:t>
      </w:r>
    </w:p>
    <w:p w14:paraId="34F221BD" w14:textId="77777777" w:rsidR="00415D7F" w:rsidRDefault="00415D7F" w:rsidP="00415D7F">
      <w:pPr>
        <w:pStyle w:val="NormTop"/>
      </w:pPr>
      <w:r>
        <w:rPr>
          <w:color w:val="0000FF"/>
        </w:rPr>
        <w:t>TD SP</w:t>
      </w:r>
      <w:r>
        <w:rPr>
          <w:color w:val="0000FF"/>
        </w:rPr>
        <w:noBreakHyphen/>
        <w:t>191205</w:t>
      </w:r>
      <w:r w:rsidRPr="0073055D">
        <w:t xml:space="preserve"> </w:t>
      </w:r>
      <w:r>
        <w:t>32.291 CR0173R2 (Rel</w:t>
      </w:r>
      <w:r>
        <w:noBreakHyphen/>
        <w:t>16, 'A'): Rel</w:t>
      </w:r>
      <w:r>
        <w:noBreakHyphen/>
        <w:t>16 CR 32.291 Correction of ChargingDataResponse description. (Source: Huawei).</w:t>
      </w:r>
      <w:r>
        <w:br/>
      </w:r>
      <w:r w:rsidRPr="0073055D">
        <w:rPr>
          <w:b/>
        </w:rPr>
        <w:t>Document for:</w:t>
      </w:r>
      <w:r w:rsidRPr="0073055D">
        <w:t xml:space="preserve"> </w:t>
      </w:r>
      <w:r>
        <w:t>Approval.</w:t>
      </w:r>
      <w:r>
        <w:br/>
      </w:r>
      <w:r w:rsidRPr="0073055D">
        <w:rPr>
          <w:b/>
        </w:rPr>
        <w:t>Abstract:</w:t>
      </w:r>
      <w:r w:rsidRPr="0073055D">
        <w:t xml:space="preserve"> </w:t>
      </w:r>
      <w:r>
        <w:t>Rel</w:t>
      </w:r>
      <w:r>
        <w:noBreakHyphen/>
        <w:t>16 mirror CR: Summary of change: Add the ChargingNotifyResponse.</w:t>
      </w:r>
    </w:p>
    <w:p w14:paraId="4805230E" w14:textId="77777777" w:rsidR="00415D7F" w:rsidRPr="00DA12F6" w:rsidRDefault="00415D7F" w:rsidP="00415D7F">
      <w:pPr>
        <w:keepNext/>
        <w:rPr>
          <w:rFonts w:cs="Arial"/>
          <w:b/>
        </w:rPr>
      </w:pPr>
      <w:r w:rsidRPr="00DA12F6">
        <w:rPr>
          <w:rFonts w:cs="Arial"/>
          <w:b/>
        </w:rPr>
        <w:t>Discussion and conclusion:</w:t>
      </w:r>
    </w:p>
    <w:p w14:paraId="081EB04C" w14:textId="77777777" w:rsidR="00415D7F" w:rsidRPr="00DA12F6" w:rsidRDefault="00415D7F" w:rsidP="00415D7F">
      <w:r>
        <w:t>Revision of S5-197695.</w:t>
      </w:r>
      <w:r w:rsidR="001670F8">
        <w:rPr>
          <w:rFonts w:cs="Arial"/>
          <w:color w:val="FF0000"/>
        </w:rPr>
        <w:t xml:space="preserve"> </w:t>
      </w:r>
      <w:r w:rsidR="001670F8">
        <w:rPr>
          <w:lang w:eastAsia="en-US"/>
        </w:rPr>
        <w:t xml:space="preserve">This CR was </w:t>
      </w:r>
      <w:r w:rsidR="001670F8">
        <w:rPr>
          <w:color w:val="FF0000"/>
          <w:lang w:eastAsia="en-US"/>
        </w:rPr>
        <w:t>approved</w:t>
      </w:r>
      <w:r w:rsidR="001670F8">
        <w:t>.</w:t>
      </w:r>
    </w:p>
    <w:p w14:paraId="1C5E0FC8" w14:textId="77777777" w:rsidR="006B4B37" w:rsidRDefault="006B4B37" w:rsidP="006B4B37">
      <w:pPr>
        <w:pStyle w:val="NormTop"/>
      </w:pPr>
      <w:r>
        <w:rPr>
          <w:color w:val="0000FF"/>
        </w:rPr>
        <w:t>TD SP</w:t>
      </w:r>
      <w:r>
        <w:rPr>
          <w:color w:val="0000FF"/>
        </w:rPr>
        <w:noBreakHyphen/>
        <w:t>191206</w:t>
      </w:r>
      <w:r w:rsidRPr="0073055D">
        <w:t xml:space="preserve"> </w:t>
      </w:r>
      <w:r>
        <w:t>32.291 CR0197 (Rel</w:t>
      </w:r>
      <w:r>
        <w:noBreakHyphen/>
        <w:t>15, 'F'): Rel</w:t>
      </w:r>
      <w:r>
        <w:noBreakHyphen/>
        <w:t>15 CR 32.291 Update OpenAPI version. (Source: HuaWei Technologies Co., Ltd).</w:t>
      </w:r>
      <w:r>
        <w:br/>
      </w:r>
      <w:r w:rsidRPr="0073055D">
        <w:rPr>
          <w:b/>
        </w:rPr>
        <w:t>Document for:</w:t>
      </w:r>
      <w:r w:rsidRPr="0073055D">
        <w:t xml:space="preserve"> </w:t>
      </w:r>
      <w:r>
        <w:t>Approval.</w:t>
      </w:r>
      <w:r>
        <w:br/>
      </w:r>
      <w:r w:rsidRPr="0073055D">
        <w:rPr>
          <w:b/>
        </w:rPr>
        <w:t>Abstract:</w:t>
      </w:r>
      <w:r w:rsidRPr="0073055D">
        <w:t xml:space="preserve"> </w:t>
      </w:r>
      <w:r>
        <w:t>Summary of change: Nchf_ ConvergedCharging Service version number is incremented from 2.0.2 to 2.0.3.</w:t>
      </w:r>
    </w:p>
    <w:p w14:paraId="5F9019A9" w14:textId="77777777" w:rsidR="006B4B37" w:rsidRPr="00DA12F6" w:rsidRDefault="006B4B37" w:rsidP="006B4B37">
      <w:pPr>
        <w:keepNext/>
        <w:rPr>
          <w:rFonts w:cs="Arial"/>
          <w:b/>
        </w:rPr>
      </w:pPr>
      <w:r w:rsidRPr="00DA12F6">
        <w:rPr>
          <w:rFonts w:cs="Arial"/>
          <w:b/>
        </w:rPr>
        <w:t>Discussion and conclusion:</w:t>
      </w:r>
    </w:p>
    <w:p w14:paraId="36355677" w14:textId="77777777" w:rsidR="006B4B37" w:rsidRPr="00DA12F6" w:rsidRDefault="001670F8" w:rsidP="006B4B37">
      <w:r>
        <w:rPr>
          <w:lang w:eastAsia="en-US"/>
        </w:rPr>
        <w:t xml:space="preserve">This CR was </w:t>
      </w:r>
      <w:r>
        <w:rPr>
          <w:color w:val="FF0000"/>
          <w:lang w:eastAsia="en-US"/>
        </w:rPr>
        <w:t>approved</w:t>
      </w:r>
      <w:r>
        <w:t>.</w:t>
      </w:r>
    </w:p>
    <w:p w14:paraId="3742E68D" w14:textId="77777777" w:rsidR="00415D7F" w:rsidRDefault="00415D7F" w:rsidP="00415D7F">
      <w:pPr>
        <w:pStyle w:val="NormTop"/>
      </w:pPr>
      <w:r>
        <w:rPr>
          <w:color w:val="0000FF"/>
        </w:rPr>
        <w:t>TD SP</w:t>
      </w:r>
      <w:r>
        <w:rPr>
          <w:color w:val="0000FF"/>
        </w:rPr>
        <w:noBreakHyphen/>
        <w:t>191207</w:t>
      </w:r>
      <w:r w:rsidRPr="0073055D">
        <w:t xml:space="preserve"> </w:t>
      </w:r>
      <w:r>
        <w:t>32.291 CR0198 (Rel</w:t>
      </w:r>
      <w:r>
        <w:noBreakHyphen/>
        <w:t>16, 'A'): Rel</w:t>
      </w:r>
      <w:r>
        <w:noBreakHyphen/>
        <w:t>16 CR 32.291 Update OpenAPI version. (Source: HuaWei Technologies Co., Ltd).</w:t>
      </w:r>
      <w:r>
        <w:br/>
      </w:r>
      <w:r w:rsidRPr="0073055D">
        <w:rPr>
          <w:b/>
        </w:rPr>
        <w:t>Document for:</w:t>
      </w:r>
      <w:r w:rsidRPr="0073055D">
        <w:t xml:space="preserve"> </w:t>
      </w:r>
      <w:r>
        <w:t>Approval.</w:t>
      </w:r>
      <w:r>
        <w:br/>
      </w:r>
      <w:r w:rsidRPr="0073055D">
        <w:rPr>
          <w:b/>
        </w:rPr>
        <w:t>Abstract:</w:t>
      </w:r>
      <w:r w:rsidRPr="0073055D">
        <w:t xml:space="preserve"> </w:t>
      </w:r>
      <w:r>
        <w:t>Rel</w:t>
      </w:r>
      <w:r>
        <w:noBreakHyphen/>
        <w:t>16 mirror CR: Summary of change: Nchf_ ConvergedCharging Service version number is incremented from 3.0.0.alpha-1 to 4.0.0.alpha-1. Nchf_ OfflineOnlyCharging Service version number is incremented from 1.0.0.alph-1 to 1.0.1.alph-1.</w:t>
      </w:r>
    </w:p>
    <w:p w14:paraId="1C938877" w14:textId="77777777" w:rsidR="00415D7F" w:rsidRPr="00DA12F6" w:rsidRDefault="00415D7F" w:rsidP="00415D7F">
      <w:pPr>
        <w:keepNext/>
        <w:rPr>
          <w:rFonts w:cs="Arial"/>
          <w:b/>
        </w:rPr>
      </w:pPr>
      <w:r w:rsidRPr="00DA12F6">
        <w:rPr>
          <w:rFonts w:cs="Arial"/>
          <w:b/>
        </w:rPr>
        <w:t>Discussion and conclusion:</w:t>
      </w:r>
    </w:p>
    <w:p w14:paraId="62E6FD84" w14:textId="77777777" w:rsidR="00415D7F" w:rsidRPr="001670F8" w:rsidRDefault="001670F8" w:rsidP="00415D7F">
      <w:r>
        <w:t xml:space="preserve">This was revised to correct the change proposal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91339</w:t>
      </w:r>
      <w:r>
        <w:t>.</w:t>
      </w:r>
      <w:r w:rsidRPr="00F67FE1">
        <w:t xml:space="preserve"> </w:t>
      </w:r>
      <w:r w:rsidR="001E316B" w:rsidRPr="001E316B">
        <w:rPr>
          <w:lang w:eastAsia="en-US"/>
        </w:rPr>
        <w:t xml:space="preserve">This CR was </w:t>
      </w:r>
      <w:r w:rsidR="001E316B" w:rsidRPr="001E316B">
        <w:rPr>
          <w:color w:val="FF0000"/>
          <w:lang w:eastAsia="en-US"/>
        </w:rPr>
        <w:t>approved</w:t>
      </w:r>
      <w:r w:rsidR="001E316B" w:rsidRPr="001E316B">
        <w:rPr>
          <w:lang w:eastAsia="en-US"/>
        </w:rPr>
        <w:t>.</w:t>
      </w:r>
    </w:p>
    <w:p w14:paraId="5298AB4F" w14:textId="77777777" w:rsidR="00AE1380" w:rsidRDefault="00AE1380" w:rsidP="00AE1380">
      <w:pPr>
        <w:pStyle w:val="NormTop"/>
      </w:pPr>
      <w:r>
        <w:rPr>
          <w:color w:val="0000FF"/>
        </w:rPr>
        <w:lastRenderedPageBreak/>
        <w:t>TD SP</w:t>
      </w:r>
      <w:r>
        <w:rPr>
          <w:color w:val="0000FF"/>
        </w:rPr>
        <w:noBreakHyphen/>
        <w:t>191067</w:t>
      </w:r>
      <w:r w:rsidRPr="0073055D">
        <w:t xml:space="preserve"> </w:t>
      </w:r>
      <w:r>
        <w:t>(CR PACK) TEI15 CRs to 23.271, 23.682 (</w:t>
      </w:r>
      <w:r w:rsidR="00661F41">
        <w:t>Rel</w:t>
      </w:r>
      <w:r w:rsidR="00661F41">
        <w:noBreakHyphen/>
      </w:r>
      <w:r>
        <w:t xml:space="preserve">15 -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23.271 CR0435; 23.682 CR0465; 23.682 CR0466.</w:t>
      </w:r>
    </w:p>
    <w:p w14:paraId="45F0E74A" w14:textId="77777777" w:rsidR="00AE1380" w:rsidRPr="00DA12F6" w:rsidRDefault="00AE1380" w:rsidP="00AE1380">
      <w:pPr>
        <w:keepNext/>
        <w:rPr>
          <w:rFonts w:cs="Arial"/>
          <w:b/>
        </w:rPr>
      </w:pPr>
      <w:r w:rsidRPr="00DA12F6">
        <w:rPr>
          <w:rFonts w:cs="Arial"/>
          <w:b/>
        </w:rPr>
        <w:t>Discussion and conclusion:</w:t>
      </w:r>
    </w:p>
    <w:p w14:paraId="45E5E9CF" w14:textId="77777777" w:rsidR="0082451F" w:rsidRPr="0082451F" w:rsidRDefault="001E316B" w:rsidP="0082451F">
      <w:pPr>
        <w:keepNext/>
      </w:pPr>
      <w:r>
        <w:t>This was</w:t>
      </w:r>
      <w:r w:rsidRPr="001E316B">
        <w:rPr>
          <w:color w:val="FF0000"/>
        </w:rPr>
        <w:t xml:space="preserve"> Block approved</w:t>
      </w:r>
      <w:r>
        <w:t>.</w:t>
      </w:r>
    </w:p>
    <w:p w14:paraId="20478191" w14:textId="77777777" w:rsidR="00AE1380" w:rsidRDefault="00AE1380" w:rsidP="00AE1380">
      <w:pPr>
        <w:pStyle w:val="NormTop"/>
      </w:pPr>
      <w:r>
        <w:rPr>
          <w:color w:val="0000FF"/>
        </w:rPr>
        <w:t>TD SP</w:t>
      </w:r>
      <w:r>
        <w:rPr>
          <w:color w:val="0000FF"/>
        </w:rPr>
        <w:noBreakHyphen/>
        <w:t>191074</w:t>
      </w:r>
      <w:r w:rsidRPr="0073055D">
        <w:t xml:space="preserve"> </w:t>
      </w:r>
      <w:r>
        <w:t>(CR PACK) 5GS_Ph1 related CRs to 23.501 (</w:t>
      </w:r>
      <w:r w:rsidR="00661F41">
        <w:t>Rel</w:t>
      </w:r>
      <w:r w:rsidR="00661F41">
        <w:noBreakHyphen/>
      </w:r>
      <w:r>
        <w:t xml:space="preserve">15,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CR1686R1; 23.501 CR1687R1; 23.501 CR1756R1; 23.501 CR1757R1; 23.501 CR1852R1; 23.501 CR1853R1; 23.501 CR1860R4; 23.501 CR1934R1; 23.501 CR1939R3; 23.501 CR1940R3; 23.501 CR1955; 23.501 CR1956; 23.501 CR1984R1; 23.501 CR1985R1; 23.501 CR1986R2; 23.5.</w:t>
      </w:r>
    </w:p>
    <w:p w14:paraId="72426992" w14:textId="77777777" w:rsidR="00AE1380" w:rsidRPr="00DA12F6" w:rsidRDefault="00AE1380" w:rsidP="00AE1380">
      <w:pPr>
        <w:keepNext/>
        <w:rPr>
          <w:rFonts w:cs="Arial"/>
          <w:b/>
        </w:rPr>
      </w:pPr>
      <w:r w:rsidRPr="00DA12F6">
        <w:rPr>
          <w:rFonts w:cs="Arial"/>
          <w:b/>
        </w:rPr>
        <w:t>Discussion and conclusion:</w:t>
      </w:r>
    </w:p>
    <w:p w14:paraId="78D8F455" w14:textId="77777777" w:rsidR="0082451F" w:rsidRPr="0082451F" w:rsidRDefault="001E316B" w:rsidP="0082451F">
      <w:pPr>
        <w:keepNext/>
      </w:pPr>
      <w:r>
        <w:t>This was</w:t>
      </w:r>
      <w:r w:rsidRPr="001E316B">
        <w:rPr>
          <w:color w:val="FF0000"/>
        </w:rPr>
        <w:t xml:space="preserve"> Block approved</w:t>
      </w:r>
      <w:r>
        <w:t>.</w:t>
      </w:r>
    </w:p>
    <w:p w14:paraId="3622491B" w14:textId="77777777" w:rsidR="00AE1380" w:rsidRDefault="00AE1380" w:rsidP="00AE1380">
      <w:pPr>
        <w:pStyle w:val="NormTop"/>
      </w:pPr>
      <w:r>
        <w:rPr>
          <w:color w:val="0000FF"/>
        </w:rPr>
        <w:t>TD SP</w:t>
      </w:r>
      <w:r>
        <w:rPr>
          <w:color w:val="0000FF"/>
        </w:rPr>
        <w:noBreakHyphen/>
        <w:t>191075</w:t>
      </w:r>
      <w:r w:rsidRPr="0073055D">
        <w:t xml:space="preserve"> </w:t>
      </w:r>
      <w:r>
        <w:t>(CR PACK) 5GS_Ph1 related CRs to 23.502, 23.503 (</w:t>
      </w:r>
      <w:r w:rsidR="00661F41">
        <w:t>Rel</w:t>
      </w:r>
      <w:r w:rsidR="00661F41">
        <w:noBreakHyphen/>
      </w:r>
      <w:r>
        <w:t xml:space="preserve">15,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CR1380R4; 23.502 CR1661R1; 23.502 CR1675R3; 23.502 CR1678; 23.502 CR1680R2; 23.502 CR1697; 23.502 CR1768R1; 23.502 CR1818R3; 23.502 CR1871R2; 23.502 CR1950; 23.503 CR0322R1; 23.503 CR0346R1; 23.503 CR0349R2; 23.503 CR0351; 23.503 CR0367R1; 23.503 C.</w:t>
      </w:r>
    </w:p>
    <w:p w14:paraId="5C5B5DC2" w14:textId="77777777" w:rsidR="00AE1380" w:rsidRPr="00DA12F6" w:rsidRDefault="00AE1380" w:rsidP="00AE1380">
      <w:pPr>
        <w:keepNext/>
        <w:rPr>
          <w:rFonts w:cs="Arial"/>
          <w:b/>
        </w:rPr>
      </w:pPr>
      <w:r w:rsidRPr="00DA12F6">
        <w:rPr>
          <w:rFonts w:cs="Arial"/>
          <w:b/>
        </w:rPr>
        <w:t>Discussion and conclusion:</w:t>
      </w:r>
    </w:p>
    <w:p w14:paraId="3828CA39" w14:textId="77777777" w:rsidR="0082451F" w:rsidRPr="0082451F" w:rsidRDefault="001E316B" w:rsidP="0082451F">
      <w:pPr>
        <w:keepNext/>
      </w:pPr>
      <w:r>
        <w:t>This was</w:t>
      </w:r>
      <w:r w:rsidRPr="001E316B">
        <w:rPr>
          <w:color w:val="FF0000"/>
        </w:rPr>
        <w:t xml:space="preserve"> Block approved</w:t>
      </w:r>
      <w:r>
        <w:t>.</w:t>
      </w:r>
    </w:p>
    <w:p w14:paraId="0FE2B205" w14:textId="77777777" w:rsidR="00AE1380" w:rsidRDefault="00AE1380" w:rsidP="00AE1380">
      <w:pPr>
        <w:pStyle w:val="NormTop"/>
      </w:pPr>
      <w:r>
        <w:rPr>
          <w:color w:val="0000FF"/>
        </w:rPr>
        <w:t>TD SP</w:t>
      </w:r>
      <w:r>
        <w:rPr>
          <w:color w:val="0000FF"/>
        </w:rPr>
        <w:noBreakHyphen/>
        <w:t>190984</w:t>
      </w:r>
      <w:r w:rsidRPr="0073055D">
        <w:t xml:space="preserve"> </w:t>
      </w:r>
      <w:r>
        <w:t xml:space="preserve">(CR PACK) </w:t>
      </w:r>
      <w:r w:rsidR="00661F41">
        <w:t>Rel</w:t>
      </w:r>
      <w:r w:rsidR="00661F41">
        <w:noBreakHyphen/>
      </w:r>
      <w:r>
        <w:t>15 CRs on Lawful Interception. (Source: SA</w:t>
      </w:r>
      <w:r w:rsidR="00661F41">
        <w:t> WG3</w:t>
      </w:r>
      <w:r>
        <w:t>-LI).</w:t>
      </w:r>
      <w:r>
        <w:br/>
      </w:r>
      <w:r w:rsidRPr="0073055D">
        <w:rPr>
          <w:b/>
        </w:rPr>
        <w:t>Document for:</w:t>
      </w:r>
      <w:r w:rsidRPr="0073055D">
        <w:t xml:space="preserve"> </w:t>
      </w:r>
      <w:r>
        <w:t>Approval.</w:t>
      </w:r>
      <w:r>
        <w:br/>
      </w:r>
      <w:r w:rsidRPr="0073055D">
        <w:rPr>
          <w:b/>
        </w:rPr>
        <w:t>Abstract:</w:t>
      </w:r>
      <w:r w:rsidRPr="0073055D">
        <w:t xml:space="preserve"> </w:t>
      </w:r>
      <w:r>
        <w:t>33.128 CR0052R1; 33.128 CR0053R1; 33.108 CR0417R1; 33.108 CR0415R2; 33.128 CR0054R1; 33.128 CR0055R1.</w:t>
      </w:r>
    </w:p>
    <w:p w14:paraId="06D41DF8" w14:textId="77777777" w:rsidR="00AE1380" w:rsidRPr="00DA12F6" w:rsidRDefault="00AE1380" w:rsidP="00AE1380">
      <w:pPr>
        <w:keepNext/>
        <w:rPr>
          <w:rFonts w:cs="Arial"/>
          <w:b/>
        </w:rPr>
      </w:pPr>
      <w:r w:rsidRPr="00DA12F6">
        <w:rPr>
          <w:rFonts w:cs="Arial"/>
          <w:b/>
        </w:rPr>
        <w:t>Discussion and conclusion:</w:t>
      </w:r>
    </w:p>
    <w:p w14:paraId="128E76C2" w14:textId="77777777" w:rsidR="0082451F" w:rsidRPr="0082451F" w:rsidRDefault="001E316B" w:rsidP="0082451F">
      <w:pPr>
        <w:keepNext/>
      </w:pPr>
      <w:r>
        <w:t>This was</w:t>
      </w:r>
      <w:r w:rsidRPr="001E316B">
        <w:rPr>
          <w:color w:val="FF0000"/>
        </w:rPr>
        <w:t xml:space="preserve"> Block approved</w:t>
      </w:r>
      <w:r>
        <w:t>.</w:t>
      </w:r>
    </w:p>
    <w:p w14:paraId="7E6EA4C6" w14:textId="77777777" w:rsidR="00AE1380" w:rsidRDefault="00AE1380" w:rsidP="00AE1380">
      <w:pPr>
        <w:pStyle w:val="NormTop"/>
      </w:pPr>
      <w:r>
        <w:rPr>
          <w:color w:val="0000FF"/>
        </w:rPr>
        <w:t>TD SP</w:t>
      </w:r>
      <w:r>
        <w:rPr>
          <w:color w:val="0000FF"/>
        </w:rPr>
        <w:noBreakHyphen/>
        <w:t>191132</w:t>
      </w:r>
      <w:r w:rsidRPr="0073055D">
        <w:t xml:space="preserve"> </w:t>
      </w:r>
      <w:r>
        <w:t xml:space="preserve">(CR PACK) </w:t>
      </w:r>
      <w:r w:rsidR="00661F41">
        <w:t>Rel</w:t>
      </w:r>
      <w:r w:rsidR="00661F41">
        <w:noBreakHyphen/>
      </w:r>
      <w:r>
        <w:t>15 CRs on Security aspects of 5G System - Phase 1 (5GS_Ph1-SEC).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33.501 CR0667; 33.501 CR0668; 33.501 CR0685; 33.501 CR0686; 33.501 CR0690R1; 33.501 CR0708; 33.501 CR0666R1; 33.501 CR0691R1; 33.501 CR0672R1; 33.501 CR0673R1.</w:t>
      </w:r>
    </w:p>
    <w:p w14:paraId="75B437E3" w14:textId="77777777" w:rsidR="00AE1380" w:rsidRPr="00DA12F6" w:rsidRDefault="00AE1380" w:rsidP="00AE1380">
      <w:pPr>
        <w:keepNext/>
        <w:rPr>
          <w:rFonts w:cs="Arial"/>
          <w:b/>
        </w:rPr>
      </w:pPr>
      <w:r w:rsidRPr="00DA12F6">
        <w:rPr>
          <w:rFonts w:cs="Arial"/>
          <w:b/>
        </w:rPr>
        <w:t>Discussion and conclusion:</w:t>
      </w:r>
    </w:p>
    <w:p w14:paraId="1DD0F854" w14:textId="77777777" w:rsidR="0082451F" w:rsidRPr="0082451F" w:rsidRDefault="001E316B" w:rsidP="0082451F">
      <w:pPr>
        <w:keepNext/>
      </w:pPr>
      <w:r>
        <w:t>This was</w:t>
      </w:r>
      <w:r w:rsidRPr="001E316B">
        <w:rPr>
          <w:color w:val="FF0000"/>
        </w:rPr>
        <w:t xml:space="preserve"> Block approved</w:t>
      </w:r>
      <w:r>
        <w:t>.</w:t>
      </w:r>
    </w:p>
    <w:p w14:paraId="74D3618A" w14:textId="77777777" w:rsidR="00AE1380" w:rsidRDefault="00AE1380" w:rsidP="00AE1380">
      <w:pPr>
        <w:pStyle w:val="NormTop"/>
      </w:pPr>
      <w:r>
        <w:rPr>
          <w:color w:val="0000FF"/>
        </w:rPr>
        <w:t>TD SP</w:t>
      </w:r>
      <w:r>
        <w:rPr>
          <w:color w:val="0000FF"/>
        </w:rPr>
        <w:noBreakHyphen/>
        <w:t>191136</w:t>
      </w:r>
      <w:r w:rsidRPr="0073055D">
        <w:t xml:space="preserve"> </w:t>
      </w:r>
      <w:r>
        <w:t xml:space="preserve">(CR PACK) </w:t>
      </w:r>
      <w:r w:rsidR="00661F41">
        <w:t>Rel</w:t>
      </w:r>
      <w:r w:rsidR="00661F41">
        <w:noBreakHyphen/>
      </w:r>
      <w:r>
        <w:t>15 CRs on MC Security Enhancements.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33.180 CR0130; 33.180 CR0132; 33.180 CR0133; 33.180 CR0129R1; 33.180 CR0131R1; 33.180 CR0134R1.</w:t>
      </w:r>
    </w:p>
    <w:p w14:paraId="6C51DFB8" w14:textId="77777777" w:rsidR="00AE1380" w:rsidRPr="00DA12F6" w:rsidRDefault="00AE1380" w:rsidP="00AE1380">
      <w:pPr>
        <w:keepNext/>
        <w:rPr>
          <w:rFonts w:cs="Arial"/>
          <w:b/>
        </w:rPr>
      </w:pPr>
      <w:r w:rsidRPr="00DA12F6">
        <w:rPr>
          <w:rFonts w:cs="Arial"/>
          <w:b/>
        </w:rPr>
        <w:t>Discussion and conclusion:</w:t>
      </w:r>
    </w:p>
    <w:p w14:paraId="1C0087F6" w14:textId="77777777" w:rsidR="0082451F" w:rsidRPr="0082451F" w:rsidRDefault="001E316B" w:rsidP="0082451F">
      <w:pPr>
        <w:keepNext/>
      </w:pPr>
      <w:r>
        <w:t>This was</w:t>
      </w:r>
      <w:r w:rsidRPr="001E316B">
        <w:rPr>
          <w:color w:val="FF0000"/>
        </w:rPr>
        <w:t xml:space="preserve"> Block approved</w:t>
      </w:r>
      <w:r>
        <w:t>.</w:t>
      </w:r>
    </w:p>
    <w:p w14:paraId="5B6CB46B" w14:textId="77777777" w:rsidR="00AE1380" w:rsidRDefault="00AE1380" w:rsidP="00AE1380">
      <w:pPr>
        <w:pStyle w:val="NormTop"/>
      </w:pPr>
      <w:r>
        <w:rPr>
          <w:color w:val="0000FF"/>
        </w:rPr>
        <w:t>TD SP</w:t>
      </w:r>
      <w:r>
        <w:rPr>
          <w:color w:val="0000FF"/>
        </w:rPr>
        <w:noBreakHyphen/>
        <w:t>191139</w:t>
      </w:r>
      <w:r w:rsidRPr="0073055D">
        <w:t xml:space="preserve"> </w:t>
      </w:r>
      <w:r>
        <w:t xml:space="preserve">(CR PACK) </w:t>
      </w:r>
      <w:r w:rsidR="00661F41">
        <w:t>Rel</w:t>
      </w:r>
      <w:r w:rsidR="00661F41">
        <w:noBreakHyphen/>
      </w:r>
      <w:r>
        <w:t>15 CRs on Security Assurance Specification for eNB network product class.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33.216 CR0005R1; 33.216 CR0006R1.</w:t>
      </w:r>
    </w:p>
    <w:p w14:paraId="745254B8" w14:textId="77777777" w:rsidR="00AE1380" w:rsidRPr="00DA12F6" w:rsidRDefault="00AE1380" w:rsidP="00AE1380">
      <w:pPr>
        <w:keepNext/>
        <w:rPr>
          <w:rFonts w:cs="Arial"/>
          <w:b/>
        </w:rPr>
      </w:pPr>
      <w:r w:rsidRPr="00DA12F6">
        <w:rPr>
          <w:rFonts w:cs="Arial"/>
          <w:b/>
        </w:rPr>
        <w:t>Discussion and conclusion:</w:t>
      </w:r>
    </w:p>
    <w:p w14:paraId="15890D9C" w14:textId="77777777" w:rsidR="0082451F" w:rsidRPr="0082451F" w:rsidRDefault="001E316B" w:rsidP="0082451F">
      <w:pPr>
        <w:keepNext/>
      </w:pPr>
      <w:r>
        <w:t>This was</w:t>
      </w:r>
      <w:r w:rsidRPr="001E316B">
        <w:rPr>
          <w:color w:val="FF0000"/>
        </w:rPr>
        <w:t xml:space="preserve"> Block approved</w:t>
      </w:r>
      <w:r>
        <w:t>.</w:t>
      </w:r>
    </w:p>
    <w:p w14:paraId="45DBC967" w14:textId="77777777" w:rsidR="00AE1380" w:rsidRDefault="00AE1380" w:rsidP="00AE1380">
      <w:pPr>
        <w:pStyle w:val="NormTop"/>
      </w:pPr>
      <w:r>
        <w:rPr>
          <w:color w:val="0000FF"/>
        </w:rPr>
        <w:t>TD SP</w:t>
      </w:r>
      <w:r>
        <w:rPr>
          <w:color w:val="0000FF"/>
        </w:rPr>
        <w:noBreakHyphen/>
        <w:t>191140</w:t>
      </w:r>
      <w:r w:rsidRPr="0073055D">
        <w:t xml:space="preserve"> </w:t>
      </w:r>
      <w:r>
        <w:t xml:space="preserve">(CR PACK) </w:t>
      </w:r>
      <w:r w:rsidR="00661F41">
        <w:t>Rel</w:t>
      </w:r>
      <w:r w:rsidR="00661F41">
        <w:noBreakHyphen/>
      </w:r>
      <w:r>
        <w:t>15 CRs on TEI.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33.916 CR0006; 33.401 CR0685; 33.401 CR0686.</w:t>
      </w:r>
    </w:p>
    <w:p w14:paraId="1BCA42F2" w14:textId="77777777" w:rsidR="00AE1380" w:rsidRPr="00DA12F6" w:rsidRDefault="00AE1380" w:rsidP="00AE1380">
      <w:pPr>
        <w:keepNext/>
        <w:rPr>
          <w:rFonts w:cs="Arial"/>
          <w:b/>
        </w:rPr>
      </w:pPr>
      <w:r w:rsidRPr="00DA12F6">
        <w:rPr>
          <w:rFonts w:cs="Arial"/>
          <w:b/>
        </w:rPr>
        <w:t>Discussion and conclusion:</w:t>
      </w:r>
    </w:p>
    <w:p w14:paraId="3976FF2D" w14:textId="77777777" w:rsidR="0082451F" w:rsidRPr="0082451F" w:rsidRDefault="001E316B" w:rsidP="0082451F">
      <w:pPr>
        <w:keepNext/>
      </w:pPr>
      <w:r>
        <w:t>This was</w:t>
      </w:r>
      <w:r w:rsidRPr="001E316B">
        <w:rPr>
          <w:color w:val="FF0000"/>
        </w:rPr>
        <w:t xml:space="preserve"> Block approved</w:t>
      </w:r>
      <w:r>
        <w:t>.</w:t>
      </w:r>
    </w:p>
    <w:p w14:paraId="25284335" w14:textId="77777777" w:rsidR="00AE1380" w:rsidRDefault="00AE1380" w:rsidP="00AE1380">
      <w:pPr>
        <w:pStyle w:val="NormTop"/>
      </w:pPr>
      <w:r>
        <w:rPr>
          <w:color w:val="0000FF"/>
        </w:rPr>
        <w:lastRenderedPageBreak/>
        <w:t>TD SP</w:t>
      </w:r>
      <w:r>
        <w:rPr>
          <w:color w:val="0000FF"/>
        </w:rPr>
        <w:noBreakHyphen/>
        <w:t>191155</w:t>
      </w:r>
      <w:r w:rsidRPr="0073055D">
        <w:t xml:space="preserve"> </w:t>
      </w:r>
      <w:r>
        <w:t xml:space="preserve">(CR PACK) </w:t>
      </w:r>
      <w:r w:rsidR="00661F41">
        <w:t>Rel</w:t>
      </w:r>
      <w:r w:rsidR="00661F41">
        <w:noBreakHyphen/>
      </w:r>
      <w:r>
        <w:t>15 CRs on Data Charging in 5G System Architecture Phase 1 - Batch 1.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32.255 CR0091; 32.255 CR0095; 32.255 CR0107; 32.255 CR0111; 32.255 CR0122; 32.255 CR0093R1; 32.255 CR0109R1; 32.255 CR0094R1; 32.255 CR0110R1; 32.255 CR0096R1; 32.255 CR0097R1; 32.255 CR0113R1; 32.255 CR0098R1; 32.255 CR0114R1; 32.298 CR0783; 32.298 CR0770R1; 32.298 CR0771R1; 32.255 CR0146R1; 32.255 CR0153R1; 32.255 CR0147R1; 32.255 CR0154R1; 32.298 CR0772R1; 32.298 CR0775R1; 32.255 CR0149R1; 32.255 CR0156R1; 32.255 CR0148R1; 32.255 CR0155R1; 32.298 CR0782R1; 32.255 CR0161R1; 32.255 CR0162R1.</w:t>
      </w:r>
    </w:p>
    <w:p w14:paraId="14A70446" w14:textId="77777777" w:rsidR="00AE1380" w:rsidRPr="00DA12F6" w:rsidRDefault="00AE1380" w:rsidP="00AE1380">
      <w:pPr>
        <w:keepNext/>
        <w:rPr>
          <w:rFonts w:cs="Arial"/>
          <w:b/>
        </w:rPr>
      </w:pPr>
      <w:r w:rsidRPr="00DA12F6">
        <w:rPr>
          <w:rFonts w:cs="Arial"/>
          <w:b/>
        </w:rPr>
        <w:t>Discussion and conclusion:</w:t>
      </w:r>
    </w:p>
    <w:p w14:paraId="665BB7DC" w14:textId="77777777" w:rsidR="0082451F" w:rsidRPr="0082451F" w:rsidRDefault="001E316B" w:rsidP="0082451F">
      <w:pPr>
        <w:keepNext/>
      </w:pPr>
      <w:r>
        <w:t>This was</w:t>
      </w:r>
      <w:r w:rsidRPr="001E316B">
        <w:rPr>
          <w:color w:val="FF0000"/>
        </w:rPr>
        <w:t xml:space="preserve"> Block approved</w:t>
      </w:r>
      <w:r>
        <w:t>.</w:t>
      </w:r>
    </w:p>
    <w:p w14:paraId="67A9693B" w14:textId="77777777" w:rsidR="00AE1380" w:rsidRDefault="00AE1380" w:rsidP="00AE1380">
      <w:pPr>
        <w:pStyle w:val="NormTop"/>
      </w:pPr>
      <w:r>
        <w:rPr>
          <w:color w:val="0000FF"/>
        </w:rPr>
        <w:t>TD SP</w:t>
      </w:r>
      <w:r>
        <w:rPr>
          <w:color w:val="0000FF"/>
        </w:rPr>
        <w:noBreakHyphen/>
        <w:t>191156</w:t>
      </w:r>
      <w:r w:rsidRPr="0073055D">
        <w:t xml:space="preserve"> </w:t>
      </w:r>
      <w:r>
        <w:t xml:space="preserve">(CR PACK) </w:t>
      </w:r>
      <w:r w:rsidR="00661F41">
        <w:t>Rel</w:t>
      </w:r>
      <w:r w:rsidR="00661F41">
        <w:noBreakHyphen/>
      </w:r>
      <w:r>
        <w:t>15 CRs on Data Charging in 5G System Architecture Phase 1 - Batch 2.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32.298 CR0745; 32.298 CR0757; 32.298 CR0758; 32.298 CR0755R1; 32.298 CR0751R1; 32.298 CR0783; 32.298 CR0770R1; 32.298 CR0771R1; 32.255 CR0153R1; 32.255 CR0154R1; 32.298 CR0772R1; 32.298 CR0775R1; 32.255 CR0149R1; 32.255 CR0156R1; 32.255 CR0155R1; 32.298 CR0782R1; 32.255 CR0161R1; 32.255 CR0162R1.</w:t>
      </w:r>
    </w:p>
    <w:p w14:paraId="6936F55E" w14:textId="77777777" w:rsidR="00AE1380" w:rsidRPr="00DA12F6" w:rsidRDefault="00AE1380" w:rsidP="00AE1380">
      <w:pPr>
        <w:keepNext/>
        <w:rPr>
          <w:rFonts w:cs="Arial"/>
          <w:b/>
        </w:rPr>
      </w:pPr>
      <w:r w:rsidRPr="00DA12F6">
        <w:rPr>
          <w:rFonts w:cs="Arial"/>
          <w:b/>
        </w:rPr>
        <w:t>Discussion and conclusion:</w:t>
      </w:r>
    </w:p>
    <w:p w14:paraId="7C6FF76E" w14:textId="77777777" w:rsidR="0082451F" w:rsidRPr="0082451F" w:rsidRDefault="001E316B" w:rsidP="0082451F">
      <w:pPr>
        <w:keepNext/>
      </w:pPr>
      <w:r>
        <w:t>This was</w:t>
      </w:r>
      <w:r w:rsidRPr="001E316B">
        <w:rPr>
          <w:color w:val="FF0000"/>
        </w:rPr>
        <w:t xml:space="preserve"> Block approved</w:t>
      </w:r>
      <w:r>
        <w:t>.</w:t>
      </w:r>
    </w:p>
    <w:p w14:paraId="6E742075" w14:textId="77777777" w:rsidR="00AE1380" w:rsidRDefault="00AE1380" w:rsidP="00AE1380">
      <w:pPr>
        <w:pStyle w:val="NormTop"/>
      </w:pPr>
      <w:r>
        <w:rPr>
          <w:color w:val="0000FF"/>
        </w:rPr>
        <w:t>TD SP</w:t>
      </w:r>
      <w:r>
        <w:rPr>
          <w:color w:val="0000FF"/>
        </w:rPr>
        <w:noBreakHyphen/>
        <w:t>191158</w:t>
      </w:r>
      <w:r w:rsidRPr="0073055D">
        <w:t xml:space="preserve"> </w:t>
      </w:r>
      <w:r>
        <w:t xml:space="preserve">(CR PACK) </w:t>
      </w:r>
      <w:r w:rsidR="00661F41">
        <w:t>Rel</w:t>
      </w:r>
      <w:r w:rsidR="00661F41">
        <w:noBreakHyphen/>
      </w:r>
      <w:r>
        <w:t>15 CRs on TEI.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32.601 CR0007; 28.622 CR0056R2; 28.622 CR0057R2.</w:t>
      </w:r>
    </w:p>
    <w:p w14:paraId="780E1F1D" w14:textId="77777777" w:rsidR="00AE1380" w:rsidRPr="00DA12F6" w:rsidRDefault="00AE1380" w:rsidP="00AE1380">
      <w:pPr>
        <w:keepNext/>
        <w:rPr>
          <w:rFonts w:cs="Arial"/>
          <w:b/>
        </w:rPr>
      </w:pPr>
      <w:r w:rsidRPr="00DA12F6">
        <w:rPr>
          <w:rFonts w:cs="Arial"/>
          <w:b/>
        </w:rPr>
        <w:t>Discussion and conclusion:</w:t>
      </w:r>
    </w:p>
    <w:p w14:paraId="50CC8A0E" w14:textId="77777777" w:rsidR="0082451F" w:rsidRPr="0082451F" w:rsidRDefault="001E316B" w:rsidP="0082451F">
      <w:pPr>
        <w:keepNext/>
      </w:pPr>
      <w:r>
        <w:t>This was</w:t>
      </w:r>
      <w:r w:rsidRPr="001E316B">
        <w:rPr>
          <w:color w:val="FF0000"/>
        </w:rPr>
        <w:t xml:space="preserve"> Block approved</w:t>
      </w:r>
      <w:r>
        <w:t>.</w:t>
      </w:r>
    </w:p>
    <w:p w14:paraId="51D911ED" w14:textId="77777777" w:rsidR="00AE1380" w:rsidRDefault="00AE1380" w:rsidP="00AE1380">
      <w:pPr>
        <w:pStyle w:val="NormTop"/>
      </w:pPr>
      <w:r>
        <w:rPr>
          <w:color w:val="0000FF"/>
        </w:rPr>
        <w:t>TD SP</w:t>
      </w:r>
      <w:r>
        <w:rPr>
          <w:color w:val="0000FF"/>
        </w:rPr>
        <w:noBreakHyphen/>
        <w:t>191160</w:t>
      </w:r>
      <w:r w:rsidRPr="0073055D">
        <w:t xml:space="preserve"> </w:t>
      </w:r>
      <w:r>
        <w:t xml:space="preserve">(CR PACK) </w:t>
      </w:r>
      <w:r w:rsidR="00661F41">
        <w:t>Rel</w:t>
      </w:r>
      <w:r w:rsidR="00661F41">
        <w:noBreakHyphen/>
      </w:r>
      <w:r>
        <w:t>15 CRs on Service Based Interface for 5G Charging Batch 1.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32.274 CR0069; 32.290 CR0088; 32.291 CR0128R1; 32.291 CR0130R1; 32.290 CR0092; 32.290 CR0093; 32.291 CR0134R1; 32.290 CR0085R1; 32.290 CR0084R1; 32.290 CR0086R1; 32.290 CR0087R1; 32.290 CR0091R1; 32.290 CR0095R1; 32.290 CR0098R1; 32.240 CR0410; 32.240 CR0411; 32.291 CR0131R3; 32.290 CR0102R1; 32.290 CR0103R1.</w:t>
      </w:r>
    </w:p>
    <w:p w14:paraId="0F919EF2" w14:textId="77777777" w:rsidR="00AE1380" w:rsidRPr="00DA12F6" w:rsidRDefault="00AE1380" w:rsidP="00AE1380">
      <w:pPr>
        <w:keepNext/>
        <w:rPr>
          <w:rFonts w:cs="Arial"/>
          <w:b/>
        </w:rPr>
      </w:pPr>
      <w:r w:rsidRPr="00DA12F6">
        <w:rPr>
          <w:rFonts w:cs="Arial"/>
          <w:b/>
        </w:rPr>
        <w:t>Discussion and conclusion:</w:t>
      </w:r>
    </w:p>
    <w:p w14:paraId="608B6854" w14:textId="77777777" w:rsidR="0082451F" w:rsidRPr="0082451F" w:rsidRDefault="001E316B" w:rsidP="0082451F">
      <w:pPr>
        <w:keepNext/>
      </w:pPr>
      <w:r>
        <w:t>This was</w:t>
      </w:r>
      <w:r w:rsidRPr="001E316B">
        <w:rPr>
          <w:color w:val="FF0000"/>
        </w:rPr>
        <w:t xml:space="preserve"> Block approved</w:t>
      </w:r>
      <w:r>
        <w:t>.</w:t>
      </w:r>
    </w:p>
    <w:p w14:paraId="5F2E441E" w14:textId="77777777" w:rsidR="00AE1380" w:rsidRDefault="00AE1380" w:rsidP="00AE1380">
      <w:pPr>
        <w:pStyle w:val="NormTop"/>
      </w:pPr>
      <w:r>
        <w:rPr>
          <w:color w:val="0000FF"/>
        </w:rPr>
        <w:t>TD SP</w:t>
      </w:r>
      <w:r>
        <w:rPr>
          <w:color w:val="0000FF"/>
        </w:rPr>
        <w:noBreakHyphen/>
        <w:t>191161</w:t>
      </w:r>
      <w:r w:rsidRPr="0073055D">
        <w:t xml:space="preserve"> </w:t>
      </w:r>
      <w:r>
        <w:t xml:space="preserve">(CR PACK) </w:t>
      </w:r>
      <w:r w:rsidR="00661F41">
        <w:t>Rel</w:t>
      </w:r>
      <w:r w:rsidR="00661F41">
        <w:noBreakHyphen/>
      </w:r>
      <w:r>
        <w:t>15 CRs on Service Based Interface for 5G Charging Batch 2.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32.291 CR0142; 32.291 CR0151; 32.291 CR0146R1; 32.291 CR0150R1; 32.291 CR0155R1; 32.291 CR0156R1; 32.291 CR0152R1; 32.291 CR0161R1; 32.291 CR0162R1; 32.291 CR0163R1; 32.291 CR0188; 32.291 CR0189; 32.291 CR0165R1; 32.291 CR0171R1; 32.291 CR0169R1; 32.291 CR0175R1; 32.291 CR0147R3; 32.291 CR0190R1; 32.291 CR0191R1.</w:t>
      </w:r>
    </w:p>
    <w:p w14:paraId="0CF8186E" w14:textId="77777777" w:rsidR="00AE1380" w:rsidRPr="00DA12F6" w:rsidRDefault="00AE1380" w:rsidP="00AE1380">
      <w:pPr>
        <w:keepNext/>
        <w:rPr>
          <w:rFonts w:cs="Arial"/>
          <w:b/>
        </w:rPr>
      </w:pPr>
      <w:r w:rsidRPr="00DA12F6">
        <w:rPr>
          <w:rFonts w:cs="Arial"/>
          <w:b/>
        </w:rPr>
        <w:t>Discussion and conclusion:</w:t>
      </w:r>
    </w:p>
    <w:p w14:paraId="24CDEC29" w14:textId="77777777" w:rsidR="0082451F" w:rsidRPr="0082451F" w:rsidRDefault="001E316B" w:rsidP="0082451F">
      <w:pPr>
        <w:keepNext/>
      </w:pPr>
      <w:r>
        <w:t>This was</w:t>
      </w:r>
      <w:r w:rsidRPr="001E316B">
        <w:rPr>
          <w:color w:val="FF0000"/>
        </w:rPr>
        <w:t xml:space="preserve"> Block approved</w:t>
      </w:r>
      <w:r>
        <w:t>.</w:t>
      </w:r>
    </w:p>
    <w:p w14:paraId="0AE99D37" w14:textId="77777777" w:rsidR="00AE1380" w:rsidRDefault="00AE1380" w:rsidP="00AE1380">
      <w:pPr>
        <w:pStyle w:val="NormTop"/>
      </w:pPr>
      <w:r>
        <w:rPr>
          <w:color w:val="0000FF"/>
        </w:rPr>
        <w:t>TD SP</w:t>
      </w:r>
      <w:r>
        <w:rPr>
          <w:color w:val="0000FF"/>
        </w:rPr>
        <w:noBreakHyphen/>
        <w:t>191162</w:t>
      </w:r>
      <w:r w:rsidRPr="0073055D">
        <w:t xml:space="preserve"> </w:t>
      </w:r>
      <w:r>
        <w:t xml:space="preserve">(CR PACK) </w:t>
      </w:r>
      <w:r w:rsidR="00661F41">
        <w:t>Rel</w:t>
      </w:r>
      <w:r w:rsidR="00661F41">
        <w:noBreakHyphen/>
      </w:r>
      <w:r>
        <w:t>15 CRs on Service Based Interface for 5G Charging Batch 3.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32.298 CR0760; 32.291 CR0144R1; 32.298 CR0741R1; 32.298 CR0753R1; 32.298 CR0743R1; 32.298 CR0761R1; 32.298 CR0763; 32.298 CR0762R1; 32.298 CR0764; 32.298 CR0752R1; 32.298 CR0759R1; 32.298 CR0767; 32.298 CR0768; 32.298 CR0765R1; 32.298 CR0766R1; 32.298 CR0787R1; 32.298 CR0788R1.</w:t>
      </w:r>
    </w:p>
    <w:p w14:paraId="3F4102EC" w14:textId="77777777" w:rsidR="00AE1380" w:rsidRPr="00DA12F6" w:rsidRDefault="00AE1380" w:rsidP="00AE1380">
      <w:pPr>
        <w:keepNext/>
        <w:rPr>
          <w:rFonts w:cs="Arial"/>
          <w:b/>
        </w:rPr>
      </w:pPr>
      <w:r w:rsidRPr="00DA12F6">
        <w:rPr>
          <w:rFonts w:cs="Arial"/>
          <w:b/>
        </w:rPr>
        <w:t>Discussion and conclusion:</w:t>
      </w:r>
    </w:p>
    <w:p w14:paraId="3C19FD90" w14:textId="77777777" w:rsidR="0082451F" w:rsidRPr="0082451F" w:rsidRDefault="001E316B" w:rsidP="0082451F">
      <w:pPr>
        <w:keepNext/>
      </w:pPr>
      <w:r>
        <w:t>This was</w:t>
      </w:r>
      <w:r w:rsidRPr="001E316B">
        <w:rPr>
          <w:color w:val="FF0000"/>
        </w:rPr>
        <w:t xml:space="preserve"> Block approved</w:t>
      </w:r>
      <w:r>
        <w:t>.</w:t>
      </w:r>
    </w:p>
    <w:p w14:paraId="4C215162" w14:textId="77777777" w:rsidR="00AE1380" w:rsidRDefault="00AE1380" w:rsidP="00AE1380">
      <w:pPr>
        <w:pStyle w:val="NormTop"/>
      </w:pPr>
      <w:r>
        <w:rPr>
          <w:color w:val="0000FF"/>
        </w:rPr>
        <w:lastRenderedPageBreak/>
        <w:t>TD SP</w:t>
      </w:r>
      <w:r>
        <w:rPr>
          <w:color w:val="0000FF"/>
        </w:rPr>
        <w:noBreakHyphen/>
        <w:t>191163</w:t>
      </w:r>
      <w:r w:rsidRPr="0073055D">
        <w:t xml:space="preserve"> </w:t>
      </w:r>
      <w:r>
        <w:t xml:space="preserve">(CR PACK) </w:t>
      </w:r>
      <w:r w:rsidR="00661F41">
        <w:t>Rel</w:t>
      </w:r>
      <w:r w:rsidR="00661F41">
        <w:noBreakHyphen/>
      </w:r>
      <w:r>
        <w:t>15 CRs on SMS Charging in 5G System Architecture Phase 1.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32.274 CR0068; 32.274 CR0067R1; 32.274 CR0070R1; 32.274 CR0071R1.</w:t>
      </w:r>
    </w:p>
    <w:p w14:paraId="353BEECD" w14:textId="77777777" w:rsidR="00AE1380" w:rsidRPr="00DA12F6" w:rsidRDefault="00AE1380" w:rsidP="00AE1380">
      <w:pPr>
        <w:keepNext/>
        <w:rPr>
          <w:rFonts w:cs="Arial"/>
          <w:b/>
        </w:rPr>
      </w:pPr>
      <w:r w:rsidRPr="00DA12F6">
        <w:rPr>
          <w:rFonts w:cs="Arial"/>
          <w:b/>
        </w:rPr>
        <w:t>Discussion and conclusion:</w:t>
      </w:r>
    </w:p>
    <w:p w14:paraId="5744EBEA" w14:textId="77777777" w:rsidR="0082451F" w:rsidRPr="0082451F" w:rsidRDefault="001E316B" w:rsidP="0082451F">
      <w:pPr>
        <w:keepNext/>
      </w:pPr>
      <w:r>
        <w:t>This was</w:t>
      </w:r>
      <w:r w:rsidRPr="001E316B">
        <w:rPr>
          <w:color w:val="FF0000"/>
        </w:rPr>
        <w:t xml:space="preserve"> Block approved</w:t>
      </w:r>
      <w:r>
        <w:t>.</w:t>
      </w:r>
    </w:p>
    <w:p w14:paraId="0A1B47C1" w14:textId="77777777" w:rsidR="00AE1380" w:rsidRDefault="00AE1380" w:rsidP="00AE1380">
      <w:pPr>
        <w:pStyle w:val="NormTop"/>
      </w:pPr>
      <w:r>
        <w:rPr>
          <w:color w:val="0000FF"/>
        </w:rPr>
        <w:t>TD SP</w:t>
      </w:r>
      <w:r>
        <w:rPr>
          <w:color w:val="0000FF"/>
        </w:rPr>
        <w:noBreakHyphen/>
        <w:t>191173</w:t>
      </w:r>
      <w:r w:rsidRPr="0073055D">
        <w:t xml:space="preserve"> </w:t>
      </w:r>
      <w:r>
        <w:t xml:space="preserve">(CR PACK) </w:t>
      </w:r>
      <w:r w:rsidR="00661F41">
        <w:t>Rel</w:t>
      </w:r>
      <w:r w:rsidR="00661F41">
        <w:noBreakHyphen/>
      </w:r>
      <w:r>
        <w:t>15 CRs on Network Resource Model (NRM) for 5G networks and network slicing.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28.659 CR0036; 28.659 CR0037; 28.623 CR0030; 28.541 CR0170; 28.541 CR0171; 28.541 CR0172; 28.541 CR0173; 28.659 CR0035R1; 28.658 CR0050R1; 28.659 CR0038R1; 28.662 CR0010R1; 28.541 CR0155R2; 28.541 CR0156R2; 28.541 CR0196; 28.658 CR0051; 28.541 CR0160R1; 28.622 CR0059; 28.541 CR0206R1; 28.541 CR0051R14; 28.541 CR0193R3; 28.541 CR0226R1; 28.541 CR0227; 28.622 CR0058R1; 28.623 CR0036R1; 28.623 CR0037R1; 28.532 CR0074R1; 28.532 CR0075R1; 28.541 CR0168R2; 28.530 CR0012R2; 28.530 CR0013R2.</w:t>
      </w:r>
    </w:p>
    <w:p w14:paraId="539C5F20" w14:textId="77777777" w:rsidR="00AE1380" w:rsidRPr="00DA12F6" w:rsidRDefault="00AE1380" w:rsidP="00AE1380">
      <w:pPr>
        <w:keepNext/>
        <w:rPr>
          <w:rFonts w:cs="Arial"/>
          <w:b/>
        </w:rPr>
      </w:pPr>
      <w:r w:rsidRPr="00DA12F6">
        <w:rPr>
          <w:rFonts w:cs="Arial"/>
          <w:b/>
        </w:rPr>
        <w:t>Discussion and conclusion:</w:t>
      </w:r>
    </w:p>
    <w:p w14:paraId="30FA2851" w14:textId="77777777" w:rsidR="0082451F" w:rsidRPr="0082451F" w:rsidRDefault="001E316B" w:rsidP="0082451F">
      <w:pPr>
        <w:keepNext/>
      </w:pPr>
      <w:r>
        <w:t>This was</w:t>
      </w:r>
      <w:r w:rsidRPr="001E316B">
        <w:rPr>
          <w:color w:val="FF0000"/>
        </w:rPr>
        <w:t xml:space="preserve"> Block approved</w:t>
      </w:r>
      <w:r>
        <w:t>.</w:t>
      </w:r>
    </w:p>
    <w:p w14:paraId="07E96F2A" w14:textId="77777777" w:rsidR="00AE1380" w:rsidRDefault="00AE1380" w:rsidP="00AE1380">
      <w:pPr>
        <w:pStyle w:val="NormTop"/>
      </w:pPr>
      <w:r>
        <w:rPr>
          <w:color w:val="0000FF"/>
        </w:rPr>
        <w:t>TD SP</w:t>
      </w:r>
      <w:r>
        <w:rPr>
          <w:color w:val="0000FF"/>
        </w:rPr>
        <w:noBreakHyphen/>
        <w:t>191174</w:t>
      </w:r>
      <w:r w:rsidRPr="0073055D">
        <w:t xml:space="preserve"> </w:t>
      </w:r>
      <w:r>
        <w:t xml:space="preserve">(CR PACK) </w:t>
      </w:r>
      <w:r w:rsidR="00661F41">
        <w:t>Rel</w:t>
      </w:r>
      <w:r w:rsidR="00661F41">
        <w:noBreakHyphen/>
      </w:r>
      <w:r>
        <w:t>15 CRs on Performance Assurance for 5G networks including network slicing.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28.552 CR0134; 28.552 CR0135; 28.550 CR0032R2; 28.550 CR0033R2.</w:t>
      </w:r>
    </w:p>
    <w:p w14:paraId="215A5987" w14:textId="77777777" w:rsidR="00AE1380" w:rsidRPr="00DA12F6" w:rsidRDefault="00AE1380" w:rsidP="00AE1380">
      <w:pPr>
        <w:keepNext/>
        <w:rPr>
          <w:rFonts w:cs="Arial"/>
          <w:b/>
        </w:rPr>
      </w:pPr>
      <w:r w:rsidRPr="00DA12F6">
        <w:rPr>
          <w:rFonts w:cs="Arial"/>
          <w:b/>
        </w:rPr>
        <w:t>Discussion and conclusion:</w:t>
      </w:r>
    </w:p>
    <w:p w14:paraId="22295D85" w14:textId="77777777" w:rsidR="0082451F" w:rsidRPr="0082451F" w:rsidRDefault="001E316B" w:rsidP="0082451F">
      <w:pPr>
        <w:keepNext/>
      </w:pPr>
      <w:r>
        <w:t>This was</w:t>
      </w:r>
      <w:r w:rsidRPr="001E316B">
        <w:rPr>
          <w:color w:val="FF0000"/>
        </w:rPr>
        <w:t xml:space="preserve"> Block approved</w:t>
      </w:r>
      <w:r>
        <w:t>.</w:t>
      </w:r>
    </w:p>
    <w:p w14:paraId="27F58A1D" w14:textId="77777777" w:rsidR="00AE1380" w:rsidRDefault="00AE1380" w:rsidP="00AE1380">
      <w:pPr>
        <w:pStyle w:val="NormTop"/>
      </w:pPr>
      <w:r>
        <w:rPr>
          <w:color w:val="0000FF"/>
        </w:rPr>
        <w:t>TD SP</w:t>
      </w:r>
      <w:r>
        <w:rPr>
          <w:color w:val="0000FF"/>
        </w:rPr>
        <w:noBreakHyphen/>
        <w:t>191175</w:t>
      </w:r>
      <w:r w:rsidRPr="0073055D">
        <w:t xml:space="preserve"> </w:t>
      </w:r>
      <w:r>
        <w:t xml:space="preserve">(CR PACK) </w:t>
      </w:r>
      <w:r w:rsidR="00661F41">
        <w:t>Rel</w:t>
      </w:r>
      <w:r w:rsidR="00661F41">
        <w:noBreakHyphen/>
      </w:r>
      <w:r>
        <w:t>15 CRs on Provisioning of network slicing for 5G networks and services.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28.531 CR0031R1; 28.531 CR0032R1.</w:t>
      </w:r>
    </w:p>
    <w:p w14:paraId="11C0495D" w14:textId="77777777" w:rsidR="00AE1380" w:rsidRPr="00DA12F6" w:rsidRDefault="00AE1380" w:rsidP="00AE1380">
      <w:pPr>
        <w:keepNext/>
        <w:rPr>
          <w:rFonts w:cs="Arial"/>
          <w:b/>
        </w:rPr>
      </w:pPr>
      <w:r w:rsidRPr="00DA12F6">
        <w:rPr>
          <w:rFonts w:cs="Arial"/>
          <w:b/>
        </w:rPr>
        <w:t>Discussion and conclusion:</w:t>
      </w:r>
    </w:p>
    <w:p w14:paraId="18CB2B8F" w14:textId="77777777" w:rsidR="0082451F" w:rsidRPr="0082451F" w:rsidRDefault="001E316B" w:rsidP="0082451F">
      <w:pPr>
        <w:keepNext/>
      </w:pPr>
      <w:r>
        <w:t>This was</w:t>
      </w:r>
      <w:r w:rsidRPr="001E316B">
        <w:rPr>
          <w:color w:val="FF0000"/>
        </w:rPr>
        <w:t xml:space="preserve"> Block approved</w:t>
      </w:r>
      <w:r>
        <w:t>.</w:t>
      </w:r>
    </w:p>
    <w:p w14:paraId="4552DE52" w14:textId="77777777" w:rsidR="00AE1380" w:rsidRDefault="00AE1380" w:rsidP="00AE1380">
      <w:pPr>
        <w:pStyle w:val="NormTop"/>
      </w:pPr>
      <w:r>
        <w:rPr>
          <w:color w:val="0000FF"/>
        </w:rPr>
        <w:t>TD SP</w:t>
      </w:r>
      <w:r>
        <w:rPr>
          <w:color w:val="0000FF"/>
        </w:rPr>
        <w:noBreakHyphen/>
        <w:t>191219</w:t>
      </w:r>
      <w:r w:rsidRPr="0073055D">
        <w:t xml:space="preserve"> </w:t>
      </w:r>
      <w:r>
        <w:t xml:space="preserve">(CR PACK) </w:t>
      </w:r>
      <w:r w:rsidR="00661F41">
        <w:t>Rel</w:t>
      </w:r>
      <w:r w:rsidR="00661F41">
        <w:noBreakHyphen/>
      </w:r>
      <w:r>
        <w:t>15 CRs on General aspects of NETSLICE.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28.532 CR0058R1; 28.532 CR0059R1; 28.532 CR0060R2; 28.532 CR0061R2; 28.533 CR0038R2; 28.533 CR0039R2; 28.533 CR0053R1; 28.533 CR0054; 28.533 CR0046R2; 28.533 CR0047R2.</w:t>
      </w:r>
    </w:p>
    <w:p w14:paraId="1727D3AC" w14:textId="77777777" w:rsidR="00AE1380" w:rsidRPr="00DA12F6" w:rsidRDefault="00AE1380" w:rsidP="00AE1380">
      <w:pPr>
        <w:keepNext/>
        <w:rPr>
          <w:rFonts w:cs="Arial"/>
          <w:b/>
        </w:rPr>
      </w:pPr>
      <w:r w:rsidRPr="00DA12F6">
        <w:rPr>
          <w:rFonts w:cs="Arial"/>
          <w:b/>
        </w:rPr>
        <w:t>Discussion and conclusion:</w:t>
      </w:r>
    </w:p>
    <w:p w14:paraId="6DF025D4" w14:textId="77777777" w:rsidR="0082451F" w:rsidRPr="0082451F" w:rsidRDefault="001E316B" w:rsidP="0082451F">
      <w:pPr>
        <w:keepNext/>
      </w:pPr>
      <w:r>
        <w:t>This was</w:t>
      </w:r>
      <w:r w:rsidRPr="001E316B">
        <w:rPr>
          <w:color w:val="FF0000"/>
        </w:rPr>
        <w:t xml:space="preserve"> Block approved</w:t>
      </w:r>
      <w:r>
        <w:t>.</w:t>
      </w:r>
    </w:p>
    <w:p w14:paraId="30E826A2" w14:textId="77777777" w:rsidR="00AE1380" w:rsidRDefault="00AE1380" w:rsidP="00AE1380">
      <w:pPr>
        <w:pStyle w:val="NormTop"/>
      </w:pPr>
      <w:r>
        <w:rPr>
          <w:color w:val="0000FF"/>
        </w:rPr>
        <w:t>TD SP</w:t>
      </w:r>
      <w:r>
        <w:rPr>
          <w:color w:val="0000FF"/>
        </w:rPr>
        <w:noBreakHyphen/>
        <w:t>191220</w:t>
      </w:r>
      <w:r w:rsidRPr="0073055D">
        <w:t xml:space="preserve"> </w:t>
      </w:r>
      <w:r>
        <w:t xml:space="preserve">(CR PACK) </w:t>
      </w:r>
      <w:r w:rsidR="00661F41">
        <w:t>Rel</w:t>
      </w:r>
      <w:r w:rsidR="00661F41">
        <w:noBreakHyphen/>
      </w:r>
      <w:r>
        <w:t>15 CRs on REST Solution Sets.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32.158 CR0005; 32.158 CR0006; 32.158 CR0007; 32.158 CR0008; 32.158 CR0010R2; 32.158 CR0004R3.</w:t>
      </w:r>
    </w:p>
    <w:p w14:paraId="551EEEFD" w14:textId="77777777" w:rsidR="00AE1380" w:rsidRPr="00DA12F6" w:rsidRDefault="00AE1380" w:rsidP="00AE1380">
      <w:pPr>
        <w:keepNext/>
        <w:rPr>
          <w:rFonts w:cs="Arial"/>
          <w:b/>
        </w:rPr>
      </w:pPr>
      <w:r w:rsidRPr="00DA12F6">
        <w:rPr>
          <w:rFonts w:cs="Arial"/>
          <w:b/>
        </w:rPr>
        <w:t>Discussion and conclusion:</w:t>
      </w:r>
    </w:p>
    <w:p w14:paraId="1EC34D75" w14:textId="77777777" w:rsidR="0082451F" w:rsidRPr="0082451F" w:rsidRDefault="001E316B" w:rsidP="0082451F">
      <w:pPr>
        <w:keepNext/>
      </w:pPr>
      <w:r>
        <w:t>This was</w:t>
      </w:r>
      <w:r w:rsidRPr="001E316B">
        <w:rPr>
          <w:color w:val="FF0000"/>
        </w:rPr>
        <w:t xml:space="preserve"> Block approved</w:t>
      </w:r>
      <w:r>
        <w:t>.</w:t>
      </w:r>
    </w:p>
    <w:p w14:paraId="457F4A69" w14:textId="77777777" w:rsidR="00AE1380" w:rsidRDefault="00AE1380" w:rsidP="00AE1380">
      <w:pPr>
        <w:pStyle w:val="Heading1"/>
      </w:pPr>
      <w:bookmarkStart w:id="61" w:name="_Toc68670262"/>
      <w:r>
        <w:t>16</w:t>
      </w:r>
      <w:r>
        <w:tab/>
      </w:r>
      <w:r w:rsidR="00661F41">
        <w:t>Rel</w:t>
      </w:r>
      <w:r w:rsidR="00661F41">
        <w:noBreakHyphen/>
      </w:r>
      <w:r>
        <w:t>16 CRs</w:t>
      </w:r>
      <w:bookmarkEnd w:id="61"/>
    </w:p>
    <w:p w14:paraId="3F566DDE" w14:textId="77777777" w:rsidR="00AE1380" w:rsidRDefault="00AE1380" w:rsidP="00AE1380">
      <w:pPr>
        <w:pStyle w:val="Heading2"/>
      </w:pPr>
      <w:bookmarkStart w:id="62" w:name="_Toc68670263"/>
      <w:r>
        <w:t>16.1</w:t>
      </w:r>
      <w:r>
        <w:tab/>
        <w:t>SA</w:t>
      </w:r>
      <w:r w:rsidR="00661F41">
        <w:t> WG1</w:t>
      </w:r>
      <w:r>
        <w:t xml:space="preserve"> </w:t>
      </w:r>
      <w:r w:rsidR="00661F41">
        <w:t>Rel</w:t>
      </w:r>
      <w:r w:rsidR="00661F41">
        <w:noBreakHyphen/>
      </w:r>
      <w:r>
        <w:t>16 CRs</w:t>
      </w:r>
      <w:bookmarkEnd w:id="62"/>
    </w:p>
    <w:p w14:paraId="71C1C1AD" w14:textId="77777777" w:rsidR="00AE1380" w:rsidRDefault="00AE1380" w:rsidP="00AE1380">
      <w:pPr>
        <w:keepNext/>
        <w:keepLines/>
      </w:pPr>
      <w:r>
        <w:rPr>
          <w:color w:val="0000FF"/>
        </w:rPr>
        <w:t>TD SP</w:t>
      </w:r>
      <w:r>
        <w:rPr>
          <w:color w:val="0000FF"/>
        </w:rPr>
        <w:noBreakHyphen/>
        <w:t>191010</w:t>
      </w:r>
      <w:r w:rsidRPr="0073055D">
        <w:t xml:space="preserve"> </w:t>
      </w:r>
      <w:r>
        <w:t xml:space="preserve">(CR PACK) </w:t>
      </w:r>
      <w:r w:rsidR="00661F41">
        <w:t>Stage 1</w:t>
      </w:r>
      <w:r>
        <w:t xml:space="preserve"> CRs on SMARTER_Ph2.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CR0407R1; 22.261 CR0417R2; 22.261 CR0418R1; 22.261 CR0427R2; 22.261 CR0432R1.</w:t>
      </w:r>
    </w:p>
    <w:p w14:paraId="312FF67F" w14:textId="77777777" w:rsidR="00AE1380" w:rsidRPr="00DA12F6" w:rsidRDefault="00AE1380" w:rsidP="00AE1380">
      <w:pPr>
        <w:keepNext/>
        <w:rPr>
          <w:rFonts w:cs="Arial"/>
          <w:b/>
        </w:rPr>
      </w:pPr>
      <w:r w:rsidRPr="00DA12F6">
        <w:rPr>
          <w:rFonts w:cs="Arial"/>
          <w:b/>
        </w:rPr>
        <w:t>Discussion and conclusion:</w:t>
      </w:r>
    </w:p>
    <w:p w14:paraId="1810284D" w14:textId="77777777" w:rsidR="0082451F" w:rsidRPr="0082451F" w:rsidRDefault="001E316B" w:rsidP="0082451F">
      <w:pPr>
        <w:keepNext/>
      </w:pPr>
      <w:r>
        <w:t>This was</w:t>
      </w:r>
      <w:r w:rsidRPr="001E316B">
        <w:rPr>
          <w:color w:val="FF0000"/>
        </w:rPr>
        <w:t xml:space="preserve"> Block approved</w:t>
      </w:r>
      <w:r>
        <w:t>.</w:t>
      </w:r>
    </w:p>
    <w:p w14:paraId="3EE6D45C" w14:textId="77777777" w:rsidR="00AE1380" w:rsidRDefault="00AE1380" w:rsidP="00AE1380">
      <w:pPr>
        <w:pStyle w:val="NormTop"/>
      </w:pPr>
      <w:r>
        <w:rPr>
          <w:color w:val="0000FF"/>
        </w:rPr>
        <w:lastRenderedPageBreak/>
        <w:t>TD SP</w:t>
      </w:r>
      <w:r>
        <w:rPr>
          <w:color w:val="0000FF"/>
        </w:rPr>
        <w:noBreakHyphen/>
        <w:t>191011</w:t>
      </w:r>
      <w:r w:rsidRPr="0073055D">
        <w:t xml:space="preserve"> </w:t>
      </w:r>
      <w:r>
        <w:t xml:space="preserve">(CR PACK) </w:t>
      </w:r>
      <w:r w:rsidR="00661F41">
        <w:t>Stage 1</w:t>
      </w:r>
      <w:r>
        <w:t xml:space="preserve"> CRs on MONASTERY2.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22.280 CR0136R1.</w:t>
      </w:r>
    </w:p>
    <w:p w14:paraId="386DA4B7" w14:textId="77777777" w:rsidR="00AE1380" w:rsidRPr="00DA12F6" w:rsidRDefault="00AE1380" w:rsidP="00AE1380">
      <w:pPr>
        <w:keepNext/>
        <w:rPr>
          <w:rFonts w:cs="Arial"/>
          <w:b/>
        </w:rPr>
      </w:pPr>
      <w:r w:rsidRPr="00DA12F6">
        <w:rPr>
          <w:rFonts w:cs="Arial"/>
          <w:b/>
        </w:rPr>
        <w:t>Discussion and conclusion:</w:t>
      </w:r>
    </w:p>
    <w:p w14:paraId="6154CB68" w14:textId="77777777" w:rsidR="0082451F" w:rsidRPr="0082451F" w:rsidRDefault="001E316B" w:rsidP="0082451F">
      <w:pPr>
        <w:keepNext/>
      </w:pPr>
      <w:r>
        <w:t>This was</w:t>
      </w:r>
      <w:r w:rsidRPr="001E316B">
        <w:rPr>
          <w:color w:val="FF0000"/>
        </w:rPr>
        <w:t xml:space="preserve"> Block approved</w:t>
      </w:r>
      <w:r>
        <w:t>.</w:t>
      </w:r>
    </w:p>
    <w:p w14:paraId="0D0C4733" w14:textId="77777777" w:rsidR="00AE1380" w:rsidRDefault="00AE1380" w:rsidP="00AE1380">
      <w:pPr>
        <w:pStyle w:val="NormTop"/>
      </w:pPr>
      <w:r>
        <w:rPr>
          <w:color w:val="0000FF"/>
        </w:rPr>
        <w:t>TD SP</w:t>
      </w:r>
      <w:r>
        <w:rPr>
          <w:color w:val="0000FF"/>
        </w:rPr>
        <w:noBreakHyphen/>
        <w:t>191012</w:t>
      </w:r>
      <w:r w:rsidRPr="0073055D">
        <w:t xml:space="preserve"> </w:t>
      </w:r>
      <w:r>
        <w:t xml:space="preserve">(CR PACK) </w:t>
      </w:r>
      <w:r w:rsidR="00661F41">
        <w:t>Stage 1</w:t>
      </w:r>
      <w:r>
        <w:t xml:space="preserve"> CRs on TEI16.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CR0409R1; 22.261 CR0411R1.</w:t>
      </w:r>
    </w:p>
    <w:p w14:paraId="2B143104" w14:textId="77777777" w:rsidR="00AE1380" w:rsidRPr="00DA12F6" w:rsidRDefault="00AE1380" w:rsidP="00AE1380">
      <w:pPr>
        <w:keepNext/>
        <w:rPr>
          <w:rFonts w:cs="Arial"/>
          <w:b/>
        </w:rPr>
      </w:pPr>
      <w:r w:rsidRPr="00DA12F6">
        <w:rPr>
          <w:rFonts w:cs="Arial"/>
          <w:b/>
        </w:rPr>
        <w:t>Discussion and conclusion:</w:t>
      </w:r>
    </w:p>
    <w:p w14:paraId="40A936DA" w14:textId="77777777" w:rsidR="0082451F" w:rsidRPr="0082451F" w:rsidRDefault="001E316B" w:rsidP="0082451F">
      <w:pPr>
        <w:keepNext/>
      </w:pPr>
      <w:r>
        <w:t>This was</w:t>
      </w:r>
      <w:r w:rsidRPr="001E316B">
        <w:rPr>
          <w:color w:val="FF0000"/>
        </w:rPr>
        <w:t xml:space="preserve"> Block approved</w:t>
      </w:r>
      <w:r>
        <w:t>.</w:t>
      </w:r>
    </w:p>
    <w:p w14:paraId="36AA1F37" w14:textId="77777777" w:rsidR="00AE1380" w:rsidRDefault="00AE1380" w:rsidP="00AE1380">
      <w:pPr>
        <w:pStyle w:val="Heading2"/>
      </w:pPr>
      <w:bookmarkStart w:id="63" w:name="_Toc68670264"/>
      <w:r>
        <w:t>16.2</w:t>
      </w:r>
      <w:r>
        <w:tab/>
        <w:t>SA</w:t>
      </w:r>
      <w:r w:rsidR="00661F41">
        <w:t> WG2</w:t>
      </w:r>
      <w:r>
        <w:t xml:space="preserve"> </w:t>
      </w:r>
      <w:r w:rsidR="00661F41">
        <w:t>Rel</w:t>
      </w:r>
      <w:r w:rsidR="00661F41">
        <w:noBreakHyphen/>
      </w:r>
      <w:r>
        <w:t>16 CRs</w:t>
      </w:r>
      <w:bookmarkEnd w:id="63"/>
    </w:p>
    <w:p w14:paraId="377C488A" w14:textId="77777777" w:rsidR="0082451F" w:rsidRDefault="0082451F" w:rsidP="0082451F">
      <w:pPr>
        <w:pStyle w:val="NormTop"/>
        <w:pBdr>
          <w:top w:val="none" w:sz="0" w:space="0" w:color="auto"/>
        </w:pBdr>
      </w:pPr>
      <w:r>
        <w:rPr>
          <w:color w:val="0000FF"/>
        </w:rPr>
        <w:t>TD SP</w:t>
      </w:r>
      <w:r>
        <w:rPr>
          <w:color w:val="0000FF"/>
        </w:rPr>
        <w:noBreakHyphen/>
        <w:t>191233</w:t>
      </w:r>
      <w:r w:rsidRPr="0073055D">
        <w:t xml:space="preserve"> </w:t>
      </w:r>
      <w:r>
        <w:t>(DISCUSSION) Way forward on Introduction of the Inter PLMN UP functionality in the architecture. (Source: Huawei, Hisilicon,).</w:t>
      </w:r>
      <w:r>
        <w:br/>
      </w:r>
      <w:r w:rsidRPr="0073055D">
        <w:rPr>
          <w:b/>
        </w:rPr>
        <w:t>Document for:</w:t>
      </w:r>
      <w:r w:rsidRPr="0073055D">
        <w:t xml:space="preserve"> </w:t>
      </w:r>
      <w:r>
        <w:t>Action.</w:t>
      </w:r>
      <w:r>
        <w:br/>
      </w:r>
      <w:r w:rsidRPr="0073055D">
        <w:rPr>
          <w:b/>
        </w:rPr>
        <w:t>Abstract:</w:t>
      </w:r>
      <w:r w:rsidRPr="0073055D">
        <w:t xml:space="preserve"> </w:t>
      </w:r>
      <w:r>
        <w:t>This contribution the agreed SA WG2 CR of the introduction of the IPUPS.</w:t>
      </w:r>
    </w:p>
    <w:p w14:paraId="35F79B84" w14:textId="77777777" w:rsidR="0082451F" w:rsidRPr="00DA12F6" w:rsidRDefault="0082451F" w:rsidP="0082451F">
      <w:pPr>
        <w:keepNext/>
        <w:rPr>
          <w:rFonts w:cs="Arial"/>
          <w:b/>
        </w:rPr>
      </w:pPr>
      <w:r w:rsidRPr="00DA12F6">
        <w:rPr>
          <w:rFonts w:cs="Arial"/>
          <w:b/>
        </w:rPr>
        <w:t>Discussion and conclusion:</w:t>
      </w:r>
    </w:p>
    <w:p w14:paraId="7715F86F" w14:textId="77777777" w:rsidR="007A62A9" w:rsidRPr="00760362" w:rsidRDefault="001670F8" w:rsidP="007A62A9">
      <w:r>
        <w:rPr>
          <w:lang w:eastAsia="en-US"/>
        </w:rPr>
        <w:t xml:space="preserve">This was </w:t>
      </w:r>
      <w:r w:rsidRPr="001670F8">
        <w:rPr>
          <w:color w:val="0000FF"/>
          <w:lang w:eastAsia="en-US"/>
        </w:rPr>
        <w:t>noted</w:t>
      </w:r>
      <w:r>
        <w:rPr>
          <w:lang w:eastAsia="en-US"/>
        </w:rPr>
        <w:t>.</w:t>
      </w:r>
    </w:p>
    <w:p w14:paraId="20E8A03B" w14:textId="77777777" w:rsidR="0082451F" w:rsidRDefault="0082451F" w:rsidP="0082451F">
      <w:pPr>
        <w:pStyle w:val="NormTop"/>
      </w:pPr>
      <w:r>
        <w:rPr>
          <w:color w:val="0000FF"/>
        </w:rPr>
        <w:t>TD SP</w:t>
      </w:r>
      <w:r>
        <w:rPr>
          <w:color w:val="0000FF"/>
        </w:rPr>
        <w:noBreakHyphen/>
        <w:t>191249</w:t>
      </w:r>
      <w:r w:rsidRPr="0073055D">
        <w:t xml:space="preserve"> </w:t>
      </w:r>
      <w:r>
        <w:t>(DISCUSSION) Proposed way forward for SA WG2 CR:'Registration with AMF Rellocation'. (Source: Ericsson Telecomunicazioni SpA, Qualcomm Inc).</w:t>
      </w:r>
      <w:r>
        <w:br/>
      </w:r>
      <w:r w:rsidRPr="0073055D">
        <w:rPr>
          <w:b/>
        </w:rPr>
        <w:t>Document for:</w:t>
      </w:r>
      <w:r w:rsidRPr="0073055D">
        <w:t xml:space="preserve"> </w:t>
      </w:r>
      <w:r>
        <w:t>Decision.</w:t>
      </w:r>
      <w:r>
        <w:br/>
      </w:r>
      <w:r w:rsidRPr="0073055D">
        <w:rPr>
          <w:b/>
        </w:rPr>
        <w:t>Abstract:</w:t>
      </w:r>
      <w:r w:rsidRPr="0073055D">
        <w:t xml:space="preserve"> </w:t>
      </w:r>
      <w:r>
        <w:t>Proposed way forward for SA WG2 CR:'Registration with AMF Rellocation'.</w:t>
      </w:r>
    </w:p>
    <w:p w14:paraId="1757AC1C" w14:textId="77777777" w:rsidR="0082451F" w:rsidRPr="00DA12F6" w:rsidRDefault="0082451F" w:rsidP="0082451F">
      <w:pPr>
        <w:keepNext/>
        <w:rPr>
          <w:rFonts w:cs="Arial"/>
          <w:b/>
        </w:rPr>
      </w:pPr>
      <w:r w:rsidRPr="00DA12F6">
        <w:rPr>
          <w:rFonts w:cs="Arial"/>
          <w:b/>
        </w:rPr>
        <w:t>Discussion and conclusion:</w:t>
      </w:r>
    </w:p>
    <w:p w14:paraId="19727C40" w14:textId="77777777" w:rsidR="007A62A9" w:rsidRPr="001670F8" w:rsidRDefault="001670F8" w:rsidP="007A62A9">
      <w:r>
        <w:t xml:space="preserve">Proposes not approving 23.502 CR1892 in SP-191058. This was reviewed and </w:t>
      </w:r>
      <w:r>
        <w:rPr>
          <w:color w:val="0000FF"/>
        </w:rPr>
        <w:t>noted</w:t>
      </w:r>
      <w:r>
        <w:t>.</w:t>
      </w:r>
    </w:p>
    <w:p w14:paraId="58156111" w14:textId="77777777" w:rsidR="0082451F" w:rsidRDefault="0082451F" w:rsidP="0082451F">
      <w:pPr>
        <w:pStyle w:val="NormTop"/>
      </w:pPr>
      <w:r>
        <w:rPr>
          <w:color w:val="0000FF"/>
        </w:rPr>
        <w:t>TD SP</w:t>
      </w:r>
      <w:r>
        <w:rPr>
          <w:color w:val="0000FF"/>
        </w:rPr>
        <w:noBreakHyphen/>
        <w:t>191250</w:t>
      </w:r>
      <w:r w:rsidRPr="0073055D">
        <w:t xml:space="preserve"> </w:t>
      </w:r>
      <w:r>
        <w:t>(DISCUSSION) Proposed way forward for SA WG2 CR:'MO EDT for User Plane CIoT 5GS Optimisation'. (Source: Ericsson Telecomunicazioni SpA, Verizon Wireless).</w:t>
      </w:r>
      <w:r>
        <w:br/>
      </w:r>
      <w:r w:rsidRPr="0073055D">
        <w:rPr>
          <w:b/>
        </w:rPr>
        <w:t>Document for:</w:t>
      </w:r>
      <w:r w:rsidRPr="0073055D">
        <w:t xml:space="preserve"> </w:t>
      </w:r>
      <w:r>
        <w:t>Approval.</w:t>
      </w:r>
      <w:r>
        <w:br/>
      </w:r>
      <w:r w:rsidRPr="0073055D">
        <w:rPr>
          <w:b/>
        </w:rPr>
        <w:t>Abstract:</w:t>
      </w:r>
      <w:r w:rsidRPr="0073055D">
        <w:t xml:space="preserve"> </w:t>
      </w:r>
      <w:r>
        <w:t>Proposed way forward for SA WG2 CR:'MO EDT for User Plane CIoT 5GS Optimisation'.</w:t>
      </w:r>
    </w:p>
    <w:p w14:paraId="47399D65" w14:textId="77777777" w:rsidR="0082451F" w:rsidRPr="00DA12F6" w:rsidRDefault="0082451F" w:rsidP="0082451F">
      <w:pPr>
        <w:keepNext/>
        <w:rPr>
          <w:rFonts w:cs="Arial"/>
          <w:b/>
        </w:rPr>
      </w:pPr>
      <w:r w:rsidRPr="00DA12F6">
        <w:rPr>
          <w:rFonts w:cs="Arial"/>
          <w:b/>
        </w:rPr>
        <w:t>Discussion and conclusion:</w:t>
      </w:r>
    </w:p>
    <w:p w14:paraId="08580BD4" w14:textId="77777777" w:rsidR="007A62A9" w:rsidRPr="00DA12F6" w:rsidRDefault="001670F8" w:rsidP="007A62A9">
      <w:r>
        <w:t xml:space="preserve">Proposes not approving 23.502 CR1867R2 in SP-191059. Qualcomm commented that the CR was a compromise way forward after a number of meetings which did not await the necessary RAN WG2 decision. Ericsson replied that even so, it is best to await the RAN WG2 decision before finalizing a CR. Nokia suggested that the CR is approved and Ericsson can bring additional proposals to SA WG2. The SA WG2 Chairman commented that this will not be discussed in SA WG2 until information is received from RAN WG2. This was then </w:t>
      </w:r>
      <w:r>
        <w:rPr>
          <w:color w:val="0000FF"/>
        </w:rPr>
        <w:t>noted</w:t>
      </w:r>
      <w:r>
        <w:t>.</w:t>
      </w:r>
    </w:p>
    <w:p w14:paraId="34CA7937" w14:textId="77777777" w:rsidR="00AE1380" w:rsidRDefault="00AE1380" w:rsidP="0082451F">
      <w:pPr>
        <w:keepNext/>
        <w:keepLines/>
        <w:pBdr>
          <w:top w:val="single" w:sz="4" w:space="1" w:color="auto"/>
        </w:pBdr>
      </w:pPr>
      <w:r>
        <w:rPr>
          <w:color w:val="0000FF"/>
        </w:rPr>
        <w:t>TD SP</w:t>
      </w:r>
      <w:r>
        <w:rPr>
          <w:color w:val="0000FF"/>
        </w:rPr>
        <w:noBreakHyphen/>
        <w:t>191058</w:t>
      </w:r>
      <w:r w:rsidRPr="0073055D">
        <w:t xml:space="preserve"> </w:t>
      </w:r>
      <w:r>
        <w:t>(CR PACK) 5GS_Ph1, TEI16 related CR to 23.502, which was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CR1892R1. Agreed in SA WG2 with objections from Ericsson and Qualcomm.</w:t>
      </w:r>
    </w:p>
    <w:p w14:paraId="56990B78" w14:textId="77777777" w:rsidR="00AE1380" w:rsidRPr="00DA12F6" w:rsidRDefault="00AE1380" w:rsidP="00AE1380">
      <w:pPr>
        <w:keepNext/>
        <w:rPr>
          <w:rFonts w:cs="Arial"/>
          <w:b/>
        </w:rPr>
      </w:pPr>
      <w:r w:rsidRPr="00DA12F6">
        <w:rPr>
          <w:rFonts w:cs="Arial"/>
          <w:b/>
        </w:rPr>
        <w:t>Discussion and conclusion:</w:t>
      </w:r>
    </w:p>
    <w:p w14:paraId="4859E84A" w14:textId="77777777" w:rsidR="007A62A9" w:rsidRPr="00DA12F6" w:rsidRDefault="00AE1380" w:rsidP="007A62A9">
      <w:r>
        <w:t>Agreed in SA WG2 with objections from Ericsson and Qualcomm.</w:t>
      </w:r>
      <w:r w:rsidR="001670F8">
        <w:t xml:space="preserve"> </w:t>
      </w:r>
      <w:r w:rsidR="00B507F3">
        <w:t xml:space="preserve">The objections were sustained. Huawei commented that the alternative solution proposals were rejected and asked how this is to be resolved in SA WG2. Nokia asked whether this should be considered for correcting in Rel-16 or to start some study in Rel-17. China Telecom suggested to approve this CR. Qualcomm suggested that SA WG2 should be allowed to have another technical discussion on this to try to resolve the problem. It was explained that SA WG2 had decided to wait for SA WG3 information on this, but SA WG3 had not met to discuss this topic before November and SA WG2 had decided to endorse the CR assuming SA WG3 had no opinion. This was an unfortunate mis-communication. </w:t>
      </w:r>
      <w:r w:rsidR="001E316B">
        <w:t xml:space="preserve">This CR Pack was </w:t>
      </w:r>
      <w:r w:rsidR="001E316B" w:rsidRPr="001E316B">
        <w:rPr>
          <w:color w:val="FF0000"/>
        </w:rPr>
        <w:t>postponed</w:t>
      </w:r>
      <w:r w:rsidR="001E316B">
        <w:t>.</w:t>
      </w:r>
    </w:p>
    <w:p w14:paraId="3C3135BA" w14:textId="77777777" w:rsidR="00AE1380" w:rsidRDefault="00AE1380" w:rsidP="00AE1380">
      <w:pPr>
        <w:pStyle w:val="NormTop"/>
      </w:pPr>
      <w:r>
        <w:rPr>
          <w:color w:val="0000FF"/>
        </w:rPr>
        <w:lastRenderedPageBreak/>
        <w:t>TD SP</w:t>
      </w:r>
      <w:r>
        <w:rPr>
          <w:color w:val="0000FF"/>
        </w:rPr>
        <w:noBreakHyphen/>
        <w:t>191059</w:t>
      </w:r>
      <w:r w:rsidRPr="0073055D">
        <w:t xml:space="preserve"> </w:t>
      </w:r>
      <w:r>
        <w:t>(CR PACK) 5G_CIoT related CRs to 23.401, 23.502, which were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23.401 CR3542R8; 23.502 CR1867R2. Agreed in SA WG2 with objection from Huawei and Er</w:t>
      </w:r>
      <w:r w:rsidR="001670F8">
        <w:t>i</w:t>
      </w:r>
      <w:r>
        <w:t>csson.</w:t>
      </w:r>
    </w:p>
    <w:p w14:paraId="46E6E80D" w14:textId="77777777" w:rsidR="00AE1380" w:rsidRPr="00DA12F6" w:rsidRDefault="00AE1380" w:rsidP="00AE1380">
      <w:pPr>
        <w:keepNext/>
        <w:rPr>
          <w:rFonts w:cs="Arial"/>
          <w:b/>
        </w:rPr>
      </w:pPr>
      <w:r w:rsidRPr="00DA12F6">
        <w:rPr>
          <w:rFonts w:cs="Arial"/>
          <w:b/>
        </w:rPr>
        <w:t>Discussion and conclusion:</w:t>
      </w:r>
    </w:p>
    <w:p w14:paraId="23611F81" w14:textId="77777777" w:rsidR="001E316B" w:rsidRDefault="00AE1380" w:rsidP="007A62A9">
      <w:r>
        <w:t xml:space="preserve">Agreed in SA WG2 with objection from Huawei and Ericsson. </w:t>
      </w:r>
      <w:r w:rsidR="001E316B">
        <w:t xml:space="preserve">Ericsson asked for a statement in the report and this CR Pack was then </w:t>
      </w:r>
      <w:r w:rsidR="001E316B">
        <w:rPr>
          <w:color w:val="FF0000"/>
        </w:rPr>
        <w:t>approved</w:t>
      </w:r>
      <w:r w:rsidR="001E316B">
        <w:t>.</w:t>
      </w:r>
    </w:p>
    <w:p w14:paraId="6002571A" w14:textId="77777777" w:rsidR="007A62A9" w:rsidRPr="004715C4" w:rsidRDefault="001E316B" w:rsidP="007A62A9">
      <w:pPr>
        <w:rPr>
          <w:color w:val="0000FF"/>
        </w:rPr>
      </w:pPr>
      <w:r w:rsidRPr="004715C4">
        <w:rPr>
          <w:b/>
          <w:bCs/>
          <w:color w:val="0000FF"/>
          <w:szCs w:val="16"/>
          <w:lang w:eastAsia="en-US"/>
        </w:rPr>
        <w:t xml:space="preserve">Ericsson </w:t>
      </w:r>
      <w:r w:rsidR="004715C4" w:rsidRPr="004715C4">
        <w:rPr>
          <w:b/>
          <w:bCs/>
          <w:color w:val="0000FF"/>
          <w:szCs w:val="16"/>
          <w:lang w:eastAsia="en-US"/>
        </w:rPr>
        <w:t>asked for the following statement to be included in this report:</w:t>
      </w:r>
      <w:r w:rsidR="004715C4" w:rsidRPr="004715C4">
        <w:rPr>
          <w:color w:val="0000FF"/>
          <w:szCs w:val="16"/>
          <w:lang w:eastAsia="en-US"/>
        </w:rPr>
        <w:br/>
      </w:r>
      <w:r w:rsidR="004715C4" w:rsidRPr="004715C4">
        <w:rPr>
          <w:color w:val="0000FF"/>
        </w:rPr>
        <w:t>Any RAN WG(s) work/enhancement resulting in potential changes to this CR concept can be handled via additional CR(s) in SA2 in future meetings. With that understanding we withdraw our objection to the CR.</w:t>
      </w:r>
    </w:p>
    <w:p w14:paraId="54D465F9" w14:textId="77777777" w:rsidR="00AE1380" w:rsidRDefault="00AE1380" w:rsidP="00AE1380">
      <w:pPr>
        <w:pStyle w:val="NormTop"/>
      </w:pPr>
      <w:r>
        <w:rPr>
          <w:color w:val="0000FF"/>
        </w:rPr>
        <w:t>TD SP</w:t>
      </w:r>
      <w:r>
        <w:rPr>
          <w:color w:val="0000FF"/>
        </w:rPr>
        <w:noBreakHyphen/>
        <w:t>191060</w:t>
      </w:r>
      <w:r w:rsidRPr="0073055D">
        <w:t xml:space="preserve"> </w:t>
      </w:r>
      <w:r>
        <w:t>(CR PACK) 5G_CIoT related CR to 23.502, which was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CR1931. Agreed in SA WG2 with objection from Nokia.</w:t>
      </w:r>
    </w:p>
    <w:p w14:paraId="7358E004" w14:textId="77777777" w:rsidR="00AE1380" w:rsidRPr="00DA12F6" w:rsidRDefault="00AE1380" w:rsidP="00AE1380">
      <w:pPr>
        <w:keepNext/>
        <w:rPr>
          <w:rFonts w:cs="Arial"/>
          <w:b/>
        </w:rPr>
      </w:pPr>
      <w:r w:rsidRPr="00DA12F6">
        <w:rPr>
          <w:rFonts w:cs="Arial"/>
          <w:b/>
        </w:rPr>
        <w:t>Discussion and conclusion:</w:t>
      </w:r>
    </w:p>
    <w:p w14:paraId="3396DC23" w14:textId="77777777" w:rsidR="007A62A9" w:rsidRPr="00DA12F6" w:rsidRDefault="00AE1380" w:rsidP="007A62A9">
      <w:r>
        <w:t>Agreed in SA WG2 with objection from Nokia.</w:t>
      </w:r>
      <w:r w:rsidR="001670F8">
        <w:t xml:space="preserve"> Nokia withdrew their objection and this CR Pack was </w:t>
      </w:r>
      <w:r w:rsidR="001670F8">
        <w:rPr>
          <w:color w:val="FF0000"/>
        </w:rPr>
        <w:t>approved</w:t>
      </w:r>
      <w:r w:rsidR="001670F8">
        <w:t>.</w:t>
      </w:r>
    </w:p>
    <w:p w14:paraId="3D87E6BC" w14:textId="77777777" w:rsidR="00AE1380" w:rsidRDefault="00AE1380" w:rsidP="00AE1380">
      <w:pPr>
        <w:pStyle w:val="NormTop"/>
      </w:pPr>
      <w:r>
        <w:rPr>
          <w:color w:val="0000FF"/>
        </w:rPr>
        <w:t>TD SP</w:t>
      </w:r>
      <w:r>
        <w:rPr>
          <w:color w:val="0000FF"/>
        </w:rPr>
        <w:noBreakHyphen/>
        <w:t>191061</w:t>
      </w:r>
      <w:r w:rsidRPr="0073055D">
        <w:t xml:space="preserve"> </w:t>
      </w:r>
      <w:r>
        <w:t>(CR PACK) 5G_eLCS related CR to 23.273, which was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23.273 CR0061R1. Agreed in SA WG2 with objection from Nokia.</w:t>
      </w:r>
    </w:p>
    <w:p w14:paraId="21AB80BB" w14:textId="77777777" w:rsidR="00AE1380" w:rsidRPr="00DA12F6" w:rsidRDefault="00AE1380" w:rsidP="00AE1380">
      <w:pPr>
        <w:keepNext/>
        <w:rPr>
          <w:rFonts w:cs="Arial"/>
          <w:b/>
        </w:rPr>
      </w:pPr>
      <w:r w:rsidRPr="00DA12F6">
        <w:rPr>
          <w:rFonts w:cs="Arial"/>
          <w:b/>
        </w:rPr>
        <w:t>Discussion and conclusion:</w:t>
      </w:r>
    </w:p>
    <w:p w14:paraId="4B7655E2" w14:textId="77777777" w:rsidR="007A62A9" w:rsidRPr="00DA12F6" w:rsidRDefault="00AE1380" w:rsidP="007A62A9">
      <w:r>
        <w:t xml:space="preserve">Agreed in SA WG2 with objection from Nokia. </w:t>
      </w:r>
      <w:r w:rsidR="001670F8">
        <w:t xml:space="preserve">Nokia withdrew their objection and this CR Pack was </w:t>
      </w:r>
      <w:r w:rsidR="001670F8">
        <w:rPr>
          <w:color w:val="FF0000"/>
        </w:rPr>
        <w:t>approved</w:t>
      </w:r>
      <w:r w:rsidR="001670F8">
        <w:t>.</w:t>
      </w:r>
    </w:p>
    <w:p w14:paraId="15C991AD" w14:textId="77777777" w:rsidR="00AE1380" w:rsidRDefault="00AE1380" w:rsidP="00AE1380">
      <w:pPr>
        <w:pStyle w:val="NormTop"/>
      </w:pPr>
      <w:r>
        <w:rPr>
          <w:color w:val="0000FF"/>
        </w:rPr>
        <w:t>TD SP</w:t>
      </w:r>
      <w:r>
        <w:rPr>
          <w:color w:val="0000FF"/>
        </w:rPr>
        <w:noBreakHyphen/>
        <w:t>191062</w:t>
      </w:r>
      <w:r w:rsidRPr="0073055D">
        <w:t xml:space="preserve"> </w:t>
      </w:r>
      <w:r>
        <w:t>(CR PACK) eNA related CR to 23.288, which was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23.288 CR0102R1. Agreed in SA WG2 with objection from Qualcomm.</w:t>
      </w:r>
    </w:p>
    <w:p w14:paraId="70E653C4" w14:textId="77777777" w:rsidR="00AE1380" w:rsidRPr="00DA12F6" w:rsidRDefault="00AE1380" w:rsidP="00AE1380">
      <w:pPr>
        <w:keepNext/>
        <w:rPr>
          <w:rFonts w:cs="Arial"/>
          <w:b/>
        </w:rPr>
      </w:pPr>
      <w:r w:rsidRPr="00DA12F6">
        <w:rPr>
          <w:rFonts w:cs="Arial"/>
          <w:b/>
        </w:rPr>
        <w:t>Discussion and conclusion:</w:t>
      </w:r>
    </w:p>
    <w:p w14:paraId="4F286FB4" w14:textId="77777777" w:rsidR="007A62A9" w:rsidRPr="00DA12F6" w:rsidRDefault="00AE1380" w:rsidP="007A62A9">
      <w:r>
        <w:t xml:space="preserve">Agreed in SA WG2 with objection from Qualcomm. Revision of CR proposed in </w:t>
      </w:r>
      <w:r w:rsidR="00661F41">
        <w:rPr>
          <w:color w:val="0000FF"/>
        </w:rPr>
        <w:t>TD SP</w:t>
      </w:r>
      <w:r w:rsidR="00661F41">
        <w:rPr>
          <w:color w:val="0000FF"/>
        </w:rPr>
        <w:noBreakHyphen/>
        <w:t>191237</w:t>
      </w:r>
      <w:r>
        <w:t xml:space="preserve">. </w:t>
      </w:r>
      <w:r w:rsidR="001670F8">
        <w:t xml:space="preserve">This CR Pack was </w:t>
      </w:r>
      <w:r w:rsidR="001670F8">
        <w:rPr>
          <w:color w:val="0000FF"/>
        </w:rPr>
        <w:t>noted</w:t>
      </w:r>
      <w:r w:rsidR="001670F8">
        <w:t>.</w:t>
      </w:r>
    </w:p>
    <w:p w14:paraId="5D521CA3" w14:textId="77777777" w:rsidR="00AE1380" w:rsidRDefault="00AE1380" w:rsidP="00AE1380">
      <w:pPr>
        <w:pStyle w:val="NormTop"/>
      </w:pPr>
      <w:r>
        <w:rPr>
          <w:color w:val="0000FF"/>
        </w:rPr>
        <w:t>TD SP</w:t>
      </w:r>
      <w:r>
        <w:rPr>
          <w:color w:val="0000FF"/>
        </w:rPr>
        <w:noBreakHyphen/>
        <w:t>191237</w:t>
      </w:r>
      <w:r w:rsidRPr="0073055D">
        <w:t xml:space="preserve"> </w:t>
      </w:r>
      <w:r>
        <w:t>23.288 CR0102R2 (</w:t>
      </w:r>
      <w:r w:rsidR="00661F41">
        <w:t>Rel</w:t>
      </w:r>
      <w:r w:rsidR="00661F41">
        <w:noBreakHyphen/>
      </w:r>
      <w:r>
        <w:t>16, 'F'): Clarifications to network protection against abnormally behaving UEs. (Source: Qualcomm Incorporated).</w:t>
      </w:r>
      <w:r>
        <w:br/>
      </w:r>
      <w:r w:rsidRPr="0073055D">
        <w:rPr>
          <w:b/>
        </w:rPr>
        <w:t>Document for:</w:t>
      </w:r>
      <w:r w:rsidRPr="0073055D">
        <w:t xml:space="preserve"> </w:t>
      </w:r>
      <w:r>
        <w:t>Approval.</w:t>
      </w:r>
      <w:r>
        <w:br/>
      </w:r>
      <w:r w:rsidRPr="0073055D">
        <w:rPr>
          <w:b/>
        </w:rPr>
        <w:t>Abstract:</w:t>
      </w:r>
      <w:r w:rsidRPr="0073055D">
        <w:t xml:space="preserve"> </w:t>
      </w:r>
      <w:r>
        <w:t>Summary of change: Add a note clarifying there is no support for distinguishing whether backoff timers are inititated because of congestion control or abnormal behavior analytics.</w:t>
      </w:r>
    </w:p>
    <w:p w14:paraId="322187A9" w14:textId="77777777" w:rsidR="00AE1380" w:rsidRPr="00DA12F6" w:rsidRDefault="00AE1380" w:rsidP="00AE1380">
      <w:pPr>
        <w:keepNext/>
        <w:rPr>
          <w:rFonts w:cs="Arial"/>
          <w:b/>
        </w:rPr>
      </w:pPr>
      <w:r w:rsidRPr="00DA12F6">
        <w:rPr>
          <w:rFonts w:cs="Arial"/>
          <w:b/>
        </w:rPr>
        <w:t>Discussion and conclusion:</w:t>
      </w:r>
    </w:p>
    <w:p w14:paraId="4B5E2E31" w14:textId="77777777" w:rsidR="007A62A9" w:rsidRPr="00DA12F6" w:rsidRDefault="00AE1380" w:rsidP="007A62A9">
      <w:r>
        <w:t xml:space="preserve">Revision of 23.288 CR0102R1 in CR Pack </w:t>
      </w:r>
      <w:r w:rsidR="00661F41">
        <w:rPr>
          <w:color w:val="0000FF"/>
        </w:rPr>
        <w:t>TD SP</w:t>
      </w:r>
      <w:r w:rsidR="00661F41">
        <w:rPr>
          <w:color w:val="0000FF"/>
        </w:rPr>
        <w:noBreakHyphen/>
        <w:t>191062</w:t>
      </w:r>
      <w:r>
        <w:t xml:space="preserve">. </w:t>
      </w:r>
      <w:r w:rsidR="001670F8">
        <w:rPr>
          <w:lang w:eastAsia="en-US"/>
        </w:rPr>
        <w:t xml:space="preserve">This CR was </w:t>
      </w:r>
      <w:r w:rsidR="001670F8">
        <w:rPr>
          <w:color w:val="FF0000"/>
          <w:lang w:eastAsia="en-US"/>
        </w:rPr>
        <w:t>approved</w:t>
      </w:r>
      <w:r w:rsidR="001670F8">
        <w:t>.</w:t>
      </w:r>
    </w:p>
    <w:p w14:paraId="771EF8CC" w14:textId="77777777" w:rsidR="00AE1380" w:rsidRDefault="00AE1380" w:rsidP="00AE1380">
      <w:pPr>
        <w:pStyle w:val="NormTop"/>
      </w:pPr>
      <w:r>
        <w:rPr>
          <w:color w:val="0000FF"/>
        </w:rPr>
        <w:t>TD SP</w:t>
      </w:r>
      <w:r>
        <w:rPr>
          <w:color w:val="0000FF"/>
        </w:rPr>
        <w:noBreakHyphen/>
        <w:t>191063</w:t>
      </w:r>
      <w:r w:rsidRPr="0073055D">
        <w:t xml:space="preserve"> </w:t>
      </w:r>
      <w:r>
        <w:t>(CR PACK) eV2XARC related CRs to 23.502, which were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CR1918R2; 23.502 CR1943R1. Agreed in SA WG2 with objection from Nokia.</w:t>
      </w:r>
    </w:p>
    <w:p w14:paraId="7A3B92A2" w14:textId="77777777" w:rsidR="00AE1380" w:rsidRPr="00DA12F6" w:rsidRDefault="00AE1380" w:rsidP="00AE1380">
      <w:pPr>
        <w:keepNext/>
        <w:rPr>
          <w:rFonts w:cs="Arial"/>
          <w:b/>
        </w:rPr>
      </w:pPr>
      <w:r w:rsidRPr="00DA12F6">
        <w:rPr>
          <w:rFonts w:cs="Arial"/>
          <w:b/>
        </w:rPr>
        <w:t>Discussion and conclusion:</w:t>
      </w:r>
    </w:p>
    <w:p w14:paraId="5A7539AD" w14:textId="77777777" w:rsidR="007A62A9" w:rsidRPr="00DA12F6" w:rsidRDefault="00AE1380" w:rsidP="007A62A9">
      <w:r>
        <w:t xml:space="preserve">Agreed in SA WG2 with objection from Nokia. </w:t>
      </w:r>
      <w:r w:rsidR="001670F8">
        <w:t xml:space="preserve">Nokia withdrew their objection and this CR Pack was </w:t>
      </w:r>
      <w:r w:rsidR="001670F8">
        <w:rPr>
          <w:color w:val="FF0000"/>
        </w:rPr>
        <w:t>approved</w:t>
      </w:r>
      <w:r w:rsidR="001670F8">
        <w:t>.</w:t>
      </w:r>
    </w:p>
    <w:p w14:paraId="5E32802E" w14:textId="77777777" w:rsidR="00AE1380" w:rsidRDefault="00AE1380" w:rsidP="00AE1380">
      <w:pPr>
        <w:pStyle w:val="NormTop"/>
      </w:pPr>
      <w:r>
        <w:rPr>
          <w:color w:val="0000FF"/>
        </w:rPr>
        <w:lastRenderedPageBreak/>
        <w:t>TD SP</w:t>
      </w:r>
      <w:r>
        <w:rPr>
          <w:color w:val="0000FF"/>
        </w:rPr>
        <w:noBreakHyphen/>
        <w:t>191064</w:t>
      </w:r>
      <w:r w:rsidRPr="0073055D">
        <w:t xml:space="preserve"> </w:t>
      </w:r>
      <w:r>
        <w:t>(CR PACK) 5G_eSBA related CR to 23.503, which was agreed with objections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23.503 CR0326R7. Agreed in SA WG2 with objection from Huawei.</w:t>
      </w:r>
    </w:p>
    <w:p w14:paraId="526C58D9" w14:textId="77777777" w:rsidR="00AE1380" w:rsidRPr="00DA12F6" w:rsidRDefault="00AE1380" w:rsidP="00AE1380">
      <w:pPr>
        <w:keepNext/>
        <w:rPr>
          <w:rFonts w:cs="Arial"/>
          <w:b/>
        </w:rPr>
      </w:pPr>
      <w:r w:rsidRPr="00DA12F6">
        <w:rPr>
          <w:rFonts w:cs="Arial"/>
          <w:b/>
        </w:rPr>
        <w:t>Discussion and conclusion:</w:t>
      </w:r>
    </w:p>
    <w:p w14:paraId="21996B81" w14:textId="77777777" w:rsidR="007A62A9" w:rsidRPr="00DA12F6" w:rsidRDefault="00AE1380" w:rsidP="007A62A9">
      <w:r>
        <w:t xml:space="preserve">Agreed in SA WG2 with objection from Huawei. </w:t>
      </w:r>
      <w:r w:rsidR="001670F8">
        <w:t xml:space="preserve">Huawei withdrew their objection and this CR Pack was </w:t>
      </w:r>
      <w:r w:rsidR="001670F8">
        <w:rPr>
          <w:color w:val="FF0000"/>
        </w:rPr>
        <w:t>approved</w:t>
      </w:r>
      <w:r w:rsidR="001670F8">
        <w:t>.</w:t>
      </w:r>
    </w:p>
    <w:p w14:paraId="15BDF235" w14:textId="77777777" w:rsidR="0082451F" w:rsidRDefault="0082451F" w:rsidP="0082451F">
      <w:pPr>
        <w:pStyle w:val="NormTop"/>
      </w:pPr>
      <w:r>
        <w:rPr>
          <w:color w:val="0000FF"/>
        </w:rPr>
        <w:t>TD SP</w:t>
      </w:r>
      <w:r>
        <w:rPr>
          <w:color w:val="0000FF"/>
        </w:rPr>
        <w:noBreakHyphen/>
        <w:t>191079</w:t>
      </w:r>
      <w:r w:rsidRPr="0073055D">
        <w:t xml:space="preserve"> </w:t>
      </w:r>
      <w:r>
        <w:t>(CR PACK) eNA related CRs to 23.288 (Rel</w:t>
      </w:r>
      <w:r>
        <w:noBreakHyphen/>
        <w:t>16). (Source: SA WG2).</w:t>
      </w:r>
      <w:r>
        <w:br/>
      </w:r>
      <w:r w:rsidRPr="0073055D">
        <w:rPr>
          <w:b/>
        </w:rPr>
        <w:t>Document for:</w:t>
      </w:r>
      <w:r w:rsidRPr="0073055D">
        <w:t xml:space="preserve"> </w:t>
      </w:r>
      <w:r>
        <w:t>Approval.</w:t>
      </w:r>
      <w:r>
        <w:br/>
      </w:r>
      <w:r w:rsidRPr="0073055D">
        <w:rPr>
          <w:b/>
        </w:rPr>
        <w:t>Abstract:</w:t>
      </w:r>
      <w:r w:rsidRPr="0073055D">
        <w:t xml:space="preserve"> </w:t>
      </w:r>
      <w:r>
        <w:t>23.288 CR0002R6; 23.288 CR0003R8; 23.288 CR0004R3; 23.288 CR0009R4; 23.288 CR0043R2; 23.288 CR0044R6; 23.288 CR0047R3; 23.288 CR0055R1; 23.288 CR0057R5; 23.288 CR0062; 23.288 CR0063; 23.288 CR0064R7; 23.288 CR0065; 23.288 CR0066R6; 23.288 CR0068R4; 23.288.</w:t>
      </w:r>
    </w:p>
    <w:p w14:paraId="33019387" w14:textId="77777777" w:rsidR="0082451F" w:rsidRPr="00DA12F6" w:rsidRDefault="0082451F" w:rsidP="0082451F">
      <w:pPr>
        <w:keepNext/>
        <w:rPr>
          <w:rFonts w:cs="Arial"/>
          <w:b/>
        </w:rPr>
      </w:pPr>
      <w:r w:rsidRPr="00DA12F6">
        <w:rPr>
          <w:rFonts w:cs="Arial"/>
          <w:b/>
        </w:rPr>
        <w:t>Discussion and conclusion:</w:t>
      </w:r>
    </w:p>
    <w:p w14:paraId="5E856554" w14:textId="77777777" w:rsidR="007A62A9" w:rsidRPr="00DA12F6" w:rsidRDefault="0082451F" w:rsidP="007A62A9">
      <w:r>
        <w:t xml:space="preserve">Proposed update to 23.288 CR0095R2 in </w:t>
      </w:r>
      <w:r>
        <w:rPr>
          <w:color w:val="0000FF"/>
        </w:rPr>
        <w:t>TD SP</w:t>
      </w:r>
      <w:r>
        <w:rPr>
          <w:color w:val="0000FF"/>
        </w:rPr>
        <w:noBreakHyphen/>
        <w:t>191120</w:t>
      </w:r>
      <w:r>
        <w:t>.</w:t>
      </w:r>
      <w:r w:rsidRPr="00B507F3">
        <w:t xml:space="preserve"> </w:t>
      </w:r>
      <w:r w:rsidR="001E316B">
        <w:t xml:space="preserve">All CRs except 23.288 CR0095R2 in this CR Pack were approved (Status: </w:t>
      </w:r>
      <w:r w:rsidR="001E316B" w:rsidRPr="001E316B">
        <w:rPr>
          <w:color w:val="FF0000"/>
        </w:rPr>
        <w:t>Partially approved</w:t>
      </w:r>
      <w:r w:rsidR="001E316B">
        <w:t>).</w:t>
      </w:r>
    </w:p>
    <w:p w14:paraId="3E8D25B3" w14:textId="77777777" w:rsidR="0082451F" w:rsidRDefault="0082451F" w:rsidP="0082451F">
      <w:pPr>
        <w:pStyle w:val="NormTop"/>
      </w:pPr>
      <w:r>
        <w:rPr>
          <w:color w:val="0000FF"/>
        </w:rPr>
        <w:t>TD SP</w:t>
      </w:r>
      <w:r>
        <w:rPr>
          <w:color w:val="0000FF"/>
        </w:rPr>
        <w:noBreakHyphen/>
        <w:t>191120</w:t>
      </w:r>
      <w:r w:rsidRPr="0073055D">
        <w:t xml:space="preserve"> </w:t>
      </w:r>
      <w:r>
        <w:t>23.288 CR0095R3 (Rel</w:t>
      </w:r>
      <w:r>
        <w:noBreakHyphen/>
        <w:t>16, 'F'): Alignment of User Data Congestion Analytics. (Source: ORANGE).</w:t>
      </w:r>
      <w:r>
        <w:br/>
      </w:r>
      <w:r w:rsidRPr="0073055D">
        <w:rPr>
          <w:b/>
        </w:rPr>
        <w:t>Document for:</w:t>
      </w:r>
      <w:r w:rsidRPr="0073055D">
        <w:t xml:space="preserve"> </w:t>
      </w:r>
      <w:r>
        <w:t>Approval.</w:t>
      </w:r>
      <w:r>
        <w:br/>
      </w:r>
      <w:r w:rsidRPr="0073055D">
        <w:rPr>
          <w:b/>
        </w:rPr>
        <w:t>Abstract:</w:t>
      </w:r>
      <w:r w:rsidRPr="0073055D">
        <w:t xml:space="preserve"> </w:t>
      </w:r>
      <w:r>
        <w:t>Revision of SA WG2-agreed CR to revert the replacement of 'Congestion Level' by ''congested' or 'not congested''.</w:t>
      </w:r>
    </w:p>
    <w:p w14:paraId="47EC2A3B" w14:textId="77777777" w:rsidR="0082451F" w:rsidRPr="00DA12F6" w:rsidRDefault="0082451F" w:rsidP="0082451F">
      <w:pPr>
        <w:keepNext/>
        <w:rPr>
          <w:rFonts w:cs="Arial"/>
          <w:b/>
        </w:rPr>
      </w:pPr>
      <w:r w:rsidRPr="00DA12F6">
        <w:rPr>
          <w:rFonts w:cs="Arial"/>
          <w:b/>
        </w:rPr>
        <w:t>Discussion and conclusion:</w:t>
      </w:r>
    </w:p>
    <w:p w14:paraId="4A1CE9FB" w14:textId="77777777" w:rsidR="007A62A9" w:rsidRPr="00DA12F6" w:rsidRDefault="0082451F" w:rsidP="007A62A9">
      <w:r>
        <w:t xml:space="preserve">Proposed revision to 23.288 CR0095R2 in CR Pack </w:t>
      </w:r>
      <w:r>
        <w:rPr>
          <w:color w:val="0000FF"/>
        </w:rPr>
        <w:t>TD SP</w:t>
      </w:r>
      <w:r>
        <w:rPr>
          <w:color w:val="0000FF"/>
        </w:rPr>
        <w:noBreakHyphen/>
        <w:t>191079</w:t>
      </w:r>
      <w:r>
        <w:t>.</w:t>
      </w:r>
      <w:r w:rsidR="00B507F3" w:rsidRPr="00B507F3">
        <w:t xml:space="preserve"> </w:t>
      </w:r>
      <w:r w:rsidR="00B507F3">
        <w:t xml:space="preserve">This CR was </w:t>
      </w:r>
      <w:r w:rsidR="00B507F3">
        <w:rPr>
          <w:color w:val="FF0000"/>
        </w:rPr>
        <w:t>approved</w:t>
      </w:r>
      <w:r w:rsidR="00B507F3">
        <w:t>.</w:t>
      </w:r>
      <w:r>
        <w:t xml:space="preserve"> </w:t>
      </w:r>
    </w:p>
    <w:p w14:paraId="52492623" w14:textId="77777777" w:rsidR="0082451F" w:rsidRDefault="0082451F" w:rsidP="0082451F">
      <w:pPr>
        <w:pStyle w:val="NormTop"/>
      </w:pPr>
      <w:r>
        <w:rPr>
          <w:color w:val="0000FF"/>
        </w:rPr>
        <w:t>TD SP</w:t>
      </w:r>
      <w:r>
        <w:rPr>
          <w:color w:val="0000FF"/>
        </w:rPr>
        <w:noBreakHyphen/>
        <w:t>191234</w:t>
      </w:r>
      <w:r w:rsidRPr="0073055D">
        <w:t xml:space="preserve"> </w:t>
      </w:r>
      <w:r>
        <w:t>23.501 CR1848R9 (Rel</w:t>
      </w:r>
      <w:r>
        <w:noBreakHyphen/>
        <w:t>16, 'F'): Introduction of the Inter PLMN UP functionality in the architecture. (Source: Huawei, Hisilicon,).</w:t>
      </w:r>
      <w:r>
        <w:br/>
      </w:r>
      <w:r w:rsidRPr="0073055D">
        <w:rPr>
          <w:b/>
        </w:rPr>
        <w:t>Document for:</w:t>
      </w:r>
      <w:r w:rsidRPr="0073055D">
        <w:t xml:space="preserve"> </w:t>
      </w:r>
      <w:r>
        <w:t>Approval.</w:t>
      </w:r>
      <w:r>
        <w:br/>
      </w:r>
      <w:r w:rsidRPr="0073055D">
        <w:rPr>
          <w:b/>
        </w:rPr>
        <w:t>Abstract:</w:t>
      </w:r>
      <w:r w:rsidRPr="0073055D">
        <w:t xml:space="preserve"> </w:t>
      </w:r>
      <w:r>
        <w:t>This contribution updated the agreed CR (TS 23.501 CR1848) to align with the latest SA WG3 conclsuion.</w:t>
      </w:r>
    </w:p>
    <w:p w14:paraId="5B48F264" w14:textId="77777777" w:rsidR="0082451F" w:rsidRPr="00DA12F6" w:rsidRDefault="0082451F" w:rsidP="0082451F">
      <w:pPr>
        <w:keepNext/>
        <w:rPr>
          <w:rFonts w:cs="Arial"/>
          <w:b/>
        </w:rPr>
      </w:pPr>
      <w:r w:rsidRPr="00DA12F6">
        <w:rPr>
          <w:rFonts w:cs="Arial"/>
          <w:b/>
        </w:rPr>
        <w:t>Discussion and conclusion:</w:t>
      </w:r>
    </w:p>
    <w:p w14:paraId="1887D2D4" w14:textId="77777777" w:rsidR="007D1CCB" w:rsidRDefault="0082451F" w:rsidP="001E316B">
      <w:pPr>
        <w:keepNext/>
      </w:pPr>
      <w:r>
        <w:t xml:space="preserve">Revision of S2-1912045 (23.501 CR1848R4) in CR Pack </w:t>
      </w:r>
      <w:r>
        <w:rPr>
          <w:color w:val="0000FF"/>
        </w:rPr>
        <w:t>TD SP</w:t>
      </w:r>
      <w:r>
        <w:rPr>
          <w:color w:val="0000FF"/>
        </w:rPr>
        <w:noBreakHyphen/>
        <w:t>191090</w:t>
      </w:r>
      <w:r>
        <w:t xml:space="preserve">. </w:t>
      </w:r>
      <w:r w:rsidR="00B507F3">
        <w:t xml:space="preserve">Huawei suggested the SA WG2 and SA WG3 work should be coordinated on this topic. </w:t>
      </w:r>
      <w:r w:rsidR="001E316B">
        <w:t xml:space="preserve">This was </w:t>
      </w:r>
      <w:r w:rsidR="001E316B" w:rsidRPr="001E316B">
        <w:rPr>
          <w:color w:val="FF0000"/>
        </w:rPr>
        <w:t>withdrawn</w:t>
      </w:r>
      <w:r w:rsidR="001E316B">
        <w:t>.</w:t>
      </w:r>
    </w:p>
    <w:p w14:paraId="2DAFC318" w14:textId="77777777" w:rsidR="007D1CCB" w:rsidRPr="001E316B" w:rsidRDefault="001E316B" w:rsidP="001E316B">
      <w:pPr>
        <w:pStyle w:val="FP"/>
        <w:keepNext/>
        <w:rPr>
          <w:i/>
          <w:iCs/>
          <w:color w:val="0000FF"/>
        </w:rPr>
      </w:pPr>
      <w:r w:rsidRPr="001E316B">
        <w:rPr>
          <w:i/>
          <w:iCs/>
          <w:color w:val="0000FF"/>
        </w:rPr>
        <w:t>Huawei provided the following statement:</w:t>
      </w:r>
    </w:p>
    <w:p w14:paraId="4ADC2C69" w14:textId="77777777" w:rsidR="004715C4" w:rsidRDefault="004715C4" w:rsidP="001E316B">
      <w:pPr>
        <w:pStyle w:val="FP"/>
        <w:keepNext/>
        <w:rPr>
          <w:i/>
          <w:iCs/>
          <w:color w:val="0000FF"/>
        </w:rPr>
      </w:pPr>
      <w:r>
        <w:rPr>
          <w:i/>
          <w:iCs/>
          <w:color w:val="0000FF"/>
        </w:rPr>
        <w:t>TSG SA has agreed to send back CR0688 and CR0689 to SA WG3 and CR1848 to SA WG2, and tasks SA WG2 and SA WG3 to work further on the topic of UPGF/IPUPS, with the following understanding:</w:t>
      </w:r>
    </w:p>
    <w:p w14:paraId="7BA096ED" w14:textId="77777777" w:rsidR="004715C4" w:rsidRDefault="004715C4" w:rsidP="001E316B">
      <w:pPr>
        <w:pStyle w:val="FP"/>
        <w:keepNext/>
        <w:rPr>
          <w:i/>
          <w:iCs/>
          <w:color w:val="0000FF"/>
        </w:rPr>
      </w:pPr>
      <w:r>
        <w:rPr>
          <w:i/>
          <w:iCs/>
          <w:color w:val="0000FF"/>
        </w:rPr>
        <w:t>-</w:t>
      </w:r>
      <w:r>
        <w:rPr>
          <w:i/>
          <w:iCs/>
          <w:color w:val="0000FF"/>
        </w:rPr>
        <w:tab/>
        <w:t>the IPUPS/UPGF functionality is expected to be supported and described in the 5GS architecture according to the 5GS architectural principles, so that such functionality can be deployed as part of a UPF, and can also be deployed as a stand-alone functionality on the user plane.</w:t>
      </w:r>
    </w:p>
    <w:p w14:paraId="5ACAF9AF" w14:textId="77777777" w:rsidR="004715C4" w:rsidRDefault="004715C4" w:rsidP="001E316B">
      <w:pPr>
        <w:pStyle w:val="FP"/>
        <w:keepNext/>
        <w:rPr>
          <w:i/>
          <w:iCs/>
          <w:color w:val="0000FF"/>
        </w:rPr>
      </w:pPr>
      <w:r>
        <w:rPr>
          <w:i/>
          <w:iCs/>
          <w:color w:val="0000FF"/>
        </w:rPr>
        <w:t>-</w:t>
      </w:r>
      <w:r>
        <w:rPr>
          <w:i/>
          <w:iCs/>
          <w:color w:val="0000FF"/>
        </w:rPr>
        <w:tab/>
        <w:t>SA WG3 is tasked to provide the requirements to secure the IPUPS/UPGF.</w:t>
      </w:r>
    </w:p>
    <w:p w14:paraId="37D98485" w14:textId="77777777" w:rsidR="004715C4" w:rsidRDefault="004715C4" w:rsidP="001E316B">
      <w:pPr>
        <w:pStyle w:val="FP"/>
        <w:keepNext/>
        <w:rPr>
          <w:i/>
          <w:iCs/>
          <w:color w:val="0000FF"/>
        </w:rPr>
      </w:pPr>
      <w:r>
        <w:rPr>
          <w:i/>
          <w:iCs/>
          <w:color w:val="0000FF"/>
        </w:rPr>
        <w:t>-</w:t>
      </w:r>
      <w:r>
        <w:rPr>
          <w:i/>
          <w:iCs/>
          <w:color w:val="0000FF"/>
        </w:rPr>
        <w:tab/>
        <w:t>SA WG2 is tasked to provide an architectural solution meeting the security requirements by working further on the existing CR1848 to TS 23.501, with the understanding that the FASMO regime does not apply to this alignment work.</w:t>
      </w:r>
    </w:p>
    <w:p w14:paraId="2EBDA2E8" w14:textId="77777777" w:rsidR="004715C4" w:rsidRDefault="004715C4" w:rsidP="001E316B">
      <w:pPr>
        <w:pStyle w:val="FP"/>
        <w:keepNext/>
        <w:rPr>
          <w:i/>
          <w:iCs/>
          <w:color w:val="0000FF"/>
        </w:rPr>
      </w:pPr>
      <w:r>
        <w:rPr>
          <w:i/>
          <w:iCs/>
          <w:color w:val="0000FF"/>
        </w:rPr>
        <w:t>Both groups are expected to provide a solution with relevant CRs submitted for approval to SA#87 in March 2020.</w:t>
      </w:r>
    </w:p>
    <w:p w14:paraId="3C1F67C9" w14:textId="77777777" w:rsidR="001E316B" w:rsidRPr="001E316B" w:rsidRDefault="001E316B" w:rsidP="001E316B">
      <w:pPr>
        <w:pStyle w:val="FP"/>
      </w:pPr>
    </w:p>
    <w:p w14:paraId="1BDD6B21" w14:textId="77777777" w:rsidR="0082451F" w:rsidRDefault="0082451F" w:rsidP="0082451F">
      <w:pPr>
        <w:pStyle w:val="NormTop"/>
      </w:pPr>
      <w:r>
        <w:rPr>
          <w:color w:val="0000FF"/>
        </w:rPr>
        <w:t>TD SP</w:t>
      </w:r>
      <w:r>
        <w:rPr>
          <w:color w:val="0000FF"/>
        </w:rPr>
        <w:noBreakHyphen/>
        <w:t>191090</w:t>
      </w:r>
      <w:r w:rsidRPr="0073055D">
        <w:t xml:space="preserve"> </w:t>
      </w:r>
      <w:r>
        <w:t>(CR PACK) TEI16 related CRs to 23.501 (Rel</w:t>
      </w:r>
      <w:r>
        <w:noBreakHyphen/>
        <w:t>16). (Source: SA WG2).</w:t>
      </w:r>
      <w:r>
        <w:br/>
      </w:r>
      <w:r w:rsidRPr="0073055D">
        <w:rPr>
          <w:b/>
        </w:rPr>
        <w:t>Document for:</w:t>
      </w:r>
      <w:r w:rsidRPr="0073055D">
        <w:t xml:space="preserve"> </w:t>
      </w:r>
      <w:r>
        <w:t>Approval.</w:t>
      </w:r>
      <w:r>
        <w:br/>
      </w:r>
      <w:r w:rsidRPr="0073055D">
        <w:rPr>
          <w:b/>
        </w:rPr>
        <w:t>Abstract:</w:t>
      </w:r>
      <w:r w:rsidRPr="0073055D">
        <w:t xml:space="preserve"> </w:t>
      </w:r>
      <w:r>
        <w:t>23.501 CR1459R3; 23.501 CR1576R2; 23.501 CR1695R2; 23.501 CR1703R3; 23.501 CR1710R4; 23.501 CR1722R2; 23.501 CR1728R1; 23.501 CR1734R1; 23.501 CR1736R2; 23.501 CR1739R5; 23.501 CR1740R1; 23.501 CR1743R2; 23.501 CR1754R1; 23.501 CR1755R3; 23.501 CR1767R2;</w:t>
      </w:r>
    </w:p>
    <w:p w14:paraId="1863940D" w14:textId="77777777" w:rsidR="0082451F" w:rsidRPr="00DA12F6" w:rsidRDefault="0082451F" w:rsidP="0082451F">
      <w:pPr>
        <w:keepNext/>
        <w:rPr>
          <w:rFonts w:cs="Arial"/>
          <w:b/>
        </w:rPr>
      </w:pPr>
      <w:r w:rsidRPr="00DA12F6">
        <w:rPr>
          <w:rFonts w:cs="Arial"/>
          <w:b/>
        </w:rPr>
        <w:t>Discussion and conclusion:</w:t>
      </w:r>
    </w:p>
    <w:p w14:paraId="3F338001" w14:textId="77777777" w:rsidR="007A62A9" w:rsidRPr="00DA12F6" w:rsidRDefault="0082451F" w:rsidP="007A62A9">
      <w:r>
        <w:t xml:space="preserve">Proposed revision of 23.501 CR1848R4 in </w:t>
      </w:r>
      <w:r>
        <w:rPr>
          <w:color w:val="0000FF"/>
        </w:rPr>
        <w:t>TD SP</w:t>
      </w:r>
      <w:r>
        <w:rPr>
          <w:color w:val="0000FF"/>
        </w:rPr>
        <w:noBreakHyphen/>
        <w:t>191234</w:t>
      </w:r>
      <w:r>
        <w:t xml:space="preserve">. </w:t>
      </w:r>
      <w:r w:rsidR="001E316B">
        <w:t xml:space="preserve">23.501 CR1848R4 was postponed and the remaining CRs in this CR Pack were </w:t>
      </w:r>
      <w:r w:rsidR="001E316B">
        <w:rPr>
          <w:color w:val="FF0000"/>
        </w:rPr>
        <w:t>approved</w:t>
      </w:r>
      <w:r w:rsidR="001E316B">
        <w:t xml:space="preserve">. (Status: </w:t>
      </w:r>
      <w:r w:rsidR="001E316B" w:rsidRPr="001E316B">
        <w:rPr>
          <w:color w:val="FF0000"/>
        </w:rPr>
        <w:t>Partially approved</w:t>
      </w:r>
      <w:r w:rsidR="001E316B">
        <w:t>).</w:t>
      </w:r>
    </w:p>
    <w:p w14:paraId="35C27291" w14:textId="77777777" w:rsidR="0082451F" w:rsidRDefault="0082451F" w:rsidP="0082451F">
      <w:pPr>
        <w:pStyle w:val="NormTop"/>
      </w:pPr>
      <w:r>
        <w:rPr>
          <w:color w:val="0000FF"/>
        </w:rPr>
        <w:lastRenderedPageBreak/>
        <w:t>TD SP</w:t>
      </w:r>
      <w:r>
        <w:rPr>
          <w:color w:val="0000FF"/>
        </w:rPr>
        <w:noBreakHyphen/>
        <w:t>191115</w:t>
      </w:r>
      <w:r w:rsidRPr="0073055D">
        <w:t xml:space="preserve"> </w:t>
      </w:r>
      <w:r>
        <w:t>23.502 CR1875R2 (Rel</w:t>
      </w:r>
      <w:r>
        <w:noBreakHyphen/>
        <w:t>16, 'F'): Correction to EPS-5GS idle mobility with N26. (Source: Ericsson).</w:t>
      </w:r>
      <w:r>
        <w:br/>
      </w:r>
      <w:r w:rsidRPr="0073055D">
        <w:rPr>
          <w:b/>
        </w:rPr>
        <w:t>Document for:</w:t>
      </w:r>
      <w:r w:rsidRPr="0073055D">
        <w:t xml:space="preserve"> </w:t>
      </w:r>
      <w:r>
        <w:t>Approval.</w:t>
      </w:r>
      <w:r>
        <w:br/>
      </w:r>
      <w:r w:rsidRPr="0073055D">
        <w:rPr>
          <w:b/>
        </w:rPr>
        <w:t>Abstract:</w:t>
      </w:r>
      <w:r w:rsidRPr="0073055D">
        <w:t xml:space="preserve"> </w:t>
      </w:r>
      <w:r>
        <w:t>Summary of change: Clause 4.11.1.3.2 5GS to EPS Idle mode mobility using N26 interface Remove the text related to timer in step 5a; add V-SMF and V-UPF in the figure; Step 5a, clarify the behaviour for non-roaming/LBO roaming and home routed roaming; Add step 12a: PGW-C+SMF may perform SM Policy Association Modification e.g. due to RAT change; New step 15b&amp;15c to show that AMF release the resource in V-SMF and V-SMF release resource in V-UPF. Clause 4.11.1.3.3 EPS to 5GS Mobility Registration Procedure (Idle and Connected State) using N26 interface In Figure 4.11.1.3.3, add V-SMF and V-UPF Step 14, remove the referenced steps from 17-20 as they're not applicable to EPS to 5GS mobility; Add step 14a and 14c for Nsmf_PDUSession_CreateSMContext for HR roaming; Add steps 14b and 14f for interaction between V-SMF and V-UPF; Add step 14c for interaction between PGW-C+SMF and (H-)UPF; Add step 14e optional PCF interaction; Add step 14f V-SMF informs V-UPF of the CN tunnel info of (H-)UPF; Add step 16a that the source MME deletes the resource in SGW. Add step 17a to show the optional AMF-PCF interaction for UE policy, which happens after Step 17 Registration Accept (note that 23.502CR1710 (S2-1910372) added a referenced to step 21b of clause 4.2.2.2.2 in Step 14 does not have a correct sequence). In text description, Step 14 is updated accordingly so that the figure and the text description is aligned; In step14, remove text 'and for Idle state mobility registration, release the resource of the CN tunnels for EPS bearers corresponding to the PDU session as well' as the CN tunnels are not released in the home routed roaming.</w:t>
      </w:r>
    </w:p>
    <w:p w14:paraId="7FB1F419" w14:textId="77777777" w:rsidR="0082451F" w:rsidRPr="00DA12F6" w:rsidRDefault="0082451F" w:rsidP="0082451F">
      <w:pPr>
        <w:keepNext/>
        <w:rPr>
          <w:rFonts w:cs="Arial"/>
          <w:b/>
        </w:rPr>
      </w:pPr>
      <w:r w:rsidRPr="00DA12F6">
        <w:rPr>
          <w:rFonts w:cs="Arial"/>
          <w:b/>
        </w:rPr>
        <w:t>Discussion and conclusion:</w:t>
      </w:r>
    </w:p>
    <w:p w14:paraId="68EE5199" w14:textId="77777777" w:rsidR="007A62A9" w:rsidRPr="00DA12F6" w:rsidRDefault="0082451F" w:rsidP="007A62A9">
      <w:r>
        <w:t xml:space="preserve">Update to 23.502 CR1875R1 in CR Pack </w:t>
      </w:r>
      <w:r>
        <w:rPr>
          <w:color w:val="0000FF"/>
        </w:rPr>
        <w:t>TD SP</w:t>
      </w:r>
      <w:r>
        <w:rPr>
          <w:color w:val="0000FF"/>
        </w:rPr>
        <w:noBreakHyphen/>
        <w:t>191091</w:t>
      </w:r>
      <w:r>
        <w:t xml:space="preserve">. </w:t>
      </w:r>
      <w:r w:rsidR="008A79D5">
        <w:rPr>
          <w:lang w:eastAsia="en-US"/>
        </w:rPr>
        <w:t xml:space="preserve">This CR was </w:t>
      </w:r>
      <w:r w:rsidR="008A79D5">
        <w:rPr>
          <w:color w:val="FF0000"/>
          <w:lang w:eastAsia="en-US"/>
        </w:rPr>
        <w:t>approved</w:t>
      </w:r>
      <w:r w:rsidR="008A79D5">
        <w:t>.</w:t>
      </w:r>
    </w:p>
    <w:p w14:paraId="19BD57CA" w14:textId="77777777" w:rsidR="0082451F" w:rsidRDefault="0082451F" w:rsidP="0082451F">
      <w:pPr>
        <w:pStyle w:val="NormTop"/>
      </w:pPr>
      <w:r>
        <w:rPr>
          <w:color w:val="0000FF"/>
        </w:rPr>
        <w:t>TD SP</w:t>
      </w:r>
      <w:r>
        <w:rPr>
          <w:color w:val="0000FF"/>
        </w:rPr>
        <w:noBreakHyphen/>
        <w:t>191091</w:t>
      </w:r>
      <w:r w:rsidRPr="0073055D">
        <w:t xml:space="preserve"> </w:t>
      </w:r>
      <w:r>
        <w:t>(CR PACK) TEI16 related CRs to 23.502 (Rel</w:t>
      </w:r>
      <w:r>
        <w:noBreakHyphen/>
        <w:t>16). (Source: SA WG2).</w:t>
      </w:r>
      <w:r>
        <w:br/>
      </w:r>
      <w:r w:rsidRPr="0073055D">
        <w:rPr>
          <w:b/>
        </w:rPr>
        <w:t>Document for:</w:t>
      </w:r>
      <w:r w:rsidRPr="0073055D">
        <w:t xml:space="preserve"> </w:t>
      </w:r>
      <w:r>
        <w:t>Approval.</w:t>
      </w:r>
      <w:r>
        <w:br/>
      </w:r>
      <w:r w:rsidRPr="0073055D">
        <w:rPr>
          <w:b/>
        </w:rPr>
        <w:t>Abstract:</w:t>
      </w:r>
      <w:r w:rsidRPr="0073055D">
        <w:t xml:space="preserve"> </w:t>
      </w:r>
      <w:r w:rsidR="008A79D5">
        <w:t>23.502 CR1679R3; 23.502 CR1682R1; 23.502 CR1701R1; 23.502 CR1703; 23.502 CR1704R2; 23.502 CR1705R1; 23.502 CR1709R1; 23.502 CR1710R2; 23.502 CR1715R4; 23.502 CR1716R1; 23.502 CR1718R1; 23.502 CR1719; 23.502 CR1720R2; 23.502 CR1735R1; 23.502 CR1739R1; 23.502 CR1771R2; 23.502 CR1785R2; 23.502 CR1803R1; 23.502 CR1804R3; 23.502 CR1826R3; 23.502 CR1835R2; 23.502 CR1836; 23.502 CR1837; 23.502 CR1842R2; 23.502 CR1846R2; 23.502 CR1859R2; 23.502 CR1872R4; 23.502 CR1874R2; 23.502 CR1875R1; 23.502 CR1883; 23.502 CR1893; 23.502 CR1894R3; 23.502 CR1907R3; 23.502 CR1908R2; 23.502 CR1941R4.</w:t>
      </w:r>
    </w:p>
    <w:p w14:paraId="0FDDA7DE" w14:textId="77777777" w:rsidR="0082451F" w:rsidRPr="00DA12F6" w:rsidRDefault="0082451F" w:rsidP="0082451F">
      <w:pPr>
        <w:keepNext/>
        <w:rPr>
          <w:rFonts w:cs="Arial"/>
          <w:b/>
        </w:rPr>
      </w:pPr>
      <w:r w:rsidRPr="00DA12F6">
        <w:rPr>
          <w:rFonts w:cs="Arial"/>
          <w:b/>
        </w:rPr>
        <w:t>Discussion and conclusion:</w:t>
      </w:r>
    </w:p>
    <w:p w14:paraId="457DAE10" w14:textId="77777777" w:rsidR="007A62A9" w:rsidRPr="00DA12F6" w:rsidRDefault="0082451F" w:rsidP="007A62A9">
      <w:r>
        <w:t xml:space="preserve">Proposed revision of 23.502 CR1875R1 in </w:t>
      </w:r>
      <w:r>
        <w:rPr>
          <w:color w:val="0000FF"/>
        </w:rPr>
        <w:t>TD SP</w:t>
      </w:r>
      <w:r>
        <w:rPr>
          <w:color w:val="0000FF"/>
        </w:rPr>
        <w:noBreakHyphen/>
        <w:t>191115</w:t>
      </w:r>
      <w:r>
        <w:t>.</w:t>
      </w:r>
      <w:r w:rsidR="008A79D5">
        <w:t xml:space="preserve"> Other CRs in this CR Pack were approved. (</w:t>
      </w:r>
      <w:r w:rsidR="008A79D5" w:rsidRPr="008A79D5">
        <w:rPr>
          <w:color w:val="FF0000"/>
        </w:rPr>
        <w:t>Partially approved</w:t>
      </w:r>
      <w:r w:rsidR="008A79D5">
        <w:t>).</w:t>
      </w:r>
    </w:p>
    <w:p w14:paraId="018B816B" w14:textId="77777777" w:rsidR="00AE1380" w:rsidRDefault="00AE1380" w:rsidP="00AE1380">
      <w:pPr>
        <w:pStyle w:val="NormTop"/>
      </w:pPr>
      <w:r>
        <w:rPr>
          <w:color w:val="0000FF"/>
        </w:rPr>
        <w:lastRenderedPageBreak/>
        <w:t>TD SP</w:t>
      </w:r>
      <w:r>
        <w:rPr>
          <w:color w:val="0000FF"/>
        </w:rPr>
        <w:noBreakHyphen/>
        <w:t>191068</w:t>
      </w:r>
      <w:r w:rsidRPr="0073055D">
        <w:t xml:space="preserve"> </w:t>
      </w:r>
      <w:r>
        <w:t>(CR PACK) 5G_CIoT related CRs to 23.501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CR1363R3; 23.501 CR1485R3; 23.501 CR1486R1; 23.501 CR1594R3; 23.501 CR1666R8; 23.501 CR1667R4; 23.501 CR1689R2; 23.501 CR1690R2; 23.501 CR1692R1; 23.501 CR1693R1; 23.501 CR1721R2; 23.501 CR1745; 23.501 CR1746R1; 23.501 CR1792R2; 23.501 CR1817R1; 23.</w:t>
      </w:r>
    </w:p>
    <w:p w14:paraId="5FF0A509" w14:textId="77777777" w:rsidR="00AE1380" w:rsidRPr="00DA12F6" w:rsidRDefault="00AE1380" w:rsidP="00AE1380">
      <w:pPr>
        <w:keepNext/>
        <w:rPr>
          <w:rFonts w:cs="Arial"/>
          <w:b/>
        </w:rPr>
      </w:pPr>
      <w:r w:rsidRPr="00DA12F6">
        <w:rPr>
          <w:rFonts w:cs="Arial"/>
          <w:b/>
        </w:rPr>
        <w:t>Discussion and conclusion:</w:t>
      </w:r>
    </w:p>
    <w:p w14:paraId="2DF828D5" w14:textId="77777777" w:rsidR="0082451F" w:rsidRPr="0082451F" w:rsidRDefault="001E316B" w:rsidP="0082451F">
      <w:pPr>
        <w:keepNext/>
      </w:pPr>
      <w:r>
        <w:t>This was</w:t>
      </w:r>
      <w:r w:rsidRPr="001E316B">
        <w:rPr>
          <w:color w:val="FF0000"/>
        </w:rPr>
        <w:t xml:space="preserve"> Block approved</w:t>
      </w:r>
      <w:r>
        <w:t>.</w:t>
      </w:r>
    </w:p>
    <w:p w14:paraId="24433B2A" w14:textId="77777777" w:rsidR="00AE1380" w:rsidRDefault="00AE1380" w:rsidP="00AE1380">
      <w:pPr>
        <w:pStyle w:val="NormTop"/>
      </w:pPr>
      <w:r>
        <w:rPr>
          <w:color w:val="0000FF"/>
        </w:rPr>
        <w:t>TD SP</w:t>
      </w:r>
      <w:r>
        <w:rPr>
          <w:color w:val="0000FF"/>
        </w:rPr>
        <w:noBreakHyphen/>
        <w:t>191069</w:t>
      </w:r>
      <w:r w:rsidRPr="0073055D">
        <w:t xml:space="preserve"> </w:t>
      </w:r>
      <w:r>
        <w:t>(CR PACK) 5G_CIoT related CRs to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CR1372R2; 23.502 CR1482R8; 23.502 CR1516R3; 23.502 CR1555R2; 23.502 CR1587R3; 23.502 CR1645R3; 23.502 CR1668R1; 23.502 CR1721R2; 23.502 CR1727R1; 23.502 CR1728R2; 23.502 CR1775R2; 23.502 CR1779R2; 23.502 CR1791R2; 23.502 CR1807R1; 23.502 CR1808R4;</w:t>
      </w:r>
    </w:p>
    <w:p w14:paraId="42416E2F" w14:textId="77777777" w:rsidR="00AE1380" w:rsidRPr="00DA12F6" w:rsidRDefault="00AE1380" w:rsidP="00AE1380">
      <w:pPr>
        <w:keepNext/>
        <w:rPr>
          <w:rFonts w:cs="Arial"/>
          <w:b/>
        </w:rPr>
      </w:pPr>
      <w:r w:rsidRPr="00DA12F6">
        <w:rPr>
          <w:rFonts w:cs="Arial"/>
          <w:b/>
        </w:rPr>
        <w:t>Discussion and conclusion:</w:t>
      </w:r>
    </w:p>
    <w:p w14:paraId="632CD631" w14:textId="77777777" w:rsidR="0082451F" w:rsidRPr="0082451F" w:rsidRDefault="001E316B" w:rsidP="0082451F">
      <w:pPr>
        <w:keepNext/>
      </w:pPr>
      <w:r>
        <w:t>This was</w:t>
      </w:r>
      <w:r w:rsidRPr="001E316B">
        <w:rPr>
          <w:color w:val="FF0000"/>
        </w:rPr>
        <w:t xml:space="preserve"> Block approved</w:t>
      </w:r>
      <w:r>
        <w:t>.</w:t>
      </w:r>
    </w:p>
    <w:p w14:paraId="4A21FCD4" w14:textId="77777777" w:rsidR="00AE1380" w:rsidRDefault="00AE1380" w:rsidP="00AE1380">
      <w:pPr>
        <w:pStyle w:val="NormTop"/>
      </w:pPr>
      <w:r>
        <w:rPr>
          <w:color w:val="0000FF"/>
        </w:rPr>
        <w:t>TD SP</w:t>
      </w:r>
      <w:r>
        <w:rPr>
          <w:color w:val="0000FF"/>
        </w:rPr>
        <w:noBreakHyphen/>
        <w:t>191070</w:t>
      </w:r>
      <w:r w:rsidRPr="0073055D">
        <w:t xml:space="preserve"> </w:t>
      </w:r>
      <w:r>
        <w:t>(CR PACK) 5G_eLCS related CRs to 23.273,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23.273 CR0033R3; 23.273 CR0037R2; 23.273 CR0041; 23.273 CR0045; 23.273 CR0046; 23.273 CR0047R1; 23.273 CR0048R2; 23.273 CR0049R2; 23.273 CR0055R1; 23.273 CR0056R1; 23.273 CR0057R1; 23.273 CR0059; 23.273 CR0060R2; 23.273 CR0062R1; 23.273 CR0074R1; 23.273 C.</w:t>
      </w:r>
    </w:p>
    <w:p w14:paraId="14ED217E" w14:textId="77777777" w:rsidR="00AE1380" w:rsidRPr="00DA12F6" w:rsidRDefault="00AE1380" w:rsidP="00AE1380">
      <w:pPr>
        <w:keepNext/>
        <w:rPr>
          <w:rFonts w:cs="Arial"/>
          <w:b/>
        </w:rPr>
      </w:pPr>
      <w:r w:rsidRPr="00DA12F6">
        <w:rPr>
          <w:rFonts w:cs="Arial"/>
          <w:b/>
        </w:rPr>
        <w:t>Discussion and conclusion:</w:t>
      </w:r>
    </w:p>
    <w:p w14:paraId="682A9565" w14:textId="77777777" w:rsidR="0082451F" w:rsidRPr="0082451F" w:rsidRDefault="001E316B" w:rsidP="0082451F">
      <w:pPr>
        <w:keepNext/>
      </w:pPr>
      <w:r>
        <w:t>This was</w:t>
      </w:r>
      <w:r w:rsidRPr="001E316B">
        <w:rPr>
          <w:color w:val="FF0000"/>
        </w:rPr>
        <w:t xml:space="preserve"> Block approved</w:t>
      </w:r>
      <w:r>
        <w:t>.</w:t>
      </w:r>
    </w:p>
    <w:p w14:paraId="44B22D7D" w14:textId="77777777" w:rsidR="00AE1380" w:rsidRDefault="00AE1380" w:rsidP="00AE1380">
      <w:pPr>
        <w:pStyle w:val="NormTop"/>
      </w:pPr>
      <w:r>
        <w:rPr>
          <w:color w:val="0000FF"/>
        </w:rPr>
        <w:t>TD SP</w:t>
      </w:r>
      <w:r>
        <w:rPr>
          <w:color w:val="0000FF"/>
        </w:rPr>
        <w:noBreakHyphen/>
        <w:t>191071</w:t>
      </w:r>
      <w:r w:rsidRPr="0073055D">
        <w:t xml:space="preserve"> </w:t>
      </w:r>
      <w:r>
        <w:t>(CR PACK) 5G_eSBA related CRs to 23.273,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CR1472R2; 23.501 CR1473R4; 23.501 CR1527R3; 23.501 CR1623R2; 23.501 CR1679R2; 23.501 CR1715R1; 23.501 CR1729R4; 23.501 CR1765R3; 23.501 CR1766R3; 23.501 CR1895; 23.501 CR1942R2; 23.501 CR1994R1; 23.502 CR1470R5; 23.502 CR1601R1; 23.502 CR1647R1; 23.</w:t>
      </w:r>
    </w:p>
    <w:p w14:paraId="02880089" w14:textId="77777777" w:rsidR="00AE1380" w:rsidRPr="00DA12F6" w:rsidRDefault="00AE1380" w:rsidP="00AE1380">
      <w:pPr>
        <w:keepNext/>
        <w:rPr>
          <w:rFonts w:cs="Arial"/>
          <w:b/>
        </w:rPr>
      </w:pPr>
      <w:r w:rsidRPr="00DA12F6">
        <w:rPr>
          <w:rFonts w:cs="Arial"/>
          <w:b/>
        </w:rPr>
        <w:t>Discussion and conclusion:</w:t>
      </w:r>
    </w:p>
    <w:p w14:paraId="36893F5E" w14:textId="77777777" w:rsidR="0082451F" w:rsidRPr="0082451F" w:rsidRDefault="001E316B" w:rsidP="0082451F">
      <w:pPr>
        <w:keepNext/>
      </w:pPr>
      <w:r>
        <w:t>This was</w:t>
      </w:r>
      <w:r w:rsidRPr="001E316B">
        <w:rPr>
          <w:color w:val="FF0000"/>
        </w:rPr>
        <w:t xml:space="preserve"> Block approved</w:t>
      </w:r>
      <w:r>
        <w:t>.</w:t>
      </w:r>
    </w:p>
    <w:p w14:paraId="4A50CA73" w14:textId="77777777" w:rsidR="00AE1380" w:rsidRDefault="00AE1380" w:rsidP="00AE1380">
      <w:pPr>
        <w:pStyle w:val="NormTop"/>
      </w:pPr>
      <w:r>
        <w:rPr>
          <w:color w:val="0000FF"/>
        </w:rPr>
        <w:t>TD SP</w:t>
      </w:r>
      <w:r>
        <w:rPr>
          <w:color w:val="0000FF"/>
        </w:rPr>
        <w:noBreakHyphen/>
        <w:t>191072</w:t>
      </w:r>
      <w:r w:rsidRPr="0073055D">
        <w:t xml:space="preserve"> </w:t>
      </w:r>
      <w:r>
        <w:t>(CR PACK) 5G_SRVCC related CRs to 23.216,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23.216 CR0359; 23.216 CR0360; 23.502 CR1885; 23.503 CR0342R6.</w:t>
      </w:r>
    </w:p>
    <w:p w14:paraId="18736B55" w14:textId="77777777" w:rsidR="00AE1380" w:rsidRPr="00DA12F6" w:rsidRDefault="00AE1380" w:rsidP="00AE1380">
      <w:pPr>
        <w:keepNext/>
        <w:rPr>
          <w:rFonts w:cs="Arial"/>
          <w:b/>
        </w:rPr>
      </w:pPr>
      <w:r w:rsidRPr="00DA12F6">
        <w:rPr>
          <w:rFonts w:cs="Arial"/>
          <w:b/>
        </w:rPr>
        <w:t>Discussion and conclusion:</w:t>
      </w:r>
    </w:p>
    <w:p w14:paraId="1EE94F48" w14:textId="77777777" w:rsidR="0082451F" w:rsidRPr="0082451F" w:rsidRDefault="001E316B" w:rsidP="0082451F">
      <w:pPr>
        <w:keepNext/>
      </w:pPr>
      <w:r>
        <w:t>This was</w:t>
      </w:r>
      <w:r w:rsidRPr="001E316B">
        <w:rPr>
          <w:color w:val="FF0000"/>
        </w:rPr>
        <w:t xml:space="preserve"> Block approved</w:t>
      </w:r>
      <w:r>
        <w:t>.</w:t>
      </w:r>
    </w:p>
    <w:p w14:paraId="779347DB" w14:textId="77777777" w:rsidR="00AE1380" w:rsidRDefault="00AE1380" w:rsidP="00AE1380">
      <w:pPr>
        <w:pStyle w:val="NormTop"/>
      </w:pPr>
      <w:r>
        <w:rPr>
          <w:color w:val="0000FF"/>
        </w:rPr>
        <w:t>TD SP</w:t>
      </w:r>
      <w:r>
        <w:rPr>
          <w:color w:val="0000FF"/>
        </w:rPr>
        <w:noBreakHyphen/>
        <w:t>191073</w:t>
      </w:r>
      <w:r w:rsidRPr="0073055D">
        <w:t xml:space="preserve"> </w:t>
      </w:r>
      <w:r>
        <w:t>(CR PACK) 5G_URLLC related CRs to 23.501,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CR1716R1; 23.501 CR1742R1; 23.501 CR1768R2; 23.501 CR1816; 23.501 CR1854R5; 23.501 CR1878R2; 23.501 CR1971; 23.501 CR1973R1; 23.502 CR1691R1; 23.502 CR1726; 23.502 CR1847R1; 23.502 CR1887R2; 23.502 CR1923; 23.503 CR0320R3.</w:t>
      </w:r>
    </w:p>
    <w:p w14:paraId="6838A06E" w14:textId="77777777" w:rsidR="00AE1380" w:rsidRPr="00DA12F6" w:rsidRDefault="00AE1380" w:rsidP="00AE1380">
      <w:pPr>
        <w:keepNext/>
        <w:rPr>
          <w:rFonts w:cs="Arial"/>
          <w:b/>
        </w:rPr>
      </w:pPr>
      <w:r w:rsidRPr="00DA12F6">
        <w:rPr>
          <w:rFonts w:cs="Arial"/>
          <w:b/>
        </w:rPr>
        <w:t>Discussion and conclusion:</w:t>
      </w:r>
    </w:p>
    <w:p w14:paraId="5F6F902C" w14:textId="77777777" w:rsidR="0082451F" w:rsidRPr="0082451F" w:rsidRDefault="001E316B" w:rsidP="0082451F">
      <w:pPr>
        <w:keepNext/>
      </w:pPr>
      <w:r>
        <w:t>This was</w:t>
      </w:r>
      <w:r w:rsidRPr="001E316B">
        <w:rPr>
          <w:color w:val="FF0000"/>
        </w:rPr>
        <w:t xml:space="preserve"> Block approved</w:t>
      </w:r>
      <w:r>
        <w:t>.</w:t>
      </w:r>
    </w:p>
    <w:p w14:paraId="55FADD9F" w14:textId="77777777" w:rsidR="00AE1380" w:rsidRDefault="00AE1380" w:rsidP="00AE1380">
      <w:pPr>
        <w:pStyle w:val="NormTop"/>
      </w:pPr>
      <w:r>
        <w:rPr>
          <w:color w:val="0000FF"/>
        </w:rPr>
        <w:t>TD SP</w:t>
      </w:r>
      <w:r>
        <w:rPr>
          <w:color w:val="0000FF"/>
        </w:rPr>
        <w:noBreakHyphen/>
        <w:t>191076</w:t>
      </w:r>
      <w:r w:rsidRPr="0073055D">
        <w:t xml:space="preserve"> </w:t>
      </w:r>
      <w:r>
        <w:t>(CR PACK) 5WWC related CRs to 23.316,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23.316 CR0010R4; 23.316 CR0012R1; 23.316 CR0029R3; 23.316 CR0036R3; 23.316 CR0038R6; 23.316 CR0039R3; 23.316 CR0040R4; 23.316 CR0041R3; 23.316 CR0044R1; 23.316 CR0045R1; 23.316 CR0046R2; 23.316 CR0048R3; 23.316 CR0049R2; 23.316 CR0050R3; 23.316 CR0051R1;</w:t>
      </w:r>
    </w:p>
    <w:p w14:paraId="1414FD59" w14:textId="77777777" w:rsidR="00AE1380" w:rsidRPr="00DA12F6" w:rsidRDefault="00AE1380" w:rsidP="00AE1380">
      <w:pPr>
        <w:keepNext/>
        <w:rPr>
          <w:rFonts w:cs="Arial"/>
          <w:b/>
        </w:rPr>
      </w:pPr>
      <w:r w:rsidRPr="00DA12F6">
        <w:rPr>
          <w:rFonts w:cs="Arial"/>
          <w:b/>
        </w:rPr>
        <w:t>Discussion and conclusion:</w:t>
      </w:r>
    </w:p>
    <w:p w14:paraId="0447F7FB" w14:textId="77777777" w:rsidR="0082451F" w:rsidRPr="0082451F" w:rsidRDefault="001E316B" w:rsidP="0082451F">
      <w:pPr>
        <w:keepNext/>
      </w:pPr>
      <w:r>
        <w:t>This was</w:t>
      </w:r>
      <w:r w:rsidRPr="001E316B">
        <w:rPr>
          <w:color w:val="FF0000"/>
        </w:rPr>
        <w:t xml:space="preserve"> Block approved</w:t>
      </w:r>
      <w:r>
        <w:t>.</w:t>
      </w:r>
    </w:p>
    <w:p w14:paraId="580117F2" w14:textId="77777777" w:rsidR="00AE1380" w:rsidRDefault="00AE1380" w:rsidP="00AE1380">
      <w:pPr>
        <w:pStyle w:val="NormTop"/>
      </w:pPr>
      <w:r>
        <w:rPr>
          <w:color w:val="0000FF"/>
        </w:rPr>
        <w:lastRenderedPageBreak/>
        <w:t>TD SP</w:t>
      </w:r>
      <w:r>
        <w:rPr>
          <w:color w:val="0000FF"/>
        </w:rPr>
        <w:noBreakHyphen/>
        <w:t>191077</w:t>
      </w:r>
      <w:r w:rsidRPr="0073055D">
        <w:t xml:space="preserve"> </w:t>
      </w:r>
      <w:r>
        <w:t>(CR PACK) ATSSS related CRs to 23.501,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CR1702R3; 23.501 CR1714R2; 23.501 CR1733R1; 23.501 CR1769R3; 23.501 CR1771R3; 23.501 CR1772R2; 23.501 CR1773R2; 23.501 CR1774R3; 23.501 CR1868R5; 23.501 CR1869R10; 23.501 CR1870R3; 23.501 CR1875R2; 23.501 CR1923R2; 23.501 CR1924R1; 23.501 CR1937R1;</w:t>
      </w:r>
    </w:p>
    <w:p w14:paraId="3D008EDC" w14:textId="77777777" w:rsidR="00AE1380" w:rsidRPr="00DA12F6" w:rsidRDefault="00AE1380" w:rsidP="00AE1380">
      <w:pPr>
        <w:keepNext/>
        <w:rPr>
          <w:rFonts w:cs="Arial"/>
          <w:b/>
        </w:rPr>
      </w:pPr>
      <w:r w:rsidRPr="00DA12F6">
        <w:rPr>
          <w:rFonts w:cs="Arial"/>
          <w:b/>
        </w:rPr>
        <w:t>Discussion and conclusion:</w:t>
      </w:r>
    </w:p>
    <w:p w14:paraId="59754FA2" w14:textId="77777777" w:rsidR="0082451F" w:rsidRPr="0082451F" w:rsidRDefault="001E316B" w:rsidP="0082451F">
      <w:pPr>
        <w:keepNext/>
      </w:pPr>
      <w:r>
        <w:t>This was</w:t>
      </w:r>
      <w:r w:rsidRPr="001E316B">
        <w:rPr>
          <w:color w:val="FF0000"/>
        </w:rPr>
        <w:t xml:space="preserve"> Block approved</w:t>
      </w:r>
      <w:r>
        <w:t>.</w:t>
      </w:r>
    </w:p>
    <w:p w14:paraId="047CDF29" w14:textId="77777777" w:rsidR="00AE1380" w:rsidRDefault="00AE1380" w:rsidP="00AE1380">
      <w:pPr>
        <w:pStyle w:val="NormTop"/>
      </w:pPr>
      <w:r>
        <w:rPr>
          <w:color w:val="0000FF"/>
        </w:rPr>
        <w:t>TD SP</w:t>
      </w:r>
      <w:r>
        <w:rPr>
          <w:color w:val="0000FF"/>
        </w:rPr>
        <w:noBreakHyphen/>
        <w:t>191078</w:t>
      </w:r>
      <w:r w:rsidRPr="0073055D">
        <w:t xml:space="preserve"> </w:t>
      </w:r>
      <w:r>
        <w:t>(CR PACK) eIMS5G_SBA related CRs to 23.228, 23.501,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23.228 CR1223R1; 23.228 CR1225R2; 23.228 CR1226; 23.501 CR1759; 23.501 CR1912; 23.502 CR1762.</w:t>
      </w:r>
    </w:p>
    <w:p w14:paraId="4589CB30" w14:textId="77777777" w:rsidR="00AE1380" w:rsidRPr="00DA12F6" w:rsidRDefault="00AE1380" w:rsidP="00AE1380">
      <w:pPr>
        <w:keepNext/>
        <w:rPr>
          <w:rFonts w:cs="Arial"/>
          <w:b/>
        </w:rPr>
      </w:pPr>
      <w:r w:rsidRPr="00DA12F6">
        <w:rPr>
          <w:rFonts w:cs="Arial"/>
          <w:b/>
        </w:rPr>
        <w:t>Discussion and conclusion:</w:t>
      </w:r>
    </w:p>
    <w:p w14:paraId="5244B91E" w14:textId="77777777" w:rsidR="0082451F" w:rsidRPr="0082451F" w:rsidRDefault="001E316B" w:rsidP="0082451F">
      <w:pPr>
        <w:keepNext/>
      </w:pPr>
      <w:r>
        <w:t>This was</w:t>
      </w:r>
      <w:r w:rsidRPr="001E316B">
        <w:rPr>
          <w:color w:val="FF0000"/>
        </w:rPr>
        <w:t xml:space="preserve"> Block approved</w:t>
      </w:r>
      <w:r>
        <w:t>.</w:t>
      </w:r>
    </w:p>
    <w:p w14:paraId="317E9515" w14:textId="77777777" w:rsidR="00AE1380" w:rsidRDefault="00AE1380" w:rsidP="00AE1380">
      <w:pPr>
        <w:pStyle w:val="NormTop"/>
      </w:pPr>
      <w:r>
        <w:rPr>
          <w:color w:val="0000FF"/>
        </w:rPr>
        <w:t>TD SP</w:t>
      </w:r>
      <w:r>
        <w:rPr>
          <w:color w:val="0000FF"/>
        </w:rPr>
        <w:noBreakHyphen/>
        <w:t>191080</w:t>
      </w:r>
      <w:r w:rsidRPr="0073055D">
        <w:t xml:space="preserve"> </w:t>
      </w:r>
      <w:r>
        <w:t>(CR PACK) eNA related CRs to 23.501,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CR1654R2; 23.501 CR1737; 23.501 CR1787R7; 23.501 CR1992R1; 23.502 CR1477R6; 23.502 CR1617R3; 23.502 CR1627R4; 23.502 CR1712; 23.502 CR1713; 23.502 CR1782R2; 23.502 CR1824R3; 23.502 CR1889R1; 23.502 CR1905; 23.502 CR1946; 23.503 CR0290R5; 23.503 CR0.</w:t>
      </w:r>
    </w:p>
    <w:p w14:paraId="602A10A8" w14:textId="77777777" w:rsidR="00AE1380" w:rsidRPr="00DA12F6" w:rsidRDefault="00AE1380" w:rsidP="00AE1380">
      <w:pPr>
        <w:keepNext/>
        <w:rPr>
          <w:rFonts w:cs="Arial"/>
          <w:b/>
        </w:rPr>
      </w:pPr>
      <w:r w:rsidRPr="00DA12F6">
        <w:rPr>
          <w:rFonts w:cs="Arial"/>
          <w:b/>
        </w:rPr>
        <w:t>Discussion and conclusion:</w:t>
      </w:r>
    </w:p>
    <w:p w14:paraId="48CDE88E" w14:textId="77777777" w:rsidR="0082451F" w:rsidRPr="0082451F" w:rsidRDefault="001E316B" w:rsidP="0082451F">
      <w:pPr>
        <w:keepNext/>
      </w:pPr>
      <w:r>
        <w:t>This was</w:t>
      </w:r>
      <w:r w:rsidRPr="001E316B">
        <w:rPr>
          <w:color w:val="FF0000"/>
        </w:rPr>
        <w:t xml:space="preserve"> Block approved</w:t>
      </w:r>
      <w:r>
        <w:t>.</w:t>
      </w:r>
    </w:p>
    <w:p w14:paraId="1E5F5C2A" w14:textId="77777777" w:rsidR="00AE1380" w:rsidRDefault="00AE1380" w:rsidP="00AE1380">
      <w:pPr>
        <w:pStyle w:val="NormTop"/>
      </w:pPr>
      <w:r>
        <w:rPr>
          <w:color w:val="0000FF"/>
        </w:rPr>
        <w:t>TD SP</w:t>
      </w:r>
      <w:r>
        <w:rPr>
          <w:color w:val="0000FF"/>
        </w:rPr>
        <w:noBreakHyphen/>
        <w:t>191081</w:t>
      </w:r>
      <w:r w:rsidRPr="0073055D">
        <w:t xml:space="preserve"> </w:t>
      </w:r>
      <w:r>
        <w:t>(CR PACK) eNS related CRs to 23.501,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CR1723R2; 23.501 CR1730R1; 23.501 CR1979R2; 23.501 CR2005R1; 23.502 CR1801R1; 23.502 CR1815R4; 23.502 CR1881R2; 23.502 CR1934R3; 23.502 CR1936R2; 23.502 CR1944R2.</w:t>
      </w:r>
    </w:p>
    <w:p w14:paraId="4B5F8329" w14:textId="77777777" w:rsidR="00AE1380" w:rsidRPr="00DA12F6" w:rsidRDefault="00AE1380" w:rsidP="00AE1380">
      <w:pPr>
        <w:keepNext/>
        <w:rPr>
          <w:rFonts w:cs="Arial"/>
          <w:b/>
        </w:rPr>
      </w:pPr>
      <w:r w:rsidRPr="00DA12F6">
        <w:rPr>
          <w:rFonts w:cs="Arial"/>
          <w:b/>
        </w:rPr>
        <w:t>Discussion and conclusion:</w:t>
      </w:r>
    </w:p>
    <w:p w14:paraId="2A3795CF" w14:textId="77777777" w:rsidR="0082451F" w:rsidRPr="0082451F" w:rsidRDefault="001E316B" w:rsidP="0082451F">
      <w:pPr>
        <w:keepNext/>
      </w:pPr>
      <w:r>
        <w:t>This was</w:t>
      </w:r>
      <w:r w:rsidRPr="001E316B">
        <w:rPr>
          <w:color w:val="FF0000"/>
        </w:rPr>
        <w:t xml:space="preserve"> Block approved</w:t>
      </w:r>
      <w:r>
        <w:t>.</w:t>
      </w:r>
    </w:p>
    <w:p w14:paraId="317AFED7" w14:textId="77777777" w:rsidR="00AE1380" w:rsidRDefault="00AE1380" w:rsidP="00AE1380">
      <w:pPr>
        <w:pStyle w:val="NormTop"/>
      </w:pPr>
      <w:r>
        <w:rPr>
          <w:color w:val="0000FF"/>
        </w:rPr>
        <w:t>TD SP</w:t>
      </w:r>
      <w:r>
        <w:rPr>
          <w:color w:val="0000FF"/>
        </w:rPr>
        <w:noBreakHyphen/>
        <w:t>191082</w:t>
      </w:r>
      <w:r w:rsidRPr="0073055D">
        <w:t xml:space="preserve"> </w:t>
      </w:r>
      <w:r>
        <w:t>(CR PACK) ETSUN related CRs to 23.501,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CR1697; 23.501 CR1698R1; 23.501 CR1726R2; 23.501 CR1842R3; 23.501 CR1929R3; 23.501 CR1943R2; 23.501 CR2006; 23.502 CR1670R3; 23.502 CR1698R2; 23.502 CR1736R4; 23.502 CR1737R1; 23.502 CR1865R1; 23.502 CR1888R1; 23.502 CR1897R2; 23.502 CR1947R2.</w:t>
      </w:r>
    </w:p>
    <w:p w14:paraId="568F535F" w14:textId="77777777" w:rsidR="00AE1380" w:rsidRPr="00DA12F6" w:rsidRDefault="00AE1380" w:rsidP="00AE1380">
      <w:pPr>
        <w:keepNext/>
        <w:rPr>
          <w:rFonts w:cs="Arial"/>
          <w:b/>
        </w:rPr>
      </w:pPr>
      <w:r w:rsidRPr="00DA12F6">
        <w:rPr>
          <w:rFonts w:cs="Arial"/>
          <w:b/>
        </w:rPr>
        <w:t>Discussion and conclusion:</w:t>
      </w:r>
    </w:p>
    <w:p w14:paraId="537E5879" w14:textId="77777777" w:rsidR="0082451F" w:rsidRPr="0082451F" w:rsidRDefault="001E316B" w:rsidP="0082451F">
      <w:pPr>
        <w:keepNext/>
      </w:pPr>
      <w:r>
        <w:t>This was</w:t>
      </w:r>
      <w:r w:rsidRPr="001E316B">
        <w:rPr>
          <w:color w:val="FF0000"/>
        </w:rPr>
        <w:t xml:space="preserve"> Block approved</w:t>
      </w:r>
      <w:r>
        <w:t>.</w:t>
      </w:r>
    </w:p>
    <w:p w14:paraId="3115088D" w14:textId="77777777" w:rsidR="00AE1380" w:rsidRDefault="00AE1380" w:rsidP="00AE1380">
      <w:pPr>
        <w:pStyle w:val="NormTop"/>
      </w:pPr>
      <w:r>
        <w:rPr>
          <w:color w:val="0000FF"/>
        </w:rPr>
        <w:t>TD SP</w:t>
      </w:r>
      <w:r>
        <w:rPr>
          <w:color w:val="0000FF"/>
        </w:rPr>
        <w:noBreakHyphen/>
        <w:t>191083</w:t>
      </w:r>
      <w:r w:rsidRPr="0073055D">
        <w:t xml:space="preserve"> </w:t>
      </w:r>
      <w:r>
        <w:t>(CR PACK) eV2XARC related CRs to 23.285, 23.287, 23.288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23.285 CR0057R1; 23.285 CR0058R2; 23.285 CR0059R2; 23.287 CR0008R2; 23.287 CR0009R1; 23.287 CR0015R3; 23.287 CR0019R2; 23.287 CR0021R3; 23.287 CR0023R3; 23.287 CR0024R7; 23.287 CR0025R3; 23.287 CR0027R2; 23.287 CR0028R3; 23.287 CR0030R2; 23.287 CR0033R2;</w:t>
      </w:r>
    </w:p>
    <w:p w14:paraId="0EF5E6F6" w14:textId="77777777" w:rsidR="00AE1380" w:rsidRPr="00DA12F6" w:rsidRDefault="00AE1380" w:rsidP="00AE1380">
      <w:pPr>
        <w:keepNext/>
        <w:rPr>
          <w:rFonts w:cs="Arial"/>
          <w:b/>
        </w:rPr>
      </w:pPr>
      <w:r w:rsidRPr="00DA12F6">
        <w:rPr>
          <w:rFonts w:cs="Arial"/>
          <w:b/>
        </w:rPr>
        <w:t>Discussion and conclusion:</w:t>
      </w:r>
    </w:p>
    <w:p w14:paraId="0AAA27C3" w14:textId="77777777" w:rsidR="0082451F" w:rsidRPr="0082451F" w:rsidRDefault="001E316B" w:rsidP="0082451F">
      <w:pPr>
        <w:keepNext/>
      </w:pPr>
      <w:r>
        <w:t>This was</w:t>
      </w:r>
      <w:r w:rsidRPr="001E316B">
        <w:rPr>
          <w:color w:val="FF0000"/>
        </w:rPr>
        <w:t xml:space="preserve"> Block approved</w:t>
      </w:r>
      <w:r>
        <w:t>.</w:t>
      </w:r>
    </w:p>
    <w:p w14:paraId="3CC426C0" w14:textId="77777777" w:rsidR="00AE1380" w:rsidRDefault="00AE1380" w:rsidP="00AE1380">
      <w:pPr>
        <w:pStyle w:val="NormTop"/>
      </w:pPr>
      <w:r>
        <w:rPr>
          <w:color w:val="0000FF"/>
        </w:rPr>
        <w:t>TD SP</w:t>
      </w:r>
      <w:r>
        <w:rPr>
          <w:color w:val="0000FF"/>
        </w:rPr>
        <w:noBreakHyphen/>
        <w:t>191084</w:t>
      </w:r>
      <w:r w:rsidRPr="0073055D">
        <w:t xml:space="preserve"> </w:t>
      </w:r>
      <w:r>
        <w:t>(CR PACK) eV2XARC related CRs to 23.501,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CR1735R1; 23.501 CR1785R8; 23.501 CR2001; 23.502 CR1784R2; 23.502 CR1917R1; 23.502 CR1924R2; 23.503 CR0331R2.</w:t>
      </w:r>
    </w:p>
    <w:p w14:paraId="4C0F7575" w14:textId="77777777" w:rsidR="00AE1380" w:rsidRPr="00DA12F6" w:rsidRDefault="00AE1380" w:rsidP="00AE1380">
      <w:pPr>
        <w:keepNext/>
        <w:rPr>
          <w:rFonts w:cs="Arial"/>
          <w:b/>
        </w:rPr>
      </w:pPr>
      <w:r w:rsidRPr="00DA12F6">
        <w:rPr>
          <w:rFonts w:cs="Arial"/>
          <w:b/>
        </w:rPr>
        <w:t>Discussion and conclusion:</w:t>
      </w:r>
    </w:p>
    <w:p w14:paraId="0819DDF4" w14:textId="77777777" w:rsidR="0082451F" w:rsidRPr="0082451F" w:rsidRDefault="001E316B" w:rsidP="0082451F">
      <w:pPr>
        <w:keepNext/>
      </w:pPr>
      <w:r>
        <w:t>This was</w:t>
      </w:r>
      <w:r w:rsidRPr="001E316B">
        <w:rPr>
          <w:color w:val="FF0000"/>
        </w:rPr>
        <w:t xml:space="preserve"> Block approved</w:t>
      </w:r>
      <w:r>
        <w:t>.</w:t>
      </w:r>
    </w:p>
    <w:p w14:paraId="636481F3" w14:textId="77777777" w:rsidR="00AE1380" w:rsidRDefault="00AE1380" w:rsidP="00AE1380">
      <w:pPr>
        <w:pStyle w:val="NormTop"/>
      </w:pPr>
      <w:r>
        <w:rPr>
          <w:color w:val="0000FF"/>
        </w:rPr>
        <w:lastRenderedPageBreak/>
        <w:t>TD SP</w:t>
      </w:r>
      <w:r>
        <w:rPr>
          <w:color w:val="0000FF"/>
        </w:rPr>
        <w:noBreakHyphen/>
        <w:t>191085</w:t>
      </w:r>
      <w:r w:rsidRPr="0073055D">
        <w:t xml:space="preserve"> </w:t>
      </w:r>
      <w:r>
        <w:t>(CR PACK) UDICoM related CR to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CR1911.</w:t>
      </w:r>
    </w:p>
    <w:p w14:paraId="21DA3CD8" w14:textId="77777777" w:rsidR="00AE1380" w:rsidRPr="00DA12F6" w:rsidRDefault="00AE1380" w:rsidP="00AE1380">
      <w:pPr>
        <w:keepNext/>
        <w:rPr>
          <w:rFonts w:cs="Arial"/>
          <w:b/>
        </w:rPr>
      </w:pPr>
      <w:r w:rsidRPr="00DA12F6">
        <w:rPr>
          <w:rFonts w:cs="Arial"/>
          <w:b/>
        </w:rPr>
        <w:t>Discussion and conclusion:</w:t>
      </w:r>
    </w:p>
    <w:p w14:paraId="4C5CDDB8" w14:textId="77777777" w:rsidR="0082451F" w:rsidRPr="0082451F" w:rsidRDefault="001E316B" w:rsidP="0082451F">
      <w:pPr>
        <w:keepNext/>
      </w:pPr>
      <w:r>
        <w:t>This was</w:t>
      </w:r>
      <w:r w:rsidRPr="001E316B">
        <w:rPr>
          <w:color w:val="FF0000"/>
        </w:rPr>
        <w:t xml:space="preserve"> Block approved</w:t>
      </w:r>
      <w:r>
        <w:t>.</w:t>
      </w:r>
    </w:p>
    <w:p w14:paraId="21B2BEFA" w14:textId="77777777" w:rsidR="00AE1380" w:rsidRDefault="00AE1380" w:rsidP="00AE1380">
      <w:pPr>
        <w:pStyle w:val="NormTop"/>
      </w:pPr>
      <w:r>
        <w:rPr>
          <w:color w:val="0000FF"/>
        </w:rPr>
        <w:t>TD SP</w:t>
      </w:r>
      <w:r>
        <w:rPr>
          <w:color w:val="0000FF"/>
        </w:rPr>
        <w:noBreakHyphen/>
        <w:t>191086</w:t>
      </w:r>
      <w:r w:rsidRPr="0073055D">
        <w:t xml:space="preserve"> </w:t>
      </w:r>
      <w:r>
        <w:t>(CR PACK) IABARC related CRs to 23.401, 23.501,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23.401 CR3555R1; 23.401 CR3570; 23.501 CR1833R3; 23.501 CR1901R1; 23.501 CR1902R1; 23.501 CR1903R1; 23.501 CR1905R1; 23.501 CR2003; 23.501 CR2004R1; 23.502 CR1793R1.</w:t>
      </w:r>
    </w:p>
    <w:p w14:paraId="61553C35" w14:textId="77777777" w:rsidR="00AE1380" w:rsidRPr="00DA12F6" w:rsidRDefault="00AE1380" w:rsidP="00AE1380">
      <w:pPr>
        <w:keepNext/>
        <w:rPr>
          <w:rFonts w:cs="Arial"/>
          <w:b/>
        </w:rPr>
      </w:pPr>
      <w:r w:rsidRPr="00DA12F6">
        <w:rPr>
          <w:rFonts w:cs="Arial"/>
          <w:b/>
        </w:rPr>
        <w:t>Discussion and conclusion:</w:t>
      </w:r>
    </w:p>
    <w:p w14:paraId="1DF3B0B9" w14:textId="77777777" w:rsidR="0082451F" w:rsidRPr="0082451F" w:rsidRDefault="001E316B" w:rsidP="0082451F">
      <w:pPr>
        <w:keepNext/>
      </w:pPr>
      <w:r>
        <w:t>This was</w:t>
      </w:r>
      <w:r w:rsidRPr="001E316B">
        <w:rPr>
          <w:color w:val="FF0000"/>
        </w:rPr>
        <w:t xml:space="preserve"> Block approved</w:t>
      </w:r>
      <w:r>
        <w:t>.</w:t>
      </w:r>
    </w:p>
    <w:p w14:paraId="28CF592A" w14:textId="77777777" w:rsidR="00AE1380" w:rsidRDefault="00AE1380" w:rsidP="00AE1380">
      <w:pPr>
        <w:pStyle w:val="NormTop"/>
      </w:pPr>
      <w:r>
        <w:rPr>
          <w:color w:val="0000FF"/>
        </w:rPr>
        <w:t>TD SP</w:t>
      </w:r>
      <w:r>
        <w:rPr>
          <w:color w:val="0000FF"/>
        </w:rPr>
        <w:noBreakHyphen/>
        <w:t>191087</w:t>
      </w:r>
      <w:r w:rsidRPr="0073055D">
        <w:t xml:space="preserve"> </w:t>
      </w:r>
      <w:r>
        <w:t>(CR PACK) PARLOS related CRs to 23.228, 23.401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23.228 CR1222R1; 23.228 CR1228; 23.401 CR3543R1; 23.401 CR3544R2; 23.401 CR3553R1.</w:t>
      </w:r>
    </w:p>
    <w:p w14:paraId="359C5D53" w14:textId="77777777" w:rsidR="00AE1380" w:rsidRPr="00DA12F6" w:rsidRDefault="00AE1380" w:rsidP="00AE1380">
      <w:pPr>
        <w:keepNext/>
        <w:rPr>
          <w:rFonts w:cs="Arial"/>
          <w:b/>
        </w:rPr>
      </w:pPr>
      <w:r w:rsidRPr="00DA12F6">
        <w:rPr>
          <w:rFonts w:cs="Arial"/>
          <w:b/>
        </w:rPr>
        <w:t>Discussion and conclusion:</w:t>
      </w:r>
    </w:p>
    <w:p w14:paraId="4AB5146A" w14:textId="77777777" w:rsidR="0082451F" w:rsidRPr="0082451F" w:rsidRDefault="001E316B" w:rsidP="0082451F">
      <w:pPr>
        <w:keepNext/>
      </w:pPr>
      <w:r>
        <w:t>This was</w:t>
      </w:r>
      <w:r w:rsidRPr="001E316B">
        <w:rPr>
          <w:color w:val="FF0000"/>
        </w:rPr>
        <w:t xml:space="preserve"> Block approved</w:t>
      </w:r>
      <w:r>
        <w:t>.</w:t>
      </w:r>
    </w:p>
    <w:p w14:paraId="1FDD097E" w14:textId="77777777" w:rsidR="00AE1380" w:rsidRDefault="00AE1380" w:rsidP="00AE1380">
      <w:pPr>
        <w:pStyle w:val="NormTop"/>
      </w:pPr>
      <w:r>
        <w:rPr>
          <w:color w:val="0000FF"/>
        </w:rPr>
        <w:t>TD SP</w:t>
      </w:r>
      <w:r>
        <w:rPr>
          <w:color w:val="0000FF"/>
        </w:rPr>
        <w:noBreakHyphen/>
        <w:t>191088</w:t>
      </w:r>
      <w:r w:rsidRPr="0073055D">
        <w:t xml:space="preserve"> </w:t>
      </w:r>
      <w:r>
        <w:t>(CR PACK) RACS related CRs to 23.401, 23.501, 23.502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23.401 CR3520R2; 23.401 CR3527R2; 23.401 CR3541R3; 23.401 CR3549R6; 23.401 CR3561R2; 23.501 CR1564R3; 23.501 CR1592R10; 23.501 CR1717R2; 23.501 CR1828R3; 23.501 CR1829R6; 23.501 CR1936R2; 23.502 CR1546R3; 23.502 CR1814R5; 23.502 CR1853R3; 23.502 CR1890R2;</w:t>
      </w:r>
    </w:p>
    <w:p w14:paraId="7DC1D839" w14:textId="77777777" w:rsidR="00AE1380" w:rsidRPr="00DA12F6" w:rsidRDefault="00AE1380" w:rsidP="00AE1380">
      <w:pPr>
        <w:keepNext/>
        <w:rPr>
          <w:rFonts w:cs="Arial"/>
          <w:b/>
        </w:rPr>
      </w:pPr>
      <w:r w:rsidRPr="00DA12F6">
        <w:rPr>
          <w:rFonts w:cs="Arial"/>
          <w:b/>
        </w:rPr>
        <w:t>Discussion and conclusion:</w:t>
      </w:r>
    </w:p>
    <w:p w14:paraId="1090FE6B" w14:textId="77777777" w:rsidR="0082451F" w:rsidRPr="001E316B" w:rsidRDefault="00760362" w:rsidP="0082451F">
      <w:pPr>
        <w:keepNext/>
      </w:pPr>
      <w:r>
        <w:t>23.401 CR3527R2:</w:t>
      </w:r>
      <w:r w:rsidRPr="00760362">
        <w:t xml:space="preserve"> </w:t>
      </w:r>
      <w:r>
        <w:t xml:space="preserve">Nokia commented that there is an error in the step numbering. 23.401 CR3527R2 was revised in </w:t>
      </w:r>
      <w:r>
        <w:rPr>
          <w:color w:val="0000FF"/>
          <w:lang w:val="en-US" w:eastAsia="en-US"/>
        </w:rPr>
        <w:t>TD SP</w:t>
      </w:r>
      <w:r>
        <w:rPr>
          <w:color w:val="0000FF"/>
          <w:lang w:val="en-US" w:eastAsia="en-US"/>
        </w:rPr>
        <w:noBreakHyphen/>
        <w:t>191331</w:t>
      </w:r>
      <w:r>
        <w:t>.</w:t>
      </w:r>
      <w:r w:rsidRPr="00637C48">
        <w:t xml:space="preserve"> </w:t>
      </w:r>
      <w:r w:rsidR="001E316B">
        <w:t xml:space="preserve">All CRs except 23.401 CR3527R2 in this CR pack were </w:t>
      </w:r>
      <w:r w:rsidR="001E316B">
        <w:rPr>
          <w:color w:val="FF0000"/>
        </w:rPr>
        <w:t>approved</w:t>
      </w:r>
      <w:r w:rsidR="001E316B">
        <w:t xml:space="preserve"> (Status: </w:t>
      </w:r>
      <w:r w:rsidR="001E316B" w:rsidRPr="001E316B">
        <w:rPr>
          <w:color w:val="FF0000"/>
        </w:rPr>
        <w:t>Partially approved</w:t>
      </w:r>
      <w:r w:rsidR="001E316B">
        <w:t>).</w:t>
      </w:r>
    </w:p>
    <w:p w14:paraId="257CFE27" w14:textId="77777777" w:rsidR="00760362" w:rsidRPr="00A3071B" w:rsidRDefault="00760362" w:rsidP="00760362">
      <w:pPr>
        <w:keepNext/>
        <w:keepLines/>
        <w:pBdr>
          <w:top w:val="single" w:sz="4" w:space="1" w:color="auto"/>
        </w:pBdr>
      </w:pPr>
      <w:r>
        <w:rPr>
          <w:color w:val="0000FF"/>
          <w:lang w:val="en-US" w:eastAsia="en-US"/>
        </w:rPr>
        <w:t>TD SP</w:t>
      </w:r>
      <w:r>
        <w:rPr>
          <w:color w:val="0000FF"/>
          <w:lang w:val="en-US" w:eastAsia="en-US"/>
        </w:rPr>
        <w:noBreakHyphen/>
        <w:t>191331</w:t>
      </w:r>
      <w:r w:rsidRPr="00637C48">
        <w:t xml:space="preserve"> </w:t>
      </w:r>
      <w:r>
        <w:t>23.401 CR1375R3: UE Radio Capability ID allocation in EPS. (Source: Qualcomm Incorporated).</w:t>
      </w:r>
      <w:r>
        <w:br/>
      </w:r>
      <w:r w:rsidRPr="00760362">
        <w:rPr>
          <w:b/>
          <w:bCs/>
        </w:rPr>
        <w:t>Document for:</w:t>
      </w:r>
      <w:r>
        <w:t xml:space="preserve"> Approval.</w:t>
      </w:r>
      <w:r>
        <w:br/>
      </w:r>
      <w:r w:rsidRPr="0073055D">
        <w:rPr>
          <w:b/>
        </w:rPr>
        <w:t>Abstract:</w:t>
      </w:r>
      <w:r w:rsidRPr="0073055D">
        <w:t xml:space="preserve"> </w:t>
      </w:r>
      <w:r w:rsidR="006B7B35">
        <w:t>Summary of change: UE Radio Capability ID is done using GUTI Reallocation and Attach/TAU Accept</w:t>
      </w:r>
      <w:r>
        <w:br/>
      </w:r>
      <w:r>
        <w:rPr>
          <w:b/>
        </w:rPr>
        <w:t>Discussion and conclusion:</w:t>
      </w:r>
    </w:p>
    <w:p w14:paraId="472EE93F" w14:textId="77777777" w:rsidR="00760362" w:rsidRPr="0035673E" w:rsidRDefault="00D9599C" w:rsidP="006B7B35">
      <w:r>
        <w:rPr>
          <w:lang w:eastAsia="en-US"/>
        </w:rPr>
        <w:t xml:space="preserve">Revision of S2-1911806 from CR pack </w:t>
      </w:r>
      <w:r>
        <w:rPr>
          <w:color w:val="0000FF"/>
          <w:lang w:eastAsia="en-US"/>
        </w:rPr>
        <w:t>TD SP</w:t>
      </w:r>
      <w:r>
        <w:rPr>
          <w:color w:val="0000FF"/>
          <w:lang w:eastAsia="en-US"/>
        </w:rPr>
        <w:noBreakHyphen/>
        <w:t>191088</w:t>
      </w:r>
      <w:r>
        <w:rPr>
          <w:lang w:eastAsia="en-US"/>
        </w:rPr>
        <w:t>.</w:t>
      </w:r>
      <w:r w:rsidR="00760362" w:rsidRPr="00785C5B">
        <w:rPr>
          <w:lang w:eastAsia="en-US"/>
        </w:rPr>
        <w:t xml:space="preserve"> </w:t>
      </w:r>
      <w:r w:rsidR="001E316B">
        <w:rPr>
          <w:lang w:eastAsia="en-US"/>
        </w:rPr>
        <w:t xml:space="preserve">This CR was </w:t>
      </w:r>
      <w:r w:rsidR="001E316B">
        <w:rPr>
          <w:color w:val="FF0000"/>
          <w:lang w:eastAsia="en-US"/>
        </w:rPr>
        <w:t>approved</w:t>
      </w:r>
      <w:r w:rsidR="001E316B">
        <w:t>.</w:t>
      </w:r>
    </w:p>
    <w:p w14:paraId="6DB6EFE0" w14:textId="77777777" w:rsidR="00AE1380" w:rsidRDefault="00AE1380" w:rsidP="00AE1380">
      <w:pPr>
        <w:pStyle w:val="NormTop"/>
      </w:pPr>
      <w:r>
        <w:rPr>
          <w:color w:val="0000FF"/>
        </w:rPr>
        <w:lastRenderedPageBreak/>
        <w:t>TD SP</w:t>
      </w:r>
      <w:r>
        <w:rPr>
          <w:color w:val="0000FF"/>
        </w:rPr>
        <w:noBreakHyphen/>
        <w:t>191089</w:t>
      </w:r>
      <w:r w:rsidRPr="0073055D">
        <w:t xml:space="preserve"> </w:t>
      </w:r>
      <w:r>
        <w:t>(CR PACK) TEI16 related CRs to 23.167, 23.203, 23.204, 23.401, 23.503, 23.682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23.167 CR0350R3; 23.167 CR0351R2; 23.203 CR1130R1; 23.204 CR0119R1; 23.216 CR0362R1; 23.401 CR3538R5; 23.401 CR3547R2; 23.401 CR3552R1; 23.503 CR0316; 23.503 CR0327R1; 23.503 CR0329R3; 23.503 CR0339R1; 23.503 CR0348R3; 23.503 CR0354R2; 23.503 CR0362R3; 23.</w:t>
      </w:r>
    </w:p>
    <w:p w14:paraId="1E1D43FC" w14:textId="77777777" w:rsidR="00AE1380" w:rsidRPr="00DA12F6" w:rsidRDefault="00AE1380" w:rsidP="00AE1380">
      <w:pPr>
        <w:keepNext/>
        <w:rPr>
          <w:rFonts w:cs="Arial"/>
          <w:b/>
        </w:rPr>
      </w:pPr>
      <w:r w:rsidRPr="00DA12F6">
        <w:rPr>
          <w:rFonts w:cs="Arial"/>
          <w:b/>
        </w:rPr>
        <w:t>Discussion and conclusion:</w:t>
      </w:r>
    </w:p>
    <w:p w14:paraId="63C5EBB1" w14:textId="77777777" w:rsidR="0082451F" w:rsidRPr="0082451F" w:rsidRDefault="001E316B" w:rsidP="0082451F">
      <w:pPr>
        <w:keepNext/>
      </w:pPr>
      <w:r>
        <w:t>This was</w:t>
      </w:r>
      <w:r w:rsidRPr="001E316B">
        <w:rPr>
          <w:color w:val="FF0000"/>
        </w:rPr>
        <w:t xml:space="preserve"> Block approved</w:t>
      </w:r>
      <w:r>
        <w:t>.</w:t>
      </w:r>
    </w:p>
    <w:p w14:paraId="3AEFDAA4" w14:textId="77777777" w:rsidR="00AE1380" w:rsidRDefault="00AE1380" w:rsidP="00AE1380">
      <w:pPr>
        <w:pStyle w:val="NormTop"/>
      </w:pPr>
      <w:r>
        <w:rPr>
          <w:color w:val="0000FF"/>
        </w:rPr>
        <w:t>TD SP</w:t>
      </w:r>
      <w:r>
        <w:rPr>
          <w:color w:val="0000FF"/>
        </w:rPr>
        <w:noBreakHyphen/>
        <w:t>191092</w:t>
      </w:r>
      <w:r w:rsidRPr="0073055D">
        <w:t xml:space="preserve"> </w:t>
      </w:r>
      <w:r>
        <w:t>(CR PACK) Vertical_LAN related CRs to 23.501,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23.501 CR1711R1; 23.501 CR1747R7; 23.501 CR1750R3; 23.501 CR1751R3; 23.501 CR1752R3; 23.501 CR1797R3; 23.501 CR1798R2; 23.501 CR1802R2; 23.501 CR1804R3; 23.501 CR1806R5; 23.501 CR1815R2; 23.501 CR1821R3; 23.501 CR1822R3; 23.501 CR1823R1; 23.501 CR1857R5;</w:t>
      </w:r>
    </w:p>
    <w:p w14:paraId="1EA38A4A" w14:textId="77777777" w:rsidR="00AE1380" w:rsidRPr="00DA12F6" w:rsidRDefault="00AE1380" w:rsidP="00AE1380">
      <w:pPr>
        <w:keepNext/>
        <w:rPr>
          <w:rFonts w:cs="Arial"/>
          <w:b/>
        </w:rPr>
      </w:pPr>
      <w:r w:rsidRPr="00DA12F6">
        <w:rPr>
          <w:rFonts w:cs="Arial"/>
          <w:b/>
        </w:rPr>
        <w:t>Discussion and conclusion:</w:t>
      </w:r>
    </w:p>
    <w:p w14:paraId="02FD0204" w14:textId="77777777" w:rsidR="0082451F" w:rsidRPr="0082451F" w:rsidRDefault="001E316B" w:rsidP="0082451F">
      <w:pPr>
        <w:keepNext/>
      </w:pPr>
      <w:r>
        <w:t>This was</w:t>
      </w:r>
      <w:r w:rsidRPr="001E316B">
        <w:rPr>
          <w:color w:val="FF0000"/>
        </w:rPr>
        <w:t xml:space="preserve"> Block approved</w:t>
      </w:r>
      <w:r>
        <w:t>.</w:t>
      </w:r>
    </w:p>
    <w:p w14:paraId="3F4311B8" w14:textId="77777777" w:rsidR="00AE1380" w:rsidRDefault="00AE1380" w:rsidP="00AE1380">
      <w:pPr>
        <w:pStyle w:val="NormTop"/>
      </w:pPr>
      <w:r>
        <w:rPr>
          <w:color w:val="0000FF"/>
        </w:rPr>
        <w:t>TD SP</w:t>
      </w:r>
      <w:r>
        <w:rPr>
          <w:color w:val="0000FF"/>
        </w:rPr>
        <w:noBreakHyphen/>
        <w:t>191093</w:t>
      </w:r>
      <w:r w:rsidRPr="0073055D">
        <w:t xml:space="preserve"> </w:t>
      </w:r>
      <w:r>
        <w:t>(CR PACK) xBDT related CRs to 23.502, 23.503 (</w:t>
      </w:r>
      <w:r w:rsidR="00661F41">
        <w:t>Rel</w:t>
      </w:r>
      <w:r w:rsidR="00661F41">
        <w:noBreakHyphen/>
      </w:r>
      <w:r>
        <w:t>16). (Source: SA</w:t>
      </w:r>
      <w:r w:rsidR="00661F41">
        <w:t> WG2</w:t>
      </w:r>
      <w:r>
        <w:t>).</w:t>
      </w:r>
      <w:r>
        <w:br/>
      </w:r>
      <w:r w:rsidRPr="0073055D">
        <w:rPr>
          <w:b/>
        </w:rPr>
        <w:t>Document for:</w:t>
      </w:r>
      <w:r w:rsidRPr="0073055D">
        <w:t xml:space="preserve"> </w:t>
      </w:r>
      <w:r>
        <w:t>Approval.</w:t>
      </w:r>
      <w:r>
        <w:br/>
      </w:r>
      <w:r w:rsidRPr="0073055D">
        <w:rPr>
          <w:b/>
        </w:rPr>
        <w:t>Abstract:</w:t>
      </w:r>
      <w:r w:rsidRPr="0073055D">
        <w:t xml:space="preserve"> </w:t>
      </w:r>
      <w:r>
        <w:t>23.502 CR1899; 23.503 CR0321R6.</w:t>
      </w:r>
    </w:p>
    <w:p w14:paraId="0B0B9784" w14:textId="77777777" w:rsidR="00AE1380" w:rsidRPr="00DA12F6" w:rsidRDefault="00AE1380" w:rsidP="00AE1380">
      <w:pPr>
        <w:keepNext/>
        <w:rPr>
          <w:rFonts w:cs="Arial"/>
          <w:b/>
        </w:rPr>
      </w:pPr>
      <w:r w:rsidRPr="00DA12F6">
        <w:rPr>
          <w:rFonts w:cs="Arial"/>
          <w:b/>
        </w:rPr>
        <w:t>Discussion and conclusion:</w:t>
      </w:r>
    </w:p>
    <w:p w14:paraId="56C05B00" w14:textId="77777777" w:rsidR="0082451F" w:rsidRPr="0082451F" w:rsidRDefault="001E316B" w:rsidP="0082451F">
      <w:pPr>
        <w:keepNext/>
      </w:pPr>
      <w:r>
        <w:t>This was</w:t>
      </w:r>
      <w:r w:rsidRPr="001E316B">
        <w:rPr>
          <w:color w:val="FF0000"/>
        </w:rPr>
        <w:t xml:space="preserve"> Block approved</w:t>
      </w:r>
      <w:r>
        <w:t>.</w:t>
      </w:r>
    </w:p>
    <w:p w14:paraId="2C6FE3BF" w14:textId="77777777" w:rsidR="00AE1380" w:rsidRDefault="00AE1380" w:rsidP="00AE1380">
      <w:pPr>
        <w:pStyle w:val="Heading2"/>
      </w:pPr>
      <w:bookmarkStart w:id="64" w:name="_Toc68670265"/>
      <w:r>
        <w:t>16.3</w:t>
      </w:r>
      <w:r>
        <w:tab/>
        <w:t>SA</w:t>
      </w:r>
      <w:r w:rsidR="00661F41">
        <w:t> WG3</w:t>
      </w:r>
      <w:r>
        <w:t xml:space="preserve"> and SA</w:t>
      </w:r>
      <w:r w:rsidR="00661F41">
        <w:t> WG3</w:t>
      </w:r>
      <w:r>
        <w:t xml:space="preserve"> LI </w:t>
      </w:r>
      <w:r w:rsidR="00661F41">
        <w:t>Rel</w:t>
      </w:r>
      <w:r w:rsidR="00661F41">
        <w:noBreakHyphen/>
      </w:r>
      <w:r>
        <w:t>16 CRs</w:t>
      </w:r>
      <w:bookmarkEnd w:id="64"/>
    </w:p>
    <w:p w14:paraId="5B80DA92" w14:textId="77777777" w:rsidR="00AE1380" w:rsidRDefault="00AE1380" w:rsidP="00AE1380">
      <w:pPr>
        <w:keepNext/>
        <w:keepLines/>
      </w:pPr>
      <w:r>
        <w:rPr>
          <w:color w:val="0000FF"/>
        </w:rPr>
        <w:t>TD SP</w:t>
      </w:r>
      <w:r>
        <w:rPr>
          <w:color w:val="0000FF"/>
        </w:rPr>
        <w:noBreakHyphen/>
        <w:t>190985</w:t>
      </w:r>
      <w:r w:rsidRPr="0073055D">
        <w:t xml:space="preserve"> </w:t>
      </w:r>
      <w:r>
        <w:t xml:space="preserve">(CR PACK) </w:t>
      </w:r>
      <w:r w:rsidR="00661F41">
        <w:t>Rel</w:t>
      </w:r>
      <w:r w:rsidR="00661F41">
        <w:noBreakHyphen/>
      </w:r>
      <w:r>
        <w:t>16 CRs on Lawful Interception. (Source: SA</w:t>
      </w:r>
      <w:r w:rsidR="00661F41">
        <w:t> WG3</w:t>
      </w:r>
      <w:r>
        <w:t>-LI).</w:t>
      </w:r>
      <w:r>
        <w:br/>
      </w:r>
      <w:r w:rsidRPr="0073055D">
        <w:rPr>
          <w:b/>
        </w:rPr>
        <w:t>Document for:</w:t>
      </w:r>
      <w:r w:rsidRPr="0073055D">
        <w:t xml:space="preserve"> </w:t>
      </w:r>
      <w:r>
        <w:t>Approval.</w:t>
      </w:r>
      <w:r>
        <w:br/>
      </w:r>
      <w:r w:rsidRPr="0073055D">
        <w:rPr>
          <w:b/>
        </w:rPr>
        <w:t>Abstract:</w:t>
      </w:r>
      <w:r w:rsidRPr="0073055D">
        <w:t xml:space="preserve"> </w:t>
      </w:r>
      <w:r>
        <w:t>33.128 CR0057; 33.127 CR0047R1; 33.127 CR0049R1; 33.127 CR0056R1; 33.128 CR0059R1; 33.108 CR0416R1; 33.108 CR0418R1.</w:t>
      </w:r>
    </w:p>
    <w:p w14:paraId="794DF81D" w14:textId="77777777" w:rsidR="00AE1380" w:rsidRPr="00DA12F6" w:rsidRDefault="00AE1380" w:rsidP="00AE1380">
      <w:pPr>
        <w:keepNext/>
        <w:rPr>
          <w:rFonts w:cs="Arial"/>
          <w:b/>
        </w:rPr>
      </w:pPr>
      <w:r w:rsidRPr="00DA12F6">
        <w:rPr>
          <w:rFonts w:cs="Arial"/>
          <w:b/>
        </w:rPr>
        <w:t>Discussion and conclusion:</w:t>
      </w:r>
    </w:p>
    <w:p w14:paraId="3F347203" w14:textId="77777777" w:rsidR="0082451F" w:rsidRPr="001E316B" w:rsidRDefault="001E316B" w:rsidP="0082451F">
      <w:pPr>
        <w:keepNext/>
      </w:pPr>
      <w:r>
        <w:t>This was</w:t>
      </w:r>
      <w:r w:rsidRPr="001E316B">
        <w:rPr>
          <w:color w:val="FF0000"/>
        </w:rPr>
        <w:t xml:space="preserve"> Block approved</w:t>
      </w:r>
      <w:r>
        <w:t>.</w:t>
      </w:r>
    </w:p>
    <w:p w14:paraId="5A06B222" w14:textId="77777777" w:rsidR="00AE1380" w:rsidRDefault="00AE1380" w:rsidP="00AE1380">
      <w:pPr>
        <w:pStyle w:val="NormTop"/>
      </w:pPr>
      <w:r>
        <w:rPr>
          <w:color w:val="0000FF"/>
        </w:rPr>
        <w:t>TD SP</w:t>
      </w:r>
      <w:r>
        <w:rPr>
          <w:color w:val="0000FF"/>
        </w:rPr>
        <w:noBreakHyphen/>
        <w:t>191131</w:t>
      </w:r>
      <w:r w:rsidRPr="0073055D">
        <w:t xml:space="preserve"> </w:t>
      </w:r>
      <w:r>
        <w:t xml:space="preserve">(CR PACK) </w:t>
      </w:r>
      <w:r w:rsidR="00661F41">
        <w:t>Rel</w:t>
      </w:r>
      <w:r w:rsidR="00661F41">
        <w:noBreakHyphen/>
      </w:r>
      <w:r>
        <w:t>16 CRs on Security for enhancements to the Service Based 5G System Architecture.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33.501 CR0693; 33.501 CR0694; 33.501 CR0692R1; 33.501 CR0696R1; 33.501 CR0675R1; 33.501 CR0710.</w:t>
      </w:r>
    </w:p>
    <w:p w14:paraId="4DECA269" w14:textId="77777777" w:rsidR="00AE1380" w:rsidRPr="00DA12F6" w:rsidRDefault="00AE1380" w:rsidP="00AE1380">
      <w:pPr>
        <w:keepNext/>
        <w:rPr>
          <w:rFonts w:cs="Arial"/>
          <w:b/>
        </w:rPr>
      </w:pPr>
      <w:r w:rsidRPr="00DA12F6">
        <w:rPr>
          <w:rFonts w:cs="Arial"/>
          <w:b/>
        </w:rPr>
        <w:t>Discussion and conclusion:</w:t>
      </w:r>
    </w:p>
    <w:p w14:paraId="0A1F6ABE" w14:textId="77777777" w:rsidR="0082451F" w:rsidRPr="0082451F" w:rsidRDefault="001E316B" w:rsidP="0082451F">
      <w:pPr>
        <w:keepNext/>
      </w:pPr>
      <w:r>
        <w:t>This was</w:t>
      </w:r>
      <w:r w:rsidRPr="001E316B">
        <w:rPr>
          <w:color w:val="FF0000"/>
        </w:rPr>
        <w:t xml:space="preserve"> Block approved</w:t>
      </w:r>
      <w:r>
        <w:t>.</w:t>
      </w:r>
    </w:p>
    <w:p w14:paraId="724EB145" w14:textId="77777777" w:rsidR="00AE1380" w:rsidRDefault="00AE1380" w:rsidP="00AE1380">
      <w:pPr>
        <w:pStyle w:val="NormTop"/>
      </w:pPr>
      <w:r>
        <w:rPr>
          <w:color w:val="0000FF"/>
        </w:rPr>
        <w:t>TD SP</w:t>
      </w:r>
      <w:r>
        <w:rPr>
          <w:color w:val="0000FF"/>
        </w:rPr>
        <w:noBreakHyphen/>
        <w:t>191133</w:t>
      </w:r>
      <w:r w:rsidRPr="0073055D">
        <w:t xml:space="preserve"> </w:t>
      </w:r>
      <w:r>
        <w:t xml:space="preserve">(CR PACK) </w:t>
      </w:r>
      <w:r w:rsidR="00661F41">
        <w:t>Rel</w:t>
      </w:r>
      <w:r w:rsidR="00661F41">
        <w:noBreakHyphen/>
      </w:r>
      <w:r>
        <w:t>16 CRs on Security aspects of eCAPIF.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33.122 CR0026R1.</w:t>
      </w:r>
    </w:p>
    <w:p w14:paraId="4FF39163" w14:textId="77777777" w:rsidR="00AE1380" w:rsidRPr="00DA12F6" w:rsidRDefault="00AE1380" w:rsidP="00AE1380">
      <w:pPr>
        <w:keepNext/>
        <w:rPr>
          <w:rFonts w:cs="Arial"/>
          <w:b/>
        </w:rPr>
      </w:pPr>
      <w:r w:rsidRPr="00DA12F6">
        <w:rPr>
          <w:rFonts w:cs="Arial"/>
          <w:b/>
        </w:rPr>
        <w:t>Discussion and conclusion:</w:t>
      </w:r>
    </w:p>
    <w:p w14:paraId="4E1D5D67" w14:textId="77777777" w:rsidR="0082451F" w:rsidRPr="0082451F" w:rsidRDefault="001E316B" w:rsidP="0082451F">
      <w:pPr>
        <w:keepNext/>
      </w:pPr>
      <w:r>
        <w:t>This was</w:t>
      </w:r>
      <w:r w:rsidRPr="001E316B">
        <w:rPr>
          <w:color w:val="FF0000"/>
        </w:rPr>
        <w:t xml:space="preserve"> Block approved</w:t>
      </w:r>
      <w:r>
        <w:t>.</w:t>
      </w:r>
    </w:p>
    <w:p w14:paraId="57951B79" w14:textId="77777777" w:rsidR="00AE1380" w:rsidRDefault="00AE1380" w:rsidP="00AE1380">
      <w:pPr>
        <w:pStyle w:val="NormTop"/>
      </w:pPr>
      <w:r>
        <w:rPr>
          <w:color w:val="0000FF"/>
        </w:rPr>
        <w:t>TD SP</w:t>
      </w:r>
      <w:r>
        <w:rPr>
          <w:color w:val="0000FF"/>
        </w:rPr>
        <w:noBreakHyphen/>
        <w:t>191138</w:t>
      </w:r>
      <w:r w:rsidRPr="0073055D">
        <w:t xml:space="preserve"> </w:t>
      </w:r>
      <w:r>
        <w:t xml:space="preserve">(CR PACK) </w:t>
      </w:r>
      <w:r w:rsidR="00661F41">
        <w:t>Rel</w:t>
      </w:r>
      <w:r w:rsidR="00661F41">
        <w:noBreakHyphen/>
      </w:r>
      <w:r>
        <w:t>16 CRs on Security Assurance Specification for 5G.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33.515 CR0003; 33.511 CR0006; 33.512 CR0001; 33.926 CR0029; 33.117 CR0055; 33.511 CR0008; 33.117 CR0056; 33.514 CR0001; 33.516 CR0001; 33.518 CR0001; 33.926 CR0030R1; 33.511 CR0010R1; 33.511 CR0007R1; 33.512 CR0004R1; 33.513 CR0002R1; 33.515 CR0004R1; 33.517 CR0001R1; 33.519 CR0002R1.</w:t>
      </w:r>
    </w:p>
    <w:p w14:paraId="0E4BCFBF" w14:textId="77777777" w:rsidR="00AE1380" w:rsidRPr="00DA12F6" w:rsidRDefault="00AE1380" w:rsidP="00AE1380">
      <w:pPr>
        <w:keepNext/>
        <w:rPr>
          <w:rFonts w:cs="Arial"/>
          <w:b/>
        </w:rPr>
      </w:pPr>
      <w:r w:rsidRPr="00DA12F6">
        <w:rPr>
          <w:rFonts w:cs="Arial"/>
          <w:b/>
        </w:rPr>
        <w:t>Discussion and conclusion:</w:t>
      </w:r>
    </w:p>
    <w:p w14:paraId="0D6D7D40" w14:textId="77777777" w:rsidR="0082451F" w:rsidRPr="0082451F" w:rsidRDefault="001E316B" w:rsidP="0082451F">
      <w:pPr>
        <w:keepNext/>
      </w:pPr>
      <w:r>
        <w:t>This was</w:t>
      </w:r>
      <w:r w:rsidRPr="001E316B">
        <w:rPr>
          <w:color w:val="FF0000"/>
        </w:rPr>
        <w:t xml:space="preserve"> Block approved</w:t>
      </w:r>
      <w:r>
        <w:t>.</w:t>
      </w:r>
    </w:p>
    <w:p w14:paraId="3C6AAFD4" w14:textId="77777777" w:rsidR="00AE1380" w:rsidRDefault="00AE1380" w:rsidP="00AE1380">
      <w:pPr>
        <w:pStyle w:val="NormTop"/>
      </w:pPr>
      <w:r>
        <w:rPr>
          <w:color w:val="0000FF"/>
        </w:rPr>
        <w:lastRenderedPageBreak/>
        <w:t>TD SP</w:t>
      </w:r>
      <w:r>
        <w:rPr>
          <w:color w:val="0000FF"/>
        </w:rPr>
        <w:noBreakHyphen/>
        <w:t>191141</w:t>
      </w:r>
      <w:r w:rsidRPr="0073055D">
        <w:t xml:space="preserve"> </w:t>
      </w:r>
      <w:r>
        <w:t xml:space="preserve">(CR PACK) </w:t>
      </w:r>
      <w:r w:rsidR="00661F41">
        <w:t>Rel</w:t>
      </w:r>
      <w:r w:rsidR="00661F41">
        <w:noBreakHyphen/>
      </w:r>
      <w:r>
        <w:t>16 CRs on Security for 5GS Enhanced support of Vertical and LAN Services. (Source: SA</w:t>
      </w:r>
      <w:r w:rsidR="00661F41">
        <w:t> WG3</w:t>
      </w:r>
      <w:r>
        <w:t>).</w:t>
      </w:r>
      <w:r>
        <w:br/>
      </w:r>
      <w:r w:rsidRPr="0073055D">
        <w:rPr>
          <w:b/>
        </w:rPr>
        <w:t>Document for:</w:t>
      </w:r>
      <w:r w:rsidRPr="0073055D">
        <w:t xml:space="preserve"> </w:t>
      </w:r>
      <w:r>
        <w:t>Approval.</w:t>
      </w:r>
      <w:r>
        <w:br/>
      </w:r>
      <w:r w:rsidRPr="0073055D">
        <w:rPr>
          <w:b/>
        </w:rPr>
        <w:t>Abstract:</w:t>
      </w:r>
      <w:r w:rsidRPr="0073055D">
        <w:t xml:space="preserve"> </w:t>
      </w:r>
      <w:r>
        <w:t>33.501 CR0701; 33.501 CR0702; 33.501 CR0705; 33.501 CR0704R1; 33.501 CR0709; 33.501 CR0684R1; 33.501 CR0706R1; 33.501 CR0707R2.</w:t>
      </w:r>
    </w:p>
    <w:p w14:paraId="63E83EF7" w14:textId="77777777" w:rsidR="00AE1380" w:rsidRPr="00DA12F6" w:rsidRDefault="00AE1380" w:rsidP="00AE1380">
      <w:pPr>
        <w:keepNext/>
        <w:rPr>
          <w:rFonts w:cs="Arial"/>
          <w:b/>
        </w:rPr>
      </w:pPr>
      <w:r w:rsidRPr="00DA12F6">
        <w:rPr>
          <w:rFonts w:cs="Arial"/>
          <w:b/>
        </w:rPr>
        <w:t>Discussion and conclusion:</w:t>
      </w:r>
    </w:p>
    <w:p w14:paraId="5FC47999" w14:textId="77777777" w:rsidR="0082451F" w:rsidRPr="0082451F" w:rsidRDefault="001E316B" w:rsidP="0082451F">
      <w:pPr>
        <w:keepNext/>
      </w:pPr>
      <w:r>
        <w:t>This was</w:t>
      </w:r>
      <w:r w:rsidRPr="001E316B">
        <w:rPr>
          <w:color w:val="FF0000"/>
        </w:rPr>
        <w:t xml:space="preserve"> Block approved</w:t>
      </w:r>
      <w:r>
        <w:t>.</w:t>
      </w:r>
    </w:p>
    <w:p w14:paraId="0F79C3B1" w14:textId="77777777" w:rsidR="00AE1380" w:rsidRDefault="00AE1380" w:rsidP="00AE1380">
      <w:pPr>
        <w:pStyle w:val="Heading2"/>
      </w:pPr>
      <w:bookmarkStart w:id="65" w:name="_Toc68670266"/>
      <w:r>
        <w:t>16.4</w:t>
      </w:r>
      <w:r>
        <w:tab/>
        <w:t>SA</w:t>
      </w:r>
      <w:r w:rsidR="00661F41">
        <w:t> WG4</w:t>
      </w:r>
      <w:r>
        <w:t xml:space="preserve"> </w:t>
      </w:r>
      <w:r w:rsidR="00661F41">
        <w:t>Rel</w:t>
      </w:r>
      <w:r w:rsidR="00661F41">
        <w:noBreakHyphen/>
      </w:r>
      <w:r>
        <w:t>16 CRs</w:t>
      </w:r>
      <w:bookmarkEnd w:id="65"/>
    </w:p>
    <w:p w14:paraId="4D55205C" w14:textId="77777777" w:rsidR="00AE1380" w:rsidRDefault="00AE1380" w:rsidP="00AE1380">
      <w:pPr>
        <w:keepNext/>
        <w:keepLines/>
      </w:pPr>
      <w:r>
        <w:rPr>
          <w:color w:val="0000FF"/>
        </w:rPr>
        <w:t>TD SP</w:t>
      </w:r>
      <w:r>
        <w:rPr>
          <w:color w:val="0000FF"/>
        </w:rPr>
        <w:noBreakHyphen/>
        <w:t>190995</w:t>
      </w:r>
      <w:r w:rsidRPr="0073055D">
        <w:t xml:space="preserve"> </w:t>
      </w:r>
      <w:r>
        <w:t>(CR PACK) CRs to TS 26.114 &amp; TR 26.238 on Enhancements to Framework for Live Uplink Streaming (Release 16) (E_FLUS).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26.238 CR0015; 26.238 CR0011R2; 26.114 CR0495; 26.238 CR0012R2; 26.238 CR0013R1; 26.238 CR0014R1.</w:t>
      </w:r>
    </w:p>
    <w:p w14:paraId="55C75910" w14:textId="77777777" w:rsidR="00AE1380" w:rsidRPr="00DA12F6" w:rsidRDefault="00AE1380" w:rsidP="00AE1380">
      <w:pPr>
        <w:keepNext/>
        <w:rPr>
          <w:rFonts w:cs="Arial"/>
          <w:b/>
        </w:rPr>
      </w:pPr>
      <w:r w:rsidRPr="00DA12F6">
        <w:rPr>
          <w:rFonts w:cs="Arial"/>
          <w:b/>
        </w:rPr>
        <w:t>Discussion and conclusion:</w:t>
      </w:r>
    </w:p>
    <w:p w14:paraId="5BB0AD60" w14:textId="77777777" w:rsidR="0082451F" w:rsidRPr="0082451F" w:rsidRDefault="001E316B" w:rsidP="0082451F">
      <w:pPr>
        <w:keepNext/>
      </w:pPr>
      <w:r>
        <w:t>This was</w:t>
      </w:r>
      <w:r w:rsidRPr="001E316B">
        <w:rPr>
          <w:color w:val="FF0000"/>
        </w:rPr>
        <w:t xml:space="preserve"> Block approved</w:t>
      </w:r>
      <w:r>
        <w:t>.</w:t>
      </w:r>
    </w:p>
    <w:p w14:paraId="23F831AA" w14:textId="77777777" w:rsidR="00AE1380" w:rsidRDefault="00AE1380" w:rsidP="00AE1380">
      <w:pPr>
        <w:pStyle w:val="NormTop"/>
      </w:pPr>
      <w:r>
        <w:rPr>
          <w:color w:val="0000FF"/>
        </w:rPr>
        <w:t>TD SP</w:t>
      </w:r>
      <w:r>
        <w:rPr>
          <w:color w:val="0000FF"/>
        </w:rPr>
        <w:noBreakHyphen/>
        <w:t>190996</w:t>
      </w:r>
      <w:r w:rsidRPr="0073055D">
        <w:t xml:space="preserve"> </w:t>
      </w:r>
      <w:r>
        <w:t>(CR PACK) CRs to TS 26.114 on Coverage and Handoff Enhancements for Multimedia (Release 16) (CHEM).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26.114 CR0492; 26.114 CR0493R1.</w:t>
      </w:r>
    </w:p>
    <w:p w14:paraId="03960EEB" w14:textId="77777777" w:rsidR="00AE1380" w:rsidRPr="00DA12F6" w:rsidRDefault="00AE1380" w:rsidP="00AE1380">
      <w:pPr>
        <w:keepNext/>
        <w:rPr>
          <w:rFonts w:cs="Arial"/>
          <w:b/>
        </w:rPr>
      </w:pPr>
      <w:r w:rsidRPr="00DA12F6">
        <w:rPr>
          <w:rFonts w:cs="Arial"/>
          <w:b/>
        </w:rPr>
        <w:t>Discussion and conclusion:</w:t>
      </w:r>
    </w:p>
    <w:p w14:paraId="2EC6FDC7" w14:textId="77777777" w:rsidR="0082451F" w:rsidRPr="0082451F" w:rsidRDefault="001E316B" w:rsidP="0082451F">
      <w:pPr>
        <w:keepNext/>
      </w:pPr>
      <w:r>
        <w:t>This was</w:t>
      </w:r>
      <w:r w:rsidRPr="001E316B">
        <w:rPr>
          <w:color w:val="FF0000"/>
        </w:rPr>
        <w:t xml:space="preserve"> Block approved</w:t>
      </w:r>
      <w:r>
        <w:t>.</w:t>
      </w:r>
    </w:p>
    <w:p w14:paraId="23027BCF" w14:textId="77777777" w:rsidR="00AE1380" w:rsidRDefault="00AE1380" w:rsidP="00AE1380">
      <w:pPr>
        <w:pStyle w:val="NormTop"/>
      </w:pPr>
      <w:r>
        <w:rPr>
          <w:color w:val="0000FF"/>
        </w:rPr>
        <w:t>TD SP</w:t>
      </w:r>
      <w:r>
        <w:rPr>
          <w:color w:val="0000FF"/>
        </w:rPr>
        <w:noBreakHyphen/>
        <w:t>190997</w:t>
      </w:r>
      <w:r w:rsidRPr="0073055D">
        <w:t xml:space="preserve"> </w:t>
      </w:r>
      <w:r>
        <w:t>(CR PACK) CRs to TS 26.247 &amp; TS 26.346 on Service Interactivity (Release 16) (SerInter).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26.247 CR0163R1; 26.346 CR0629R1.</w:t>
      </w:r>
    </w:p>
    <w:p w14:paraId="315476BD" w14:textId="77777777" w:rsidR="00AE1380" w:rsidRPr="00DA12F6" w:rsidRDefault="00AE1380" w:rsidP="00AE1380">
      <w:pPr>
        <w:keepNext/>
        <w:rPr>
          <w:rFonts w:cs="Arial"/>
          <w:b/>
        </w:rPr>
      </w:pPr>
      <w:r w:rsidRPr="00DA12F6">
        <w:rPr>
          <w:rFonts w:cs="Arial"/>
          <w:b/>
        </w:rPr>
        <w:t>Discussion and conclusion:</w:t>
      </w:r>
    </w:p>
    <w:p w14:paraId="105BEF87" w14:textId="77777777" w:rsidR="0082451F" w:rsidRPr="0082451F" w:rsidRDefault="001E316B" w:rsidP="0082451F">
      <w:pPr>
        <w:keepNext/>
      </w:pPr>
      <w:r>
        <w:t>This was</w:t>
      </w:r>
      <w:r w:rsidRPr="001E316B">
        <w:rPr>
          <w:color w:val="FF0000"/>
        </w:rPr>
        <w:t xml:space="preserve"> Block approved</w:t>
      </w:r>
      <w:r>
        <w:t>.</w:t>
      </w:r>
    </w:p>
    <w:p w14:paraId="3200D0BB" w14:textId="77777777" w:rsidR="00AE1380" w:rsidRDefault="00AE1380" w:rsidP="00AE1380">
      <w:pPr>
        <w:pStyle w:val="NormTop"/>
      </w:pPr>
      <w:r>
        <w:rPr>
          <w:color w:val="0000FF"/>
        </w:rPr>
        <w:t>TD SP</w:t>
      </w:r>
      <w:r>
        <w:rPr>
          <w:color w:val="0000FF"/>
        </w:rPr>
        <w:noBreakHyphen/>
        <w:t>190998</w:t>
      </w:r>
      <w:r w:rsidRPr="0073055D">
        <w:t xml:space="preserve"> </w:t>
      </w:r>
      <w:r>
        <w:t>(CR PACK) CR to TS 26.444 on EVS Non Bit Exact Float conformance (Release 16) ) (EVS_FCNBE).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26.444 CR0027R5.</w:t>
      </w:r>
    </w:p>
    <w:p w14:paraId="645462BC" w14:textId="77777777" w:rsidR="00AE1380" w:rsidRPr="00DA12F6" w:rsidRDefault="00AE1380" w:rsidP="00AE1380">
      <w:pPr>
        <w:keepNext/>
        <w:rPr>
          <w:rFonts w:cs="Arial"/>
          <w:b/>
        </w:rPr>
      </w:pPr>
      <w:r w:rsidRPr="00DA12F6">
        <w:rPr>
          <w:rFonts w:cs="Arial"/>
          <w:b/>
        </w:rPr>
        <w:t>Discussion and conclusion:</w:t>
      </w:r>
    </w:p>
    <w:p w14:paraId="145CA71B" w14:textId="77777777" w:rsidR="0082451F" w:rsidRPr="0082451F" w:rsidRDefault="001E316B" w:rsidP="0082451F">
      <w:pPr>
        <w:keepNext/>
      </w:pPr>
      <w:r>
        <w:t>This was</w:t>
      </w:r>
      <w:r w:rsidRPr="001E316B">
        <w:rPr>
          <w:color w:val="FF0000"/>
        </w:rPr>
        <w:t xml:space="preserve"> Block approved</w:t>
      </w:r>
      <w:r>
        <w:t>.</w:t>
      </w:r>
    </w:p>
    <w:p w14:paraId="4183845C" w14:textId="77777777" w:rsidR="00AE1380" w:rsidRDefault="00AE1380" w:rsidP="00AE1380">
      <w:pPr>
        <w:pStyle w:val="NormTop"/>
      </w:pPr>
      <w:r>
        <w:rPr>
          <w:color w:val="0000FF"/>
        </w:rPr>
        <w:t>TD SP</w:t>
      </w:r>
      <w:r>
        <w:rPr>
          <w:color w:val="0000FF"/>
        </w:rPr>
        <w:noBreakHyphen/>
        <w:t>190999</w:t>
      </w:r>
      <w:r w:rsidRPr="0073055D">
        <w:t xml:space="preserve"> </w:t>
      </w:r>
      <w:r>
        <w:t>(CR PACK) CR to TS 26.501 on Correction to architecture and procedures (Release 16) (5GMSA).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26.501 CR0003.</w:t>
      </w:r>
    </w:p>
    <w:p w14:paraId="6D79972F" w14:textId="77777777" w:rsidR="00AE1380" w:rsidRPr="00DA12F6" w:rsidRDefault="00AE1380" w:rsidP="00AE1380">
      <w:pPr>
        <w:keepNext/>
        <w:rPr>
          <w:rFonts w:cs="Arial"/>
          <w:b/>
        </w:rPr>
      </w:pPr>
      <w:r w:rsidRPr="00DA12F6">
        <w:rPr>
          <w:rFonts w:cs="Arial"/>
          <w:b/>
        </w:rPr>
        <w:t>Discussion and conclusion:</w:t>
      </w:r>
    </w:p>
    <w:p w14:paraId="6CA9D723" w14:textId="77777777" w:rsidR="0082451F" w:rsidRPr="0082451F" w:rsidRDefault="001E316B" w:rsidP="0082451F">
      <w:pPr>
        <w:keepNext/>
      </w:pPr>
      <w:r>
        <w:t>This was</w:t>
      </w:r>
      <w:r w:rsidRPr="001E316B">
        <w:rPr>
          <w:color w:val="FF0000"/>
        </w:rPr>
        <w:t xml:space="preserve"> Block approved</w:t>
      </w:r>
      <w:r>
        <w:t>.</w:t>
      </w:r>
    </w:p>
    <w:p w14:paraId="4AAF5DAA" w14:textId="77777777" w:rsidR="00AE1380" w:rsidRDefault="00AE1380" w:rsidP="00AE1380">
      <w:pPr>
        <w:pStyle w:val="NormTop"/>
      </w:pPr>
      <w:r>
        <w:rPr>
          <w:color w:val="0000FF"/>
        </w:rPr>
        <w:t>TD SP</w:t>
      </w:r>
      <w:r>
        <w:rPr>
          <w:color w:val="0000FF"/>
        </w:rPr>
        <w:noBreakHyphen/>
        <w:t>191000</w:t>
      </w:r>
      <w:r w:rsidRPr="0073055D">
        <w:t xml:space="preserve"> </w:t>
      </w:r>
      <w:r>
        <w:t xml:space="preserve">(CR PACK) CRs to TS 26.114 &amp; TS 26.443 on Technical Enhancements and Improvements </w:t>
      </w:r>
      <w:r w:rsidR="00661F41">
        <w:t>Rel</w:t>
      </w:r>
      <w:r w:rsidR="00661F41">
        <w:noBreakHyphen/>
      </w:r>
      <w:r>
        <w:t>16 (Release 16) (TEI16). (Source: SA</w:t>
      </w:r>
      <w:r w:rsidR="00661F41">
        <w:t> WG4</w:t>
      </w:r>
      <w:r>
        <w:t>).</w:t>
      </w:r>
      <w:r>
        <w:br/>
      </w:r>
      <w:r w:rsidRPr="0073055D">
        <w:rPr>
          <w:b/>
        </w:rPr>
        <w:t>Document for:</w:t>
      </w:r>
      <w:r w:rsidRPr="0073055D">
        <w:t xml:space="preserve"> </w:t>
      </w:r>
      <w:r>
        <w:t>Approval.</w:t>
      </w:r>
      <w:r>
        <w:br/>
      </w:r>
      <w:r w:rsidRPr="0073055D">
        <w:rPr>
          <w:b/>
        </w:rPr>
        <w:t>Abstract:</w:t>
      </w:r>
      <w:r w:rsidRPr="0073055D">
        <w:t xml:space="preserve"> </w:t>
      </w:r>
      <w:r>
        <w:t>26.443 CR0029R1; 26.114 CR0460R5.</w:t>
      </w:r>
    </w:p>
    <w:p w14:paraId="44A917A7" w14:textId="77777777" w:rsidR="00AE1380" w:rsidRPr="00DA12F6" w:rsidRDefault="00AE1380" w:rsidP="00AE1380">
      <w:pPr>
        <w:keepNext/>
        <w:rPr>
          <w:rFonts w:cs="Arial"/>
          <w:b/>
        </w:rPr>
      </w:pPr>
      <w:r w:rsidRPr="00DA12F6">
        <w:rPr>
          <w:rFonts w:cs="Arial"/>
          <w:b/>
        </w:rPr>
        <w:t>Discussion and conclusion:</w:t>
      </w:r>
    </w:p>
    <w:p w14:paraId="25FD33CB" w14:textId="77777777" w:rsidR="0082451F" w:rsidRPr="0082451F" w:rsidRDefault="001E316B" w:rsidP="0082451F">
      <w:pPr>
        <w:keepNext/>
      </w:pPr>
      <w:r>
        <w:t>This was</w:t>
      </w:r>
      <w:r w:rsidRPr="001E316B">
        <w:rPr>
          <w:color w:val="FF0000"/>
        </w:rPr>
        <w:t xml:space="preserve"> Block approved</w:t>
      </w:r>
      <w:r>
        <w:t>.</w:t>
      </w:r>
    </w:p>
    <w:p w14:paraId="7DB8A937" w14:textId="77777777" w:rsidR="00AE1380" w:rsidRDefault="00AE1380" w:rsidP="00AE1380">
      <w:pPr>
        <w:pStyle w:val="Heading2"/>
      </w:pPr>
      <w:bookmarkStart w:id="66" w:name="_Toc68670267"/>
      <w:r>
        <w:t>16.5</w:t>
      </w:r>
      <w:r>
        <w:tab/>
        <w:t>SA</w:t>
      </w:r>
      <w:r w:rsidR="00661F41">
        <w:t> WG5</w:t>
      </w:r>
      <w:r>
        <w:t xml:space="preserve"> </w:t>
      </w:r>
      <w:r w:rsidR="00661F41">
        <w:t>Rel</w:t>
      </w:r>
      <w:r w:rsidR="00661F41">
        <w:noBreakHyphen/>
      </w:r>
      <w:r>
        <w:t>16 CRs</w:t>
      </w:r>
      <w:bookmarkEnd w:id="66"/>
    </w:p>
    <w:p w14:paraId="3040A535" w14:textId="77777777" w:rsidR="00AE1380" w:rsidRDefault="00AE1380" w:rsidP="00AE1380">
      <w:pPr>
        <w:keepNext/>
        <w:keepLines/>
      </w:pPr>
      <w:r>
        <w:rPr>
          <w:color w:val="0000FF"/>
        </w:rPr>
        <w:lastRenderedPageBreak/>
        <w:t>TD SP</w:t>
      </w:r>
      <w:r>
        <w:rPr>
          <w:color w:val="0000FF"/>
        </w:rPr>
        <w:noBreakHyphen/>
        <w:t>191149</w:t>
      </w:r>
      <w:r w:rsidRPr="0073055D">
        <w:t xml:space="preserve"> </w:t>
      </w:r>
      <w:r>
        <w:t xml:space="preserve">(CR PACK) </w:t>
      </w:r>
      <w:r w:rsidR="00661F41">
        <w:t>Rel</w:t>
      </w:r>
      <w:r w:rsidR="00661F41">
        <w:noBreakHyphen/>
      </w:r>
      <w:r>
        <w:t>16 CRs on Enhancement of performance assurance for 5G networks including network slicing.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28.552 CR0143; 28.552 CR0144; 28.552 CR0139R1; 28.552 CR0131R1; 28.552 CR0146R1; 28.552 CR0147R1; 28.552 CR0148R1; 28.552 CR0149R1; 28.554 CR0033R1; 28.554 CR0034R1; 28.552 CR0142R1; 28.552 CR0133R2; 28.552 CR0132R2; 32.425 CR0199R2; 28.552 CR0145R2; 28.552 CR0151; 28.552 CR0152; 28.552 CR0153; 28.552 CR0154; 28.552 CR0155; 28.552 CR0156R1; 28.552 CR0158R1; 28.552 CR0159R1; 28.552 CR0160R1; 28.552 CR0161R1; 28.552 CR0157R3.</w:t>
      </w:r>
    </w:p>
    <w:p w14:paraId="3B0EB068" w14:textId="77777777" w:rsidR="00AE1380" w:rsidRPr="00DA12F6" w:rsidRDefault="00AE1380" w:rsidP="00AE1380">
      <w:pPr>
        <w:keepNext/>
        <w:rPr>
          <w:rFonts w:cs="Arial"/>
          <w:b/>
        </w:rPr>
      </w:pPr>
      <w:r w:rsidRPr="00DA12F6">
        <w:rPr>
          <w:rFonts w:cs="Arial"/>
          <w:b/>
        </w:rPr>
        <w:t>Discussion and conclusion:</w:t>
      </w:r>
    </w:p>
    <w:p w14:paraId="3D924A91" w14:textId="77777777" w:rsidR="007A62A9" w:rsidRPr="00DA12F6" w:rsidRDefault="00AE1380" w:rsidP="007A62A9">
      <w:r>
        <w:t>Huawei proposed to withdraw 28.552 CR0149R1 as it conflicts with other CRs.</w:t>
      </w:r>
      <w:r w:rsidR="008A79D5">
        <w:t xml:space="preserve"> 28.552 CR0149R1 was </w:t>
      </w:r>
      <w:r w:rsidR="008A79D5" w:rsidRPr="008A79D5">
        <w:rPr>
          <w:color w:val="FF0000"/>
        </w:rPr>
        <w:t>withdrawn</w:t>
      </w:r>
      <w:r w:rsidR="008A79D5">
        <w:t xml:space="preserve"> and the other CRs in this CR Pack were approved (</w:t>
      </w:r>
      <w:r w:rsidR="008A79D5" w:rsidRPr="008A79D5">
        <w:rPr>
          <w:color w:val="FF0000"/>
        </w:rPr>
        <w:t>Partially approved</w:t>
      </w:r>
      <w:r w:rsidR="008A79D5">
        <w:t>).</w:t>
      </w:r>
    </w:p>
    <w:p w14:paraId="30436CC7" w14:textId="77777777" w:rsidR="00AE1380" w:rsidRDefault="00AE1380" w:rsidP="00AE1380">
      <w:pPr>
        <w:pStyle w:val="NormTop"/>
      </w:pPr>
      <w:r>
        <w:rPr>
          <w:color w:val="0000FF"/>
        </w:rPr>
        <w:lastRenderedPageBreak/>
        <w:t>TD SP</w:t>
      </w:r>
      <w:r>
        <w:rPr>
          <w:color w:val="0000FF"/>
        </w:rPr>
        <w:noBreakHyphen/>
        <w:t>191150</w:t>
      </w:r>
      <w:r w:rsidRPr="0073055D">
        <w:t xml:space="preserve"> </w:t>
      </w:r>
      <w:r>
        <w:t xml:space="preserve">(CR PACK) </w:t>
      </w:r>
      <w:r w:rsidR="00661F41">
        <w:t>Rel</w:t>
      </w:r>
      <w:r w:rsidR="00661F41">
        <w:noBreakHyphen/>
      </w:r>
      <w:r>
        <w:t>16 CRs on Enhancement of performance assurance for 5G networks including network slicing-KPI reporting.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28.550 CR0039; 28.550 CR0038R1; 28.550 CR0034R4; 28.550 CR0042R1; 28.554 CR0036R1.</w:t>
      </w:r>
    </w:p>
    <w:p w14:paraId="25B0C870" w14:textId="77777777" w:rsidR="00AE1380" w:rsidRPr="00DA12F6" w:rsidRDefault="00AE1380" w:rsidP="00AE1380">
      <w:pPr>
        <w:keepNext/>
        <w:rPr>
          <w:rFonts w:cs="Arial"/>
          <w:b/>
        </w:rPr>
      </w:pPr>
      <w:r w:rsidRPr="00DA12F6">
        <w:rPr>
          <w:rFonts w:cs="Arial"/>
          <w:b/>
        </w:rPr>
        <w:t>Discussion and conclusion:</w:t>
      </w:r>
    </w:p>
    <w:p w14:paraId="0A0648BB" w14:textId="77777777" w:rsidR="0082451F" w:rsidRPr="0082451F" w:rsidRDefault="001E316B" w:rsidP="0082451F">
      <w:pPr>
        <w:keepNext/>
      </w:pPr>
      <w:r>
        <w:t>This was</w:t>
      </w:r>
      <w:r w:rsidRPr="001E316B">
        <w:rPr>
          <w:color w:val="FF0000"/>
        </w:rPr>
        <w:t xml:space="preserve"> Block approved</w:t>
      </w:r>
      <w:r>
        <w:t>.</w:t>
      </w:r>
    </w:p>
    <w:p w14:paraId="2E20F1D2" w14:textId="77777777" w:rsidR="00AE1380" w:rsidRDefault="00AE1380" w:rsidP="00AE1380">
      <w:pPr>
        <w:pStyle w:val="NormTop"/>
      </w:pPr>
      <w:r>
        <w:rPr>
          <w:color w:val="0000FF"/>
        </w:rPr>
        <w:t>TD SP</w:t>
      </w:r>
      <w:r>
        <w:rPr>
          <w:color w:val="0000FF"/>
        </w:rPr>
        <w:noBreakHyphen/>
        <w:t>191151</w:t>
      </w:r>
      <w:r w:rsidRPr="0073055D">
        <w:t xml:space="preserve"> </w:t>
      </w:r>
      <w:r>
        <w:t xml:space="preserve">(CR PACK) </w:t>
      </w:r>
      <w:r w:rsidR="00661F41">
        <w:t>Rel</w:t>
      </w:r>
      <w:r w:rsidR="00661F41">
        <w:noBreakHyphen/>
      </w:r>
      <w:r>
        <w:t>16 CRs on Charging Enhancement of 5GC interworking with EPC.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32.255 CR0121R1; 32.255 CR0139R1.</w:t>
      </w:r>
    </w:p>
    <w:p w14:paraId="40E9CE7F" w14:textId="77777777" w:rsidR="00AE1380" w:rsidRPr="00DA12F6" w:rsidRDefault="00AE1380" w:rsidP="00AE1380">
      <w:pPr>
        <w:keepNext/>
        <w:rPr>
          <w:rFonts w:cs="Arial"/>
          <w:b/>
        </w:rPr>
      </w:pPr>
      <w:r w:rsidRPr="00DA12F6">
        <w:rPr>
          <w:rFonts w:cs="Arial"/>
          <w:b/>
        </w:rPr>
        <w:t>Discussion and conclusion:</w:t>
      </w:r>
    </w:p>
    <w:p w14:paraId="64A3A35E" w14:textId="77777777" w:rsidR="0082451F" w:rsidRPr="0082451F" w:rsidRDefault="001E316B" w:rsidP="0082451F">
      <w:pPr>
        <w:keepNext/>
      </w:pPr>
      <w:r>
        <w:t>This was</w:t>
      </w:r>
      <w:r w:rsidRPr="001E316B">
        <w:rPr>
          <w:color w:val="FF0000"/>
        </w:rPr>
        <w:t xml:space="preserve"> Block approved</w:t>
      </w:r>
      <w:r>
        <w:t>.</w:t>
      </w:r>
    </w:p>
    <w:p w14:paraId="74BF470E" w14:textId="77777777" w:rsidR="00AE1380" w:rsidRDefault="00AE1380" w:rsidP="00AE1380">
      <w:pPr>
        <w:pStyle w:val="NormTop"/>
      </w:pPr>
      <w:r>
        <w:rPr>
          <w:color w:val="0000FF"/>
        </w:rPr>
        <w:t>TD SP</w:t>
      </w:r>
      <w:r>
        <w:rPr>
          <w:color w:val="0000FF"/>
        </w:rPr>
        <w:noBreakHyphen/>
        <w:t>191152</w:t>
      </w:r>
      <w:r w:rsidRPr="0073055D">
        <w:t xml:space="preserve"> </w:t>
      </w:r>
      <w:r>
        <w:t xml:space="preserve">(CR PACK) </w:t>
      </w:r>
      <w:r w:rsidR="00661F41">
        <w:t>Rel</w:t>
      </w:r>
      <w:r w:rsidR="00661F41">
        <w:noBreakHyphen/>
      </w:r>
      <w:r>
        <w:t>16 CRs on Discovery of management services in 5G.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28.533 CR0051R1.</w:t>
      </w:r>
    </w:p>
    <w:p w14:paraId="6915D23A" w14:textId="77777777" w:rsidR="00AE1380" w:rsidRPr="00DA12F6" w:rsidRDefault="00AE1380" w:rsidP="00AE1380">
      <w:pPr>
        <w:keepNext/>
        <w:rPr>
          <w:rFonts w:cs="Arial"/>
          <w:b/>
        </w:rPr>
      </w:pPr>
      <w:r w:rsidRPr="00DA12F6">
        <w:rPr>
          <w:rFonts w:cs="Arial"/>
          <w:b/>
        </w:rPr>
        <w:t>Discussion and conclusion:</w:t>
      </w:r>
    </w:p>
    <w:p w14:paraId="052EFBE0" w14:textId="77777777" w:rsidR="0082451F" w:rsidRPr="0082451F" w:rsidRDefault="001E316B" w:rsidP="0082451F">
      <w:pPr>
        <w:keepNext/>
      </w:pPr>
      <w:r>
        <w:t>This was</w:t>
      </w:r>
      <w:r w:rsidRPr="001E316B">
        <w:rPr>
          <w:color w:val="FF0000"/>
        </w:rPr>
        <w:t xml:space="preserve"> Block approved</w:t>
      </w:r>
      <w:r>
        <w:t>.</w:t>
      </w:r>
    </w:p>
    <w:p w14:paraId="76817D10" w14:textId="77777777" w:rsidR="00AE1380" w:rsidRDefault="00AE1380" w:rsidP="00AE1380">
      <w:pPr>
        <w:pStyle w:val="NormTop"/>
      </w:pPr>
      <w:r>
        <w:rPr>
          <w:color w:val="0000FF"/>
        </w:rPr>
        <w:t>TD SP</w:t>
      </w:r>
      <w:r>
        <w:rPr>
          <w:color w:val="0000FF"/>
        </w:rPr>
        <w:noBreakHyphen/>
        <w:t>191153</w:t>
      </w:r>
      <w:r w:rsidRPr="0073055D">
        <w:t xml:space="preserve"> </w:t>
      </w:r>
      <w:r>
        <w:t xml:space="preserve">(CR PACK) </w:t>
      </w:r>
      <w:r w:rsidR="00661F41">
        <w:t>Rel</w:t>
      </w:r>
      <w:r w:rsidR="00661F41">
        <w:noBreakHyphen/>
      </w:r>
      <w:r>
        <w:t>16 CRs on Charging AMF in 5G System Architecture Phase 1.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32.291 CR0164; 32.291 CR0153R2; 32.298 CR0769R1; 32.291 CR0193R1.</w:t>
      </w:r>
    </w:p>
    <w:p w14:paraId="60A7D3F5" w14:textId="77777777" w:rsidR="00AE1380" w:rsidRPr="00DA12F6" w:rsidRDefault="00AE1380" w:rsidP="00AE1380">
      <w:pPr>
        <w:keepNext/>
        <w:rPr>
          <w:rFonts w:cs="Arial"/>
          <w:b/>
        </w:rPr>
      </w:pPr>
      <w:r w:rsidRPr="00DA12F6">
        <w:rPr>
          <w:rFonts w:cs="Arial"/>
          <w:b/>
        </w:rPr>
        <w:t>Discussion and conclusion:</w:t>
      </w:r>
    </w:p>
    <w:p w14:paraId="217B55AB" w14:textId="77777777" w:rsidR="0082451F" w:rsidRPr="0082451F" w:rsidRDefault="001E316B" w:rsidP="0082451F">
      <w:pPr>
        <w:keepNext/>
      </w:pPr>
      <w:r>
        <w:t>This was</w:t>
      </w:r>
      <w:r w:rsidRPr="001E316B">
        <w:rPr>
          <w:color w:val="FF0000"/>
        </w:rPr>
        <w:t xml:space="preserve"> Block approved</w:t>
      </w:r>
      <w:r>
        <w:t>.</w:t>
      </w:r>
    </w:p>
    <w:p w14:paraId="139237AC" w14:textId="77777777" w:rsidR="00AE1380" w:rsidRDefault="00AE1380" w:rsidP="00AE1380">
      <w:pPr>
        <w:pStyle w:val="NormTop"/>
      </w:pPr>
      <w:r>
        <w:rPr>
          <w:color w:val="0000FF"/>
        </w:rPr>
        <w:t>TD SP</w:t>
      </w:r>
      <w:r>
        <w:rPr>
          <w:color w:val="0000FF"/>
        </w:rPr>
        <w:noBreakHyphen/>
        <w:t>191154</w:t>
      </w:r>
      <w:r w:rsidRPr="0073055D">
        <w:t xml:space="preserve"> </w:t>
      </w:r>
      <w:r>
        <w:t xml:space="preserve">(CR PACK) </w:t>
      </w:r>
      <w:r w:rsidR="00661F41">
        <w:t>Rel</w:t>
      </w:r>
      <w:r w:rsidR="00661F41">
        <w:noBreakHyphen/>
      </w:r>
      <w:r>
        <w:t>16 CRs on Network Exposure Charging in 5G System Architecture.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32.291 CR0159R1; 32.298 CR0786; 32.291 CR0186R1; 32.291 CR0187R1.</w:t>
      </w:r>
    </w:p>
    <w:p w14:paraId="6B6E7DF3" w14:textId="77777777" w:rsidR="00AE1380" w:rsidRPr="00DA12F6" w:rsidRDefault="00AE1380" w:rsidP="00AE1380">
      <w:pPr>
        <w:keepNext/>
        <w:rPr>
          <w:rFonts w:cs="Arial"/>
          <w:b/>
        </w:rPr>
      </w:pPr>
      <w:r w:rsidRPr="00DA12F6">
        <w:rPr>
          <w:rFonts w:cs="Arial"/>
          <w:b/>
        </w:rPr>
        <w:t>Discussion and conclusion:</w:t>
      </w:r>
    </w:p>
    <w:p w14:paraId="08E2C386" w14:textId="77777777" w:rsidR="0082451F" w:rsidRPr="0082451F" w:rsidRDefault="001E316B" w:rsidP="0082451F">
      <w:pPr>
        <w:keepNext/>
      </w:pPr>
      <w:r>
        <w:t>This was</w:t>
      </w:r>
      <w:r w:rsidRPr="001E316B">
        <w:rPr>
          <w:color w:val="FF0000"/>
        </w:rPr>
        <w:t xml:space="preserve"> Block approved</w:t>
      </w:r>
      <w:r>
        <w:t>.</w:t>
      </w:r>
    </w:p>
    <w:p w14:paraId="7E73A30C" w14:textId="77777777" w:rsidR="00AE1380" w:rsidRDefault="00AE1380" w:rsidP="00AE1380">
      <w:pPr>
        <w:pStyle w:val="NormTop"/>
      </w:pPr>
      <w:r>
        <w:rPr>
          <w:color w:val="0000FF"/>
        </w:rPr>
        <w:t>TD SP</w:t>
      </w:r>
      <w:r>
        <w:rPr>
          <w:color w:val="0000FF"/>
        </w:rPr>
        <w:noBreakHyphen/>
        <w:t>191159</w:t>
      </w:r>
      <w:r w:rsidRPr="0073055D">
        <w:t xml:space="preserve"> </w:t>
      </w:r>
      <w:r>
        <w:t xml:space="preserve">(CR PACK) </w:t>
      </w:r>
      <w:r w:rsidR="00661F41">
        <w:t>Rel</w:t>
      </w:r>
      <w:r w:rsidR="00661F41">
        <w:noBreakHyphen/>
      </w:r>
      <w:r>
        <w:t>16 CRs on TEI.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32.156 CR0035; 28.541 CR0146R3; 32.291 CR0154R1; 32.290 CR0094; 32.255 CR0123R1; 32.255 CR0124R1; 32.291 CR0157R1; 32.291 CR0158R1; 32.255 CR0108R1; 32.291 CR0145R1; 28.530 CR0010R1; 28.531 CR0033R1; 28.533 CR0049; 32.291 CR0192; 32.298 CR0778R1; 32.290 CR0101R1; 28.532 CR0081R1; 28.532 CR0082; 28.532 CR0069R2; 28.532 CR0071R2.</w:t>
      </w:r>
    </w:p>
    <w:p w14:paraId="35430C7B" w14:textId="77777777" w:rsidR="00AE1380" w:rsidRPr="00DA12F6" w:rsidRDefault="00AE1380" w:rsidP="00AE1380">
      <w:pPr>
        <w:keepNext/>
        <w:rPr>
          <w:rFonts w:cs="Arial"/>
          <w:b/>
        </w:rPr>
      </w:pPr>
      <w:r w:rsidRPr="00DA12F6">
        <w:rPr>
          <w:rFonts w:cs="Arial"/>
          <w:b/>
        </w:rPr>
        <w:t>Discussion and conclusion:</w:t>
      </w:r>
    </w:p>
    <w:p w14:paraId="68428DBE" w14:textId="77777777" w:rsidR="0082451F" w:rsidRPr="0082451F" w:rsidRDefault="001E316B" w:rsidP="0082451F">
      <w:pPr>
        <w:keepNext/>
      </w:pPr>
      <w:r>
        <w:t>This was</w:t>
      </w:r>
      <w:r w:rsidRPr="001E316B">
        <w:rPr>
          <w:color w:val="FF0000"/>
        </w:rPr>
        <w:t xml:space="preserve"> Block approved</w:t>
      </w:r>
      <w:r>
        <w:t>.</w:t>
      </w:r>
    </w:p>
    <w:p w14:paraId="5C44A1AA" w14:textId="77777777" w:rsidR="00AE1380" w:rsidRDefault="00AE1380" w:rsidP="00AE1380">
      <w:pPr>
        <w:pStyle w:val="NormTop"/>
      </w:pPr>
      <w:r>
        <w:rPr>
          <w:color w:val="0000FF"/>
        </w:rPr>
        <w:t>TD SP</w:t>
      </w:r>
      <w:r>
        <w:rPr>
          <w:color w:val="0000FF"/>
        </w:rPr>
        <w:noBreakHyphen/>
        <w:t>191164</w:t>
      </w:r>
      <w:r w:rsidRPr="0073055D">
        <w:t xml:space="preserve"> </w:t>
      </w:r>
      <w:r>
        <w:t xml:space="preserve">(CR PACK) </w:t>
      </w:r>
      <w:r w:rsidR="00661F41">
        <w:t>Rel</w:t>
      </w:r>
      <w:r w:rsidR="00661F41">
        <w:noBreakHyphen/>
      </w:r>
      <w:r>
        <w:t>16 CRs on IMS Charging in 5G System Architecture.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32.260 CR0400R1; 32.275 CR0073R1; 32.260 CR0401R1; 32.260 CR0402R1; 32.260 CR0403R1; 32.281 CR0007R2.</w:t>
      </w:r>
    </w:p>
    <w:p w14:paraId="4FFAE953" w14:textId="77777777" w:rsidR="00AE1380" w:rsidRPr="00DA12F6" w:rsidRDefault="00AE1380" w:rsidP="00AE1380">
      <w:pPr>
        <w:keepNext/>
        <w:rPr>
          <w:rFonts w:cs="Arial"/>
          <w:b/>
        </w:rPr>
      </w:pPr>
      <w:r w:rsidRPr="00DA12F6">
        <w:rPr>
          <w:rFonts w:cs="Arial"/>
          <w:b/>
        </w:rPr>
        <w:t>Discussion and conclusion:</w:t>
      </w:r>
    </w:p>
    <w:p w14:paraId="67D5E493" w14:textId="77777777" w:rsidR="0082451F" w:rsidRPr="0082451F" w:rsidRDefault="001E316B" w:rsidP="0082451F">
      <w:pPr>
        <w:keepNext/>
      </w:pPr>
      <w:r>
        <w:t>This was</w:t>
      </w:r>
      <w:r w:rsidRPr="001E316B">
        <w:rPr>
          <w:color w:val="FF0000"/>
        </w:rPr>
        <w:t xml:space="preserve"> Block approved</w:t>
      </w:r>
      <w:r>
        <w:t>.</w:t>
      </w:r>
    </w:p>
    <w:p w14:paraId="13AEC9ED" w14:textId="77777777" w:rsidR="00AE1380" w:rsidRDefault="00AE1380" w:rsidP="00AE1380">
      <w:pPr>
        <w:pStyle w:val="NormTop"/>
      </w:pPr>
      <w:r>
        <w:rPr>
          <w:color w:val="0000FF"/>
        </w:rPr>
        <w:t>TD SP</w:t>
      </w:r>
      <w:r>
        <w:rPr>
          <w:color w:val="0000FF"/>
        </w:rPr>
        <w:noBreakHyphen/>
        <w:t>191165</w:t>
      </w:r>
      <w:r w:rsidRPr="0073055D">
        <w:t xml:space="preserve"> </w:t>
      </w:r>
      <w:r>
        <w:t xml:space="preserve">(CR PACK) </w:t>
      </w:r>
      <w:r w:rsidR="00661F41">
        <w:t>Rel</w:t>
      </w:r>
      <w:r w:rsidR="00661F41">
        <w:noBreakHyphen/>
      </w:r>
      <w:r>
        <w:t>16 CRs on Energy efficiency of 5G.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28.554 CR0032R1.</w:t>
      </w:r>
    </w:p>
    <w:p w14:paraId="33853981" w14:textId="77777777" w:rsidR="00AE1380" w:rsidRPr="00DA12F6" w:rsidRDefault="00AE1380" w:rsidP="00AE1380">
      <w:pPr>
        <w:keepNext/>
        <w:rPr>
          <w:rFonts w:cs="Arial"/>
          <w:b/>
        </w:rPr>
      </w:pPr>
      <w:r w:rsidRPr="00DA12F6">
        <w:rPr>
          <w:rFonts w:cs="Arial"/>
          <w:b/>
        </w:rPr>
        <w:t>Discussion and conclusion:</w:t>
      </w:r>
    </w:p>
    <w:p w14:paraId="18FBCA61" w14:textId="77777777" w:rsidR="0082451F" w:rsidRPr="0082451F" w:rsidRDefault="001E316B" w:rsidP="0082451F">
      <w:pPr>
        <w:keepNext/>
      </w:pPr>
      <w:r>
        <w:t>This was</w:t>
      </w:r>
      <w:r w:rsidRPr="001E316B">
        <w:rPr>
          <w:color w:val="FF0000"/>
        </w:rPr>
        <w:t xml:space="preserve"> Block approved</w:t>
      </w:r>
      <w:r>
        <w:t>.</w:t>
      </w:r>
    </w:p>
    <w:p w14:paraId="0E8FADC7" w14:textId="77777777" w:rsidR="00AE1380" w:rsidRDefault="00AE1380" w:rsidP="00AE1380">
      <w:pPr>
        <w:pStyle w:val="NormTop"/>
      </w:pPr>
      <w:r>
        <w:rPr>
          <w:color w:val="0000FF"/>
        </w:rPr>
        <w:lastRenderedPageBreak/>
        <w:t>TD SP</w:t>
      </w:r>
      <w:r>
        <w:rPr>
          <w:color w:val="0000FF"/>
        </w:rPr>
        <w:noBreakHyphen/>
        <w:t>191166</w:t>
      </w:r>
      <w:r w:rsidRPr="0073055D">
        <w:t xml:space="preserve"> </w:t>
      </w:r>
      <w:r>
        <w:t xml:space="preserve">(CR PACK) </w:t>
      </w:r>
      <w:r w:rsidR="00661F41">
        <w:t>Rel</w:t>
      </w:r>
      <w:r w:rsidR="00661F41">
        <w:noBreakHyphen/>
      </w:r>
      <w:r>
        <w:t>16 CRs on NRM enhancements.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28.541 CR0185; 28.541 CR0161R1; 28.541 CR0195; 28.541 CR0184R1; 28.541 CR0182R1; 28.541 CR0186R1; 28.540 CR0003R2; 28.541 CR0166R1; 28.623 CR0031R1; 28.541 CR0167R1; 28.541 CR0197; 28.623 CR0035; 28.541 CR0180R3; 28.541 CR0192R1; 28.541 CR0213; 28.540 CR0007R1; 28.623 CR0039; 28.623 CR0040; 28.541 CR0175R2; 28.532 CR0076R1; 28.541 CR0200R1; 28.541 CR0212R2; 32.160 CR0004R2; 28.541 CR0202R3; 28.622 CR0062R2; 28.622 CR0063R2.</w:t>
      </w:r>
    </w:p>
    <w:p w14:paraId="390A6A29" w14:textId="77777777" w:rsidR="00AE1380" w:rsidRPr="00DA12F6" w:rsidRDefault="00AE1380" w:rsidP="00AE1380">
      <w:pPr>
        <w:keepNext/>
        <w:rPr>
          <w:rFonts w:cs="Arial"/>
          <w:b/>
        </w:rPr>
      </w:pPr>
      <w:r w:rsidRPr="00DA12F6">
        <w:rPr>
          <w:rFonts w:cs="Arial"/>
          <w:b/>
        </w:rPr>
        <w:t>Discussion and conclusion:</w:t>
      </w:r>
    </w:p>
    <w:p w14:paraId="5F976994" w14:textId="77777777" w:rsidR="0082451F" w:rsidRPr="0082451F" w:rsidRDefault="001E316B" w:rsidP="0082451F">
      <w:pPr>
        <w:keepNext/>
      </w:pPr>
      <w:r>
        <w:t>This was</w:t>
      </w:r>
      <w:r w:rsidRPr="001E316B">
        <w:rPr>
          <w:color w:val="FF0000"/>
        </w:rPr>
        <w:t xml:space="preserve"> Block approved</w:t>
      </w:r>
      <w:r>
        <w:t>.</w:t>
      </w:r>
    </w:p>
    <w:p w14:paraId="4EBA45EE" w14:textId="77777777" w:rsidR="00AE1380" w:rsidRDefault="00AE1380" w:rsidP="00AE1380">
      <w:pPr>
        <w:pStyle w:val="NormTop"/>
      </w:pPr>
      <w:r>
        <w:rPr>
          <w:color w:val="0000FF"/>
        </w:rPr>
        <w:t>TD SP</w:t>
      </w:r>
      <w:r>
        <w:rPr>
          <w:color w:val="0000FF"/>
        </w:rPr>
        <w:noBreakHyphen/>
        <w:t>191167</w:t>
      </w:r>
      <w:r w:rsidRPr="0073055D">
        <w:t xml:space="preserve"> </w:t>
      </w:r>
      <w:r>
        <w:t xml:space="preserve">(CR PACK) </w:t>
      </w:r>
      <w:r w:rsidR="00661F41">
        <w:t>Rel</w:t>
      </w:r>
      <w:r w:rsidR="00661F41">
        <w:noBreakHyphen/>
      </w:r>
      <w:r>
        <w:t>16 CRs on Charging aspects of ETSUN.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32.255 CR0115R1; 32.255 CR0116R1; 32.255 CR0117R1; 32.255 CR0118R1; 32.255 CR0129R1; 32.255 CR0132R1; 32.255 CR0127R1; 32.255 CR0133R1; 32.255 CR0134R1; 32.255 CR0135R1; 32.255 CR0142R1; 32.255 CR0160R1; 32.255 CR0144R1; 32.255 CR0145R1; 32.291 CR0179R1; 32.291 CR0180R1; 32.291 CR0194R1; 32.298 CR0780R1; 32.298 CR0789R1.</w:t>
      </w:r>
    </w:p>
    <w:p w14:paraId="5B199C44" w14:textId="77777777" w:rsidR="00AE1380" w:rsidRPr="00DA12F6" w:rsidRDefault="00AE1380" w:rsidP="00AE1380">
      <w:pPr>
        <w:keepNext/>
        <w:rPr>
          <w:rFonts w:cs="Arial"/>
          <w:b/>
        </w:rPr>
      </w:pPr>
      <w:r w:rsidRPr="00DA12F6">
        <w:rPr>
          <w:rFonts w:cs="Arial"/>
          <w:b/>
        </w:rPr>
        <w:t>Discussion and conclusion:</w:t>
      </w:r>
    </w:p>
    <w:p w14:paraId="008CD09F" w14:textId="77777777" w:rsidR="0082451F" w:rsidRPr="0082451F" w:rsidRDefault="001E316B" w:rsidP="0082451F">
      <w:pPr>
        <w:keepNext/>
      </w:pPr>
      <w:r>
        <w:t>This was</w:t>
      </w:r>
      <w:r w:rsidRPr="001E316B">
        <w:rPr>
          <w:color w:val="FF0000"/>
        </w:rPr>
        <w:t xml:space="preserve"> Block approved</w:t>
      </w:r>
      <w:r>
        <w:t>.</w:t>
      </w:r>
    </w:p>
    <w:p w14:paraId="352C172A" w14:textId="77777777" w:rsidR="00AE1380" w:rsidRDefault="00AE1380" w:rsidP="00AE1380">
      <w:pPr>
        <w:pStyle w:val="NormTop"/>
      </w:pPr>
      <w:r>
        <w:rPr>
          <w:color w:val="0000FF"/>
        </w:rPr>
        <w:t>TD SP</w:t>
      </w:r>
      <w:r>
        <w:rPr>
          <w:color w:val="0000FF"/>
        </w:rPr>
        <w:noBreakHyphen/>
        <w:t>191168</w:t>
      </w:r>
      <w:r w:rsidRPr="0073055D">
        <w:t xml:space="preserve"> </w:t>
      </w:r>
      <w:r>
        <w:t xml:space="preserve">(CR PACK) </w:t>
      </w:r>
      <w:r w:rsidR="00661F41">
        <w:t>Rel</w:t>
      </w:r>
      <w:r w:rsidR="00661F41">
        <w:noBreakHyphen/>
      </w:r>
      <w:r>
        <w:t>16 CRs on Study on management aspects of communication services.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28.805 CR0005; 28.805 CR0006; 28.805 CR0007.</w:t>
      </w:r>
    </w:p>
    <w:p w14:paraId="778170F6" w14:textId="77777777" w:rsidR="00AE1380" w:rsidRPr="00DA12F6" w:rsidRDefault="00AE1380" w:rsidP="00AE1380">
      <w:pPr>
        <w:keepNext/>
        <w:rPr>
          <w:rFonts w:cs="Arial"/>
          <w:b/>
        </w:rPr>
      </w:pPr>
      <w:r w:rsidRPr="00DA12F6">
        <w:rPr>
          <w:rFonts w:cs="Arial"/>
          <w:b/>
        </w:rPr>
        <w:t>Discussion and conclusion:</w:t>
      </w:r>
    </w:p>
    <w:p w14:paraId="3BD77661" w14:textId="77777777" w:rsidR="0082451F" w:rsidRPr="0082451F" w:rsidRDefault="001E316B" w:rsidP="0082451F">
      <w:pPr>
        <w:keepNext/>
      </w:pPr>
      <w:r>
        <w:t>This was</w:t>
      </w:r>
      <w:r w:rsidRPr="001E316B">
        <w:rPr>
          <w:color w:val="FF0000"/>
        </w:rPr>
        <w:t xml:space="preserve"> Block approved</w:t>
      </w:r>
      <w:r>
        <w:t>.</w:t>
      </w:r>
    </w:p>
    <w:p w14:paraId="53E543C6" w14:textId="77777777" w:rsidR="00AE1380" w:rsidRDefault="00AE1380" w:rsidP="00AE1380">
      <w:pPr>
        <w:pStyle w:val="NormTop"/>
      </w:pPr>
      <w:r>
        <w:rPr>
          <w:color w:val="0000FF"/>
        </w:rPr>
        <w:t>TD SP</w:t>
      </w:r>
      <w:r>
        <w:rPr>
          <w:color w:val="0000FF"/>
        </w:rPr>
        <w:noBreakHyphen/>
        <w:t>191169</w:t>
      </w:r>
      <w:r w:rsidRPr="0073055D">
        <w:t xml:space="preserve"> </w:t>
      </w:r>
      <w:r>
        <w:t xml:space="preserve">(CR PACK) </w:t>
      </w:r>
      <w:r w:rsidR="00661F41">
        <w:t>Rel</w:t>
      </w:r>
      <w:r w:rsidR="00661F41">
        <w:noBreakHyphen/>
      </w:r>
      <w:r>
        <w:t>16 CRs on Study on non-file-based trace reporting.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28.806 CR0001R1.</w:t>
      </w:r>
    </w:p>
    <w:p w14:paraId="1D65E949" w14:textId="77777777" w:rsidR="00AE1380" w:rsidRPr="00DA12F6" w:rsidRDefault="00AE1380" w:rsidP="00AE1380">
      <w:pPr>
        <w:keepNext/>
        <w:rPr>
          <w:rFonts w:cs="Arial"/>
          <w:b/>
        </w:rPr>
      </w:pPr>
      <w:r w:rsidRPr="00DA12F6">
        <w:rPr>
          <w:rFonts w:cs="Arial"/>
          <w:b/>
        </w:rPr>
        <w:t>Discussion and conclusion:</w:t>
      </w:r>
    </w:p>
    <w:p w14:paraId="69B34DA3" w14:textId="77777777" w:rsidR="0082451F" w:rsidRPr="0082451F" w:rsidRDefault="001E316B" w:rsidP="0082451F">
      <w:pPr>
        <w:keepNext/>
      </w:pPr>
      <w:r>
        <w:t>This was</w:t>
      </w:r>
      <w:r w:rsidRPr="001E316B">
        <w:rPr>
          <w:color w:val="FF0000"/>
        </w:rPr>
        <w:t xml:space="preserve"> Block approved</w:t>
      </w:r>
      <w:r>
        <w:t>.</w:t>
      </w:r>
    </w:p>
    <w:p w14:paraId="1EB6684B" w14:textId="77777777" w:rsidR="00AE1380" w:rsidRDefault="00AE1380" w:rsidP="00AE1380">
      <w:pPr>
        <w:pStyle w:val="NormTop"/>
      </w:pPr>
      <w:r>
        <w:rPr>
          <w:color w:val="0000FF"/>
        </w:rPr>
        <w:t>TD SP</w:t>
      </w:r>
      <w:r>
        <w:rPr>
          <w:color w:val="0000FF"/>
        </w:rPr>
        <w:noBreakHyphen/>
        <w:t>191170</w:t>
      </w:r>
      <w:r w:rsidRPr="0073055D">
        <w:t xml:space="preserve"> </w:t>
      </w:r>
      <w:r>
        <w:t xml:space="preserve">(CR PACK) </w:t>
      </w:r>
      <w:r w:rsidR="00661F41">
        <w:t>Rel</w:t>
      </w:r>
      <w:r w:rsidR="00661F41">
        <w:noBreakHyphen/>
      </w:r>
      <w:r>
        <w:t>16 CRs on Management Aspects of 5G Service-Level Agreement.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28.540 CR0004R1; 28.541 CR0178R2; 28.541 CR0198R1; 28.541 CR0177R3; 28.541 CR0199R2.</w:t>
      </w:r>
    </w:p>
    <w:p w14:paraId="56CBC54F" w14:textId="77777777" w:rsidR="00AE1380" w:rsidRPr="00DA12F6" w:rsidRDefault="00AE1380" w:rsidP="00AE1380">
      <w:pPr>
        <w:keepNext/>
        <w:rPr>
          <w:rFonts w:cs="Arial"/>
          <w:b/>
        </w:rPr>
      </w:pPr>
      <w:r w:rsidRPr="00DA12F6">
        <w:rPr>
          <w:rFonts w:cs="Arial"/>
          <w:b/>
        </w:rPr>
        <w:t>Discussion and conclusion:</w:t>
      </w:r>
    </w:p>
    <w:p w14:paraId="625D4D26" w14:textId="77777777" w:rsidR="0082451F" w:rsidRPr="0082451F" w:rsidRDefault="001E316B" w:rsidP="0082451F">
      <w:pPr>
        <w:keepNext/>
      </w:pPr>
      <w:r>
        <w:t>This was</w:t>
      </w:r>
      <w:r w:rsidRPr="001E316B">
        <w:rPr>
          <w:color w:val="FF0000"/>
        </w:rPr>
        <w:t xml:space="preserve"> Block approved</w:t>
      </w:r>
      <w:r>
        <w:t>.</w:t>
      </w:r>
    </w:p>
    <w:p w14:paraId="3065A8C3" w14:textId="77777777" w:rsidR="00AE1380" w:rsidRDefault="00AE1380" w:rsidP="00AE1380">
      <w:pPr>
        <w:pStyle w:val="NormTop"/>
      </w:pPr>
      <w:r>
        <w:rPr>
          <w:color w:val="0000FF"/>
        </w:rPr>
        <w:t>TD SP</w:t>
      </w:r>
      <w:r>
        <w:rPr>
          <w:color w:val="0000FF"/>
        </w:rPr>
        <w:noBreakHyphen/>
        <w:t>191171</w:t>
      </w:r>
      <w:r w:rsidRPr="0073055D">
        <w:t xml:space="preserve"> </w:t>
      </w:r>
      <w:r>
        <w:t xml:space="preserve">(CR PACK) </w:t>
      </w:r>
      <w:r w:rsidR="00661F41">
        <w:t>Rel</w:t>
      </w:r>
      <w:r w:rsidR="00661F41">
        <w:noBreakHyphen/>
      </w:r>
      <w:r>
        <w:t>16 CRs on Enhancement of 3GPP management system for multiple tenant environment support.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28.530 CR0011R1; 28.533 CR0044R1; 28.550 CR0030R1; 28.552 CR0140R1.</w:t>
      </w:r>
    </w:p>
    <w:p w14:paraId="47080147" w14:textId="77777777" w:rsidR="00AE1380" w:rsidRPr="00DA12F6" w:rsidRDefault="00AE1380" w:rsidP="00AE1380">
      <w:pPr>
        <w:keepNext/>
        <w:rPr>
          <w:rFonts w:cs="Arial"/>
          <w:b/>
        </w:rPr>
      </w:pPr>
      <w:r w:rsidRPr="00DA12F6">
        <w:rPr>
          <w:rFonts w:cs="Arial"/>
          <w:b/>
        </w:rPr>
        <w:t>Discussion and conclusion:</w:t>
      </w:r>
    </w:p>
    <w:p w14:paraId="1925E2BA" w14:textId="77777777" w:rsidR="0082451F" w:rsidRPr="0082451F" w:rsidRDefault="001E316B" w:rsidP="0082451F">
      <w:pPr>
        <w:keepNext/>
      </w:pPr>
      <w:r>
        <w:t>This was</w:t>
      </w:r>
      <w:r w:rsidRPr="001E316B">
        <w:rPr>
          <w:color w:val="FF0000"/>
        </w:rPr>
        <w:t xml:space="preserve"> Block approved</w:t>
      </w:r>
      <w:r>
        <w:t>.</w:t>
      </w:r>
    </w:p>
    <w:p w14:paraId="5D77BC8E" w14:textId="77777777" w:rsidR="00AE1380" w:rsidRDefault="00AE1380" w:rsidP="00AE1380">
      <w:pPr>
        <w:pStyle w:val="NormTop"/>
      </w:pPr>
      <w:r>
        <w:rPr>
          <w:color w:val="0000FF"/>
        </w:rPr>
        <w:t>TD SP</w:t>
      </w:r>
      <w:r>
        <w:rPr>
          <w:color w:val="0000FF"/>
        </w:rPr>
        <w:noBreakHyphen/>
        <w:t>191172</w:t>
      </w:r>
      <w:r w:rsidRPr="0073055D">
        <w:t xml:space="preserve"> </w:t>
      </w:r>
      <w:r>
        <w:t xml:space="preserve">(CR PACK) </w:t>
      </w:r>
      <w:r w:rsidR="00661F41">
        <w:t>Rel</w:t>
      </w:r>
      <w:r w:rsidR="00661F41">
        <w:noBreakHyphen/>
      </w:r>
      <w:r>
        <w:t>16 CRs on Methodology for 5G management specifications.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32.160 CR0001; 32.160 CR0002; 32.160 CR0003R2; 32.156 CR0036R4.</w:t>
      </w:r>
    </w:p>
    <w:p w14:paraId="55897C43" w14:textId="77777777" w:rsidR="00AE1380" w:rsidRPr="00DA12F6" w:rsidRDefault="00AE1380" w:rsidP="00AE1380">
      <w:pPr>
        <w:keepNext/>
        <w:rPr>
          <w:rFonts w:cs="Arial"/>
          <w:b/>
        </w:rPr>
      </w:pPr>
      <w:r w:rsidRPr="00DA12F6">
        <w:rPr>
          <w:rFonts w:cs="Arial"/>
          <w:b/>
        </w:rPr>
        <w:t>Discussion and conclusion:</w:t>
      </w:r>
    </w:p>
    <w:p w14:paraId="1670E6AA" w14:textId="77777777" w:rsidR="0082451F" w:rsidRPr="0082451F" w:rsidRDefault="001E316B" w:rsidP="0082451F">
      <w:pPr>
        <w:keepNext/>
      </w:pPr>
      <w:r>
        <w:t>This was</w:t>
      </w:r>
      <w:r w:rsidRPr="001E316B">
        <w:rPr>
          <w:color w:val="FF0000"/>
        </w:rPr>
        <w:t xml:space="preserve"> Block approved</w:t>
      </w:r>
      <w:r>
        <w:t>.</w:t>
      </w:r>
    </w:p>
    <w:p w14:paraId="044DD6D0" w14:textId="77777777" w:rsidR="00AE1380" w:rsidRDefault="00AE1380" w:rsidP="00AE1380">
      <w:pPr>
        <w:pStyle w:val="NormTop"/>
      </w:pPr>
      <w:r>
        <w:rPr>
          <w:color w:val="0000FF"/>
        </w:rPr>
        <w:t>TD SP</w:t>
      </w:r>
      <w:r>
        <w:rPr>
          <w:color w:val="0000FF"/>
        </w:rPr>
        <w:noBreakHyphen/>
        <w:t>191176</w:t>
      </w:r>
      <w:r w:rsidRPr="0073055D">
        <w:t xml:space="preserve"> </w:t>
      </w:r>
      <w:r>
        <w:t xml:space="preserve">(CR PACK) </w:t>
      </w:r>
      <w:r w:rsidR="00661F41">
        <w:t>Rel</w:t>
      </w:r>
      <w:r w:rsidR="00661F41">
        <w:noBreakHyphen/>
      </w:r>
      <w:r>
        <w:t>16 CRs on Streaming trace reporting.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32.421 CR0087R1.</w:t>
      </w:r>
    </w:p>
    <w:p w14:paraId="39368EE1" w14:textId="77777777" w:rsidR="00AE1380" w:rsidRPr="00DA12F6" w:rsidRDefault="00AE1380" w:rsidP="00AE1380">
      <w:pPr>
        <w:keepNext/>
        <w:rPr>
          <w:rFonts w:cs="Arial"/>
          <w:b/>
        </w:rPr>
      </w:pPr>
      <w:r w:rsidRPr="00DA12F6">
        <w:rPr>
          <w:rFonts w:cs="Arial"/>
          <w:b/>
        </w:rPr>
        <w:lastRenderedPageBreak/>
        <w:t>Discussion and conclusion:</w:t>
      </w:r>
    </w:p>
    <w:p w14:paraId="7D1412BE" w14:textId="77777777" w:rsidR="0082451F" w:rsidRPr="0082451F" w:rsidRDefault="001E316B" w:rsidP="0082451F">
      <w:pPr>
        <w:keepNext/>
      </w:pPr>
      <w:r>
        <w:t>This was</w:t>
      </w:r>
      <w:r w:rsidRPr="001E316B">
        <w:rPr>
          <w:color w:val="FF0000"/>
        </w:rPr>
        <w:t xml:space="preserve"> Block approved</w:t>
      </w:r>
      <w:r>
        <w:t>.</w:t>
      </w:r>
    </w:p>
    <w:p w14:paraId="06200E65" w14:textId="77777777" w:rsidR="00AE1380" w:rsidRDefault="00AE1380" w:rsidP="00AE1380">
      <w:pPr>
        <w:pStyle w:val="NormTop"/>
      </w:pPr>
      <w:r>
        <w:rPr>
          <w:color w:val="0000FF"/>
        </w:rPr>
        <w:t>TD SP</w:t>
      </w:r>
      <w:r>
        <w:rPr>
          <w:color w:val="0000FF"/>
        </w:rPr>
        <w:noBreakHyphen/>
        <w:t>191177</w:t>
      </w:r>
      <w:r w:rsidRPr="0073055D">
        <w:t xml:space="preserve"> </w:t>
      </w:r>
      <w:r>
        <w:t xml:space="preserve">(CR PACK) </w:t>
      </w:r>
      <w:r w:rsidR="00661F41">
        <w:t>Rel</w:t>
      </w:r>
      <w:r w:rsidR="00661F41">
        <w:noBreakHyphen/>
      </w:r>
      <w:r>
        <w:t>16 CRs on Nchf Online and Offline charging services.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32.255 CR0126R1.</w:t>
      </w:r>
    </w:p>
    <w:p w14:paraId="16D4E67A" w14:textId="77777777" w:rsidR="00AE1380" w:rsidRPr="00DA12F6" w:rsidRDefault="00AE1380" w:rsidP="00AE1380">
      <w:pPr>
        <w:keepNext/>
        <w:rPr>
          <w:rFonts w:cs="Arial"/>
          <w:b/>
        </w:rPr>
      </w:pPr>
      <w:r w:rsidRPr="00DA12F6">
        <w:rPr>
          <w:rFonts w:cs="Arial"/>
          <w:b/>
        </w:rPr>
        <w:t>Discussion and conclusion:</w:t>
      </w:r>
    </w:p>
    <w:p w14:paraId="009A8920" w14:textId="77777777" w:rsidR="0082451F" w:rsidRPr="0082451F" w:rsidRDefault="001E316B" w:rsidP="0082451F">
      <w:pPr>
        <w:keepNext/>
      </w:pPr>
      <w:r>
        <w:t>This was</w:t>
      </w:r>
      <w:r w:rsidRPr="001E316B">
        <w:rPr>
          <w:color w:val="FF0000"/>
        </w:rPr>
        <w:t xml:space="preserve"> Block approved</w:t>
      </w:r>
      <w:r>
        <w:t>.</w:t>
      </w:r>
    </w:p>
    <w:p w14:paraId="438B49F2" w14:textId="77777777" w:rsidR="00AE1380" w:rsidRDefault="00AE1380" w:rsidP="00AE1380">
      <w:pPr>
        <w:pStyle w:val="NormTop"/>
      </w:pPr>
      <w:r>
        <w:rPr>
          <w:color w:val="0000FF"/>
        </w:rPr>
        <w:t>TD SP</w:t>
      </w:r>
      <w:r>
        <w:rPr>
          <w:color w:val="0000FF"/>
        </w:rPr>
        <w:noBreakHyphen/>
        <w:t>191178</w:t>
      </w:r>
      <w:r w:rsidRPr="0073055D">
        <w:t xml:space="preserve"> </w:t>
      </w:r>
      <w:r>
        <w:t xml:space="preserve">(CR PACK) </w:t>
      </w:r>
      <w:r w:rsidR="00661F41">
        <w:t>Rel</w:t>
      </w:r>
      <w:r w:rsidR="00661F41">
        <w:noBreakHyphen/>
      </w:r>
      <w:r>
        <w:t>16 CRs on Integration of ONAP and 3GPP 5G management framework.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28.532 CR0055R1; 28.532 CR0073R2.</w:t>
      </w:r>
    </w:p>
    <w:p w14:paraId="51A0A108" w14:textId="77777777" w:rsidR="00AE1380" w:rsidRPr="00DA12F6" w:rsidRDefault="00AE1380" w:rsidP="00AE1380">
      <w:pPr>
        <w:keepNext/>
        <w:rPr>
          <w:rFonts w:cs="Arial"/>
          <w:b/>
        </w:rPr>
      </w:pPr>
      <w:r w:rsidRPr="00DA12F6">
        <w:rPr>
          <w:rFonts w:cs="Arial"/>
          <w:b/>
        </w:rPr>
        <w:t>Discussion and conclusion:</w:t>
      </w:r>
    </w:p>
    <w:p w14:paraId="1A4E863A" w14:textId="77777777" w:rsidR="0082451F" w:rsidRPr="0082451F" w:rsidRDefault="001E316B" w:rsidP="0082451F">
      <w:pPr>
        <w:keepNext/>
      </w:pPr>
      <w:r>
        <w:t>This was</w:t>
      </w:r>
      <w:r w:rsidRPr="001E316B">
        <w:rPr>
          <w:color w:val="FF0000"/>
        </w:rPr>
        <w:t xml:space="preserve"> Block approved</w:t>
      </w:r>
      <w:r>
        <w:t>.</w:t>
      </w:r>
    </w:p>
    <w:p w14:paraId="51801C23" w14:textId="77777777" w:rsidR="00AE1380" w:rsidRDefault="00AE1380" w:rsidP="00AE1380">
      <w:pPr>
        <w:pStyle w:val="NormTop"/>
      </w:pPr>
      <w:r>
        <w:rPr>
          <w:color w:val="0000FF"/>
        </w:rPr>
        <w:t>TD SP</w:t>
      </w:r>
      <w:r>
        <w:rPr>
          <w:color w:val="0000FF"/>
        </w:rPr>
        <w:noBreakHyphen/>
        <w:t>191179</w:t>
      </w:r>
      <w:r w:rsidRPr="0073055D">
        <w:t xml:space="preserve"> </w:t>
      </w:r>
      <w:r>
        <w:t xml:space="preserve">(CR PACK) </w:t>
      </w:r>
      <w:r w:rsidR="00661F41">
        <w:t>Rel</w:t>
      </w:r>
      <w:r w:rsidR="00661F41">
        <w:noBreakHyphen/>
      </w:r>
      <w:r>
        <w:t>16 CRs on Management of QoE measurement collection.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28.404 CR0001.</w:t>
      </w:r>
    </w:p>
    <w:p w14:paraId="3AC445FA" w14:textId="77777777" w:rsidR="00AE1380" w:rsidRPr="00DA12F6" w:rsidRDefault="00AE1380" w:rsidP="00AE1380">
      <w:pPr>
        <w:keepNext/>
        <w:rPr>
          <w:rFonts w:cs="Arial"/>
          <w:b/>
        </w:rPr>
      </w:pPr>
      <w:r w:rsidRPr="00DA12F6">
        <w:rPr>
          <w:rFonts w:cs="Arial"/>
          <w:b/>
        </w:rPr>
        <w:t>Discussion and conclusion:</w:t>
      </w:r>
    </w:p>
    <w:p w14:paraId="16BD6ACE" w14:textId="77777777" w:rsidR="0082451F" w:rsidRPr="0082451F" w:rsidRDefault="001E316B" w:rsidP="0082451F">
      <w:pPr>
        <w:keepNext/>
      </w:pPr>
      <w:r>
        <w:t>This was</w:t>
      </w:r>
      <w:r w:rsidRPr="001E316B">
        <w:rPr>
          <w:color w:val="FF0000"/>
        </w:rPr>
        <w:t xml:space="preserve"> Block approved</w:t>
      </w:r>
      <w:r>
        <w:t>.</w:t>
      </w:r>
    </w:p>
    <w:p w14:paraId="7BB71249" w14:textId="77777777" w:rsidR="00AE1380" w:rsidRDefault="00AE1380" w:rsidP="00AE1380">
      <w:pPr>
        <w:pStyle w:val="NormTop"/>
      </w:pPr>
      <w:r>
        <w:rPr>
          <w:color w:val="0000FF"/>
        </w:rPr>
        <w:t>TD SP</w:t>
      </w:r>
      <w:r>
        <w:rPr>
          <w:color w:val="0000FF"/>
        </w:rPr>
        <w:noBreakHyphen/>
        <w:t>191180</w:t>
      </w:r>
      <w:r w:rsidRPr="0073055D">
        <w:t xml:space="preserve"> </w:t>
      </w:r>
      <w:r>
        <w:t xml:space="preserve">(CR PACK) </w:t>
      </w:r>
      <w:r w:rsidR="00661F41">
        <w:t>Rel</w:t>
      </w:r>
      <w:r w:rsidR="00661F41">
        <w:noBreakHyphen/>
      </w:r>
      <w:r>
        <w:t>16 CRs on Self-Organizing Networks (SON) for 5G networks.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32.511 CR0026; 28.541 CR0223; 28.552 CR0163; 28.541 CR0222R2.</w:t>
      </w:r>
    </w:p>
    <w:p w14:paraId="3945763A" w14:textId="77777777" w:rsidR="00AE1380" w:rsidRPr="00DA12F6" w:rsidRDefault="00AE1380" w:rsidP="00AE1380">
      <w:pPr>
        <w:keepNext/>
        <w:rPr>
          <w:rFonts w:cs="Arial"/>
          <w:b/>
        </w:rPr>
      </w:pPr>
      <w:r w:rsidRPr="00DA12F6">
        <w:rPr>
          <w:rFonts w:cs="Arial"/>
          <w:b/>
        </w:rPr>
        <w:t>Discussion and conclusion:</w:t>
      </w:r>
    </w:p>
    <w:p w14:paraId="38D564B7" w14:textId="77777777" w:rsidR="0082451F" w:rsidRPr="0082451F" w:rsidRDefault="001E316B" w:rsidP="0082451F">
      <w:pPr>
        <w:keepNext/>
      </w:pPr>
      <w:r>
        <w:t>This was</w:t>
      </w:r>
      <w:r w:rsidRPr="001E316B">
        <w:rPr>
          <w:color w:val="FF0000"/>
        </w:rPr>
        <w:t xml:space="preserve"> Block approved</w:t>
      </w:r>
      <w:r>
        <w:t>.</w:t>
      </w:r>
    </w:p>
    <w:p w14:paraId="6D858B8E" w14:textId="77777777" w:rsidR="00AE1380" w:rsidRDefault="00AE1380" w:rsidP="00AE1380">
      <w:pPr>
        <w:pStyle w:val="NormTop"/>
      </w:pPr>
      <w:r>
        <w:rPr>
          <w:color w:val="0000FF"/>
        </w:rPr>
        <w:t>TD SP</w:t>
      </w:r>
      <w:r>
        <w:rPr>
          <w:color w:val="0000FF"/>
        </w:rPr>
        <w:noBreakHyphen/>
        <w:t>191181</w:t>
      </w:r>
      <w:r w:rsidRPr="0073055D">
        <w:t xml:space="preserve"> </w:t>
      </w:r>
      <w:r>
        <w:t xml:space="preserve">(CR PACK) </w:t>
      </w:r>
      <w:r w:rsidR="00661F41">
        <w:t>Rel</w:t>
      </w:r>
      <w:r w:rsidR="00661F41">
        <w:noBreakHyphen/>
      </w:r>
      <w:r>
        <w:t>16 CRs on Trace Management in the context of Services Based Management Architecture.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32.422 CR0302; 32.422 CR0303; 32.422 CR0304; 32.422 CR0305; 32.422 CR0306; 32.421 CR0088R1; 32.422 CR0307R1; 32.422 CR0308R1.</w:t>
      </w:r>
    </w:p>
    <w:p w14:paraId="3747C6F0" w14:textId="77777777" w:rsidR="00AE1380" w:rsidRPr="00DA12F6" w:rsidRDefault="00AE1380" w:rsidP="00AE1380">
      <w:pPr>
        <w:keepNext/>
        <w:rPr>
          <w:rFonts w:cs="Arial"/>
          <w:b/>
        </w:rPr>
      </w:pPr>
      <w:r w:rsidRPr="00DA12F6">
        <w:rPr>
          <w:rFonts w:cs="Arial"/>
          <w:b/>
        </w:rPr>
        <w:t>Discussion and conclusion:</w:t>
      </w:r>
    </w:p>
    <w:p w14:paraId="57A7C4DF" w14:textId="77777777" w:rsidR="0082451F" w:rsidRPr="0082451F" w:rsidRDefault="001E316B" w:rsidP="0082451F">
      <w:pPr>
        <w:keepNext/>
      </w:pPr>
      <w:r>
        <w:t>This was</w:t>
      </w:r>
      <w:r w:rsidRPr="001E316B">
        <w:rPr>
          <w:color w:val="FF0000"/>
        </w:rPr>
        <w:t xml:space="preserve"> Block approved</w:t>
      </w:r>
      <w:r>
        <w:t>.</w:t>
      </w:r>
    </w:p>
    <w:p w14:paraId="5A387720" w14:textId="77777777" w:rsidR="00AE1380" w:rsidRDefault="00AE1380" w:rsidP="00AE1380">
      <w:pPr>
        <w:pStyle w:val="NormTop"/>
      </w:pPr>
      <w:r>
        <w:rPr>
          <w:color w:val="0000FF"/>
        </w:rPr>
        <w:t>TD SP</w:t>
      </w:r>
      <w:r>
        <w:rPr>
          <w:color w:val="0000FF"/>
        </w:rPr>
        <w:noBreakHyphen/>
        <w:t>191182</w:t>
      </w:r>
      <w:r w:rsidRPr="0073055D">
        <w:t xml:space="preserve"> </w:t>
      </w:r>
      <w:r>
        <w:t xml:space="preserve">(CR PACK) </w:t>
      </w:r>
      <w:r w:rsidR="00661F41">
        <w:t>Rel</w:t>
      </w:r>
      <w:r w:rsidR="00661F41">
        <w:noBreakHyphen/>
      </w:r>
      <w:r>
        <w:t>16 CRs on Volume Based Charging Aspects for VoLTE. (Source: SA</w:t>
      </w:r>
      <w:r w:rsidR="00661F41">
        <w:t> WG5</w:t>
      </w:r>
      <w:r>
        <w:t>).</w:t>
      </w:r>
      <w:r>
        <w:br/>
      </w:r>
      <w:r w:rsidRPr="0073055D">
        <w:rPr>
          <w:b/>
        </w:rPr>
        <w:t>Document for:</w:t>
      </w:r>
      <w:r w:rsidRPr="0073055D">
        <w:t xml:space="preserve"> </w:t>
      </w:r>
      <w:r>
        <w:t>Approval.</w:t>
      </w:r>
      <w:r>
        <w:br/>
      </w:r>
      <w:r w:rsidRPr="0073055D">
        <w:rPr>
          <w:b/>
        </w:rPr>
        <w:t>Abstract:</w:t>
      </w:r>
      <w:r w:rsidRPr="0073055D">
        <w:t xml:space="preserve"> </w:t>
      </w:r>
      <w:r>
        <w:t>32.251 CR0514R1; 32.251 CR0516R1; 32.298 CR0784R1; 32.299 CR0823R1.</w:t>
      </w:r>
    </w:p>
    <w:p w14:paraId="433EF7D7" w14:textId="77777777" w:rsidR="00AE1380" w:rsidRPr="00DA12F6" w:rsidRDefault="00AE1380" w:rsidP="00AE1380">
      <w:pPr>
        <w:keepNext/>
        <w:rPr>
          <w:rFonts w:cs="Arial"/>
          <w:b/>
        </w:rPr>
      </w:pPr>
      <w:r w:rsidRPr="00DA12F6">
        <w:rPr>
          <w:rFonts w:cs="Arial"/>
          <w:b/>
        </w:rPr>
        <w:t>Discussion and conclusion:</w:t>
      </w:r>
    </w:p>
    <w:p w14:paraId="61B6DE8D" w14:textId="77777777" w:rsidR="0082451F" w:rsidRPr="0082451F" w:rsidRDefault="001E316B" w:rsidP="0082451F">
      <w:pPr>
        <w:keepNext/>
      </w:pPr>
      <w:r>
        <w:t>This was</w:t>
      </w:r>
      <w:r w:rsidRPr="001E316B">
        <w:rPr>
          <w:color w:val="FF0000"/>
        </w:rPr>
        <w:t xml:space="preserve"> Block approved</w:t>
      </w:r>
      <w:r>
        <w:t>.</w:t>
      </w:r>
    </w:p>
    <w:p w14:paraId="3F84B332" w14:textId="77777777" w:rsidR="00AE1380" w:rsidRDefault="00AE1380" w:rsidP="00AE1380">
      <w:pPr>
        <w:pStyle w:val="Heading2"/>
      </w:pPr>
      <w:bookmarkStart w:id="67" w:name="_Toc68670268"/>
      <w:r>
        <w:t>16.6</w:t>
      </w:r>
      <w:r>
        <w:tab/>
        <w:t>SA</w:t>
      </w:r>
      <w:r w:rsidR="00661F41">
        <w:t> WG6</w:t>
      </w:r>
      <w:r>
        <w:t xml:space="preserve"> </w:t>
      </w:r>
      <w:r w:rsidR="00661F41">
        <w:t>Rel</w:t>
      </w:r>
      <w:r w:rsidR="00661F41">
        <w:noBreakHyphen/>
      </w:r>
      <w:r>
        <w:t>16 CRs</w:t>
      </w:r>
      <w:bookmarkEnd w:id="67"/>
    </w:p>
    <w:p w14:paraId="60DB5530" w14:textId="77777777" w:rsidR="00AE1380" w:rsidRDefault="00AE1380" w:rsidP="00AE1380">
      <w:pPr>
        <w:keepNext/>
        <w:keepLines/>
      </w:pPr>
      <w:r>
        <w:rPr>
          <w:color w:val="0000FF"/>
        </w:rPr>
        <w:t>TD SP</w:t>
      </w:r>
      <w:r>
        <w:rPr>
          <w:color w:val="0000FF"/>
        </w:rPr>
        <w:noBreakHyphen/>
        <w:t>191107</w:t>
      </w:r>
      <w:r w:rsidRPr="0073055D">
        <w:t xml:space="preserve"> </w:t>
      </w:r>
      <w:r>
        <w:t xml:space="preserve">(CR PACK) </w:t>
      </w:r>
      <w:r w:rsidR="00661F41">
        <w:t>Rel</w:t>
      </w:r>
      <w:r w:rsidR="00661F41">
        <w:noBreakHyphen/>
      </w:r>
      <w:r>
        <w:t>16 CRs to TS 23.222 for eCAPIF.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23.222 CR0065.</w:t>
      </w:r>
    </w:p>
    <w:p w14:paraId="595FEBFA" w14:textId="77777777" w:rsidR="00AE1380" w:rsidRPr="00DA12F6" w:rsidRDefault="00AE1380" w:rsidP="00AE1380">
      <w:pPr>
        <w:keepNext/>
        <w:rPr>
          <w:rFonts w:cs="Arial"/>
          <w:b/>
        </w:rPr>
      </w:pPr>
      <w:r w:rsidRPr="00DA12F6">
        <w:rPr>
          <w:rFonts w:cs="Arial"/>
          <w:b/>
        </w:rPr>
        <w:t>Discussion and conclusion:</w:t>
      </w:r>
    </w:p>
    <w:p w14:paraId="4FECB1FB" w14:textId="77777777" w:rsidR="0082451F" w:rsidRPr="0082451F" w:rsidRDefault="001E316B" w:rsidP="0082451F">
      <w:pPr>
        <w:keepNext/>
      </w:pPr>
      <w:r>
        <w:t>This was</w:t>
      </w:r>
      <w:r w:rsidRPr="001E316B">
        <w:rPr>
          <w:color w:val="FF0000"/>
        </w:rPr>
        <w:t xml:space="preserve"> Block approved</w:t>
      </w:r>
      <w:r>
        <w:t>.</w:t>
      </w:r>
    </w:p>
    <w:p w14:paraId="4674D40F" w14:textId="77777777" w:rsidR="00AE1380" w:rsidRDefault="00AE1380" w:rsidP="00AE1380">
      <w:pPr>
        <w:pStyle w:val="NormTop"/>
      </w:pPr>
      <w:r>
        <w:rPr>
          <w:color w:val="0000FF"/>
        </w:rPr>
        <w:t>TD SP</w:t>
      </w:r>
      <w:r>
        <w:rPr>
          <w:color w:val="0000FF"/>
        </w:rPr>
        <w:noBreakHyphen/>
        <w:t>191108</w:t>
      </w:r>
      <w:r w:rsidRPr="0073055D">
        <w:t xml:space="preserve"> </w:t>
      </w:r>
      <w:r>
        <w:t xml:space="preserve">(CR PACK) </w:t>
      </w:r>
      <w:r w:rsidR="00661F41">
        <w:t>Rel</w:t>
      </w:r>
      <w:r w:rsidR="00661F41">
        <w:noBreakHyphen/>
      </w:r>
      <w:r>
        <w:t>16 CRs to TS 23.282 for eMCData2.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23.282 CR0195R2; 23.282 CR0196.</w:t>
      </w:r>
    </w:p>
    <w:p w14:paraId="0AF8102E" w14:textId="77777777" w:rsidR="00AE1380" w:rsidRPr="00DA12F6" w:rsidRDefault="00AE1380" w:rsidP="00AE1380">
      <w:pPr>
        <w:keepNext/>
        <w:rPr>
          <w:rFonts w:cs="Arial"/>
          <w:b/>
        </w:rPr>
      </w:pPr>
      <w:r w:rsidRPr="00DA12F6">
        <w:rPr>
          <w:rFonts w:cs="Arial"/>
          <w:b/>
        </w:rPr>
        <w:t>Discussion and conclusion:</w:t>
      </w:r>
    </w:p>
    <w:p w14:paraId="6991682F" w14:textId="77777777" w:rsidR="0082451F" w:rsidRPr="0082451F" w:rsidRDefault="001E316B" w:rsidP="0082451F">
      <w:pPr>
        <w:keepNext/>
      </w:pPr>
      <w:r>
        <w:t>This was</w:t>
      </w:r>
      <w:r w:rsidRPr="001E316B">
        <w:rPr>
          <w:color w:val="FF0000"/>
        </w:rPr>
        <w:t xml:space="preserve"> Block approved</w:t>
      </w:r>
      <w:r>
        <w:t>.</w:t>
      </w:r>
    </w:p>
    <w:p w14:paraId="0A56CB1D" w14:textId="77777777" w:rsidR="00AE1380" w:rsidRDefault="00AE1380" w:rsidP="00AE1380">
      <w:pPr>
        <w:pStyle w:val="NormTop"/>
      </w:pPr>
      <w:r>
        <w:rPr>
          <w:color w:val="0000FF"/>
        </w:rPr>
        <w:lastRenderedPageBreak/>
        <w:t>TD SP</w:t>
      </w:r>
      <w:r>
        <w:rPr>
          <w:color w:val="0000FF"/>
        </w:rPr>
        <w:noBreakHyphen/>
        <w:t>191109</w:t>
      </w:r>
      <w:r w:rsidRPr="0073055D">
        <w:t xml:space="preserve"> </w:t>
      </w:r>
      <w:r>
        <w:t xml:space="preserve">(CR PACK) </w:t>
      </w:r>
      <w:r w:rsidR="00661F41">
        <w:t>Rel</w:t>
      </w:r>
      <w:r w:rsidR="00661F41">
        <w:noBreakHyphen/>
      </w:r>
      <w:r>
        <w:t>16 CRs to TS 23.280 and TS 23.2379 for enh2MCPTT.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23.379 CR0236R1; 23.379 CR0237R1; 23.379 CR0244R1; 23.280 CR0227R2; 23.280 CR0228R1.</w:t>
      </w:r>
    </w:p>
    <w:p w14:paraId="3EBACA90" w14:textId="77777777" w:rsidR="00AE1380" w:rsidRPr="00DA12F6" w:rsidRDefault="00AE1380" w:rsidP="00AE1380">
      <w:pPr>
        <w:keepNext/>
        <w:rPr>
          <w:rFonts w:cs="Arial"/>
          <w:b/>
        </w:rPr>
      </w:pPr>
      <w:r w:rsidRPr="00DA12F6">
        <w:rPr>
          <w:rFonts w:cs="Arial"/>
          <w:b/>
        </w:rPr>
        <w:t>Discussion and conclusion:</w:t>
      </w:r>
    </w:p>
    <w:p w14:paraId="1EF9C48A" w14:textId="77777777" w:rsidR="0082451F" w:rsidRPr="0082451F" w:rsidRDefault="001E316B" w:rsidP="0082451F">
      <w:pPr>
        <w:keepNext/>
      </w:pPr>
      <w:r>
        <w:t>This was</w:t>
      </w:r>
      <w:r w:rsidRPr="001E316B">
        <w:rPr>
          <w:color w:val="FF0000"/>
        </w:rPr>
        <w:t xml:space="preserve"> Block approved</w:t>
      </w:r>
      <w:r>
        <w:t>.</w:t>
      </w:r>
    </w:p>
    <w:p w14:paraId="6EF5ADE2" w14:textId="77777777" w:rsidR="00AE1380" w:rsidRDefault="00AE1380" w:rsidP="00AE1380">
      <w:pPr>
        <w:pStyle w:val="NormTop"/>
      </w:pPr>
      <w:r>
        <w:rPr>
          <w:color w:val="0000FF"/>
        </w:rPr>
        <w:t>TD SP</w:t>
      </w:r>
      <w:r>
        <w:rPr>
          <w:color w:val="0000FF"/>
        </w:rPr>
        <w:noBreakHyphen/>
        <w:t>191110</w:t>
      </w:r>
      <w:r w:rsidRPr="0073055D">
        <w:t xml:space="preserve"> </w:t>
      </w:r>
      <w:r>
        <w:t xml:space="preserve">(CR PACK) </w:t>
      </w:r>
      <w:r w:rsidR="00661F41">
        <w:t>Rel</w:t>
      </w:r>
      <w:r w:rsidR="00661F41">
        <w:noBreakHyphen/>
      </w:r>
      <w:r>
        <w:t>16 CRs to TS 23.379 for MONASTERY2.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23.379 CR0242R1; 23.379 CR0243R1.</w:t>
      </w:r>
    </w:p>
    <w:p w14:paraId="621CA971" w14:textId="77777777" w:rsidR="00AE1380" w:rsidRPr="00DA12F6" w:rsidRDefault="00AE1380" w:rsidP="00AE1380">
      <w:pPr>
        <w:keepNext/>
        <w:rPr>
          <w:rFonts w:cs="Arial"/>
          <w:b/>
        </w:rPr>
      </w:pPr>
      <w:r w:rsidRPr="00DA12F6">
        <w:rPr>
          <w:rFonts w:cs="Arial"/>
          <w:b/>
        </w:rPr>
        <w:t>Discussion and conclusion:</w:t>
      </w:r>
    </w:p>
    <w:p w14:paraId="009D3516" w14:textId="77777777" w:rsidR="0082451F" w:rsidRPr="0082451F" w:rsidRDefault="001E316B" w:rsidP="0082451F">
      <w:pPr>
        <w:keepNext/>
      </w:pPr>
      <w:r>
        <w:t>This was</w:t>
      </w:r>
      <w:r w:rsidRPr="001E316B">
        <w:rPr>
          <w:color w:val="FF0000"/>
        </w:rPr>
        <w:t xml:space="preserve"> Block approved</w:t>
      </w:r>
      <w:r>
        <w:t>.</w:t>
      </w:r>
    </w:p>
    <w:p w14:paraId="2A0A4916" w14:textId="77777777" w:rsidR="00AE1380" w:rsidRDefault="00AE1380" w:rsidP="00AE1380">
      <w:pPr>
        <w:pStyle w:val="NormTop"/>
      </w:pPr>
      <w:r>
        <w:rPr>
          <w:color w:val="0000FF"/>
        </w:rPr>
        <w:t>TD SP</w:t>
      </w:r>
      <w:r>
        <w:rPr>
          <w:color w:val="0000FF"/>
        </w:rPr>
        <w:noBreakHyphen/>
        <w:t>191111</w:t>
      </w:r>
      <w:r w:rsidRPr="0073055D">
        <w:t xml:space="preserve"> </w:t>
      </w:r>
      <w:r>
        <w:t xml:space="preserve">(CR PACK) </w:t>
      </w:r>
      <w:r w:rsidR="00661F41">
        <w:t>Rel</w:t>
      </w:r>
      <w:r w:rsidR="00661F41">
        <w:noBreakHyphen/>
      </w:r>
      <w:r>
        <w:t>16 CRs to TS 23.434 for SEAL.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23.434 CR0009R1; 23.434 CR0011R1; 23.434 CR0012R1; 23.434 CR0015R1; 23.434 CR0014R2; 23.434 CR0010R2; 23.434 CR0013R2.</w:t>
      </w:r>
    </w:p>
    <w:p w14:paraId="67A29E64" w14:textId="77777777" w:rsidR="00AE1380" w:rsidRPr="00DA12F6" w:rsidRDefault="00AE1380" w:rsidP="00AE1380">
      <w:pPr>
        <w:keepNext/>
        <w:rPr>
          <w:rFonts w:cs="Arial"/>
          <w:b/>
        </w:rPr>
      </w:pPr>
      <w:r w:rsidRPr="00DA12F6">
        <w:rPr>
          <w:rFonts w:cs="Arial"/>
          <w:b/>
        </w:rPr>
        <w:t>Discussion and conclusion:</w:t>
      </w:r>
    </w:p>
    <w:p w14:paraId="64A36005" w14:textId="77777777" w:rsidR="0082451F" w:rsidRPr="0082451F" w:rsidRDefault="001E316B" w:rsidP="0082451F">
      <w:pPr>
        <w:keepNext/>
      </w:pPr>
      <w:r>
        <w:t>This was</w:t>
      </w:r>
      <w:r w:rsidRPr="001E316B">
        <w:rPr>
          <w:color w:val="FF0000"/>
        </w:rPr>
        <w:t xml:space="preserve"> Block approved</w:t>
      </w:r>
      <w:r>
        <w:t>.</w:t>
      </w:r>
    </w:p>
    <w:p w14:paraId="6AA7815F" w14:textId="77777777" w:rsidR="00AE1380" w:rsidRDefault="00AE1380" w:rsidP="00AE1380">
      <w:pPr>
        <w:pStyle w:val="NormTop"/>
      </w:pPr>
      <w:r>
        <w:rPr>
          <w:color w:val="0000FF"/>
        </w:rPr>
        <w:t>TD SP</w:t>
      </w:r>
      <w:r>
        <w:rPr>
          <w:color w:val="0000FF"/>
        </w:rPr>
        <w:noBreakHyphen/>
        <w:t>191112</w:t>
      </w:r>
      <w:r w:rsidRPr="0073055D">
        <w:t xml:space="preserve"> </w:t>
      </w:r>
      <w:r>
        <w:t xml:space="preserve">(CR PACK) </w:t>
      </w:r>
      <w:r w:rsidR="00661F41">
        <w:t>Rel</w:t>
      </w:r>
      <w:r w:rsidR="00661F41">
        <w:noBreakHyphen/>
      </w:r>
      <w:r>
        <w:t>16 CRs to TS 23.286 for V2XAPP.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23.286 CR0011; 23.286 CR0012R3; 23.286 CR0010R2.</w:t>
      </w:r>
    </w:p>
    <w:p w14:paraId="371B0662" w14:textId="77777777" w:rsidR="00AE1380" w:rsidRPr="00DA12F6" w:rsidRDefault="00AE1380" w:rsidP="00AE1380">
      <w:pPr>
        <w:keepNext/>
        <w:rPr>
          <w:rFonts w:cs="Arial"/>
          <w:b/>
        </w:rPr>
      </w:pPr>
      <w:r w:rsidRPr="00DA12F6">
        <w:rPr>
          <w:rFonts w:cs="Arial"/>
          <w:b/>
        </w:rPr>
        <w:t>Discussion and conclusion:</w:t>
      </w:r>
    </w:p>
    <w:p w14:paraId="22D0B485" w14:textId="77777777" w:rsidR="0082451F" w:rsidRPr="0082451F" w:rsidRDefault="001E316B" w:rsidP="0082451F">
      <w:pPr>
        <w:keepNext/>
      </w:pPr>
      <w:r>
        <w:t>This was</w:t>
      </w:r>
      <w:r w:rsidRPr="001E316B">
        <w:rPr>
          <w:color w:val="FF0000"/>
        </w:rPr>
        <w:t xml:space="preserve"> Block approved</w:t>
      </w:r>
      <w:r>
        <w:t>.</w:t>
      </w:r>
    </w:p>
    <w:p w14:paraId="3BAA20C4" w14:textId="77777777" w:rsidR="00AE1380" w:rsidRDefault="00AE1380" w:rsidP="00AE1380">
      <w:pPr>
        <w:pStyle w:val="Heading1"/>
      </w:pPr>
      <w:bookmarkStart w:id="68" w:name="_Toc68670269"/>
      <w:r>
        <w:t>17</w:t>
      </w:r>
      <w:r>
        <w:tab/>
      </w:r>
      <w:r w:rsidR="00661F41">
        <w:t>Rel</w:t>
      </w:r>
      <w:r w:rsidR="00661F41">
        <w:noBreakHyphen/>
      </w:r>
      <w:r>
        <w:t>17 CRs</w:t>
      </w:r>
      <w:bookmarkEnd w:id="68"/>
    </w:p>
    <w:p w14:paraId="08B7DFDD" w14:textId="77777777" w:rsidR="00AE1380" w:rsidRDefault="00AE1380" w:rsidP="00AE1380">
      <w:pPr>
        <w:pStyle w:val="Heading2"/>
      </w:pPr>
      <w:bookmarkStart w:id="69" w:name="_Toc68670270"/>
      <w:r>
        <w:t>17.1</w:t>
      </w:r>
      <w:r>
        <w:tab/>
        <w:t>SA</w:t>
      </w:r>
      <w:r w:rsidR="00661F41">
        <w:t> WG1</w:t>
      </w:r>
      <w:r>
        <w:t xml:space="preserve"> </w:t>
      </w:r>
      <w:r w:rsidR="00661F41">
        <w:t>Rel</w:t>
      </w:r>
      <w:r w:rsidR="00661F41">
        <w:noBreakHyphen/>
      </w:r>
      <w:r>
        <w:t>17 CRs</w:t>
      </w:r>
      <w:bookmarkEnd w:id="69"/>
    </w:p>
    <w:p w14:paraId="1113E0E7" w14:textId="77777777" w:rsidR="00AE1380" w:rsidRDefault="00AE1380" w:rsidP="00AE1380">
      <w:pPr>
        <w:keepNext/>
        <w:keepLines/>
      </w:pPr>
      <w:r>
        <w:rPr>
          <w:color w:val="0000FF"/>
        </w:rPr>
        <w:t>TD SP</w:t>
      </w:r>
      <w:r>
        <w:rPr>
          <w:color w:val="0000FF"/>
        </w:rPr>
        <w:noBreakHyphen/>
        <w:t>191014</w:t>
      </w:r>
      <w:r w:rsidRPr="0073055D">
        <w:t xml:space="preserve"> </w:t>
      </w:r>
      <w:r>
        <w:t xml:space="preserve">(CR PACK) </w:t>
      </w:r>
      <w:r w:rsidR="00661F41">
        <w:t>Stage 1</w:t>
      </w:r>
      <w:r>
        <w:t xml:space="preserve"> CRs on NCIS.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22.115 CR0096R1; 22.468 CR0016R3; 22.261 CR0403R4; 22.261 CR0405R2; 22.261 CR0413R2.</w:t>
      </w:r>
    </w:p>
    <w:p w14:paraId="42A7B990" w14:textId="77777777" w:rsidR="00AE1380" w:rsidRPr="00DA12F6" w:rsidRDefault="00AE1380" w:rsidP="00AE1380">
      <w:pPr>
        <w:keepNext/>
        <w:rPr>
          <w:rFonts w:cs="Arial"/>
          <w:b/>
        </w:rPr>
      </w:pPr>
      <w:r w:rsidRPr="00DA12F6">
        <w:rPr>
          <w:rFonts w:cs="Arial"/>
          <w:b/>
        </w:rPr>
        <w:t>Discussion and conclusion:</w:t>
      </w:r>
    </w:p>
    <w:p w14:paraId="37869344" w14:textId="77777777" w:rsidR="0082451F" w:rsidRPr="0082451F" w:rsidRDefault="001E316B" w:rsidP="0082451F">
      <w:pPr>
        <w:keepNext/>
      </w:pPr>
      <w:r>
        <w:t>This was</w:t>
      </w:r>
      <w:r w:rsidRPr="001E316B">
        <w:rPr>
          <w:color w:val="FF0000"/>
        </w:rPr>
        <w:t xml:space="preserve"> Block approved</w:t>
      </w:r>
      <w:r>
        <w:t>.</w:t>
      </w:r>
    </w:p>
    <w:p w14:paraId="40CC7C42" w14:textId="77777777" w:rsidR="00AE1380" w:rsidRDefault="00AE1380" w:rsidP="00AE1380">
      <w:pPr>
        <w:pStyle w:val="NormTop"/>
      </w:pPr>
      <w:r>
        <w:rPr>
          <w:color w:val="0000FF"/>
        </w:rPr>
        <w:t>TD SP</w:t>
      </w:r>
      <w:r>
        <w:rPr>
          <w:color w:val="0000FF"/>
        </w:rPr>
        <w:noBreakHyphen/>
        <w:t>191016</w:t>
      </w:r>
      <w:r w:rsidRPr="0073055D">
        <w:t xml:space="preserve"> </w:t>
      </w:r>
      <w:r>
        <w:t xml:space="preserve">(CR PACK) </w:t>
      </w:r>
      <w:r w:rsidR="00661F41">
        <w:t>Stage 1</w:t>
      </w:r>
      <w:r>
        <w:t xml:space="preserve"> CRs on AVPROD.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CR0420R3; 22.104 CR0027R5.</w:t>
      </w:r>
    </w:p>
    <w:p w14:paraId="7FC7C0AC" w14:textId="77777777" w:rsidR="00AE1380" w:rsidRPr="00DA12F6" w:rsidRDefault="00AE1380" w:rsidP="00AE1380">
      <w:pPr>
        <w:keepNext/>
        <w:rPr>
          <w:rFonts w:cs="Arial"/>
          <w:b/>
        </w:rPr>
      </w:pPr>
      <w:r w:rsidRPr="00DA12F6">
        <w:rPr>
          <w:rFonts w:cs="Arial"/>
          <w:b/>
        </w:rPr>
        <w:t>Discussion and conclusion:</w:t>
      </w:r>
    </w:p>
    <w:p w14:paraId="2D377860" w14:textId="77777777" w:rsidR="0082451F" w:rsidRPr="0082451F" w:rsidRDefault="001E316B" w:rsidP="0082451F">
      <w:pPr>
        <w:keepNext/>
      </w:pPr>
      <w:r>
        <w:t>This was</w:t>
      </w:r>
      <w:r w:rsidRPr="001E316B">
        <w:rPr>
          <w:color w:val="FF0000"/>
        </w:rPr>
        <w:t xml:space="preserve"> Block approved</w:t>
      </w:r>
      <w:r>
        <w:t>.</w:t>
      </w:r>
    </w:p>
    <w:p w14:paraId="4411D850" w14:textId="77777777" w:rsidR="00AE1380" w:rsidRDefault="00AE1380" w:rsidP="00AE1380">
      <w:pPr>
        <w:pStyle w:val="NormTop"/>
      </w:pPr>
      <w:r>
        <w:rPr>
          <w:color w:val="0000FF"/>
        </w:rPr>
        <w:t>TD SP</w:t>
      </w:r>
      <w:r>
        <w:rPr>
          <w:color w:val="0000FF"/>
        </w:rPr>
        <w:noBreakHyphen/>
        <w:t>191018</w:t>
      </w:r>
      <w:r w:rsidRPr="0073055D">
        <w:t xml:space="preserve"> </w:t>
      </w:r>
      <w:r>
        <w:t xml:space="preserve">(CR PACK) </w:t>
      </w:r>
      <w:r w:rsidR="00661F41">
        <w:t>Stage 1</w:t>
      </w:r>
      <w:r>
        <w:t xml:space="preserve"> CRs on MPS2.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22.153 CR0044R1; 22.953 CR0003R1; 22.153 CR0045R3; 22.153 CR0046R1; 22.153 CR0043R3.</w:t>
      </w:r>
    </w:p>
    <w:p w14:paraId="7BA43BF1" w14:textId="77777777" w:rsidR="00AE1380" w:rsidRPr="00DA12F6" w:rsidRDefault="00AE1380" w:rsidP="00AE1380">
      <w:pPr>
        <w:keepNext/>
        <w:rPr>
          <w:rFonts w:cs="Arial"/>
          <w:b/>
        </w:rPr>
      </w:pPr>
      <w:r w:rsidRPr="00DA12F6">
        <w:rPr>
          <w:rFonts w:cs="Arial"/>
          <w:b/>
        </w:rPr>
        <w:t>Discussion and conclusion:</w:t>
      </w:r>
    </w:p>
    <w:p w14:paraId="669C864F" w14:textId="77777777" w:rsidR="0082451F" w:rsidRPr="0082451F" w:rsidRDefault="001E316B" w:rsidP="0082451F">
      <w:pPr>
        <w:keepNext/>
      </w:pPr>
      <w:r>
        <w:t>This was</w:t>
      </w:r>
      <w:r w:rsidRPr="001E316B">
        <w:rPr>
          <w:color w:val="FF0000"/>
        </w:rPr>
        <w:t xml:space="preserve"> Block approved</w:t>
      </w:r>
      <w:r>
        <w:t>.</w:t>
      </w:r>
    </w:p>
    <w:p w14:paraId="1DD964FC" w14:textId="77777777" w:rsidR="00AE1380" w:rsidRDefault="00AE1380" w:rsidP="00AE1380">
      <w:pPr>
        <w:pStyle w:val="NormTop"/>
      </w:pPr>
      <w:r>
        <w:rPr>
          <w:color w:val="0000FF"/>
        </w:rPr>
        <w:t>TD SP</w:t>
      </w:r>
      <w:r>
        <w:rPr>
          <w:color w:val="0000FF"/>
        </w:rPr>
        <w:noBreakHyphen/>
        <w:t>191020</w:t>
      </w:r>
      <w:r w:rsidRPr="0073055D">
        <w:t xml:space="preserve"> </w:t>
      </w:r>
      <w:r>
        <w:t xml:space="preserve">(CR PACK) </w:t>
      </w:r>
      <w:r w:rsidR="00661F41">
        <w:t>Stage 1</w:t>
      </w:r>
      <w:r>
        <w:t xml:space="preserve"> CRs on CMED.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CR0426; 22.261 CR0416R2; 22.104 CR0026R1.</w:t>
      </w:r>
    </w:p>
    <w:p w14:paraId="3803DAAF" w14:textId="77777777" w:rsidR="00AE1380" w:rsidRPr="00DA12F6" w:rsidRDefault="00AE1380" w:rsidP="00AE1380">
      <w:pPr>
        <w:keepNext/>
        <w:rPr>
          <w:rFonts w:cs="Arial"/>
          <w:b/>
        </w:rPr>
      </w:pPr>
      <w:r w:rsidRPr="00DA12F6">
        <w:rPr>
          <w:rFonts w:cs="Arial"/>
          <w:b/>
        </w:rPr>
        <w:t>Discussion and conclusion:</w:t>
      </w:r>
    </w:p>
    <w:p w14:paraId="06E93BD4" w14:textId="77777777" w:rsidR="0082451F" w:rsidRPr="0082451F" w:rsidRDefault="001E316B" w:rsidP="0082451F">
      <w:pPr>
        <w:keepNext/>
      </w:pPr>
      <w:r>
        <w:t>This was</w:t>
      </w:r>
      <w:r w:rsidRPr="001E316B">
        <w:rPr>
          <w:color w:val="FF0000"/>
        </w:rPr>
        <w:t xml:space="preserve"> Block approved</w:t>
      </w:r>
      <w:r>
        <w:t>.</w:t>
      </w:r>
    </w:p>
    <w:p w14:paraId="3CA8D5BC" w14:textId="77777777" w:rsidR="00AE1380" w:rsidRDefault="00AE1380" w:rsidP="00AE1380">
      <w:pPr>
        <w:pStyle w:val="NormTop"/>
      </w:pPr>
      <w:r>
        <w:rPr>
          <w:color w:val="0000FF"/>
        </w:rPr>
        <w:lastRenderedPageBreak/>
        <w:t>TD SP</w:t>
      </w:r>
      <w:r>
        <w:rPr>
          <w:color w:val="0000FF"/>
        </w:rPr>
        <w:noBreakHyphen/>
        <w:t>191023</w:t>
      </w:r>
      <w:r w:rsidRPr="0073055D">
        <w:t xml:space="preserve"> </w:t>
      </w:r>
      <w:r>
        <w:t xml:space="preserve">(CR PACK) </w:t>
      </w:r>
      <w:r w:rsidR="00661F41">
        <w:t>Stage 1</w:t>
      </w:r>
      <w:r>
        <w:t xml:space="preserve"> CRs on REFEC.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22.115 CR0097R1; 22.261 CR0422R1; 22.261 CR0421R3.</w:t>
      </w:r>
    </w:p>
    <w:p w14:paraId="341C5D19" w14:textId="77777777" w:rsidR="00AE1380" w:rsidRPr="00DA12F6" w:rsidRDefault="00AE1380" w:rsidP="00AE1380">
      <w:pPr>
        <w:keepNext/>
        <w:rPr>
          <w:rFonts w:cs="Arial"/>
          <w:b/>
        </w:rPr>
      </w:pPr>
      <w:r w:rsidRPr="00DA12F6">
        <w:rPr>
          <w:rFonts w:cs="Arial"/>
          <w:b/>
        </w:rPr>
        <w:t>Discussion and conclusion:</w:t>
      </w:r>
    </w:p>
    <w:p w14:paraId="3F2C4CB7" w14:textId="77777777" w:rsidR="0082451F" w:rsidRPr="0082451F" w:rsidRDefault="001E316B" w:rsidP="0082451F">
      <w:pPr>
        <w:keepNext/>
      </w:pPr>
      <w:r>
        <w:t>This was</w:t>
      </w:r>
      <w:r w:rsidRPr="001E316B">
        <w:rPr>
          <w:color w:val="FF0000"/>
        </w:rPr>
        <w:t xml:space="preserve"> Block approved</w:t>
      </w:r>
      <w:r>
        <w:t>.</w:t>
      </w:r>
    </w:p>
    <w:p w14:paraId="2187F102" w14:textId="77777777" w:rsidR="00AE1380" w:rsidRDefault="00AE1380" w:rsidP="00AE1380">
      <w:pPr>
        <w:pStyle w:val="NormTop"/>
      </w:pPr>
      <w:r>
        <w:rPr>
          <w:color w:val="0000FF"/>
        </w:rPr>
        <w:t>TD SP</w:t>
      </w:r>
      <w:r>
        <w:rPr>
          <w:color w:val="0000FF"/>
        </w:rPr>
        <w:noBreakHyphen/>
        <w:t>191024</w:t>
      </w:r>
      <w:r w:rsidRPr="0073055D">
        <w:t xml:space="preserve"> </w:t>
      </w:r>
      <w:r>
        <w:t xml:space="preserve">(CR PACK) </w:t>
      </w:r>
      <w:r w:rsidR="00661F41">
        <w:t>Stage 1</w:t>
      </w:r>
      <w:r>
        <w:t xml:space="preserve"> CRs on EAV.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22.125 CR0026R2; 22.125 CR0027R3.</w:t>
      </w:r>
    </w:p>
    <w:p w14:paraId="77359C1C" w14:textId="77777777" w:rsidR="00AE1380" w:rsidRPr="00DA12F6" w:rsidRDefault="00AE1380" w:rsidP="00AE1380">
      <w:pPr>
        <w:keepNext/>
        <w:rPr>
          <w:rFonts w:cs="Arial"/>
          <w:b/>
        </w:rPr>
      </w:pPr>
      <w:r w:rsidRPr="00DA12F6">
        <w:rPr>
          <w:rFonts w:cs="Arial"/>
          <w:b/>
        </w:rPr>
        <w:t>Discussion and conclusion:</w:t>
      </w:r>
    </w:p>
    <w:p w14:paraId="5EB2DBD3" w14:textId="77777777" w:rsidR="0082451F" w:rsidRPr="0082451F" w:rsidRDefault="001E316B" w:rsidP="0082451F">
      <w:pPr>
        <w:keepNext/>
      </w:pPr>
      <w:r>
        <w:t>This was</w:t>
      </w:r>
      <w:r w:rsidRPr="001E316B">
        <w:rPr>
          <w:color w:val="FF0000"/>
        </w:rPr>
        <w:t xml:space="preserve"> Block approved</w:t>
      </w:r>
      <w:r>
        <w:t>.</w:t>
      </w:r>
    </w:p>
    <w:p w14:paraId="0EA81F06" w14:textId="77777777" w:rsidR="00AE1380" w:rsidRDefault="00AE1380" w:rsidP="00AE1380">
      <w:pPr>
        <w:pStyle w:val="NormTop"/>
      </w:pPr>
      <w:r>
        <w:rPr>
          <w:color w:val="0000FF"/>
        </w:rPr>
        <w:t>TD SP</w:t>
      </w:r>
      <w:r>
        <w:rPr>
          <w:color w:val="0000FF"/>
        </w:rPr>
        <w:noBreakHyphen/>
        <w:t>191026</w:t>
      </w:r>
      <w:r w:rsidRPr="0073055D">
        <w:t xml:space="preserve"> </w:t>
      </w:r>
      <w:r>
        <w:t xml:space="preserve">(CR PACK) </w:t>
      </w:r>
      <w:r w:rsidR="00661F41">
        <w:t>Stage 1</w:t>
      </w:r>
      <w:r>
        <w:t xml:space="preserve"> CRs on MUSIM.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22.101 CR0562; 22.278 CR0271R1; 22.101 CR0564R1; 22.278 CR0272R3.</w:t>
      </w:r>
    </w:p>
    <w:p w14:paraId="62BAD5D6" w14:textId="77777777" w:rsidR="00AE1380" w:rsidRPr="00DA12F6" w:rsidRDefault="00AE1380" w:rsidP="00AE1380">
      <w:pPr>
        <w:keepNext/>
        <w:rPr>
          <w:rFonts w:cs="Arial"/>
          <w:b/>
        </w:rPr>
      </w:pPr>
      <w:r w:rsidRPr="00DA12F6">
        <w:rPr>
          <w:rFonts w:cs="Arial"/>
          <w:b/>
        </w:rPr>
        <w:t>Discussion and conclusion:</w:t>
      </w:r>
    </w:p>
    <w:p w14:paraId="34AA5679" w14:textId="77777777" w:rsidR="0082451F" w:rsidRPr="0082451F" w:rsidRDefault="001E316B" w:rsidP="0082451F">
      <w:pPr>
        <w:keepNext/>
      </w:pPr>
      <w:r>
        <w:t>This was</w:t>
      </w:r>
      <w:r w:rsidRPr="001E316B">
        <w:rPr>
          <w:color w:val="FF0000"/>
        </w:rPr>
        <w:t xml:space="preserve"> Block approved</w:t>
      </w:r>
      <w:r>
        <w:t>.</w:t>
      </w:r>
    </w:p>
    <w:p w14:paraId="05C430BC" w14:textId="77777777" w:rsidR="00AE1380" w:rsidRDefault="00AE1380" w:rsidP="00AE1380">
      <w:pPr>
        <w:pStyle w:val="NormTop"/>
      </w:pPr>
      <w:r>
        <w:rPr>
          <w:color w:val="0000FF"/>
        </w:rPr>
        <w:t>TD SP</w:t>
      </w:r>
      <w:r>
        <w:rPr>
          <w:color w:val="0000FF"/>
        </w:rPr>
        <w:noBreakHyphen/>
        <w:t>191028</w:t>
      </w:r>
      <w:r w:rsidRPr="0073055D">
        <w:t xml:space="preserve"> </w:t>
      </w:r>
      <w:r>
        <w:t xml:space="preserve">(CR PACK) </w:t>
      </w:r>
      <w:r w:rsidR="00661F41">
        <w:t>Stage 1</w:t>
      </w:r>
      <w:r>
        <w:t xml:space="preserve"> CRs on eCAV.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22.104 CR0028; 22.104 CR0029R1; 22.104 CR0030R1; 22.104 CR0035R1; 22.104 CR0037R1; 22.104 CR0032R2; 22.104 CR0038R2; 22.261 CR0430R3; 22.104 CR0033R5; 22.104 CR0034R4.</w:t>
      </w:r>
    </w:p>
    <w:p w14:paraId="528E486E" w14:textId="77777777" w:rsidR="00AE1380" w:rsidRPr="00DA12F6" w:rsidRDefault="00AE1380" w:rsidP="00AE1380">
      <w:pPr>
        <w:keepNext/>
        <w:rPr>
          <w:rFonts w:cs="Arial"/>
          <w:b/>
        </w:rPr>
      </w:pPr>
      <w:r w:rsidRPr="00DA12F6">
        <w:rPr>
          <w:rFonts w:cs="Arial"/>
          <w:b/>
        </w:rPr>
        <w:t>Discussion and conclusion:</w:t>
      </w:r>
    </w:p>
    <w:p w14:paraId="377D7D47" w14:textId="77777777" w:rsidR="0082451F" w:rsidRPr="0082451F" w:rsidRDefault="001E316B" w:rsidP="0082451F">
      <w:pPr>
        <w:keepNext/>
      </w:pPr>
      <w:r>
        <w:t>This was</w:t>
      </w:r>
      <w:r w:rsidRPr="001E316B">
        <w:rPr>
          <w:color w:val="FF0000"/>
        </w:rPr>
        <w:t xml:space="preserve"> Block approved</w:t>
      </w:r>
      <w:r>
        <w:t>.</w:t>
      </w:r>
    </w:p>
    <w:p w14:paraId="643BD40C" w14:textId="77777777" w:rsidR="00AE1380" w:rsidRDefault="00AE1380" w:rsidP="00AE1380">
      <w:pPr>
        <w:pStyle w:val="NormTop"/>
      </w:pPr>
      <w:r>
        <w:rPr>
          <w:color w:val="0000FF"/>
        </w:rPr>
        <w:t>TD SP</w:t>
      </w:r>
      <w:r>
        <w:rPr>
          <w:color w:val="0000FF"/>
        </w:rPr>
        <w:noBreakHyphen/>
        <w:t>191030</w:t>
      </w:r>
      <w:r w:rsidRPr="0073055D">
        <w:t xml:space="preserve"> </w:t>
      </w:r>
      <w:r>
        <w:t xml:space="preserve">(CR PACK) </w:t>
      </w:r>
      <w:r w:rsidR="00661F41">
        <w:t>Stage 1</w:t>
      </w:r>
      <w:r>
        <w:t xml:space="preserve"> CRs on MONASTERYEND.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22.289 CR0006R2; 22.289 CR0007R2; 22.280 CR0138R2; 22.280 CR0137R1.</w:t>
      </w:r>
    </w:p>
    <w:p w14:paraId="6642C698" w14:textId="77777777" w:rsidR="00AE1380" w:rsidRPr="00DA12F6" w:rsidRDefault="00AE1380" w:rsidP="00AE1380">
      <w:pPr>
        <w:keepNext/>
        <w:rPr>
          <w:rFonts w:cs="Arial"/>
          <w:b/>
        </w:rPr>
      </w:pPr>
      <w:r w:rsidRPr="00DA12F6">
        <w:rPr>
          <w:rFonts w:cs="Arial"/>
          <w:b/>
        </w:rPr>
        <w:t>Discussion and conclusion:</w:t>
      </w:r>
    </w:p>
    <w:p w14:paraId="2AC9A730" w14:textId="77777777" w:rsidR="0082451F" w:rsidRPr="0082451F" w:rsidRDefault="001E316B" w:rsidP="0082451F">
      <w:pPr>
        <w:keepNext/>
      </w:pPr>
      <w:r>
        <w:t>This was</w:t>
      </w:r>
      <w:r w:rsidRPr="001E316B">
        <w:rPr>
          <w:color w:val="FF0000"/>
        </w:rPr>
        <w:t xml:space="preserve"> Block approved</w:t>
      </w:r>
      <w:r>
        <w:t>.</w:t>
      </w:r>
    </w:p>
    <w:p w14:paraId="151F9A7B" w14:textId="77777777" w:rsidR="00AE1380" w:rsidRDefault="00AE1380" w:rsidP="00AE1380">
      <w:pPr>
        <w:pStyle w:val="NormTop"/>
      </w:pPr>
      <w:r>
        <w:rPr>
          <w:color w:val="0000FF"/>
        </w:rPr>
        <w:t>TD SP</w:t>
      </w:r>
      <w:r>
        <w:rPr>
          <w:color w:val="0000FF"/>
        </w:rPr>
        <w:noBreakHyphen/>
        <w:t>191032</w:t>
      </w:r>
      <w:r w:rsidRPr="0073055D">
        <w:t xml:space="preserve"> </w:t>
      </w:r>
      <w:r>
        <w:t xml:space="preserve">(CR PACK) </w:t>
      </w:r>
      <w:r w:rsidR="00661F41">
        <w:t>Stage 1</w:t>
      </w:r>
      <w:r>
        <w:t xml:space="preserve"> CRs on MINT.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22.011 CR0307R2; 22.261 CR0378R4.</w:t>
      </w:r>
    </w:p>
    <w:p w14:paraId="78762371" w14:textId="77777777" w:rsidR="00AE1380" w:rsidRPr="00DA12F6" w:rsidRDefault="00AE1380" w:rsidP="00AE1380">
      <w:pPr>
        <w:keepNext/>
        <w:rPr>
          <w:rFonts w:cs="Arial"/>
          <w:b/>
        </w:rPr>
      </w:pPr>
      <w:r w:rsidRPr="00DA12F6">
        <w:rPr>
          <w:rFonts w:cs="Arial"/>
          <w:b/>
        </w:rPr>
        <w:t>Discussion and conclusion:</w:t>
      </w:r>
    </w:p>
    <w:p w14:paraId="673AA02F" w14:textId="77777777" w:rsidR="0082451F" w:rsidRPr="0082451F" w:rsidRDefault="001E316B" w:rsidP="0082451F">
      <w:pPr>
        <w:keepNext/>
      </w:pPr>
      <w:r>
        <w:t>This was</w:t>
      </w:r>
      <w:r w:rsidRPr="001E316B">
        <w:rPr>
          <w:color w:val="FF0000"/>
        </w:rPr>
        <w:t xml:space="preserve"> Block approved</w:t>
      </w:r>
      <w:r>
        <w:t>.</w:t>
      </w:r>
    </w:p>
    <w:p w14:paraId="4F2007E9" w14:textId="77777777" w:rsidR="00AE1380" w:rsidRDefault="00AE1380" w:rsidP="00AE1380">
      <w:pPr>
        <w:pStyle w:val="NormTop"/>
      </w:pPr>
      <w:r>
        <w:rPr>
          <w:color w:val="0000FF"/>
        </w:rPr>
        <w:t>TD SP</w:t>
      </w:r>
      <w:r>
        <w:rPr>
          <w:color w:val="0000FF"/>
        </w:rPr>
        <w:noBreakHyphen/>
        <w:t>191034</w:t>
      </w:r>
      <w:r w:rsidRPr="0073055D">
        <w:t xml:space="preserve"> </w:t>
      </w:r>
      <w:r>
        <w:t xml:space="preserve">(CR PACK) </w:t>
      </w:r>
      <w:r w:rsidR="00661F41">
        <w:t>Stage 1</w:t>
      </w:r>
      <w:r>
        <w:t xml:space="preserve"> CRs on 5MBS_eMC.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CR0384R7.</w:t>
      </w:r>
    </w:p>
    <w:p w14:paraId="1ADC5182" w14:textId="77777777" w:rsidR="00AE1380" w:rsidRPr="00DA12F6" w:rsidRDefault="00AE1380" w:rsidP="00AE1380">
      <w:pPr>
        <w:keepNext/>
        <w:rPr>
          <w:rFonts w:cs="Arial"/>
          <w:b/>
        </w:rPr>
      </w:pPr>
      <w:r w:rsidRPr="00DA12F6">
        <w:rPr>
          <w:rFonts w:cs="Arial"/>
          <w:b/>
        </w:rPr>
        <w:t>Discussion and conclusion:</w:t>
      </w:r>
    </w:p>
    <w:p w14:paraId="112FB63B" w14:textId="77777777" w:rsidR="0082451F" w:rsidRPr="0082451F" w:rsidRDefault="001E316B" w:rsidP="0082451F">
      <w:pPr>
        <w:keepNext/>
      </w:pPr>
      <w:r>
        <w:t>This was</w:t>
      </w:r>
      <w:r w:rsidRPr="001E316B">
        <w:rPr>
          <w:color w:val="FF0000"/>
        </w:rPr>
        <w:t xml:space="preserve"> Block approved</w:t>
      </w:r>
      <w:r>
        <w:t>.</w:t>
      </w:r>
    </w:p>
    <w:p w14:paraId="6E6EAC47" w14:textId="77777777" w:rsidR="00AE1380" w:rsidRDefault="00AE1380" w:rsidP="00AE1380">
      <w:pPr>
        <w:pStyle w:val="NormTop"/>
      </w:pPr>
      <w:r>
        <w:rPr>
          <w:color w:val="0000FF"/>
        </w:rPr>
        <w:t>TD SP</w:t>
      </w:r>
      <w:r>
        <w:rPr>
          <w:color w:val="0000FF"/>
        </w:rPr>
        <w:noBreakHyphen/>
        <w:t>191035</w:t>
      </w:r>
      <w:r w:rsidRPr="0073055D">
        <w:t xml:space="preserve"> </w:t>
      </w:r>
      <w:r>
        <w:t xml:space="preserve">(CR PACK) </w:t>
      </w:r>
      <w:r w:rsidR="00661F41">
        <w:t>Stage 1</w:t>
      </w:r>
      <w:r>
        <w:t xml:space="preserve"> CRs on IESNPN.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CR0425R2; 22.228 CR0233R2; 22.101 CR0563R3.</w:t>
      </w:r>
    </w:p>
    <w:p w14:paraId="26D41E80" w14:textId="77777777" w:rsidR="00AE1380" w:rsidRPr="00DA12F6" w:rsidRDefault="00AE1380" w:rsidP="00AE1380">
      <w:pPr>
        <w:keepNext/>
        <w:rPr>
          <w:rFonts w:cs="Arial"/>
          <w:b/>
        </w:rPr>
      </w:pPr>
      <w:r w:rsidRPr="00DA12F6">
        <w:rPr>
          <w:rFonts w:cs="Arial"/>
          <w:b/>
        </w:rPr>
        <w:t>Discussion and conclusion:</w:t>
      </w:r>
    </w:p>
    <w:p w14:paraId="32A2CDF9" w14:textId="77777777" w:rsidR="0082451F" w:rsidRPr="0082451F" w:rsidRDefault="001E316B" w:rsidP="0082451F">
      <w:pPr>
        <w:keepNext/>
      </w:pPr>
      <w:r>
        <w:t>This was</w:t>
      </w:r>
      <w:r w:rsidRPr="001E316B">
        <w:rPr>
          <w:color w:val="FF0000"/>
        </w:rPr>
        <w:t xml:space="preserve"> Block approved</w:t>
      </w:r>
      <w:r>
        <w:t>.</w:t>
      </w:r>
    </w:p>
    <w:p w14:paraId="2AC48926" w14:textId="77777777" w:rsidR="00AE1380" w:rsidRDefault="00AE1380" w:rsidP="00AE1380">
      <w:pPr>
        <w:pStyle w:val="NormTop"/>
      </w:pPr>
      <w:r>
        <w:rPr>
          <w:color w:val="0000FF"/>
        </w:rPr>
        <w:t>TD SP</w:t>
      </w:r>
      <w:r>
        <w:rPr>
          <w:color w:val="0000FF"/>
        </w:rPr>
        <w:noBreakHyphen/>
        <w:t>191036</w:t>
      </w:r>
      <w:r w:rsidRPr="0073055D">
        <w:t xml:space="preserve"> </w:t>
      </w:r>
      <w:r>
        <w:t xml:space="preserve">(CR PACK) </w:t>
      </w:r>
      <w:r w:rsidR="00661F41">
        <w:t>Stage 1</w:t>
      </w:r>
      <w:r>
        <w:t xml:space="preserve"> CRs on TEI17.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22.261 CR0412R1; 22.179 CR0073R1; 22.261 CR0423R2; 22.261 CR0419R2.</w:t>
      </w:r>
    </w:p>
    <w:p w14:paraId="50CE396A" w14:textId="77777777" w:rsidR="00AE1380" w:rsidRPr="00DA12F6" w:rsidRDefault="00AE1380" w:rsidP="00AE1380">
      <w:pPr>
        <w:keepNext/>
        <w:rPr>
          <w:rFonts w:cs="Arial"/>
          <w:b/>
        </w:rPr>
      </w:pPr>
      <w:r w:rsidRPr="00DA12F6">
        <w:rPr>
          <w:rFonts w:cs="Arial"/>
          <w:b/>
        </w:rPr>
        <w:t>Discussion and conclusion:</w:t>
      </w:r>
    </w:p>
    <w:p w14:paraId="127D83B5" w14:textId="77777777" w:rsidR="0082451F" w:rsidRPr="0082451F" w:rsidRDefault="001E316B" w:rsidP="0082451F">
      <w:pPr>
        <w:keepNext/>
      </w:pPr>
      <w:r>
        <w:t>This was</w:t>
      </w:r>
      <w:r w:rsidRPr="001E316B">
        <w:rPr>
          <w:color w:val="FF0000"/>
        </w:rPr>
        <w:t xml:space="preserve"> Block approved</w:t>
      </w:r>
      <w:r>
        <w:t>.</w:t>
      </w:r>
    </w:p>
    <w:p w14:paraId="74327551" w14:textId="77777777" w:rsidR="00AE1380" w:rsidRDefault="00AE1380" w:rsidP="00AE1380">
      <w:pPr>
        <w:pStyle w:val="NormTop"/>
      </w:pPr>
      <w:r>
        <w:rPr>
          <w:color w:val="0000FF"/>
        </w:rPr>
        <w:lastRenderedPageBreak/>
        <w:t>TD SP</w:t>
      </w:r>
      <w:r>
        <w:rPr>
          <w:color w:val="0000FF"/>
        </w:rPr>
        <w:noBreakHyphen/>
        <w:t>191037</w:t>
      </w:r>
      <w:r w:rsidRPr="0073055D">
        <w:t xml:space="preserve"> </w:t>
      </w:r>
      <w:r>
        <w:t xml:space="preserve">(CR PACK) </w:t>
      </w:r>
      <w:r w:rsidR="00661F41">
        <w:t>Stage 1</w:t>
      </w:r>
      <w:r>
        <w:t xml:space="preserve"> CRs on eCNAM_An.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22.173 CR0129; 22.173 CR0130R2.</w:t>
      </w:r>
    </w:p>
    <w:p w14:paraId="4ECB97F7" w14:textId="77777777" w:rsidR="00AE1380" w:rsidRPr="00DA12F6" w:rsidRDefault="00AE1380" w:rsidP="00AE1380">
      <w:pPr>
        <w:keepNext/>
        <w:rPr>
          <w:rFonts w:cs="Arial"/>
          <w:b/>
        </w:rPr>
      </w:pPr>
      <w:r w:rsidRPr="00DA12F6">
        <w:rPr>
          <w:rFonts w:cs="Arial"/>
          <w:b/>
        </w:rPr>
        <w:t>Discussion and conclusion:</w:t>
      </w:r>
    </w:p>
    <w:p w14:paraId="7391BC2A" w14:textId="77777777" w:rsidR="0082451F" w:rsidRPr="0082451F" w:rsidRDefault="001E316B" w:rsidP="0082451F">
      <w:pPr>
        <w:keepNext/>
      </w:pPr>
      <w:r>
        <w:t>This was</w:t>
      </w:r>
      <w:r w:rsidRPr="001E316B">
        <w:rPr>
          <w:color w:val="FF0000"/>
        </w:rPr>
        <w:t xml:space="preserve"> Block approved</w:t>
      </w:r>
      <w:r>
        <w:t>.</w:t>
      </w:r>
    </w:p>
    <w:p w14:paraId="38EC8481" w14:textId="77777777" w:rsidR="00AE1380" w:rsidRDefault="00AE1380" w:rsidP="00AE1380">
      <w:pPr>
        <w:pStyle w:val="Heading2"/>
      </w:pPr>
      <w:bookmarkStart w:id="70" w:name="_Toc68670271"/>
      <w:r>
        <w:t>17.2</w:t>
      </w:r>
      <w:r>
        <w:tab/>
        <w:t>SA</w:t>
      </w:r>
      <w:r w:rsidR="00661F41">
        <w:t> WG2</w:t>
      </w:r>
      <w:r>
        <w:t xml:space="preserve"> </w:t>
      </w:r>
      <w:r w:rsidR="00661F41">
        <w:t>Rel</w:t>
      </w:r>
      <w:r w:rsidR="00661F41">
        <w:noBreakHyphen/>
      </w:r>
      <w:r>
        <w:t>17 CRs</w:t>
      </w:r>
      <w:bookmarkEnd w:id="70"/>
    </w:p>
    <w:p w14:paraId="64A41C68" w14:textId="77777777" w:rsidR="00AE1380" w:rsidRDefault="00AE1380" w:rsidP="00AE1380">
      <w:r>
        <w:t>There were no contributions under this agenda item.</w:t>
      </w:r>
    </w:p>
    <w:p w14:paraId="06E2AFEE" w14:textId="77777777" w:rsidR="00AE1380" w:rsidRDefault="00AE1380" w:rsidP="00AE1380">
      <w:pPr>
        <w:pStyle w:val="Heading2"/>
      </w:pPr>
      <w:bookmarkStart w:id="71" w:name="_Toc68670272"/>
      <w:r>
        <w:t>17.3</w:t>
      </w:r>
      <w:r>
        <w:tab/>
        <w:t>SA</w:t>
      </w:r>
      <w:r w:rsidR="00661F41">
        <w:t> WG3</w:t>
      </w:r>
      <w:r>
        <w:t xml:space="preserve"> and SA</w:t>
      </w:r>
      <w:r w:rsidR="00661F41">
        <w:t> WG3</w:t>
      </w:r>
      <w:r>
        <w:t xml:space="preserve"> LI </w:t>
      </w:r>
      <w:r w:rsidR="00661F41">
        <w:t>Rel</w:t>
      </w:r>
      <w:r w:rsidR="00661F41">
        <w:noBreakHyphen/>
      </w:r>
      <w:r>
        <w:t>17 CRs</w:t>
      </w:r>
      <w:bookmarkEnd w:id="71"/>
    </w:p>
    <w:p w14:paraId="4183F163" w14:textId="77777777" w:rsidR="00AE1380" w:rsidRDefault="00AE1380" w:rsidP="00AE1380">
      <w:r>
        <w:t>There were no contributions under this agenda item.</w:t>
      </w:r>
    </w:p>
    <w:p w14:paraId="7DD03814" w14:textId="77777777" w:rsidR="00AE1380" w:rsidRDefault="00AE1380" w:rsidP="00AE1380">
      <w:pPr>
        <w:pStyle w:val="Heading2"/>
      </w:pPr>
      <w:bookmarkStart w:id="72" w:name="_Toc68670273"/>
      <w:r>
        <w:t>17.4</w:t>
      </w:r>
      <w:r>
        <w:tab/>
        <w:t>SA</w:t>
      </w:r>
      <w:r w:rsidR="00661F41">
        <w:t> WG4</w:t>
      </w:r>
      <w:r>
        <w:t xml:space="preserve"> </w:t>
      </w:r>
      <w:r w:rsidR="00661F41">
        <w:t>Rel</w:t>
      </w:r>
      <w:r w:rsidR="00661F41">
        <w:noBreakHyphen/>
      </w:r>
      <w:r>
        <w:t>17 CRs</w:t>
      </w:r>
      <w:bookmarkEnd w:id="72"/>
    </w:p>
    <w:p w14:paraId="380464A8" w14:textId="77777777" w:rsidR="00AE1380" w:rsidRDefault="00AE1380" w:rsidP="00AE1380">
      <w:r>
        <w:t>There were no contributions under this agenda item.</w:t>
      </w:r>
    </w:p>
    <w:p w14:paraId="1B965195" w14:textId="77777777" w:rsidR="00AE1380" w:rsidRDefault="00AE1380" w:rsidP="00AE1380">
      <w:pPr>
        <w:pStyle w:val="Heading2"/>
      </w:pPr>
      <w:bookmarkStart w:id="73" w:name="_Toc68670274"/>
      <w:r>
        <w:t>17.5</w:t>
      </w:r>
      <w:r>
        <w:tab/>
        <w:t>SA</w:t>
      </w:r>
      <w:r w:rsidR="00661F41">
        <w:t> WG5</w:t>
      </w:r>
      <w:r>
        <w:t xml:space="preserve"> </w:t>
      </w:r>
      <w:r w:rsidR="00661F41">
        <w:t>Rel</w:t>
      </w:r>
      <w:r w:rsidR="00661F41">
        <w:noBreakHyphen/>
      </w:r>
      <w:r>
        <w:t>17 CRs</w:t>
      </w:r>
      <w:bookmarkEnd w:id="73"/>
    </w:p>
    <w:p w14:paraId="70C47EB8" w14:textId="77777777" w:rsidR="00AE1380" w:rsidRDefault="00AE1380" w:rsidP="00AE1380">
      <w:r>
        <w:t>There were no contributions under this agenda item.</w:t>
      </w:r>
    </w:p>
    <w:p w14:paraId="3D3E3E86" w14:textId="77777777" w:rsidR="00AE1380" w:rsidRDefault="00AE1380" w:rsidP="00AE1380">
      <w:pPr>
        <w:pStyle w:val="Heading2"/>
      </w:pPr>
      <w:bookmarkStart w:id="74" w:name="_Toc68670275"/>
      <w:r>
        <w:lastRenderedPageBreak/>
        <w:t>17.6</w:t>
      </w:r>
      <w:r>
        <w:tab/>
        <w:t>SA</w:t>
      </w:r>
      <w:r w:rsidR="00661F41">
        <w:t> WG6</w:t>
      </w:r>
      <w:r>
        <w:t xml:space="preserve"> </w:t>
      </w:r>
      <w:r w:rsidR="00661F41">
        <w:t>Rel</w:t>
      </w:r>
      <w:r w:rsidR="00661F41">
        <w:noBreakHyphen/>
      </w:r>
      <w:r>
        <w:t>17 CRs</w:t>
      </w:r>
      <w:bookmarkEnd w:id="74"/>
    </w:p>
    <w:p w14:paraId="17F160E4" w14:textId="77777777" w:rsidR="00AE1380" w:rsidRDefault="00AE1380" w:rsidP="00AE1380">
      <w:pPr>
        <w:keepNext/>
        <w:keepLines/>
      </w:pPr>
      <w:r>
        <w:rPr>
          <w:color w:val="0000FF"/>
        </w:rPr>
        <w:t>TD SP</w:t>
      </w:r>
      <w:r>
        <w:rPr>
          <w:color w:val="0000FF"/>
        </w:rPr>
        <w:noBreakHyphen/>
        <w:t>191113</w:t>
      </w:r>
      <w:r w:rsidRPr="0073055D">
        <w:t xml:space="preserve"> </w:t>
      </w:r>
      <w:r>
        <w:t xml:space="preserve">(CR PACK) </w:t>
      </w:r>
      <w:r w:rsidR="00661F41">
        <w:t>Rel</w:t>
      </w:r>
      <w:r w:rsidR="00661F41">
        <w:noBreakHyphen/>
      </w:r>
      <w:r>
        <w:t>17 CRs to TS 23.280, TS 23.281, TS 23.282, TS 23.283 and TS 23.379 for eMONASTERY2.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23.379 CR0241; 23.280 CR0224; 23.280 CR0223R1; 23.379 CR0238R1; 23.379 CR0239R1; 23.283 CR0049R3; 23.283 CR0052R1; 23.282 CR0191R1; 23.282 CR0190R2; 23.280 CR0221R4; 23.282 CR0193R2; 23.379 CR0240R2; 23.281 CR0137R2.</w:t>
      </w:r>
    </w:p>
    <w:p w14:paraId="221EC5E0" w14:textId="77777777" w:rsidR="00AE1380" w:rsidRPr="00DA12F6" w:rsidRDefault="00AE1380" w:rsidP="00AE1380">
      <w:pPr>
        <w:keepNext/>
        <w:rPr>
          <w:rFonts w:cs="Arial"/>
          <w:b/>
        </w:rPr>
      </w:pPr>
      <w:r w:rsidRPr="00DA12F6">
        <w:rPr>
          <w:rFonts w:cs="Arial"/>
          <w:b/>
        </w:rPr>
        <w:t>Discussion and conclusion:</w:t>
      </w:r>
    </w:p>
    <w:p w14:paraId="1199DAF3" w14:textId="77777777" w:rsidR="0082451F" w:rsidRPr="0082451F" w:rsidRDefault="001E316B" w:rsidP="0082451F">
      <w:pPr>
        <w:keepNext/>
      </w:pPr>
      <w:r>
        <w:t>This was</w:t>
      </w:r>
      <w:r w:rsidRPr="001E316B">
        <w:rPr>
          <w:color w:val="FF0000"/>
        </w:rPr>
        <w:t xml:space="preserve"> Block approved</w:t>
      </w:r>
      <w:r>
        <w:t>.</w:t>
      </w:r>
    </w:p>
    <w:p w14:paraId="56715512" w14:textId="77777777" w:rsidR="00AE1380" w:rsidRDefault="00AE1380" w:rsidP="00AE1380">
      <w:pPr>
        <w:pStyle w:val="NormTop"/>
      </w:pPr>
      <w:r>
        <w:rPr>
          <w:color w:val="0000FF"/>
        </w:rPr>
        <w:t>TD SP</w:t>
      </w:r>
      <w:r>
        <w:rPr>
          <w:color w:val="0000FF"/>
        </w:rPr>
        <w:noBreakHyphen/>
        <w:t>191114</w:t>
      </w:r>
      <w:r w:rsidRPr="0073055D">
        <w:t xml:space="preserve"> </w:t>
      </w:r>
      <w:r>
        <w:t xml:space="preserve">(CR PACK) </w:t>
      </w:r>
      <w:r w:rsidR="00661F41">
        <w:t>Rel</w:t>
      </w:r>
      <w:r w:rsidR="00661F41">
        <w:noBreakHyphen/>
      </w:r>
      <w:r>
        <w:t>17 CRs to TS 23.280, TS 23.281 and TS 2.3379 for TEI17. (Source: SA</w:t>
      </w:r>
      <w:r w:rsidR="00661F41">
        <w:t> WG6</w:t>
      </w:r>
      <w:r>
        <w:t>).</w:t>
      </w:r>
      <w:r>
        <w:br/>
      </w:r>
      <w:r w:rsidRPr="0073055D">
        <w:rPr>
          <w:b/>
        </w:rPr>
        <w:t>Document for:</w:t>
      </w:r>
      <w:r w:rsidRPr="0073055D">
        <w:t xml:space="preserve"> </w:t>
      </w:r>
      <w:r>
        <w:t>Approval.</w:t>
      </w:r>
      <w:r>
        <w:br/>
      </w:r>
      <w:r w:rsidRPr="0073055D">
        <w:rPr>
          <w:b/>
        </w:rPr>
        <w:t>Abstract:</w:t>
      </w:r>
      <w:r w:rsidRPr="0073055D">
        <w:t xml:space="preserve"> </w:t>
      </w:r>
      <w:r>
        <w:t>23.280 CR0226R1; 23.379 CR0245R1; 23.281 CR0138R1; 23.280 CR0222R2.</w:t>
      </w:r>
    </w:p>
    <w:p w14:paraId="54D9879A" w14:textId="77777777" w:rsidR="00AE1380" w:rsidRPr="00DA12F6" w:rsidRDefault="00AE1380" w:rsidP="00AE1380">
      <w:pPr>
        <w:keepNext/>
        <w:rPr>
          <w:rFonts w:cs="Arial"/>
          <w:b/>
        </w:rPr>
      </w:pPr>
      <w:r w:rsidRPr="00DA12F6">
        <w:rPr>
          <w:rFonts w:cs="Arial"/>
          <w:b/>
        </w:rPr>
        <w:t>Discussion and conclusion:</w:t>
      </w:r>
    </w:p>
    <w:p w14:paraId="383406A6" w14:textId="77777777" w:rsidR="0082451F" w:rsidRPr="0082451F" w:rsidRDefault="001E316B" w:rsidP="0082451F">
      <w:pPr>
        <w:keepNext/>
      </w:pPr>
      <w:r>
        <w:t>This was</w:t>
      </w:r>
      <w:r w:rsidRPr="001E316B">
        <w:rPr>
          <w:color w:val="FF0000"/>
        </w:rPr>
        <w:t xml:space="preserve"> Block approved</w:t>
      </w:r>
      <w:r>
        <w:t>.</w:t>
      </w:r>
    </w:p>
    <w:p w14:paraId="3EEFD0C4" w14:textId="77777777" w:rsidR="00AE1380" w:rsidRDefault="00AE1380" w:rsidP="00AE1380">
      <w:pPr>
        <w:pStyle w:val="Heading1"/>
      </w:pPr>
      <w:bookmarkStart w:id="75" w:name="_Toc68670276"/>
      <w:r>
        <w:t>18</w:t>
      </w:r>
      <w:r>
        <w:tab/>
        <w:t>CR's related to Study Items</w:t>
      </w:r>
      <w:bookmarkEnd w:id="75"/>
    </w:p>
    <w:p w14:paraId="1128CD77" w14:textId="77777777" w:rsidR="00AE1380" w:rsidRDefault="00AE1380" w:rsidP="00AE1380">
      <w:pPr>
        <w:keepNext/>
        <w:keepLines/>
      </w:pPr>
      <w:r>
        <w:rPr>
          <w:color w:val="0000FF"/>
        </w:rPr>
        <w:t>TD SP</w:t>
      </w:r>
      <w:r>
        <w:rPr>
          <w:color w:val="0000FF"/>
        </w:rPr>
        <w:noBreakHyphen/>
        <w:t>191013</w:t>
      </w:r>
      <w:r w:rsidRPr="0073055D">
        <w:t xml:space="preserve"> </w:t>
      </w:r>
      <w:r>
        <w:t xml:space="preserve">(CR PACK) </w:t>
      </w:r>
      <w:r w:rsidR="00661F41">
        <w:t>Stage 1</w:t>
      </w:r>
      <w:r>
        <w:t xml:space="preserve"> CRs on FS_NCIS.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22.842 CR0003R3.</w:t>
      </w:r>
    </w:p>
    <w:p w14:paraId="655F1509" w14:textId="77777777" w:rsidR="00AE1380" w:rsidRPr="00DA12F6" w:rsidRDefault="00AE1380" w:rsidP="00AE1380">
      <w:pPr>
        <w:keepNext/>
        <w:rPr>
          <w:rFonts w:cs="Arial"/>
          <w:b/>
        </w:rPr>
      </w:pPr>
      <w:r w:rsidRPr="00DA12F6">
        <w:rPr>
          <w:rFonts w:cs="Arial"/>
          <w:b/>
        </w:rPr>
        <w:t>Discussion and conclusion:</w:t>
      </w:r>
    </w:p>
    <w:p w14:paraId="0BB6ED10" w14:textId="77777777" w:rsidR="0082451F" w:rsidRPr="0082451F" w:rsidRDefault="001E316B" w:rsidP="0082451F">
      <w:pPr>
        <w:keepNext/>
      </w:pPr>
      <w:r>
        <w:t>This was</w:t>
      </w:r>
      <w:r w:rsidRPr="001E316B">
        <w:rPr>
          <w:color w:val="FF0000"/>
        </w:rPr>
        <w:t xml:space="preserve"> Block approved</w:t>
      </w:r>
      <w:r>
        <w:t>.</w:t>
      </w:r>
    </w:p>
    <w:p w14:paraId="03B13CC8" w14:textId="77777777" w:rsidR="00AE1380" w:rsidRDefault="00AE1380" w:rsidP="00AE1380">
      <w:pPr>
        <w:pStyle w:val="NormTop"/>
      </w:pPr>
      <w:r>
        <w:rPr>
          <w:color w:val="0000FF"/>
        </w:rPr>
        <w:t>TD SP</w:t>
      </w:r>
      <w:r>
        <w:rPr>
          <w:color w:val="0000FF"/>
        </w:rPr>
        <w:noBreakHyphen/>
        <w:t>191015</w:t>
      </w:r>
      <w:r w:rsidRPr="0073055D">
        <w:t xml:space="preserve"> </w:t>
      </w:r>
      <w:r>
        <w:t xml:space="preserve">(CR PACK) </w:t>
      </w:r>
      <w:r w:rsidR="00661F41">
        <w:t>Stage 1</w:t>
      </w:r>
      <w:r>
        <w:t xml:space="preserve"> CRs on FS_AVPROD.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22.827 CR0001R2.</w:t>
      </w:r>
    </w:p>
    <w:p w14:paraId="41758073" w14:textId="77777777" w:rsidR="00AE1380" w:rsidRPr="00DA12F6" w:rsidRDefault="00AE1380" w:rsidP="00AE1380">
      <w:pPr>
        <w:keepNext/>
        <w:rPr>
          <w:rFonts w:cs="Arial"/>
          <w:b/>
        </w:rPr>
      </w:pPr>
      <w:r w:rsidRPr="00DA12F6">
        <w:rPr>
          <w:rFonts w:cs="Arial"/>
          <w:b/>
        </w:rPr>
        <w:t>Discussion and conclusion:</w:t>
      </w:r>
    </w:p>
    <w:p w14:paraId="53CD93AB" w14:textId="77777777" w:rsidR="0082451F" w:rsidRPr="0082451F" w:rsidRDefault="001E316B" w:rsidP="0082451F">
      <w:pPr>
        <w:keepNext/>
      </w:pPr>
      <w:r>
        <w:t>This was</w:t>
      </w:r>
      <w:r w:rsidRPr="001E316B">
        <w:rPr>
          <w:color w:val="FF0000"/>
        </w:rPr>
        <w:t xml:space="preserve"> Block approved</w:t>
      </w:r>
      <w:r>
        <w:t>.</w:t>
      </w:r>
    </w:p>
    <w:p w14:paraId="10A6E370" w14:textId="77777777" w:rsidR="00AE1380" w:rsidRDefault="00AE1380" w:rsidP="00AE1380">
      <w:pPr>
        <w:pStyle w:val="NormTop"/>
      </w:pPr>
      <w:r>
        <w:rPr>
          <w:color w:val="0000FF"/>
        </w:rPr>
        <w:t>TD SP</w:t>
      </w:r>
      <w:r>
        <w:rPr>
          <w:color w:val="0000FF"/>
        </w:rPr>
        <w:noBreakHyphen/>
        <w:t>191017</w:t>
      </w:r>
      <w:r w:rsidRPr="0073055D">
        <w:t xml:space="preserve"> </w:t>
      </w:r>
      <w:r>
        <w:t xml:space="preserve">(CR PACK) </w:t>
      </w:r>
      <w:r w:rsidR="00661F41">
        <w:t>Stage 1</w:t>
      </w:r>
      <w:r>
        <w:t xml:space="preserve"> CRs on FS_MPS2.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22.854 CR0001R1; 22.854 CR0002R3.</w:t>
      </w:r>
    </w:p>
    <w:p w14:paraId="6D6FEAC5" w14:textId="77777777" w:rsidR="00AE1380" w:rsidRPr="00DA12F6" w:rsidRDefault="00AE1380" w:rsidP="00AE1380">
      <w:pPr>
        <w:keepNext/>
        <w:rPr>
          <w:rFonts w:cs="Arial"/>
          <w:b/>
        </w:rPr>
      </w:pPr>
      <w:r w:rsidRPr="00DA12F6">
        <w:rPr>
          <w:rFonts w:cs="Arial"/>
          <w:b/>
        </w:rPr>
        <w:t>Discussion and conclusion:</w:t>
      </w:r>
    </w:p>
    <w:p w14:paraId="798E7269" w14:textId="77777777" w:rsidR="0082451F" w:rsidRPr="0082451F" w:rsidRDefault="001E316B" w:rsidP="0082451F">
      <w:pPr>
        <w:keepNext/>
      </w:pPr>
      <w:r>
        <w:t>This was</w:t>
      </w:r>
      <w:r w:rsidRPr="001E316B">
        <w:rPr>
          <w:color w:val="FF0000"/>
        </w:rPr>
        <w:t xml:space="preserve"> Block approved</w:t>
      </w:r>
      <w:r>
        <w:t>.</w:t>
      </w:r>
    </w:p>
    <w:p w14:paraId="68C8273E" w14:textId="77777777" w:rsidR="00AE1380" w:rsidRDefault="00AE1380" w:rsidP="00AE1380">
      <w:pPr>
        <w:pStyle w:val="NormTop"/>
      </w:pPr>
      <w:r>
        <w:rPr>
          <w:color w:val="0000FF"/>
        </w:rPr>
        <w:t>TD SP</w:t>
      </w:r>
      <w:r>
        <w:rPr>
          <w:color w:val="0000FF"/>
        </w:rPr>
        <w:noBreakHyphen/>
        <w:t>191019</w:t>
      </w:r>
      <w:r w:rsidRPr="0073055D">
        <w:t xml:space="preserve"> </w:t>
      </w:r>
      <w:r>
        <w:t xml:space="preserve">(CR PACK) </w:t>
      </w:r>
      <w:r w:rsidR="00661F41">
        <w:t>Stage 1</w:t>
      </w:r>
      <w:r>
        <w:t xml:space="preserve"> CRs on FS_CMED.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22.826 CR0003; 22.826 CR0004R1; 22.826 CR0001R1; 22.826 CR0002R2; 22.826 CR0005R1.</w:t>
      </w:r>
    </w:p>
    <w:p w14:paraId="61967486" w14:textId="77777777" w:rsidR="00AE1380" w:rsidRPr="00DA12F6" w:rsidRDefault="00AE1380" w:rsidP="00AE1380">
      <w:pPr>
        <w:keepNext/>
        <w:rPr>
          <w:rFonts w:cs="Arial"/>
          <w:b/>
        </w:rPr>
      </w:pPr>
      <w:r w:rsidRPr="00DA12F6">
        <w:rPr>
          <w:rFonts w:cs="Arial"/>
          <w:b/>
        </w:rPr>
        <w:t>Discussion and conclusion:</w:t>
      </w:r>
    </w:p>
    <w:p w14:paraId="6401344F" w14:textId="77777777" w:rsidR="0082451F" w:rsidRPr="0082451F" w:rsidRDefault="001E316B" w:rsidP="0082451F">
      <w:pPr>
        <w:keepNext/>
      </w:pPr>
      <w:r>
        <w:t>This was</w:t>
      </w:r>
      <w:r w:rsidRPr="001E316B">
        <w:rPr>
          <w:color w:val="FF0000"/>
        </w:rPr>
        <w:t xml:space="preserve"> Block approved</w:t>
      </w:r>
      <w:r>
        <w:t>.</w:t>
      </w:r>
    </w:p>
    <w:p w14:paraId="1D40AFAA" w14:textId="77777777" w:rsidR="00AE1380" w:rsidRDefault="00AE1380" w:rsidP="00AE1380">
      <w:pPr>
        <w:pStyle w:val="NormTop"/>
      </w:pPr>
      <w:r>
        <w:rPr>
          <w:color w:val="0000FF"/>
        </w:rPr>
        <w:t>TD SP</w:t>
      </w:r>
      <w:r>
        <w:rPr>
          <w:color w:val="0000FF"/>
        </w:rPr>
        <w:noBreakHyphen/>
        <w:t>191022</w:t>
      </w:r>
      <w:r w:rsidRPr="0073055D">
        <w:t xml:space="preserve"> </w:t>
      </w:r>
      <w:r>
        <w:t xml:space="preserve">(CR PACK) </w:t>
      </w:r>
      <w:r w:rsidR="00661F41">
        <w:t>Stage 1</w:t>
      </w:r>
      <w:r>
        <w:t xml:space="preserve"> CRs on FS_REFEC.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22.866 CR0001R1; 22.866 CR0004R3; 22.866 CR0002R2; 22.866 CR0003R3.</w:t>
      </w:r>
    </w:p>
    <w:p w14:paraId="559FD4FD" w14:textId="77777777" w:rsidR="00AE1380" w:rsidRPr="00DA12F6" w:rsidRDefault="00AE1380" w:rsidP="00AE1380">
      <w:pPr>
        <w:keepNext/>
        <w:rPr>
          <w:rFonts w:cs="Arial"/>
          <w:b/>
        </w:rPr>
      </w:pPr>
      <w:r w:rsidRPr="00DA12F6">
        <w:rPr>
          <w:rFonts w:cs="Arial"/>
          <w:b/>
        </w:rPr>
        <w:t>Discussion and conclusion:</w:t>
      </w:r>
    </w:p>
    <w:p w14:paraId="6FBACBA5" w14:textId="77777777" w:rsidR="0082451F" w:rsidRPr="0082451F" w:rsidRDefault="001E316B" w:rsidP="0082451F">
      <w:pPr>
        <w:keepNext/>
      </w:pPr>
      <w:r>
        <w:t>This was</w:t>
      </w:r>
      <w:r w:rsidRPr="001E316B">
        <w:rPr>
          <w:color w:val="FF0000"/>
        </w:rPr>
        <w:t xml:space="preserve"> Block approved</w:t>
      </w:r>
      <w:r>
        <w:t>.</w:t>
      </w:r>
    </w:p>
    <w:p w14:paraId="6C235BB2" w14:textId="77777777" w:rsidR="00AE1380" w:rsidRDefault="00AE1380" w:rsidP="00AE1380">
      <w:pPr>
        <w:pStyle w:val="NormTop"/>
      </w:pPr>
      <w:r>
        <w:rPr>
          <w:color w:val="0000FF"/>
        </w:rPr>
        <w:t>TD SP</w:t>
      </w:r>
      <w:r>
        <w:rPr>
          <w:color w:val="0000FF"/>
        </w:rPr>
        <w:noBreakHyphen/>
        <w:t>191025</w:t>
      </w:r>
      <w:r w:rsidRPr="0073055D">
        <w:t xml:space="preserve"> </w:t>
      </w:r>
      <w:r>
        <w:t xml:space="preserve">(CR PACK) </w:t>
      </w:r>
      <w:r w:rsidR="00661F41">
        <w:t>Stage 1</w:t>
      </w:r>
      <w:r>
        <w:t xml:space="preserve"> CRs on FS_MUSIM.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22.834 CR0032R1; 22.834 CR0037; 22.834 CR0031R3; 22.834 CR0033R3; 22.834 CR0036R3; 22.834 CR0034R3.</w:t>
      </w:r>
    </w:p>
    <w:p w14:paraId="2381A517" w14:textId="77777777" w:rsidR="00AE1380" w:rsidRPr="00DA12F6" w:rsidRDefault="00AE1380" w:rsidP="00AE1380">
      <w:pPr>
        <w:keepNext/>
        <w:rPr>
          <w:rFonts w:cs="Arial"/>
          <w:b/>
        </w:rPr>
      </w:pPr>
      <w:r w:rsidRPr="00DA12F6">
        <w:rPr>
          <w:rFonts w:cs="Arial"/>
          <w:b/>
        </w:rPr>
        <w:t>Discussion and conclusion:</w:t>
      </w:r>
    </w:p>
    <w:p w14:paraId="3FA72CB6" w14:textId="77777777" w:rsidR="0082451F" w:rsidRPr="0082451F" w:rsidRDefault="001E316B" w:rsidP="0082451F">
      <w:pPr>
        <w:keepNext/>
      </w:pPr>
      <w:r>
        <w:t>This was</w:t>
      </w:r>
      <w:r w:rsidRPr="001E316B">
        <w:rPr>
          <w:color w:val="FF0000"/>
        </w:rPr>
        <w:t xml:space="preserve"> Block approved</w:t>
      </w:r>
      <w:r>
        <w:t>.</w:t>
      </w:r>
    </w:p>
    <w:p w14:paraId="0B6B154B" w14:textId="77777777" w:rsidR="00AE1380" w:rsidRDefault="00AE1380" w:rsidP="00AE1380">
      <w:pPr>
        <w:pStyle w:val="NormTop"/>
      </w:pPr>
      <w:r>
        <w:rPr>
          <w:color w:val="0000FF"/>
        </w:rPr>
        <w:lastRenderedPageBreak/>
        <w:t>TD SP</w:t>
      </w:r>
      <w:r>
        <w:rPr>
          <w:color w:val="0000FF"/>
        </w:rPr>
        <w:noBreakHyphen/>
        <w:t>191027</w:t>
      </w:r>
      <w:r w:rsidRPr="0073055D">
        <w:t xml:space="preserve"> </w:t>
      </w:r>
      <w:r>
        <w:t xml:space="preserve">(CR PACK) </w:t>
      </w:r>
      <w:r w:rsidR="00661F41">
        <w:t>Stage 1</w:t>
      </w:r>
      <w:r>
        <w:t xml:space="preserve"> CRs on FS_eCAV.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22.832 CR0014R1; 22.832 CR0009R1; 22.832 CR0010R1; 22.832 CR0012R1; 22.832 CR0013R1; 22.832 CR0015R1; 22.832 CR0017R1; 22.832 CR0002R4; 22.832 CR0005R3; 22.832 CR0004R3; 22.832 CR0019R3; 22.832 CR0018R2; 22.832 CR0020R3; 22.832 CR0016R3; 22.832 CR0021R4.</w:t>
      </w:r>
    </w:p>
    <w:p w14:paraId="261C8330" w14:textId="77777777" w:rsidR="00AE1380" w:rsidRPr="00DA12F6" w:rsidRDefault="00AE1380" w:rsidP="00AE1380">
      <w:pPr>
        <w:keepNext/>
        <w:rPr>
          <w:rFonts w:cs="Arial"/>
          <w:b/>
        </w:rPr>
      </w:pPr>
      <w:r w:rsidRPr="00DA12F6">
        <w:rPr>
          <w:rFonts w:cs="Arial"/>
          <w:b/>
        </w:rPr>
        <w:t>Discussion and conclusion:</w:t>
      </w:r>
    </w:p>
    <w:p w14:paraId="2EE190F8" w14:textId="77777777" w:rsidR="0082451F" w:rsidRPr="0082451F" w:rsidRDefault="001E316B" w:rsidP="0082451F">
      <w:pPr>
        <w:keepNext/>
      </w:pPr>
      <w:r>
        <w:t>This was</w:t>
      </w:r>
      <w:r w:rsidRPr="001E316B">
        <w:rPr>
          <w:color w:val="FF0000"/>
        </w:rPr>
        <w:t xml:space="preserve"> Block approved</w:t>
      </w:r>
      <w:r>
        <w:t>.</w:t>
      </w:r>
    </w:p>
    <w:p w14:paraId="1E834D57" w14:textId="77777777" w:rsidR="00AE1380" w:rsidRDefault="00AE1380" w:rsidP="00AE1380">
      <w:pPr>
        <w:pStyle w:val="NormTop"/>
      </w:pPr>
      <w:r>
        <w:rPr>
          <w:color w:val="0000FF"/>
        </w:rPr>
        <w:t>TD SP</w:t>
      </w:r>
      <w:r>
        <w:rPr>
          <w:color w:val="0000FF"/>
        </w:rPr>
        <w:noBreakHyphen/>
        <w:t>191029</w:t>
      </w:r>
      <w:r w:rsidRPr="0073055D">
        <w:t xml:space="preserve"> </w:t>
      </w:r>
      <w:r>
        <w:t xml:space="preserve">(CR PACK) </w:t>
      </w:r>
      <w:r w:rsidR="00661F41">
        <w:t>Stage 1</w:t>
      </w:r>
      <w:r>
        <w:t xml:space="preserve"> CRs on FS_FRMCS3.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22.889 CR0164; 22.889 CR0165; 22.889 CR0161R1; 22.889 CR0162R1; 22.889 CR0163R1; 22.889 CR0166R1; 22.889 CR0167R2; 22.889 CR0168R2.</w:t>
      </w:r>
    </w:p>
    <w:p w14:paraId="2E3AD4E1" w14:textId="77777777" w:rsidR="00AE1380" w:rsidRPr="00DA12F6" w:rsidRDefault="00AE1380" w:rsidP="00AE1380">
      <w:pPr>
        <w:keepNext/>
        <w:rPr>
          <w:rFonts w:cs="Arial"/>
          <w:b/>
        </w:rPr>
      </w:pPr>
      <w:r w:rsidRPr="00DA12F6">
        <w:rPr>
          <w:rFonts w:cs="Arial"/>
          <w:b/>
        </w:rPr>
        <w:t>Discussion and conclusion:</w:t>
      </w:r>
    </w:p>
    <w:p w14:paraId="22058026" w14:textId="77777777" w:rsidR="0082451F" w:rsidRPr="0082451F" w:rsidRDefault="001E316B" w:rsidP="0082451F">
      <w:pPr>
        <w:keepNext/>
      </w:pPr>
      <w:r>
        <w:t>This was</w:t>
      </w:r>
      <w:r w:rsidRPr="001E316B">
        <w:rPr>
          <w:color w:val="FF0000"/>
        </w:rPr>
        <w:t xml:space="preserve"> Block approved</w:t>
      </w:r>
      <w:r>
        <w:t>.</w:t>
      </w:r>
    </w:p>
    <w:p w14:paraId="4812056D" w14:textId="77777777" w:rsidR="00AE1380" w:rsidRDefault="00AE1380" w:rsidP="00AE1380">
      <w:pPr>
        <w:pStyle w:val="NormTop"/>
      </w:pPr>
      <w:r>
        <w:rPr>
          <w:color w:val="0000FF"/>
        </w:rPr>
        <w:t>TD SP</w:t>
      </w:r>
      <w:r>
        <w:rPr>
          <w:color w:val="0000FF"/>
        </w:rPr>
        <w:noBreakHyphen/>
        <w:t>191031</w:t>
      </w:r>
      <w:r w:rsidRPr="0073055D">
        <w:t xml:space="preserve"> </w:t>
      </w:r>
      <w:r>
        <w:t xml:space="preserve">(CR PACK) </w:t>
      </w:r>
      <w:r w:rsidR="00661F41">
        <w:t>Stage 1</w:t>
      </w:r>
      <w:r>
        <w:t xml:space="preserve"> CRs on FS_MINT.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22.831 CR0001R1.</w:t>
      </w:r>
    </w:p>
    <w:p w14:paraId="7666F558" w14:textId="77777777" w:rsidR="00AE1380" w:rsidRPr="00DA12F6" w:rsidRDefault="00AE1380" w:rsidP="00AE1380">
      <w:pPr>
        <w:keepNext/>
        <w:rPr>
          <w:rFonts w:cs="Arial"/>
          <w:b/>
        </w:rPr>
      </w:pPr>
      <w:r w:rsidRPr="00DA12F6">
        <w:rPr>
          <w:rFonts w:cs="Arial"/>
          <w:b/>
        </w:rPr>
        <w:t>Discussion and conclusion:</w:t>
      </w:r>
    </w:p>
    <w:p w14:paraId="66DF2D7F" w14:textId="77777777" w:rsidR="0082451F" w:rsidRPr="0082451F" w:rsidRDefault="001E316B" w:rsidP="0082451F">
      <w:pPr>
        <w:keepNext/>
      </w:pPr>
      <w:r>
        <w:t>This was</w:t>
      </w:r>
      <w:r w:rsidRPr="001E316B">
        <w:rPr>
          <w:color w:val="FF0000"/>
        </w:rPr>
        <w:t xml:space="preserve"> Block approved</w:t>
      </w:r>
      <w:r>
        <w:t>.</w:t>
      </w:r>
    </w:p>
    <w:p w14:paraId="1AE15D25" w14:textId="77777777" w:rsidR="00AE1380" w:rsidRDefault="00AE1380" w:rsidP="00AE1380">
      <w:pPr>
        <w:pStyle w:val="NormTop"/>
      </w:pPr>
      <w:r>
        <w:rPr>
          <w:color w:val="0000FF"/>
        </w:rPr>
        <w:t>TD SP</w:t>
      </w:r>
      <w:r>
        <w:rPr>
          <w:color w:val="0000FF"/>
        </w:rPr>
        <w:noBreakHyphen/>
        <w:t>191033</w:t>
      </w:r>
      <w:r w:rsidRPr="0073055D">
        <w:t xml:space="preserve"> </w:t>
      </w:r>
      <w:r>
        <w:t xml:space="preserve">(CR PACK) </w:t>
      </w:r>
      <w:r w:rsidR="00661F41">
        <w:t>Stage 1</w:t>
      </w:r>
      <w:r>
        <w:t xml:space="preserve"> CRs on FS_ATRAC. (Source: SA</w:t>
      </w:r>
      <w:r w:rsidR="00661F41">
        <w:t> WG1</w:t>
      </w:r>
      <w:r>
        <w:t>).</w:t>
      </w:r>
      <w:r>
        <w:br/>
      </w:r>
      <w:r w:rsidRPr="0073055D">
        <w:rPr>
          <w:b/>
        </w:rPr>
        <w:t>Document for:</w:t>
      </w:r>
      <w:r w:rsidRPr="0073055D">
        <w:t xml:space="preserve"> </w:t>
      </w:r>
      <w:r>
        <w:t>Approval.</w:t>
      </w:r>
      <w:r>
        <w:br/>
      </w:r>
      <w:r w:rsidRPr="0073055D">
        <w:rPr>
          <w:b/>
        </w:rPr>
        <w:t>Abstract:</w:t>
      </w:r>
      <w:r w:rsidRPr="0073055D">
        <w:t xml:space="preserve"> </w:t>
      </w:r>
      <w:r>
        <w:t>22.836 CR0001R1.</w:t>
      </w:r>
    </w:p>
    <w:p w14:paraId="52BF1F85" w14:textId="77777777" w:rsidR="00AE1380" w:rsidRPr="00DA12F6" w:rsidRDefault="00AE1380" w:rsidP="00AE1380">
      <w:pPr>
        <w:keepNext/>
        <w:rPr>
          <w:rFonts w:cs="Arial"/>
          <w:b/>
        </w:rPr>
      </w:pPr>
      <w:r w:rsidRPr="00DA12F6">
        <w:rPr>
          <w:rFonts w:cs="Arial"/>
          <w:b/>
        </w:rPr>
        <w:t>Discussion and conclusion:</w:t>
      </w:r>
    </w:p>
    <w:p w14:paraId="09290B4F" w14:textId="77777777" w:rsidR="0082451F" w:rsidRPr="0082451F" w:rsidRDefault="001E316B" w:rsidP="0082451F">
      <w:pPr>
        <w:keepNext/>
      </w:pPr>
      <w:r>
        <w:t>This was</w:t>
      </w:r>
      <w:r w:rsidRPr="001E316B">
        <w:rPr>
          <w:color w:val="FF0000"/>
        </w:rPr>
        <w:t xml:space="preserve"> Block approved</w:t>
      </w:r>
      <w:r>
        <w:t>.</w:t>
      </w:r>
    </w:p>
    <w:p w14:paraId="06A38EF3" w14:textId="77777777" w:rsidR="00AE1380" w:rsidRDefault="00AE1380" w:rsidP="00AE1380">
      <w:pPr>
        <w:pStyle w:val="Heading1"/>
      </w:pPr>
      <w:bookmarkStart w:id="76" w:name="_Toc68670277"/>
      <w:r>
        <w:t>19</w:t>
      </w:r>
      <w:r>
        <w:tab/>
        <w:t xml:space="preserve">Project Management and </w:t>
      </w:r>
      <w:r w:rsidR="00661F41">
        <w:t>TSG S</w:t>
      </w:r>
      <w:r>
        <w:t>A owned specifications</w:t>
      </w:r>
      <w:bookmarkEnd w:id="76"/>
    </w:p>
    <w:p w14:paraId="4BAFAB10" w14:textId="77777777" w:rsidR="00AE1380" w:rsidRDefault="00AE1380" w:rsidP="00AE1380">
      <w:r>
        <w:t>There were no contributions under this agenda item.</w:t>
      </w:r>
    </w:p>
    <w:p w14:paraId="2D4253CA" w14:textId="77777777" w:rsidR="00AE1380" w:rsidRDefault="00AE1380" w:rsidP="00AE1380">
      <w:pPr>
        <w:pStyle w:val="Heading2"/>
      </w:pPr>
      <w:bookmarkStart w:id="77" w:name="_Toc68670278"/>
      <w:r>
        <w:t>19.1</w:t>
      </w:r>
      <w:r>
        <w:tab/>
        <w:t>Review of the work plan</w:t>
      </w:r>
      <w:bookmarkEnd w:id="77"/>
    </w:p>
    <w:p w14:paraId="64953117" w14:textId="77777777" w:rsidR="00AE1380" w:rsidRDefault="00AE1380" w:rsidP="00AE1380">
      <w:pPr>
        <w:keepNext/>
        <w:keepLines/>
      </w:pPr>
      <w:r>
        <w:rPr>
          <w:color w:val="0000FF"/>
        </w:rPr>
        <w:t>TD SP</w:t>
      </w:r>
      <w:r>
        <w:rPr>
          <w:color w:val="0000FF"/>
        </w:rPr>
        <w:noBreakHyphen/>
        <w:t>191273</w:t>
      </w:r>
      <w:r w:rsidRPr="0073055D">
        <w:t xml:space="preserve"> </w:t>
      </w:r>
      <w:r>
        <w:t xml:space="preserve">(DRAFT TR) TR 21.916 on </w:t>
      </w:r>
      <w:r w:rsidR="00661F41">
        <w:t>Rel</w:t>
      </w:r>
      <w:r w:rsidR="00661F41">
        <w:noBreakHyphen/>
      </w:r>
      <w:r>
        <w:t>16 Summary. (Source: MCC).</w:t>
      </w:r>
      <w:r>
        <w:br/>
      </w:r>
      <w:r w:rsidRPr="0073055D">
        <w:rPr>
          <w:b/>
        </w:rPr>
        <w:t>Document for:</w:t>
      </w:r>
      <w:r w:rsidRPr="0073055D">
        <w:t xml:space="preserve"> </w:t>
      </w:r>
      <w:r>
        <w:t>Discussion.</w:t>
      </w:r>
      <w:r>
        <w:br/>
      </w:r>
      <w:r w:rsidRPr="0073055D">
        <w:rPr>
          <w:b/>
        </w:rPr>
        <w:t>Abstract:</w:t>
      </w:r>
      <w:r w:rsidRPr="0073055D">
        <w:t xml:space="preserve"> </w:t>
      </w:r>
      <w:r>
        <w:t>Abstract of document: TR 21.916 will summarise all the Release 16 Features as well as some significant Work Items. It is in a very initial format. It is however presented for 'informal information' at TSG#85 as to perform a first assessment in identifying the inputs and the contributors that will be needed to complete the TR. The focus should be on the Annex A ('List of requested contributions') as well as on the Annex A1 ('</w:t>
      </w:r>
      <w:r w:rsidR="00661F41">
        <w:t>Annex A</w:t>
      </w:r>
      <w:r>
        <w:t>1: Template for contributions to this document'). It is not meant to be raised to v.1.0.0 after this presentation.</w:t>
      </w:r>
      <w:r w:rsidR="00661F41">
        <w:br/>
      </w:r>
      <w:r w:rsidR="00661F41" w:rsidRPr="00661F41">
        <w:rPr>
          <w:b/>
          <w:bCs/>
        </w:rPr>
        <w:t>Outstanding Issues:</w:t>
      </w:r>
      <w:r>
        <w:t xml:space="preserve"> Writing the TR.</w:t>
      </w:r>
      <w:r w:rsidR="00661F41">
        <w:br/>
      </w:r>
      <w:r w:rsidR="00661F41" w:rsidRPr="00661F41">
        <w:rPr>
          <w:b/>
          <w:bCs/>
        </w:rPr>
        <w:t>Contentious Issues:</w:t>
      </w:r>
      <w:r>
        <w:t xml:space="preserve"> None.</w:t>
      </w:r>
    </w:p>
    <w:p w14:paraId="4A892ED9" w14:textId="77777777" w:rsidR="00AE1380" w:rsidRPr="00DA12F6" w:rsidRDefault="00AE1380" w:rsidP="00AE1380">
      <w:pPr>
        <w:keepNext/>
        <w:rPr>
          <w:rFonts w:cs="Arial"/>
          <w:b/>
        </w:rPr>
      </w:pPr>
      <w:r w:rsidRPr="00DA12F6">
        <w:rPr>
          <w:rFonts w:cs="Arial"/>
          <w:b/>
        </w:rPr>
        <w:t>Discussion and conclusion:</w:t>
      </w:r>
    </w:p>
    <w:p w14:paraId="0BD71F77" w14:textId="77777777" w:rsidR="007A62A9" w:rsidRPr="001E316B" w:rsidRDefault="001E316B" w:rsidP="007A62A9">
      <w:r>
        <w:t xml:space="preserve">This was </w:t>
      </w:r>
      <w:r>
        <w:rPr>
          <w:color w:val="0000FF"/>
        </w:rPr>
        <w:t>noted</w:t>
      </w:r>
      <w:r>
        <w:t>.</w:t>
      </w:r>
    </w:p>
    <w:p w14:paraId="56DEC988" w14:textId="77777777" w:rsidR="00AE1380" w:rsidRDefault="00AE1380" w:rsidP="00AE1380">
      <w:pPr>
        <w:pStyle w:val="NormTop"/>
      </w:pPr>
      <w:r>
        <w:rPr>
          <w:color w:val="0000FF"/>
        </w:rPr>
        <w:t>TD SP</w:t>
      </w:r>
      <w:r>
        <w:rPr>
          <w:color w:val="0000FF"/>
        </w:rPr>
        <w:noBreakHyphen/>
        <w:t>191272</w:t>
      </w:r>
      <w:r w:rsidRPr="0073055D">
        <w:t xml:space="preserve"> </w:t>
      </w:r>
      <w:r>
        <w:t>(WORK PLAN) Work Plan review at TSG#86. (Source: MCC).</w:t>
      </w:r>
      <w:r>
        <w:br/>
      </w:r>
      <w:r w:rsidRPr="0073055D">
        <w:rPr>
          <w:b/>
        </w:rPr>
        <w:t>Document for:</w:t>
      </w:r>
      <w:r w:rsidRPr="0073055D">
        <w:t xml:space="preserve"> </w:t>
      </w:r>
      <w:r>
        <w:t>Presentation.</w:t>
      </w:r>
      <w:r>
        <w:br/>
      </w:r>
      <w:r w:rsidRPr="0073055D">
        <w:rPr>
          <w:b/>
        </w:rPr>
        <w:t>Abstract:</w:t>
      </w:r>
      <w:r w:rsidRPr="0073055D">
        <w:t xml:space="preserve"> </w:t>
      </w:r>
      <w:r>
        <w:t>Work Plan review at TSG#86.</w:t>
      </w:r>
    </w:p>
    <w:p w14:paraId="3BE6542D" w14:textId="77777777" w:rsidR="00AE1380" w:rsidRPr="00DA12F6" w:rsidRDefault="00AE1380" w:rsidP="00AE1380">
      <w:pPr>
        <w:keepNext/>
        <w:rPr>
          <w:rFonts w:cs="Arial"/>
          <w:b/>
        </w:rPr>
      </w:pPr>
      <w:r w:rsidRPr="00DA12F6">
        <w:rPr>
          <w:rFonts w:cs="Arial"/>
          <w:b/>
        </w:rPr>
        <w:t>Discussion and conclusion:</w:t>
      </w:r>
    </w:p>
    <w:p w14:paraId="0E382029" w14:textId="77777777" w:rsidR="007A62A9" w:rsidRPr="001E316B" w:rsidRDefault="001E316B" w:rsidP="007A62A9">
      <w:r>
        <w:t xml:space="preserve">This was revised to correct some information in </w:t>
      </w:r>
      <w:r>
        <w:rPr>
          <w:color w:val="0000FF"/>
          <w:lang w:val="en-US" w:eastAsia="en-US"/>
        </w:rPr>
        <w:t>TD SP</w:t>
      </w:r>
      <w:r>
        <w:rPr>
          <w:color w:val="0000FF"/>
          <w:lang w:val="en-US" w:eastAsia="en-US"/>
        </w:rPr>
        <w:noBreakHyphen/>
        <w:t>191380</w:t>
      </w:r>
      <w:r>
        <w:t xml:space="preserve">, which was </w:t>
      </w:r>
      <w:r>
        <w:rPr>
          <w:color w:val="0000FF"/>
        </w:rPr>
        <w:t>noted</w:t>
      </w:r>
      <w:r>
        <w:t>.</w:t>
      </w:r>
    </w:p>
    <w:p w14:paraId="1A368842" w14:textId="77777777" w:rsidR="00AE1380" w:rsidRDefault="00AE1380" w:rsidP="00AE1380">
      <w:pPr>
        <w:pStyle w:val="Heading2"/>
      </w:pPr>
      <w:bookmarkStart w:id="78" w:name="_Toc68670279"/>
      <w:r>
        <w:t>19.2</w:t>
      </w:r>
      <w:r>
        <w:tab/>
        <w:t>Specification Status</w:t>
      </w:r>
      <w:bookmarkEnd w:id="78"/>
    </w:p>
    <w:p w14:paraId="39160AC4" w14:textId="77777777" w:rsidR="00AE1380" w:rsidRDefault="00AE1380" w:rsidP="00AE1380">
      <w:pPr>
        <w:pBdr>
          <w:top w:val="single" w:sz="4" w:space="1" w:color="auto"/>
          <w:left w:val="single" w:sz="4" w:space="4" w:color="auto"/>
          <w:bottom w:val="single" w:sz="4" w:space="1" w:color="auto"/>
          <w:right w:val="single" w:sz="4" w:space="4" w:color="auto"/>
        </w:pBdr>
      </w:pPr>
      <w:r>
        <w:t>Future meetings are planned as follows (see http://webapp.etsi.org/MeetingCalendar/QueryForm.asp):</w:t>
      </w:r>
    </w:p>
    <w:p w14:paraId="1DA7E349" w14:textId="77777777" w:rsidR="00AE1380" w:rsidRDefault="00AE1380" w:rsidP="00AE1380">
      <w:pPr>
        <w:pStyle w:val="Heading2"/>
      </w:pPr>
      <w:bookmarkStart w:id="79" w:name="_Toc68670280"/>
      <w:r>
        <w:lastRenderedPageBreak/>
        <w:t>19.3</w:t>
      </w:r>
      <w:r>
        <w:tab/>
        <w:t xml:space="preserve">Work Item Summaries for </w:t>
      </w:r>
      <w:r w:rsidR="00661F41">
        <w:t>TR 2</w:t>
      </w:r>
      <w:r>
        <w:t>1.91x</w:t>
      </w:r>
      <w:bookmarkEnd w:id="79"/>
    </w:p>
    <w:p w14:paraId="4CC73871" w14:textId="77777777" w:rsidR="00AE1380" w:rsidRDefault="00AE1380" w:rsidP="00AE1380">
      <w:pPr>
        <w:keepNext/>
        <w:keepLines/>
      </w:pPr>
      <w:r>
        <w:rPr>
          <w:color w:val="0000FF"/>
        </w:rPr>
        <w:t>TD SP</w:t>
      </w:r>
      <w:r>
        <w:rPr>
          <w:color w:val="0000FF"/>
        </w:rPr>
        <w:noBreakHyphen/>
        <w:t>191223</w:t>
      </w:r>
      <w:r w:rsidRPr="0073055D">
        <w:t xml:space="preserve"> </w:t>
      </w:r>
      <w:r>
        <w:t>(WI SUMMARY) WI summary for 5G_eLCS. (Source: CATT).</w:t>
      </w:r>
      <w:r>
        <w:br/>
      </w:r>
      <w:r w:rsidRPr="0073055D">
        <w:rPr>
          <w:b/>
        </w:rPr>
        <w:t>Document for:</w:t>
      </w:r>
      <w:r w:rsidRPr="0073055D">
        <w:t xml:space="preserve"> </w:t>
      </w:r>
      <w:r>
        <w:t>Approval.</w:t>
      </w:r>
      <w:r>
        <w:br/>
      </w:r>
      <w:r w:rsidRPr="0073055D">
        <w:rPr>
          <w:b/>
        </w:rPr>
        <w:t>Abstract:</w:t>
      </w:r>
      <w:r w:rsidRPr="0073055D">
        <w:t xml:space="preserve"> </w:t>
      </w:r>
      <w:r>
        <w:t>WI summary of 5G_eLCS.</w:t>
      </w:r>
    </w:p>
    <w:p w14:paraId="11CD277D" w14:textId="77777777" w:rsidR="00AE1380" w:rsidRPr="00DA12F6" w:rsidRDefault="00AE1380" w:rsidP="00AE1380">
      <w:pPr>
        <w:keepNext/>
        <w:rPr>
          <w:rFonts w:cs="Arial"/>
          <w:b/>
        </w:rPr>
      </w:pPr>
      <w:r w:rsidRPr="00DA12F6">
        <w:rPr>
          <w:rFonts w:cs="Arial"/>
          <w:b/>
        </w:rPr>
        <w:t>Discussion and conclusion:</w:t>
      </w:r>
    </w:p>
    <w:p w14:paraId="06709120" w14:textId="77777777" w:rsidR="0082451F" w:rsidRPr="0082451F" w:rsidRDefault="001E316B" w:rsidP="0082451F">
      <w:pPr>
        <w:keepNext/>
      </w:pPr>
      <w:r>
        <w:t>This was</w:t>
      </w:r>
      <w:r w:rsidRPr="001E316B">
        <w:rPr>
          <w:color w:val="FF0000"/>
        </w:rPr>
        <w:t xml:space="preserve"> Block </w:t>
      </w:r>
      <w:r>
        <w:rPr>
          <w:color w:val="FF0000"/>
        </w:rPr>
        <w:t>endorsed</w:t>
      </w:r>
      <w:r>
        <w:t>.</w:t>
      </w:r>
    </w:p>
    <w:p w14:paraId="277C1A45" w14:textId="77777777" w:rsidR="00AE1380" w:rsidRDefault="00AE1380" w:rsidP="00AE1380">
      <w:pPr>
        <w:pStyle w:val="NormTop"/>
      </w:pPr>
      <w:r>
        <w:rPr>
          <w:color w:val="0000FF"/>
        </w:rPr>
        <w:t>TD SP</w:t>
      </w:r>
      <w:r>
        <w:rPr>
          <w:color w:val="0000FF"/>
        </w:rPr>
        <w:noBreakHyphen/>
        <w:t>191229</w:t>
      </w:r>
      <w:r w:rsidRPr="0073055D">
        <w:t xml:space="preserve"> </w:t>
      </w:r>
      <w:r>
        <w:t>(WI SUMMARY) Work Item Summary for RDSSI. (Source: Convida Wireless LLC).</w:t>
      </w:r>
      <w:r>
        <w:br/>
      </w:r>
      <w:r w:rsidRPr="0073055D">
        <w:rPr>
          <w:b/>
        </w:rPr>
        <w:t>Document for:</w:t>
      </w:r>
      <w:r w:rsidRPr="0073055D">
        <w:t xml:space="preserve"> </w:t>
      </w:r>
      <w:r>
        <w:t>Approval.</w:t>
      </w:r>
      <w:r>
        <w:br/>
      </w:r>
      <w:r w:rsidRPr="0073055D">
        <w:rPr>
          <w:b/>
        </w:rPr>
        <w:t>Abstract:</w:t>
      </w:r>
      <w:r w:rsidRPr="0073055D">
        <w:t xml:space="preserve"> </w:t>
      </w:r>
      <w:r>
        <w:t>This contribution adds a work item summary for RDSSI to TR 21.916.</w:t>
      </w:r>
    </w:p>
    <w:p w14:paraId="5F0891E5" w14:textId="77777777" w:rsidR="00AE1380" w:rsidRPr="00DA12F6" w:rsidRDefault="00AE1380" w:rsidP="00AE1380">
      <w:pPr>
        <w:keepNext/>
        <w:rPr>
          <w:rFonts w:cs="Arial"/>
          <w:b/>
        </w:rPr>
      </w:pPr>
      <w:r w:rsidRPr="00DA12F6">
        <w:rPr>
          <w:rFonts w:cs="Arial"/>
          <w:b/>
        </w:rPr>
        <w:t>Discussion and conclusion:</w:t>
      </w:r>
    </w:p>
    <w:p w14:paraId="66D1ED4F" w14:textId="77777777" w:rsidR="001E316B" w:rsidRPr="0082451F" w:rsidRDefault="001E316B" w:rsidP="001E316B">
      <w:pPr>
        <w:keepNext/>
      </w:pPr>
      <w:r>
        <w:t>This was</w:t>
      </w:r>
      <w:r w:rsidRPr="001E316B">
        <w:rPr>
          <w:color w:val="FF0000"/>
        </w:rPr>
        <w:t xml:space="preserve"> Block </w:t>
      </w:r>
      <w:r>
        <w:rPr>
          <w:color w:val="FF0000"/>
        </w:rPr>
        <w:t>endorsed</w:t>
      </w:r>
      <w:r>
        <w:t>.</w:t>
      </w:r>
    </w:p>
    <w:p w14:paraId="1E89D7DA" w14:textId="77777777" w:rsidR="00AE1380" w:rsidRDefault="00AE1380" w:rsidP="00AE1380">
      <w:pPr>
        <w:pStyle w:val="NormTop"/>
      </w:pPr>
      <w:r>
        <w:rPr>
          <w:color w:val="0000FF"/>
        </w:rPr>
        <w:t>TD SP</w:t>
      </w:r>
      <w:r>
        <w:rPr>
          <w:color w:val="0000FF"/>
        </w:rPr>
        <w:noBreakHyphen/>
        <w:t>191247</w:t>
      </w:r>
      <w:r w:rsidRPr="0073055D">
        <w:t xml:space="preserve"> </w:t>
      </w:r>
      <w:r>
        <w:t>(WI SUMMARY) Summary for work item 'Service Interactivity'. (Source: Qualcomm Incorporated).</w:t>
      </w:r>
      <w:r>
        <w:br/>
      </w:r>
      <w:r w:rsidRPr="0073055D">
        <w:rPr>
          <w:b/>
        </w:rPr>
        <w:t>Document for:</w:t>
      </w:r>
      <w:r w:rsidRPr="0073055D">
        <w:t xml:space="preserve"> </w:t>
      </w:r>
      <w:r>
        <w:t>Approval.</w:t>
      </w:r>
      <w:r>
        <w:br/>
      </w:r>
      <w:r w:rsidRPr="0073055D">
        <w:rPr>
          <w:b/>
        </w:rPr>
        <w:t>Abstract:</w:t>
      </w:r>
      <w:r w:rsidRPr="0073055D">
        <w:t xml:space="preserve"> </w:t>
      </w:r>
      <w:r>
        <w:t>WI summary for Service Interactivity of SA WG4.</w:t>
      </w:r>
    </w:p>
    <w:p w14:paraId="292A8C1B" w14:textId="77777777" w:rsidR="00AE1380" w:rsidRPr="00DA12F6" w:rsidRDefault="00AE1380" w:rsidP="00AE1380">
      <w:pPr>
        <w:keepNext/>
        <w:rPr>
          <w:rFonts w:cs="Arial"/>
          <w:b/>
        </w:rPr>
      </w:pPr>
      <w:r w:rsidRPr="00DA12F6">
        <w:rPr>
          <w:rFonts w:cs="Arial"/>
          <w:b/>
        </w:rPr>
        <w:t>Discussion and conclusion:</w:t>
      </w:r>
    </w:p>
    <w:p w14:paraId="604DAD57" w14:textId="77777777" w:rsidR="001E316B" w:rsidRPr="0082451F" w:rsidRDefault="001E316B" w:rsidP="001E316B">
      <w:pPr>
        <w:keepNext/>
      </w:pPr>
      <w:r>
        <w:t>This was</w:t>
      </w:r>
      <w:r w:rsidRPr="001E316B">
        <w:rPr>
          <w:color w:val="FF0000"/>
        </w:rPr>
        <w:t xml:space="preserve"> Block </w:t>
      </w:r>
      <w:r>
        <w:rPr>
          <w:color w:val="FF0000"/>
        </w:rPr>
        <w:t>endorsed</w:t>
      </w:r>
      <w:r>
        <w:t>.</w:t>
      </w:r>
    </w:p>
    <w:p w14:paraId="1EFFD207" w14:textId="77777777" w:rsidR="00AE1380" w:rsidRDefault="00AE1380" w:rsidP="00AE1380">
      <w:pPr>
        <w:pStyle w:val="NormTop"/>
      </w:pPr>
      <w:r>
        <w:rPr>
          <w:color w:val="0000FF"/>
        </w:rPr>
        <w:t>TD SP</w:t>
      </w:r>
      <w:r>
        <w:rPr>
          <w:color w:val="0000FF"/>
        </w:rPr>
        <w:noBreakHyphen/>
        <w:t>191252</w:t>
      </w:r>
      <w:r w:rsidRPr="0073055D">
        <w:t xml:space="preserve"> </w:t>
      </w:r>
      <w:r>
        <w:t xml:space="preserve">(WI SUMMARY) Summary for work item 'OAM aspects of LTE and WLAN integration'. (Source: </w:t>
      </w:r>
      <w:r w:rsidR="00DB6D42">
        <w:t>China Mobile</w:t>
      </w:r>
      <w:r>
        <w:t>).</w:t>
      </w:r>
      <w:r>
        <w:br/>
      </w:r>
      <w:r w:rsidRPr="0073055D">
        <w:rPr>
          <w:b/>
        </w:rPr>
        <w:t>Document for:</w:t>
      </w:r>
      <w:r w:rsidRPr="0073055D">
        <w:t xml:space="preserve"> </w:t>
      </w:r>
      <w:r>
        <w:t>Endorsement.</w:t>
      </w:r>
      <w:r>
        <w:br/>
      </w:r>
      <w:r w:rsidRPr="0073055D">
        <w:rPr>
          <w:b/>
        </w:rPr>
        <w:t>Abstract:</w:t>
      </w:r>
      <w:r w:rsidRPr="0073055D">
        <w:t xml:space="preserve"> </w:t>
      </w:r>
      <w:r w:rsidR="00DB6D42">
        <w:t>Based on the Study Item FS_VBCLTE (TR 32.848) which has investigated potential charging requirements and possible mechanisms to support volume based charging for VoLTE, the WI VBCLTE is the enhancement of online and offline charging aspects of volume based charging for VoLTE.</w:t>
      </w:r>
    </w:p>
    <w:p w14:paraId="57290DD7" w14:textId="77777777" w:rsidR="00AE1380" w:rsidRPr="00DA12F6" w:rsidRDefault="00AE1380" w:rsidP="00AE1380">
      <w:pPr>
        <w:keepNext/>
        <w:rPr>
          <w:rFonts w:cs="Arial"/>
          <w:b/>
        </w:rPr>
      </w:pPr>
      <w:r w:rsidRPr="00DA12F6">
        <w:rPr>
          <w:rFonts w:cs="Arial"/>
          <w:b/>
        </w:rPr>
        <w:t>Discussion and conclusion:</w:t>
      </w:r>
    </w:p>
    <w:p w14:paraId="5D04CCE4" w14:textId="77777777" w:rsidR="001E316B" w:rsidRPr="0082451F" w:rsidRDefault="001E316B" w:rsidP="001E316B">
      <w:pPr>
        <w:keepNext/>
      </w:pPr>
      <w:r>
        <w:t>This was</w:t>
      </w:r>
      <w:r w:rsidRPr="001E316B">
        <w:rPr>
          <w:color w:val="FF0000"/>
        </w:rPr>
        <w:t xml:space="preserve"> Block </w:t>
      </w:r>
      <w:r>
        <w:rPr>
          <w:color w:val="FF0000"/>
        </w:rPr>
        <w:t>endorsed</w:t>
      </w:r>
      <w:r>
        <w:t>.</w:t>
      </w:r>
    </w:p>
    <w:p w14:paraId="1C35343A" w14:textId="77777777" w:rsidR="00DB6D42" w:rsidRDefault="00DB6D42" w:rsidP="00DB6D42">
      <w:pPr>
        <w:pStyle w:val="NormTop"/>
      </w:pPr>
      <w:r>
        <w:rPr>
          <w:color w:val="0000FF"/>
        </w:rPr>
        <w:t>TD SP</w:t>
      </w:r>
      <w:r>
        <w:rPr>
          <w:color w:val="0000FF"/>
        </w:rPr>
        <w:noBreakHyphen/>
        <w:t>191277</w:t>
      </w:r>
      <w:r w:rsidRPr="0073055D">
        <w:t xml:space="preserve"> </w:t>
      </w:r>
      <w:r>
        <w:t>(WI SUMMARY) Summary for WI Volume Based Charging Aspects for VoLTE. (Source: Intel).</w:t>
      </w:r>
      <w:r>
        <w:br/>
      </w:r>
      <w:r w:rsidRPr="0073055D">
        <w:rPr>
          <w:b/>
        </w:rPr>
        <w:t>Document for:</w:t>
      </w:r>
      <w:r w:rsidRPr="0073055D">
        <w:t xml:space="preserve"> </w:t>
      </w:r>
      <w:r>
        <w:t>Endorsement.</w:t>
      </w:r>
      <w:r>
        <w:br/>
      </w:r>
      <w:r w:rsidRPr="0073055D">
        <w:rPr>
          <w:b/>
        </w:rPr>
        <w:t>Abstract:</w:t>
      </w:r>
      <w:r w:rsidRPr="0073055D">
        <w:t xml:space="preserve"> </w:t>
      </w:r>
      <w:r>
        <w:t>This contribution summarizes the progress of the normative specifications accomplished during the course of the OAM_LTE_WLAN work item.</w:t>
      </w:r>
    </w:p>
    <w:p w14:paraId="4021500A" w14:textId="77777777" w:rsidR="00DB6D42" w:rsidRPr="00DA12F6" w:rsidRDefault="00DB6D42" w:rsidP="00DB6D42">
      <w:pPr>
        <w:keepNext/>
        <w:rPr>
          <w:rFonts w:cs="Arial"/>
          <w:b/>
        </w:rPr>
      </w:pPr>
      <w:r w:rsidRPr="00DA12F6">
        <w:rPr>
          <w:rFonts w:cs="Arial"/>
          <w:b/>
        </w:rPr>
        <w:t>Discussion and conclusion:</w:t>
      </w:r>
    </w:p>
    <w:p w14:paraId="59086799" w14:textId="77777777" w:rsidR="001E316B" w:rsidRPr="0082451F" w:rsidRDefault="001E316B" w:rsidP="001E316B">
      <w:pPr>
        <w:keepNext/>
      </w:pPr>
      <w:r>
        <w:t>This was</w:t>
      </w:r>
      <w:r w:rsidRPr="001E316B">
        <w:rPr>
          <w:color w:val="FF0000"/>
        </w:rPr>
        <w:t xml:space="preserve"> Block </w:t>
      </w:r>
      <w:r>
        <w:rPr>
          <w:color w:val="FF0000"/>
        </w:rPr>
        <w:t>endorsed</w:t>
      </w:r>
      <w:r>
        <w:t>.</w:t>
      </w:r>
    </w:p>
    <w:p w14:paraId="327B3BDD" w14:textId="77777777" w:rsidR="00AE1380" w:rsidRDefault="00AE1380" w:rsidP="00AE1380">
      <w:pPr>
        <w:pStyle w:val="Heading2"/>
      </w:pPr>
      <w:bookmarkStart w:id="80" w:name="_Toc68670281"/>
      <w:r>
        <w:t>19.4</w:t>
      </w:r>
      <w:r>
        <w:tab/>
        <w:t xml:space="preserve">Improvements to working methods and CRs against </w:t>
      </w:r>
      <w:r w:rsidR="00661F41">
        <w:t>TSG S</w:t>
      </w:r>
      <w:r>
        <w:t>A owned Specifications</w:t>
      </w:r>
      <w:bookmarkEnd w:id="80"/>
    </w:p>
    <w:p w14:paraId="3CB45A9D" w14:textId="77777777" w:rsidR="00AE1380" w:rsidRDefault="00AE1380" w:rsidP="00AE1380">
      <w:pPr>
        <w:keepNext/>
        <w:keepLines/>
      </w:pPr>
      <w:r>
        <w:rPr>
          <w:color w:val="0000FF"/>
        </w:rPr>
        <w:t>TD SP</w:t>
      </w:r>
      <w:r>
        <w:rPr>
          <w:color w:val="0000FF"/>
        </w:rPr>
        <w:noBreakHyphen/>
        <w:t>191005</w:t>
      </w:r>
      <w:r w:rsidRPr="0073055D">
        <w:t xml:space="preserve"> </w:t>
      </w:r>
      <w:r>
        <w:t xml:space="preserve">(DISCUSSION) 3GPP (SA) Improvement Suggestions (living document). (Source: </w:t>
      </w:r>
      <w:r w:rsidR="00661F41">
        <w:t>TSG S</w:t>
      </w:r>
      <w:r>
        <w:t>A Chairman).</w:t>
      </w:r>
      <w:r>
        <w:br/>
      </w:r>
      <w:r w:rsidRPr="0073055D">
        <w:rPr>
          <w:b/>
        </w:rPr>
        <w:t>Document for:</w:t>
      </w:r>
      <w:r w:rsidRPr="0073055D">
        <w:t xml:space="preserve"> </w:t>
      </w:r>
      <w:r>
        <w:t>Information.</w:t>
      </w:r>
      <w:r>
        <w:br/>
      </w:r>
      <w:r w:rsidRPr="0073055D">
        <w:rPr>
          <w:b/>
        </w:rPr>
        <w:t>Abstract:</w:t>
      </w:r>
      <w:r w:rsidRPr="0073055D">
        <w:t xml:space="preserve"> </w:t>
      </w:r>
      <w:r w:rsidR="000D4100">
        <w:t>TSG SA Improvement Suggestions.</w:t>
      </w:r>
    </w:p>
    <w:p w14:paraId="6E04FDE4" w14:textId="77777777" w:rsidR="00AE1380" w:rsidRPr="00DA12F6" w:rsidRDefault="00AE1380" w:rsidP="00AE1380">
      <w:pPr>
        <w:keepNext/>
        <w:rPr>
          <w:rFonts w:cs="Arial"/>
          <w:b/>
        </w:rPr>
      </w:pPr>
      <w:r w:rsidRPr="00DA12F6">
        <w:rPr>
          <w:rFonts w:cs="Arial"/>
          <w:b/>
        </w:rPr>
        <w:t>Discussion and conclusion:</w:t>
      </w:r>
    </w:p>
    <w:p w14:paraId="508D1142" w14:textId="77777777" w:rsidR="007A62A9" w:rsidRPr="001E316B" w:rsidRDefault="001E316B" w:rsidP="007A62A9">
      <w:r>
        <w:t xml:space="preserve">This was </w:t>
      </w:r>
      <w:r w:rsidRPr="001E316B">
        <w:rPr>
          <w:color w:val="FF0000"/>
        </w:rPr>
        <w:t>withdrawn</w:t>
      </w:r>
      <w:r>
        <w:t>.</w:t>
      </w:r>
    </w:p>
    <w:p w14:paraId="4EDBED83" w14:textId="77777777" w:rsidR="00AE1380" w:rsidRDefault="00AE1380" w:rsidP="00AE1380">
      <w:pPr>
        <w:pStyle w:val="Heading2"/>
      </w:pPr>
      <w:bookmarkStart w:id="81" w:name="_Toc68670282"/>
      <w:r>
        <w:t>19.5</w:t>
      </w:r>
      <w:r>
        <w:tab/>
        <w:t>MCC Status Report</w:t>
      </w:r>
      <w:bookmarkEnd w:id="81"/>
    </w:p>
    <w:p w14:paraId="6633A0F1" w14:textId="77777777" w:rsidR="00AE1380" w:rsidRDefault="00AE1380" w:rsidP="00AE1380">
      <w:pPr>
        <w:keepNext/>
        <w:keepLines/>
      </w:pPr>
      <w:r>
        <w:rPr>
          <w:color w:val="0000FF"/>
        </w:rPr>
        <w:t>TD SP</w:t>
      </w:r>
      <w:r>
        <w:rPr>
          <w:color w:val="0000FF"/>
        </w:rPr>
        <w:noBreakHyphen/>
        <w:t>191044</w:t>
      </w:r>
      <w:r w:rsidRPr="0073055D">
        <w:t xml:space="preserve"> </w:t>
      </w:r>
      <w:r>
        <w:t>(REPORT) Support Team Report. (Source: MCC (JMM)).</w:t>
      </w:r>
      <w:r>
        <w:br/>
      </w:r>
      <w:r w:rsidRPr="0073055D">
        <w:rPr>
          <w:b/>
        </w:rPr>
        <w:t>Document for:</w:t>
      </w:r>
      <w:r w:rsidRPr="0073055D">
        <w:t xml:space="preserve"> </w:t>
      </w:r>
      <w:r>
        <w:t>Presentation.</w:t>
      </w:r>
      <w:r>
        <w:br/>
      </w:r>
      <w:r w:rsidRPr="0073055D">
        <w:rPr>
          <w:b/>
        </w:rPr>
        <w:t>Abstract:</w:t>
      </w:r>
      <w:r w:rsidRPr="0073055D">
        <w:t xml:space="preserve"> </w:t>
      </w:r>
      <w:r>
        <w:t>Report of MCC activities.</w:t>
      </w:r>
    </w:p>
    <w:p w14:paraId="65B21C09" w14:textId="77777777" w:rsidR="00AE1380" w:rsidRPr="00DA12F6" w:rsidRDefault="00AE1380" w:rsidP="00AE1380">
      <w:pPr>
        <w:keepNext/>
        <w:rPr>
          <w:rFonts w:cs="Arial"/>
          <w:b/>
        </w:rPr>
      </w:pPr>
      <w:r w:rsidRPr="00DA12F6">
        <w:rPr>
          <w:rFonts w:cs="Arial"/>
          <w:b/>
        </w:rPr>
        <w:t>Discussion and conclusion:</w:t>
      </w:r>
    </w:p>
    <w:p w14:paraId="7CEA60FA" w14:textId="77777777" w:rsidR="007A62A9" w:rsidRPr="001E316B" w:rsidRDefault="001E316B" w:rsidP="007A62A9">
      <w:r>
        <w:t xml:space="preserve">This was </w:t>
      </w:r>
      <w:r>
        <w:rPr>
          <w:color w:val="0000FF"/>
        </w:rPr>
        <w:t>noted</w:t>
      </w:r>
      <w:r>
        <w:t>.</w:t>
      </w:r>
    </w:p>
    <w:p w14:paraId="4697639C" w14:textId="77777777" w:rsidR="008B3D2A" w:rsidRDefault="008B3D2A" w:rsidP="008B3D2A">
      <w:pPr>
        <w:pStyle w:val="Heading2"/>
      </w:pPr>
      <w:bookmarkStart w:id="82" w:name="_Toc68670283"/>
      <w:r>
        <w:lastRenderedPageBreak/>
        <w:t>19.6</w:t>
      </w:r>
      <w:r>
        <w:tab/>
        <w:t>Future Meeting schedule</w:t>
      </w:r>
      <w:bookmarkEnd w:id="82"/>
    </w:p>
    <w:p w14:paraId="38D53D33" w14:textId="77777777" w:rsidR="008B3D2A" w:rsidRPr="00BA731A" w:rsidRDefault="008B3D2A" w:rsidP="008B3D2A">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18" w:history="1">
        <w:r w:rsidRPr="00405394">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717"/>
        <w:gridCol w:w="3949"/>
        <w:gridCol w:w="1418"/>
      </w:tblGrid>
      <w:tr w:rsidR="008B3D2A" w:rsidRPr="00BA731A" w14:paraId="1371C4C4" w14:textId="77777777" w:rsidTr="008A7FD4">
        <w:tc>
          <w:tcPr>
            <w:tcW w:w="1522" w:type="dxa"/>
            <w:tcBorders>
              <w:bottom w:val="single" w:sz="4" w:space="0" w:color="auto"/>
            </w:tcBorders>
          </w:tcPr>
          <w:p w14:paraId="6799AC16" w14:textId="77777777" w:rsidR="008B3D2A" w:rsidRPr="00BA731A" w:rsidRDefault="008B3D2A" w:rsidP="008A7FD4">
            <w:pPr>
              <w:pStyle w:val="TAH"/>
              <w:rPr>
                <w:sz w:val="20"/>
              </w:rPr>
            </w:pPr>
            <w:r w:rsidRPr="00BA731A">
              <w:rPr>
                <w:sz w:val="20"/>
              </w:rPr>
              <w:t>Meeting</w:t>
            </w:r>
          </w:p>
        </w:tc>
        <w:tc>
          <w:tcPr>
            <w:tcW w:w="2717" w:type="dxa"/>
            <w:tcBorders>
              <w:bottom w:val="single" w:sz="4" w:space="0" w:color="auto"/>
            </w:tcBorders>
          </w:tcPr>
          <w:p w14:paraId="0D6BAAAD" w14:textId="77777777" w:rsidR="008B3D2A" w:rsidRPr="00BA731A" w:rsidRDefault="008B3D2A" w:rsidP="008A7FD4">
            <w:pPr>
              <w:pStyle w:val="TAH"/>
              <w:rPr>
                <w:sz w:val="20"/>
              </w:rPr>
            </w:pPr>
            <w:r w:rsidRPr="00BA731A">
              <w:rPr>
                <w:sz w:val="20"/>
              </w:rPr>
              <w:t>dates</w:t>
            </w:r>
          </w:p>
        </w:tc>
        <w:tc>
          <w:tcPr>
            <w:tcW w:w="3949" w:type="dxa"/>
            <w:tcBorders>
              <w:bottom w:val="single" w:sz="4" w:space="0" w:color="auto"/>
            </w:tcBorders>
          </w:tcPr>
          <w:p w14:paraId="767F6ACA" w14:textId="77777777" w:rsidR="008B3D2A" w:rsidRPr="00BA731A" w:rsidRDefault="008B3D2A" w:rsidP="008A7FD4">
            <w:pPr>
              <w:pStyle w:val="TAH"/>
              <w:rPr>
                <w:sz w:val="20"/>
              </w:rPr>
            </w:pPr>
            <w:r w:rsidRPr="00BA731A">
              <w:rPr>
                <w:sz w:val="20"/>
              </w:rPr>
              <w:t>Venue</w:t>
            </w:r>
          </w:p>
        </w:tc>
        <w:tc>
          <w:tcPr>
            <w:tcW w:w="1418" w:type="dxa"/>
            <w:tcBorders>
              <w:bottom w:val="single" w:sz="4" w:space="0" w:color="auto"/>
            </w:tcBorders>
          </w:tcPr>
          <w:p w14:paraId="1130AD37" w14:textId="77777777" w:rsidR="008B3D2A" w:rsidRPr="00BA731A" w:rsidRDefault="008B3D2A" w:rsidP="008A7FD4">
            <w:pPr>
              <w:pStyle w:val="TAH"/>
              <w:rPr>
                <w:sz w:val="20"/>
              </w:rPr>
            </w:pPr>
            <w:r w:rsidRPr="00BA731A">
              <w:rPr>
                <w:sz w:val="20"/>
              </w:rPr>
              <w:t>Host</w:t>
            </w:r>
          </w:p>
        </w:tc>
      </w:tr>
      <w:tr w:rsidR="008B3D2A" w:rsidRPr="006E7A68" w14:paraId="3608740C" w14:textId="77777777" w:rsidTr="008A7FD4">
        <w:tc>
          <w:tcPr>
            <w:tcW w:w="9606" w:type="dxa"/>
            <w:gridSpan w:val="4"/>
            <w:shd w:val="pct10" w:color="auto" w:fill="CCCCCC"/>
          </w:tcPr>
          <w:p w14:paraId="0E964602" w14:textId="77777777" w:rsidR="008B3D2A" w:rsidRPr="006E7A68" w:rsidRDefault="008B3D2A" w:rsidP="008A7FD4">
            <w:pPr>
              <w:pStyle w:val="TAL"/>
              <w:rPr>
                <w:b/>
                <w:color w:val="auto"/>
                <w:sz w:val="20"/>
              </w:rPr>
            </w:pPr>
            <w:r>
              <w:rPr>
                <w:b/>
                <w:color w:val="auto"/>
                <w:sz w:val="20"/>
              </w:rPr>
              <w:t>March</w:t>
            </w:r>
            <w:r w:rsidRPr="006E7A68">
              <w:rPr>
                <w:b/>
                <w:color w:val="auto"/>
                <w:sz w:val="20"/>
              </w:rPr>
              <w:t xml:space="preserve"> 20</w:t>
            </w:r>
            <w:r>
              <w:rPr>
                <w:b/>
                <w:color w:val="auto"/>
                <w:sz w:val="20"/>
              </w:rPr>
              <w:t>20</w:t>
            </w:r>
          </w:p>
        </w:tc>
      </w:tr>
      <w:tr w:rsidR="008B3D2A" w:rsidRPr="006E7A68" w14:paraId="2CDEF7BD" w14:textId="77777777" w:rsidTr="008A7FD4">
        <w:tc>
          <w:tcPr>
            <w:tcW w:w="1522" w:type="dxa"/>
          </w:tcPr>
          <w:p w14:paraId="7D58C879" w14:textId="77777777" w:rsidR="008B3D2A" w:rsidRPr="006E7A68" w:rsidRDefault="008B3D2A" w:rsidP="008A7FD4">
            <w:pPr>
              <w:pStyle w:val="TAL"/>
              <w:rPr>
                <w:color w:val="auto"/>
                <w:sz w:val="20"/>
              </w:rPr>
            </w:pPr>
            <w:r w:rsidRPr="006E7A68">
              <w:rPr>
                <w:color w:val="auto"/>
                <w:sz w:val="20"/>
              </w:rPr>
              <w:t>RAN#8</w:t>
            </w:r>
            <w:r>
              <w:rPr>
                <w:color w:val="auto"/>
                <w:sz w:val="20"/>
              </w:rPr>
              <w:t>7</w:t>
            </w:r>
          </w:p>
        </w:tc>
        <w:tc>
          <w:tcPr>
            <w:tcW w:w="2717" w:type="dxa"/>
          </w:tcPr>
          <w:p w14:paraId="520FBB2C" w14:textId="77777777" w:rsidR="008B3D2A" w:rsidRPr="006E7A68" w:rsidRDefault="008B3D2A" w:rsidP="008A7FD4">
            <w:pPr>
              <w:pStyle w:val="TAL"/>
              <w:rPr>
                <w:color w:val="auto"/>
                <w:sz w:val="20"/>
              </w:rPr>
            </w:pPr>
            <w:r>
              <w:rPr>
                <w:color w:val="auto"/>
                <w:sz w:val="20"/>
              </w:rPr>
              <w:t>16 - 19 March</w:t>
            </w:r>
            <w:r w:rsidRPr="006E7A68">
              <w:rPr>
                <w:color w:val="auto"/>
                <w:sz w:val="20"/>
              </w:rPr>
              <w:t xml:space="preserve"> 20</w:t>
            </w:r>
            <w:r>
              <w:rPr>
                <w:color w:val="auto"/>
                <w:sz w:val="20"/>
              </w:rPr>
              <w:t>20</w:t>
            </w:r>
          </w:p>
        </w:tc>
        <w:tc>
          <w:tcPr>
            <w:tcW w:w="3949" w:type="dxa"/>
          </w:tcPr>
          <w:p w14:paraId="408C7282" w14:textId="77777777" w:rsidR="008B3D2A" w:rsidRPr="006E7A68" w:rsidRDefault="008B3D2A" w:rsidP="008A7FD4">
            <w:pPr>
              <w:pStyle w:val="TAL"/>
              <w:rPr>
                <w:noProof/>
                <w:color w:val="auto"/>
                <w:sz w:val="20"/>
              </w:rPr>
            </w:pPr>
            <w:r>
              <w:rPr>
                <w:noProof/>
                <w:color w:val="auto"/>
                <w:sz w:val="20"/>
              </w:rPr>
              <w:t>Korea (TBD)</w:t>
            </w:r>
          </w:p>
        </w:tc>
        <w:tc>
          <w:tcPr>
            <w:tcW w:w="1418" w:type="dxa"/>
          </w:tcPr>
          <w:p w14:paraId="6711B1CD" w14:textId="77777777" w:rsidR="008B3D2A" w:rsidRPr="006E7A68" w:rsidRDefault="008B3D2A" w:rsidP="008A7FD4">
            <w:pPr>
              <w:pStyle w:val="TAL"/>
              <w:rPr>
                <w:noProof/>
                <w:color w:val="auto"/>
                <w:sz w:val="20"/>
              </w:rPr>
            </w:pPr>
            <w:r>
              <w:rPr>
                <w:noProof/>
                <w:color w:val="auto"/>
                <w:sz w:val="20"/>
              </w:rPr>
              <w:t>-</w:t>
            </w:r>
          </w:p>
        </w:tc>
      </w:tr>
      <w:tr w:rsidR="008B3D2A" w:rsidRPr="006E7A68" w14:paraId="600071C7" w14:textId="77777777" w:rsidTr="008A7FD4">
        <w:tc>
          <w:tcPr>
            <w:tcW w:w="1522" w:type="dxa"/>
          </w:tcPr>
          <w:p w14:paraId="00D2E794" w14:textId="77777777" w:rsidR="008B3D2A" w:rsidRPr="006E7A68" w:rsidRDefault="008B3D2A" w:rsidP="008A7FD4">
            <w:pPr>
              <w:pStyle w:val="TAL"/>
              <w:rPr>
                <w:color w:val="auto"/>
                <w:sz w:val="20"/>
              </w:rPr>
            </w:pPr>
            <w:r w:rsidRPr="006E7A68">
              <w:rPr>
                <w:color w:val="auto"/>
                <w:sz w:val="20"/>
              </w:rPr>
              <w:t>CT#8</w:t>
            </w:r>
            <w:r>
              <w:rPr>
                <w:color w:val="auto"/>
                <w:sz w:val="20"/>
              </w:rPr>
              <w:t>7</w:t>
            </w:r>
          </w:p>
        </w:tc>
        <w:tc>
          <w:tcPr>
            <w:tcW w:w="2717" w:type="dxa"/>
          </w:tcPr>
          <w:p w14:paraId="360ACB0B" w14:textId="77777777" w:rsidR="008B3D2A" w:rsidRPr="006E7A68" w:rsidRDefault="008B3D2A" w:rsidP="008A7FD4">
            <w:pPr>
              <w:pStyle w:val="TAL"/>
              <w:rPr>
                <w:color w:val="auto"/>
                <w:sz w:val="20"/>
              </w:rPr>
            </w:pPr>
            <w:r>
              <w:rPr>
                <w:color w:val="auto"/>
                <w:sz w:val="20"/>
              </w:rPr>
              <w:t>16 - 17 March</w:t>
            </w:r>
            <w:r w:rsidRPr="006E7A68">
              <w:rPr>
                <w:color w:val="auto"/>
                <w:sz w:val="20"/>
              </w:rPr>
              <w:t xml:space="preserve"> 20</w:t>
            </w:r>
            <w:r>
              <w:rPr>
                <w:color w:val="auto"/>
                <w:sz w:val="20"/>
              </w:rPr>
              <w:t>20</w:t>
            </w:r>
          </w:p>
        </w:tc>
        <w:tc>
          <w:tcPr>
            <w:tcW w:w="3949" w:type="dxa"/>
          </w:tcPr>
          <w:p w14:paraId="571C3A44" w14:textId="77777777" w:rsidR="008B3D2A" w:rsidRPr="006E7A68" w:rsidRDefault="008B3D2A" w:rsidP="008A7FD4">
            <w:pPr>
              <w:pStyle w:val="TAL"/>
              <w:rPr>
                <w:noProof/>
                <w:color w:val="auto"/>
                <w:sz w:val="20"/>
              </w:rPr>
            </w:pPr>
            <w:r>
              <w:rPr>
                <w:noProof/>
                <w:color w:val="auto"/>
                <w:sz w:val="20"/>
              </w:rPr>
              <w:t>Korea (TBD)</w:t>
            </w:r>
          </w:p>
        </w:tc>
        <w:tc>
          <w:tcPr>
            <w:tcW w:w="1418" w:type="dxa"/>
          </w:tcPr>
          <w:p w14:paraId="70F41CC4" w14:textId="77777777" w:rsidR="008B3D2A" w:rsidRPr="006E7A68" w:rsidRDefault="008B3D2A" w:rsidP="008A7FD4">
            <w:pPr>
              <w:pStyle w:val="TAL"/>
              <w:rPr>
                <w:noProof/>
                <w:color w:val="auto"/>
                <w:sz w:val="20"/>
              </w:rPr>
            </w:pPr>
            <w:r>
              <w:rPr>
                <w:noProof/>
                <w:color w:val="auto"/>
                <w:sz w:val="20"/>
              </w:rPr>
              <w:t>-</w:t>
            </w:r>
          </w:p>
        </w:tc>
      </w:tr>
      <w:tr w:rsidR="008B3D2A" w:rsidRPr="006E7A68" w14:paraId="1AF0D9CE" w14:textId="77777777" w:rsidTr="008A7FD4">
        <w:tc>
          <w:tcPr>
            <w:tcW w:w="1522" w:type="dxa"/>
          </w:tcPr>
          <w:p w14:paraId="0C19D2C3" w14:textId="77777777" w:rsidR="008B3D2A" w:rsidRPr="006E7A68" w:rsidRDefault="008B3D2A" w:rsidP="008A7FD4">
            <w:pPr>
              <w:pStyle w:val="TAL"/>
              <w:rPr>
                <w:color w:val="auto"/>
                <w:sz w:val="20"/>
              </w:rPr>
            </w:pPr>
            <w:r w:rsidRPr="006E7A68">
              <w:rPr>
                <w:color w:val="auto"/>
                <w:sz w:val="20"/>
              </w:rPr>
              <w:t>SA#8</w:t>
            </w:r>
            <w:r>
              <w:rPr>
                <w:color w:val="auto"/>
                <w:sz w:val="20"/>
              </w:rPr>
              <w:t>7</w:t>
            </w:r>
          </w:p>
        </w:tc>
        <w:tc>
          <w:tcPr>
            <w:tcW w:w="2717" w:type="dxa"/>
          </w:tcPr>
          <w:p w14:paraId="55B732CB" w14:textId="77777777" w:rsidR="008B3D2A" w:rsidRPr="006E7A68" w:rsidRDefault="008B3D2A" w:rsidP="008A7FD4">
            <w:pPr>
              <w:pStyle w:val="TAL"/>
              <w:rPr>
                <w:color w:val="auto"/>
                <w:sz w:val="20"/>
              </w:rPr>
            </w:pPr>
            <w:r>
              <w:rPr>
                <w:color w:val="auto"/>
                <w:sz w:val="20"/>
              </w:rPr>
              <w:t>18 - 20 March</w:t>
            </w:r>
            <w:r w:rsidRPr="006E7A68">
              <w:rPr>
                <w:color w:val="auto"/>
                <w:sz w:val="20"/>
              </w:rPr>
              <w:t xml:space="preserve"> 20</w:t>
            </w:r>
            <w:r>
              <w:rPr>
                <w:color w:val="auto"/>
                <w:sz w:val="20"/>
              </w:rPr>
              <w:t>20</w:t>
            </w:r>
          </w:p>
        </w:tc>
        <w:tc>
          <w:tcPr>
            <w:tcW w:w="3949" w:type="dxa"/>
          </w:tcPr>
          <w:p w14:paraId="7024792C" w14:textId="77777777" w:rsidR="008B3D2A" w:rsidRPr="006E7A68" w:rsidRDefault="008B3D2A" w:rsidP="008A7FD4">
            <w:pPr>
              <w:pStyle w:val="TAL"/>
              <w:rPr>
                <w:noProof/>
                <w:color w:val="auto"/>
                <w:sz w:val="20"/>
              </w:rPr>
            </w:pPr>
            <w:r>
              <w:rPr>
                <w:noProof/>
                <w:color w:val="auto"/>
                <w:sz w:val="20"/>
              </w:rPr>
              <w:t>Korea (TBD)</w:t>
            </w:r>
          </w:p>
        </w:tc>
        <w:tc>
          <w:tcPr>
            <w:tcW w:w="1418" w:type="dxa"/>
          </w:tcPr>
          <w:p w14:paraId="42498E9C" w14:textId="77777777" w:rsidR="008B3D2A" w:rsidRPr="006E7A68" w:rsidRDefault="008B3D2A" w:rsidP="008A7FD4">
            <w:pPr>
              <w:pStyle w:val="TAL"/>
              <w:rPr>
                <w:noProof/>
                <w:color w:val="auto"/>
                <w:sz w:val="20"/>
              </w:rPr>
            </w:pPr>
            <w:r>
              <w:rPr>
                <w:noProof/>
                <w:color w:val="auto"/>
                <w:sz w:val="20"/>
              </w:rPr>
              <w:t>-</w:t>
            </w:r>
          </w:p>
        </w:tc>
      </w:tr>
      <w:tr w:rsidR="008B3D2A" w:rsidRPr="006E7A68" w14:paraId="51B1452C" w14:textId="77777777" w:rsidTr="008A7FD4">
        <w:tc>
          <w:tcPr>
            <w:tcW w:w="9606" w:type="dxa"/>
            <w:gridSpan w:val="4"/>
            <w:shd w:val="pct10" w:color="auto" w:fill="CCCCCC"/>
          </w:tcPr>
          <w:p w14:paraId="24E0733A" w14:textId="77777777" w:rsidR="008B3D2A" w:rsidRPr="006E7A68" w:rsidRDefault="008B3D2A" w:rsidP="008A7FD4">
            <w:pPr>
              <w:pStyle w:val="TAL"/>
              <w:rPr>
                <w:b/>
                <w:color w:val="auto"/>
                <w:sz w:val="20"/>
              </w:rPr>
            </w:pPr>
            <w:r>
              <w:rPr>
                <w:b/>
                <w:color w:val="auto"/>
                <w:sz w:val="20"/>
              </w:rPr>
              <w:t>June</w:t>
            </w:r>
            <w:r w:rsidRPr="006E7A68">
              <w:rPr>
                <w:b/>
                <w:color w:val="auto"/>
                <w:sz w:val="20"/>
              </w:rPr>
              <w:t xml:space="preserve"> 20</w:t>
            </w:r>
            <w:r>
              <w:rPr>
                <w:b/>
                <w:color w:val="auto"/>
                <w:sz w:val="20"/>
              </w:rPr>
              <w:t>20</w:t>
            </w:r>
          </w:p>
        </w:tc>
      </w:tr>
      <w:tr w:rsidR="008B3D2A" w:rsidRPr="006E7A68" w14:paraId="7821779D" w14:textId="77777777" w:rsidTr="008A7FD4">
        <w:tc>
          <w:tcPr>
            <w:tcW w:w="1522" w:type="dxa"/>
          </w:tcPr>
          <w:p w14:paraId="18B77F4E" w14:textId="77777777" w:rsidR="008B3D2A" w:rsidRPr="006E7A68" w:rsidRDefault="008B3D2A" w:rsidP="008A7FD4">
            <w:pPr>
              <w:pStyle w:val="TAL"/>
              <w:rPr>
                <w:color w:val="auto"/>
                <w:sz w:val="20"/>
              </w:rPr>
            </w:pPr>
            <w:r w:rsidRPr="006E7A68">
              <w:rPr>
                <w:color w:val="auto"/>
                <w:sz w:val="20"/>
              </w:rPr>
              <w:t>RAN#8</w:t>
            </w:r>
            <w:r>
              <w:rPr>
                <w:color w:val="auto"/>
                <w:sz w:val="20"/>
              </w:rPr>
              <w:t>8</w:t>
            </w:r>
          </w:p>
        </w:tc>
        <w:tc>
          <w:tcPr>
            <w:tcW w:w="2717" w:type="dxa"/>
          </w:tcPr>
          <w:p w14:paraId="529B9067" w14:textId="77777777" w:rsidR="008B3D2A" w:rsidRPr="006E7A68" w:rsidRDefault="008B3D2A" w:rsidP="008A7FD4">
            <w:pPr>
              <w:pStyle w:val="TAL"/>
              <w:rPr>
                <w:color w:val="auto"/>
                <w:sz w:val="20"/>
              </w:rPr>
            </w:pPr>
            <w:r>
              <w:rPr>
                <w:color w:val="auto"/>
                <w:sz w:val="20"/>
              </w:rPr>
              <w:t>16 - 19 June</w:t>
            </w:r>
            <w:r w:rsidRPr="006E7A68">
              <w:rPr>
                <w:color w:val="auto"/>
                <w:sz w:val="20"/>
              </w:rPr>
              <w:t xml:space="preserve"> 20</w:t>
            </w:r>
            <w:r>
              <w:rPr>
                <w:color w:val="auto"/>
                <w:sz w:val="20"/>
              </w:rPr>
              <w:t>20</w:t>
            </w:r>
          </w:p>
        </w:tc>
        <w:tc>
          <w:tcPr>
            <w:tcW w:w="3949" w:type="dxa"/>
          </w:tcPr>
          <w:p w14:paraId="34FF9AAE" w14:textId="77777777" w:rsidR="008B3D2A" w:rsidRPr="006E7A68" w:rsidRDefault="008B3D2A" w:rsidP="008A7FD4">
            <w:pPr>
              <w:pStyle w:val="TAL"/>
              <w:rPr>
                <w:noProof/>
                <w:color w:val="auto"/>
                <w:sz w:val="20"/>
              </w:rPr>
            </w:pPr>
            <w:r>
              <w:rPr>
                <w:noProof/>
                <w:color w:val="auto"/>
                <w:sz w:val="20"/>
              </w:rPr>
              <w:t>Malmo, Sweden (TBC)</w:t>
            </w:r>
          </w:p>
        </w:tc>
        <w:tc>
          <w:tcPr>
            <w:tcW w:w="1418" w:type="dxa"/>
          </w:tcPr>
          <w:p w14:paraId="4CDDE831" w14:textId="77777777" w:rsidR="008B3D2A" w:rsidRPr="006E7A68" w:rsidRDefault="008B3D2A" w:rsidP="008A7FD4">
            <w:pPr>
              <w:pStyle w:val="TAL"/>
              <w:rPr>
                <w:noProof/>
                <w:color w:val="auto"/>
                <w:sz w:val="20"/>
              </w:rPr>
            </w:pPr>
            <w:r>
              <w:rPr>
                <w:noProof/>
                <w:color w:val="auto"/>
                <w:sz w:val="20"/>
              </w:rPr>
              <w:t>EF3</w:t>
            </w:r>
          </w:p>
        </w:tc>
      </w:tr>
      <w:tr w:rsidR="008B3D2A" w:rsidRPr="006E7A68" w14:paraId="5BA943A3" w14:textId="77777777" w:rsidTr="008A7FD4">
        <w:tc>
          <w:tcPr>
            <w:tcW w:w="1522" w:type="dxa"/>
          </w:tcPr>
          <w:p w14:paraId="36F6BDBE" w14:textId="77777777" w:rsidR="008B3D2A" w:rsidRPr="006E7A68" w:rsidRDefault="008B3D2A" w:rsidP="008A7FD4">
            <w:pPr>
              <w:pStyle w:val="TAL"/>
              <w:rPr>
                <w:color w:val="auto"/>
                <w:sz w:val="20"/>
              </w:rPr>
            </w:pPr>
            <w:r w:rsidRPr="006E7A68">
              <w:rPr>
                <w:color w:val="auto"/>
                <w:sz w:val="20"/>
              </w:rPr>
              <w:t>CT#8</w:t>
            </w:r>
            <w:r>
              <w:rPr>
                <w:color w:val="auto"/>
                <w:sz w:val="20"/>
              </w:rPr>
              <w:t>8</w:t>
            </w:r>
          </w:p>
        </w:tc>
        <w:tc>
          <w:tcPr>
            <w:tcW w:w="2717" w:type="dxa"/>
          </w:tcPr>
          <w:p w14:paraId="32D9F7AB" w14:textId="77777777" w:rsidR="008B3D2A" w:rsidRPr="006E7A68" w:rsidRDefault="008B3D2A" w:rsidP="008A7FD4">
            <w:pPr>
              <w:pStyle w:val="TAL"/>
              <w:rPr>
                <w:color w:val="auto"/>
                <w:sz w:val="20"/>
              </w:rPr>
            </w:pPr>
            <w:r>
              <w:rPr>
                <w:color w:val="auto"/>
                <w:sz w:val="20"/>
              </w:rPr>
              <w:t>16 - 17 June</w:t>
            </w:r>
            <w:r w:rsidRPr="006E7A68">
              <w:rPr>
                <w:color w:val="auto"/>
                <w:sz w:val="20"/>
              </w:rPr>
              <w:t xml:space="preserve"> 20</w:t>
            </w:r>
            <w:r>
              <w:rPr>
                <w:color w:val="auto"/>
                <w:sz w:val="20"/>
              </w:rPr>
              <w:t>20</w:t>
            </w:r>
          </w:p>
        </w:tc>
        <w:tc>
          <w:tcPr>
            <w:tcW w:w="3949" w:type="dxa"/>
          </w:tcPr>
          <w:p w14:paraId="6EFF2632" w14:textId="77777777" w:rsidR="008B3D2A" w:rsidRPr="006E7A68" w:rsidRDefault="008B3D2A" w:rsidP="008A7FD4">
            <w:pPr>
              <w:pStyle w:val="TAL"/>
              <w:rPr>
                <w:noProof/>
                <w:color w:val="auto"/>
                <w:sz w:val="20"/>
              </w:rPr>
            </w:pPr>
            <w:r>
              <w:rPr>
                <w:noProof/>
                <w:color w:val="auto"/>
                <w:sz w:val="20"/>
              </w:rPr>
              <w:t>Malmo, Sweden (TBC)</w:t>
            </w:r>
          </w:p>
        </w:tc>
        <w:tc>
          <w:tcPr>
            <w:tcW w:w="1418" w:type="dxa"/>
          </w:tcPr>
          <w:p w14:paraId="4D694C84" w14:textId="77777777" w:rsidR="008B3D2A" w:rsidRPr="006E7A68" w:rsidRDefault="008B3D2A" w:rsidP="008A7FD4">
            <w:pPr>
              <w:pStyle w:val="TAL"/>
              <w:rPr>
                <w:noProof/>
                <w:color w:val="auto"/>
                <w:sz w:val="20"/>
              </w:rPr>
            </w:pPr>
            <w:r>
              <w:rPr>
                <w:noProof/>
                <w:color w:val="auto"/>
                <w:sz w:val="20"/>
              </w:rPr>
              <w:t>EF3</w:t>
            </w:r>
          </w:p>
        </w:tc>
      </w:tr>
      <w:tr w:rsidR="008B3D2A" w:rsidRPr="006E7A68" w14:paraId="1C936062" w14:textId="77777777" w:rsidTr="008A7FD4">
        <w:tc>
          <w:tcPr>
            <w:tcW w:w="1522" w:type="dxa"/>
          </w:tcPr>
          <w:p w14:paraId="07949C56" w14:textId="77777777" w:rsidR="008B3D2A" w:rsidRPr="006E7A68" w:rsidRDefault="008B3D2A" w:rsidP="008A7FD4">
            <w:pPr>
              <w:pStyle w:val="TAL"/>
              <w:rPr>
                <w:color w:val="auto"/>
                <w:sz w:val="20"/>
              </w:rPr>
            </w:pPr>
            <w:r w:rsidRPr="006E7A68">
              <w:rPr>
                <w:color w:val="auto"/>
                <w:sz w:val="20"/>
              </w:rPr>
              <w:t>SA#8</w:t>
            </w:r>
            <w:r>
              <w:rPr>
                <w:color w:val="auto"/>
                <w:sz w:val="20"/>
              </w:rPr>
              <w:t>8</w:t>
            </w:r>
          </w:p>
        </w:tc>
        <w:tc>
          <w:tcPr>
            <w:tcW w:w="2717" w:type="dxa"/>
          </w:tcPr>
          <w:p w14:paraId="6B3E33BB" w14:textId="77777777" w:rsidR="008B3D2A" w:rsidRPr="006E7A68" w:rsidRDefault="008B3D2A" w:rsidP="008A7FD4">
            <w:pPr>
              <w:pStyle w:val="TAL"/>
              <w:rPr>
                <w:color w:val="auto"/>
                <w:sz w:val="20"/>
              </w:rPr>
            </w:pPr>
            <w:r>
              <w:rPr>
                <w:color w:val="auto"/>
                <w:sz w:val="20"/>
              </w:rPr>
              <w:t>18 - 20 June</w:t>
            </w:r>
            <w:r w:rsidRPr="006E7A68">
              <w:rPr>
                <w:color w:val="auto"/>
                <w:sz w:val="20"/>
              </w:rPr>
              <w:t xml:space="preserve"> 20</w:t>
            </w:r>
            <w:r>
              <w:rPr>
                <w:color w:val="auto"/>
                <w:sz w:val="20"/>
              </w:rPr>
              <w:t>20</w:t>
            </w:r>
          </w:p>
        </w:tc>
        <w:tc>
          <w:tcPr>
            <w:tcW w:w="3949" w:type="dxa"/>
          </w:tcPr>
          <w:p w14:paraId="4C537861" w14:textId="77777777" w:rsidR="008B3D2A" w:rsidRPr="006E7A68" w:rsidRDefault="008B3D2A" w:rsidP="008A7FD4">
            <w:pPr>
              <w:pStyle w:val="TAL"/>
              <w:rPr>
                <w:noProof/>
                <w:color w:val="auto"/>
                <w:sz w:val="20"/>
              </w:rPr>
            </w:pPr>
            <w:r>
              <w:rPr>
                <w:noProof/>
                <w:color w:val="auto"/>
                <w:sz w:val="20"/>
              </w:rPr>
              <w:t>Malmo, Sweden (TBC)</w:t>
            </w:r>
          </w:p>
        </w:tc>
        <w:tc>
          <w:tcPr>
            <w:tcW w:w="1418" w:type="dxa"/>
          </w:tcPr>
          <w:p w14:paraId="393E0D5C" w14:textId="77777777" w:rsidR="008B3D2A" w:rsidRPr="006E7A68" w:rsidRDefault="008B3D2A" w:rsidP="008A7FD4">
            <w:pPr>
              <w:pStyle w:val="TAL"/>
              <w:rPr>
                <w:noProof/>
                <w:color w:val="auto"/>
                <w:sz w:val="20"/>
              </w:rPr>
            </w:pPr>
            <w:r>
              <w:rPr>
                <w:noProof/>
                <w:color w:val="auto"/>
                <w:sz w:val="20"/>
              </w:rPr>
              <w:t>EF3</w:t>
            </w:r>
          </w:p>
        </w:tc>
      </w:tr>
      <w:tr w:rsidR="008B3D2A" w:rsidRPr="006E7A68" w14:paraId="66C33477" w14:textId="77777777" w:rsidTr="008A7FD4">
        <w:tc>
          <w:tcPr>
            <w:tcW w:w="9606" w:type="dxa"/>
            <w:gridSpan w:val="4"/>
            <w:shd w:val="pct10" w:color="auto" w:fill="CCCCCC"/>
          </w:tcPr>
          <w:p w14:paraId="5CE560E6" w14:textId="77777777" w:rsidR="008B3D2A" w:rsidRPr="006E7A68" w:rsidRDefault="008B3D2A" w:rsidP="008A7FD4">
            <w:pPr>
              <w:pStyle w:val="TAL"/>
              <w:rPr>
                <w:b/>
                <w:color w:val="auto"/>
                <w:sz w:val="20"/>
              </w:rPr>
            </w:pPr>
            <w:r>
              <w:rPr>
                <w:b/>
                <w:color w:val="auto"/>
                <w:sz w:val="20"/>
              </w:rPr>
              <w:t>September</w:t>
            </w:r>
            <w:r w:rsidRPr="006E7A68">
              <w:rPr>
                <w:b/>
                <w:color w:val="auto"/>
                <w:sz w:val="20"/>
              </w:rPr>
              <w:t xml:space="preserve"> 20</w:t>
            </w:r>
            <w:r>
              <w:rPr>
                <w:b/>
                <w:color w:val="auto"/>
                <w:sz w:val="20"/>
              </w:rPr>
              <w:t>20</w:t>
            </w:r>
          </w:p>
        </w:tc>
      </w:tr>
      <w:tr w:rsidR="008B3D2A" w:rsidRPr="006E7A68" w14:paraId="285D92AD" w14:textId="77777777" w:rsidTr="008A7FD4">
        <w:tc>
          <w:tcPr>
            <w:tcW w:w="1522" w:type="dxa"/>
          </w:tcPr>
          <w:p w14:paraId="69C09C0F" w14:textId="77777777" w:rsidR="008B3D2A" w:rsidRPr="006E7A68" w:rsidRDefault="008B3D2A" w:rsidP="008A7FD4">
            <w:pPr>
              <w:pStyle w:val="TAL"/>
              <w:rPr>
                <w:color w:val="auto"/>
                <w:sz w:val="20"/>
              </w:rPr>
            </w:pPr>
            <w:r w:rsidRPr="006E7A68">
              <w:rPr>
                <w:color w:val="auto"/>
                <w:sz w:val="20"/>
              </w:rPr>
              <w:t>RAN#8</w:t>
            </w:r>
            <w:r>
              <w:rPr>
                <w:color w:val="auto"/>
                <w:sz w:val="20"/>
              </w:rPr>
              <w:t>9</w:t>
            </w:r>
          </w:p>
        </w:tc>
        <w:tc>
          <w:tcPr>
            <w:tcW w:w="2717" w:type="dxa"/>
          </w:tcPr>
          <w:p w14:paraId="1D2FDBB2" w14:textId="77777777" w:rsidR="008B3D2A" w:rsidRPr="006E7A68" w:rsidRDefault="008B3D2A" w:rsidP="008A7FD4">
            <w:pPr>
              <w:pStyle w:val="TAL"/>
              <w:rPr>
                <w:color w:val="auto"/>
                <w:sz w:val="20"/>
              </w:rPr>
            </w:pPr>
            <w:r>
              <w:rPr>
                <w:color w:val="auto"/>
                <w:sz w:val="20"/>
              </w:rPr>
              <w:t>14 - 17 September</w:t>
            </w:r>
            <w:r w:rsidRPr="006E7A68">
              <w:rPr>
                <w:color w:val="auto"/>
                <w:sz w:val="20"/>
              </w:rPr>
              <w:t xml:space="preserve"> 20</w:t>
            </w:r>
            <w:r>
              <w:rPr>
                <w:color w:val="auto"/>
                <w:sz w:val="20"/>
              </w:rPr>
              <w:t>20</w:t>
            </w:r>
          </w:p>
        </w:tc>
        <w:tc>
          <w:tcPr>
            <w:tcW w:w="3949" w:type="dxa"/>
          </w:tcPr>
          <w:p w14:paraId="500BF2E3" w14:textId="77777777" w:rsidR="008B3D2A" w:rsidRPr="006E7A68" w:rsidRDefault="008B3D2A" w:rsidP="008A7FD4">
            <w:pPr>
              <w:pStyle w:val="TAL"/>
              <w:rPr>
                <w:noProof/>
                <w:color w:val="auto"/>
                <w:sz w:val="20"/>
              </w:rPr>
            </w:pPr>
            <w:r>
              <w:rPr>
                <w:noProof/>
                <w:color w:val="auto"/>
                <w:sz w:val="20"/>
              </w:rPr>
              <w:t>Funchal, Madeira (TBC)</w:t>
            </w:r>
          </w:p>
        </w:tc>
        <w:tc>
          <w:tcPr>
            <w:tcW w:w="1418" w:type="dxa"/>
          </w:tcPr>
          <w:p w14:paraId="7571C348" w14:textId="77777777" w:rsidR="008B3D2A" w:rsidRPr="006E7A68" w:rsidRDefault="008B3D2A" w:rsidP="008A7FD4">
            <w:pPr>
              <w:pStyle w:val="TAL"/>
              <w:rPr>
                <w:color w:val="auto"/>
                <w:sz w:val="20"/>
              </w:rPr>
            </w:pPr>
            <w:r>
              <w:rPr>
                <w:color w:val="auto"/>
                <w:sz w:val="20"/>
              </w:rPr>
              <w:t>EF3</w:t>
            </w:r>
          </w:p>
        </w:tc>
      </w:tr>
      <w:tr w:rsidR="008B3D2A" w:rsidRPr="006E7A68" w14:paraId="1F6784E3" w14:textId="77777777" w:rsidTr="008A7FD4">
        <w:tc>
          <w:tcPr>
            <w:tcW w:w="1522" w:type="dxa"/>
          </w:tcPr>
          <w:p w14:paraId="28D0B185" w14:textId="77777777" w:rsidR="008B3D2A" w:rsidRPr="006E7A68" w:rsidRDefault="008B3D2A" w:rsidP="008A7FD4">
            <w:pPr>
              <w:pStyle w:val="TAL"/>
              <w:rPr>
                <w:color w:val="auto"/>
                <w:sz w:val="20"/>
              </w:rPr>
            </w:pPr>
            <w:r w:rsidRPr="006E7A68">
              <w:rPr>
                <w:color w:val="auto"/>
                <w:sz w:val="20"/>
              </w:rPr>
              <w:t>CT#8</w:t>
            </w:r>
            <w:r>
              <w:rPr>
                <w:color w:val="auto"/>
                <w:sz w:val="20"/>
              </w:rPr>
              <w:t>9</w:t>
            </w:r>
          </w:p>
        </w:tc>
        <w:tc>
          <w:tcPr>
            <w:tcW w:w="2717" w:type="dxa"/>
          </w:tcPr>
          <w:p w14:paraId="6936F768" w14:textId="77777777" w:rsidR="008B3D2A" w:rsidRPr="006E7A68" w:rsidRDefault="008B3D2A" w:rsidP="008A7FD4">
            <w:pPr>
              <w:pStyle w:val="TAL"/>
              <w:rPr>
                <w:color w:val="auto"/>
                <w:sz w:val="20"/>
              </w:rPr>
            </w:pPr>
            <w:r>
              <w:rPr>
                <w:color w:val="auto"/>
                <w:sz w:val="20"/>
              </w:rPr>
              <w:t>14 - 15 September</w:t>
            </w:r>
            <w:r w:rsidRPr="006E7A68">
              <w:rPr>
                <w:color w:val="auto"/>
                <w:sz w:val="20"/>
              </w:rPr>
              <w:t xml:space="preserve"> 20</w:t>
            </w:r>
            <w:r>
              <w:rPr>
                <w:color w:val="auto"/>
                <w:sz w:val="20"/>
              </w:rPr>
              <w:t>20</w:t>
            </w:r>
          </w:p>
        </w:tc>
        <w:tc>
          <w:tcPr>
            <w:tcW w:w="3949" w:type="dxa"/>
          </w:tcPr>
          <w:p w14:paraId="7CBE448B" w14:textId="77777777" w:rsidR="008B3D2A" w:rsidRPr="006E7A68" w:rsidRDefault="008B3D2A" w:rsidP="008A7FD4">
            <w:pPr>
              <w:pStyle w:val="TAL"/>
              <w:rPr>
                <w:noProof/>
                <w:color w:val="auto"/>
                <w:sz w:val="20"/>
              </w:rPr>
            </w:pPr>
            <w:r>
              <w:rPr>
                <w:noProof/>
                <w:color w:val="auto"/>
                <w:sz w:val="20"/>
              </w:rPr>
              <w:t>Funchal, Madeira (TBC)</w:t>
            </w:r>
          </w:p>
        </w:tc>
        <w:tc>
          <w:tcPr>
            <w:tcW w:w="1418" w:type="dxa"/>
          </w:tcPr>
          <w:p w14:paraId="2A587AB0" w14:textId="77777777" w:rsidR="008B3D2A" w:rsidRPr="006E7A68" w:rsidRDefault="008B3D2A" w:rsidP="008A7FD4">
            <w:pPr>
              <w:pStyle w:val="TAL"/>
              <w:rPr>
                <w:color w:val="auto"/>
                <w:sz w:val="20"/>
              </w:rPr>
            </w:pPr>
            <w:r>
              <w:rPr>
                <w:color w:val="auto"/>
                <w:sz w:val="20"/>
              </w:rPr>
              <w:t>EF3</w:t>
            </w:r>
          </w:p>
        </w:tc>
      </w:tr>
      <w:tr w:rsidR="008B3D2A" w:rsidRPr="006E7A68" w14:paraId="7E6074D7" w14:textId="77777777" w:rsidTr="008A7FD4">
        <w:tc>
          <w:tcPr>
            <w:tcW w:w="1522" w:type="dxa"/>
          </w:tcPr>
          <w:p w14:paraId="6161AEDC" w14:textId="77777777" w:rsidR="008B3D2A" w:rsidRPr="006E7A68" w:rsidRDefault="008B3D2A" w:rsidP="008A7FD4">
            <w:pPr>
              <w:pStyle w:val="TAL"/>
              <w:rPr>
                <w:color w:val="auto"/>
                <w:sz w:val="20"/>
              </w:rPr>
            </w:pPr>
            <w:r w:rsidRPr="006E7A68">
              <w:rPr>
                <w:color w:val="auto"/>
                <w:sz w:val="20"/>
              </w:rPr>
              <w:t>SA#8</w:t>
            </w:r>
            <w:r>
              <w:rPr>
                <w:color w:val="auto"/>
                <w:sz w:val="20"/>
              </w:rPr>
              <w:t>9</w:t>
            </w:r>
          </w:p>
        </w:tc>
        <w:tc>
          <w:tcPr>
            <w:tcW w:w="2717" w:type="dxa"/>
          </w:tcPr>
          <w:p w14:paraId="7B7E292D" w14:textId="77777777" w:rsidR="008B3D2A" w:rsidRPr="006E7A68" w:rsidRDefault="008B3D2A" w:rsidP="008A7FD4">
            <w:pPr>
              <w:pStyle w:val="TAL"/>
              <w:rPr>
                <w:color w:val="auto"/>
                <w:sz w:val="20"/>
              </w:rPr>
            </w:pPr>
            <w:r>
              <w:rPr>
                <w:color w:val="auto"/>
                <w:sz w:val="20"/>
              </w:rPr>
              <w:t>16 - 18 September</w:t>
            </w:r>
            <w:r w:rsidRPr="006E7A68">
              <w:rPr>
                <w:color w:val="auto"/>
                <w:sz w:val="20"/>
              </w:rPr>
              <w:t xml:space="preserve"> 20</w:t>
            </w:r>
            <w:r>
              <w:rPr>
                <w:color w:val="auto"/>
                <w:sz w:val="20"/>
              </w:rPr>
              <w:t>20</w:t>
            </w:r>
          </w:p>
        </w:tc>
        <w:tc>
          <w:tcPr>
            <w:tcW w:w="3949" w:type="dxa"/>
          </w:tcPr>
          <w:p w14:paraId="31FE9BD5" w14:textId="77777777" w:rsidR="008B3D2A" w:rsidRPr="006E7A68" w:rsidRDefault="008B3D2A" w:rsidP="008A7FD4">
            <w:pPr>
              <w:pStyle w:val="TAL"/>
              <w:rPr>
                <w:noProof/>
                <w:color w:val="auto"/>
                <w:sz w:val="20"/>
              </w:rPr>
            </w:pPr>
            <w:r>
              <w:rPr>
                <w:noProof/>
                <w:color w:val="auto"/>
                <w:sz w:val="20"/>
              </w:rPr>
              <w:t>Funchal, Madeira (TBC)</w:t>
            </w:r>
          </w:p>
        </w:tc>
        <w:tc>
          <w:tcPr>
            <w:tcW w:w="1418" w:type="dxa"/>
          </w:tcPr>
          <w:p w14:paraId="0FAD1738" w14:textId="77777777" w:rsidR="008B3D2A" w:rsidRPr="006E7A68" w:rsidRDefault="008B3D2A" w:rsidP="008A7FD4">
            <w:pPr>
              <w:pStyle w:val="TAL"/>
              <w:rPr>
                <w:color w:val="auto"/>
                <w:sz w:val="20"/>
              </w:rPr>
            </w:pPr>
            <w:r>
              <w:rPr>
                <w:color w:val="auto"/>
                <w:sz w:val="20"/>
              </w:rPr>
              <w:t>EF3</w:t>
            </w:r>
          </w:p>
        </w:tc>
      </w:tr>
      <w:tr w:rsidR="008B3D2A" w:rsidRPr="006E7A68" w14:paraId="2A6EE8E2" w14:textId="77777777" w:rsidTr="008A7FD4">
        <w:tc>
          <w:tcPr>
            <w:tcW w:w="9606" w:type="dxa"/>
            <w:gridSpan w:val="4"/>
            <w:shd w:val="pct10" w:color="auto" w:fill="CCCCCC"/>
          </w:tcPr>
          <w:p w14:paraId="556F5078" w14:textId="77777777" w:rsidR="008B3D2A" w:rsidRPr="006E7A68" w:rsidRDefault="008B3D2A" w:rsidP="008A7FD4">
            <w:pPr>
              <w:pStyle w:val="TAL"/>
              <w:rPr>
                <w:b/>
                <w:color w:val="auto"/>
                <w:sz w:val="20"/>
              </w:rPr>
            </w:pPr>
            <w:r>
              <w:rPr>
                <w:b/>
                <w:color w:val="auto"/>
                <w:sz w:val="20"/>
              </w:rPr>
              <w:t>September</w:t>
            </w:r>
            <w:r w:rsidRPr="006E7A68">
              <w:rPr>
                <w:b/>
                <w:color w:val="auto"/>
                <w:sz w:val="20"/>
              </w:rPr>
              <w:t xml:space="preserve"> 20</w:t>
            </w:r>
            <w:r>
              <w:rPr>
                <w:b/>
                <w:color w:val="auto"/>
                <w:sz w:val="20"/>
              </w:rPr>
              <w:t>20</w:t>
            </w:r>
          </w:p>
        </w:tc>
      </w:tr>
      <w:tr w:rsidR="008B3D2A" w:rsidRPr="006E7A68" w14:paraId="279C505B" w14:textId="77777777" w:rsidTr="008A7FD4">
        <w:tc>
          <w:tcPr>
            <w:tcW w:w="1522" w:type="dxa"/>
          </w:tcPr>
          <w:p w14:paraId="7BE8DF0B" w14:textId="77777777" w:rsidR="008B3D2A" w:rsidRPr="006E7A68" w:rsidRDefault="008B3D2A" w:rsidP="008A7FD4">
            <w:pPr>
              <w:pStyle w:val="TAL"/>
              <w:rPr>
                <w:color w:val="auto"/>
                <w:sz w:val="20"/>
              </w:rPr>
            </w:pPr>
            <w:r w:rsidRPr="006E7A68">
              <w:rPr>
                <w:color w:val="auto"/>
                <w:sz w:val="20"/>
              </w:rPr>
              <w:t>RAN#</w:t>
            </w:r>
            <w:r>
              <w:rPr>
                <w:color w:val="auto"/>
                <w:sz w:val="20"/>
              </w:rPr>
              <w:t>90</w:t>
            </w:r>
          </w:p>
        </w:tc>
        <w:tc>
          <w:tcPr>
            <w:tcW w:w="2717" w:type="dxa"/>
          </w:tcPr>
          <w:p w14:paraId="2FC1AAFF" w14:textId="77777777" w:rsidR="008B3D2A" w:rsidRPr="006E7A68" w:rsidRDefault="008B3D2A" w:rsidP="008A7FD4">
            <w:pPr>
              <w:pStyle w:val="TAL"/>
              <w:rPr>
                <w:color w:val="auto"/>
                <w:sz w:val="20"/>
              </w:rPr>
            </w:pPr>
            <w:r>
              <w:rPr>
                <w:color w:val="auto"/>
                <w:sz w:val="20"/>
              </w:rPr>
              <w:t>07</w:t>
            </w:r>
            <w:r w:rsidRPr="006E7A68">
              <w:rPr>
                <w:color w:val="auto"/>
                <w:sz w:val="20"/>
              </w:rPr>
              <w:t xml:space="preserve"> - </w:t>
            </w:r>
            <w:r>
              <w:rPr>
                <w:color w:val="auto"/>
                <w:sz w:val="20"/>
              </w:rPr>
              <w:t>10</w:t>
            </w:r>
            <w:r w:rsidRPr="006E7A68">
              <w:rPr>
                <w:color w:val="auto"/>
                <w:sz w:val="20"/>
              </w:rPr>
              <w:t xml:space="preserve"> </w:t>
            </w:r>
            <w:r>
              <w:rPr>
                <w:color w:val="auto"/>
                <w:sz w:val="20"/>
              </w:rPr>
              <w:t>December</w:t>
            </w:r>
            <w:r w:rsidRPr="006E7A68">
              <w:rPr>
                <w:color w:val="auto"/>
                <w:sz w:val="20"/>
              </w:rPr>
              <w:t xml:space="preserve"> 20</w:t>
            </w:r>
            <w:r>
              <w:rPr>
                <w:color w:val="auto"/>
                <w:sz w:val="20"/>
              </w:rPr>
              <w:t>20</w:t>
            </w:r>
          </w:p>
        </w:tc>
        <w:tc>
          <w:tcPr>
            <w:tcW w:w="3949" w:type="dxa"/>
          </w:tcPr>
          <w:p w14:paraId="33C9D82C" w14:textId="77777777" w:rsidR="008B3D2A" w:rsidRPr="006E7A68" w:rsidRDefault="008B3D2A" w:rsidP="008A7FD4">
            <w:pPr>
              <w:pStyle w:val="TAL"/>
              <w:rPr>
                <w:noProof/>
                <w:color w:val="auto"/>
                <w:sz w:val="20"/>
              </w:rPr>
            </w:pPr>
            <w:r>
              <w:rPr>
                <w:noProof/>
                <w:color w:val="auto"/>
                <w:sz w:val="20"/>
              </w:rPr>
              <w:t>USA (TBD)</w:t>
            </w:r>
          </w:p>
        </w:tc>
        <w:tc>
          <w:tcPr>
            <w:tcW w:w="1418" w:type="dxa"/>
          </w:tcPr>
          <w:p w14:paraId="6176DA29" w14:textId="77777777" w:rsidR="008B3D2A" w:rsidRPr="006E7A68" w:rsidRDefault="008B3D2A" w:rsidP="008A7FD4">
            <w:pPr>
              <w:pStyle w:val="TAL"/>
              <w:rPr>
                <w:color w:val="auto"/>
                <w:sz w:val="20"/>
              </w:rPr>
            </w:pPr>
            <w:r>
              <w:rPr>
                <w:color w:val="auto"/>
                <w:sz w:val="20"/>
              </w:rPr>
              <w:t>NAF</w:t>
            </w:r>
          </w:p>
        </w:tc>
      </w:tr>
      <w:tr w:rsidR="008B3D2A" w:rsidRPr="006E7A68" w14:paraId="71196D91" w14:textId="77777777" w:rsidTr="008A7FD4">
        <w:tc>
          <w:tcPr>
            <w:tcW w:w="1522" w:type="dxa"/>
          </w:tcPr>
          <w:p w14:paraId="32C37765" w14:textId="77777777" w:rsidR="008B3D2A" w:rsidRPr="006E7A68" w:rsidRDefault="008B3D2A" w:rsidP="008A7FD4">
            <w:pPr>
              <w:pStyle w:val="TAL"/>
              <w:rPr>
                <w:color w:val="auto"/>
                <w:sz w:val="20"/>
              </w:rPr>
            </w:pPr>
            <w:r w:rsidRPr="006E7A68">
              <w:rPr>
                <w:color w:val="auto"/>
                <w:sz w:val="20"/>
              </w:rPr>
              <w:t>CT#</w:t>
            </w:r>
            <w:r>
              <w:rPr>
                <w:color w:val="auto"/>
                <w:sz w:val="20"/>
              </w:rPr>
              <w:t>90</w:t>
            </w:r>
          </w:p>
        </w:tc>
        <w:tc>
          <w:tcPr>
            <w:tcW w:w="2717" w:type="dxa"/>
          </w:tcPr>
          <w:p w14:paraId="0FC82A59" w14:textId="77777777" w:rsidR="008B3D2A" w:rsidRPr="006E7A68" w:rsidRDefault="008B3D2A" w:rsidP="008A7FD4">
            <w:pPr>
              <w:pStyle w:val="TAL"/>
              <w:rPr>
                <w:color w:val="auto"/>
                <w:sz w:val="20"/>
              </w:rPr>
            </w:pPr>
            <w:r>
              <w:rPr>
                <w:color w:val="auto"/>
                <w:sz w:val="20"/>
              </w:rPr>
              <w:t>07 - 08 September</w:t>
            </w:r>
            <w:r w:rsidRPr="006E7A68">
              <w:rPr>
                <w:color w:val="auto"/>
                <w:sz w:val="20"/>
              </w:rPr>
              <w:t xml:space="preserve"> 20</w:t>
            </w:r>
            <w:r>
              <w:rPr>
                <w:color w:val="auto"/>
                <w:sz w:val="20"/>
              </w:rPr>
              <w:t>20</w:t>
            </w:r>
          </w:p>
        </w:tc>
        <w:tc>
          <w:tcPr>
            <w:tcW w:w="3949" w:type="dxa"/>
          </w:tcPr>
          <w:p w14:paraId="0D0D44D8" w14:textId="77777777" w:rsidR="008B3D2A" w:rsidRPr="006E7A68" w:rsidRDefault="008B3D2A" w:rsidP="008A7FD4">
            <w:pPr>
              <w:pStyle w:val="TAL"/>
              <w:rPr>
                <w:noProof/>
                <w:color w:val="auto"/>
                <w:sz w:val="20"/>
              </w:rPr>
            </w:pPr>
            <w:r>
              <w:rPr>
                <w:noProof/>
                <w:color w:val="auto"/>
                <w:sz w:val="20"/>
              </w:rPr>
              <w:t>USA (TBD)</w:t>
            </w:r>
          </w:p>
        </w:tc>
        <w:tc>
          <w:tcPr>
            <w:tcW w:w="1418" w:type="dxa"/>
          </w:tcPr>
          <w:p w14:paraId="5116C1E6" w14:textId="77777777" w:rsidR="008B3D2A" w:rsidRPr="006E7A68" w:rsidRDefault="008B3D2A" w:rsidP="008A7FD4">
            <w:pPr>
              <w:pStyle w:val="TAL"/>
              <w:rPr>
                <w:color w:val="auto"/>
                <w:sz w:val="20"/>
              </w:rPr>
            </w:pPr>
            <w:r>
              <w:rPr>
                <w:color w:val="auto"/>
                <w:sz w:val="20"/>
              </w:rPr>
              <w:t>NAF</w:t>
            </w:r>
          </w:p>
        </w:tc>
      </w:tr>
      <w:tr w:rsidR="008B3D2A" w:rsidRPr="006E7A68" w14:paraId="41CD45B6" w14:textId="77777777" w:rsidTr="008A7FD4">
        <w:tc>
          <w:tcPr>
            <w:tcW w:w="1522" w:type="dxa"/>
          </w:tcPr>
          <w:p w14:paraId="778D4BC8" w14:textId="77777777" w:rsidR="008B3D2A" w:rsidRPr="006E7A68" w:rsidRDefault="008B3D2A" w:rsidP="008A7FD4">
            <w:pPr>
              <w:pStyle w:val="TAL"/>
              <w:rPr>
                <w:color w:val="auto"/>
                <w:sz w:val="20"/>
              </w:rPr>
            </w:pPr>
            <w:r w:rsidRPr="006E7A68">
              <w:rPr>
                <w:color w:val="auto"/>
                <w:sz w:val="20"/>
              </w:rPr>
              <w:t>SA#</w:t>
            </w:r>
            <w:r>
              <w:rPr>
                <w:color w:val="auto"/>
                <w:sz w:val="20"/>
              </w:rPr>
              <w:t>90</w:t>
            </w:r>
          </w:p>
        </w:tc>
        <w:tc>
          <w:tcPr>
            <w:tcW w:w="2717" w:type="dxa"/>
          </w:tcPr>
          <w:p w14:paraId="02A13E75" w14:textId="77777777" w:rsidR="008B3D2A" w:rsidRPr="006E7A68" w:rsidRDefault="008B3D2A" w:rsidP="008A7FD4">
            <w:pPr>
              <w:pStyle w:val="TAL"/>
              <w:rPr>
                <w:color w:val="auto"/>
                <w:sz w:val="20"/>
              </w:rPr>
            </w:pPr>
            <w:r>
              <w:rPr>
                <w:color w:val="auto"/>
                <w:sz w:val="20"/>
              </w:rPr>
              <w:t>09</w:t>
            </w:r>
            <w:r w:rsidRPr="006E7A68">
              <w:rPr>
                <w:color w:val="auto"/>
                <w:sz w:val="20"/>
              </w:rPr>
              <w:t xml:space="preserve"> - </w:t>
            </w:r>
            <w:r>
              <w:rPr>
                <w:color w:val="auto"/>
                <w:sz w:val="20"/>
              </w:rPr>
              <w:t>11</w:t>
            </w:r>
            <w:r w:rsidRPr="006E7A68">
              <w:rPr>
                <w:color w:val="auto"/>
                <w:sz w:val="20"/>
              </w:rPr>
              <w:t xml:space="preserve"> </w:t>
            </w:r>
            <w:r>
              <w:rPr>
                <w:color w:val="auto"/>
                <w:sz w:val="20"/>
              </w:rPr>
              <w:t>December</w:t>
            </w:r>
            <w:r w:rsidRPr="006E7A68">
              <w:rPr>
                <w:color w:val="auto"/>
                <w:sz w:val="20"/>
              </w:rPr>
              <w:t xml:space="preserve"> 20</w:t>
            </w:r>
            <w:r>
              <w:rPr>
                <w:color w:val="auto"/>
                <w:sz w:val="20"/>
              </w:rPr>
              <w:t>20</w:t>
            </w:r>
          </w:p>
        </w:tc>
        <w:tc>
          <w:tcPr>
            <w:tcW w:w="3949" w:type="dxa"/>
          </w:tcPr>
          <w:p w14:paraId="7EE5B949" w14:textId="77777777" w:rsidR="008B3D2A" w:rsidRPr="006E7A68" w:rsidRDefault="008B3D2A" w:rsidP="008A7FD4">
            <w:pPr>
              <w:pStyle w:val="TAL"/>
              <w:rPr>
                <w:noProof/>
                <w:color w:val="auto"/>
                <w:sz w:val="20"/>
              </w:rPr>
            </w:pPr>
            <w:r>
              <w:rPr>
                <w:noProof/>
                <w:color w:val="auto"/>
                <w:sz w:val="20"/>
              </w:rPr>
              <w:t>USA (TBD)</w:t>
            </w:r>
          </w:p>
        </w:tc>
        <w:tc>
          <w:tcPr>
            <w:tcW w:w="1418" w:type="dxa"/>
          </w:tcPr>
          <w:p w14:paraId="4E021ADC" w14:textId="77777777" w:rsidR="008B3D2A" w:rsidRPr="006E7A68" w:rsidRDefault="008B3D2A" w:rsidP="008A7FD4">
            <w:pPr>
              <w:pStyle w:val="TAL"/>
              <w:rPr>
                <w:color w:val="auto"/>
                <w:sz w:val="20"/>
              </w:rPr>
            </w:pPr>
            <w:r>
              <w:rPr>
                <w:color w:val="auto"/>
                <w:sz w:val="20"/>
              </w:rPr>
              <w:t>NAF</w:t>
            </w:r>
          </w:p>
        </w:tc>
      </w:tr>
    </w:tbl>
    <w:p w14:paraId="7AF81E25" w14:textId="77777777" w:rsidR="008B3D2A" w:rsidRDefault="008B3D2A" w:rsidP="008B3D2A"/>
    <w:p w14:paraId="1BA97924" w14:textId="77777777" w:rsidR="008B3D2A" w:rsidRDefault="008B3D2A" w:rsidP="008B3D2A">
      <w:pPr>
        <w:pStyle w:val="Heading1"/>
      </w:pPr>
      <w:bookmarkStart w:id="83" w:name="_Toc68670284"/>
      <w:r>
        <w:t>20</w:t>
      </w:r>
      <w:r>
        <w:tab/>
        <w:t>Any Other Business</w:t>
      </w:r>
      <w:bookmarkEnd w:id="83"/>
    </w:p>
    <w:p w14:paraId="4F990BC1" w14:textId="77777777" w:rsidR="00DC77B4" w:rsidRDefault="00DC77B4" w:rsidP="00DC77B4">
      <w:pPr>
        <w:keepNext/>
        <w:keepLines/>
      </w:pPr>
      <w:r>
        <w:rPr>
          <w:color w:val="0000FF"/>
        </w:rPr>
        <w:t>TD SP</w:t>
      </w:r>
      <w:r>
        <w:rPr>
          <w:color w:val="0000FF"/>
        </w:rPr>
        <w:noBreakHyphen/>
        <w:t>191</w:t>
      </w:r>
      <w:r w:rsidR="00F64858">
        <w:rPr>
          <w:color w:val="0000FF"/>
        </w:rPr>
        <w:t>327</w:t>
      </w:r>
      <w:r w:rsidRPr="0073055D">
        <w:t xml:space="preserve"> </w:t>
      </w:r>
      <w:r>
        <w:t>(DISCUSSION) ToR template. (Source: TSG CT Chairman).</w:t>
      </w:r>
      <w:r w:rsidR="00F64858">
        <w:rPr>
          <w:rFonts w:cs="Arial"/>
          <w:lang w:eastAsia="en-US"/>
        </w:rPr>
        <w:t xml:space="preserve">(revision of </w:t>
      </w:r>
      <w:r w:rsidR="00F64858">
        <w:rPr>
          <w:color w:val="0000FF"/>
        </w:rPr>
        <w:t>TD SP</w:t>
      </w:r>
      <w:r w:rsidR="00F64858">
        <w:rPr>
          <w:color w:val="0000FF"/>
        </w:rPr>
        <w:noBreakHyphen/>
        <w:t>191263</w:t>
      </w:r>
      <w:r w:rsidR="00F64858">
        <w:rPr>
          <w:rFonts w:cs="Arial"/>
          <w:lang w:eastAsia="en-US"/>
        </w:rPr>
        <w:t>)</w:t>
      </w:r>
      <w:r>
        <w:br/>
      </w:r>
      <w:r w:rsidRPr="0073055D">
        <w:rPr>
          <w:b/>
        </w:rPr>
        <w:t>Document for:</w:t>
      </w:r>
      <w:r w:rsidRPr="0073055D">
        <w:t xml:space="preserve"> </w:t>
      </w:r>
      <w:r>
        <w:t>Approval.</w:t>
      </w:r>
      <w:r>
        <w:br/>
      </w:r>
      <w:r w:rsidRPr="0073055D">
        <w:rPr>
          <w:b/>
        </w:rPr>
        <w:t>Abstract:</w:t>
      </w:r>
      <w:r w:rsidRPr="0073055D">
        <w:t xml:space="preserve"> </w:t>
      </w:r>
      <w:r>
        <w:t>Proposed template for Terms of Reference.</w:t>
      </w:r>
    </w:p>
    <w:p w14:paraId="3D64D55D" w14:textId="77777777" w:rsidR="00DC77B4" w:rsidRPr="00DA12F6" w:rsidRDefault="00DC77B4" w:rsidP="00DC77B4">
      <w:pPr>
        <w:keepNext/>
        <w:rPr>
          <w:rFonts w:cs="Arial"/>
          <w:b/>
        </w:rPr>
      </w:pPr>
      <w:r w:rsidRPr="00DA12F6">
        <w:rPr>
          <w:rFonts w:cs="Arial"/>
          <w:b/>
        </w:rPr>
        <w:t>Discussion and conclusion:</w:t>
      </w:r>
    </w:p>
    <w:p w14:paraId="605A19FD" w14:textId="77777777" w:rsidR="007A62A9" w:rsidRPr="00D04BAB" w:rsidRDefault="00D04BAB" w:rsidP="00D04BAB">
      <w:r>
        <w:t xml:space="preserve">This was </w:t>
      </w:r>
      <w:r w:rsidRPr="00D04BAB">
        <w:rPr>
          <w:color w:val="FF0000"/>
        </w:rPr>
        <w:t>endorsed</w:t>
      </w:r>
      <w:r>
        <w:t>.</w:t>
      </w:r>
    </w:p>
    <w:p w14:paraId="7BA3EA81" w14:textId="77777777" w:rsidR="008B3D2A" w:rsidRDefault="008B3D2A" w:rsidP="008B3D2A">
      <w:pPr>
        <w:pStyle w:val="Heading1"/>
      </w:pPr>
      <w:bookmarkStart w:id="84" w:name="_Toc68670285"/>
      <w:r>
        <w:t>21</w:t>
      </w:r>
      <w:r>
        <w:tab/>
        <w:t>Close of Meeting</w:t>
      </w:r>
      <w:bookmarkEnd w:id="84"/>
    </w:p>
    <w:bookmarkEnd w:id="2"/>
    <w:p w14:paraId="5A6850C5" w14:textId="77777777" w:rsidR="00D85023" w:rsidRPr="004715C4" w:rsidRDefault="00D85023" w:rsidP="00D85023">
      <w:pPr>
        <w:rPr>
          <w:lang w:eastAsia="en-US"/>
        </w:rPr>
      </w:pPr>
      <w:r w:rsidRPr="004715C4">
        <w:rPr>
          <w:lang w:eastAsia="en-US"/>
        </w:rPr>
        <w:t xml:space="preserve">The TSG SA Chairman, </w:t>
      </w:r>
      <w:r w:rsidRPr="004715C4">
        <w:rPr>
          <w:b/>
          <w:lang w:eastAsia="en-US"/>
        </w:rPr>
        <w:t xml:space="preserve">Mr. </w:t>
      </w:r>
      <w:r w:rsidR="008B3D2A" w:rsidRPr="004715C4">
        <w:rPr>
          <w:b/>
          <w:lang w:eastAsia="en-US"/>
        </w:rPr>
        <w:t>G</w:t>
      </w:r>
      <w:r w:rsidR="00DB6521" w:rsidRPr="004715C4">
        <w:rPr>
          <w:b/>
          <w:lang w:eastAsia="en-US"/>
        </w:rPr>
        <w:t xml:space="preserve">. </w:t>
      </w:r>
      <w:r w:rsidR="008B3D2A" w:rsidRPr="004715C4">
        <w:rPr>
          <w:b/>
          <w:lang w:eastAsia="en-US"/>
        </w:rPr>
        <w:t>Mayer</w:t>
      </w:r>
      <w:r w:rsidRPr="004715C4">
        <w:rPr>
          <w:lang w:eastAsia="en-US"/>
        </w:rPr>
        <w:t>, thanked the hosts (</w:t>
      </w:r>
      <w:r w:rsidR="00AE1380" w:rsidRPr="004715C4">
        <w:rPr>
          <w:b/>
          <w:lang w:eastAsia="en-US"/>
        </w:rPr>
        <w:t>EF3</w:t>
      </w:r>
      <w:r w:rsidRPr="004715C4">
        <w:rPr>
          <w:lang w:eastAsia="en-US"/>
        </w:rPr>
        <w:t>) for providing the meeting facilities, the Vice Chairmen and Secretary for support during the meeting and the delegates for their co-operation and hard work during the meeting. He then closed the meeting.</w:t>
      </w:r>
    </w:p>
    <w:p w14:paraId="6EEF83C9" w14:textId="77777777" w:rsidR="00617FFD" w:rsidRDefault="00617FFD" w:rsidP="00617FFD"/>
    <w:p w14:paraId="759F9746" w14:textId="77777777" w:rsidR="00744129" w:rsidRDefault="00744129" w:rsidP="00617FFD">
      <w:pPr>
        <w:sectPr w:rsidR="00744129" w:rsidSect="00147FC8">
          <w:headerReference w:type="default" r:id="rId19"/>
          <w:footerReference w:type="default" r:id="rId20"/>
          <w:endnotePr>
            <w:numFmt w:val="decimal"/>
          </w:endnotePr>
          <w:pgSz w:w="11907" w:h="16840"/>
          <w:pgMar w:top="1134" w:right="1134" w:bottom="1134" w:left="1134" w:header="720" w:footer="720" w:gutter="0"/>
          <w:cols w:space="720"/>
        </w:sectPr>
      </w:pPr>
    </w:p>
    <w:p w14:paraId="067B4FF2" w14:textId="77777777" w:rsidR="00744129" w:rsidRDefault="00744129" w:rsidP="00744129">
      <w:pPr>
        <w:pStyle w:val="Heading9"/>
      </w:pPr>
      <w:bookmarkStart w:id="85" w:name="_Toc20130066"/>
      <w:bookmarkStart w:id="86" w:name="_Toc68670286"/>
      <w:r>
        <w:lastRenderedPageBreak/>
        <w:t>Annex A</w:t>
      </w:r>
      <w:r>
        <w:tab/>
        <w:t>Co-ordinates of TSG and WG Officials</w:t>
      </w:r>
      <w:bookmarkEnd w:id="85"/>
      <w:bookmarkEnd w:id="86"/>
    </w:p>
    <w:p w14:paraId="43B69F9A" w14:textId="77777777" w:rsidR="00744129" w:rsidRDefault="00744129" w:rsidP="00744129">
      <w:pPr>
        <w:pStyle w:val="Heading1"/>
      </w:pPr>
      <w:bookmarkStart w:id="87" w:name="_Toc20130067"/>
      <w:bookmarkStart w:id="88" w:name="_Toc68670287"/>
      <w:r>
        <w:t>A.1</w:t>
      </w:r>
      <w:r>
        <w:tab/>
        <w:t>TSG SA Officials</w:t>
      </w:r>
      <w:bookmarkEnd w:id="87"/>
      <w:bookmarkEnd w:id="88"/>
    </w:p>
    <w:p w14:paraId="5015A29F" w14:textId="77777777" w:rsidR="00744129" w:rsidRPr="00D9710C" w:rsidRDefault="00744129" w:rsidP="00744129">
      <w:pPr>
        <w:pStyle w:val="FP"/>
        <w:keepNext/>
        <w:keepLines/>
        <w:rPr>
          <w:b/>
        </w:rPr>
      </w:pPr>
      <w:r w:rsidRPr="00D9710C">
        <w:rPr>
          <w:b/>
        </w:rPr>
        <w:t>TSG SA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54"/>
        <w:gridCol w:w="2047"/>
        <w:gridCol w:w="1949"/>
        <w:gridCol w:w="1626"/>
        <w:gridCol w:w="2081"/>
        <w:gridCol w:w="1689"/>
        <w:gridCol w:w="1831"/>
        <w:gridCol w:w="1793"/>
      </w:tblGrid>
      <w:tr w:rsidR="00744129" w:rsidRPr="00D9710C" w14:paraId="20CA08F8" w14:textId="77777777" w:rsidTr="00DE027D">
        <w:trPr>
          <w:tblHeader/>
          <w:tblCellSpacing w:w="15" w:type="dxa"/>
        </w:trPr>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90C9922"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35B925B"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B0A8135"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D0B810F" w14:textId="77777777" w:rsidR="00744129" w:rsidRPr="00D9710C" w:rsidRDefault="00C255A3"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21"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D62D5C5"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3AFBEAF"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8330A6D"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923E30B"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14:paraId="3566727F"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1C6E21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5DD7270"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2" w:history="1">
              <w:r w:rsidR="00744129" w:rsidRPr="00D9710C">
                <w:rPr>
                  <w:rFonts w:eastAsia="Times New Roman" w:cs="Arial"/>
                  <w:color w:val="5E85B7"/>
                  <w:sz w:val="16"/>
                  <w:szCs w:val="16"/>
                  <w:u w:val="single"/>
                  <w:bdr w:val="none" w:sz="0" w:space="0" w:color="auto" w:frame="1"/>
                  <w:lang w:eastAsia="en-GB"/>
                </w:rPr>
                <w:t>MAYER, Georg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B7C0ED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Huawei Technologies Co. Ltd.</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1529BB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92C58C8"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+4369919005758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556A4F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+43 699 1900 5758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8031C9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A6D125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SA#83</w:t>
            </w:r>
          </w:p>
        </w:tc>
      </w:tr>
      <w:tr w:rsidR="00744129" w:rsidRPr="00D9710C" w14:paraId="169FA790"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6433D8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C9BC074"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3" w:history="1">
              <w:r w:rsidR="00744129" w:rsidRPr="00D9710C">
                <w:rPr>
                  <w:rFonts w:eastAsia="Times New Roman" w:cs="Arial"/>
                  <w:color w:val="5E85B7"/>
                  <w:sz w:val="16"/>
                  <w:szCs w:val="16"/>
                  <w:u w:val="single"/>
                  <w:bdr w:val="none" w:sz="0" w:space="0" w:color="auto" w:frame="1"/>
                  <w:lang w:eastAsia="en-GB"/>
                </w:rPr>
                <w:t>SCHUMACHER, Greg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E32F14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Sprint Corporation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35E905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DD48D9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E487283"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C5DB5E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21910A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atSA#93</w:t>
            </w:r>
          </w:p>
        </w:tc>
      </w:tr>
      <w:tr w:rsidR="00744129" w:rsidRPr="00D9710C" w14:paraId="479812B2"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5EC0633"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AB69690"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4" w:history="1">
              <w:r w:rsidR="00744129" w:rsidRPr="00D9710C">
                <w:rPr>
                  <w:rFonts w:eastAsia="Times New Roman" w:cs="Arial"/>
                  <w:color w:val="5E85B7"/>
                  <w:sz w:val="16"/>
                  <w:szCs w:val="16"/>
                  <w:u w:val="single"/>
                  <w:bdr w:val="none" w:sz="0" w:space="0" w:color="auto" w:frame="1"/>
                  <w:lang w:eastAsia="en-GB"/>
                </w:rPr>
                <w:t>KIM, Laeyoung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9BAE97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LG Electronics Inc.</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29AEA7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C22DE6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+821048100298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0BC092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8B7621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E3C3A5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atSA#83</w:t>
            </w:r>
          </w:p>
        </w:tc>
      </w:tr>
      <w:tr w:rsidR="00744129" w:rsidRPr="00D9710C" w14:paraId="7B2E5D51"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0121BB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1BF2323"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5" w:history="1">
              <w:r w:rsidR="00744129" w:rsidRPr="00D9710C">
                <w:rPr>
                  <w:rFonts w:eastAsia="Times New Roman" w:cs="Arial"/>
                  <w:color w:val="5E85B7"/>
                  <w:sz w:val="16"/>
                  <w:szCs w:val="16"/>
                  <w:u w:val="single"/>
                  <w:bdr w:val="none" w:sz="0" w:space="0" w:color="auto" w:frame="1"/>
                  <w:lang w:eastAsia="en-GB"/>
                </w:rPr>
                <w:t>NAKANO, Yusuke</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CB3CAC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KDDI Corporation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8765488"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E95E05C"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+81 80 5066 9308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6CD2C7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82FEBF6"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17BF33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re-eleced at SA#83</w:t>
            </w:r>
          </w:p>
        </w:tc>
      </w:tr>
      <w:tr w:rsidR="00744129" w:rsidRPr="00D9710C" w14:paraId="178E714D"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CBEF28C"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46BC419" w14:textId="77777777" w:rsidR="00744129" w:rsidRPr="00D9710C"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6" w:history="1">
              <w:r w:rsidR="00744129" w:rsidRPr="00D9710C">
                <w:rPr>
                  <w:rFonts w:eastAsia="Times New Roman" w:cs="Arial"/>
                  <w:color w:val="5E85B7"/>
                  <w:sz w:val="16"/>
                  <w:szCs w:val="16"/>
                  <w:u w:val="single"/>
                  <w:bdr w:val="none" w:sz="0" w:space="0" w:color="auto" w:frame="1"/>
                  <w:lang w:eastAsia="en-GB"/>
                </w:rPr>
                <w:t>POPE, Maurice</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54EA164"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492368C"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8435BB3"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+33 4 92 94 42 59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B219666"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(0)6 07 59 08 49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293C5FD"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1998-12-07</w:t>
            </w:r>
          </w:p>
        </w:tc>
        <w:tc>
          <w:tcPr>
            <w:tcW w:w="0" w:type="auto"/>
            <w:shd w:val="clear" w:color="auto" w:fill="DDDDDD"/>
            <w:tcMar>
              <w:top w:w="0" w:type="dxa"/>
              <w:left w:w="0" w:type="dxa"/>
              <w:bottom w:w="0" w:type="dxa"/>
              <w:right w:w="0" w:type="dxa"/>
            </w:tcMar>
            <w:vAlign w:val="center"/>
            <w:hideMark/>
          </w:tcPr>
          <w:p w14:paraId="7A1F22FE" w14:textId="77777777"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14:paraId="4E9D474D" w14:textId="77777777" w:rsidR="00744129" w:rsidRPr="00D9710C" w:rsidRDefault="00744129" w:rsidP="00744129">
      <w:pPr>
        <w:pStyle w:val="FP"/>
        <w:keepNext/>
        <w:keepLines/>
        <w:rPr>
          <w:b/>
        </w:rPr>
      </w:pPr>
      <w:r w:rsidRPr="00D9710C">
        <w:rPr>
          <w:b/>
        </w:rPr>
        <w:t>TSG SA WG</w:t>
      </w:r>
      <w:r>
        <w:rPr>
          <w:b/>
        </w:rPr>
        <w:t>1</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03"/>
        <w:gridCol w:w="2089"/>
        <w:gridCol w:w="1995"/>
        <w:gridCol w:w="1686"/>
        <w:gridCol w:w="1723"/>
        <w:gridCol w:w="1746"/>
        <w:gridCol w:w="1882"/>
        <w:gridCol w:w="1846"/>
      </w:tblGrid>
      <w:tr w:rsidR="00744129" w:rsidRPr="00ED638F" w14:paraId="09E3A724" w14:textId="77777777" w:rsidTr="00DE027D">
        <w:trPr>
          <w:tblHeader/>
          <w:tblCellSpacing w:w="15" w:type="dxa"/>
        </w:trPr>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2C534E3" w14:textId="77777777"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Position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28A88C2" w14:textId="77777777"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Name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7AD5F54" w14:textId="77777777"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Organization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12F1D17" w14:textId="77777777" w:rsidR="00744129" w:rsidRPr="00ED638F" w:rsidRDefault="00C255A3"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27" w:tgtFrame="_blank" w:history="1">
              <w:r w:rsidR="00744129" w:rsidRPr="00ED638F">
                <w:rPr>
                  <w:rFonts w:ascii="inherit" w:eastAsia="Times New Roman" w:hAnsi="inherit" w:cs="Arial"/>
                  <w:b/>
                  <w:bCs/>
                  <w:color w:val="5E85B7"/>
                  <w:sz w:val="16"/>
                  <w:szCs w:val="16"/>
                  <w:u w:val="single"/>
                  <w:bdr w:val="none" w:sz="0" w:space="0" w:color="auto" w:frame="1"/>
                  <w:lang w:eastAsia="en-GB"/>
                </w:rPr>
                <w:t>3GPP OP</w:t>
              </w:r>
            </w:hyperlink>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77BD3B3" w14:textId="77777777"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Fixed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475336D" w14:textId="77777777"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Mobile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F429552" w14:textId="77777777"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(re-)elected / appointed</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8673185" w14:textId="77777777" w:rsidR="00744129" w:rsidRPr="00ED638F"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ED638F">
              <w:rPr>
                <w:rFonts w:ascii="inherit" w:eastAsia="Times New Roman" w:hAnsi="inherit" w:cs="Arial"/>
                <w:b/>
                <w:bCs/>
                <w:color w:val="555555"/>
                <w:sz w:val="16"/>
                <w:szCs w:val="16"/>
                <w:lang w:eastAsia="en-GB"/>
              </w:rPr>
              <w:t>Remarks</w:t>
            </w:r>
          </w:p>
        </w:tc>
      </w:tr>
      <w:tr w:rsidR="00744129" w:rsidRPr="00ED638F" w14:paraId="5C3D158D"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D8FD229"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17E770B" w14:textId="77777777" w:rsidR="00744129" w:rsidRPr="00ED638F"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8" w:history="1">
              <w:r w:rsidR="00744129" w:rsidRPr="00ED638F">
                <w:rPr>
                  <w:rFonts w:eastAsia="Times New Roman" w:cs="Arial"/>
                  <w:color w:val="5E85B7"/>
                  <w:sz w:val="16"/>
                  <w:szCs w:val="16"/>
                  <w:u w:val="single"/>
                  <w:bdr w:val="none" w:sz="0" w:space="0" w:color="auto" w:frame="1"/>
                  <w:lang w:eastAsia="en-GB"/>
                </w:rPr>
                <w:t>ALMODOVAR CHICO, Jose Luis</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BA9961F"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KPN N.V.</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3F0F4C8"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DEB8E78"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0C58E80" w14:textId="77777777" w:rsidR="00744129" w:rsidRPr="00ED638F" w:rsidRDefault="00744129" w:rsidP="00DE027D">
            <w:pPr>
              <w:keepNext/>
              <w:keepLines/>
              <w:tabs>
                <w:tab w:val="clear" w:pos="567"/>
                <w:tab w:val="clear" w:pos="851"/>
                <w:tab w:val="clear" w:pos="1134"/>
                <w:tab w:val="clear" w:pos="1418"/>
                <w:tab w:val="clear" w:pos="1701"/>
              </w:tabs>
              <w:spacing w:after="0"/>
              <w:rPr>
                <w:rFonts w:ascii="Times New Roman" w:eastAsia="Times New Roman" w:hAnsi="Times New Roman"/>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5F8968C"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2019-05-11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CB44EBA"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elected at SA1#86</w:t>
            </w:r>
          </w:p>
        </w:tc>
      </w:tr>
      <w:tr w:rsidR="00744129" w:rsidRPr="00ED638F" w14:paraId="10EB1A40"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E70B64A"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50DF639" w14:textId="77777777" w:rsidR="00744129" w:rsidRPr="00ED638F"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9" w:history="1">
              <w:r w:rsidR="00744129" w:rsidRPr="00ED638F">
                <w:rPr>
                  <w:rFonts w:eastAsia="Times New Roman" w:cs="Arial"/>
                  <w:color w:val="5E85B7"/>
                  <w:sz w:val="16"/>
                  <w:szCs w:val="16"/>
                  <w:u w:val="single"/>
                  <w:bdr w:val="none" w:sz="0" w:space="0" w:color="auto" w:frame="1"/>
                  <w:lang w:eastAsia="en-GB"/>
                </w:rPr>
                <w:t>SCHUMACHER, Greg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3ABAB2A"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SPRINT Corporation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BD26EE2"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2F49B0E"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CED68D0"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ADACFCD"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2017-11-29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762B5F4"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elected #80</w:t>
            </w:r>
          </w:p>
        </w:tc>
      </w:tr>
      <w:tr w:rsidR="00744129" w:rsidRPr="00ED638F" w14:paraId="36342354"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65ABD1A"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2155C9A" w14:textId="77777777" w:rsidR="00744129" w:rsidRPr="00ED638F"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0" w:history="1">
              <w:r w:rsidR="00744129" w:rsidRPr="00ED638F">
                <w:rPr>
                  <w:rFonts w:eastAsia="Times New Roman" w:cs="Arial"/>
                  <w:color w:val="5E85B7"/>
                  <w:sz w:val="16"/>
                  <w:szCs w:val="16"/>
                  <w:u w:val="single"/>
                  <w:bdr w:val="none" w:sz="0" w:space="0" w:color="auto" w:frame="1"/>
                  <w:lang w:eastAsia="en-GB"/>
                </w:rPr>
                <w:t>LEE, Ki-Dong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88E1E5F"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LG Electronics Inc.</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F2FCC40"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TTA</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7BB8463"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+1 858 805 6648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FD2B004"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+1 760 593 7589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0B77295"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2017-11-29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8B36B9D" w14:textId="77777777" w:rsidR="00744129" w:rsidRPr="00ED638F"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re-elected at S1#80 (2nd term)</w:t>
            </w:r>
          </w:p>
        </w:tc>
      </w:tr>
      <w:tr w:rsidR="00744129" w:rsidRPr="00ED638F" w14:paraId="554AD47F"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93C22D3" w14:textId="77777777"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SECRETARY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310B797" w14:textId="77777777" w:rsidR="00744129" w:rsidRPr="00ED638F"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1" w:history="1">
              <w:r w:rsidR="00744129" w:rsidRPr="00ED638F">
                <w:rPr>
                  <w:rFonts w:eastAsia="Times New Roman" w:cs="Arial"/>
                  <w:color w:val="5E85B7"/>
                  <w:sz w:val="16"/>
                  <w:szCs w:val="16"/>
                  <w:u w:val="single"/>
                  <w:bdr w:val="none" w:sz="0" w:space="0" w:color="auto" w:frame="1"/>
                  <w:lang w:eastAsia="en-GB"/>
                </w:rPr>
                <w:t>SULTAN, Alain</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3600BE0" w14:textId="77777777"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3GPP Support</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6B4590E" w14:textId="77777777"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FC94F45" w14:textId="77777777"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+33 4 92 94 42 71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8F2D418" w14:textId="77777777"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+33 6 74 40 83 70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6BF883D" w14:textId="77777777"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2007-08-03</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CDA7F1A" w14:textId="77777777" w:rsidR="00744129" w:rsidRPr="00ED638F"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ED638F">
              <w:rPr>
                <w:rFonts w:eastAsia="Times New Roman" w:cs="Arial"/>
                <w:color w:val="2D2D2D"/>
                <w:sz w:val="16"/>
                <w:szCs w:val="16"/>
                <w:lang w:eastAsia="en-GB"/>
              </w:rPr>
              <w:t>Re-appointed from end of #37bis</w:t>
            </w:r>
          </w:p>
        </w:tc>
      </w:tr>
    </w:tbl>
    <w:p w14:paraId="32C6F3FD" w14:textId="77777777" w:rsidR="00744129" w:rsidRPr="00D9710C" w:rsidRDefault="00744129" w:rsidP="00744129">
      <w:pPr>
        <w:pStyle w:val="FP"/>
        <w:keepNext/>
        <w:keepLines/>
        <w:rPr>
          <w:b/>
        </w:rPr>
      </w:pPr>
      <w:r w:rsidRPr="00D9710C">
        <w:rPr>
          <w:b/>
        </w:rPr>
        <w:t>TSG SA WG</w:t>
      </w:r>
      <w:r>
        <w:rPr>
          <w:b/>
        </w:rPr>
        <w:t>2</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25"/>
        <w:gridCol w:w="1897"/>
        <w:gridCol w:w="2019"/>
        <w:gridCol w:w="1717"/>
        <w:gridCol w:w="1753"/>
        <w:gridCol w:w="1776"/>
        <w:gridCol w:w="1909"/>
        <w:gridCol w:w="1874"/>
      </w:tblGrid>
      <w:tr w:rsidR="00744129" w:rsidRPr="00D9710C" w14:paraId="4A956CA6" w14:textId="77777777" w:rsidTr="00DE027D">
        <w:trPr>
          <w:tblHeade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58B0150"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6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0BE09B8"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8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5879F66"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8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EFAF7CE" w14:textId="77777777" w:rsidR="00744129" w:rsidRPr="00D9710C" w:rsidRDefault="00C255A3"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32"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2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D0154F5"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4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724FA8B"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7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0AC8189"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2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34F232D9"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14:paraId="4FAA7710" w14:textId="77777777" w:rsidTr="00DE027D">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175F086"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49924D1"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3" w:history="1">
              <w:r w:rsidR="00744129" w:rsidRPr="00D9710C">
                <w:rPr>
                  <w:rFonts w:eastAsia="Times New Roman" w:cs="Arial"/>
                  <w:color w:val="5E85B7"/>
                  <w:sz w:val="16"/>
                  <w:szCs w:val="16"/>
                  <w:u w:val="single"/>
                  <w:bdr w:val="none" w:sz="0" w:space="0" w:color="auto" w:frame="1"/>
                  <w:lang w:eastAsia="en-GB"/>
                </w:rPr>
                <w:t>JAIN, Puneet</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2261B2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Intel</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AEB731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5AC0D3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+1-503-712-6214</w:t>
            </w:r>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4847E4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9ECF296"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2234F6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S2#133</w:t>
            </w:r>
          </w:p>
        </w:tc>
      </w:tr>
      <w:tr w:rsidR="00744129" w:rsidRPr="00D9710C" w14:paraId="012F9BB3" w14:textId="77777777" w:rsidTr="00DE027D">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9A68DD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59C093B"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4" w:history="1">
              <w:r w:rsidR="00744129" w:rsidRPr="00D9710C">
                <w:rPr>
                  <w:rFonts w:eastAsia="Times New Roman" w:cs="Arial"/>
                  <w:color w:val="5E85B7"/>
                  <w:sz w:val="16"/>
                  <w:szCs w:val="16"/>
                  <w:u w:val="single"/>
                  <w:bdr w:val="none" w:sz="0" w:space="0" w:color="auto" w:frame="1"/>
                  <w:lang w:eastAsia="en-GB"/>
                </w:rPr>
                <w:t>BENNETT, Andy</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E1B090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R&amp;D Institute UK</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E354CC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DCF008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+44 1784 428 600</w:t>
            </w:r>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9530DA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23FDA1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69EB26C"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S2#133</w:t>
            </w:r>
          </w:p>
        </w:tc>
      </w:tr>
      <w:tr w:rsidR="00744129" w:rsidRPr="00D9710C" w14:paraId="2A833870" w14:textId="77777777" w:rsidTr="00DE027D">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A74D9E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FD91FE9"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5" w:history="1">
              <w:r w:rsidR="00744129" w:rsidRPr="00D9710C">
                <w:rPr>
                  <w:rFonts w:eastAsia="Times New Roman" w:cs="Arial"/>
                  <w:color w:val="5E85B7"/>
                  <w:sz w:val="16"/>
                  <w:szCs w:val="16"/>
                  <w:u w:val="single"/>
                  <w:bdr w:val="none" w:sz="0" w:space="0" w:color="auto" w:frame="1"/>
                  <w:lang w:eastAsia="en-GB"/>
                </w:rPr>
                <w:t>SUN, Tao</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7A9DF36"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AE4E73B"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A87A50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0D1DC12" w14:textId="77777777" w:rsidR="00744129" w:rsidRPr="00D9710C" w:rsidRDefault="00744129" w:rsidP="00DE027D">
            <w:pPr>
              <w:keepNext/>
              <w:keepLines/>
              <w:tabs>
                <w:tab w:val="clear" w:pos="567"/>
                <w:tab w:val="clear" w:pos="851"/>
                <w:tab w:val="clear" w:pos="1134"/>
                <w:tab w:val="clear" w:pos="1418"/>
                <w:tab w:val="clear" w:pos="1701"/>
              </w:tabs>
              <w:spacing w:after="0"/>
              <w:rPr>
                <w:rFonts w:ascii="Times New Roman" w:eastAsia="Times New Roman" w:hAnsi="Times New Roman"/>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DF48E08"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9F9AD88"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S2#133</w:t>
            </w:r>
          </w:p>
        </w:tc>
      </w:tr>
      <w:tr w:rsidR="00744129" w:rsidRPr="00D9710C" w14:paraId="0E0E17CD" w14:textId="77777777" w:rsidTr="00DE027D">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0718E819"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6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618CBE87" w14:textId="77777777" w:rsidR="00744129" w:rsidRPr="00D9710C"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6" w:history="1">
              <w:r w:rsidR="00744129" w:rsidRPr="00D9710C">
                <w:rPr>
                  <w:rFonts w:eastAsia="Times New Roman" w:cs="Arial"/>
                  <w:color w:val="5E85B7"/>
                  <w:sz w:val="16"/>
                  <w:szCs w:val="16"/>
                  <w:u w:val="single"/>
                  <w:bdr w:val="none" w:sz="0" w:space="0" w:color="auto" w:frame="1"/>
                  <w:lang w:eastAsia="en-GB"/>
                </w:rPr>
                <w:t>POPE, Maurice</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6F762AC4"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8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2353865C"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2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5656334A"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+33 4 92 94 42 59</w:t>
            </w:r>
          </w:p>
        </w:tc>
        <w:tc>
          <w:tcPr>
            <w:tcW w:w="174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43FA7CBE"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(0)6 07 59 08 49</w:t>
            </w:r>
          </w:p>
        </w:tc>
        <w:tc>
          <w:tcPr>
            <w:tcW w:w="187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7B905D36"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2005-03-11</w:t>
            </w:r>
          </w:p>
        </w:tc>
        <w:tc>
          <w:tcPr>
            <w:tcW w:w="0" w:type="auto"/>
            <w:shd w:val="clear" w:color="auto" w:fill="FBF8E9"/>
            <w:tcMar>
              <w:top w:w="0" w:type="dxa"/>
              <w:left w:w="0" w:type="dxa"/>
              <w:bottom w:w="0" w:type="dxa"/>
              <w:right w:w="0" w:type="dxa"/>
            </w:tcMar>
            <w:vAlign w:val="center"/>
            <w:hideMark/>
          </w:tcPr>
          <w:p w14:paraId="6C54D8CD" w14:textId="77777777"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14:paraId="4DB3D988" w14:textId="77777777" w:rsidR="00744129" w:rsidRPr="00D9710C" w:rsidRDefault="00744129" w:rsidP="00744129">
      <w:pPr>
        <w:pStyle w:val="FP"/>
        <w:keepNext/>
        <w:keepLines/>
        <w:rPr>
          <w:b/>
        </w:rPr>
      </w:pPr>
      <w:r w:rsidRPr="00D9710C">
        <w:rPr>
          <w:b/>
        </w:rPr>
        <w:lastRenderedPageBreak/>
        <w:t>TSG SA WG</w:t>
      </w:r>
      <w:r>
        <w:rPr>
          <w:b/>
        </w:rPr>
        <w:t>3</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0"/>
        <w:gridCol w:w="2006"/>
        <w:gridCol w:w="1954"/>
        <w:gridCol w:w="1632"/>
        <w:gridCol w:w="2086"/>
        <w:gridCol w:w="1696"/>
        <w:gridCol w:w="1837"/>
        <w:gridCol w:w="1799"/>
      </w:tblGrid>
      <w:tr w:rsidR="00744129" w:rsidRPr="00D9710C" w14:paraId="7E3E77A2" w14:textId="77777777" w:rsidTr="00DE027D">
        <w:trPr>
          <w:tblHeade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7AD09E1"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7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460BD8E"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2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E54A8A1"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0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0D62398" w14:textId="77777777" w:rsidR="00744129" w:rsidRPr="00D9710C" w:rsidRDefault="00C255A3"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37"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205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22068C4"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66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0600C6F"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0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FC9C102"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5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9FE5CE5"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14:paraId="2202D54F" w14:textId="77777777" w:rsidTr="00DE027D">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D8075C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432BA0C"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8" w:history="1">
              <w:r w:rsidR="00744129" w:rsidRPr="00D9710C">
                <w:rPr>
                  <w:rFonts w:eastAsia="Times New Roman" w:cs="Arial"/>
                  <w:color w:val="5E85B7"/>
                  <w:sz w:val="16"/>
                  <w:szCs w:val="16"/>
                  <w:u w:val="single"/>
                  <w:bdr w:val="none" w:sz="0" w:space="0" w:color="auto" w:frame="1"/>
                  <w:lang w:eastAsia="en-GB"/>
                </w:rPr>
                <w:t>BEN HENDA, Noamen</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91809AB"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A37BE83"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79475D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+0046107160754</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5789EA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F6C453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2019-05-11</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7A7235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SA3#95</w:t>
            </w:r>
          </w:p>
        </w:tc>
      </w:tr>
      <w:tr w:rsidR="00744129" w:rsidRPr="00D9710C" w14:paraId="435447BD" w14:textId="77777777" w:rsidTr="00DE027D">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1BE0D5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312B40C"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9" w:history="1">
              <w:r w:rsidR="00744129" w:rsidRPr="00D9710C">
                <w:rPr>
                  <w:rFonts w:eastAsia="Times New Roman" w:cs="Arial"/>
                  <w:color w:val="5E85B7"/>
                  <w:sz w:val="16"/>
                  <w:szCs w:val="16"/>
                  <w:u w:val="single"/>
                  <w:bdr w:val="none" w:sz="0" w:space="0" w:color="auto" w:frame="1"/>
                  <w:lang w:eastAsia="en-GB"/>
                </w:rPr>
                <w:t>ESCOTT, Adrian</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F920A5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0A3D7F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8A009B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+44 1252 363209</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EA0E71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DCDB5F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7C9C9EC"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S3#89 (2nd term)</w:t>
            </w:r>
          </w:p>
        </w:tc>
      </w:tr>
      <w:tr w:rsidR="00744129" w:rsidRPr="00D9710C" w14:paraId="3808433C" w14:textId="77777777" w:rsidTr="00DE027D">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350F1C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3594501"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0" w:history="1">
              <w:r w:rsidR="00744129" w:rsidRPr="00D9710C">
                <w:rPr>
                  <w:rFonts w:eastAsia="Times New Roman" w:cs="Arial"/>
                  <w:color w:val="5E85B7"/>
                  <w:sz w:val="16"/>
                  <w:szCs w:val="16"/>
                  <w:u w:val="single"/>
                  <w:bdr w:val="none" w:sz="0" w:space="0" w:color="auto" w:frame="1"/>
                  <w:lang w:eastAsia="en-GB"/>
                </w:rPr>
                <w:t>ZUGENMAIER, Alf</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2B8F0A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NTT DOCOMO INC.</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BF641B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142EE28"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+49 89 1265 3753</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FB739B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32D07E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1940EC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S3#89 (2nd term)</w:t>
            </w:r>
          </w:p>
        </w:tc>
      </w:tr>
      <w:tr w:rsidR="00744129" w:rsidRPr="00D9710C" w14:paraId="007B866A" w14:textId="77777777" w:rsidTr="00DE027D">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008253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387C52F"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1" w:history="1">
              <w:r w:rsidR="00744129" w:rsidRPr="00D9710C">
                <w:rPr>
                  <w:rFonts w:eastAsia="Times New Roman" w:cs="Arial"/>
                  <w:color w:val="5E85B7"/>
                  <w:sz w:val="16"/>
                  <w:szCs w:val="16"/>
                  <w:u w:val="single"/>
                  <w:bdr w:val="none" w:sz="0" w:space="0" w:color="auto" w:frame="1"/>
                  <w:lang w:eastAsia="en-GB"/>
                </w:rPr>
                <w:t>RIZZO, Carmine</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AA463A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F8F033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C7BF64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+33 4 92 94 42 28</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AA3E7B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+33 6 07 59 08 48</w:t>
            </w: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CFC72B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2016-07-18</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BC9317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SA3-LI ad hoc subgroup</w:t>
            </w:r>
          </w:p>
        </w:tc>
      </w:tr>
      <w:tr w:rsidR="00744129" w:rsidRPr="00D9710C" w14:paraId="1D94E954" w14:textId="77777777" w:rsidTr="00DE027D">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1DE03E5E"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7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3EC555EB" w14:textId="77777777" w:rsidR="00744129" w:rsidRPr="00D9710C"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2" w:history="1">
              <w:r w:rsidR="00744129" w:rsidRPr="00D9710C">
                <w:rPr>
                  <w:rFonts w:eastAsia="Times New Roman" w:cs="Arial"/>
                  <w:color w:val="5E85B7"/>
                  <w:sz w:val="16"/>
                  <w:szCs w:val="16"/>
                  <w:u w:val="single"/>
                  <w:bdr w:val="none" w:sz="0" w:space="0" w:color="auto" w:frame="1"/>
                  <w:lang w:eastAsia="en-GB"/>
                </w:rPr>
                <w:t>CANO SOVERI, Mirko</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337DFF70"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0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03BD2C6E"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5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0B5E290B"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+33 4 92 94 42 97</w:t>
            </w:r>
          </w:p>
        </w:tc>
        <w:tc>
          <w:tcPr>
            <w:tcW w:w="166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36593D80"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+33 6 73 99 62 94</w:t>
            </w:r>
          </w:p>
        </w:tc>
        <w:tc>
          <w:tcPr>
            <w:tcW w:w="180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18991B50"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2012-03-05</w:t>
            </w:r>
          </w:p>
        </w:tc>
        <w:tc>
          <w:tcPr>
            <w:tcW w:w="0" w:type="auto"/>
            <w:shd w:val="clear" w:color="auto" w:fill="FBF8E9"/>
            <w:tcMar>
              <w:top w:w="0" w:type="dxa"/>
              <w:left w:w="0" w:type="dxa"/>
              <w:bottom w:w="0" w:type="dxa"/>
              <w:right w:w="0" w:type="dxa"/>
            </w:tcMar>
            <w:vAlign w:val="center"/>
            <w:hideMark/>
          </w:tcPr>
          <w:p w14:paraId="44B98E4D" w14:textId="77777777"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14:paraId="74C80EAF" w14:textId="77777777" w:rsidR="00744129" w:rsidRPr="00D9710C" w:rsidRDefault="00744129" w:rsidP="00744129">
      <w:pPr>
        <w:pStyle w:val="FP"/>
        <w:keepNext/>
        <w:keepLines/>
        <w:rPr>
          <w:b/>
        </w:rPr>
      </w:pPr>
      <w:r w:rsidRPr="00D9710C">
        <w:rPr>
          <w:b/>
        </w:rPr>
        <w:t>TSG SA WG</w:t>
      </w:r>
      <w:r>
        <w:rPr>
          <w:b/>
        </w:rPr>
        <w:t>4</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9"/>
        <w:gridCol w:w="1753"/>
        <w:gridCol w:w="1963"/>
        <w:gridCol w:w="1644"/>
        <w:gridCol w:w="1993"/>
        <w:gridCol w:w="1993"/>
        <w:gridCol w:w="1846"/>
        <w:gridCol w:w="1809"/>
      </w:tblGrid>
      <w:tr w:rsidR="00744129" w:rsidRPr="00D9710C" w14:paraId="0CEBC0DF" w14:textId="77777777" w:rsidTr="00DE027D">
        <w:trPr>
          <w:tblHeade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39E8413E"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72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E1BB022"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3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740BC34"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1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980E50A" w14:textId="77777777" w:rsidR="00744129" w:rsidRPr="00D9710C" w:rsidRDefault="00C255A3"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43"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0DF9BC7"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D6817E7"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1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D69E75D"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6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2DDAABD"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14:paraId="6F156769" w14:textId="77777777" w:rsidTr="00DE027D">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B52E4E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6257EF4"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4" w:history="1">
              <w:r w:rsidR="00744129" w:rsidRPr="00D9710C">
                <w:rPr>
                  <w:rFonts w:eastAsia="Times New Roman" w:cs="Arial"/>
                  <w:color w:val="5E85B7"/>
                  <w:sz w:val="16"/>
                  <w:szCs w:val="16"/>
                  <w:u w:val="single"/>
                  <w:bdr w:val="none" w:sz="0" w:space="0" w:color="auto" w:frame="1"/>
                  <w:lang w:eastAsia="en-GB"/>
                </w:rPr>
                <w:t>GABIN, Frederic</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78434E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1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5EE48B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168D3F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+33 6 78 44 85 75</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D99C1F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+33 6 78 44 85 75</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EB302F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2018-10-19</w:t>
            </w:r>
          </w:p>
        </w:tc>
        <w:tc>
          <w:tcPr>
            <w:tcW w:w="17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485763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SA4#100 2nd term</w:t>
            </w:r>
          </w:p>
        </w:tc>
      </w:tr>
      <w:tr w:rsidR="00744129" w:rsidRPr="00D9710C" w14:paraId="7C9346C8" w14:textId="77777777" w:rsidTr="00DE027D">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32D06E8"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16EAB28"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5" w:history="1">
              <w:r w:rsidR="00744129" w:rsidRPr="00D9710C">
                <w:rPr>
                  <w:rFonts w:eastAsia="Times New Roman" w:cs="Arial"/>
                  <w:color w:val="5E85B7"/>
                  <w:sz w:val="16"/>
                  <w:szCs w:val="16"/>
                  <w:u w:val="single"/>
                  <w:bdr w:val="none" w:sz="0" w:space="0" w:color="auto" w:frame="1"/>
                  <w:lang w:eastAsia="en-GB"/>
                </w:rPr>
                <w:t>LEUNG, Nikolai</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DA8CBD6"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61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FA0B453"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33296F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6D742A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+17033468351</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B24B2E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2017-11-17</w:t>
            </w:r>
          </w:p>
        </w:tc>
        <w:tc>
          <w:tcPr>
            <w:tcW w:w="17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9EEE35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SA4#96 (2nd term</w:t>
            </w:r>
          </w:p>
        </w:tc>
      </w:tr>
      <w:tr w:rsidR="00744129" w:rsidRPr="00D9710C" w14:paraId="29FE11F9" w14:textId="77777777" w:rsidTr="00DE027D">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90F54E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C37F6B6"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6" w:history="1">
              <w:r w:rsidR="00744129" w:rsidRPr="00D9710C">
                <w:rPr>
                  <w:rFonts w:eastAsia="Times New Roman" w:cs="Arial"/>
                  <w:color w:val="5E85B7"/>
                  <w:sz w:val="16"/>
                  <w:szCs w:val="16"/>
                  <w:u w:val="single"/>
                  <w:bdr w:val="none" w:sz="0" w:space="0" w:color="auto" w:frame="1"/>
                  <w:lang w:eastAsia="en-GB"/>
                </w:rPr>
                <w:t>TENIOU, Gilles</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A0055B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Orange</w:t>
            </w:r>
          </w:p>
        </w:tc>
        <w:tc>
          <w:tcPr>
            <w:tcW w:w="161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9E5571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E4C33F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+33299124786</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C71DC7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+33689326512</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724F19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2018-10-19</w:t>
            </w:r>
          </w:p>
        </w:tc>
        <w:tc>
          <w:tcPr>
            <w:tcW w:w="17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F54243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SA4#100 2nd term</w:t>
            </w:r>
          </w:p>
        </w:tc>
      </w:tr>
      <w:tr w:rsidR="00744129" w:rsidRPr="00D9710C" w14:paraId="478DDA33" w14:textId="77777777" w:rsidTr="00DE027D">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13043595"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72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23884A7B" w14:textId="77777777" w:rsidR="00744129" w:rsidRPr="00D9710C"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7" w:history="1">
              <w:r w:rsidR="00744129" w:rsidRPr="00D9710C">
                <w:rPr>
                  <w:rFonts w:eastAsia="Times New Roman" w:cs="Arial"/>
                  <w:color w:val="5E85B7"/>
                  <w:sz w:val="16"/>
                  <w:szCs w:val="16"/>
                  <w:u w:val="single"/>
                  <w:bdr w:val="none" w:sz="0" w:space="0" w:color="auto" w:frame="1"/>
                  <w:lang w:eastAsia="en-GB"/>
                </w:rPr>
                <w:t>USAI, Paolino</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3E9E10BF"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1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50F554D7"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6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6EC493B2"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+33 4 92 94 42 36</w:t>
            </w:r>
          </w:p>
        </w:tc>
        <w:tc>
          <w:tcPr>
            <w:tcW w:w="196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0662FA78"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+33 6 74 40 83 73</w:t>
            </w:r>
          </w:p>
        </w:tc>
        <w:tc>
          <w:tcPr>
            <w:tcW w:w="181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1E2F892A"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1998-12-07</w:t>
            </w:r>
          </w:p>
        </w:tc>
        <w:tc>
          <w:tcPr>
            <w:tcW w:w="0" w:type="auto"/>
            <w:shd w:val="clear" w:color="auto" w:fill="FBF8E9"/>
            <w:tcMar>
              <w:top w:w="0" w:type="dxa"/>
              <w:left w:w="0" w:type="dxa"/>
              <w:bottom w:w="0" w:type="dxa"/>
              <w:right w:w="0" w:type="dxa"/>
            </w:tcMar>
            <w:vAlign w:val="center"/>
            <w:hideMark/>
          </w:tcPr>
          <w:p w14:paraId="20ADD33F" w14:textId="77777777"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14:paraId="27F8A6DA" w14:textId="77777777" w:rsidR="00744129" w:rsidRDefault="00744129" w:rsidP="00744129">
      <w:pPr>
        <w:pStyle w:val="FP"/>
        <w:keepNext/>
        <w:keepLines/>
        <w:rPr>
          <w:b/>
        </w:rPr>
      </w:pPr>
      <w:r w:rsidRPr="00D9710C">
        <w:rPr>
          <w:b/>
        </w:rPr>
        <w:t>TSG SA WG</w:t>
      </w:r>
      <w:r>
        <w:rPr>
          <w:b/>
        </w:rPr>
        <w:t>5</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94"/>
        <w:gridCol w:w="1921"/>
        <w:gridCol w:w="1988"/>
        <w:gridCol w:w="1676"/>
        <w:gridCol w:w="1714"/>
        <w:gridCol w:w="1965"/>
        <w:gridCol w:w="1874"/>
        <w:gridCol w:w="1838"/>
      </w:tblGrid>
      <w:tr w:rsidR="00744129" w:rsidRPr="00200359" w14:paraId="59C3D232" w14:textId="77777777" w:rsidTr="00DE027D">
        <w:trPr>
          <w:tblHeader/>
          <w:tblCellSpacing w:w="15" w:type="dxa"/>
        </w:trPr>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925C840"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Position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97FE491"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Name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A7053B0"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Organization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2474595" w14:textId="77777777" w:rsidR="00744129" w:rsidRPr="00200359" w:rsidRDefault="00C255A3" w:rsidP="00DE027D">
            <w:pPr>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48" w:tgtFrame="_blank" w:history="1">
              <w:r w:rsidR="00744129" w:rsidRPr="00200359">
                <w:rPr>
                  <w:rFonts w:ascii="inherit" w:eastAsia="Times New Roman" w:hAnsi="inherit" w:cs="Arial"/>
                  <w:b/>
                  <w:bCs/>
                  <w:color w:val="5E85B7"/>
                  <w:sz w:val="16"/>
                  <w:szCs w:val="16"/>
                  <w:u w:val="single"/>
                  <w:bdr w:val="none" w:sz="0" w:space="0" w:color="auto" w:frame="1"/>
                  <w:lang w:eastAsia="en-GB"/>
                </w:rPr>
                <w:t>3GPP OP</w:t>
              </w:r>
            </w:hyperlink>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34512E9"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Fixed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BF34DD0"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Mobile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FFCDDE2"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(re-)elected / appointed</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2D8FF39"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Remarks</w:t>
            </w:r>
          </w:p>
        </w:tc>
      </w:tr>
      <w:tr w:rsidR="00744129" w:rsidRPr="00200359" w14:paraId="5B1D2136"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863B39D"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3EE6AA6"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9" w:history="1">
              <w:r w:rsidR="00744129" w:rsidRPr="00200359">
                <w:rPr>
                  <w:rFonts w:eastAsia="Times New Roman" w:cs="Arial"/>
                  <w:color w:val="5E85B7"/>
                  <w:sz w:val="16"/>
                  <w:szCs w:val="16"/>
                  <w:u w:val="single"/>
                  <w:bdr w:val="none" w:sz="0" w:space="0" w:color="auto" w:frame="1"/>
                  <w:lang w:eastAsia="en-GB"/>
                </w:rPr>
                <w:t>TOVINGER, Thomas</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C7E2943"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Ericsson LM</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F01C9B3"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2A3DA7B"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+46 10 712 3010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3015D4D"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+46 709 87 3010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6652AC9"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2275CBA"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S5#126 2nd term</w:t>
            </w:r>
          </w:p>
        </w:tc>
      </w:tr>
      <w:tr w:rsidR="00744129" w:rsidRPr="00200359" w14:paraId="3361ED90"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7900610"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B454770"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0" w:history="1">
              <w:r w:rsidR="00744129" w:rsidRPr="00200359">
                <w:rPr>
                  <w:rFonts w:eastAsia="Times New Roman" w:cs="Arial"/>
                  <w:color w:val="5E85B7"/>
                  <w:sz w:val="16"/>
                  <w:szCs w:val="16"/>
                  <w:u w:val="single"/>
                  <w:bdr w:val="none" w:sz="0" w:space="0" w:color="auto" w:frame="1"/>
                  <w:lang w:eastAsia="en-GB"/>
                </w:rPr>
                <w:t>ZOU, Lan</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BD2734B"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HuaWei Technologies Co., Ltd</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39DFBC3"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CCSA</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ED01086"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F16D6B8"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+86-13651919688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A383C37"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A6AEF0F"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S5#126 2nd term</w:t>
            </w:r>
          </w:p>
        </w:tc>
      </w:tr>
      <w:tr w:rsidR="00744129" w:rsidRPr="00200359" w14:paraId="238138E5"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EE3825B"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90CBD1F"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1" w:history="1">
              <w:r w:rsidR="00744129" w:rsidRPr="00200359">
                <w:rPr>
                  <w:rFonts w:eastAsia="Times New Roman" w:cs="Arial"/>
                  <w:color w:val="5E85B7"/>
                  <w:sz w:val="16"/>
                  <w:szCs w:val="16"/>
                  <w:u w:val="single"/>
                  <w:bdr w:val="none" w:sz="0" w:space="0" w:color="auto" w:frame="1"/>
                  <w:lang w:eastAsia="en-GB"/>
                </w:rPr>
                <w:t>GARDELLA, Maryse</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8BFFC7E"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Nokia France</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8464A63"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BA07EED"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+33 1 7323 2751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731FE1A"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3EDE12B"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7E41187"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S5#126 2nd term</w:t>
            </w:r>
          </w:p>
        </w:tc>
      </w:tr>
      <w:tr w:rsidR="00744129" w:rsidRPr="00200359" w14:paraId="0487D6FB"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F705C4B"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4917E72"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2" w:history="1">
              <w:r w:rsidR="00744129" w:rsidRPr="00200359">
                <w:rPr>
                  <w:rFonts w:eastAsia="Times New Roman" w:cs="Arial"/>
                  <w:color w:val="5E85B7"/>
                  <w:sz w:val="16"/>
                  <w:szCs w:val="16"/>
                  <w:u w:val="single"/>
                  <w:bdr w:val="none" w:sz="0" w:space="0" w:color="auto" w:frame="1"/>
                  <w:lang w:eastAsia="en-GB"/>
                </w:rPr>
                <w:t>CANO SOVERI, Mirko</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CAC7CAE"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03811ED"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2148E75"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+33 4 92 94 42 97</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9AA04C8"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+33 6 73 99 62 94</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A86442D"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2012-03-05</w:t>
            </w:r>
          </w:p>
        </w:tc>
        <w:tc>
          <w:tcPr>
            <w:tcW w:w="0" w:type="auto"/>
            <w:shd w:val="clear" w:color="auto" w:fill="DDDDDD"/>
            <w:tcMar>
              <w:top w:w="0" w:type="dxa"/>
              <w:left w:w="0" w:type="dxa"/>
              <w:bottom w:w="0" w:type="dxa"/>
              <w:right w:w="0" w:type="dxa"/>
            </w:tcMar>
            <w:vAlign w:val="center"/>
            <w:hideMark/>
          </w:tcPr>
          <w:p w14:paraId="2BF22BD2" w14:textId="77777777"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200359">
              <w:rPr>
                <w:rFonts w:eastAsia="Times New Roman" w:cs="Arial"/>
                <w:color w:val="555555"/>
                <w:sz w:val="16"/>
                <w:szCs w:val="16"/>
                <w:lang w:eastAsia="en-GB"/>
              </w:rPr>
              <w:br/>
            </w:r>
          </w:p>
        </w:tc>
      </w:tr>
    </w:tbl>
    <w:p w14:paraId="6A4F1DCB" w14:textId="77777777" w:rsidR="00744129" w:rsidRPr="00D9710C" w:rsidRDefault="00744129" w:rsidP="00744129">
      <w:pPr>
        <w:pStyle w:val="FP"/>
        <w:keepNext/>
        <w:keepLines/>
        <w:rPr>
          <w:b/>
        </w:rPr>
      </w:pPr>
      <w:r w:rsidRPr="00D9710C">
        <w:rPr>
          <w:b/>
        </w:rPr>
        <w:lastRenderedPageBreak/>
        <w:t>TSG SA WG</w:t>
      </w:r>
      <w:r>
        <w:rPr>
          <w:b/>
        </w:rPr>
        <w:t>6</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39"/>
        <w:gridCol w:w="1882"/>
        <w:gridCol w:w="1932"/>
        <w:gridCol w:w="1604"/>
        <w:gridCol w:w="2014"/>
        <w:gridCol w:w="2014"/>
        <w:gridCol w:w="1812"/>
        <w:gridCol w:w="1773"/>
      </w:tblGrid>
      <w:tr w:rsidR="00744129" w:rsidRPr="00D9710C" w14:paraId="5DF2D0B1" w14:textId="77777777" w:rsidTr="00DE027D">
        <w:trPr>
          <w:tblHeade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836E0F0"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5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C60627A"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0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8AED5EF"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6521626" w14:textId="77777777" w:rsidR="00744129" w:rsidRPr="00D9710C" w:rsidRDefault="00C255A3"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53"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628B853"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3342032"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78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1C3E20D"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2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2C3D5ED"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14:paraId="3D226C7B" w14:textId="77777777" w:rsidTr="00DE027D">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73D1036"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CA3AF67"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4" w:history="1">
              <w:r w:rsidR="00744129" w:rsidRPr="00D9710C">
                <w:rPr>
                  <w:rFonts w:eastAsia="Times New Roman" w:cs="Arial"/>
                  <w:color w:val="5E85B7"/>
                  <w:sz w:val="16"/>
                  <w:szCs w:val="16"/>
                  <w:u w:val="single"/>
                  <w:bdr w:val="none" w:sz="0" w:space="0" w:color="auto" w:frame="1"/>
                  <w:lang w:eastAsia="en-GB"/>
                </w:rPr>
                <w:t>CHITTURI, Suresh</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E8CB65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Electronics Co., Ltd</w:t>
            </w:r>
          </w:p>
        </w:tc>
        <w:tc>
          <w:tcPr>
            <w:tcW w:w="15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73C2316"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91AEA0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+91-9591700224</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890925C"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D4BDDB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2018-03-10</w:t>
            </w:r>
          </w:p>
        </w:tc>
        <w:tc>
          <w:tcPr>
            <w:tcW w:w="17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286817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SA6#22</w:t>
            </w:r>
          </w:p>
        </w:tc>
      </w:tr>
      <w:tr w:rsidR="00744129" w:rsidRPr="00D9710C" w14:paraId="0B6C7D32" w14:textId="77777777" w:rsidTr="00DE027D">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CA87CE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6CBA78C"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5" w:history="1">
              <w:r w:rsidR="00744129" w:rsidRPr="00D9710C">
                <w:rPr>
                  <w:rFonts w:eastAsia="Times New Roman" w:cs="Arial"/>
                  <w:color w:val="5E85B7"/>
                  <w:sz w:val="16"/>
                  <w:szCs w:val="16"/>
                  <w:u w:val="single"/>
                  <w:bdr w:val="none" w:sz="0" w:space="0" w:color="auto" w:frame="1"/>
                  <w:lang w:eastAsia="en-GB"/>
                </w:rPr>
                <w:t>VIALEN, Jukka</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DE7573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Airbus DS SLC</w:t>
            </w:r>
          </w:p>
        </w:tc>
        <w:tc>
          <w:tcPr>
            <w:tcW w:w="15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F0A8D8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2E49A7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+358401806260</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706649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+358401806260</w:t>
            </w:r>
          </w:p>
        </w:tc>
        <w:tc>
          <w:tcPr>
            <w:tcW w:w="17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B4E499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2019-03-04</w:t>
            </w:r>
          </w:p>
        </w:tc>
        <w:tc>
          <w:tcPr>
            <w:tcW w:w="17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569805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SA6#29</w:t>
            </w:r>
          </w:p>
        </w:tc>
      </w:tr>
      <w:tr w:rsidR="00744129" w:rsidRPr="00D9710C" w14:paraId="0188128F" w14:textId="77777777" w:rsidTr="00DE027D">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C0B8B8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1F3B160"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6" w:history="1">
              <w:r w:rsidR="00744129" w:rsidRPr="00D9710C">
                <w:rPr>
                  <w:rFonts w:eastAsia="Times New Roman" w:cs="Arial"/>
                  <w:color w:val="5E85B7"/>
                  <w:sz w:val="16"/>
                  <w:szCs w:val="16"/>
                  <w:u w:val="single"/>
                  <w:bdr w:val="none" w:sz="0" w:space="0" w:color="auto" w:frame="1"/>
                  <w:lang w:eastAsia="en-GB"/>
                </w:rPr>
                <w:t>SOLOWAY, Alan</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CE87DB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5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E2C17D8"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C9B9A0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+1-858-736-5491</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871C3BC"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F6EC30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2018-04-21</w:t>
            </w:r>
          </w:p>
        </w:tc>
        <w:tc>
          <w:tcPr>
            <w:tcW w:w="17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73E066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SA6#23</w:t>
            </w:r>
          </w:p>
        </w:tc>
      </w:tr>
      <w:tr w:rsidR="00744129" w:rsidRPr="00D9710C" w14:paraId="055B1896" w14:textId="77777777" w:rsidTr="00DE027D">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5C3C9E76"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5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1C97FCA6" w14:textId="77777777" w:rsidR="00744129" w:rsidRPr="00D9710C"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7" w:history="1">
              <w:r w:rsidR="00744129" w:rsidRPr="00D9710C">
                <w:rPr>
                  <w:rFonts w:eastAsia="Times New Roman" w:cs="Arial"/>
                  <w:color w:val="5E85B7"/>
                  <w:sz w:val="16"/>
                  <w:szCs w:val="16"/>
                  <w:u w:val="single"/>
                  <w:bdr w:val="none" w:sz="0" w:space="0" w:color="auto" w:frame="1"/>
                  <w:lang w:eastAsia="en-GB"/>
                </w:rPr>
                <w:t>MATTSSON, Bernt</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0DC41AD7"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7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374655DD"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2058DC20"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+33 4 92 94 42 18</w:t>
            </w:r>
          </w:p>
        </w:tc>
        <w:tc>
          <w:tcPr>
            <w:tcW w:w="19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0C016D21"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+33 6 87 69 12 50</w:t>
            </w:r>
          </w:p>
        </w:tc>
        <w:tc>
          <w:tcPr>
            <w:tcW w:w="178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2DC432A0"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2014-12-12</w:t>
            </w:r>
          </w:p>
        </w:tc>
        <w:tc>
          <w:tcPr>
            <w:tcW w:w="0" w:type="auto"/>
            <w:shd w:val="clear" w:color="auto" w:fill="FBF8E9"/>
            <w:tcMar>
              <w:top w:w="0" w:type="dxa"/>
              <w:left w:w="0" w:type="dxa"/>
              <w:bottom w:w="0" w:type="dxa"/>
              <w:right w:w="0" w:type="dxa"/>
            </w:tcMar>
            <w:vAlign w:val="center"/>
            <w:hideMark/>
          </w:tcPr>
          <w:p w14:paraId="5AD70156" w14:textId="77777777"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14:paraId="12CAEBE4" w14:textId="77777777" w:rsidR="00744129" w:rsidRPr="00D9710C" w:rsidRDefault="00744129" w:rsidP="00744129">
      <w:pPr>
        <w:tabs>
          <w:tab w:val="clear" w:pos="567"/>
          <w:tab w:val="clear" w:pos="851"/>
          <w:tab w:val="clear" w:pos="1134"/>
          <w:tab w:val="clear" w:pos="1418"/>
          <w:tab w:val="clear" w:pos="1701"/>
        </w:tabs>
        <w:spacing w:after="0"/>
        <w:rPr>
          <w:rFonts w:ascii="Times New Roman" w:eastAsia="Times New Roman" w:hAnsi="Times New Roman"/>
          <w:sz w:val="24"/>
          <w:szCs w:val="24"/>
          <w:lang w:eastAsia="en-GB"/>
        </w:rPr>
      </w:pPr>
    </w:p>
    <w:p w14:paraId="0DC8428D" w14:textId="77777777" w:rsidR="00744129" w:rsidRDefault="00744129" w:rsidP="00744129">
      <w:pPr>
        <w:pStyle w:val="Heading1"/>
      </w:pPr>
      <w:bookmarkStart w:id="89" w:name="_Toc20130068"/>
      <w:bookmarkStart w:id="90" w:name="_Toc68670288"/>
      <w:r>
        <w:t>A.2</w:t>
      </w:r>
      <w:r>
        <w:tab/>
        <w:t>TSG CT Officials</w:t>
      </w:r>
      <w:bookmarkEnd w:id="89"/>
      <w:bookmarkEnd w:id="90"/>
    </w:p>
    <w:p w14:paraId="56ADE1F4" w14:textId="77777777" w:rsidR="00744129" w:rsidRPr="00D9710C" w:rsidRDefault="00744129" w:rsidP="00744129">
      <w:pPr>
        <w:pStyle w:val="FP"/>
        <w:keepNext/>
        <w:keepLines/>
        <w:rPr>
          <w:b/>
        </w:rPr>
      </w:pPr>
      <w:r w:rsidRPr="00D9710C">
        <w:rPr>
          <w:b/>
        </w:rPr>
        <w:t xml:space="preserve">TSG </w:t>
      </w:r>
      <w:r>
        <w:rPr>
          <w:b/>
        </w:rPr>
        <w:t>CT</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79"/>
        <w:gridCol w:w="2004"/>
        <w:gridCol w:w="2069"/>
        <w:gridCol w:w="1657"/>
        <w:gridCol w:w="1831"/>
        <w:gridCol w:w="1751"/>
        <w:gridCol w:w="1858"/>
        <w:gridCol w:w="1821"/>
      </w:tblGrid>
      <w:tr w:rsidR="00744129" w:rsidRPr="00D9710C" w14:paraId="79A1E046" w14:textId="77777777" w:rsidTr="00DE027D">
        <w:trPr>
          <w:tblHeade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7C23976"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1234C52"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203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233A135"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2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1BC49AA" w14:textId="77777777" w:rsidR="00744129" w:rsidRPr="00D9710C" w:rsidRDefault="00C255A3"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58"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80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F62EFAC"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2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1918F7E"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2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83AD832"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7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484E716"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14:paraId="63E7CA88" w14:textId="77777777" w:rsidTr="00DE027D">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225E0D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22FFC1E"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9" w:history="1">
              <w:r w:rsidR="00744129" w:rsidRPr="00D9710C">
                <w:rPr>
                  <w:rFonts w:eastAsia="Times New Roman" w:cs="Arial"/>
                  <w:color w:val="5E85B7"/>
                  <w:sz w:val="16"/>
                  <w:szCs w:val="16"/>
                  <w:u w:val="single"/>
                  <w:bdr w:val="none" w:sz="0" w:space="0" w:color="auto" w:frame="1"/>
                  <w:lang w:eastAsia="en-GB"/>
                </w:rPr>
                <w:t>MORAND, Lionel</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5E7B41C"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Orange</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4F56C4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6473B3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5B807B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+33 6 0775 8936</w:t>
            </w: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00C198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B3BE5B3"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CT#83</w:t>
            </w:r>
          </w:p>
        </w:tc>
      </w:tr>
      <w:tr w:rsidR="00744129" w:rsidRPr="00D9710C" w14:paraId="5B9D273C" w14:textId="77777777" w:rsidTr="00DE027D">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E51C0B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159EE63"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0" w:history="1">
              <w:r w:rsidR="00744129" w:rsidRPr="00D9710C">
                <w:rPr>
                  <w:rFonts w:eastAsia="Times New Roman" w:cs="Arial"/>
                  <w:color w:val="5E85B7"/>
                  <w:sz w:val="16"/>
                  <w:szCs w:val="16"/>
                  <w:u w:val="single"/>
                  <w:bdr w:val="none" w:sz="0" w:space="0" w:color="auto" w:frame="1"/>
                  <w:lang w:eastAsia="en-GB"/>
                </w:rPr>
                <w:t>AGHILI, Behrouz</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21B2C9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InterDigital Communications</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78BB5B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5C7F5A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+1-631-7476920</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3286B13"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+1-631-7476920</w:t>
            </w: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0A09C7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C9F055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CT#83</w:t>
            </w:r>
          </w:p>
        </w:tc>
      </w:tr>
      <w:tr w:rsidR="00744129" w:rsidRPr="00D9710C" w14:paraId="0487C8AC" w14:textId="77777777" w:rsidTr="00DE027D">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6F704F6"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D8614E1"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1" w:history="1">
              <w:r w:rsidR="00744129" w:rsidRPr="00D9710C">
                <w:rPr>
                  <w:rFonts w:eastAsia="Times New Roman" w:cs="Arial"/>
                  <w:color w:val="5E85B7"/>
                  <w:sz w:val="16"/>
                  <w:szCs w:val="16"/>
                  <w:u w:val="single"/>
                  <w:bdr w:val="none" w:sz="0" w:space="0" w:color="auto" w:frame="1"/>
                  <w:lang w:eastAsia="en-GB"/>
                </w:rPr>
                <w:t>AI, Ming</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BDBC87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CATT</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9A6571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D671F3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 10 62305566-2180</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825340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648FEF3"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969A26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CT#83</w:t>
            </w:r>
          </w:p>
        </w:tc>
      </w:tr>
      <w:tr w:rsidR="00744129" w:rsidRPr="00D9710C" w14:paraId="07D41149" w14:textId="77777777" w:rsidTr="00DE027D">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82A290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473DFE2"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2" w:history="1">
              <w:r w:rsidR="00744129" w:rsidRPr="00D9710C">
                <w:rPr>
                  <w:rFonts w:eastAsia="Times New Roman" w:cs="Arial"/>
                  <w:color w:val="5E85B7"/>
                  <w:sz w:val="16"/>
                  <w:szCs w:val="16"/>
                  <w:u w:val="single"/>
                  <w:bdr w:val="none" w:sz="0" w:space="0" w:color="auto" w:frame="1"/>
                  <w:lang w:eastAsia="en-GB"/>
                </w:rPr>
                <w:t>ACHTER, Johannes</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C60B6B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Deutsche Telekom AG</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54F8878"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7331738"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+43 1 79585 6322</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E0E9EF3"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+43 676 3456322</w:t>
            </w: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1F4C7C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6A15F5B"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CT#83</w:t>
            </w:r>
          </w:p>
        </w:tc>
      </w:tr>
      <w:tr w:rsidR="00744129" w:rsidRPr="00D9710C" w14:paraId="7C3DC64C" w14:textId="77777777" w:rsidTr="00DE027D">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DA7CE38"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99F3D18" w14:textId="77777777" w:rsidR="00744129" w:rsidRPr="00D9710C"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3" w:history="1">
              <w:r w:rsidR="00744129" w:rsidRPr="00D9710C">
                <w:rPr>
                  <w:rFonts w:eastAsia="Times New Roman" w:cs="Arial"/>
                  <w:color w:val="2D2D2D"/>
                  <w:sz w:val="16"/>
                  <w:szCs w:val="16"/>
                  <w:lang w:eastAsia="en-GB"/>
                </w:rPr>
                <w:t>KYMALAINEN, Kimmo</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CF79A35"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0" w:type="auto"/>
            <w:shd w:val="clear" w:color="auto" w:fill="DDDDDD"/>
            <w:tcMar>
              <w:top w:w="0" w:type="dxa"/>
              <w:left w:w="0" w:type="dxa"/>
              <w:bottom w:w="0" w:type="dxa"/>
              <w:right w:w="0" w:type="dxa"/>
            </w:tcMar>
            <w:vAlign w:val="center"/>
            <w:hideMark/>
          </w:tcPr>
          <w:p w14:paraId="51E3D0F3"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14:paraId="2BD3D11F"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14:paraId="780A59BD"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14:paraId="4021B2CD"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14:paraId="67D54826"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bl>
    <w:p w14:paraId="68ED5269" w14:textId="77777777" w:rsidR="00744129" w:rsidRDefault="00744129" w:rsidP="00744129">
      <w:pPr>
        <w:pStyle w:val="FP"/>
        <w:keepNext/>
        <w:keepLines/>
        <w:rPr>
          <w:b/>
        </w:rPr>
      </w:pPr>
      <w:r w:rsidRPr="00D9710C">
        <w:rPr>
          <w:b/>
        </w:rPr>
        <w:t xml:space="preserve">TSG </w:t>
      </w:r>
      <w:r>
        <w:rPr>
          <w:b/>
        </w:rPr>
        <w:t>CT</w:t>
      </w:r>
      <w:r w:rsidRPr="00D9710C">
        <w:rPr>
          <w:b/>
        </w:rPr>
        <w:t xml:space="preserve"> WG</w:t>
      </w:r>
      <w:r>
        <w:rPr>
          <w:b/>
        </w:rPr>
        <w:t>1</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57"/>
        <w:gridCol w:w="2062"/>
        <w:gridCol w:w="1949"/>
        <w:gridCol w:w="1626"/>
        <w:gridCol w:w="1979"/>
        <w:gridCol w:w="1773"/>
        <w:gridCol w:w="1831"/>
        <w:gridCol w:w="1793"/>
      </w:tblGrid>
      <w:tr w:rsidR="00744129" w:rsidRPr="00200359" w14:paraId="6CD2024D" w14:textId="77777777" w:rsidTr="00DE027D">
        <w:trPr>
          <w:tblHeader/>
          <w:tblCellSpacing w:w="15" w:type="dxa"/>
        </w:trPr>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37F6946"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Position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9F6882E"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Name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1D34054"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Organization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057947C" w14:textId="77777777" w:rsidR="00744129" w:rsidRPr="00200359" w:rsidRDefault="00C255A3" w:rsidP="00DE027D">
            <w:pPr>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64" w:tgtFrame="_blank" w:history="1">
              <w:r w:rsidR="00744129" w:rsidRPr="00200359">
                <w:rPr>
                  <w:rFonts w:ascii="inherit" w:eastAsia="Times New Roman" w:hAnsi="inherit" w:cs="Arial"/>
                  <w:b/>
                  <w:bCs/>
                  <w:color w:val="5E85B7"/>
                  <w:sz w:val="16"/>
                  <w:szCs w:val="16"/>
                  <w:u w:val="single"/>
                  <w:bdr w:val="none" w:sz="0" w:space="0" w:color="auto" w:frame="1"/>
                  <w:lang w:eastAsia="en-GB"/>
                </w:rPr>
                <w:t>3GPP OP</w:t>
              </w:r>
            </w:hyperlink>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AE814D7"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Fixed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4746B01"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Mobile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139B23F"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(re-)elected / appointed</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D77ED29"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Remarks</w:t>
            </w:r>
          </w:p>
        </w:tc>
      </w:tr>
      <w:tr w:rsidR="00744129" w:rsidRPr="00200359" w14:paraId="2D511B82"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FAF3DF5"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0E8AEC2"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5" w:history="1">
              <w:r w:rsidR="00744129" w:rsidRPr="00200359">
                <w:rPr>
                  <w:rFonts w:eastAsia="Times New Roman" w:cs="Arial"/>
                  <w:color w:val="5E85B7"/>
                  <w:sz w:val="16"/>
                  <w:szCs w:val="16"/>
                  <w:u w:val="single"/>
                  <w:bdr w:val="none" w:sz="0" w:space="0" w:color="auto" w:frame="1"/>
                  <w:lang w:eastAsia="en-GB"/>
                </w:rPr>
                <w:t>LEIS, Peter</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984F848"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Nokia Germany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D35B7A7"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0D33ECF"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31D6D6F"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+49 160 90526212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AFBF3D2"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2019-04-15</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EC5977A"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CT1#116</w:t>
            </w:r>
          </w:p>
        </w:tc>
      </w:tr>
      <w:tr w:rsidR="00744129" w:rsidRPr="00200359" w14:paraId="0037C63E"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B990B31"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94F1CC8"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6" w:history="1">
              <w:r w:rsidR="00744129" w:rsidRPr="00200359">
                <w:rPr>
                  <w:rFonts w:eastAsia="Times New Roman" w:cs="Arial"/>
                  <w:color w:val="5E85B7"/>
                  <w:sz w:val="16"/>
                  <w:szCs w:val="16"/>
                  <w:u w:val="single"/>
                  <w:bdr w:val="none" w:sz="0" w:space="0" w:color="auto" w:frame="1"/>
                  <w:lang w:eastAsia="en-GB"/>
                </w:rPr>
                <w:t>AXELL, Jörgen</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B101785"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Ericsson LM</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363349D"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FE64912"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+46 10 719 4450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08E0FCE"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+46 70 519 4450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5012AA0"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2019-05-17</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8CD1F54"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CT1#117</w:t>
            </w:r>
          </w:p>
        </w:tc>
      </w:tr>
      <w:tr w:rsidR="00744129" w:rsidRPr="00200359" w14:paraId="6EFA15B8"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6BCDB23"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62FCAC6"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7" w:history="1">
              <w:r w:rsidR="00744129" w:rsidRPr="00200359">
                <w:rPr>
                  <w:rFonts w:eastAsia="Times New Roman" w:cs="Arial"/>
                  <w:color w:val="5E85B7"/>
                  <w:sz w:val="16"/>
                  <w:szCs w:val="16"/>
                  <w:u w:val="single"/>
                  <w:bdr w:val="none" w:sz="0" w:space="0" w:color="auto" w:frame="1"/>
                  <w:lang w:eastAsia="en-GB"/>
                </w:rPr>
                <w:t>CHAPONNIERE, Lena</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282D5F0"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Qualcomm Incorporated</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0562104"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ATIS</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33D8592"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+18588452278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A3A1A30"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20B8FB6"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094FEA8"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CT1#119</w:t>
            </w:r>
          </w:p>
        </w:tc>
      </w:tr>
      <w:tr w:rsidR="00744129" w:rsidRPr="00200359" w14:paraId="381E0AA3" w14:textId="77777777" w:rsidTr="00DE027D">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B2037DF"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E0C26F9"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8" w:history="1">
              <w:r w:rsidR="00744129" w:rsidRPr="00200359">
                <w:rPr>
                  <w:rFonts w:eastAsia="Times New Roman" w:cs="Arial"/>
                  <w:color w:val="5E85B7"/>
                  <w:sz w:val="16"/>
                  <w:szCs w:val="16"/>
                  <w:u w:val="single"/>
                  <w:bdr w:val="none" w:sz="0" w:space="0" w:color="auto" w:frame="1"/>
                  <w:lang w:eastAsia="en-GB"/>
                </w:rPr>
                <w:t>FIRMIN, Frederic</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3400ACD"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AEB4D7D"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0088748"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+33 4 92 94 43 09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23AAAF4"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+33 6 85 76 89 73</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FBD054B"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2008-06-09</w:t>
            </w:r>
          </w:p>
        </w:tc>
        <w:tc>
          <w:tcPr>
            <w:tcW w:w="0" w:type="auto"/>
            <w:shd w:val="clear" w:color="auto" w:fill="DDDDDD"/>
            <w:tcMar>
              <w:top w:w="0" w:type="dxa"/>
              <w:left w:w="0" w:type="dxa"/>
              <w:bottom w:w="0" w:type="dxa"/>
              <w:right w:w="0" w:type="dxa"/>
            </w:tcMar>
            <w:vAlign w:val="center"/>
            <w:hideMark/>
          </w:tcPr>
          <w:p w14:paraId="3180DFFF" w14:textId="77777777"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r w:rsidRPr="00200359">
              <w:rPr>
                <w:rFonts w:eastAsia="Times New Roman" w:cs="Arial"/>
                <w:color w:val="555555"/>
                <w:sz w:val="16"/>
                <w:szCs w:val="16"/>
                <w:lang w:eastAsia="en-GB"/>
              </w:rPr>
              <w:br/>
            </w:r>
          </w:p>
        </w:tc>
      </w:tr>
    </w:tbl>
    <w:p w14:paraId="738AD040" w14:textId="77777777" w:rsidR="00744129" w:rsidRDefault="00744129" w:rsidP="00744129">
      <w:pPr>
        <w:pStyle w:val="FP"/>
        <w:keepNext/>
        <w:keepLines/>
        <w:rPr>
          <w:b/>
        </w:rPr>
      </w:pPr>
      <w:r w:rsidRPr="00D9710C">
        <w:rPr>
          <w:b/>
        </w:rPr>
        <w:t xml:space="preserve">TSG </w:t>
      </w:r>
      <w:r>
        <w:rPr>
          <w:b/>
        </w:rPr>
        <w:t>CT</w:t>
      </w:r>
      <w:r w:rsidRPr="00D9710C">
        <w:rPr>
          <w:b/>
        </w:rPr>
        <w:t xml:space="preserve"> WG</w:t>
      </w:r>
      <w:r>
        <w:rPr>
          <w:b/>
        </w:rPr>
        <w:t>3</w:t>
      </w:r>
      <w:r w:rsidRPr="00D9710C">
        <w:rPr>
          <w:b/>
        </w:rPr>
        <w:t xml:space="preserve"> Officials:</w:t>
      </w:r>
    </w:p>
    <w:tbl>
      <w:tblPr>
        <w:tblW w:w="14970" w:type="dxa"/>
        <w:tblCellSpacing w:w="15" w:type="dxa"/>
        <w:tblInd w:w="60"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78"/>
        <w:gridCol w:w="1973"/>
        <w:gridCol w:w="1971"/>
        <w:gridCol w:w="1655"/>
        <w:gridCol w:w="2001"/>
        <w:gridCol w:w="1717"/>
        <w:gridCol w:w="1856"/>
        <w:gridCol w:w="1819"/>
      </w:tblGrid>
      <w:tr w:rsidR="00744129" w:rsidRPr="00200359" w14:paraId="6D507BD0" w14:textId="77777777"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F641A91"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Position</w:t>
            </w:r>
          </w:p>
        </w:tc>
        <w:tc>
          <w:tcPr>
            <w:tcW w:w="194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E5BF522"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Name</w:t>
            </w:r>
          </w:p>
        </w:tc>
        <w:tc>
          <w:tcPr>
            <w:tcW w:w="194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8D7E5A2"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Organization</w:t>
            </w:r>
          </w:p>
        </w:tc>
        <w:tc>
          <w:tcPr>
            <w:tcW w:w="162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D9127E2" w14:textId="77777777" w:rsidR="00744129" w:rsidRPr="00200359" w:rsidRDefault="00C255A3" w:rsidP="00DE027D">
            <w:pPr>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69" w:tgtFrame="_blank" w:history="1">
              <w:r w:rsidR="00744129" w:rsidRPr="00200359">
                <w:rPr>
                  <w:rFonts w:ascii="inherit" w:eastAsia="Times New Roman" w:hAnsi="inherit" w:cs="Arial"/>
                  <w:b/>
                  <w:bCs/>
                  <w:color w:val="5E85B7"/>
                  <w:sz w:val="16"/>
                  <w:szCs w:val="16"/>
                  <w:u w:val="single"/>
                  <w:bdr w:val="none" w:sz="0" w:space="0" w:color="auto" w:frame="1"/>
                  <w:lang w:eastAsia="en-GB"/>
                </w:rPr>
                <w:t>3GPP OP</w:t>
              </w:r>
            </w:hyperlink>
          </w:p>
        </w:tc>
        <w:tc>
          <w:tcPr>
            <w:tcW w:w="197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34B3CD23"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Fixed phone</w:t>
            </w:r>
          </w:p>
        </w:tc>
        <w:tc>
          <w:tcPr>
            <w:tcW w:w="168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0D18EDB"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Mobile phone</w:t>
            </w:r>
          </w:p>
        </w:tc>
        <w:tc>
          <w:tcPr>
            <w:tcW w:w="182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32624AEA"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(re-)elected / appointed</w:t>
            </w:r>
          </w:p>
        </w:tc>
        <w:tc>
          <w:tcPr>
            <w:tcW w:w="17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FE0C773"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Remarks</w:t>
            </w:r>
          </w:p>
        </w:tc>
      </w:tr>
      <w:tr w:rsidR="00744129" w:rsidRPr="00200359" w14:paraId="6779BAEA" w14:textId="77777777"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3AAD046"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Chairman</w:t>
            </w:r>
          </w:p>
        </w:tc>
        <w:tc>
          <w:tcPr>
            <w:tcW w:w="194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B04F50F"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0" w:history="1">
              <w:r w:rsidR="00744129" w:rsidRPr="00200359">
                <w:rPr>
                  <w:rFonts w:eastAsia="Times New Roman" w:cs="Arial"/>
                  <w:color w:val="5E85B7"/>
                  <w:sz w:val="16"/>
                  <w:szCs w:val="16"/>
                  <w:u w:val="single"/>
                  <w:bdr w:val="none" w:sz="0" w:space="0" w:color="auto" w:frame="1"/>
                  <w:lang w:eastAsia="en-GB"/>
                </w:rPr>
                <w:t>FERNANDEZ, Susana</w:t>
              </w:r>
            </w:hyperlink>
          </w:p>
        </w:tc>
        <w:tc>
          <w:tcPr>
            <w:tcW w:w="19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839FBF1"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Ericsson GmbH, Eurolab</w:t>
            </w:r>
          </w:p>
        </w:tc>
        <w:tc>
          <w:tcPr>
            <w:tcW w:w="16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3832EEF"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19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AAC4D42"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+34646006865</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F1CACEC"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A22D2AB"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4F8CA67"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CT3#105 2rd term</w:t>
            </w:r>
          </w:p>
        </w:tc>
      </w:tr>
      <w:tr w:rsidR="00744129" w:rsidRPr="00200359" w14:paraId="0064562C" w14:textId="77777777"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404999F"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lastRenderedPageBreak/>
              <w:t>ViceChairman</w:t>
            </w:r>
          </w:p>
        </w:tc>
        <w:tc>
          <w:tcPr>
            <w:tcW w:w="194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F8630D7"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1" w:history="1">
              <w:r w:rsidR="00744129" w:rsidRPr="00200359">
                <w:rPr>
                  <w:rFonts w:eastAsia="Times New Roman" w:cs="Arial"/>
                  <w:color w:val="5E85B7"/>
                  <w:sz w:val="16"/>
                  <w:szCs w:val="16"/>
                  <w:u w:val="single"/>
                  <w:bdr w:val="none" w:sz="0" w:space="0" w:color="auto" w:frame="1"/>
                  <w:lang w:eastAsia="en-GB"/>
                </w:rPr>
                <w:t>INOUE, Yoshihiro</w:t>
              </w:r>
            </w:hyperlink>
          </w:p>
        </w:tc>
        <w:tc>
          <w:tcPr>
            <w:tcW w:w="19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A0C9E44"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NTT</w:t>
            </w:r>
          </w:p>
        </w:tc>
        <w:tc>
          <w:tcPr>
            <w:tcW w:w="16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12081C7"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TTC</w:t>
            </w:r>
          </w:p>
        </w:tc>
        <w:tc>
          <w:tcPr>
            <w:tcW w:w="19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71F786C"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+81 422 36 7502</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D5BABDE"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0DD14F3"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C799C0D"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CT3#105 2nd term</w:t>
            </w:r>
          </w:p>
        </w:tc>
      </w:tr>
      <w:tr w:rsidR="00744129" w:rsidRPr="00200359" w14:paraId="356B326F" w14:textId="77777777"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44A9959"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194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CE9AA1F"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2" w:history="1">
              <w:r w:rsidR="00744129" w:rsidRPr="00200359">
                <w:rPr>
                  <w:rFonts w:eastAsia="Times New Roman" w:cs="Arial"/>
                  <w:color w:val="5E85B7"/>
                  <w:sz w:val="16"/>
                  <w:szCs w:val="16"/>
                  <w:u w:val="single"/>
                  <w:bdr w:val="none" w:sz="0" w:space="0" w:color="auto" w:frame="1"/>
                  <w:lang w:eastAsia="en-GB"/>
                </w:rPr>
                <w:t>ZHENNING, Huang</w:t>
              </w:r>
            </w:hyperlink>
          </w:p>
        </w:tc>
        <w:tc>
          <w:tcPr>
            <w:tcW w:w="19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B3057BC"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China Mobile Com. Corporation</w:t>
            </w:r>
          </w:p>
        </w:tc>
        <w:tc>
          <w:tcPr>
            <w:tcW w:w="16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8A26D0F"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CCSA</w:t>
            </w:r>
          </w:p>
        </w:tc>
        <w:tc>
          <w:tcPr>
            <w:tcW w:w="19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A3EC744"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+86 3488795219</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56F6E59"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EE8FC5D"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B263FD1"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CT3#105</w:t>
            </w:r>
          </w:p>
        </w:tc>
      </w:tr>
      <w:tr w:rsidR="00744129" w:rsidRPr="00200359" w14:paraId="760D3184" w14:textId="77777777"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C7A8963"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194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3F59C98"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3" w:history="1">
              <w:r w:rsidR="00744129" w:rsidRPr="00200359">
                <w:rPr>
                  <w:rFonts w:eastAsia="Times New Roman" w:cs="Arial"/>
                  <w:color w:val="5E85B7"/>
                  <w:sz w:val="16"/>
                  <w:szCs w:val="16"/>
                  <w:u w:val="single"/>
                  <w:bdr w:val="none" w:sz="0" w:space="0" w:color="auto" w:frame="1"/>
                  <w:lang w:eastAsia="en-GB"/>
                </w:rPr>
                <w:t>JING, Hao</w:t>
              </w:r>
            </w:hyperlink>
          </w:p>
        </w:tc>
        <w:tc>
          <w:tcPr>
            <w:tcW w:w="19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0852FFC"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16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08EBC4D"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EDAA339" w14:textId="77777777"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4B4A5F6" w14:textId="77777777"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c>
          <w:tcPr>
            <w:tcW w:w="18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14FA98F"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2019-08-12</w:t>
            </w:r>
          </w:p>
        </w:tc>
        <w:tc>
          <w:tcPr>
            <w:tcW w:w="17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8288899"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r w:rsidR="00744129" w:rsidRPr="00200359" w14:paraId="0F0EBDDF" w14:textId="77777777" w:rsidTr="00DE027D">
        <w:trPr>
          <w:tblCellSpacing w:w="15" w:type="dxa"/>
        </w:trPr>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3319BBF"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194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130E5E6"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4" w:history="1">
              <w:r w:rsidR="00744129" w:rsidRPr="00200359">
                <w:rPr>
                  <w:rFonts w:eastAsia="Times New Roman" w:cs="Arial"/>
                  <w:color w:val="5E85B7"/>
                  <w:sz w:val="16"/>
                  <w:szCs w:val="16"/>
                  <w:u w:val="single"/>
                  <w:bdr w:val="none" w:sz="0" w:space="0" w:color="auto" w:frame="1"/>
                  <w:lang w:eastAsia="en-GB"/>
                </w:rPr>
                <w:t>ARORA, Saurav</w:t>
              </w:r>
            </w:hyperlink>
          </w:p>
        </w:tc>
        <w:tc>
          <w:tcPr>
            <w:tcW w:w="19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BF0779A"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16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32940FD"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0AEEEEB"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+33 4 92 94 43 08</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210925F"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0CC4105"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2015-09-01</w:t>
            </w:r>
          </w:p>
        </w:tc>
        <w:tc>
          <w:tcPr>
            <w:tcW w:w="0" w:type="auto"/>
            <w:shd w:val="clear" w:color="auto" w:fill="DDDDDD"/>
            <w:tcMar>
              <w:top w:w="0" w:type="dxa"/>
              <w:left w:w="0" w:type="dxa"/>
              <w:bottom w:w="0" w:type="dxa"/>
              <w:right w:w="0" w:type="dxa"/>
            </w:tcMar>
            <w:vAlign w:val="center"/>
            <w:hideMark/>
          </w:tcPr>
          <w:p w14:paraId="26E735FC" w14:textId="77777777"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14:paraId="4396C5C4" w14:textId="77777777" w:rsidR="00744129" w:rsidRPr="00D9710C" w:rsidRDefault="00744129" w:rsidP="00744129">
      <w:pPr>
        <w:pStyle w:val="FP"/>
        <w:keepNext/>
        <w:keepLines/>
        <w:rPr>
          <w:b/>
        </w:rPr>
      </w:pPr>
      <w:r w:rsidRPr="00D9710C">
        <w:rPr>
          <w:b/>
        </w:rPr>
        <w:t xml:space="preserve">TSG </w:t>
      </w:r>
      <w:r>
        <w:rPr>
          <w:b/>
        </w:rPr>
        <w:t>CT</w:t>
      </w:r>
      <w:r w:rsidRPr="00D9710C">
        <w:rPr>
          <w:b/>
        </w:rPr>
        <w:t xml:space="preserve"> WG</w:t>
      </w:r>
      <w:r>
        <w:rPr>
          <w:b/>
        </w:rPr>
        <w:t>4</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29"/>
        <w:gridCol w:w="1955"/>
        <w:gridCol w:w="1922"/>
        <w:gridCol w:w="1591"/>
        <w:gridCol w:w="2005"/>
        <w:gridCol w:w="2005"/>
        <w:gridCol w:w="1801"/>
        <w:gridCol w:w="1762"/>
      </w:tblGrid>
      <w:tr w:rsidR="00744129" w:rsidRPr="00D9710C" w14:paraId="5E1F4980" w14:textId="77777777" w:rsidTr="00DE027D">
        <w:trPr>
          <w:tblHeade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A2DBB0F"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2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76DF389"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89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0249460"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65D1D43" w14:textId="77777777" w:rsidR="00744129" w:rsidRPr="00D9710C" w:rsidRDefault="00C255A3"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75"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7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D386CE0"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7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8B5CFE6"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77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1F59493"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1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551CC80"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14:paraId="59464D11" w14:textId="77777777" w:rsidTr="00DE027D">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153AF3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27559D3"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6" w:history="1">
              <w:r w:rsidR="00744129" w:rsidRPr="00D9710C">
                <w:rPr>
                  <w:rFonts w:eastAsia="Times New Roman" w:cs="Arial"/>
                  <w:color w:val="5E85B7"/>
                  <w:sz w:val="16"/>
                  <w:szCs w:val="16"/>
                  <w:u w:val="single"/>
                  <w:bdr w:val="none" w:sz="0" w:space="0" w:color="auto" w:frame="1"/>
                  <w:lang w:eastAsia="en-GB"/>
                </w:rPr>
                <w:t>SCHMITT, Peter</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B03B7E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HuaWei Technologies Co., Ltd</w:t>
            </w:r>
          </w:p>
        </w:tc>
        <w:tc>
          <w:tcPr>
            <w:tcW w:w="15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8B351B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251CA4B"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6CA74AB"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+49 171 7450251</w:t>
            </w:r>
          </w:p>
        </w:tc>
        <w:tc>
          <w:tcPr>
            <w:tcW w:w="17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FEA7A4B"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2019-04-15</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162759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CT4#90</w:t>
            </w:r>
          </w:p>
        </w:tc>
      </w:tr>
      <w:tr w:rsidR="00744129" w:rsidRPr="00D9710C" w14:paraId="2464228B" w14:textId="77777777" w:rsidTr="00DE027D">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90760E3"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B1CCAE5"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7" w:history="1">
              <w:r w:rsidR="00744129" w:rsidRPr="00D9710C">
                <w:rPr>
                  <w:rFonts w:eastAsia="Times New Roman" w:cs="Arial"/>
                  <w:color w:val="5E85B7"/>
                  <w:sz w:val="16"/>
                  <w:szCs w:val="16"/>
                  <w:u w:val="single"/>
                  <w:bdr w:val="none" w:sz="0" w:space="0" w:color="auto" w:frame="1"/>
                  <w:lang w:eastAsia="en-GB"/>
                </w:rPr>
                <w:t>KOZA, Yvette</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AA0725C"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Deutsche Telekom AG</w:t>
            </w:r>
          </w:p>
        </w:tc>
        <w:tc>
          <w:tcPr>
            <w:tcW w:w="15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84FEB9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D0EEF1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+431795856176</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0F6B493"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+436763456176</w:t>
            </w:r>
          </w:p>
        </w:tc>
        <w:tc>
          <w:tcPr>
            <w:tcW w:w="17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37A2AD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0CB5AB8"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CT4#91</w:t>
            </w:r>
          </w:p>
        </w:tc>
      </w:tr>
      <w:tr w:rsidR="00744129" w:rsidRPr="00D9710C" w14:paraId="222AB767" w14:textId="77777777" w:rsidTr="00DE027D">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08DFAA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1D49494"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8" w:history="1">
              <w:r w:rsidR="00744129" w:rsidRPr="00D9710C">
                <w:rPr>
                  <w:rFonts w:eastAsia="Times New Roman" w:cs="Arial"/>
                  <w:color w:val="5E85B7"/>
                  <w:sz w:val="16"/>
                  <w:szCs w:val="16"/>
                  <w:u w:val="single"/>
                  <w:bdr w:val="none" w:sz="0" w:space="0" w:color="auto" w:frame="1"/>
                  <w:lang w:eastAsia="en-GB"/>
                </w:rPr>
                <w:t>SONG, Yue</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354E46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5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ACB402C"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269C26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E5300B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+86 13910593416</w:t>
            </w:r>
          </w:p>
        </w:tc>
        <w:tc>
          <w:tcPr>
            <w:tcW w:w="17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1505C7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2018-11-30</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2F7A96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CT4#87</w:t>
            </w:r>
          </w:p>
        </w:tc>
      </w:tr>
      <w:tr w:rsidR="00744129" w:rsidRPr="00D9710C" w14:paraId="472B42E7" w14:textId="77777777" w:rsidTr="00DE027D">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5BCA9BF2"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2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06CD6F3B" w14:textId="77777777" w:rsidR="00744129" w:rsidRPr="00D9710C"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9" w:history="1">
              <w:r w:rsidR="00744129" w:rsidRPr="00D9710C">
                <w:rPr>
                  <w:rFonts w:eastAsia="Times New Roman" w:cs="Arial"/>
                  <w:color w:val="5E85B7"/>
                  <w:sz w:val="16"/>
                  <w:szCs w:val="16"/>
                  <w:u w:val="single"/>
                  <w:bdr w:val="none" w:sz="0" w:space="0" w:color="auto" w:frame="1"/>
                  <w:lang w:eastAsia="en-GB"/>
                </w:rPr>
                <w:t>KYMALAINEN, Kimmo</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1230D585"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767C13CC"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11107A10"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+33 4 92 94 42 38</w:t>
            </w:r>
          </w:p>
        </w:tc>
        <w:tc>
          <w:tcPr>
            <w:tcW w:w="197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40278284"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+33 6 85 76 89 74</w:t>
            </w:r>
          </w:p>
        </w:tc>
        <w:tc>
          <w:tcPr>
            <w:tcW w:w="177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46C6DF77"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2005-03-11</w:t>
            </w:r>
          </w:p>
        </w:tc>
        <w:tc>
          <w:tcPr>
            <w:tcW w:w="0" w:type="auto"/>
            <w:shd w:val="clear" w:color="auto" w:fill="FBF8E9"/>
            <w:tcMar>
              <w:top w:w="0" w:type="dxa"/>
              <w:left w:w="0" w:type="dxa"/>
              <w:bottom w:w="0" w:type="dxa"/>
              <w:right w:w="0" w:type="dxa"/>
            </w:tcMar>
            <w:vAlign w:val="center"/>
            <w:hideMark/>
          </w:tcPr>
          <w:p w14:paraId="5677A614" w14:textId="77777777"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14:paraId="61B27880" w14:textId="77777777" w:rsidR="00744129" w:rsidRPr="00D9710C" w:rsidRDefault="00744129" w:rsidP="00744129">
      <w:pPr>
        <w:pStyle w:val="FP"/>
        <w:keepNext/>
        <w:keepLines/>
        <w:rPr>
          <w:b/>
        </w:rPr>
      </w:pPr>
      <w:r w:rsidRPr="00D9710C">
        <w:rPr>
          <w:b/>
        </w:rPr>
        <w:t xml:space="preserve">TSG </w:t>
      </w:r>
      <w:r>
        <w:rPr>
          <w:b/>
        </w:rPr>
        <w:t>CT</w:t>
      </w:r>
      <w:r w:rsidRPr="00D9710C">
        <w:rPr>
          <w:b/>
        </w:rPr>
        <w:t xml:space="preserve"> WG</w:t>
      </w:r>
      <w:r>
        <w:rPr>
          <w:b/>
        </w:rPr>
        <w:t>6</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02"/>
        <w:gridCol w:w="2026"/>
        <w:gridCol w:w="2026"/>
        <w:gridCol w:w="1686"/>
        <w:gridCol w:w="1724"/>
        <w:gridCol w:w="1778"/>
        <w:gridCol w:w="1882"/>
        <w:gridCol w:w="1846"/>
      </w:tblGrid>
      <w:tr w:rsidR="00744129" w:rsidRPr="00D9710C" w14:paraId="57E6F330" w14:textId="77777777" w:rsidTr="00DE027D">
        <w:trPr>
          <w:tblHeade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6C5A583"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9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376B525B"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9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B4336A4"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6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C93F34A" w14:textId="77777777" w:rsidR="00744129" w:rsidRPr="00D9710C" w:rsidRDefault="00C255A3"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80"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69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2E9432F"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5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9C35218"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5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5312B66"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0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A5AC93E"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14:paraId="1689435E" w14:textId="77777777"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20C63F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063A0F2"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1" w:history="1">
              <w:r w:rsidR="00744129" w:rsidRPr="00D9710C">
                <w:rPr>
                  <w:rFonts w:eastAsia="Times New Roman" w:cs="Arial"/>
                  <w:color w:val="5E85B7"/>
                  <w:sz w:val="16"/>
                  <w:szCs w:val="16"/>
                  <w:u w:val="single"/>
                  <w:bdr w:val="none" w:sz="0" w:space="0" w:color="auto" w:frame="1"/>
                  <w:lang w:eastAsia="en-GB"/>
                </w:rPr>
                <w:t>KRUSE, Heiko</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9222FD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IDEMIA</w:t>
            </w:r>
          </w:p>
        </w:tc>
        <w:tc>
          <w:tcPr>
            <w:tcW w:w="16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F913ED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22496B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4347-715-0</w:t>
            </w:r>
          </w:p>
        </w:tc>
        <w:tc>
          <w:tcPr>
            <w:tcW w:w="17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0B7F2A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+49 175 4383519</w:t>
            </w:r>
          </w:p>
        </w:tc>
        <w:tc>
          <w:tcPr>
            <w:tcW w:w="18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BE4E5A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2018-01-10</w:t>
            </w:r>
          </w:p>
        </w:tc>
        <w:tc>
          <w:tcPr>
            <w:tcW w:w="180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74A4016"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r w:rsidR="00744129" w:rsidRPr="00D9710C" w14:paraId="4012F74C" w14:textId="77777777"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AEA298B"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4487C67"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2" w:history="1">
              <w:r w:rsidR="00744129" w:rsidRPr="00D9710C">
                <w:rPr>
                  <w:rFonts w:eastAsia="Times New Roman" w:cs="Arial"/>
                  <w:color w:val="5E85B7"/>
                  <w:sz w:val="16"/>
                  <w:szCs w:val="16"/>
                  <w:u w:val="single"/>
                  <w:bdr w:val="none" w:sz="0" w:space="0" w:color="auto" w:frame="1"/>
                  <w:lang w:eastAsia="en-GB"/>
                </w:rPr>
                <w:t>PHAN, Ly Thanh</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BD9837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Gemalto N.V.</w:t>
            </w:r>
          </w:p>
        </w:tc>
        <w:tc>
          <w:tcPr>
            <w:tcW w:w="16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29626DC"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55D6E3B"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+33 1 5501 6112</w:t>
            </w:r>
          </w:p>
        </w:tc>
        <w:tc>
          <w:tcPr>
            <w:tcW w:w="17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C5AC2F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+33 6 2411 2444</w:t>
            </w:r>
          </w:p>
        </w:tc>
        <w:tc>
          <w:tcPr>
            <w:tcW w:w="18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0F7A14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80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6F214C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CT6#86</w:t>
            </w:r>
          </w:p>
        </w:tc>
      </w:tr>
      <w:tr w:rsidR="00744129" w:rsidRPr="00D9710C" w14:paraId="4DBEFA09" w14:textId="77777777"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2A5E7A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1B5426C"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3" w:history="1">
              <w:r w:rsidR="00744129" w:rsidRPr="00D9710C">
                <w:rPr>
                  <w:rFonts w:eastAsia="Times New Roman" w:cs="Arial"/>
                  <w:color w:val="5E85B7"/>
                  <w:sz w:val="16"/>
                  <w:szCs w:val="16"/>
                  <w:u w:val="single"/>
                  <w:bdr w:val="none" w:sz="0" w:space="0" w:color="auto" w:frame="1"/>
                  <w:lang w:eastAsia="en-GB"/>
                </w:rPr>
                <w:t>MKINSI, Hakim</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1C1DEA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587C06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3EDF6E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+33 4 92 94 49 34</w:t>
            </w:r>
          </w:p>
        </w:tc>
        <w:tc>
          <w:tcPr>
            <w:tcW w:w="17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B26E06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D7C98E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2017-02-06</w:t>
            </w:r>
          </w:p>
        </w:tc>
        <w:tc>
          <w:tcPr>
            <w:tcW w:w="180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001BD1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r w:rsidR="00744129" w:rsidRPr="00D9710C" w14:paraId="2FB004EC" w14:textId="77777777"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328B0256"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9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19E579A2" w14:textId="77777777" w:rsidR="00744129" w:rsidRPr="00D9710C"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4" w:history="1">
              <w:r w:rsidR="00744129" w:rsidRPr="00D9710C">
                <w:rPr>
                  <w:rFonts w:eastAsia="Times New Roman" w:cs="Arial"/>
                  <w:color w:val="5E85B7"/>
                  <w:sz w:val="16"/>
                  <w:szCs w:val="16"/>
                  <w:u w:val="single"/>
                  <w:bdr w:val="none" w:sz="0" w:space="0" w:color="auto" w:frame="1"/>
                  <w:lang w:eastAsia="en-GB"/>
                </w:rPr>
                <w:t>KYMALAINEN, Kimmo</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1377EDE8"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6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7AEE9DA4"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9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2F229DE8"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+33 4 92 94 42 38</w:t>
            </w:r>
          </w:p>
        </w:tc>
        <w:tc>
          <w:tcPr>
            <w:tcW w:w="175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5E109489"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+33 6 85 76 89 74</w:t>
            </w:r>
          </w:p>
        </w:tc>
        <w:tc>
          <w:tcPr>
            <w:tcW w:w="185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3D1F4202"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2019-02-21</w:t>
            </w:r>
          </w:p>
        </w:tc>
        <w:tc>
          <w:tcPr>
            <w:tcW w:w="0" w:type="auto"/>
            <w:shd w:val="clear" w:color="auto" w:fill="FBF8E9"/>
            <w:tcMar>
              <w:top w:w="0" w:type="dxa"/>
              <w:left w:w="0" w:type="dxa"/>
              <w:bottom w:w="0" w:type="dxa"/>
              <w:right w:w="0" w:type="dxa"/>
            </w:tcMar>
            <w:vAlign w:val="center"/>
            <w:hideMark/>
          </w:tcPr>
          <w:p w14:paraId="73341254" w14:textId="77777777"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14:paraId="0EB99480" w14:textId="77777777" w:rsidR="00744129" w:rsidRPr="00D9710C" w:rsidRDefault="00744129" w:rsidP="00744129">
      <w:pPr>
        <w:tabs>
          <w:tab w:val="clear" w:pos="567"/>
          <w:tab w:val="clear" w:pos="851"/>
          <w:tab w:val="clear" w:pos="1134"/>
          <w:tab w:val="clear" w:pos="1418"/>
          <w:tab w:val="clear" w:pos="1701"/>
        </w:tabs>
        <w:spacing w:after="0"/>
        <w:rPr>
          <w:rFonts w:ascii="Times New Roman" w:eastAsia="Times New Roman" w:hAnsi="Times New Roman"/>
          <w:sz w:val="24"/>
          <w:szCs w:val="24"/>
          <w:lang w:eastAsia="en-GB"/>
        </w:rPr>
      </w:pPr>
    </w:p>
    <w:p w14:paraId="00829FE9" w14:textId="77777777" w:rsidR="00744129" w:rsidRDefault="00744129" w:rsidP="00744129">
      <w:pPr>
        <w:pStyle w:val="Heading1"/>
      </w:pPr>
      <w:bookmarkStart w:id="91" w:name="_Toc20130069"/>
      <w:bookmarkStart w:id="92" w:name="_Toc68670289"/>
      <w:r>
        <w:lastRenderedPageBreak/>
        <w:t>A.3</w:t>
      </w:r>
      <w:r>
        <w:tab/>
        <w:t>TSG RAN Officials</w:t>
      </w:r>
      <w:bookmarkEnd w:id="91"/>
      <w:bookmarkEnd w:id="92"/>
    </w:p>
    <w:p w14:paraId="2E3D63F8" w14:textId="77777777" w:rsidR="00744129" w:rsidRPr="00D9710C" w:rsidRDefault="00744129" w:rsidP="00744129">
      <w:pPr>
        <w:pStyle w:val="FP"/>
        <w:keepNext/>
        <w:keepLines/>
        <w:rPr>
          <w:b/>
        </w:rPr>
      </w:pPr>
      <w:r w:rsidRPr="00D9710C">
        <w:rPr>
          <w:b/>
        </w:rPr>
        <w:t xml:space="preserve">TSG </w:t>
      </w:r>
      <w:r>
        <w:rPr>
          <w:b/>
        </w:rPr>
        <w:t>RAN</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06"/>
        <w:gridCol w:w="1904"/>
        <w:gridCol w:w="1999"/>
        <w:gridCol w:w="1691"/>
        <w:gridCol w:w="1880"/>
        <w:gridCol w:w="1752"/>
        <w:gridCol w:w="1887"/>
        <w:gridCol w:w="1851"/>
      </w:tblGrid>
      <w:tr w:rsidR="00744129" w:rsidRPr="00D9710C" w14:paraId="0EA99120" w14:textId="77777777" w:rsidTr="00DE027D">
        <w:trPr>
          <w:tblHeade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430EF06"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44E748F"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6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30DA7D0F"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8FC8835" w14:textId="77777777" w:rsidR="00744129" w:rsidRPr="00D9710C" w:rsidRDefault="00C255A3"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85"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85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B023857"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2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3F382857"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5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8705710"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0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38C8E943"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14:paraId="6FA2D06A" w14:textId="77777777"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A312DA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BB21066"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6" w:history="1">
              <w:r w:rsidR="00744129" w:rsidRPr="00D9710C">
                <w:rPr>
                  <w:rFonts w:eastAsia="Times New Roman" w:cs="Arial"/>
                  <w:color w:val="5E85B7"/>
                  <w:sz w:val="16"/>
                  <w:szCs w:val="16"/>
                  <w:u w:val="single"/>
                  <w:bdr w:val="none" w:sz="0" w:space="0" w:color="auto" w:frame="1"/>
                  <w:lang w:eastAsia="en-GB"/>
                </w:rPr>
                <w:t>BERTENYI, Balazs</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92C0EF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Nokia Corporation</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A47FC8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6AF306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+36 209849152</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9E131E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F43DA6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91FAFA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744129" w:rsidRPr="00D9710C" w14:paraId="75E1B281" w14:textId="77777777"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422738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8B72084"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7" w:history="1">
              <w:r w:rsidR="00744129" w:rsidRPr="00D9710C">
                <w:rPr>
                  <w:rFonts w:eastAsia="Times New Roman" w:cs="Arial"/>
                  <w:color w:val="5E85B7"/>
                  <w:sz w:val="16"/>
                  <w:szCs w:val="16"/>
                  <w:u w:val="single"/>
                  <w:bdr w:val="none" w:sz="0" w:space="0" w:color="auto" w:frame="1"/>
                  <w:lang w:eastAsia="en-GB"/>
                </w:rPr>
                <w:t>XU, Xiaodong</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467485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94DEF2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DDD10C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+86-10-61198755</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4D85E3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BA2E388"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2FFAEC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744129" w:rsidRPr="00D9710C" w14:paraId="7707A278" w14:textId="77777777"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E89FC5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EA38594"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8" w:history="1">
              <w:r w:rsidR="00744129" w:rsidRPr="00D9710C">
                <w:rPr>
                  <w:rFonts w:eastAsia="Times New Roman" w:cs="Arial"/>
                  <w:color w:val="5E85B7"/>
                  <w:sz w:val="16"/>
                  <w:szCs w:val="16"/>
                  <w:u w:val="single"/>
                  <w:bdr w:val="none" w:sz="0" w:space="0" w:color="auto" w:frame="1"/>
                  <w:lang w:eastAsia="en-GB"/>
                </w:rPr>
                <w:t>HAYES, Stephen</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2485A1B"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Inc.</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CB5816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A31D36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+1 469 360 8500</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48752B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+1 469 360 8500</w:t>
            </w: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67BD59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7BF0AA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744129" w:rsidRPr="00D9710C" w14:paraId="087F9E45" w14:textId="77777777"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AF0C9A8"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27519D0"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9" w:history="1">
              <w:r w:rsidR="00744129" w:rsidRPr="00D9710C">
                <w:rPr>
                  <w:rFonts w:eastAsia="Times New Roman" w:cs="Arial"/>
                  <w:color w:val="5E85B7"/>
                  <w:sz w:val="16"/>
                  <w:szCs w:val="16"/>
                  <w:u w:val="single"/>
                  <w:bdr w:val="none" w:sz="0" w:space="0" w:color="auto" w:frame="1"/>
                  <w:lang w:eastAsia="en-GB"/>
                </w:rPr>
                <w:t>NAGATA, Satoshi</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16BE3B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NTT DOCOMO INC.</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30B518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442759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+81 468 40 3333</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4A4FBE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8603DDC"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F31E73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744129" w:rsidRPr="00D9710C" w14:paraId="48DEE91B" w14:textId="77777777" w:rsidTr="00DE027D">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22E77185"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7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23FAB47D" w14:textId="77777777" w:rsidR="00744129" w:rsidRPr="00D9710C"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0" w:history="1">
              <w:r w:rsidR="00744129" w:rsidRPr="00D9710C">
                <w:rPr>
                  <w:rFonts w:eastAsia="Times New Roman" w:cs="Arial"/>
                  <w:color w:val="5E85B7"/>
                  <w:sz w:val="16"/>
                  <w:szCs w:val="16"/>
                  <w:u w:val="single"/>
                  <w:bdr w:val="none" w:sz="0" w:space="0" w:color="auto" w:frame="1"/>
                  <w:lang w:eastAsia="en-GB"/>
                </w:rPr>
                <w:t>KRAUSE, Joern</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63EAE996"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461018F3"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729A0CF9"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+33 4 92 94 42 61</w:t>
            </w:r>
          </w:p>
        </w:tc>
        <w:tc>
          <w:tcPr>
            <w:tcW w:w="172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1AF09F79"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+33 607 59 08 45</w:t>
            </w:r>
          </w:p>
        </w:tc>
        <w:tc>
          <w:tcPr>
            <w:tcW w:w="185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1C22B7E8"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2009-11-01</w:t>
            </w:r>
          </w:p>
        </w:tc>
        <w:tc>
          <w:tcPr>
            <w:tcW w:w="0" w:type="auto"/>
            <w:shd w:val="clear" w:color="auto" w:fill="FBF8E9"/>
            <w:tcMar>
              <w:top w:w="0" w:type="dxa"/>
              <w:left w:w="0" w:type="dxa"/>
              <w:bottom w:w="0" w:type="dxa"/>
              <w:right w:w="0" w:type="dxa"/>
            </w:tcMar>
            <w:vAlign w:val="center"/>
            <w:hideMark/>
          </w:tcPr>
          <w:p w14:paraId="7AF5F5AD" w14:textId="77777777"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14:paraId="2AA18302" w14:textId="77777777" w:rsidR="00744129" w:rsidRPr="00D9710C" w:rsidRDefault="00744129" w:rsidP="00744129">
      <w:pPr>
        <w:pStyle w:val="FP"/>
        <w:keepNext/>
        <w:keepLines/>
        <w:rPr>
          <w:b/>
        </w:rPr>
      </w:pPr>
      <w:r w:rsidRPr="00D9710C">
        <w:rPr>
          <w:b/>
        </w:rPr>
        <w:t xml:space="preserve">TSG </w:t>
      </w:r>
      <w:r>
        <w:rPr>
          <w:b/>
        </w:rPr>
        <w:t>RAN</w:t>
      </w:r>
      <w:r w:rsidRPr="00D9710C">
        <w:rPr>
          <w:b/>
        </w:rPr>
        <w:t xml:space="preserve"> WG</w:t>
      </w:r>
      <w:r>
        <w:rPr>
          <w:b/>
        </w:rPr>
        <w:t>1</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56"/>
        <w:gridCol w:w="1961"/>
        <w:gridCol w:w="1949"/>
        <w:gridCol w:w="1626"/>
        <w:gridCol w:w="1722"/>
        <w:gridCol w:w="2030"/>
        <w:gridCol w:w="1831"/>
        <w:gridCol w:w="1895"/>
      </w:tblGrid>
      <w:tr w:rsidR="00744129" w:rsidRPr="00D9710C" w14:paraId="23279519" w14:textId="77777777" w:rsidTr="00DE027D">
        <w:trPr>
          <w:tblHeade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12BA12C"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3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1D2C65D"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1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E10AC2A"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9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0A97A96" w14:textId="77777777" w:rsidR="00744129" w:rsidRPr="00D9710C" w:rsidRDefault="00C255A3"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91"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69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0D0903B"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0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C39E2B4"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0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33BAEC5E"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5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50A9CA1"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14:paraId="445EB659" w14:textId="77777777" w:rsidTr="00DE027D">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08F93E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F2B05F9"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2" w:history="1">
              <w:r w:rsidR="00744129" w:rsidRPr="00D9710C">
                <w:rPr>
                  <w:rFonts w:eastAsia="Times New Roman" w:cs="Arial"/>
                  <w:color w:val="5E85B7"/>
                  <w:sz w:val="16"/>
                  <w:szCs w:val="16"/>
                  <w:u w:val="single"/>
                  <w:bdr w:val="none" w:sz="0" w:space="0" w:color="auto" w:frame="1"/>
                  <w:lang w:eastAsia="en-GB"/>
                </w:rPr>
                <w:t>CHEN, Wanshi</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0910C9C"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79D666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C6E844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6D5E2E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+18583663080</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66F61FC"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A0EC9C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RAN1#90</w:t>
            </w:r>
          </w:p>
        </w:tc>
      </w:tr>
      <w:tr w:rsidR="00744129" w:rsidRPr="00D9710C" w14:paraId="5C6B6381" w14:textId="77777777" w:rsidTr="00DE027D">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08647E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A804A85"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3" w:history="1">
              <w:r w:rsidR="00744129" w:rsidRPr="00D9710C">
                <w:rPr>
                  <w:rFonts w:eastAsia="Times New Roman" w:cs="Arial"/>
                  <w:color w:val="5E85B7"/>
                  <w:sz w:val="16"/>
                  <w:szCs w:val="16"/>
                  <w:u w:val="single"/>
                  <w:bdr w:val="none" w:sz="0" w:space="0" w:color="auto" w:frame="1"/>
                  <w:lang w:eastAsia="en-GB"/>
                </w:rPr>
                <w:t>KIM, Younsun</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6B7AA9B"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Electronics Co., Ltd</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F18DCE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7DEF5D6"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F89F8D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+821028762589</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B1D4C98"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2017-08-23</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E10251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RAN1#90</w:t>
            </w:r>
          </w:p>
        </w:tc>
      </w:tr>
      <w:tr w:rsidR="00744129" w:rsidRPr="00D9710C" w14:paraId="0D6093EF" w14:textId="77777777" w:rsidTr="00DE027D">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ED533A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42AE401"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4" w:history="1">
              <w:r w:rsidR="00744129" w:rsidRPr="00D9710C">
                <w:rPr>
                  <w:rFonts w:eastAsia="Times New Roman" w:cs="Arial"/>
                  <w:color w:val="5E85B7"/>
                  <w:sz w:val="16"/>
                  <w:szCs w:val="16"/>
                  <w:u w:val="single"/>
                  <w:bdr w:val="none" w:sz="0" w:space="0" w:color="auto" w:frame="1"/>
                  <w:lang w:eastAsia="en-GB"/>
                </w:rPr>
                <w:t>KOORAPATY, Havish</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C79FAD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E99DDE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FE2DD2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+1 919 2713539</w:t>
            </w: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D4B132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429E3C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2017-10-09</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6134C3C"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RAN1#90bis</w:t>
            </w:r>
          </w:p>
        </w:tc>
      </w:tr>
      <w:tr w:rsidR="00744129" w:rsidRPr="00D9710C" w14:paraId="40FC56B0" w14:textId="77777777" w:rsidTr="00DE027D">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D17EE26"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A17F5BB" w14:textId="77777777" w:rsidR="00744129" w:rsidRPr="00D9710C"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5" w:history="1">
              <w:r w:rsidR="00744129" w:rsidRPr="00D9710C">
                <w:rPr>
                  <w:rFonts w:eastAsia="Times New Roman" w:cs="Arial"/>
                  <w:color w:val="5E85B7"/>
                  <w:sz w:val="16"/>
                  <w:szCs w:val="16"/>
                  <w:u w:val="single"/>
                  <w:bdr w:val="none" w:sz="0" w:space="0" w:color="auto" w:frame="1"/>
                  <w:lang w:eastAsia="en-GB"/>
                </w:rPr>
                <w:t>MERIAS, Patrick</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43ADD2C"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143E3D0"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4875BBB"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+33 4 92 94 42 06</w:t>
            </w: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7D7057B"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+33 6 07 59 08 47</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EF9EC90"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2013-10-01</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4F548F3"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(as ETSI staff)</w:t>
            </w:r>
          </w:p>
        </w:tc>
      </w:tr>
    </w:tbl>
    <w:p w14:paraId="2B96718F" w14:textId="77777777" w:rsidR="00744129" w:rsidRDefault="00744129" w:rsidP="00744129">
      <w:pPr>
        <w:pStyle w:val="FP"/>
        <w:keepNext/>
        <w:keepLines/>
        <w:rPr>
          <w:b/>
        </w:rPr>
      </w:pPr>
      <w:r w:rsidRPr="00D9710C">
        <w:rPr>
          <w:b/>
        </w:rPr>
        <w:t xml:space="preserve">TSG </w:t>
      </w:r>
      <w:r>
        <w:rPr>
          <w:b/>
        </w:rPr>
        <w:t>RAN</w:t>
      </w:r>
      <w:r w:rsidRPr="00D9710C">
        <w:rPr>
          <w:b/>
        </w:rPr>
        <w:t xml:space="preserve"> WG</w:t>
      </w:r>
      <w:r>
        <w:rPr>
          <w:b/>
        </w:rPr>
        <w:t>2</w:t>
      </w:r>
      <w:r w:rsidRPr="00D9710C">
        <w:rPr>
          <w:b/>
        </w:rPr>
        <w:t xml:space="preserve"> Officials:</w:t>
      </w:r>
    </w:p>
    <w:tbl>
      <w:tblPr>
        <w:tblW w:w="14970" w:type="dxa"/>
        <w:tblCellSpacing w:w="15" w:type="dxa"/>
        <w:tblInd w:w="60"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45"/>
        <w:gridCol w:w="1951"/>
        <w:gridCol w:w="1939"/>
        <w:gridCol w:w="1613"/>
        <w:gridCol w:w="2021"/>
        <w:gridCol w:w="1864"/>
        <w:gridCol w:w="1820"/>
        <w:gridCol w:w="1817"/>
      </w:tblGrid>
      <w:tr w:rsidR="00744129" w:rsidRPr="00200359" w14:paraId="773EAD62" w14:textId="77777777" w:rsidTr="00DE027D">
        <w:trPr>
          <w:tblCellSpacing w:w="15" w:type="dxa"/>
        </w:trPr>
        <w:tc>
          <w:tcPr>
            <w:tcW w:w="190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58F49B3"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Position</w:t>
            </w:r>
          </w:p>
        </w:tc>
        <w:tc>
          <w:tcPr>
            <w:tcW w:w="192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50B2E32"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Name</w:t>
            </w:r>
          </w:p>
        </w:tc>
        <w:tc>
          <w:tcPr>
            <w:tcW w:w="190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38F809A8"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Organization</w:t>
            </w:r>
          </w:p>
        </w:tc>
        <w:tc>
          <w:tcPr>
            <w:tcW w:w="158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E97558A" w14:textId="77777777" w:rsidR="00744129" w:rsidRPr="00200359" w:rsidRDefault="00C255A3" w:rsidP="00DE027D">
            <w:pPr>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96" w:tgtFrame="_blank" w:history="1">
              <w:r w:rsidR="00744129" w:rsidRPr="00200359">
                <w:rPr>
                  <w:rFonts w:ascii="inherit" w:eastAsia="Times New Roman" w:hAnsi="inherit" w:cs="Arial"/>
                  <w:b/>
                  <w:bCs/>
                  <w:color w:val="5E85B7"/>
                  <w:sz w:val="16"/>
                  <w:szCs w:val="16"/>
                  <w:u w:val="single"/>
                  <w:bdr w:val="none" w:sz="0" w:space="0" w:color="auto" w:frame="1"/>
                  <w:lang w:eastAsia="en-GB"/>
                </w:rPr>
                <w:t>3GPP OP</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EB94B00"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Fixed phone</w:t>
            </w:r>
          </w:p>
        </w:tc>
        <w:tc>
          <w:tcPr>
            <w:tcW w:w="183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57F1DDD"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Mobile phone</w:t>
            </w:r>
          </w:p>
        </w:tc>
        <w:tc>
          <w:tcPr>
            <w:tcW w:w="179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8A9591D"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(re-)elected / appointed</w:t>
            </w:r>
          </w:p>
        </w:tc>
        <w:tc>
          <w:tcPr>
            <w:tcW w:w="177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3CC7F5C"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Remarks</w:t>
            </w:r>
          </w:p>
        </w:tc>
      </w:tr>
      <w:tr w:rsidR="00744129" w:rsidRPr="00200359" w14:paraId="6B50EEC4" w14:textId="77777777" w:rsidTr="00DE027D">
        <w:trPr>
          <w:tblCellSpacing w:w="15" w:type="dxa"/>
        </w:trPr>
        <w:tc>
          <w:tcPr>
            <w:tcW w:w="19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A8E74F3"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Chairman</w:t>
            </w:r>
          </w:p>
        </w:tc>
        <w:tc>
          <w:tcPr>
            <w:tcW w:w="19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6295AEF"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7" w:history="1">
              <w:r w:rsidR="00744129" w:rsidRPr="00200359">
                <w:rPr>
                  <w:rFonts w:eastAsia="Times New Roman" w:cs="Arial"/>
                  <w:color w:val="5E85B7"/>
                  <w:sz w:val="16"/>
                  <w:szCs w:val="16"/>
                  <w:u w:val="single"/>
                  <w:bdr w:val="none" w:sz="0" w:space="0" w:color="auto" w:frame="1"/>
                  <w:lang w:eastAsia="en-GB"/>
                </w:rPr>
                <w:t>JOHANSSON, Johan</w:t>
              </w:r>
            </w:hyperlink>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B922F54"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MediaTek Beijing Inc.</w:t>
            </w:r>
          </w:p>
        </w:tc>
        <w:tc>
          <w:tcPr>
            <w:tcW w:w="158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22EA5AC"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CCSA</w:t>
            </w:r>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2969093"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+46700962260</w:t>
            </w:r>
          </w:p>
        </w:tc>
        <w:tc>
          <w:tcPr>
            <w:tcW w:w="18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535301F"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483CB24"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F14C831"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RAN2#107</w:t>
            </w:r>
          </w:p>
        </w:tc>
      </w:tr>
      <w:tr w:rsidR="00744129" w:rsidRPr="00200359" w14:paraId="2EFD37D2" w14:textId="77777777" w:rsidTr="00DE027D">
        <w:trPr>
          <w:tblCellSpacing w:w="15" w:type="dxa"/>
        </w:trPr>
        <w:tc>
          <w:tcPr>
            <w:tcW w:w="19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AE4D5C8"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19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7EA27CE"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8" w:history="1">
              <w:r w:rsidR="00744129" w:rsidRPr="00200359">
                <w:rPr>
                  <w:rFonts w:eastAsia="Times New Roman" w:cs="Arial"/>
                  <w:color w:val="5E85B7"/>
                  <w:sz w:val="16"/>
                  <w:szCs w:val="16"/>
                  <w:u w:val="single"/>
                  <w:bdr w:val="none" w:sz="0" w:space="0" w:color="auto" w:frame="1"/>
                  <w:lang w:eastAsia="en-GB"/>
                </w:rPr>
                <w:t>PAROLARI, Sergio</w:t>
              </w:r>
            </w:hyperlink>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D05F4FC"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ZTE Corporation</w:t>
            </w:r>
          </w:p>
        </w:tc>
        <w:tc>
          <w:tcPr>
            <w:tcW w:w="158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89437A4"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9279572"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E9D34D2"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+39 3395658207</w:t>
            </w:r>
          </w:p>
        </w:tc>
        <w:tc>
          <w:tcPr>
            <w:tcW w:w="17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000202C"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FDF278D"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RAN2#107</w:t>
            </w:r>
          </w:p>
        </w:tc>
      </w:tr>
      <w:tr w:rsidR="00744129" w:rsidRPr="00200359" w14:paraId="27E5FA25" w14:textId="77777777" w:rsidTr="00DE027D">
        <w:trPr>
          <w:tblCellSpacing w:w="15" w:type="dxa"/>
        </w:trPr>
        <w:tc>
          <w:tcPr>
            <w:tcW w:w="19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35346D6"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19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CD14785"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9" w:history="1">
              <w:r w:rsidR="00744129" w:rsidRPr="00200359">
                <w:rPr>
                  <w:rFonts w:eastAsia="Times New Roman" w:cs="Arial"/>
                  <w:color w:val="5E85B7"/>
                  <w:sz w:val="16"/>
                  <w:szCs w:val="16"/>
                  <w:u w:val="single"/>
                  <w:bdr w:val="none" w:sz="0" w:space="0" w:color="auto" w:frame="1"/>
                  <w:lang w:eastAsia="en-GB"/>
                </w:rPr>
                <w:t>HENTTONEN, Tero</w:t>
              </w:r>
            </w:hyperlink>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3B1B9F8"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Nokia Corporation</w:t>
            </w:r>
          </w:p>
        </w:tc>
        <w:tc>
          <w:tcPr>
            <w:tcW w:w="158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438344A"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ETSI</w:t>
            </w:r>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B3AC284"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+358504836369</w:t>
            </w:r>
          </w:p>
        </w:tc>
        <w:tc>
          <w:tcPr>
            <w:tcW w:w="18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8450E4E"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C42A3B2"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38EC9F1"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RAN2#107</w:t>
            </w:r>
          </w:p>
        </w:tc>
      </w:tr>
      <w:tr w:rsidR="00744129" w:rsidRPr="00200359" w14:paraId="6ACFFB3E" w14:textId="77777777" w:rsidTr="00DE027D">
        <w:trPr>
          <w:tblCellSpacing w:w="15" w:type="dxa"/>
        </w:trPr>
        <w:tc>
          <w:tcPr>
            <w:tcW w:w="19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CBA1DE1"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19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B1922AB"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0" w:history="1">
              <w:r w:rsidR="00744129" w:rsidRPr="00200359">
                <w:rPr>
                  <w:rFonts w:eastAsia="Times New Roman" w:cs="Arial"/>
                  <w:color w:val="5E85B7"/>
                  <w:sz w:val="16"/>
                  <w:szCs w:val="16"/>
                  <w:u w:val="single"/>
                  <w:bdr w:val="none" w:sz="0" w:space="0" w:color="auto" w:frame="1"/>
                  <w:lang w:eastAsia="en-GB"/>
                </w:rPr>
                <w:t>KORHONEN, Juha</w:t>
              </w:r>
            </w:hyperlink>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E53E379"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158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34A5B46"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69C3664"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+33 4 92 94 43 52</w:t>
            </w:r>
          </w:p>
        </w:tc>
        <w:tc>
          <w:tcPr>
            <w:tcW w:w="18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1DF6960"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06 74 40 83 78</w:t>
            </w:r>
          </w:p>
        </w:tc>
        <w:tc>
          <w:tcPr>
            <w:tcW w:w="17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2DA79EB"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2017-01-01</w:t>
            </w:r>
          </w:p>
        </w:tc>
        <w:tc>
          <w:tcPr>
            <w:tcW w:w="0" w:type="auto"/>
            <w:shd w:val="clear" w:color="auto" w:fill="DDDDDD"/>
            <w:tcMar>
              <w:top w:w="0" w:type="dxa"/>
              <w:left w:w="0" w:type="dxa"/>
              <w:bottom w:w="0" w:type="dxa"/>
              <w:right w:w="0" w:type="dxa"/>
            </w:tcMar>
            <w:vAlign w:val="center"/>
            <w:hideMark/>
          </w:tcPr>
          <w:p w14:paraId="1283F162" w14:textId="77777777"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14:paraId="47E664AC" w14:textId="77777777" w:rsidR="00744129" w:rsidRPr="00D9710C" w:rsidRDefault="00744129" w:rsidP="00744129">
      <w:pPr>
        <w:pStyle w:val="FP"/>
        <w:keepNext/>
        <w:keepLines/>
        <w:rPr>
          <w:b/>
        </w:rPr>
      </w:pPr>
      <w:r w:rsidRPr="00D9710C">
        <w:rPr>
          <w:b/>
        </w:rPr>
        <w:lastRenderedPageBreak/>
        <w:t xml:space="preserve">TSG </w:t>
      </w:r>
      <w:r>
        <w:rPr>
          <w:b/>
        </w:rPr>
        <w:t>RAN</w:t>
      </w:r>
      <w:r w:rsidRPr="00D9710C">
        <w:rPr>
          <w:b/>
        </w:rPr>
        <w:t xml:space="preserve"> WG</w:t>
      </w:r>
      <w:r>
        <w:rPr>
          <w:b/>
        </w:rPr>
        <w:t>3</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5"/>
        <w:gridCol w:w="1834"/>
        <w:gridCol w:w="1958"/>
        <w:gridCol w:w="1637"/>
        <w:gridCol w:w="1783"/>
        <w:gridCol w:w="2114"/>
        <w:gridCol w:w="1841"/>
        <w:gridCol w:w="1838"/>
      </w:tblGrid>
      <w:tr w:rsidR="00744129" w:rsidRPr="00D9710C" w14:paraId="5D0C0ECF" w14:textId="77777777" w:rsidTr="00DE027D">
        <w:trPr>
          <w:tblHeade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CB0EABB"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0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A29F660"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2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6DDB731"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0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2C97F02" w14:textId="77777777" w:rsidR="00744129" w:rsidRPr="00D9710C" w:rsidRDefault="00C255A3"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01"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5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71A5003"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77C4639"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1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59EEF52"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9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D4FE4DE"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14:paraId="4598DF6B" w14:textId="77777777" w:rsidTr="00DE027D">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2A10633"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0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67794B0"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2" w:history="1">
              <w:r w:rsidR="00744129" w:rsidRPr="00D9710C">
                <w:rPr>
                  <w:rFonts w:eastAsia="Times New Roman" w:cs="Arial"/>
                  <w:color w:val="5E85B7"/>
                  <w:sz w:val="16"/>
                  <w:szCs w:val="16"/>
                  <w:u w:val="single"/>
                  <w:bdr w:val="none" w:sz="0" w:space="0" w:color="auto" w:frame="1"/>
                  <w:lang w:eastAsia="en-GB"/>
                </w:rPr>
                <w:t>MASINI, Gino</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4900CB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543933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5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C74095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+46 10 7175167</w:t>
            </w:r>
          </w:p>
        </w:tc>
        <w:tc>
          <w:tcPr>
            <w:tcW w:w="20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A9800D6"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+46 76 7729167</w:t>
            </w:r>
          </w:p>
        </w:tc>
        <w:tc>
          <w:tcPr>
            <w:tcW w:w="18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464F998"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79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0C80C9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RAN3#104</w:t>
            </w:r>
          </w:p>
        </w:tc>
      </w:tr>
      <w:tr w:rsidR="00744129" w:rsidRPr="00D9710C" w14:paraId="1246C538" w14:textId="77777777" w:rsidTr="00DE027D">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4BFD36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0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E1EE859"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3" w:history="1">
              <w:r w:rsidR="00744129" w:rsidRPr="00D9710C">
                <w:rPr>
                  <w:rFonts w:eastAsia="Times New Roman" w:cs="Arial"/>
                  <w:color w:val="5E85B7"/>
                  <w:sz w:val="16"/>
                  <w:szCs w:val="16"/>
                  <w:u w:val="single"/>
                  <w:bdr w:val="none" w:sz="0" w:space="0" w:color="auto" w:frame="1"/>
                  <w:lang w:eastAsia="en-GB"/>
                </w:rPr>
                <w:t>GAO, Yin</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2C4597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ZTE Corporation</w:t>
            </w:r>
          </w:p>
        </w:tc>
        <w:tc>
          <w:tcPr>
            <w:tcW w:w="16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1A876A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5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6DDCC4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+86-021-68895728</w:t>
            </w:r>
          </w:p>
        </w:tc>
        <w:tc>
          <w:tcPr>
            <w:tcW w:w="20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5F18153"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CFB315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9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BA05E1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RAN3#97</w:t>
            </w:r>
          </w:p>
        </w:tc>
      </w:tr>
      <w:tr w:rsidR="00744129" w:rsidRPr="00D9710C" w14:paraId="57E99D37" w14:textId="77777777" w:rsidTr="00DE027D">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008AA8B"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0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7836EFD"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4" w:history="1">
              <w:r w:rsidR="00744129" w:rsidRPr="00D9710C">
                <w:rPr>
                  <w:rFonts w:eastAsia="Times New Roman" w:cs="Arial"/>
                  <w:color w:val="5E85B7"/>
                  <w:sz w:val="16"/>
                  <w:szCs w:val="16"/>
                  <w:u w:val="single"/>
                  <w:bdr w:val="none" w:sz="0" w:space="0" w:color="auto" w:frame="1"/>
                  <w:lang w:eastAsia="en-GB"/>
                </w:rPr>
                <w:t>SIROTKIN, Sasha</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845A73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Intel</w:t>
            </w:r>
          </w:p>
        </w:tc>
        <w:tc>
          <w:tcPr>
            <w:tcW w:w="16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32DCC5E"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75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F05F9B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3495A2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+972507288473</w:t>
            </w:r>
          </w:p>
        </w:tc>
        <w:tc>
          <w:tcPr>
            <w:tcW w:w="18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013D233"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79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373AE1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RAN3#104</w:t>
            </w:r>
          </w:p>
        </w:tc>
      </w:tr>
      <w:tr w:rsidR="00744129" w:rsidRPr="00D9710C" w14:paraId="4E1957A9" w14:textId="77777777" w:rsidTr="00DE027D">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384122B6"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0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35DD7EAD" w14:textId="77777777" w:rsidR="00744129" w:rsidRPr="00D9710C"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5" w:history="1">
              <w:r w:rsidR="00744129" w:rsidRPr="00D9710C">
                <w:rPr>
                  <w:rFonts w:eastAsia="Times New Roman" w:cs="Arial"/>
                  <w:color w:val="5E85B7"/>
                  <w:sz w:val="16"/>
                  <w:szCs w:val="16"/>
                  <w:u w:val="single"/>
                  <w:bdr w:val="none" w:sz="0" w:space="0" w:color="auto" w:frame="1"/>
                  <w:lang w:eastAsia="en-GB"/>
                </w:rPr>
                <w:t>TOUFIK, Issam</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0D519588"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0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0DE23E5A"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5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3B7EC229"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+33 4 92 94 49 63</w:t>
            </w:r>
          </w:p>
        </w:tc>
        <w:tc>
          <w:tcPr>
            <w:tcW w:w="20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08EB72F8"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+33.6.14.92.11.41</w:t>
            </w:r>
          </w:p>
        </w:tc>
        <w:tc>
          <w:tcPr>
            <w:tcW w:w="181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4BA63FED"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2016-09-28</w:t>
            </w:r>
          </w:p>
        </w:tc>
        <w:tc>
          <w:tcPr>
            <w:tcW w:w="0" w:type="auto"/>
            <w:shd w:val="clear" w:color="auto" w:fill="FBF8E9"/>
            <w:tcMar>
              <w:top w:w="0" w:type="dxa"/>
              <w:left w:w="0" w:type="dxa"/>
              <w:bottom w:w="0" w:type="dxa"/>
              <w:right w:w="0" w:type="dxa"/>
            </w:tcMar>
            <w:vAlign w:val="center"/>
            <w:hideMark/>
          </w:tcPr>
          <w:p w14:paraId="43EF4AE7" w14:textId="77777777"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14:paraId="3D44BCC5" w14:textId="77777777" w:rsidR="00744129" w:rsidRDefault="00744129" w:rsidP="00744129">
      <w:pPr>
        <w:pStyle w:val="FP"/>
        <w:keepNext/>
        <w:keepLines/>
        <w:rPr>
          <w:b/>
        </w:rPr>
      </w:pPr>
      <w:r w:rsidRPr="00D9710C">
        <w:rPr>
          <w:b/>
        </w:rPr>
        <w:t xml:space="preserve">TSG </w:t>
      </w:r>
      <w:r>
        <w:rPr>
          <w:b/>
        </w:rPr>
        <w:t>RAN</w:t>
      </w:r>
      <w:r w:rsidRPr="00D9710C">
        <w:rPr>
          <w:b/>
        </w:rPr>
        <w:t xml:space="preserve"> WG</w:t>
      </w:r>
      <w:r>
        <w:rPr>
          <w:b/>
        </w:rPr>
        <w:t>4</w:t>
      </w:r>
      <w:r w:rsidRPr="00D9710C">
        <w:rPr>
          <w:b/>
        </w:rPr>
        <w:t xml:space="preserve"> Officials:</w:t>
      </w:r>
    </w:p>
    <w:tbl>
      <w:tblPr>
        <w:tblW w:w="14970" w:type="dxa"/>
        <w:tblCellSpacing w:w="15" w:type="dxa"/>
        <w:tblInd w:w="60"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7"/>
        <w:gridCol w:w="2036"/>
        <w:gridCol w:w="1959"/>
        <w:gridCol w:w="1639"/>
        <w:gridCol w:w="1785"/>
        <w:gridCol w:w="1936"/>
        <w:gridCol w:w="1843"/>
        <w:gridCol w:w="1805"/>
      </w:tblGrid>
      <w:tr w:rsidR="00744129" w:rsidRPr="00200359" w14:paraId="24CE8563" w14:textId="77777777" w:rsidTr="00DE027D">
        <w:trPr>
          <w:tblCellSpacing w:w="15" w:type="dxa"/>
        </w:trPr>
        <w:tc>
          <w:tcPr>
            <w:tcW w:w="192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10AAB42"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Position</w:t>
            </w:r>
          </w:p>
        </w:tc>
        <w:tc>
          <w:tcPr>
            <w:tcW w:w="200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158C6B6"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Name</w:t>
            </w:r>
          </w:p>
        </w:tc>
        <w:tc>
          <w:tcPr>
            <w:tcW w:w="192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5CC15C0"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Organization</w:t>
            </w:r>
          </w:p>
        </w:tc>
        <w:tc>
          <w:tcPr>
            <w:tcW w:w="160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16B343A" w14:textId="77777777" w:rsidR="00744129" w:rsidRPr="00200359" w:rsidRDefault="00C255A3" w:rsidP="00DE027D">
            <w:pPr>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06" w:tgtFrame="_blank" w:history="1">
              <w:r w:rsidR="00744129" w:rsidRPr="00200359">
                <w:rPr>
                  <w:rFonts w:ascii="inherit" w:eastAsia="Times New Roman" w:hAnsi="inherit" w:cs="Arial"/>
                  <w:b/>
                  <w:bCs/>
                  <w:color w:val="5E85B7"/>
                  <w:sz w:val="16"/>
                  <w:szCs w:val="16"/>
                  <w:u w:val="single"/>
                  <w:bdr w:val="none" w:sz="0" w:space="0" w:color="auto" w:frame="1"/>
                  <w:lang w:eastAsia="en-GB"/>
                </w:rPr>
                <w:t>3GPP OP</w:t>
              </w:r>
            </w:hyperlink>
          </w:p>
        </w:tc>
        <w:tc>
          <w:tcPr>
            <w:tcW w:w="175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8BF67DE"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Fixed phone</w:t>
            </w:r>
          </w:p>
        </w:tc>
        <w:tc>
          <w:tcPr>
            <w:tcW w:w="190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2007E79"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Mobile phone</w:t>
            </w:r>
          </w:p>
        </w:tc>
        <w:tc>
          <w:tcPr>
            <w:tcW w:w="181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800C517"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(re-)elected / appointed</w:t>
            </w:r>
          </w:p>
        </w:tc>
        <w:tc>
          <w:tcPr>
            <w:tcW w:w="176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095FB17" w14:textId="77777777" w:rsidR="00744129" w:rsidRPr="00200359" w:rsidRDefault="00744129" w:rsidP="00DE027D">
            <w:pPr>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200359">
              <w:rPr>
                <w:rFonts w:ascii="inherit" w:eastAsia="Times New Roman" w:hAnsi="inherit" w:cs="Arial"/>
                <w:b/>
                <w:bCs/>
                <w:color w:val="555555"/>
                <w:sz w:val="16"/>
                <w:szCs w:val="16"/>
                <w:lang w:eastAsia="en-GB"/>
              </w:rPr>
              <w:t>Remarks</w:t>
            </w:r>
          </w:p>
        </w:tc>
      </w:tr>
      <w:tr w:rsidR="00744129" w:rsidRPr="00200359" w14:paraId="09AF75DE" w14:textId="77777777" w:rsidTr="00DE027D">
        <w:trPr>
          <w:tblCellSpacing w:w="15" w:type="dxa"/>
        </w:trPr>
        <w:tc>
          <w:tcPr>
            <w:tcW w:w="19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1DFED40"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Chairman</w:t>
            </w:r>
          </w:p>
        </w:tc>
        <w:tc>
          <w:tcPr>
            <w:tcW w:w="20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69D7244"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7" w:history="1">
              <w:r w:rsidR="00744129" w:rsidRPr="00200359">
                <w:rPr>
                  <w:rFonts w:eastAsia="Times New Roman" w:cs="Arial"/>
                  <w:color w:val="5E85B7"/>
                  <w:sz w:val="16"/>
                  <w:szCs w:val="16"/>
                  <w:u w:val="single"/>
                  <w:bdr w:val="none" w:sz="0" w:space="0" w:color="auto" w:frame="1"/>
                  <w:lang w:eastAsia="en-GB"/>
                </w:rPr>
                <w:t>ZHOU, Xutao</w:t>
              </w:r>
            </w:hyperlink>
          </w:p>
        </w:tc>
        <w:tc>
          <w:tcPr>
            <w:tcW w:w="19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1354F28"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Samsung Electronics Co., Ltd</w:t>
            </w:r>
          </w:p>
        </w:tc>
        <w:tc>
          <w:tcPr>
            <w:tcW w:w="16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52A6AB3"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TTA</w:t>
            </w:r>
          </w:p>
        </w:tc>
        <w:tc>
          <w:tcPr>
            <w:tcW w:w="17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74C4591"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+86-10-84439777</w:t>
            </w:r>
          </w:p>
        </w:tc>
        <w:tc>
          <w:tcPr>
            <w:tcW w:w="19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415D0AC"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+86-18601163270</w:t>
            </w:r>
          </w:p>
        </w:tc>
        <w:tc>
          <w:tcPr>
            <w:tcW w:w="181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3F34036"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2017-12-01</w:t>
            </w:r>
          </w:p>
        </w:tc>
        <w:tc>
          <w:tcPr>
            <w:tcW w:w="17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5F31667"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re-elected at R4#85 (2nd term)</w:t>
            </w:r>
          </w:p>
        </w:tc>
      </w:tr>
      <w:tr w:rsidR="00744129" w:rsidRPr="00200359" w14:paraId="66C3E546" w14:textId="77777777" w:rsidTr="00DE027D">
        <w:trPr>
          <w:tblCellSpacing w:w="15" w:type="dxa"/>
        </w:trPr>
        <w:tc>
          <w:tcPr>
            <w:tcW w:w="19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B497049"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20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B65618F"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8" w:history="1">
              <w:r w:rsidR="00744129" w:rsidRPr="00200359">
                <w:rPr>
                  <w:rFonts w:eastAsia="Times New Roman" w:cs="Arial"/>
                  <w:color w:val="5E85B7"/>
                  <w:sz w:val="16"/>
                  <w:szCs w:val="16"/>
                  <w:u w:val="single"/>
                  <w:bdr w:val="none" w:sz="0" w:space="0" w:color="auto" w:frame="1"/>
                  <w:lang w:eastAsia="en-GB"/>
                </w:rPr>
                <w:t>CHERVYAKOV, Andrey</w:t>
              </w:r>
            </w:hyperlink>
          </w:p>
        </w:tc>
        <w:tc>
          <w:tcPr>
            <w:tcW w:w="19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B5C77E7"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Intel</w:t>
            </w:r>
          </w:p>
        </w:tc>
        <w:tc>
          <w:tcPr>
            <w:tcW w:w="16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570A14C"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ATIS</w:t>
            </w:r>
          </w:p>
        </w:tc>
        <w:tc>
          <w:tcPr>
            <w:tcW w:w="17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CE8CC48"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+7 831 296 94 44</w:t>
            </w:r>
          </w:p>
        </w:tc>
        <w:tc>
          <w:tcPr>
            <w:tcW w:w="19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9F1C0AB"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1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A794A25"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A1E482E"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R4#92b</w:t>
            </w:r>
          </w:p>
        </w:tc>
      </w:tr>
      <w:tr w:rsidR="00744129" w:rsidRPr="00200359" w14:paraId="01E00B72" w14:textId="77777777" w:rsidTr="00DE027D">
        <w:trPr>
          <w:tblCellSpacing w:w="15" w:type="dxa"/>
        </w:trPr>
        <w:tc>
          <w:tcPr>
            <w:tcW w:w="19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43FA319"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ViceChairman</w:t>
            </w:r>
          </w:p>
        </w:tc>
        <w:tc>
          <w:tcPr>
            <w:tcW w:w="20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860A271"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9" w:history="1">
              <w:r w:rsidR="00744129" w:rsidRPr="00200359">
                <w:rPr>
                  <w:rFonts w:eastAsia="Times New Roman" w:cs="Arial"/>
                  <w:color w:val="5E85B7"/>
                  <w:sz w:val="16"/>
                  <w:szCs w:val="16"/>
                  <w:u w:val="single"/>
                  <w:bdr w:val="none" w:sz="0" w:space="0" w:color="auto" w:frame="1"/>
                  <w:lang w:eastAsia="en-GB"/>
                </w:rPr>
                <w:t>QUI, Haijie</w:t>
              </w:r>
            </w:hyperlink>
          </w:p>
        </w:tc>
        <w:tc>
          <w:tcPr>
            <w:tcW w:w="19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E4490E8"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Samsung Electronics Co., Ltd</w:t>
            </w:r>
          </w:p>
        </w:tc>
        <w:tc>
          <w:tcPr>
            <w:tcW w:w="16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777F58A"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TTA</w:t>
            </w:r>
          </w:p>
        </w:tc>
        <w:tc>
          <w:tcPr>
            <w:tcW w:w="17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0138022"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+82 342 779 6818</w:t>
            </w:r>
          </w:p>
        </w:tc>
        <w:tc>
          <w:tcPr>
            <w:tcW w:w="19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7275963"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1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B9D1E48"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2019-08-31</w:t>
            </w:r>
          </w:p>
        </w:tc>
        <w:tc>
          <w:tcPr>
            <w:tcW w:w="17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59F7889"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elected at R4#92b</w:t>
            </w:r>
          </w:p>
        </w:tc>
      </w:tr>
      <w:tr w:rsidR="00744129" w:rsidRPr="00200359" w14:paraId="0E3ED8EB" w14:textId="77777777" w:rsidTr="00DE027D">
        <w:trPr>
          <w:tblCellSpacing w:w="15" w:type="dxa"/>
        </w:trPr>
        <w:tc>
          <w:tcPr>
            <w:tcW w:w="19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B23C8A5"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SECRETARY</w:t>
            </w:r>
          </w:p>
        </w:tc>
        <w:tc>
          <w:tcPr>
            <w:tcW w:w="20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6D50635" w14:textId="77777777" w:rsidR="00744129" w:rsidRPr="00200359"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0" w:history="1">
              <w:r w:rsidR="00744129" w:rsidRPr="00200359">
                <w:rPr>
                  <w:rFonts w:eastAsia="Times New Roman" w:cs="Arial"/>
                  <w:color w:val="5E85B7"/>
                  <w:sz w:val="16"/>
                  <w:szCs w:val="16"/>
                  <w:u w:val="single"/>
                  <w:bdr w:val="none" w:sz="0" w:space="0" w:color="auto" w:frame="1"/>
                  <w:lang w:eastAsia="en-GB"/>
                </w:rPr>
                <w:t>OH, Kyoungseok</w:t>
              </w:r>
            </w:hyperlink>
          </w:p>
        </w:tc>
        <w:tc>
          <w:tcPr>
            <w:tcW w:w="19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55C0CCA"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3GPP Support</w:t>
            </w:r>
          </w:p>
        </w:tc>
        <w:tc>
          <w:tcPr>
            <w:tcW w:w="16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7638185"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F6C8084"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+33 49294 4231</w:t>
            </w:r>
          </w:p>
        </w:tc>
        <w:tc>
          <w:tcPr>
            <w:tcW w:w="19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08B2071"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+33 607 59 08 55</w:t>
            </w:r>
          </w:p>
        </w:tc>
        <w:tc>
          <w:tcPr>
            <w:tcW w:w="181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4687CBF" w14:textId="77777777" w:rsidR="00744129" w:rsidRPr="00200359"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200359">
              <w:rPr>
                <w:rFonts w:eastAsia="Times New Roman" w:cs="Arial"/>
                <w:color w:val="2D2D2D"/>
                <w:sz w:val="16"/>
                <w:szCs w:val="16"/>
                <w:lang w:eastAsia="en-GB"/>
              </w:rPr>
              <w:t>2017-01-01</w:t>
            </w:r>
          </w:p>
        </w:tc>
        <w:tc>
          <w:tcPr>
            <w:tcW w:w="0" w:type="auto"/>
            <w:shd w:val="clear" w:color="auto" w:fill="DDDDDD"/>
            <w:tcMar>
              <w:top w:w="0" w:type="dxa"/>
              <w:left w:w="0" w:type="dxa"/>
              <w:bottom w:w="0" w:type="dxa"/>
              <w:right w:w="0" w:type="dxa"/>
            </w:tcMar>
            <w:vAlign w:val="center"/>
            <w:hideMark/>
          </w:tcPr>
          <w:p w14:paraId="4786823A" w14:textId="77777777" w:rsidR="00744129" w:rsidRPr="00200359"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14:paraId="1C146DCA" w14:textId="77777777" w:rsidR="00744129" w:rsidRPr="00D9710C" w:rsidRDefault="00744129" w:rsidP="00744129">
      <w:pPr>
        <w:pStyle w:val="FP"/>
        <w:keepNext/>
        <w:keepLines/>
        <w:rPr>
          <w:b/>
        </w:rPr>
      </w:pPr>
      <w:r w:rsidRPr="00D9710C">
        <w:rPr>
          <w:b/>
        </w:rPr>
        <w:t xml:space="preserve">TSG </w:t>
      </w:r>
      <w:r>
        <w:rPr>
          <w:b/>
        </w:rPr>
        <w:t>RAN</w:t>
      </w:r>
      <w:r w:rsidRPr="00D9710C">
        <w:rPr>
          <w:b/>
        </w:rPr>
        <w:t xml:space="preserve"> WG</w:t>
      </w:r>
      <w:r>
        <w:rPr>
          <w:b/>
        </w:rPr>
        <w:t>5</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83"/>
        <w:gridCol w:w="1867"/>
        <w:gridCol w:w="1975"/>
        <w:gridCol w:w="1660"/>
        <w:gridCol w:w="1698"/>
        <w:gridCol w:w="2104"/>
        <w:gridCol w:w="1860"/>
        <w:gridCol w:w="1823"/>
      </w:tblGrid>
      <w:tr w:rsidR="00744129" w:rsidRPr="00D9710C" w14:paraId="2536CDDC" w14:textId="77777777" w:rsidTr="00DE027D">
        <w:trPr>
          <w:tblHeade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6C49D9F"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3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FDFC24A"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4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62D6F71"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3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281924BC" w14:textId="77777777" w:rsidR="00744129" w:rsidRPr="00D9710C" w:rsidRDefault="00C255A3"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11"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66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7A2FC3D"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2B395FC"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3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E8DDEFA"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7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3B01587"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14:paraId="3D7C1BAB" w14:textId="77777777" w:rsidTr="00DE027D">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284476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7B39254"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2" w:history="1">
              <w:r w:rsidR="00744129" w:rsidRPr="00D9710C">
                <w:rPr>
                  <w:rFonts w:eastAsia="Times New Roman" w:cs="Arial"/>
                  <w:color w:val="5E85B7"/>
                  <w:sz w:val="16"/>
                  <w:szCs w:val="16"/>
                  <w:u w:val="single"/>
                  <w:bdr w:val="none" w:sz="0" w:space="0" w:color="auto" w:frame="1"/>
                  <w:lang w:eastAsia="en-GB"/>
                </w:rPr>
                <w:t>JOHN, Jacob</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F0199E6"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Motorola Mobility España SA</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B79F04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003F15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24F7C9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+61 419 147 260</w:t>
            </w: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E6C683B"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FE774E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RAN5#76</w:t>
            </w:r>
          </w:p>
        </w:tc>
      </w:tr>
      <w:tr w:rsidR="00744129" w:rsidRPr="00D9710C" w14:paraId="19D9CA6E" w14:textId="77777777" w:rsidTr="00DE027D">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D3E403B"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832F625"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3" w:history="1">
              <w:r w:rsidR="00744129" w:rsidRPr="00D9710C">
                <w:rPr>
                  <w:rFonts w:eastAsia="Times New Roman" w:cs="Arial"/>
                  <w:color w:val="5E85B7"/>
                  <w:sz w:val="16"/>
                  <w:szCs w:val="16"/>
                  <w:u w:val="single"/>
                  <w:bdr w:val="none" w:sz="0" w:space="0" w:color="auto" w:frame="1"/>
                  <w:lang w:eastAsia="en-GB"/>
                </w:rPr>
                <w:t>GOWDA, Pradeep</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619B3B3"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30F8DB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6BCFF26"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+1858-845-7131</w:t>
            </w: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B9521E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3429799"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CBEAC03"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R5#77 (3rd term)</w:t>
            </w:r>
          </w:p>
        </w:tc>
      </w:tr>
      <w:tr w:rsidR="00744129" w:rsidRPr="00D9710C" w14:paraId="312CE8A5" w14:textId="77777777" w:rsidTr="00DE027D">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337A18C"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ViceChairman</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83D4B8F"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4" w:history="1">
              <w:r w:rsidR="00744129" w:rsidRPr="00D9710C">
                <w:rPr>
                  <w:rFonts w:eastAsia="Times New Roman" w:cs="Arial"/>
                  <w:color w:val="5E85B7"/>
                  <w:sz w:val="16"/>
                  <w:szCs w:val="16"/>
                  <w:u w:val="single"/>
                  <w:bdr w:val="none" w:sz="0" w:space="0" w:color="auto" w:frame="1"/>
                  <w:lang w:eastAsia="en-GB"/>
                </w:rPr>
                <w:t>CHEN, Xiaozhong</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2885C4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CATT</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449EE6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34AFB78"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E9E219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+8613911652018</w:t>
            </w: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37B15B1"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3FBE27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R5#76</w:t>
            </w:r>
          </w:p>
        </w:tc>
      </w:tr>
      <w:tr w:rsidR="00744129" w:rsidRPr="00D9710C" w14:paraId="3C6BBB17" w14:textId="77777777" w:rsidTr="00DE027D">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2E5D8DC"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6BD3E5F" w14:textId="77777777" w:rsidR="00744129" w:rsidRPr="00D9710C"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5" w:history="1">
              <w:r w:rsidR="00744129" w:rsidRPr="00D9710C">
                <w:rPr>
                  <w:rFonts w:eastAsia="Times New Roman" w:cs="Arial"/>
                  <w:color w:val="5E85B7"/>
                  <w:sz w:val="16"/>
                  <w:szCs w:val="16"/>
                  <w:u w:val="single"/>
                  <w:bdr w:val="none" w:sz="0" w:space="0" w:color="auto" w:frame="1"/>
                  <w:lang w:eastAsia="en-GB"/>
                </w:rPr>
                <w:t>SIGOVICH, Ingbert</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050EA32C"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D968E9A"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3E96597"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+33 4 92 94 43 24</w:t>
            </w: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BEB1BD0"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+33 674 408 375</w:t>
            </w: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596B8C1"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2008-04-29</w:t>
            </w:r>
          </w:p>
        </w:tc>
        <w:tc>
          <w:tcPr>
            <w:tcW w:w="0" w:type="auto"/>
            <w:shd w:val="clear" w:color="auto" w:fill="DDDDDD"/>
            <w:tcMar>
              <w:top w:w="0" w:type="dxa"/>
              <w:left w:w="0" w:type="dxa"/>
              <w:bottom w:w="0" w:type="dxa"/>
              <w:right w:w="0" w:type="dxa"/>
            </w:tcMar>
            <w:vAlign w:val="center"/>
            <w:hideMark/>
          </w:tcPr>
          <w:p w14:paraId="223A94D0" w14:textId="77777777"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14:paraId="0BF53ECB" w14:textId="77777777" w:rsidR="00744129" w:rsidRPr="00D9710C" w:rsidRDefault="00744129" w:rsidP="00744129">
      <w:pPr>
        <w:pStyle w:val="FP"/>
        <w:keepNext/>
        <w:keepLines/>
        <w:rPr>
          <w:b/>
        </w:rPr>
      </w:pPr>
      <w:r w:rsidRPr="00D9710C">
        <w:rPr>
          <w:b/>
        </w:rPr>
        <w:t xml:space="preserve">TSG </w:t>
      </w:r>
      <w:r>
        <w:rPr>
          <w:b/>
        </w:rPr>
        <w:t>RAN</w:t>
      </w:r>
      <w:r w:rsidRPr="00D9710C">
        <w:rPr>
          <w:b/>
        </w:rPr>
        <w:t xml:space="preserve"> WG</w:t>
      </w:r>
      <w:r>
        <w:rPr>
          <w:b/>
        </w:rPr>
        <w:t>6</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99"/>
        <w:gridCol w:w="1918"/>
        <w:gridCol w:w="2008"/>
        <w:gridCol w:w="1702"/>
        <w:gridCol w:w="1793"/>
        <w:gridCol w:w="1793"/>
        <w:gridCol w:w="1896"/>
        <w:gridCol w:w="1861"/>
      </w:tblGrid>
      <w:tr w:rsidR="00744129" w:rsidRPr="00D9710C" w14:paraId="7276E350" w14:textId="77777777" w:rsidTr="00DE027D">
        <w:trPr>
          <w:tblHeader/>
          <w:tblCellSpacing w:w="15" w:type="dxa"/>
        </w:trPr>
        <w:tc>
          <w:tcPr>
            <w:tcW w:w="195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5A76B8A1"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8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795CBE3"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7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8BB7D4F"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7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7BC3223A" w14:textId="77777777" w:rsidR="00744129" w:rsidRPr="00D9710C" w:rsidRDefault="00C255A3"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16"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80505CE"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3BC77B1"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6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3048A28F"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1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6D9118F2"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14:paraId="46326268" w14:textId="77777777" w:rsidTr="00DE027D">
        <w:trPr>
          <w:tblCellSpacing w:w="15" w:type="dxa"/>
        </w:trPr>
        <w:tc>
          <w:tcPr>
            <w:tcW w:w="19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5FB676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8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28B9BCB2"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7" w:history="1">
              <w:r w:rsidR="00744129" w:rsidRPr="00D9710C">
                <w:rPr>
                  <w:rFonts w:eastAsia="Times New Roman" w:cs="Arial"/>
                  <w:color w:val="5E85B7"/>
                  <w:sz w:val="16"/>
                  <w:szCs w:val="16"/>
                  <w:u w:val="single"/>
                  <w:bdr w:val="none" w:sz="0" w:space="0" w:color="auto" w:frame="1"/>
                  <w:lang w:eastAsia="en-GB"/>
                </w:rPr>
                <w:t>HOFMANN, Juergen</w:t>
              </w:r>
            </w:hyperlink>
          </w:p>
        </w:tc>
        <w:tc>
          <w:tcPr>
            <w:tcW w:w="19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888C4F0"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Nokia Germany</w:t>
            </w:r>
          </w:p>
        </w:tc>
        <w:tc>
          <w:tcPr>
            <w:tcW w:w="16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1F827F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8213307"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+49 170 7869957</w:t>
            </w: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CAF4B4A"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+49 170 7869957</w:t>
            </w:r>
          </w:p>
        </w:tc>
        <w:tc>
          <w:tcPr>
            <w:tcW w:w="18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7BE8351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2018-11-16</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64A9492"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RAN6#10</w:t>
            </w:r>
          </w:p>
        </w:tc>
      </w:tr>
      <w:tr w:rsidR="00744129" w:rsidRPr="00D9710C" w14:paraId="6B435BE1" w14:textId="77777777" w:rsidTr="00DE027D">
        <w:trPr>
          <w:tblCellSpacing w:w="15" w:type="dxa"/>
        </w:trPr>
        <w:tc>
          <w:tcPr>
            <w:tcW w:w="19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5F6008F"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8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9801A16" w14:textId="77777777" w:rsidR="00744129" w:rsidRPr="00D9710C"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8" w:history="1">
              <w:r w:rsidR="00744129" w:rsidRPr="00D9710C">
                <w:rPr>
                  <w:rFonts w:eastAsia="Times New Roman" w:cs="Arial"/>
                  <w:color w:val="5E85B7"/>
                  <w:sz w:val="16"/>
                  <w:szCs w:val="16"/>
                  <w:u w:val="single"/>
                  <w:bdr w:val="none" w:sz="0" w:space="0" w:color="auto" w:frame="1"/>
                  <w:lang w:eastAsia="en-GB"/>
                </w:rPr>
                <w:t>USAI, Paolino</w:t>
              </w:r>
            </w:hyperlink>
          </w:p>
        </w:tc>
        <w:tc>
          <w:tcPr>
            <w:tcW w:w="19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27570F1"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4E7ABB2C"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56B56DB"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+33 4 92 94 42 36</w:t>
            </w: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1F00187"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+33 6 74 40 83 73</w:t>
            </w:r>
          </w:p>
        </w:tc>
        <w:tc>
          <w:tcPr>
            <w:tcW w:w="18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F775615"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2016-06-16</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02E4CC0"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bl>
    <w:p w14:paraId="1228C9CA" w14:textId="77777777" w:rsidR="00744129" w:rsidRPr="00D9710C" w:rsidRDefault="00744129" w:rsidP="00744129">
      <w:pPr>
        <w:pStyle w:val="FP"/>
        <w:keepNext/>
        <w:keepLines/>
        <w:rPr>
          <w:b/>
        </w:rPr>
      </w:pPr>
      <w:r w:rsidRPr="00D9710C">
        <w:rPr>
          <w:b/>
        </w:rPr>
        <w:lastRenderedPageBreak/>
        <w:t xml:space="preserve">TSG </w:t>
      </w:r>
      <w:r>
        <w:rPr>
          <w:b/>
        </w:rPr>
        <w:t>RAN</w:t>
      </w:r>
      <w:r w:rsidRPr="00D9710C">
        <w:rPr>
          <w:b/>
        </w:rPr>
        <w:t xml:space="preserve"> </w:t>
      </w:r>
      <w:r>
        <w:rPr>
          <w:b/>
        </w:rPr>
        <w:t xml:space="preserve">AHG-ITU </w:t>
      </w:r>
      <w:r w:rsidRPr="00D9710C">
        <w:rPr>
          <w:b/>
        </w:rPr>
        <w:t>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13"/>
        <w:gridCol w:w="1885"/>
        <w:gridCol w:w="2021"/>
        <w:gridCol w:w="1719"/>
        <w:gridCol w:w="1756"/>
        <w:gridCol w:w="1779"/>
        <w:gridCol w:w="1911"/>
        <w:gridCol w:w="1886"/>
      </w:tblGrid>
      <w:tr w:rsidR="00744129" w:rsidRPr="00D9710C" w14:paraId="173ED038" w14:textId="77777777" w:rsidTr="00DE027D">
        <w:trPr>
          <w:tblHeader/>
          <w:tblCellSpacing w:w="15" w:type="dxa"/>
        </w:trPr>
        <w:tc>
          <w:tcPr>
            <w:tcW w:w="196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1D21862"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5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33FE44D0"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9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3CA2B7E7"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8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975F8AD" w14:textId="77777777" w:rsidR="00744129" w:rsidRPr="00D9710C" w:rsidRDefault="00C255A3" w:rsidP="00DE027D">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19" w:tgtFrame="_blank" w:history="1">
              <w:r w:rsidR="00744129"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2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4DD1E3EE"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4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8220E8F"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8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1D954969"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4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14:paraId="032E033C" w14:textId="77777777" w:rsidR="00744129" w:rsidRPr="00D9710C" w:rsidRDefault="00744129" w:rsidP="00DE027D">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744129" w:rsidRPr="00D9710C" w14:paraId="1100B8A5" w14:textId="77777777" w:rsidTr="00DE027D">
        <w:trPr>
          <w:tblCellSpacing w:w="15" w:type="dxa"/>
        </w:trPr>
        <w:tc>
          <w:tcPr>
            <w:tcW w:w="19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FC6A96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Convenor</w:t>
            </w:r>
          </w:p>
        </w:tc>
        <w:tc>
          <w:tcPr>
            <w:tcW w:w="18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35D693F" w14:textId="77777777" w:rsidR="00744129" w:rsidRPr="00D9710C" w:rsidRDefault="00C255A3"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20" w:history="1">
              <w:r w:rsidR="00744129" w:rsidRPr="00D9710C">
                <w:rPr>
                  <w:rFonts w:eastAsia="Times New Roman" w:cs="Arial"/>
                  <w:color w:val="5E85B7"/>
                  <w:sz w:val="16"/>
                  <w:szCs w:val="16"/>
                  <w:u w:val="single"/>
                  <w:bdr w:val="none" w:sz="0" w:space="0" w:color="auto" w:frame="1"/>
                  <w:lang w:eastAsia="en-GB"/>
                </w:rPr>
                <w:t>ROMANO, Giovanni</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19B82C3"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TELECOM ITALIA S.p.A.</w:t>
            </w:r>
          </w:p>
        </w:tc>
        <w:tc>
          <w:tcPr>
            <w:tcW w:w="16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15F42365"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1FEA824"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+39 011 228 7069</w:t>
            </w:r>
          </w:p>
        </w:tc>
        <w:tc>
          <w:tcPr>
            <w:tcW w:w="174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31854DBD"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8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62040B46"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2013-03-01</w:t>
            </w:r>
          </w:p>
        </w:tc>
        <w:tc>
          <w:tcPr>
            <w:tcW w:w="18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14:paraId="50315E6F" w14:textId="77777777" w:rsidR="00744129" w:rsidRPr="00D9710C" w:rsidRDefault="00744129" w:rsidP="00DE027D">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Confirmed 2017-05-25</w:t>
            </w:r>
          </w:p>
        </w:tc>
      </w:tr>
      <w:tr w:rsidR="00744129" w:rsidRPr="00D9710C" w14:paraId="529811CE" w14:textId="77777777" w:rsidTr="00DE027D">
        <w:trPr>
          <w:tblCellSpacing w:w="15" w:type="dxa"/>
        </w:trPr>
        <w:tc>
          <w:tcPr>
            <w:tcW w:w="196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63B85021"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5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30E6F90D" w14:textId="77777777" w:rsidR="00744129" w:rsidRPr="00D9710C" w:rsidRDefault="00C255A3"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21" w:history="1">
              <w:r w:rsidR="00744129" w:rsidRPr="00D9710C">
                <w:rPr>
                  <w:rFonts w:eastAsia="Times New Roman" w:cs="Arial"/>
                  <w:color w:val="5E85B7"/>
                  <w:sz w:val="16"/>
                  <w:szCs w:val="16"/>
                  <w:u w:val="single"/>
                  <w:bdr w:val="none" w:sz="0" w:space="0" w:color="auto" w:frame="1"/>
                  <w:lang w:eastAsia="en-GB"/>
                </w:rPr>
                <w:t>KRAUSE, Joern</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27ED3341"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8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51D3FBAF"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2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4C6B55D2"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+33 4 92 94 42 61</w:t>
            </w:r>
          </w:p>
        </w:tc>
        <w:tc>
          <w:tcPr>
            <w:tcW w:w="174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4CC82CAF"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+33 607 59 08 45</w:t>
            </w:r>
          </w:p>
        </w:tc>
        <w:tc>
          <w:tcPr>
            <w:tcW w:w="188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14:paraId="366715C8" w14:textId="77777777" w:rsidR="00744129" w:rsidRPr="00D9710C" w:rsidRDefault="00744129" w:rsidP="00DE027D">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2009-11-01</w:t>
            </w:r>
          </w:p>
        </w:tc>
        <w:tc>
          <w:tcPr>
            <w:tcW w:w="0" w:type="auto"/>
            <w:shd w:val="clear" w:color="auto" w:fill="FBF8E9"/>
            <w:tcMar>
              <w:top w:w="0" w:type="dxa"/>
              <w:left w:w="0" w:type="dxa"/>
              <w:bottom w:w="0" w:type="dxa"/>
              <w:right w:w="0" w:type="dxa"/>
            </w:tcMar>
            <w:vAlign w:val="center"/>
            <w:hideMark/>
          </w:tcPr>
          <w:p w14:paraId="2BBB7C30" w14:textId="77777777" w:rsidR="00744129" w:rsidRPr="00D9710C" w:rsidRDefault="00744129" w:rsidP="00DE027D">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14:paraId="2EEFF9E8" w14:textId="77777777" w:rsidR="00744129" w:rsidRDefault="00744129" w:rsidP="00744129">
      <w:pPr>
        <w:tabs>
          <w:tab w:val="clear" w:pos="567"/>
          <w:tab w:val="clear" w:pos="851"/>
          <w:tab w:val="clear" w:pos="1134"/>
          <w:tab w:val="clear" w:pos="1418"/>
          <w:tab w:val="clear" w:pos="1701"/>
        </w:tabs>
        <w:spacing w:after="0"/>
      </w:pPr>
    </w:p>
    <w:p w14:paraId="47530C9A" w14:textId="77777777" w:rsidR="00744129" w:rsidRDefault="00744129" w:rsidP="00744129">
      <w:pPr>
        <w:tabs>
          <w:tab w:val="clear" w:pos="567"/>
          <w:tab w:val="clear" w:pos="851"/>
          <w:tab w:val="clear" w:pos="1134"/>
          <w:tab w:val="clear" w:pos="1418"/>
          <w:tab w:val="clear" w:pos="1701"/>
        </w:tabs>
        <w:spacing w:after="0"/>
        <w:rPr>
          <w:rFonts w:eastAsia="Times New Roman"/>
          <w:b/>
          <w:lang w:eastAsia="en-US"/>
        </w:rPr>
      </w:pPr>
      <w:r>
        <w:br w:type="page"/>
      </w:r>
    </w:p>
    <w:p w14:paraId="5817492F" w14:textId="77777777" w:rsidR="00744129" w:rsidRDefault="00744129" w:rsidP="00744129">
      <w:pPr>
        <w:pStyle w:val="Heading9"/>
      </w:pPr>
      <w:bookmarkStart w:id="93" w:name="_Toc20130070"/>
      <w:bookmarkStart w:id="94" w:name="_Toc68670290"/>
      <w:r>
        <w:lastRenderedPageBreak/>
        <w:t>Annex B</w:t>
      </w:r>
      <w:r>
        <w:tab/>
        <w:t>Lists of documents</w:t>
      </w:r>
      <w:bookmarkEnd w:id="93"/>
      <w:bookmarkEnd w:id="94"/>
    </w:p>
    <w:p w14:paraId="105F76BB" w14:textId="77777777" w:rsidR="00744129" w:rsidRDefault="00744129" w:rsidP="00744129">
      <w:pPr>
        <w:pStyle w:val="Heading1"/>
      </w:pPr>
      <w:bookmarkStart w:id="95" w:name="_Toc20130071"/>
      <w:bookmarkStart w:id="96" w:name="_Toc68670291"/>
      <w:r>
        <w:t>B.1</w:t>
      </w:r>
      <w:r>
        <w:tab/>
        <w:t>List of documents by TD number</w:t>
      </w:r>
      <w:bookmarkEnd w:id="95"/>
      <w:bookmarkEnd w:id="96"/>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948"/>
        <w:gridCol w:w="2188"/>
        <w:gridCol w:w="1519"/>
        <w:gridCol w:w="1212"/>
        <w:gridCol w:w="661"/>
        <w:gridCol w:w="688"/>
        <w:gridCol w:w="474"/>
        <w:gridCol w:w="661"/>
        <w:gridCol w:w="511"/>
        <w:gridCol w:w="2038"/>
        <w:gridCol w:w="1340"/>
        <w:gridCol w:w="986"/>
        <w:gridCol w:w="1019"/>
      </w:tblGrid>
      <w:tr w:rsidR="00744129" w:rsidRPr="00200359" w14:paraId="26376D80" w14:textId="77777777" w:rsidTr="00744129">
        <w:trPr>
          <w:tblHeader/>
        </w:trPr>
        <w:tc>
          <w:tcPr>
            <w:tcW w:w="675" w:type="dxa"/>
            <w:shd w:val="clear" w:color="auto" w:fill="F3F3F3"/>
          </w:tcPr>
          <w:p w14:paraId="395A9191" w14:textId="77777777" w:rsidR="00744129" w:rsidRPr="00200359" w:rsidRDefault="00744129" w:rsidP="00DE027D">
            <w:pPr>
              <w:pStyle w:val="TAH"/>
              <w:rPr>
                <w:sz w:val="16"/>
              </w:rPr>
            </w:pPr>
            <w:r w:rsidRPr="00200359">
              <w:rPr>
                <w:sz w:val="16"/>
              </w:rPr>
              <w:lastRenderedPageBreak/>
              <w:t>AI</w:t>
            </w:r>
          </w:p>
        </w:tc>
        <w:tc>
          <w:tcPr>
            <w:tcW w:w="1134" w:type="dxa"/>
            <w:shd w:val="clear" w:color="auto" w:fill="F3F3F3"/>
          </w:tcPr>
          <w:p w14:paraId="628F32E7" w14:textId="77777777" w:rsidR="00744129" w:rsidRPr="00200359" w:rsidRDefault="00744129" w:rsidP="00DE027D">
            <w:pPr>
              <w:pStyle w:val="TAH"/>
              <w:rPr>
                <w:sz w:val="16"/>
              </w:rPr>
            </w:pPr>
            <w:r w:rsidRPr="00200359">
              <w:rPr>
                <w:sz w:val="16"/>
              </w:rPr>
              <w:t>TD</w:t>
            </w:r>
          </w:p>
        </w:tc>
        <w:tc>
          <w:tcPr>
            <w:tcW w:w="948" w:type="dxa"/>
            <w:shd w:val="clear" w:color="auto" w:fill="F3F3F3"/>
          </w:tcPr>
          <w:p w14:paraId="2AA0AFD8" w14:textId="77777777" w:rsidR="00744129" w:rsidRPr="00200359" w:rsidRDefault="00744129" w:rsidP="00DE027D">
            <w:pPr>
              <w:pStyle w:val="TAH"/>
              <w:rPr>
                <w:sz w:val="16"/>
              </w:rPr>
            </w:pPr>
            <w:r w:rsidRPr="00200359">
              <w:rPr>
                <w:sz w:val="16"/>
              </w:rPr>
              <w:t>Type</w:t>
            </w:r>
          </w:p>
        </w:tc>
        <w:tc>
          <w:tcPr>
            <w:tcW w:w="2188" w:type="dxa"/>
            <w:shd w:val="clear" w:color="auto" w:fill="F3F3F3"/>
          </w:tcPr>
          <w:p w14:paraId="7186C8D5" w14:textId="77777777" w:rsidR="00744129" w:rsidRPr="00200359" w:rsidRDefault="00744129" w:rsidP="00DE027D">
            <w:pPr>
              <w:pStyle w:val="TAH"/>
              <w:rPr>
                <w:sz w:val="16"/>
              </w:rPr>
            </w:pPr>
            <w:r w:rsidRPr="00200359">
              <w:rPr>
                <w:sz w:val="16"/>
              </w:rPr>
              <w:t>Title</w:t>
            </w:r>
          </w:p>
        </w:tc>
        <w:tc>
          <w:tcPr>
            <w:tcW w:w="1519" w:type="dxa"/>
            <w:shd w:val="clear" w:color="auto" w:fill="F3F3F3"/>
          </w:tcPr>
          <w:p w14:paraId="5AD38BA3" w14:textId="77777777" w:rsidR="00744129" w:rsidRPr="00200359" w:rsidRDefault="00744129" w:rsidP="00DE027D">
            <w:pPr>
              <w:pStyle w:val="TAH"/>
              <w:rPr>
                <w:sz w:val="16"/>
              </w:rPr>
            </w:pPr>
            <w:r w:rsidRPr="00200359">
              <w:rPr>
                <w:sz w:val="16"/>
              </w:rPr>
              <w:t>Source</w:t>
            </w:r>
          </w:p>
        </w:tc>
        <w:tc>
          <w:tcPr>
            <w:tcW w:w="1212" w:type="dxa"/>
            <w:shd w:val="clear" w:color="auto" w:fill="F3F3F3"/>
          </w:tcPr>
          <w:p w14:paraId="00A0DA97" w14:textId="77777777" w:rsidR="00744129" w:rsidRPr="00200359" w:rsidRDefault="00744129" w:rsidP="00DE027D">
            <w:pPr>
              <w:pStyle w:val="TAH"/>
              <w:rPr>
                <w:sz w:val="16"/>
              </w:rPr>
            </w:pPr>
            <w:r w:rsidRPr="00200359">
              <w:rPr>
                <w:sz w:val="16"/>
              </w:rPr>
              <w:t>Specification</w:t>
            </w:r>
          </w:p>
        </w:tc>
        <w:tc>
          <w:tcPr>
            <w:tcW w:w="661" w:type="dxa"/>
            <w:shd w:val="clear" w:color="auto" w:fill="F3F3F3"/>
          </w:tcPr>
          <w:p w14:paraId="35EE7553" w14:textId="77777777" w:rsidR="00744129" w:rsidRPr="00200359" w:rsidRDefault="00744129" w:rsidP="00DE027D">
            <w:pPr>
              <w:pStyle w:val="TAH"/>
              <w:rPr>
                <w:sz w:val="16"/>
              </w:rPr>
            </w:pPr>
            <w:r w:rsidRPr="00200359">
              <w:rPr>
                <w:sz w:val="16"/>
              </w:rPr>
              <w:t>CRNo</w:t>
            </w:r>
          </w:p>
        </w:tc>
        <w:tc>
          <w:tcPr>
            <w:tcW w:w="688" w:type="dxa"/>
            <w:shd w:val="clear" w:color="auto" w:fill="F3F3F3"/>
          </w:tcPr>
          <w:p w14:paraId="1817B9E9" w14:textId="77777777" w:rsidR="00744129" w:rsidRPr="00200359" w:rsidRDefault="00744129" w:rsidP="00DE027D">
            <w:pPr>
              <w:pStyle w:val="TAH"/>
              <w:rPr>
                <w:sz w:val="16"/>
              </w:rPr>
            </w:pPr>
            <w:r w:rsidRPr="00200359">
              <w:rPr>
                <w:sz w:val="16"/>
              </w:rPr>
              <w:t>CRrev</w:t>
            </w:r>
          </w:p>
        </w:tc>
        <w:tc>
          <w:tcPr>
            <w:tcW w:w="474" w:type="dxa"/>
            <w:shd w:val="clear" w:color="auto" w:fill="F3F3F3"/>
          </w:tcPr>
          <w:p w14:paraId="6143ECE5" w14:textId="77777777" w:rsidR="00744129" w:rsidRPr="00200359" w:rsidRDefault="00744129" w:rsidP="00DE027D">
            <w:pPr>
              <w:pStyle w:val="TAH"/>
              <w:rPr>
                <w:sz w:val="16"/>
              </w:rPr>
            </w:pPr>
            <w:r w:rsidRPr="00200359">
              <w:rPr>
                <w:sz w:val="16"/>
              </w:rPr>
              <w:t>Cat</w:t>
            </w:r>
          </w:p>
        </w:tc>
        <w:tc>
          <w:tcPr>
            <w:tcW w:w="661" w:type="dxa"/>
            <w:shd w:val="clear" w:color="auto" w:fill="F3F3F3"/>
          </w:tcPr>
          <w:p w14:paraId="05E3F173" w14:textId="77777777" w:rsidR="00744129" w:rsidRPr="00200359" w:rsidRDefault="00744129" w:rsidP="00DE027D">
            <w:pPr>
              <w:pStyle w:val="TAH"/>
              <w:rPr>
                <w:sz w:val="16"/>
              </w:rPr>
            </w:pPr>
            <w:r w:rsidRPr="00200359">
              <w:rPr>
                <w:sz w:val="16"/>
              </w:rPr>
              <w:t>Ver</w:t>
            </w:r>
          </w:p>
        </w:tc>
        <w:tc>
          <w:tcPr>
            <w:tcW w:w="511" w:type="dxa"/>
            <w:shd w:val="clear" w:color="auto" w:fill="F3F3F3"/>
          </w:tcPr>
          <w:p w14:paraId="14B27D9B" w14:textId="77777777" w:rsidR="00744129" w:rsidRPr="00200359" w:rsidRDefault="00744129" w:rsidP="00DE027D">
            <w:pPr>
              <w:pStyle w:val="TAH"/>
              <w:rPr>
                <w:sz w:val="16"/>
              </w:rPr>
            </w:pPr>
            <w:r w:rsidRPr="00200359">
              <w:rPr>
                <w:sz w:val="16"/>
              </w:rPr>
              <w:t>Rel</w:t>
            </w:r>
          </w:p>
        </w:tc>
        <w:tc>
          <w:tcPr>
            <w:tcW w:w="2038" w:type="dxa"/>
            <w:shd w:val="clear" w:color="auto" w:fill="F3F3F3"/>
          </w:tcPr>
          <w:p w14:paraId="1E8958F6" w14:textId="77777777" w:rsidR="00744129" w:rsidRPr="00200359" w:rsidRDefault="00744129" w:rsidP="00DE027D">
            <w:pPr>
              <w:pStyle w:val="TAH"/>
              <w:rPr>
                <w:sz w:val="16"/>
              </w:rPr>
            </w:pPr>
            <w:r w:rsidRPr="00200359">
              <w:rPr>
                <w:sz w:val="16"/>
              </w:rPr>
              <w:t>WI</w:t>
            </w:r>
          </w:p>
        </w:tc>
        <w:tc>
          <w:tcPr>
            <w:tcW w:w="1340" w:type="dxa"/>
            <w:shd w:val="clear" w:color="auto" w:fill="F3F3F3"/>
          </w:tcPr>
          <w:p w14:paraId="16268AF2" w14:textId="77777777" w:rsidR="00744129" w:rsidRPr="00200359" w:rsidRDefault="00744129" w:rsidP="00DE027D">
            <w:pPr>
              <w:pStyle w:val="TAH"/>
              <w:rPr>
                <w:sz w:val="16"/>
              </w:rPr>
            </w:pPr>
            <w:r w:rsidRPr="00200359">
              <w:rPr>
                <w:sz w:val="16"/>
              </w:rPr>
              <w:t>Comment</w:t>
            </w:r>
          </w:p>
        </w:tc>
        <w:tc>
          <w:tcPr>
            <w:tcW w:w="986" w:type="dxa"/>
            <w:shd w:val="clear" w:color="auto" w:fill="F3F3F3"/>
          </w:tcPr>
          <w:p w14:paraId="5FAD1485" w14:textId="77777777" w:rsidR="00744129" w:rsidRPr="00200359" w:rsidRDefault="00744129" w:rsidP="00DE027D">
            <w:pPr>
              <w:pStyle w:val="TAH"/>
              <w:rPr>
                <w:sz w:val="16"/>
              </w:rPr>
            </w:pPr>
            <w:r w:rsidRPr="00200359">
              <w:rPr>
                <w:sz w:val="16"/>
              </w:rPr>
              <w:t>Decision</w:t>
            </w:r>
          </w:p>
        </w:tc>
        <w:tc>
          <w:tcPr>
            <w:tcW w:w="1019" w:type="dxa"/>
            <w:shd w:val="clear" w:color="auto" w:fill="F3F3F3"/>
          </w:tcPr>
          <w:p w14:paraId="0DF90B69" w14:textId="77777777" w:rsidR="00744129" w:rsidRPr="00200359" w:rsidRDefault="00744129" w:rsidP="00DE027D">
            <w:pPr>
              <w:pStyle w:val="TAH"/>
              <w:rPr>
                <w:sz w:val="16"/>
              </w:rPr>
            </w:pPr>
            <w:r w:rsidRPr="00200359">
              <w:rPr>
                <w:sz w:val="16"/>
              </w:rPr>
              <w:t>Revised to TD</w:t>
            </w:r>
          </w:p>
        </w:tc>
      </w:tr>
      <w:tr w:rsidR="00744129" w:rsidRPr="00200359" w14:paraId="27F444A9" w14:textId="77777777" w:rsidTr="00744129">
        <w:tc>
          <w:tcPr>
            <w:tcW w:w="675" w:type="dxa"/>
          </w:tcPr>
          <w:p w14:paraId="37707D60" w14:textId="77777777" w:rsidR="00744129" w:rsidRPr="006B2793" w:rsidRDefault="00744129" w:rsidP="00744129">
            <w:pPr>
              <w:pStyle w:val="TAL"/>
              <w:tabs>
                <w:tab w:val="clear" w:pos="284"/>
                <w:tab w:val="clear" w:pos="567"/>
              </w:tabs>
              <w:rPr>
                <w:sz w:val="16"/>
              </w:rPr>
            </w:pPr>
            <w:r w:rsidRPr="006B2793">
              <w:rPr>
                <w:sz w:val="16"/>
              </w:rPr>
              <w:t>1.4</w:t>
            </w:r>
          </w:p>
        </w:tc>
        <w:tc>
          <w:tcPr>
            <w:tcW w:w="1134" w:type="dxa"/>
          </w:tcPr>
          <w:p w14:paraId="7186965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190953</w:t>
            </w:r>
          </w:p>
        </w:tc>
        <w:tc>
          <w:tcPr>
            <w:tcW w:w="948" w:type="dxa"/>
          </w:tcPr>
          <w:p w14:paraId="5342E9AA" w14:textId="77777777" w:rsidR="00744129" w:rsidRPr="006B2793" w:rsidRDefault="00744129" w:rsidP="00744129">
            <w:pPr>
              <w:pStyle w:val="TAL"/>
              <w:tabs>
                <w:tab w:val="clear" w:pos="284"/>
                <w:tab w:val="clear" w:pos="567"/>
              </w:tabs>
              <w:rPr>
                <w:sz w:val="16"/>
              </w:rPr>
            </w:pPr>
            <w:r w:rsidRPr="006B2793">
              <w:rPr>
                <w:sz w:val="16"/>
              </w:rPr>
              <w:t>AGENDA</w:t>
            </w:r>
          </w:p>
        </w:tc>
        <w:tc>
          <w:tcPr>
            <w:tcW w:w="2188" w:type="dxa"/>
          </w:tcPr>
          <w:p w14:paraId="490AF90C" w14:textId="77777777" w:rsidR="00744129" w:rsidRPr="006B2793" w:rsidRDefault="00744129" w:rsidP="00744129">
            <w:pPr>
              <w:pStyle w:val="TAL"/>
              <w:tabs>
                <w:tab w:val="clear" w:pos="284"/>
                <w:tab w:val="clear" w:pos="567"/>
              </w:tabs>
              <w:rPr>
                <w:sz w:val="16"/>
              </w:rPr>
            </w:pPr>
            <w:r w:rsidRPr="006B2793">
              <w:rPr>
                <w:sz w:val="16"/>
              </w:rPr>
              <w:t>Draft agenda for TSG SA meeting #86</w:t>
            </w:r>
          </w:p>
        </w:tc>
        <w:tc>
          <w:tcPr>
            <w:tcW w:w="1519" w:type="dxa"/>
          </w:tcPr>
          <w:p w14:paraId="4501167A"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55C82D5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807FC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BB3DED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E78082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DDDFFF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8B24063" w14:textId="77777777" w:rsidR="00744129" w:rsidRPr="006B2793" w:rsidRDefault="00744129" w:rsidP="00744129">
            <w:pPr>
              <w:pStyle w:val="TAL"/>
              <w:tabs>
                <w:tab w:val="clear" w:pos="284"/>
                <w:tab w:val="clear" w:pos="567"/>
              </w:tabs>
              <w:rPr>
                <w:sz w:val="16"/>
              </w:rPr>
            </w:pPr>
          </w:p>
        </w:tc>
        <w:tc>
          <w:tcPr>
            <w:tcW w:w="2038" w:type="dxa"/>
          </w:tcPr>
          <w:p w14:paraId="295CE7A3" w14:textId="77777777" w:rsidR="00744129" w:rsidRPr="006B2793" w:rsidRDefault="00744129" w:rsidP="00744129">
            <w:pPr>
              <w:pStyle w:val="TAL"/>
              <w:tabs>
                <w:tab w:val="clear" w:pos="284"/>
                <w:tab w:val="clear" w:pos="567"/>
              </w:tabs>
              <w:rPr>
                <w:sz w:val="16"/>
              </w:rPr>
            </w:pPr>
          </w:p>
        </w:tc>
        <w:tc>
          <w:tcPr>
            <w:tcW w:w="1340" w:type="dxa"/>
          </w:tcPr>
          <w:p w14:paraId="6C2F319A"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698ED58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7A2B486" w14:textId="77777777" w:rsidR="00744129" w:rsidRPr="006B2793" w:rsidRDefault="00744129" w:rsidP="00744129">
            <w:pPr>
              <w:pStyle w:val="TAL"/>
              <w:tabs>
                <w:tab w:val="clear" w:pos="284"/>
                <w:tab w:val="clear" w:pos="567"/>
              </w:tabs>
              <w:rPr>
                <w:sz w:val="16"/>
              </w:rPr>
            </w:pPr>
          </w:p>
        </w:tc>
      </w:tr>
      <w:tr w:rsidR="00744129" w:rsidRPr="00200359" w14:paraId="18AFA3A1" w14:textId="77777777" w:rsidTr="00744129">
        <w:tc>
          <w:tcPr>
            <w:tcW w:w="675" w:type="dxa"/>
          </w:tcPr>
          <w:p w14:paraId="60FAC1E9"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0EEE028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190954</w:t>
            </w:r>
          </w:p>
        </w:tc>
        <w:tc>
          <w:tcPr>
            <w:tcW w:w="948" w:type="dxa"/>
          </w:tcPr>
          <w:p w14:paraId="5BE3CAAF"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4CE38D04" w14:textId="77777777" w:rsidR="00744129" w:rsidRPr="006B2793" w:rsidRDefault="00744129" w:rsidP="00744129">
            <w:pPr>
              <w:pStyle w:val="TAL"/>
              <w:tabs>
                <w:tab w:val="clear" w:pos="284"/>
                <w:tab w:val="clear" w:pos="567"/>
              </w:tabs>
              <w:rPr>
                <w:sz w:val="16"/>
              </w:rPr>
            </w:pPr>
            <w:r w:rsidRPr="006B2793">
              <w:rPr>
                <w:sz w:val="16"/>
              </w:rPr>
              <w:t>Draft Report of TSG SA meeting #85</w:t>
            </w:r>
          </w:p>
        </w:tc>
        <w:tc>
          <w:tcPr>
            <w:tcW w:w="1519" w:type="dxa"/>
          </w:tcPr>
          <w:p w14:paraId="50A5AC71" w14:textId="77777777" w:rsidR="00744129" w:rsidRPr="006B2793" w:rsidRDefault="00744129" w:rsidP="00744129">
            <w:pPr>
              <w:pStyle w:val="TAL"/>
              <w:tabs>
                <w:tab w:val="clear" w:pos="284"/>
                <w:tab w:val="clear" w:pos="567"/>
              </w:tabs>
              <w:rPr>
                <w:sz w:val="16"/>
              </w:rPr>
            </w:pPr>
            <w:r w:rsidRPr="006B2793">
              <w:rPr>
                <w:sz w:val="16"/>
              </w:rPr>
              <w:t>TSG SA Secretary</w:t>
            </w:r>
          </w:p>
        </w:tc>
        <w:tc>
          <w:tcPr>
            <w:tcW w:w="1212" w:type="dxa"/>
          </w:tcPr>
          <w:p w14:paraId="7ED54AA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79E068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46DD18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40CB38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6507A2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86A9C14" w14:textId="77777777" w:rsidR="00744129" w:rsidRPr="006B2793" w:rsidRDefault="00744129" w:rsidP="00744129">
            <w:pPr>
              <w:pStyle w:val="TAL"/>
              <w:tabs>
                <w:tab w:val="clear" w:pos="284"/>
                <w:tab w:val="clear" w:pos="567"/>
              </w:tabs>
              <w:rPr>
                <w:sz w:val="16"/>
              </w:rPr>
            </w:pPr>
          </w:p>
        </w:tc>
        <w:tc>
          <w:tcPr>
            <w:tcW w:w="2038" w:type="dxa"/>
          </w:tcPr>
          <w:p w14:paraId="5CF2A5C6" w14:textId="77777777" w:rsidR="00744129" w:rsidRPr="006B2793" w:rsidRDefault="00744129" w:rsidP="00744129">
            <w:pPr>
              <w:pStyle w:val="TAL"/>
              <w:tabs>
                <w:tab w:val="clear" w:pos="284"/>
                <w:tab w:val="clear" w:pos="567"/>
              </w:tabs>
              <w:rPr>
                <w:sz w:val="16"/>
              </w:rPr>
            </w:pPr>
          </w:p>
        </w:tc>
        <w:tc>
          <w:tcPr>
            <w:tcW w:w="1340" w:type="dxa"/>
          </w:tcPr>
          <w:p w14:paraId="63CE7618"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0295566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6208589" w14:textId="77777777" w:rsidR="00744129" w:rsidRPr="006B2793" w:rsidRDefault="00744129" w:rsidP="00744129">
            <w:pPr>
              <w:pStyle w:val="TAL"/>
              <w:tabs>
                <w:tab w:val="clear" w:pos="284"/>
                <w:tab w:val="clear" w:pos="567"/>
              </w:tabs>
              <w:rPr>
                <w:sz w:val="16"/>
              </w:rPr>
            </w:pPr>
          </w:p>
        </w:tc>
      </w:tr>
      <w:tr w:rsidR="00744129" w:rsidRPr="00200359" w14:paraId="42BB34A7" w14:textId="77777777" w:rsidTr="00744129">
        <w:tc>
          <w:tcPr>
            <w:tcW w:w="675" w:type="dxa"/>
          </w:tcPr>
          <w:p w14:paraId="25250D37"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1978B38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190955</w:t>
            </w:r>
          </w:p>
        </w:tc>
        <w:tc>
          <w:tcPr>
            <w:tcW w:w="948" w:type="dxa"/>
          </w:tcPr>
          <w:p w14:paraId="468BEC87"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0FDD083" w14:textId="77777777" w:rsidR="00744129" w:rsidRPr="006B2793" w:rsidRDefault="00744129" w:rsidP="00744129">
            <w:pPr>
              <w:pStyle w:val="TAL"/>
              <w:tabs>
                <w:tab w:val="clear" w:pos="284"/>
                <w:tab w:val="clear" w:pos="567"/>
              </w:tabs>
              <w:rPr>
                <w:sz w:val="16"/>
              </w:rPr>
            </w:pPr>
            <w:r w:rsidRPr="006B2793">
              <w:rPr>
                <w:sz w:val="16"/>
              </w:rPr>
              <w:t>LS from GUTMA: Liaison statement from GUTMA to 3GPP's TSG SA #85 plenary meeting</w:t>
            </w:r>
          </w:p>
        </w:tc>
        <w:tc>
          <w:tcPr>
            <w:tcW w:w="1519" w:type="dxa"/>
          </w:tcPr>
          <w:p w14:paraId="2434E06C" w14:textId="77777777" w:rsidR="00744129" w:rsidRPr="006B2793" w:rsidRDefault="00744129" w:rsidP="00744129">
            <w:pPr>
              <w:pStyle w:val="TAL"/>
              <w:tabs>
                <w:tab w:val="clear" w:pos="284"/>
                <w:tab w:val="clear" w:pos="567"/>
              </w:tabs>
              <w:rPr>
                <w:sz w:val="16"/>
              </w:rPr>
            </w:pPr>
            <w:r w:rsidRPr="006B2793">
              <w:rPr>
                <w:sz w:val="16"/>
              </w:rPr>
              <w:t>Global UTM Association (GUTMA)</w:t>
            </w:r>
          </w:p>
        </w:tc>
        <w:tc>
          <w:tcPr>
            <w:tcW w:w="1212" w:type="dxa"/>
          </w:tcPr>
          <w:p w14:paraId="1B9256D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81B5A8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C6BCC8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E917DE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E96F4B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0379B87" w14:textId="77777777" w:rsidR="00744129" w:rsidRPr="006B2793" w:rsidRDefault="00744129" w:rsidP="00744129">
            <w:pPr>
              <w:pStyle w:val="TAL"/>
              <w:tabs>
                <w:tab w:val="clear" w:pos="284"/>
                <w:tab w:val="clear" w:pos="567"/>
              </w:tabs>
              <w:rPr>
                <w:sz w:val="16"/>
              </w:rPr>
            </w:pPr>
          </w:p>
        </w:tc>
        <w:tc>
          <w:tcPr>
            <w:tcW w:w="2038" w:type="dxa"/>
          </w:tcPr>
          <w:p w14:paraId="60564B9B" w14:textId="77777777" w:rsidR="00744129" w:rsidRPr="006B2793" w:rsidRDefault="00744129" w:rsidP="00744129">
            <w:pPr>
              <w:pStyle w:val="TAL"/>
              <w:tabs>
                <w:tab w:val="clear" w:pos="284"/>
                <w:tab w:val="clear" w:pos="567"/>
              </w:tabs>
              <w:rPr>
                <w:sz w:val="16"/>
              </w:rPr>
            </w:pPr>
          </w:p>
        </w:tc>
        <w:tc>
          <w:tcPr>
            <w:tcW w:w="1340" w:type="dxa"/>
          </w:tcPr>
          <w:p w14:paraId="699F50AC" w14:textId="77777777" w:rsidR="00744129" w:rsidRPr="006B2793" w:rsidRDefault="00744129" w:rsidP="00744129">
            <w:pPr>
              <w:pStyle w:val="TAL"/>
              <w:tabs>
                <w:tab w:val="clear" w:pos="284"/>
                <w:tab w:val="clear" w:pos="567"/>
              </w:tabs>
              <w:rPr>
                <w:sz w:val="16"/>
              </w:rPr>
            </w:pPr>
            <w:r w:rsidRPr="006B2793">
              <w:rPr>
                <w:sz w:val="16"/>
              </w:rPr>
              <w:t>Postponed SP-190859 from TSG SA#85. Noted</w:t>
            </w:r>
          </w:p>
        </w:tc>
        <w:tc>
          <w:tcPr>
            <w:tcW w:w="986" w:type="dxa"/>
          </w:tcPr>
          <w:p w14:paraId="1FE6CEBF"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4963D51" w14:textId="77777777" w:rsidR="00744129" w:rsidRPr="006B2793" w:rsidRDefault="00744129" w:rsidP="00744129">
            <w:pPr>
              <w:pStyle w:val="TAL"/>
              <w:tabs>
                <w:tab w:val="clear" w:pos="284"/>
                <w:tab w:val="clear" w:pos="567"/>
              </w:tabs>
              <w:rPr>
                <w:sz w:val="16"/>
              </w:rPr>
            </w:pPr>
          </w:p>
        </w:tc>
      </w:tr>
      <w:tr w:rsidR="00744129" w:rsidRPr="00200359" w14:paraId="127E9C39" w14:textId="77777777" w:rsidTr="00744129">
        <w:tc>
          <w:tcPr>
            <w:tcW w:w="675" w:type="dxa"/>
          </w:tcPr>
          <w:p w14:paraId="22DFB79F"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7B94172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190956</w:t>
            </w:r>
          </w:p>
        </w:tc>
        <w:tc>
          <w:tcPr>
            <w:tcW w:w="948" w:type="dxa"/>
          </w:tcPr>
          <w:p w14:paraId="7B48ABBF"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DF1BF57" w14:textId="77777777" w:rsidR="00744129" w:rsidRPr="006B2793" w:rsidRDefault="00744129" w:rsidP="00744129">
            <w:pPr>
              <w:pStyle w:val="TAL"/>
              <w:tabs>
                <w:tab w:val="clear" w:pos="284"/>
                <w:tab w:val="clear" w:pos="567"/>
              </w:tabs>
              <w:rPr>
                <w:sz w:val="16"/>
              </w:rPr>
            </w:pPr>
            <w:r w:rsidRPr="006B2793">
              <w:rPr>
                <w:sz w:val="16"/>
              </w:rPr>
              <w:t>LS from JCA-IMT2020:  LS on Invitation to update the information in the IMT2020 roadmap</w:t>
            </w:r>
          </w:p>
        </w:tc>
        <w:tc>
          <w:tcPr>
            <w:tcW w:w="1519" w:type="dxa"/>
          </w:tcPr>
          <w:p w14:paraId="2E46374F" w14:textId="77777777" w:rsidR="00744129" w:rsidRPr="006B2793" w:rsidRDefault="00744129" w:rsidP="00744129">
            <w:pPr>
              <w:pStyle w:val="TAL"/>
              <w:tabs>
                <w:tab w:val="clear" w:pos="284"/>
                <w:tab w:val="clear" w:pos="567"/>
              </w:tabs>
              <w:rPr>
                <w:sz w:val="16"/>
              </w:rPr>
            </w:pPr>
            <w:r w:rsidRPr="006B2793">
              <w:rPr>
                <w:sz w:val="16"/>
              </w:rPr>
              <w:t>JCA-IMT2020</w:t>
            </w:r>
          </w:p>
        </w:tc>
        <w:tc>
          <w:tcPr>
            <w:tcW w:w="1212" w:type="dxa"/>
          </w:tcPr>
          <w:p w14:paraId="56C4AF3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282787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25462D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A61BF3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2F2198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CC9CA0D" w14:textId="77777777" w:rsidR="00744129" w:rsidRPr="006B2793" w:rsidRDefault="00744129" w:rsidP="00744129">
            <w:pPr>
              <w:pStyle w:val="TAL"/>
              <w:tabs>
                <w:tab w:val="clear" w:pos="284"/>
                <w:tab w:val="clear" w:pos="567"/>
              </w:tabs>
              <w:rPr>
                <w:sz w:val="16"/>
              </w:rPr>
            </w:pPr>
          </w:p>
        </w:tc>
        <w:tc>
          <w:tcPr>
            <w:tcW w:w="2038" w:type="dxa"/>
          </w:tcPr>
          <w:p w14:paraId="04591A30" w14:textId="77777777" w:rsidR="00744129" w:rsidRPr="006B2793" w:rsidRDefault="00744129" w:rsidP="00744129">
            <w:pPr>
              <w:pStyle w:val="TAL"/>
              <w:tabs>
                <w:tab w:val="clear" w:pos="284"/>
                <w:tab w:val="clear" w:pos="567"/>
              </w:tabs>
              <w:rPr>
                <w:sz w:val="16"/>
              </w:rPr>
            </w:pPr>
          </w:p>
        </w:tc>
        <w:tc>
          <w:tcPr>
            <w:tcW w:w="1340" w:type="dxa"/>
          </w:tcPr>
          <w:p w14:paraId="694E5629"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D4C61F8"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65769B1" w14:textId="77777777" w:rsidR="00744129" w:rsidRPr="006B2793" w:rsidRDefault="00744129" w:rsidP="00744129">
            <w:pPr>
              <w:pStyle w:val="TAL"/>
              <w:tabs>
                <w:tab w:val="clear" w:pos="284"/>
                <w:tab w:val="clear" w:pos="567"/>
              </w:tabs>
              <w:rPr>
                <w:sz w:val="16"/>
              </w:rPr>
            </w:pPr>
          </w:p>
        </w:tc>
      </w:tr>
      <w:tr w:rsidR="00744129" w:rsidRPr="00200359" w14:paraId="7248B879" w14:textId="77777777" w:rsidTr="00744129">
        <w:tc>
          <w:tcPr>
            <w:tcW w:w="675" w:type="dxa"/>
          </w:tcPr>
          <w:p w14:paraId="1E3BDFFF"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7A0CF05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190957</w:t>
            </w:r>
          </w:p>
        </w:tc>
        <w:tc>
          <w:tcPr>
            <w:tcW w:w="948" w:type="dxa"/>
          </w:tcPr>
          <w:p w14:paraId="5D6CDDA5"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347FEB05" w14:textId="77777777" w:rsidR="00744129" w:rsidRPr="006B2793" w:rsidRDefault="00744129" w:rsidP="00744129">
            <w:pPr>
              <w:pStyle w:val="TAL"/>
              <w:tabs>
                <w:tab w:val="clear" w:pos="284"/>
                <w:tab w:val="clear" w:pos="567"/>
              </w:tabs>
              <w:rPr>
                <w:sz w:val="16"/>
              </w:rPr>
            </w:pPr>
            <w:r w:rsidRPr="006B2793">
              <w:rPr>
                <w:sz w:val="16"/>
              </w:rPr>
              <w:t>LS from RAN WG1: LS on O-RAN - 3GPP Cooperation on Management Services</w:t>
            </w:r>
          </w:p>
        </w:tc>
        <w:tc>
          <w:tcPr>
            <w:tcW w:w="1519" w:type="dxa"/>
          </w:tcPr>
          <w:p w14:paraId="2A67DDC2" w14:textId="77777777" w:rsidR="00744129" w:rsidRPr="006B2793" w:rsidRDefault="00744129" w:rsidP="00744129">
            <w:pPr>
              <w:pStyle w:val="TAL"/>
              <w:tabs>
                <w:tab w:val="clear" w:pos="284"/>
                <w:tab w:val="clear" w:pos="567"/>
              </w:tabs>
              <w:rPr>
                <w:sz w:val="16"/>
              </w:rPr>
            </w:pPr>
            <w:r w:rsidRPr="006B2793">
              <w:rPr>
                <w:sz w:val="16"/>
              </w:rPr>
              <w:t>RAN WG1</w:t>
            </w:r>
          </w:p>
        </w:tc>
        <w:tc>
          <w:tcPr>
            <w:tcW w:w="1212" w:type="dxa"/>
          </w:tcPr>
          <w:p w14:paraId="6DB3252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CA4520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6EBDE3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1B9A22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98D88E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5C9F9AF" w14:textId="77777777" w:rsidR="00744129" w:rsidRPr="006B2793" w:rsidRDefault="00744129" w:rsidP="00744129">
            <w:pPr>
              <w:pStyle w:val="TAL"/>
              <w:tabs>
                <w:tab w:val="clear" w:pos="284"/>
                <w:tab w:val="clear" w:pos="567"/>
              </w:tabs>
              <w:rPr>
                <w:sz w:val="16"/>
              </w:rPr>
            </w:pPr>
          </w:p>
        </w:tc>
        <w:tc>
          <w:tcPr>
            <w:tcW w:w="2038" w:type="dxa"/>
          </w:tcPr>
          <w:p w14:paraId="707C7A79" w14:textId="77777777" w:rsidR="00744129" w:rsidRPr="006B2793" w:rsidRDefault="00744129" w:rsidP="00744129">
            <w:pPr>
              <w:pStyle w:val="TAL"/>
              <w:tabs>
                <w:tab w:val="clear" w:pos="284"/>
                <w:tab w:val="clear" w:pos="567"/>
              </w:tabs>
              <w:rPr>
                <w:sz w:val="16"/>
              </w:rPr>
            </w:pPr>
          </w:p>
        </w:tc>
        <w:tc>
          <w:tcPr>
            <w:tcW w:w="1340" w:type="dxa"/>
          </w:tcPr>
          <w:p w14:paraId="7273743B"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523EFA7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51A7008" w14:textId="77777777" w:rsidR="00744129" w:rsidRPr="006B2793" w:rsidRDefault="00744129" w:rsidP="00744129">
            <w:pPr>
              <w:pStyle w:val="TAL"/>
              <w:tabs>
                <w:tab w:val="clear" w:pos="284"/>
                <w:tab w:val="clear" w:pos="567"/>
              </w:tabs>
              <w:rPr>
                <w:sz w:val="16"/>
              </w:rPr>
            </w:pPr>
          </w:p>
        </w:tc>
      </w:tr>
      <w:tr w:rsidR="00744129" w:rsidRPr="00200359" w14:paraId="0C1D636B" w14:textId="77777777" w:rsidTr="00744129">
        <w:tc>
          <w:tcPr>
            <w:tcW w:w="675" w:type="dxa"/>
          </w:tcPr>
          <w:p w14:paraId="6AD9E46E"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441D2E2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190958</w:t>
            </w:r>
          </w:p>
        </w:tc>
        <w:tc>
          <w:tcPr>
            <w:tcW w:w="948" w:type="dxa"/>
          </w:tcPr>
          <w:p w14:paraId="2E8027B8"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580955D" w14:textId="77777777" w:rsidR="00744129" w:rsidRPr="006B2793" w:rsidRDefault="00744129" w:rsidP="00744129">
            <w:pPr>
              <w:pStyle w:val="TAL"/>
              <w:tabs>
                <w:tab w:val="clear" w:pos="284"/>
                <w:tab w:val="clear" w:pos="567"/>
              </w:tabs>
              <w:rPr>
                <w:sz w:val="16"/>
              </w:rPr>
            </w:pPr>
            <w:r w:rsidRPr="006B2793">
              <w:rPr>
                <w:sz w:val="16"/>
              </w:rPr>
              <w:t xml:space="preserve">LS from GSMA: Reply to 3GPP SA5 LS from GSMA on GST </w:t>
            </w:r>
          </w:p>
        </w:tc>
        <w:tc>
          <w:tcPr>
            <w:tcW w:w="1519" w:type="dxa"/>
          </w:tcPr>
          <w:p w14:paraId="30EECA42" w14:textId="77777777" w:rsidR="00744129" w:rsidRPr="006B2793" w:rsidRDefault="00744129" w:rsidP="00744129">
            <w:pPr>
              <w:pStyle w:val="TAL"/>
              <w:tabs>
                <w:tab w:val="clear" w:pos="284"/>
                <w:tab w:val="clear" w:pos="567"/>
              </w:tabs>
              <w:rPr>
                <w:sz w:val="16"/>
              </w:rPr>
            </w:pPr>
            <w:r w:rsidRPr="006B2793">
              <w:rPr>
                <w:sz w:val="16"/>
              </w:rPr>
              <w:t>GSMA</w:t>
            </w:r>
          </w:p>
        </w:tc>
        <w:tc>
          <w:tcPr>
            <w:tcW w:w="1212" w:type="dxa"/>
          </w:tcPr>
          <w:p w14:paraId="53D205A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B3033B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33D792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85CCBE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B07C38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3E5AF25" w14:textId="77777777" w:rsidR="00744129" w:rsidRPr="006B2793" w:rsidRDefault="00744129" w:rsidP="00744129">
            <w:pPr>
              <w:pStyle w:val="TAL"/>
              <w:tabs>
                <w:tab w:val="clear" w:pos="284"/>
                <w:tab w:val="clear" w:pos="567"/>
              </w:tabs>
              <w:rPr>
                <w:sz w:val="16"/>
              </w:rPr>
            </w:pPr>
          </w:p>
        </w:tc>
        <w:tc>
          <w:tcPr>
            <w:tcW w:w="2038" w:type="dxa"/>
          </w:tcPr>
          <w:p w14:paraId="5D7CFDC0" w14:textId="77777777" w:rsidR="00744129" w:rsidRPr="006B2793" w:rsidRDefault="00744129" w:rsidP="00744129">
            <w:pPr>
              <w:pStyle w:val="TAL"/>
              <w:tabs>
                <w:tab w:val="clear" w:pos="284"/>
                <w:tab w:val="clear" w:pos="567"/>
              </w:tabs>
              <w:rPr>
                <w:sz w:val="16"/>
              </w:rPr>
            </w:pPr>
          </w:p>
        </w:tc>
        <w:tc>
          <w:tcPr>
            <w:tcW w:w="1340" w:type="dxa"/>
          </w:tcPr>
          <w:p w14:paraId="1F1F8A64"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180CD76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FB133CF" w14:textId="77777777" w:rsidR="00744129" w:rsidRPr="006B2793" w:rsidRDefault="00744129" w:rsidP="00744129">
            <w:pPr>
              <w:pStyle w:val="TAL"/>
              <w:tabs>
                <w:tab w:val="clear" w:pos="284"/>
                <w:tab w:val="clear" w:pos="567"/>
              </w:tabs>
              <w:rPr>
                <w:sz w:val="16"/>
              </w:rPr>
            </w:pPr>
          </w:p>
        </w:tc>
      </w:tr>
      <w:tr w:rsidR="00744129" w:rsidRPr="00200359" w14:paraId="5048BA50" w14:textId="77777777" w:rsidTr="00744129">
        <w:tc>
          <w:tcPr>
            <w:tcW w:w="675" w:type="dxa"/>
          </w:tcPr>
          <w:p w14:paraId="5E7BC3D4"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4D14928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190959</w:t>
            </w:r>
          </w:p>
        </w:tc>
        <w:tc>
          <w:tcPr>
            <w:tcW w:w="948" w:type="dxa"/>
          </w:tcPr>
          <w:p w14:paraId="294712B3"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6A530F3" w14:textId="77777777" w:rsidR="00744129" w:rsidRPr="006B2793" w:rsidRDefault="00744129" w:rsidP="00744129">
            <w:pPr>
              <w:pStyle w:val="TAL"/>
              <w:tabs>
                <w:tab w:val="clear" w:pos="284"/>
                <w:tab w:val="clear" w:pos="567"/>
              </w:tabs>
              <w:rPr>
                <w:sz w:val="16"/>
              </w:rPr>
            </w:pPr>
            <w:r w:rsidRPr="006B2793">
              <w:rPr>
                <w:sz w:val="16"/>
              </w:rPr>
              <w:t>LS from GSMA: Secured SMS roaming interface evolution in 5GC</w:t>
            </w:r>
          </w:p>
        </w:tc>
        <w:tc>
          <w:tcPr>
            <w:tcW w:w="1519" w:type="dxa"/>
          </w:tcPr>
          <w:p w14:paraId="2A539E8A" w14:textId="77777777" w:rsidR="00744129" w:rsidRPr="006B2793" w:rsidRDefault="00744129" w:rsidP="00744129">
            <w:pPr>
              <w:pStyle w:val="TAL"/>
              <w:tabs>
                <w:tab w:val="clear" w:pos="284"/>
                <w:tab w:val="clear" w:pos="567"/>
              </w:tabs>
              <w:rPr>
                <w:sz w:val="16"/>
              </w:rPr>
            </w:pPr>
            <w:r w:rsidRPr="006B2793">
              <w:rPr>
                <w:sz w:val="16"/>
              </w:rPr>
              <w:t>GSMA</w:t>
            </w:r>
          </w:p>
        </w:tc>
        <w:tc>
          <w:tcPr>
            <w:tcW w:w="1212" w:type="dxa"/>
          </w:tcPr>
          <w:p w14:paraId="64F5D9D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B1FDE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566F5C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9F022E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C7877B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495D2B1" w14:textId="77777777" w:rsidR="00744129" w:rsidRPr="006B2793" w:rsidRDefault="00744129" w:rsidP="00744129">
            <w:pPr>
              <w:pStyle w:val="TAL"/>
              <w:tabs>
                <w:tab w:val="clear" w:pos="284"/>
                <w:tab w:val="clear" w:pos="567"/>
              </w:tabs>
              <w:rPr>
                <w:sz w:val="16"/>
              </w:rPr>
            </w:pPr>
          </w:p>
        </w:tc>
        <w:tc>
          <w:tcPr>
            <w:tcW w:w="2038" w:type="dxa"/>
          </w:tcPr>
          <w:p w14:paraId="12C0AC04" w14:textId="77777777" w:rsidR="00744129" w:rsidRPr="006B2793" w:rsidRDefault="00744129" w:rsidP="00744129">
            <w:pPr>
              <w:pStyle w:val="TAL"/>
              <w:tabs>
                <w:tab w:val="clear" w:pos="284"/>
                <w:tab w:val="clear" w:pos="567"/>
              </w:tabs>
              <w:rPr>
                <w:sz w:val="16"/>
              </w:rPr>
            </w:pPr>
          </w:p>
        </w:tc>
        <w:tc>
          <w:tcPr>
            <w:tcW w:w="1340" w:type="dxa"/>
          </w:tcPr>
          <w:p w14:paraId="0493D585"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36730E68"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6FC835F" w14:textId="77777777" w:rsidR="00744129" w:rsidRPr="006B2793" w:rsidRDefault="00744129" w:rsidP="00744129">
            <w:pPr>
              <w:pStyle w:val="TAL"/>
              <w:tabs>
                <w:tab w:val="clear" w:pos="284"/>
                <w:tab w:val="clear" w:pos="567"/>
              </w:tabs>
              <w:rPr>
                <w:sz w:val="16"/>
              </w:rPr>
            </w:pPr>
          </w:p>
        </w:tc>
      </w:tr>
      <w:tr w:rsidR="00744129" w:rsidRPr="00200359" w14:paraId="7DF600E3" w14:textId="77777777" w:rsidTr="00744129">
        <w:tc>
          <w:tcPr>
            <w:tcW w:w="675" w:type="dxa"/>
          </w:tcPr>
          <w:p w14:paraId="112070FF"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249BA9A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190960</w:t>
            </w:r>
          </w:p>
        </w:tc>
        <w:tc>
          <w:tcPr>
            <w:tcW w:w="948" w:type="dxa"/>
          </w:tcPr>
          <w:p w14:paraId="02C72171"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C5A9603" w14:textId="77777777" w:rsidR="00744129" w:rsidRPr="006B2793" w:rsidRDefault="00744129" w:rsidP="00744129">
            <w:pPr>
              <w:pStyle w:val="TAL"/>
              <w:tabs>
                <w:tab w:val="clear" w:pos="284"/>
                <w:tab w:val="clear" w:pos="567"/>
              </w:tabs>
              <w:rPr>
                <w:sz w:val="16"/>
              </w:rPr>
            </w:pPr>
            <w:r w:rsidRPr="006B2793">
              <w:rPr>
                <w:sz w:val="16"/>
              </w:rPr>
              <w:t>LS from ITU-T SG13: LS/o about consent of Machine Learning related ITU-T Recommendations Y.3173, Y.3174 and agreement of Machine Learning related ITU-T Supplement 55 to Y.3170-series</w:t>
            </w:r>
          </w:p>
        </w:tc>
        <w:tc>
          <w:tcPr>
            <w:tcW w:w="1519" w:type="dxa"/>
          </w:tcPr>
          <w:p w14:paraId="2A39C025" w14:textId="77777777" w:rsidR="00744129" w:rsidRPr="006B2793" w:rsidRDefault="00744129" w:rsidP="00744129">
            <w:pPr>
              <w:pStyle w:val="TAL"/>
              <w:tabs>
                <w:tab w:val="clear" w:pos="284"/>
                <w:tab w:val="clear" w:pos="567"/>
              </w:tabs>
              <w:rPr>
                <w:sz w:val="16"/>
              </w:rPr>
            </w:pPr>
            <w:r w:rsidRPr="006B2793">
              <w:rPr>
                <w:sz w:val="16"/>
              </w:rPr>
              <w:t>ITU-T SG13</w:t>
            </w:r>
          </w:p>
        </w:tc>
        <w:tc>
          <w:tcPr>
            <w:tcW w:w="1212" w:type="dxa"/>
          </w:tcPr>
          <w:p w14:paraId="048D07C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16F7FC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D86017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8F3C61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043F1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CF55F85" w14:textId="77777777" w:rsidR="00744129" w:rsidRPr="006B2793" w:rsidRDefault="00744129" w:rsidP="00744129">
            <w:pPr>
              <w:pStyle w:val="TAL"/>
              <w:tabs>
                <w:tab w:val="clear" w:pos="284"/>
                <w:tab w:val="clear" w:pos="567"/>
              </w:tabs>
              <w:rPr>
                <w:sz w:val="16"/>
              </w:rPr>
            </w:pPr>
          </w:p>
        </w:tc>
        <w:tc>
          <w:tcPr>
            <w:tcW w:w="2038" w:type="dxa"/>
          </w:tcPr>
          <w:p w14:paraId="1C5E6F6C" w14:textId="77777777" w:rsidR="00744129" w:rsidRPr="006B2793" w:rsidRDefault="00744129" w:rsidP="00744129">
            <w:pPr>
              <w:pStyle w:val="TAL"/>
              <w:tabs>
                <w:tab w:val="clear" w:pos="284"/>
                <w:tab w:val="clear" w:pos="567"/>
              </w:tabs>
              <w:rPr>
                <w:sz w:val="16"/>
              </w:rPr>
            </w:pPr>
          </w:p>
        </w:tc>
        <w:tc>
          <w:tcPr>
            <w:tcW w:w="1340" w:type="dxa"/>
          </w:tcPr>
          <w:p w14:paraId="6DE550AF"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11552A3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B41FF90" w14:textId="77777777" w:rsidR="00744129" w:rsidRPr="006B2793" w:rsidRDefault="00744129" w:rsidP="00744129">
            <w:pPr>
              <w:pStyle w:val="TAL"/>
              <w:tabs>
                <w:tab w:val="clear" w:pos="284"/>
                <w:tab w:val="clear" w:pos="567"/>
              </w:tabs>
              <w:rPr>
                <w:sz w:val="16"/>
              </w:rPr>
            </w:pPr>
          </w:p>
        </w:tc>
      </w:tr>
      <w:tr w:rsidR="00744129" w:rsidRPr="00200359" w14:paraId="7FC1F82D" w14:textId="77777777" w:rsidTr="00744129">
        <w:tc>
          <w:tcPr>
            <w:tcW w:w="675" w:type="dxa"/>
          </w:tcPr>
          <w:p w14:paraId="618D12E7"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7C1B0D4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190961</w:t>
            </w:r>
          </w:p>
        </w:tc>
        <w:tc>
          <w:tcPr>
            <w:tcW w:w="948" w:type="dxa"/>
          </w:tcPr>
          <w:p w14:paraId="34D9ED3C"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76EDB5C" w14:textId="77777777" w:rsidR="00744129" w:rsidRPr="006B2793" w:rsidRDefault="00744129" w:rsidP="00744129">
            <w:pPr>
              <w:pStyle w:val="TAL"/>
              <w:tabs>
                <w:tab w:val="clear" w:pos="284"/>
                <w:tab w:val="clear" w:pos="567"/>
              </w:tabs>
              <w:rPr>
                <w:sz w:val="16"/>
              </w:rPr>
            </w:pPr>
            <w:r w:rsidRPr="006B2793">
              <w:rPr>
                <w:sz w:val="16"/>
              </w:rPr>
              <w:t>LS from ETSI TC LI: LS to SA WG5 and SA WG2 on 5G Cell ID(s) in the SA WG5 billing system, related to Retained Data regulations</w:t>
            </w:r>
          </w:p>
        </w:tc>
        <w:tc>
          <w:tcPr>
            <w:tcW w:w="1519" w:type="dxa"/>
          </w:tcPr>
          <w:p w14:paraId="62E2139D" w14:textId="77777777" w:rsidR="00744129" w:rsidRPr="006B2793" w:rsidRDefault="00744129" w:rsidP="00744129">
            <w:pPr>
              <w:pStyle w:val="TAL"/>
              <w:tabs>
                <w:tab w:val="clear" w:pos="284"/>
                <w:tab w:val="clear" w:pos="567"/>
              </w:tabs>
              <w:rPr>
                <w:sz w:val="16"/>
              </w:rPr>
            </w:pPr>
            <w:r w:rsidRPr="006B2793">
              <w:rPr>
                <w:sz w:val="16"/>
              </w:rPr>
              <w:t>ETSI TC LI</w:t>
            </w:r>
          </w:p>
        </w:tc>
        <w:tc>
          <w:tcPr>
            <w:tcW w:w="1212" w:type="dxa"/>
          </w:tcPr>
          <w:p w14:paraId="16175AE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074D3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8296BF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820367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6D6CC4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96861B0" w14:textId="77777777" w:rsidR="00744129" w:rsidRPr="006B2793" w:rsidRDefault="00744129" w:rsidP="00744129">
            <w:pPr>
              <w:pStyle w:val="TAL"/>
              <w:tabs>
                <w:tab w:val="clear" w:pos="284"/>
                <w:tab w:val="clear" w:pos="567"/>
              </w:tabs>
              <w:rPr>
                <w:sz w:val="16"/>
              </w:rPr>
            </w:pPr>
          </w:p>
        </w:tc>
        <w:tc>
          <w:tcPr>
            <w:tcW w:w="2038" w:type="dxa"/>
          </w:tcPr>
          <w:p w14:paraId="34789439" w14:textId="77777777" w:rsidR="00744129" w:rsidRPr="006B2793" w:rsidRDefault="00744129" w:rsidP="00744129">
            <w:pPr>
              <w:pStyle w:val="TAL"/>
              <w:tabs>
                <w:tab w:val="clear" w:pos="284"/>
                <w:tab w:val="clear" w:pos="567"/>
              </w:tabs>
              <w:rPr>
                <w:sz w:val="16"/>
              </w:rPr>
            </w:pPr>
          </w:p>
        </w:tc>
        <w:tc>
          <w:tcPr>
            <w:tcW w:w="1340" w:type="dxa"/>
          </w:tcPr>
          <w:p w14:paraId="10DB2F25"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3AC4927"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37F252D" w14:textId="77777777" w:rsidR="00744129" w:rsidRPr="006B2793" w:rsidRDefault="00744129" w:rsidP="00744129">
            <w:pPr>
              <w:pStyle w:val="TAL"/>
              <w:tabs>
                <w:tab w:val="clear" w:pos="284"/>
                <w:tab w:val="clear" w:pos="567"/>
              </w:tabs>
              <w:rPr>
                <w:sz w:val="16"/>
              </w:rPr>
            </w:pPr>
          </w:p>
        </w:tc>
      </w:tr>
      <w:tr w:rsidR="00744129" w:rsidRPr="00200359" w14:paraId="59EA7DA7" w14:textId="77777777" w:rsidTr="00744129">
        <w:tc>
          <w:tcPr>
            <w:tcW w:w="675" w:type="dxa"/>
          </w:tcPr>
          <w:p w14:paraId="4F5AC577"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68564E7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190962</w:t>
            </w:r>
          </w:p>
        </w:tc>
        <w:tc>
          <w:tcPr>
            <w:tcW w:w="948" w:type="dxa"/>
          </w:tcPr>
          <w:p w14:paraId="520CAB61"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4B179003" w14:textId="77777777" w:rsidR="00744129" w:rsidRPr="006B2793" w:rsidRDefault="00744129" w:rsidP="00744129">
            <w:pPr>
              <w:pStyle w:val="TAL"/>
              <w:tabs>
                <w:tab w:val="clear" w:pos="284"/>
                <w:tab w:val="clear" w:pos="567"/>
              </w:tabs>
              <w:rPr>
                <w:sz w:val="16"/>
              </w:rPr>
            </w:pPr>
            <w:r w:rsidRPr="006B2793">
              <w:rPr>
                <w:sz w:val="16"/>
              </w:rPr>
              <w:t>LS from O-RAN WG5: LS on O-RAN – 3GPP Cooperation on Management Services</w:t>
            </w:r>
          </w:p>
        </w:tc>
        <w:tc>
          <w:tcPr>
            <w:tcW w:w="1519" w:type="dxa"/>
          </w:tcPr>
          <w:p w14:paraId="61FCB2E2" w14:textId="77777777" w:rsidR="00744129" w:rsidRPr="006B2793" w:rsidRDefault="00744129" w:rsidP="00744129">
            <w:pPr>
              <w:pStyle w:val="TAL"/>
              <w:tabs>
                <w:tab w:val="clear" w:pos="284"/>
                <w:tab w:val="clear" w:pos="567"/>
              </w:tabs>
              <w:rPr>
                <w:sz w:val="16"/>
              </w:rPr>
            </w:pPr>
            <w:r w:rsidRPr="006B2793">
              <w:rPr>
                <w:sz w:val="16"/>
              </w:rPr>
              <w:t>O-RAN WG5</w:t>
            </w:r>
          </w:p>
        </w:tc>
        <w:tc>
          <w:tcPr>
            <w:tcW w:w="1212" w:type="dxa"/>
          </w:tcPr>
          <w:p w14:paraId="3667623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730ABB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13807A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D8AAE1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C4698E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B65A8BF"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6076966" w14:textId="77777777" w:rsidR="00744129" w:rsidRPr="006B2793" w:rsidRDefault="00744129" w:rsidP="00744129">
            <w:pPr>
              <w:pStyle w:val="TAL"/>
              <w:tabs>
                <w:tab w:val="clear" w:pos="284"/>
                <w:tab w:val="clear" w:pos="567"/>
              </w:tabs>
              <w:rPr>
                <w:sz w:val="16"/>
              </w:rPr>
            </w:pPr>
          </w:p>
        </w:tc>
        <w:tc>
          <w:tcPr>
            <w:tcW w:w="1340" w:type="dxa"/>
          </w:tcPr>
          <w:p w14:paraId="756348DD"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CEF4C2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34A7155" w14:textId="77777777" w:rsidR="00744129" w:rsidRPr="006B2793" w:rsidRDefault="00744129" w:rsidP="00744129">
            <w:pPr>
              <w:pStyle w:val="TAL"/>
              <w:tabs>
                <w:tab w:val="clear" w:pos="284"/>
                <w:tab w:val="clear" w:pos="567"/>
              </w:tabs>
              <w:rPr>
                <w:sz w:val="16"/>
              </w:rPr>
            </w:pPr>
          </w:p>
        </w:tc>
      </w:tr>
      <w:tr w:rsidR="00744129" w:rsidRPr="00200359" w14:paraId="6D7C93B2" w14:textId="77777777" w:rsidTr="00744129">
        <w:tc>
          <w:tcPr>
            <w:tcW w:w="675" w:type="dxa"/>
          </w:tcPr>
          <w:p w14:paraId="13E35D38"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147BE6E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190963</w:t>
            </w:r>
          </w:p>
        </w:tc>
        <w:tc>
          <w:tcPr>
            <w:tcW w:w="948" w:type="dxa"/>
          </w:tcPr>
          <w:p w14:paraId="70557F7C"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1B089CE7" w14:textId="77777777" w:rsidR="00744129" w:rsidRPr="006B2793" w:rsidRDefault="00744129" w:rsidP="00744129">
            <w:pPr>
              <w:pStyle w:val="TAL"/>
              <w:tabs>
                <w:tab w:val="clear" w:pos="284"/>
                <w:tab w:val="clear" w:pos="567"/>
              </w:tabs>
              <w:rPr>
                <w:sz w:val="16"/>
              </w:rPr>
            </w:pPr>
            <w:r w:rsidRPr="006B2793">
              <w:rPr>
                <w:sz w:val="16"/>
              </w:rPr>
              <w:t>LS from RAN WG2: Reply LS on assistance indication for WUS</w:t>
            </w:r>
          </w:p>
        </w:tc>
        <w:tc>
          <w:tcPr>
            <w:tcW w:w="1519" w:type="dxa"/>
          </w:tcPr>
          <w:p w14:paraId="34781047" w14:textId="77777777" w:rsidR="00744129" w:rsidRPr="006B2793" w:rsidRDefault="00744129" w:rsidP="00744129">
            <w:pPr>
              <w:pStyle w:val="TAL"/>
              <w:tabs>
                <w:tab w:val="clear" w:pos="284"/>
                <w:tab w:val="clear" w:pos="567"/>
              </w:tabs>
              <w:rPr>
                <w:sz w:val="16"/>
              </w:rPr>
            </w:pPr>
            <w:r w:rsidRPr="006B2793">
              <w:rPr>
                <w:sz w:val="16"/>
              </w:rPr>
              <w:t>RAN WG2</w:t>
            </w:r>
          </w:p>
        </w:tc>
        <w:tc>
          <w:tcPr>
            <w:tcW w:w="1212" w:type="dxa"/>
          </w:tcPr>
          <w:p w14:paraId="7D153CC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2C94E9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FDA09B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AB4B20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11DFDD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69F4E3D"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88931AE" w14:textId="77777777" w:rsidR="00744129" w:rsidRPr="006B2793" w:rsidRDefault="00744129" w:rsidP="00744129">
            <w:pPr>
              <w:pStyle w:val="TAL"/>
              <w:tabs>
                <w:tab w:val="clear" w:pos="284"/>
                <w:tab w:val="clear" w:pos="567"/>
              </w:tabs>
              <w:rPr>
                <w:sz w:val="16"/>
              </w:rPr>
            </w:pPr>
            <w:r w:rsidRPr="006B2793">
              <w:rPr>
                <w:sz w:val="16"/>
              </w:rPr>
              <w:t>NB_IOTenh3-Core, LTE_eMTC5-Core</w:t>
            </w:r>
          </w:p>
        </w:tc>
        <w:tc>
          <w:tcPr>
            <w:tcW w:w="1340" w:type="dxa"/>
          </w:tcPr>
          <w:p w14:paraId="4243D0E7"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3EB20EF3"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FF462BC" w14:textId="77777777" w:rsidR="00744129" w:rsidRPr="006B2793" w:rsidRDefault="00744129" w:rsidP="00744129">
            <w:pPr>
              <w:pStyle w:val="TAL"/>
              <w:tabs>
                <w:tab w:val="clear" w:pos="284"/>
                <w:tab w:val="clear" w:pos="567"/>
              </w:tabs>
              <w:rPr>
                <w:sz w:val="16"/>
              </w:rPr>
            </w:pPr>
          </w:p>
        </w:tc>
      </w:tr>
      <w:tr w:rsidR="00744129" w:rsidRPr="00200359" w14:paraId="1961F3F2" w14:textId="77777777" w:rsidTr="00744129">
        <w:tc>
          <w:tcPr>
            <w:tcW w:w="675" w:type="dxa"/>
          </w:tcPr>
          <w:p w14:paraId="5F3B05DA"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765C758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190964</w:t>
            </w:r>
          </w:p>
        </w:tc>
        <w:tc>
          <w:tcPr>
            <w:tcW w:w="948" w:type="dxa"/>
          </w:tcPr>
          <w:p w14:paraId="5414B2A0"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3915792B" w14:textId="77777777" w:rsidR="00744129" w:rsidRPr="006B2793" w:rsidRDefault="00744129" w:rsidP="00744129">
            <w:pPr>
              <w:pStyle w:val="TAL"/>
              <w:tabs>
                <w:tab w:val="clear" w:pos="284"/>
                <w:tab w:val="clear" w:pos="567"/>
              </w:tabs>
              <w:rPr>
                <w:sz w:val="16"/>
              </w:rPr>
            </w:pPr>
            <w:r w:rsidRPr="006B2793">
              <w:rPr>
                <w:sz w:val="16"/>
              </w:rPr>
              <w:t>LS from TSG RAN: LS on Rel-16 NB-IoT enhancements</w:t>
            </w:r>
          </w:p>
        </w:tc>
        <w:tc>
          <w:tcPr>
            <w:tcW w:w="1519" w:type="dxa"/>
          </w:tcPr>
          <w:p w14:paraId="07D646AF" w14:textId="77777777" w:rsidR="00744129" w:rsidRPr="006B2793" w:rsidRDefault="00744129" w:rsidP="00744129">
            <w:pPr>
              <w:pStyle w:val="TAL"/>
              <w:tabs>
                <w:tab w:val="clear" w:pos="284"/>
                <w:tab w:val="clear" w:pos="567"/>
              </w:tabs>
              <w:rPr>
                <w:sz w:val="16"/>
              </w:rPr>
            </w:pPr>
            <w:r w:rsidRPr="006B2793">
              <w:rPr>
                <w:sz w:val="16"/>
              </w:rPr>
              <w:t>TSG RAN</w:t>
            </w:r>
          </w:p>
        </w:tc>
        <w:tc>
          <w:tcPr>
            <w:tcW w:w="1212" w:type="dxa"/>
          </w:tcPr>
          <w:p w14:paraId="426255C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1829C7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AB8AEB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A143CA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567FB7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1278096"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37CF1B5" w14:textId="77777777" w:rsidR="00744129" w:rsidRPr="006B2793" w:rsidRDefault="00744129" w:rsidP="00744129">
            <w:pPr>
              <w:pStyle w:val="TAL"/>
              <w:tabs>
                <w:tab w:val="clear" w:pos="284"/>
                <w:tab w:val="clear" w:pos="567"/>
              </w:tabs>
              <w:rPr>
                <w:sz w:val="16"/>
              </w:rPr>
            </w:pPr>
            <w:r w:rsidRPr="006B2793">
              <w:rPr>
                <w:sz w:val="16"/>
              </w:rPr>
              <w:t>NB_IOTenh3</w:t>
            </w:r>
          </w:p>
        </w:tc>
        <w:tc>
          <w:tcPr>
            <w:tcW w:w="1340" w:type="dxa"/>
          </w:tcPr>
          <w:p w14:paraId="3B515FEE"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3BDA09A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6B002A3" w14:textId="77777777" w:rsidR="00744129" w:rsidRPr="006B2793" w:rsidRDefault="00744129" w:rsidP="00744129">
            <w:pPr>
              <w:pStyle w:val="TAL"/>
              <w:tabs>
                <w:tab w:val="clear" w:pos="284"/>
                <w:tab w:val="clear" w:pos="567"/>
              </w:tabs>
              <w:rPr>
                <w:sz w:val="16"/>
              </w:rPr>
            </w:pPr>
          </w:p>
        </w:tc>
      </w:tr>
      <w:tr w:rsidR="00744129" w:rsidRPr="00200359" w14:paraId="40CCDA9D" w14:textId="77777777" w:rsidTr="00744129">
        <w:tc>
          <w:tcPr>
            <w:tcW w:w="675" w:type="dxa"/>
          </w:tcPr>
          <w:p w14:paraId="5DD83E63" w14:textId="77777777" w:rsidR="00744129" w:rsidRPr="006B2793" w:rsidRDefault="00744129" w:rsidP="00744129">
            <w:pPr>
              <w:pStyle w:val="TAL"/>
              <w:tabs>
                <w:tab w:val="clear" w:pos="284"/>
                <w:tab w:val="clear" w:pos="567"/>
              </w:tabs>
              <w:rPr>
                <w:sz w:val="16"/>
              </w:rPr>
            </w:pPr>
            <w:r w:rsidRPr="006B2793">
              <w:rPr>
                <w:sz w:val="16"/>
              </w:rPr>
              <w:lastRenderedPageBreak/>
              <w:t>2.1</w:t>
            </w:r>
          </w:p>
        </w:tc>
        <w:tc>
          <w:tcPr>
            <w:tcW w:w="1134" w:type="dxa"/>
          </w:tcPr>
          <w:p w14:paraId="4BDE540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190965</w:t>
            </w:r>
          </w:p>
        </w:tc>
        <w:tc>
          <w:tcPr>
            <w:tcW w:w="948" w:type="dxa"/>
          </w:tcPr>
          <w:p w14:paraId="2B495D64"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3890938E" w14:textId="77777777" w:rsidR="00744129" w:rsidRPr="006B2793" w:rsidRDefault="00744129" w:rsidP="00744129">
            <w:pPr>
              <w:pStyle w:val="TAL"/>
              <w:tabs>
                <w:tab w:val="clear" w:pos="284"/>
                <w:tab w:val="clear" w:pos="567"/>
              </w:tabs>
              <w:rPr>
                <w:sz w:val="16"/>
              </w:rPr>
            </w:pPr>
            <w:r w:rsidRPr="006B2793">
              <w:rPr>
                <w:sz w:val="16"/>
              </w:rPr>
              <w:t>LS from SA WG1: Reply LS on 5G-SRVCC from NG-RAN to UTRAN for emergency calls</w:t>
            </w:r>
          </w:p>
        </w:tc>
        <w:tc>
          <w:tcPr>
            <w:tcW w:w="1519" w:type="dxa"/>
          </w:tcPr>
          <w:p w14:paraId="1D797A57"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5857279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296600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DEE279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472615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0C2B9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4F0ADBA"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0456DB2" w14:textId="77777777" w:rsidR="00744129" w:rsidRPr="006B2793" w:rsidRDefault="00744129" w:rsidP="00744129">
            <w:pPr>
              <w:pStyle w:val="TAL"/>
              <w:tabs>
                <w:tab w:val="clear" w:pos="284"/>
                <w:tab w:val="clear" w:pos="567"/>
              </w:tabs>
              <w:rPr>
                <w:sz w:val="16"/>
              </w:rPr>
            </w:pPr>
            <w:r w:rsidRPr="006B2793">
              <w:rPr>
                <w:sz w:val="16"/>
              </w:rPr>
              <w:t>5G_SRVCC</w:t>
            </w:r>
          </w:p>
        </w:tc>
        <w:tc>
          <w:tcPr>
            <w:tcW w:w="1340" w:type="dxa"/>
          </w:tcPr>
          <w:p w14:paraId="428E1730"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601C57E3"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A649C4C" w14:textId="77777777" w:rsidR="00744129" w:rsidRPr="006B2793" w:rsidRDefault="00744129" w:rsidP="00744129">
            <w:pPr>
              <w:pStyle w:val="TAL"/>
              <w:tabs>
                <w:tab w:val="clear" w:pos="284"/>
                <w:tab w:val="clear" w:pos="567"/>
              </w:tabs>
              <w:rPr>
                <w:sz w:val="16"/>
              </w:rPr>
            </w:pPr>
          </w:p>
        </w:tc>
      </w:tr>
      <w:tr w:rsidR="00744129" w:rsidRPr="00200359" w14:paraId="0829E612" w14:textId="77777777" w:rsidTr="00744129">
        <w:tc>
          <w:tcPr>
            <w:tcW w:w="675" w:type="dxa"/>
          </w:tcPr>
          <w:p w14:paraId="0DEB8C0F"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2068D8D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190966</w:t>
            </w:r>
          </w:p>
        </w:tc>
        <w:tc>
          <w:tcPr>
            <w:tcW w:w="948" w:type="dxa"/>
          </w:tcPr>
          <w:p w14:paraId="71529AB2"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9059787" w14:textId="77777777" w:rsidR="00744129" w:rsidRPr="006B2793" w:rsidRDefault="00744129" w:rsidP="00744129">
            <w:pPr>
              <w:pStyle w:val="TAL"/>
              <w:tabs>
                <w:tab w:val="clear" w:pos="284"/>
                <w:tab w:val="clear" w:pos="567"/>
              </w:tabs>
              <w:rPr>
                <w:sz w:val="16"/>
              </w:rPr>
            </w:pPr>
            <w:r w:rsidRPr="006B2793">
              <w:rPr>
                <w:sz w:val="16"/>
              </w:rPr>
              <w:t>LS from SA WG1: Reply LS on enhanced access control for IMS signalling</w:t>
            </w:r>
          </w:p>
        </w:tc>
        <w:tc>
          <w:tcPr>
            <w:tcW w:w="1519" w:type="dxa"/>
          </w:tcPr>
          <w:p w14:paraId="3692C912"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383885C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B707BF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55031F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09A4B3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445F7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C0E1916"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3E55EA5" w14:textId="77777777" w:rsidR="00744129" w:rsidRPr="006B2793" w:rsidRDefault="00744129" w:rsidP="00744129">
            <w:pPr>
              <w:pStyle w:val="TAL"/>
              <w:tabs>
                <w:tab w:val="clear" w:pos="284"/>
                <w:tab w:val="clear" w:pos="567"/>
              </w:tabs>
              <w:rPr>
                <w:sz w:val="16"/>
              </w:rPr>
            </w:pPr>
            <w:r w:rsidRPr="006B2793">
              <w:rPr>
                <w:sz w:val="16"/>
              </w:rPr>
              <w:t>TEI16</w:t>
            </w:r>
          </w:p>
        </w:tc>
        <w:tc>
          <w:tcPr>
            <w:tcW w:w="1340" w:type="dxa"/>
          </w:tcPr>
          <w:p w14:paraId="416CD14F"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06A696C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FF3D472" w14:textId="77777777" w:rsidR="00744129" w:rsidRPr="006B2793" w:rsidRDefault="00744129" w:rsidP="00744129">
            <w:pPr>
              <w:pStyle w:val="TAL"/>
              <w:tabs>
                <w:tab w:val="clear" w:pos="284"/>
                <w:tab w:val="clear" w:pos="567"/>
              </w:tabs>
              <w:rPr>
                <w:sz w:val="16"/>
              </w:rPr>
            </w:pPr>
          </w:p>
        </w:tc>
      </w:tr>
      <w:tr w:rsidR="00744129" w:rsidRPr="00200359" w14:paraId="3A9F9398" w14:textId="77777777" w:rsidTr="00744129">
        <w:tc>
          <w:tcPr>
            <w:tcW w:w="675" w:type="dxa"/>
          </w:tcPr>
          <w:p w14:paraId="4A6BED0C"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2971BB2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190967</w:t>
            </w:r>
          </w:p>
        </w:tc>
        <w:tc>
          <w:tcPr>
            <w:tcW w:w="948" w:type="dxa"/>
          </w:tcPr>
          <w:p w14:paraId="0B25A030"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3D7EFCD2" w14:textId="77777777" w:rsidR="00744129" w:rsidRPr="006B2793" w:rsidRDefault="00744129" w:rsidP="00744129">
            <w:pPr>
              <w:pStyle w:val="TAL"/>
              <w:tabs>
                <w:tab w:val="clear" w:pos="284"/>
                <w:tab w:val="clear" w:pos="567"/>
              </w:tabs>
              <w:rPr>
                <w:sz w:val="16"/>
              </w:rPr>
            </w:pPr>
            <w:r w:rsidRPr="006B2793">
              <w:rPr>
                <w:sz w:val="16"/>
              </w:rPr>
              <w:t>LS from SA WG1: Reply LS on NSI requirements</w:t>
            </w:r>
          </w:p>
        </w:tc>
        <w:tc>
          <w:tcPr>
            <w:tcW w:w="1519" w:type="dxa"/>
          </w:tcPr>
          <w:p w14:paraId="4BB5E4A5"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1C117E6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62B4E4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6669BE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9771FB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A09926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C42D6E8" w14:textId="77777777" w:rsidR="00744129" w:rsidRPr="006B2793" w:rsidRDefault="00744129" w:rsidP="00744129">
            <w:pPr>
              <w:pStyle w:val="TAL"/>
              <w:tabs>
                <w:tab w:val="clear" w:pos="284"/>
                <w:tab w:val="clear" w:pos="567"/>
              </w:tabs>
              <w:rPr>
                <w:sz w:val="16"/>
              </w:rPr>
            </w:pPr>
            <w:r w:rsidRPr="006B2793">
              <w:rPr>
                <w:sz w:val="16"/>
              </w:rPr>
              <w:t>Rel-15</w:t>
            </w:r>
          </w:p>
        </w:tc>
        <w:tc>
          <w:tcPr>
            <w:tcW w:w="2038" w:type="dxa"/>
          </w:tcPr>
          <w:p w14:paraId="0B3B596D" w14:textId="77777777" w:rsidR="00744129" w:rsidRPr="006B2793" w:rsidRDefault="00744129" w:rsidP="00744129">
            <w:pPr>
              <w:pStyle w:val="TAL"/>
              <w:tabs>
                <w:tab w:val="clear" w:pos="284"/>
                <w:tab w:val="clear" w:pos="567"/>
              </w:tabs>
              <w:rPr>
                <w:sz w:val="16"/>
              </w:rPr>
            </w:pPr>
            <w:r w:rsidRPr="006B2793">
              <w:rPr>
                <w:sz w:val="16"/>
              </w:rPr>
              <w:t>Vertical_LAN, 5GS_Ph1-CT</w:t>
            </w:r>
          </w:p>
        </w:tc>
        <w:tc>
          <w:tcPr>
            <w:tcW w:w="1340" w:type="dxa"/>
          </w:tcPr>
          <w:p w14:paraId="7EE26796"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EACE026"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91FF8FB" w14:textId="77777777" w:rsidR="00744129" w:rsidRPr="006B2793" w:rsidRDefault="00744129" w:rsidP="00744129">
            <w:pPr>
              <w:pStyle w:val="TAL"/>
              <w:tabs>
                <w:tab w:val="clear" w:pos="284"/>
                <w:tab w:val="clear" w:pos="567"/>
              </w:tabs>
              <w:rPr>
                <w:sz w:val="16"/>
              </w:rPr>
            </w:pPr>
          </w:p>
        </w:tc>
      </w:tr>
      <w:tr w:rsidR="00744129" w:rsidRPr="00200359" w14:paraId="378E75FC" w14:textId="77777777" w:rsidTr="00744129">
        <w:tc>
          <w:tcPr>
            <w:tcW w:w="675" w:type="dxa"/>
          </w:tcPr>
          <w:p w14:paraId="16EE02F7"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43F481E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190968</w:t>
            </w:r>
          </w:p>
        </w:tc>
        <w:tc>
          <w:tcPr>
            <w:tcW w:w="948" w:type="dxa"/>
          </w:tcPr>
          <w:p w14:paraId="1628D317"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3736CE1B" w14:textId="77777777" w:rsidR="00744129" w:rsidRPr="006B2793" w:rsidRDefault="00744129" w:rsidP="00744129">
            <w:pPr>
              <w:pStyle w:val="TAL"/>
              <w:tabs>
                <w:tab w:val="clear" w:pos="284"/>
                <w:tab w:val="clear" w:pos="567"/>
              </w:tabs>
              <w:rPr>
                <w:sz w:val="16"/>
              </w:rPr>
            </w:pPr>
            <w:r w:rsidRPr="006B2793">
              <w:rPr>
                <w:sz w:val="16"/>
              </w:rPr>
              <w:t>LS from SA WG2: LS on IAB terminology update</w:t>
            </w:r>
          </w:p>
        </w:tc>
        <w:tc>
          <w:tcPr>
            <w:tcW w:w="1519" w:type="dxa"/>
          </w:tcPr>
          <w:p w14:paraId="4C8DB6DA"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73ACA94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E5F73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E4988F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617537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7EA459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17B81C6"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0A2E6851" w14:textId="77777777" w:rsidR="00744129" w:rsidRPr="006B2793" w:rsidRDefault="00744129" w:rsidP="00744129">
            <w:pPr>
              <w:pStyle w:val="TAL"/>
              <w:tabs>
                <w:tab w:val="clear" w:pos="284"/>
                <w:tab w:val="clear" w:pos="567"/>
              </w:tabs>
              <w:rPr>
                <w:sz w:val="16"/>
              </w:rPr>
            </w:pPr>
            <w:r w:rsidRPr="006B2793">
              <w:rPr>
                <w:sz w:val="16"/>
              </w:rPr>
              <w:t>IABARC</w:t>
            </w:r>
          </w:p>
        </w:tc>
        <w:tc>
          <w:tcPr>
            <w:tcW w:w="1340" w:type="dxa"/>
          </w:tcPr>
          <w:p w14:paraId="3164A7AB"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D812675"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EAD4073" w14:textId="77777777" w:rsidR="00744129" w:rsidRPr="006B2793" w:rsidRDefault="00744129" w:rsidP="00744129">
            <w:pPr>
              <w:pStyle w:val="TAL"/>
              <w:tabs>
                <w:tab w:val="clear" w:pos="284"/>
                <w:tab w:val="clear" w:pos="567"/>
              </w:tabs>
              <w:rPr>
                <w:sz w:val="16"/>
              </w:rPr>
            </w:pPr>
          </w:p>
        </w:tc>
      </w:tr>
      <w:tr w:rsidR="00744129" w:rsidRPr="00200359" w14:paraId="23B74D3F" w14:textId="77777777" w:rsidTr="00744129">
        <w:tc>
          <w:tcPr>
            <w:tcW w:w="675" w:type="dxa"/>
          </w:tcPr>
          <w:p w14:paraId="6F512833"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17801CB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190969</w:t>
            </w:r>
          </w:p>
        </w:tc>
        <w:tc>
          <w:tcPr>
            <w:tcW w:w="948" w:type="dxa"/>
          </w:tcPr>
          <w:p w14:paraId="28D9AF5C"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422915F8" w14:textId="77777777" w:rsidR="00744129" w:rsidRPr="006B2793" w:rsidRDefault="00744129" w:rsidP="00744129">
            <w:pPr>
              <w:pStyle w:val="TAL"/>
              <w:tabs>
                <w:tab w:val="clear" w:pos="284"/>
                <w:tab w:val="clear" w:pos="567"/>
              </w:tabs>
              <w:rPr>
                <w:sz w:val="16"/>
              </w:rPr>
            </w:pPr>
            <w:r w:rsidRPr="006B2793">
              <w:rPr>
                <w:sz w:val="16"/>
              </w:rPr>
              <w:t>LS from SA WG2: Reply LS on Mobile-terminated Early Data Transmission</w:t>
            </w:r>
          </w:p>
        </w:tc>
        <w:tc>
          <w:tcPr>
            <w:tcW w:w="1519" w:type="dxa"/>
          </w:tcPr>
          <w:p w14:paraId="3D3C91C0"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57B0579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1D9B8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1E3F85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1BBC05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ACF423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C2C2C0B"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5A289C6" w14:textId="77777777" w:rsidR="00744129" w:rsidRPr="006B2793" w:rsidRDefault="00744129" w:rsidP="00744129">
            <w:pPr>
              <w:pStyle w:val="TAL"/>
              <w:tabs>
                <w:tab w:val="clear" w:pos="284"/>
                <w:tab w:val="clear" w:pos="567"/>
              </w:tabs>
              <w:rPr>
                <w:sz w:val="16"/>
              </w:rPr>
            </w:pPr>
            <w:r w:rsidRPr="006B2793">
              <w:rPr>
                <w:sz w:val="16"/>
              </w:rPr>
              <w:t>5G_CIoT</w:t>
            </w:r>
          </w:p>
        </w:tc>
        <w:tc>
          <w:tcPr>
            <w:tcW w:w="1340" w:type="dxa"/>
          </w:tcPr>
          <w:p w14:paraId="078C3A70"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29AA956F"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0338663" w14:textId="77777777" w:rsidR="00744129" w:rsidRPr="006B2793" w:rsidRDefault="00744129" w:rsidP="00744129">
            <w:pPr>
              <w:pStyle w:val="TAL"/>
              <w:tabs>
                <w:tab w:val="clear" w:pos="284"/>
                <w:tab w:val="clear" w:pos="567"/>
              </w:tabs>
              <w:rPr>
                <w:sz w:val="16"/>
              </w:rPr>
            </w:pPr>
          </w:p>
        </w:tc>
      </w:tr>
      <w:tr w:rsidR="00744129" w:rsidRPr="00200359" w14:paraId="00A4098F" w14:textId="77777777" w:rsidTr="00744129">
        <w:tc>
          <w:tcPr>
            <w:tcW w:w="675" w:type="dxa"/>
          </w:tcPr>
          <w:p w14:paraId="4A1B3617"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10F6DFC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190970</w:t>
            </w:r>
          </w:p>
        </w:tc>
        <w:tc>
          <w:tcPr>
            <w:tcW w:w="948" w:type="dxa"/>
          </w:tcPr>
          <w:p w14:paraId="69F3C3CF"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47ABD954" w14:textId="77777777" w:rsidR="00744129" w:rsidRPr="006B2793" w:rsidRDefault="00744129" w:rsidP="00744129">
            <w:pPr>
              <w:pStyle w:val="TAL"/>
              <w:tabs>
                <w:tab w:val="clear" w:pos="284"/>
                <w:tab w:val="clear" w:pos="567"/>
              </w:tabs>
              <w:rPr>
                <w:sz w:val="16"/>
              </w:rPr>
            </w:pPr>
            <w:r w:rsidRPr="006B2793">
              <w:rPr>
                <w:sz w:val="16"/>
              </w:rPr>
              <w:t>LS from SA WG2: Reply LS on NG.116 GST publication and cooperation with 3GPP SA WG2</w:t>
            </w:r>
          </w:p>
        </w:tc>
        <w:tc>
          <w:tcPr>
            <w:tcW w:w="1519" w:type="dxa"/>
          </w:tcPr>
          <w:p w14:paraId="26BD5265"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480EAF3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665294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1EE31A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9F3ED5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DE537B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D972CCA"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B9E1BE6" w14:textId="77777777"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14:paraId="3BA10A37"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2C11BAA5"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F321D8A" w14:textId="77777777" w:rsidR="00744129" w:rsidRPr="006B2793" w:rsidRDefault="00744129" w:rsidP="00744129">
            <w:pPr>
              <w:pStyle w:val="TAL"/>
              <w:tabs>
                <w:tab w:val="clear" w:pos="284"/>
                <w:tab w:val="clear" w:pos="567"/>
              </w:tabs>
              <w:rPr>
                <w:sz w:val="16"/>
              </w:rPr>
            </w:pPr>
          </w:p>
        </w:tc>
      </w:tr>
      <w:tr w:rsidR="00744129" w:rsidRPr="00200359" w14:paraId="2EC2B4A3" w14:textId="77777777" w:rsidTr="00744129">
        <w:tc>
          <w:tcPr>
            <w:tcW w:w="675" w:type="dxa"/>
          </w:tcPr>
          <w:p w14:paraId="300F5EEF"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58B9C23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190971</w:t>
            </w:r>
          </w:p>
        </w:tc>
        <w:tc>
          <w:tcPr>
            <w:tcW w:w="948" w:type="dxa"/>
          </w:tcPr>
          <w:p w14:paraId="695C1FE4"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E404BA4" w14:textId="77777777" w:rsidR="00744129" w:rsidRPr="006B2793" w:rsidRDefault="00744129" w:rsidP="00744129">
            <w:pPr>
              <w:pStyle w:val="TAL"/>
              <w:tabs>
                <w:tab w:val="clear" w:pos="284"/>
                <w:tab w:val="clear" w:pos="567"/>
              </w:tabs>
              <w:rPr>
                <w:sz w:val="16"/>
              </w:rPr>
            </w:pPr>
            <w:r w:rsidRPr="006B2793">
              <w:rPr>
                <w:sz w:val="16"/>
              </w:rPr>
              <w:t>LS from SA WG3: Reply LS on SUCI computation from an NSI</w:t>
            </w:r>
          </w:p>
        </w:tc>
        <w:tc>
          <w:tcPr>
            <w:tcW w:w="1519" w:type="dxa"/>
          </w:tcPr>
          <w:p w14:paraId="53A295F0"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1F5EFD5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A29D4B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1D134D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1E5BC5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577C02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E12A05C" w14:textId="77777777" w:rsidR="00744129" w:rsidRPr="006B2793" w:rsidRDefault="00744129" w:rsidP="00744129">
            <w:pPr>
              <w:pStyle w:val="TAL"/>
              <w:tabs>
                <w:tab w:val="clear" w:pos="284"/>
                <w:tab w:val="clear" w:pos="567"/>
              </w:tabs>
              <w:rPr>
                <w:sz w:val="16"/>
              </w:rPr>
            </w:pPr>
            <w:r w:rsidRPr="006B2793">
              <w:rPr>
                <w:sz w:val="16"/>
              </w:rPr>
              <w:t>Rel-15</w:t>
            </w:r>
          </w:p>
        </w:tc>
        <w:tc>
          <w:tcPr>
            <w:tcW w:w="2038" w:type="dxa"/>
          </w:tcPr>
          <w:p w14:paraId="4B9EB240" w14:textId="77777777" w:rsidR="00744129" w:rsidRPr="006B2793" w:rsidRDefault="00744129" w:rsidP="00744129">
            <w:pPr>
              <w:pStyle w:val="TAL"/>
              <w:tabs>
                <w:tab w:val="clear" w:pos="284"/>
                <w:tab w:val="clear" w:pos="567"/>
              </w:tabs>
              <w:rPr>
                <w:sz w:val="16"/>
              </w:rPr>
            </w:pPr>
            <w:r w:rsidRPr="006B2793">
              <w:rPr>
                <w:sz w:val="16"/>
              </w:rPr>
              <w:t>5GS_Ph1-CT, Vertical_LAN</w:t>
            </w:r>
          </w:p>
        </w:tc>
        <w:tc>
          <w:tcPr>
            <w:tcW w:w="1340" w:type="dxa"/>
          </w:tcPr>
          <w:p w14:paraId="2229305F"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21316E4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06145E3" w14:textId="77777777" w:rsidR="00744129" w:rsidRPr="006B2793" w:rsidRDefault="00744129" w:rsidP="00744129">
            <w:pPr>
              <w:pStyle w:val="TAL"/>
              <w:tabs>
                <w:tab w:val="clear" w:pos="284"/>
                <w:tab w:val="clear" w:pos="567"/>
              </w:tabs>
              <w:rPr>
                <w:sz w:val="16"/>
              </w:rPr>
            </w:pPr>
          </w:p>
        </w:tc>
      </w:tr>
      <w:tr w:rsidR="00744129" w:rsidRPr="00200359" w14:paraId="7BBB51E6" w14:textId="77777777" w:rsidTr="00744129">
        <w:tc>
          <w:tcPr>
            <w:tcW w:w="675" w:type="dxa"/>
          </w:tcPr>
          <w:p w14:paraId="7E989A45"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3F63351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190972</w:t>
            </w:r>
          </w:p>
        </w:tc>
        <w:tc>
          <w:tcPr>
            <w:tcW w:w="948" w:type="dxa"/>
          </w:tcPr>
          <w:p w14:paraId="5BF970AD"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B648035" w14:textId="77777777" w:rsidR="00744129" w:rsidRPr="006B2793" w:rsidRDefault="00744129" w:rsidP="00744129">
            <w:pPr>
              <w:pStyle w:val="TAL"/>
              <w:tabs>
                <w:tab w:val="clear" w:pos="284"/>
                <w:tab w:val="clear" w:pos="567"/>
              </w:tabs>
              <w:rPr>
                <w:sz w:val="16"/>
              </w:rPr>
            </w:pPr>
            <w:r w:rsidRPr="006B2793">
              <w:rPr>
                <w:sz w:val="16"/>
              </w:rPr>
              <w:t>LS from SA WG5: LS reply from SA WG5 to NGMN on 5G End-to-End Architecture Framework</w:t>
            </w:r>
          </w:p>
        </w:tc>
        <w:tc>
          <w:tcPr>
            <w:tcW w:w="1519" w:type="dxa"/>
          </w:tcPr>
          <w:p w14:paraId="29971F30"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2594352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C8D6C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0E4DC3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6E2470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1CCF30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E950315"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05A3E971" w14:textId="77777777" w:rsidR="00744129" w:rsidRPr="006B2793" w:rsidRDefault="00744129" w:rsidP="00744129">
            <w:pPr>
              <w:pStyle w:val="TAL"/>
              <w:tabs>
                <w:tab w:val="clear" w:pos="284"/>
                <w:tab w:val="clear" w:pos="567"/>
              </w:tabs>
              <w:rPr>
                <w:sz w:val="16"/>
              </w:rPr>
            </w:pPr>
            <w:r w:rsidRPr="006B2793">
              <w:rPr>
                <w:sz w:val="16"/>
              </w:rPr>
              <w:t>FS_ANL</w:t>
            </w:r>
          </w:p>
        </w:tc>
        <w:tc>
          <w:tcPr>
            <w:tcW w:w="1340" w:type="dxa"/>
          </w:tcPr>
          <w:p w14:paraId="7C3F38FD"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207A30C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AAF2216" w14:textId="77777777" w:rsidR="00744129" w:rsidRPr="006B2793" w:rsidRDefault="00744129" w:rsidP="00744129">
            <w:pPr>
              <w:pStyle w:val="TAL"/>
              <w:tabs>
                <w:tab w:val="clear" w:pos="284"/>
                <w:tab w:val="clear" w:pos="567"/>
              </w:tabs>
              <w:rPr>
                <w:sz w:val="16"/>
              </w:rPr>
            </w:pPr>
          </w:p>
        </w:tc>
      </w:tr>
      <w:tr w:rsidR="00744129" w:rsidRPr="00200359" w14:paraId="639B2261" w14:textId="77777777" w:rsidTr="00744129">
        <w:tc>
          <w:tcPr>
            <w:tcW w:w="675" w:type="dxa"/>
          </w:tcPr>
          <w:p w14:paraId="5C41CF53"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63BB9D3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190973</w:t>
            </w:r>
          </w:p>
        </w:tc>
        <w:tc>
          <w:tcPr>
            <w:tcW w:w="948" w:type="dxa"/>
          </w:tcPr>
          <w:p w14:paraId="2F8AF656"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119134B" w14:textId="77777777" w:rsidR="00744129" w:rsidRPr="006B2793" w:rsidRDefault="00744129" w:rsidP="00744129">
            <w:pPr>
              <w:pStyle w:val="TAL"/>
              <w:tabs>
                <w:tab w:val="clear" w:pos="284"/>
                <w:tab w:val="clear" w:pos="567"/>
              </w:tabs>
              <w:rPr>
                <w:sz w:val="16"/>
              </w:rPr>
            </w:pPr>
            <w:r w:rsidRPr="006B2793">
              <w:rPr>
                <w:sz w:val="16"/>
              </w:rPr>
              <w:t>LS from SA WG5: LS on energy efficiency</w:t>
            </w:r>
          </w:p>
        </w:tc>
        <w:tc>
          <w:tcPr>
            <w:tcW w:w="1519" w:type="dxa"/>
          </w:tcPr>
          <w:p w14:paraId="3A05D3C0"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0C994CB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21A16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5392BA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D4D8E7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35E9C4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F9D5896"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225C266B" w14:textId="77777777" w:rsidR="00744129" w:rsidRPr="006B2793" w:rsidRDefault="00744129" w:rsidP="00744129">
            <w:pPr>
              <w:pStyle w:val="TAL"/>
              <w:tabs>
                <w:tab w:val="clear" w:pos="284"/>
                <w:tab w:val="clear" w:pos="567"/>
              </w:tabs>
              <w:rPr>
                <w:sz w:val="16"/>
              </w:rPr>
            </w:pPr>
          </w:p>
        </w:tc>
        <w:tc>
          <w:tcPr>
            <w:tcW w:w="1340" w:type="dxa"/>
          </w:tcPr>
          <w:p w14:paraId="443AABFD"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19E4EFF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ED59AA8" w14:textId="77777777" w:rsidR="00744129" w:rsidRPr="006B2793" w:rsidRDefault="00744129" w:rsidP="00744129">
            <w:pPr>
              <w:pStyle w:val="TAL"/>
              <w:tabs>
                <w:tab w:val="clear" w:pos="284"/>
                <w:tab w:val="clear" w:pos="567"/>
              </w:tabs>
              <w:rPr>
                <w:sz w:val="16"/>
              </w:rPr>
            </w:pPr>
          </w:p>
        </w:tc>
      </w:tr>
      <w:tr w:rsidR="00744129" w:rsidRPr="00200359" w14:paraId="50753EBB" w14:textId="77777777" w:rsidTr="00744129">
        <w:tc>
          <w:tcPr>
            <w:tcW w:w="675" w:type="dxa"/>
          </w:tcPr>
          <w:p w14:paraId="5182CD1C"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22039E4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190974</w:t>
            </w:r>
          </w:p>
        </w:tc>
        <w:tc>
          <w:tcPr>
            <w:tcW w:w="948" w:type="dxa"/>
          </w:tcPr>
          <w:p w14:paraId="7FDB4A2D"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1AB99863" w14:textId="77777777" w:rsidR="00744129" w:rsidRPr="006B2793" w:rsidRDefault="00744129" w:rsidP="00744129">
            <w:pPr>
              <w:pStyle w:val="TAL"/>
              <w:tabs>
                <w:tab w:val="clear" w:pos="284"/>
                <w:tab w:val="clear" w:pos="567"/>
              </w:tabs>
              <w:rPr>
                <w:sz w:val="16"/>
              </w:rPr>
            </w:pPr>
            <w:r w:rsidRPr="006B2793">
              <w:rPr>
                <w:sz w:val="16"/>
              </w:rPr>
              <w:t>LS from SA WG5: LS on 3GPP - ONAP Cooperation &amp; WoW</w:t>
            </w:r>
          </w:p>
        </w:tc>
        <w:tc>
          <w:tcPr>
            <w:tcW w:w="1519" w:type="dxa"/>
          </w:tcPr>
          <w:p w14:paraId="5D17C124"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3595E3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81340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5B60A1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3AD355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6E464E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2FF0BDE" w14:textId="77777777" w:rsidR="00744129" w:rsidRPr="006B2793" w:rsidRDefault="00744129" w:rsidP="00744129">
            <w:pPr>
              <w:pStyle w:val="TAL"/>
              <w:tabs>
                <w:tab w:val="clear" w:pos="284"/>
                <w:tab w:val="clear" w:pos="567"/>
              </w:tabs>
              <w:rPr>
                <w:sz w:val="16"/>
              </w:rPr>
            </w:pPr>
          </w:p>
        </w:tc>
        <w:tc>
          <w:tcPr>
            <w:tcW w:w="2038" w:type="dxa"/>
          </w:tcPr>
          <w:p w14:paraId="7D770E80" w14:textId="77777777" w:rsidR="00744129" w:rsidRPr="006B2793" w:rsidRDefault="00744129" w:rsidP="00744129">
            <w:pPr>
              <w:pStyle w:val="TAL"/>
              <w:tabs>
                <w:tab w:val="clear" w:pos="284"/>
                <w:tab w:val="clear" w:pos="567"/>
              </w:tabs>
              <w:rPr>
                <w:sz w:val="16"/>
              </w:rPr>
            </w:pPr>
          </w:p>
        </w:tc>
        <w:tc>
          <w:tcPr>
            <w:tcW w:w="1340" w:type="dxa"/>
          </w:tcPr>
          <w:p w14:paraId="5B742FF2"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1360430A"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EF88E3A" w14:textId="77777777" w:rsidR="00744129" w:rsidRPr="006B2793" w:rsidRDefault="00744129" w:rsidP="00744129">
            <w:pPr>
              <w:pStyle w:val="TAL"/>
              <w:tabs>
                <w:tab w:val="clear" w:pos="284"/>
                <w:tab w:val="clear" w:pos="567"/>
              </w:tabs>
              <w:rPr>
                <w:sz w:val="16"/>
              </w:rPr>
            </w:pPr>
          </w:p>
        </w:tc>
      </w:tr>
      <w:tr w:rsidR="00744129" w:rsidRPr="00200359" w14:paraId="3ED3157E" w14:textId="77777777" w:rsidTr="00744129">
        <w:tc>
          <w:tcPr>
            <w:tcW w:w="675" w:type="dxa"/>
          </w:tcPr>
          <w:p w14:paraId="3CF468EC"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0769E92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190975</w:t>
            </w:r>
          </w:p>
        </w:tc>
        <w:tc>
          <w:tcPr>
            <w:tcW w:w="948" w:type="dxa"/>
          </w:tcPr>
          <w:p w14:paraId="052302BF"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B2D10FC" w14:textId="77777777" w:rsidR="00744129" w:rsidRPr="006B2793" w:rsidRDefault="00744129" w:rsidP="00744129">
            <w:pPr>
              <w:pStyle w:val="TAL"/>
              <w:tabs>
                <w:tab w:val="clear" w:pos="284"/>
                <w:tab w:val="clear" w:pos="567"/>
              </w:tabs>
              <w:rPr>
                <w:sz w:val="16"/>
              </w:rPr>
            </w:pPr>
            <w:r w:rsidRPr="006B2793">
              <w:rPr>
                <w:sz w:val="16"/>
              </w:rPr>
              <w:t>LS from SA WG5: LS from SA WG5 to GSMA 5GJA on GST attributes</w:t>
            </w:r>
          </w:p>
        </w:tc>
        <w:tc>
          <w:tcPr>
            <w:tcW w:w="1519" w:type="dxa"/>
          </w:tcPr>
          <w:p w14:paraId="7AF164D7"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19B68F6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BA75F1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EF6FF6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4B1897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9F3225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F78954E"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004B24C" w14:textId="77777777" w:rsidR="00744129" w:rsidRPr="006B2793" w:rsidRDefault="00744129" w:rsidP="00744129">
            <w:pPr>
              <w:pStyle w:val="TAL"/>
              <w:tabs>
                <w:tab w:val="clear" w:pos="284"/>
                <w:tab w:val="clear" w:pos="567"/>
              </w:tabs>
              <w:rPr>
                <w:sz w:val="16"/>
              </w:rPr>
            </w:pPr>
            <w:r w:rsidRPr="006B2793">
              <w:rPr>
                <w:sz w:val="16"/>
              </w:rPr>
              <w:t>MA5SLA</w:t>
            </w:r>
          </w:p>
        </w:tc>
        <w:tc>
          <w:tcPr>
            <w:tcW w:w="1340" w:type="dxa"/>
          </w:tcPr>
          <w:p w14:paraId="1F38C2BC"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5F9377D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7687EBE" w14:textId="77777777" w:rsidR="00744129" w:rsidRPr="006B2793" w:rsidRDefault="00744129" w:rsidP="00744129">
            <w:pPr>
              <w:pStyle w:val="TAL"/>
              <w:tabs>
                <w:tab w:val="clear" w:pos="284"/>
                <w:tab w:val="clear" w:pos="567"/>
              </w:tabs>
              <w:rPr>
                <w:sz w:val="16"/>
              </w:rPr>
            </w:pPr>
          </w:p>
        </w:tc>
      </w:tr>
      <w:tr w:rsidR="00744129" w:rsidRPr="00200359" w14:paraId="36567D39" w14:textId="77777777" w:rsidTr="00744129">
        <w:tc>
          <w:tcPr>
            <w:tcW w:w="675" w:type="dxa"/>
          </w:tcPr>
          <w:p w14:paraId="42EC4DC7"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7E709E4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190976</w:t>
            </w:r>
          </w:p>
        </w:tc>
        <w:tc>
          <w:tcPr>
            <w:tcW w:w="948" w:type="dxa"/>
          </w:tcPr>
          <w:p w14:paraId="417646CB"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7186AA97" w14:textId="77777777" w:rsidR="00744129" w:rsidRPr="006B2793" w:rsidRDefault="00744129" w:rsidP="00744129">
            <w:pPr>
              <w:pStyle w:val="TAL"/>
              <w:tabs>
                <w:tab w:val="clear" w:pos="284"/>
                <w:tab w:val="clear" w:pos="567"/>
              </w:tabs>
              <w:rPr>
                <w:sz w:val="16"/>
              </w:rPr>
            </w:pPr>
            <w:r w:rsidRPr="006B2793">
              <w:rPr>
                <w:sz w:val="16"/>
              </w:rPr>
              <w:t>LS from SA WG5: LS reply from SA WG5 to GSMA NEST for End-to-End Network Slicing Gap analysis</w:t>
            </w:r>
          </w:p>
        </w:tc>
        <w:tc>
          <w:tcPr>
            <w:tcW w:w="1519" w:type="dxa"/>
          </w:tcPr>
          <w:p w14:paraId="564B62AF"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2515A8E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AFE14F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07625A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F8FA28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5A0E1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DDBA9C0"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F0C0E55" w14:textId="77777777" w:rsidR="00744129" w:rsidRPr="006B2793" w:rsidRDefault="00744129" w:rsidP="00744129">
            <w:pPr>
              <w:pStyle w:val="TAL"/>
              <w:tabs>
                <w:tab w:val="clear" w:pos="284"/>
                <w:tab w:val="clear" w:pos="567"/>
              </w:tabs>
              <w:rPr>
                <w:sz w:val="16"/>
              </w:rPr>
            </w:pPr>
          </w:p>
        </w:tc>
        <w:tc>
          <w:tcPr>
            <w:tcW w:w="1340" w:type="dxa"/>
          </w:tcPr>
          <w:p w14:paraId="2C8E95CB"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5154816"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C7B6ECD" w14:textId="77777777" w:rsidR="00744129" w:rsidRPr="006B2793" w:rsidRDefault="00744129" w:rsidP="00744129">
            <w:pPr>
              <w:pStyle w:val="TAL"/>
              <w:tabs>
                <w:tab w:val="clear" w:pos="284"/>
                <w:tab w:val="clear" w:pos="567"/>
              </w:tabs>
              <w:rPr>
                <w:sz w:val="16"/>
              </w:rPr>
            </w:pPr>
          </w:p>
        </w:tc>
      </w:tr>
      <w:tr w:rsidR="00744129" w:rsidRPr="00200359" w14:paraId="15F90AB5" w14:textId="77777777" w:rsidTr="00744129">
        <w:tc>
          <w:tcPr>
            <w:tcW w:w="675" w:type="dxa"/>
          </w:tcPr>
          <w:p w14:paraId="2F0EC9E0"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65636BD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190977</w:t>
            </w:r>
          </w:p>
        </w:tc>
        <w:tc>
          <w:tcPr>
            <w:tcW w:w="948" w:type="dxa"/>
          </w:tcPr>
          <w:p w14:paraId="322E0728"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AD54567" w14:textId="77777777" w:rsidR="00744129" w:rsidRPr="006B2793" w:rsidRDefault="00744129" w:rsidP="00744129">
            <w:pPr>
              <w:pStyle w:val="TAL"/>
              <w:tabs>
                <w:tab w:val="clear" w:pos="284"/>
                <w:tab w:val="clear" w:pos="567"/>
              </w:tabs>
              <w:rPr>
                <w:sz w:val="16"/>
              </w:rPr>
            </w:pPr>
            <w:r w:rsidRPr="006B2793">
              <w:rPr>
                <w:sz w:val="16"/>
              </w:rPr>
              <w:t>LS from SA WG5: LS on the translation of GSMA GST/NEST</w:t>
            </w:r>
          </w:p>
        </w:tc>
        <w:tc>
          <w:tcPr>
            <w:tcW w:w="1519" w:type="dxa"/>
          </w:tcPr>
          <w:p w14:paraId="52D438EA"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298413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60A135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B9524A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3AC2D6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55AEB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51D73F5"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65F65C09" w14:textId="77777777" w:rsidR="00744129" w:rsidRPr="006B2793" w:rsidRDefault="00744129" w:rsidP="00744129">
            <w:pPr>
              <w:pStyle w:val="TAL"/>
              <w:tabs>
                <w:tab w:val="clear" w:pos="284"/>
                <w:tab w:val="clear" w:pos="567"/>
              </w:tabs>
              <w:rPr>
                <w:sz w:val="16"/>
              </w:rPr>
            </w:pPr>
          </w:p>
        </w:tc>
        <w:tc>
          <w:tcPr>
            <w:tcW w:w="1340" w:type="dxa"/>
          </w:tcPr>
          <w:p w14:paraId="3735C3E6" w14:textId="77777777" w:rsidR="00744129" w:rsidRPr="006B2793" w:rsidRDefault="00744129" w:rsidP="00744129">
            <w:pPr>
              <w:pStyle w:val="TAL"/>
              <w:tabs>
                <w:tab w:val="clear" w:pos="284"/>
                <w:tab w:val="clear" w:pos="567"/>
              </w:tabs>
              <w:rPr>
                <w:sz w:val="16"/>
              </w:rPr>
            </w:pPr>
            <w:r w:rsidRPr="006B2793">
              <w:rPr>
                <w:sz w:val="16"/>
              </w:rPr>
              <w:t>Response drafted in SP-191302. Noted</w:t>
            </w:r>
          </w:p>
        </w:tc>
        <w:tc>
          <w:tcPr>
            <w:tcW w:w="986" w:type="dxa"/>
          </w:tcPr>
          <w:p w14:paraId="24A92759"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8573E2D" w14:textId="77777777" w:rsidR="00744129" w:rsidRPr="006B2793" w:rsidRDefault="00744129" w:rsidP="00744129">
            <w:pPr>
              <w:pStyle w:val="TAL"/>
              <w:tabs>
                <w:tab w:val="clear" w:pos="284"/>
                <w:tab w:val="clear" w:pos="567"/>
              </w:tabs>
              <w:rPr>
                <w:sz w:val="16"/>
              </w:rPr>
            </w:pPr>
          </w:p>
        </w:tc>
      </w:tr>
      <w:tr w:rsidR="00744129" w:rsidRPr="00200359" w14:paraId="347CD7FE" w14:textId="77777777" w:rsidTr="00744129">
        <w:tc>
          <w:tcPr>
            <w:tcW w:w="675" w:type="dxa"/>
          </w:tcPr>
          <w:p w14:paraId="0E1C8ABD"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780324F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190978</w:t>
            </w:r>
          </w:p>
        </w:tc>
        <w:tc>
          <w:tcPr>
            <w:tcW w:w="948" w:type="dxa"/>
          </w:tcPr>
          <w:p w14:paraId="2BAEDDD2"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6E8087F2" w14:textId="77777777" w:rsidR="00744129" w:rsidRPr="006B2793" w:rsidRDefault="00744129" w:rsidP="00744129">
            <w:pPr>
              <w:pStyle w:val="TAL"/>
              <w:tabs>
                <w:tab w:val="clear" w:pos="284"/>
                <w:tab w:val="clear" w:pos="567"/>
              </w:tabs>
              <w:rPr>
                <w:sz w:val="16"/>
              </w:rPr>
            </w:pPr>
            <w:r w:rsidRPr="006B2793">
              <w:rPr>
                <w:sz w:val="16"/>
              </w:rPr>
              <w:t>LS from SA WG5: Reply LS to LS to SA WG5 and SA WG2 on 5G Cell ID(s) in the SA WG5 billing system, related to Retained Data regulations</w:t>
            </w:r>
          </w:p>
        </w:tc>
        <w:tc>
          <w:tcPr>
            <w:tcW w:w="1519" w:type="dxa"/>
          </w:tcPr>
          <w:p w14:paraId="53EC33C4"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278AD2E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CA971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E12B0F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E1B86E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11385A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4FBAF9C" w14:textId="77777777" w:rsidR="00744129" w:rsidRPr="006B2793" w:rsidRDefault="00744129" w:rsidP="00744129">
            <w:pPr>
              <w:pStyle w:val="TAL"/>
              <w:tabs>
                <w:tab w:val="clear" w:pos="284"/>
                <w:tab w:val="clear" w:pos="567"/>
              </w:tabs>
              <w:rPr>
                <w:sz w:val="16"/>
              </w:rPr>
            </w:pPr>
          </w:p>
        </w:tc>
        <w:tc>
          <w:tcPr>
            <w:tcW w:w="2038" w:type="dxa"/>
          </w:tcPr>
          <w:p w14:paraId="768CE03D" w14:textId="77777777" w:rsidR="00744129" w:rsidRPr="006B2793" w:rsidRDefault="00744129" w:rsidP="00744129">
            <w:pPr>
              <w:pStyle w:val="TAL"/>
              <w:tabs>
                <w:tab w:val="clear" w:pos="284"/>
                <w:tab w:val="clear" w:pos="567"/>
              </w:tabs>
              <w:rPr>
                <w:sz w:val="16"/>
              </w:rPr>
            </w:pPr>
          </w:p>
        </w:tc>
        <w:tc>
          <w:tcPr>
            <w:tcW w:w="1340" w:type="dxa"/>
          </w:tcPr>
          <w:p w14:paraId="15838C02"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29EE857"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544339C" w14:textId="77777777" w:rsidR="00744129" w:rsidRPr="006B2793" w:rsidRDefault="00744129" w:rsidP="00744129">
            <w:pPr>
              <w:pStyle w:val="TAL"/>
              <w:tabs>
                <w:tab w:val="clear" w:pos="284"/>
                <w:tab w:val="clear" w:pos="567"/>
              </w:tabs>
              <w:rPr>
                <w:sz w:val="16"/>
              </w:rPr>
            </w:pPr>
          </w:p>
        </w:tc>
      </w:tr>
      <w:tr w:rsidR="00744129" w:rsidRPr="00200359" w14:paraId="7DA8F270" w14:textId="77777777" w:rsidTr="00744129">
        <w:tc>
          <w:tcPr>
            <w:tcW w:w="675" w:type="dxa"/>
          </w:tcPr>
          <w:p w14:paraId="3476E977" w14:textId="77777777" w:rsidR="00744129" w:rsidRPr="006B2793" w:rsidRDefault="00744129" w:rsidP="00744129">
            <w:pPr>
              <w:pStyle w:val="TAL"/>
              <w:tabs>
                <w:tab w:val="clear" w:pos="284"/>
                <w:tab w:val="clear" w:pos="567"/>
              </w:tabs>
              <w:rPr>
                <w:sz w:val="16"/>
              </w:rPr>
            </w:pPr>
            <w:r w:rsidRPr="006B2793">
              <w:rPr>
                <w:sz w:val="16"/>
              </w:rPr>
              <w:lastRenderedPageBreak/>
              <w:t>2.1</w:t>
            </w:r>
          </w:p>
        </w:tc>
        <w:tc>
          <w:tcPr>
            <w:tcW w:w="1134" w:type="dxa"/>
          </w:tcPr>
          <w:p w14:paraId="50E74AE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190979</w:t>
            </w:r>
          </w:p>
        </w:tc>
        <w:tc>
          <w:tcPr>
            <w:tcW w:w="948" w:type="dxa"/>
          </w:tcPr>
          <w:p w14:paraId="543257FD"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A666259" w14:textId="77777777" w:rsidR="00744129" w:rsidRPr="006B2793" w:rsidRDefault="00744129" w:rsidP="00744129">
            <w:pPr>
              <w:pStyle w:val="TAL"/>
              <w:tabs>
                <w:tab w:val="clear" w:pos="284"/>
                <w:tab w:val="clear" w:pos="567"/>
              </w:tabs>
              <w:rPr>
                <w:sz w:val="16"/>
              </w:rPr>
            </w:pPr>
            <w:r w:rsidRPr="006B2793">
              <w:rPr>
                <w:sz w:val="16"/>
              </w:rPr>
              <w:t>LS from SA WG5: Reply LS on NG.116 GST publication and cooperation with SA WG2</w:t>
            </w:r>
          </w:p>
        </w:tc>
        <w:tc>
          <w:tcPr>
            <w:tcW w:w="1519" w:type="dxa"/>
          </w:tcPr>
          <w:p w14:paraId="34D7B737"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529C8C6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AC21F1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42F4B2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563384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A72506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E839F78"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A897179" w14:textId="77777777" w:rsidR="00744129" w:rsidRPr="006B2793" w:rsidRDefault="00744129" w:rsidP="00744129">
            <w:pPr>
              <w:pStyle w:val="TAL"/>
              <w:tabs>
                <w:tab w:val="clear" w:pos="284"/>
                <w:tab w:val="clear" w:pos="567"/>
              </w:tabs>
              <w:rPr>
                <w:sz w:val="16"/>
              </w:rPr>
            </w:pPr>
          </w:p>
        </w:tc>
        <w:tc>
          <w:tcPr>
            <w:tcW w:w="1340" w:type="dxa"/>
          </w:tcPr>
          <w:p w14:paraId="45D2EF3F"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83117E2"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E6E0455" w14:textId="77777777" w:rsidR="00744129" w:rsidRPr="006B2793" w:rsidRDefault="00744129" w:rsidP="00744129">
            <w:pPr>
              <w:pStyle w:val="TAL"/>
              <w:tabs>
                <w:tab w:val="clear" w:pos="284"/>
                <w:tab w:val="clear" w:pos="567"/>
              </w:tabs>
              <w:rPr>
                <w:sz w:val="16"/>
              </w:rPr>
            </w:pPr>
          </w:p>
        </w:tc>
      </w:tr>
      <w:tr w:rsidR="00744129" w:rsidRPr="00200359" w14:paraId="72062F30" w14:textId="77777777" w:rsidTr="00744129">
        <w:tc>
          <w:tcPr>
            <w:tcW w:w="675" w:type="dxa"/>
          </w:tcPr>
          <w:p w14:paraId="5569B06B"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52A1CAE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190980</w:t>
            </w:r>
          </w:p>
        </w:tc>
        <w:tc>
          <w:tcPr>
            <w:tcW w:w="948" w:type="dxa"/>
          </w:tcPr>
          <w:p w14:paraId="23F26F3E"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6A25725" w14:textId="77777777"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1519" w:type="dxa"/>
          </w:tcPr>
          <w:p w14:paraId="3CF5F411"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42A110E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812813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8F46BF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3DE605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5227DE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745361A"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253950D9" w14:textId="77777777" w:rsidR="00744129" w:rsidRPr="006B2793" w:rsidRDefault="00744129" w:rsidP="00744129">
            <w:pPr>
              <w:pStyle w:val="TAL"/>
              <w:tabs>
                <w:tab w:val="clear" w:pos="284"/>
                <w:tab w:val="clear" w:pos="567"/>
              </w:tabs>
              <w:rPr>
                <w:sz w:val="16"/>
              </w:rPr>
            </w:pPr>
          </w:p>
        </w:tc>
        <w:tc>
          <w:tcPr>
            <w:tcW w:w="1340" w:type="dxa"/>
          </w:tcPr>
          <w:p w14:paraId="22DF60A9"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6E8C0656"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CDC145F" w14:textId="77777777" w:rsidR="00744129" w:rsidRPr="006B2793" w:rsidRDefault="00744129" w:rsidP="00744129">
            <w:pPr>
              <w:pStyle w:val="TAL"/>
              <w:tabs>
                <w:tab w:val="clear" w:pos="284"/>
                <w:tab w:val="clear" w:pos="567"/>
              </w:tabs>
              <w:rPr>
                <w:sz w:val="16"/>
              </w:rPr>
            </w:pPr>
          </w:p>
        </w:tc>
      </w:tr>
      <w:tr w:rsidR="00744129" w:rsidRPr="00200359" w14:paraId="7B333CF4" w14:textId="77777777" w:rsidTr="00744129">
        <w:tc>
          <w:tcPr>
            <w:tcW w:w="675" w:type="dxa"/>
          </w:tcPr>
          <w:p w14:paraId="724D4ADB"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1A3DAEA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190981</w:t>
            </w:r>
          </w:p>
        </w:tc>
        <w:tc>
          <w:tcPr>
            <w:tcW w:w="948" w:type="dxa"/>
          </w:tcPr>
          <w:p w14:paraId="4B629A61"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0C96749" w14:textId="77777777" w:rsidR="00744129" w:rsidRPr="006B2793" w:rsidRDefault="00744129" w:rsidP="00744129">
            <w:pPr>
              <w:pStyle w:val="TAL"/>
              <w:tabs>
                <w:tab w:val="clear" w:pos="284"/>
                <w:tab w:val="clear" w:pos="567"/>
              </w:tabs>
              <w:rPr>
                <w:sz w:val="16"/>
              </w:rPr>
            </w:pPr>
            <w:r w:rsidRPr="006B2793">
              <w:rPr>
                <w:sz w:val="16"/>
              </w:rPr>
              <w:t>LS from SA WG5: LS on analysis of GSMA GST attributes</w:t>
            </w:r>
          </w:p>
        </w:tc>
        <w:tc>
          <w:tcPr>
            <w:tcW w:w="1519" w:type="dxa"/>
          </w:tcPr>
          <w:p w14:paraId="698C3282"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427AA10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57FA64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D1A3EB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2E3EAF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CB8BC7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6234C25"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32CE75C" w14:textId="77777777" w:rsidR="00744129" w:rsidRPr="006B2793" w:rsidRDefault="00744129" w:rsidP="00744129">
            <w:pPr>
              <w:pStyle w:val="TAL"/>
              <w:tabs>
                <w:tab w:val="clear" w:pos="284"/>
                <w:tab w:val="clear" w:pos="567"/>
              </w:tabs>
              <w:rPr>
                <w:sz w:val="16"/>
              </w:rPr>
            </w:pPr>
            <w:r w:rsidRPr="006B2793">
              <w:rPr>
                <w:sz w:val="16"/>
              </w:rPr>
              <w:t>MA5SLA</w:t>
            </w:r>
          </w:p>
        </w:tc>
        <w:tc>
          <w:tcPr>
            <w:tcW w:w="1340" w:type="dxa"/>
          </w:tcPr>
          <w:p w14:paraId="3CB46593"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6FA9983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8421BD9" w14:textId="77777777" w:rsidR="00744129" w:rsidRPr="006B2793" w:rsidRDefault="00744129" w:rsidP="00744129">
            <w:pPr>
              <w:pStyle w:val="TAL"/>
              <w:tabs>
                <w:tab w:val="clear" w:pos="284"/>
                <w:tab w:val="clear" w:pos="567"/>
              </w:tabs>
              <w:rPr>
                <w:sz w:val="16"/>
              </w:rPr>
            </w:pPr>
          </w:p>
        </w:tc>
      </w:tr>
      <w:tr w:rsidR="00744129" w:rsidRPr="00200359" w14:paraId="1F5233B5" w14:textId="77777777" w:rsidTr="00744129">
        <w:tc>
          <w:tcPr>
            <w:tcW w:w="675" w:type="dxa"/>
          </w:tcPr>
          <w:p w14:paraId="77B656C5"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292BC6C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190982</w:t>
            </w:r>
          </w:p>
        </w:tc>
        <w:tc>
          <w:tcPr>
            <w:tcW w:w="948" w:type="dxa"/>
          </w:tcPr>
          <w:p w14:paraId="0F752925"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1CB81F0D" w14:textId="77777777" w:rsidR="00744129" w:rsidRPr="006B2793" w:rsidRDefault="00744129" w:rsidP="00744129">
            <w:pPr>
              <w:pStyle w:val="TAL"/>
              <w:tabs>
                <w:tab w:val="clear" w:pos="284"/>
                <w:tab w:val="clear" w:pos="567"/>
              </w:tabs>
              <w:rPr>
                <w:sz w:val="16"/>
              </w:rPr>
            </w:pPr>
            <w:r w:rsidRPr="006B2793">
              <w:rPr>
                <w:sz w:val="16"/>
              </w:rPr>
              <w:t>LS from SA WG6:  LS on further aspects of Mission Critical Services over 5MBS</w:t>
            </w:r>
          </w:p>
        </w:tc>
        <w:tc>
          <w:tcPr>
            <w:tcW w:w="1519" w:type="dxa"/>
          </w:tcPr>
          <w:p w14:paraId="5E8BE873"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38615C7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A262A0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5267F9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0F8CCA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3CFB03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1A89C8E"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C8AB441" w14:textId="77777777" w:rsidR="00744129" w:rsidRPr="006B2793" w:rsidRDefault="00744129" w:rsidP="00744129">
            <w:pPr>
              <w:pStyle w:val="TAL"/>
              <w:tabs>
                <w:tab w:val="clear" w:pos="284"/>
                <w:tab w:val="clear" w:pos="567"/>
              </w:tabs>
              <w:rPr>
                <w:sz w:val="16"/>
              </w:rPr>
            </w:pPr>
            <w:r w:rsidRPr="006B2793">
              <w:rPr>
                <w:sz w:val="16"/>
              </w:rPr>
              <w:t xml:space="preserve">FS_MC5MBS </w:t>
            </w:r>
          </w:p>
        </w:tc>
        <w:tc>
          <w:tcPr>
            <w:tcW w:w="1340" w:type="dxa"/>
          </w:tcPr>
          <w:p w14:paraId="4031CBB9"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5161553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E0E229A" w14:textId="77777777" w:rsidR="00744129" w:rsidRPr="006B2793" w:rsidRDefault="00744129" w:rsidP="00744129">
            <w:pPr>
              <w:pStyle w:val="TAL"/>
              <w:tabs>
                <w:tab w:val="clear" w:pos="284"/>
                <w:tab w:val="clear" w:pos="567"/>
              </w:tabs>
              <w:rPr>
                <w:sz w:val="16"/>
              </w:rPr>
            </w:pPr>
          </w:p>
        </w:tc>
      </w:tr>
      <w:tr w:rsidR="00744129" w:rsidRPr="00200359" w14:paraId="5C482628" w14:textId="77777777" w:rsidTr="00744129">
        <w:tc>
          <w:tcPr>
            <w:tcW w:w="675" w:type="dxa"/>
          </w:tcPr>
          <w:p w14:paraId="2F965E5A"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36AE73F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190983</w:t>
            </w:r>
          </w:p>
        </w:tc>
        <w:tc>
          <w:tcPr>
            <w:tcW w:w="948" w:type="dxa"/>
          </w:tcPr>
          <w:p w14:paraId="5DA4B42F"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12A151E8" w14:textId="77777777" w:rsidR="00744129" w:rsidRPr="006B2793" w:rsidRDefault="00744129" w:rsidP="00744129">
            <w:pPr>
              <w:pStyle w:val="TAL"/>
              <w:tabs>
                <w:tab w:val="clear" w:pos="284"/>
                <w:tab w:val="clear" w:pos="567"/>
              </w:tabs>
              <w:rPr>
                <w:sz w:val="16"/>
              </w:rPr>
            </w:pPr>
            <w:r w:rsidRPr="006B2793">
              <w:rPr>
                <w:sz w:val="16"/>
              </w:rPr>
              <w:t>New WID: Lawful Interception Rel-17</w:t>
            </w:r>
          </w:p>
        </w:tc>
        <w:tc>
          <w:tcPr>
            <w:tcW w:w="1519" w:type="dxa"/>
          </w:tcPr>
          <w:p w14:paraId="51CFFB29" w14:textId="77777777"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14:paraId="32E3317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0EE108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7FBF00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733AA6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41D59A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5046D73"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5E7A733" w14:textId="77777777" w:rsidR="00744129" w:rsidRPr="006B2793" w:rsidRDefault="00744129" w:rsidP="00744129">
            <w:pPr>
              <w:pStyle w:val="TAL"/>
              <w:tabs>
                <w:tab w:val="clear" w:pos="284"/>
                <w:tab w:val="clear" w:pos="567"/>
              </w:tabs>
              <w:rPr>
                <w:sz w:val="16"/>
              </w:rPr>
            </w:pPr>
          </w:p>
        </w:tc>
        <w:tc>
          <w:tcPr>
            <w:tcW w:w="1340" w:type="dxa"/>
          </w:tcPr>
          <w:p w14:paraId="330621E0" w14:textId="77777777" w:rsidR="00744129" w:rsidRPr="006B2793" w:rsidRDefault="00744129" w:rsidP="00744129">
            <w:pPr>
              <w:pStyle w:val="TAL"/>
              <w:tabs>
                <w:tab w:val="clear" w:pos="284"/>
                <w:tab w:val="clear" w:pos="567"/>
              </w:tabs>
              <w:rPr>
                <w:sz w:val="16"/>
              </w:rPr>
            </w:pPr>
            <w:r w:rsidRPr="006B2793">
              <w:rPr>
                <w:sz w:val="16"/>
              </w:rPr>
              <w:t>Revised to SP-191337.</w:t>
            </w:r>
          </w:p>
        </w:tc>
        <w:tc>
          <w:tcPr>
            <w:tcW w:w="986" w:type="dxa"/>
          </w:tcPr>
          <w:p w14:paraId="0D4E59C2"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1D6109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191337</w:t>
            </w:r>
          </w:p>
        </w:tc>
      </w:tr>
      <w:tr w:rsidR="00744129" w:rsidRPr="00200359" w14:paraId="6ED18D70" w14:textId="77777777" w:rsidTr="00744129">
        <w:tc>
          <w:tcPr>
            <w:tcW w:w="675" w:type="dxa"/>
          </w:tcPr>
          <w:p w14:paraId="56ECC58A"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5463266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190984</w:t>
            </w:r>
          </w:p>
        </w:tc>
        <w:tc>
          <w:tcPr>
            <w:tcW w:w="948" w:type="dxa"/>
          </w:tcPr>
          <w:p w14:paraId="7AC462F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B1607CE" w14:textId="77777777" w:rsidR="00744129" w:rsidRPr="006B2793" w:rsidRDefault="00744129" w:rsidP="00744129">
            <w:pPr>
              <w:pStyle w:val="TAL"/>
              <w:tabs>
                <w:tab w:val="clear" w:pos="284"/>
                <w:tab w:val="clear" w:pos="567"/>
              </w:tabs>
              <w:rPr>
                <w:sz w:val="16"/>
              </w:rPr>
            </w:pPr>
            <w:r w:rsidRPr="006B2793">
              <w:rPr>
                <w:sz w:val="16"/>
              </w:rPr>
              <w:t>Rel-15 CRs on Lawful Interception</w:t>
            </w:r>
          </w:p>
        </w:tc>
        <w:tc>
          <w:tcPr>
            <w:tcW w:w="1519" w:type="dxa"/>
          </w:tcPr>
          <w:p w14:paraId="773654C1" w14:textId="77777777"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14:paraId="7A5E780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52FB7E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2AFE40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0CBADB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D4492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B06564D" w14:textId="77777777" w:rsidR="00744129" w:rsidRPr="006B2793" w:rsidRDefault="00744129" w:rsidP="00744129">
            <w:pPr>
              <w:pStyle w:val="TAL"/>
              <w:tabs>
                <w:tab w:val="clear" w:pos="284"/>
                <w:tab w:val="clear" w:pos="567"/>
              </w:tabs>
              <w:rPr>
                <w:sz w:val="16"/>
              </w:rPr>
            </w:pPr>
            <w:r w:rsidRPr="006B2793">
              <w:rPr>
                <w:sz w:val="16"/>
              </w:rPr>
              <w:t>Rel-15</w:t>
            </w:r>
          </w:p>
        </w:tc>
        <w:tc>
          <w:tcPr>
            <w:tcW w:w="2038" w:type="dxa"/>
          </w:tcPr>
          <w:p w14:paraId="5D297D3F" w14:textId="77777777" w:rsidR="00744129" w:rsidRPr="006B2793" w:rsidRDefault="00744129" w:rsidP="00744129">
            <w:pPr>
              <w:pStyle w:val="TAL"/>
              <w:tabs>
                <w:tab w:val="clear" w:pos="284"/>
                <w:tab w:val="clear" w:pos="567"/>
              </w:tabs>
              <w:rPr>
                <w:sz w:val="16"/>
              </w:rPr>
            </w:pPr>
            <w:r w:rsidRPr="006B2793">
              <w:rPr>
                <w:sz w:val="16"/>
              </w:rPr>
              <w:t>LI15</w:t>
            </w:r>
          </w:p>
        </w:tc>
        <w:tc>
          <w:tcPr>
            <w:tcW w:w="1340" w:type="dxa"/>
          </w:tcPr>
          <w:p w14:paraId="1BB6B95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BF14E8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35F01B7" w14:textId="77777777" w:rsidR="00744129" w:rsidRPr="006B2793" w:rsidRDefault="00744129" w:rsidP="00744129">
            <w:pPr>
              <w:pStyle w:val="TAL"/>
              <w:tabs>
                <w:tab w:val="clear" w:pos="284"/>
                <w:tab w:val="clear" w:pos="567"/>
              </w:tabs>
              <w:rPr>
                <w:sz w:val="16"/>
              </w:rPr>
            </w:pPr>
          </w:p>
        </w:tc>
      </w:tr>
      <w:tr w:rsidR="00744129" w:rsidRPr="00200359" w14:paraId="5ABB7888" w14:textId="77777777" w:rsidTr="00744129">
        <w:tc>
          <w:tcPr>
            <w:tcW w:w="675" w:type="dxa"/>
          </w:tcPr>
          <w:p w14:paraId="782BF839" w14:textId="77777777" w:rsidR="00744129" w:rsidRPr="006B2793" w:rsidRDefault="00744129" w:rsidP="00744129">
            <w:pPr>
              <w:pStyle w:val="TAL"/>
              <w:tabs>
                <w:tab w:val="clear" w:pos="284"/>
                <w:tab w:val="clear" w:pos="567"/>
              </w:tabs>
              <w:rPr>
                <w:sz w:val="16"/>
              </w:rPr>
            </w:pPr>
            <w:r w:rsidRPr="006B2793">
              <w:rPr>
                <w:sz w:val="16"/>
              </w:rPr>
              <w:t>16.3</w:t>
            </w:r>
          </w:p>
        </w:tc>
        <w:tc>
          <w:tcPr>
            <w:tcW w:w="1134" w:type="dxa"/>
          </w:tcPr>
          <w:p w14:paraId="49DE8A5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190985</w:t>
            </w:r>
          </w:p>
        </w:tc>
        <w:tc>
          <w:tcPr>
            <w:tcW w:w="948" w:type="dxa"/>
          </w:tcPr>
          <w:p w14:paraId="796DC0CF"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28AAE8D" w14:textId="77777777" w:rsidR="00744129" w:rsidRPr="006B2793" w:rsidRDefault="00744129" w:rsidP="00744129">
            <w:pPr>
              <w:pStyle w:val="TAL"/>
              <w:tabs>
                <w:tab w:val="clear" w:pos="284"/>
                <w:tab w:val="clear" w:pos="567"/>
              </w:tabs>
              <w:rPr>
                <w:sz w:val="16"/>
              </w:rPr>
            </w:pPr>
            <w:r w:rsidRPr="006B2793">
              <w:rPr>
                <w:sz w:val="16"/>
              </w:rPr>
              <w:t>Rel-16 CRs on Lawful Interception</w:t>
            </w:r>
          </w:p>
        </w:tc>
        <w:tc>
          <w:tcPr>
            <w:tcW w:w="1519" w:type="dxa"/>
          </w:tcPr>
          <w:p w14:paraId="1D5719B0" w14:textId="77777777"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14:paraId="31812CD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3A1EB8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5D669F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DAB4E1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FDEC44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01BE8FA"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9C57FDC" w14:textId="77777777" w:rsidR="00744129" w:rsidRPr="006B2793" w:rsidRDefault="00744129" w:rsidP="00744129">
            <w:pPr>
              <w:pStyle w:val="TAL"/>
              <w:tabs>
                <w:tab w:val="clear" w:pos="284"/>
                <w:tab w:val="clear" w:pos="567"/>
              </w:tabs>
              <w:rPr>
                <w:sz w:val="16"/>
              </w:rPr>
            </w:pPr>
            <w:r w:rsidRPr="006B2793">
              <w:rPr>
                <w:sz w:val="16"/>
              </w:rPr>
              <w:t>LI16</w:t>
            </w:r>
          </w:p>
        </w:tc>
        <w:tc>
          <w:tcPr>
            <w:tcW w:w="1340" w:type="dxa"/>
          </w:tcPr>
          <w:p w14:paraId="48C6E7D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1BA44C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1EC8BC9" w14:textId="77777777" w:rsidR="00744129" w:rsidRPr="006B2793" w:rsidRDefault="00744129" w:rsidP="00744129">
            <w:pPr>
              <w:pStyle w:val="TAL"/>
              <w:tabs>
                <w:tab w:val="clear" w:pos="284"/>
                <w:tab w:val="clear" w:pos="567"/>
              </w:tabs>
              <w:rPr>
                <w:sz w:val="16"/>
              </w:rPr>
            </w:pPr>
          </w:p>
        </w:tc>
      </w:tr>
      <w:tr w:rsidR="00744129" w:rsidRPr="00200359" w14:paraId="4F3908C4" w14:textId="77777777" w:rsidTr="00744129">
        <w:tc>
          <w:tcPr>
            <w:tcW w:w="675" w:type="dxa"/>
          </w:tcPr>
          <w:p w14:paraId="650BE36E"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420CDA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190986</w:t>
            </w:r>
          </w:p>
        </w:tc>
        <w:tc>
          <w:tcPr>
            <w:tcW w:w="948" w:type="dxa"/>
          </w:tcPr>
          <w:p w14:paraId="497D44B9"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65C23FA0" w14:textId="77777777" w:rsidR="00744129" w:rsidRPr="006B2793" w:rsidRDefault="00744129" w:rsidP="00744129">
            <w:pPr>
              <w:pStyle w:val="TAL"/>
              <w:tabs>
                <w:tab w:val="clear" w:pos="284"/>
                <w:tab w:val="clear" w:pos="567"/>
              </w:tabs>
              <w:rPr>
                <w:sz w:val="16"/>
              </w:rPr>
            </w:pPr>
            <w:r w:rsidRPr="006B2793">
              <w:rPr>
                <w:sz w:val="16"/>
              </w:rPr>
              <w:t>OTT delivery of Linear, live and on-demand PUBLIC SERVICE MEDIA content</w:t>
            </w:r>
          </w:p>
        </w:tc>
        <w:tc>
          <w:tcPr>
            <w:tcW w:w="1519" w:type="dxa"/>
          </w:tcPr>
          <w:p w14:paraId="680FD5D5" w14:textId="77777777" w:rsidR="00744129" w:rsidRPr="006B2793" w:rsidRDefault="00744129" w:rsidP="00744129">
            <w:pPr>
              <w:pStyle w:val="TAL"/>
              <w:tabs>
                <w:tab w:val="clear" w:pos="284"/>
                <w:tab w:val="clear" w:pos="567"/>
              </w:tabs>
              <w:rPr>
                <w:sz w:val="16"/>
              </w:rPr>
            </w:pPr>
            <w:r w:rsidRPr="006B2793">
              <w:rPr>
                <w:sz w:val="16"/>
              </w:rPr>
              <w:t>EBU</w:t>
            </w:r>
          </w:p>
        </w:tc>
        <w:tc>
          <w:tcPr>
            <w:tcW w:w="1212" w:type="dxa"/>
          </w:tcPr>
          <w:p w14:paraId="428B3E1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2DAFAC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5D2D9F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500AB6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5BB692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1BCD602" w14:textId="77777777" w:rsidR="00744129" w:rsidRPr="006B2793" w:rsidRDefault="00744129" w:rsidP="00744129">
            <w:pPr>
              <w:pStyle w:val="TAL"/>
              <w:tabs>
                <w:tab w:val="clear" w:pos="284"/>
                <w:tab w:val="clear" w:pos="567"/>
              </w:tabs>
              <w:rPr>
                <w:sz w:val="16"/>
              </w:rPr>
            </w:pPr>
          </w:p>
        </w:tc>
        <w:tc>
          <w:tcPr>
            <w:tcW w:w="2038" w:type="dxa"/>
          </w:tcPr>
          <w:p w14:paraId="146AB4FD" w14:textId="77777777" w:rsidR="00744129" w:rsidRPr="006B2793" w:rsidRDefault="00744129" w:rsidP="00744129">
            <w:pPr>
              <w:pStyle w:val="TAL"/>
              <w:tabs>
                <w:tab w:val="clear" w:pos="284"/>
                <w:tab w:val="clear" w:pos="567"/>
              </w:tabs>
              <w:rPr>
                <w:sz w:val="16"/>
              </w:rPr>
            </w:pPr>
          </w:p>
        </w:tc>
        <w:tc>
          <w:tcPr>
            <w:tcW w:w="1340" w:type="dxa"/>
          </w:tcPr>
          <w:p w14:paraId="5CAE1278" w14:textId="77777777"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14:paraId="1D076727"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00D09AD" w14:textId="77777777" w:rsidR="00744129" w:rsidRPr="006B2793" w:rsidRDefault="00744129" w:rsidP="00744129">
            <w:pPr>
              <w:pStyle w:val="TAL"/>
              <w:tabs>
                <w:tab w:val="clear" w:pos="284"/>
                <w:tab w:val="clear" w:pos="567"/>
              </w:tabs>
              <w:rPr>
                <w:sz w:val="16"/>
              </w:rPr>
            </w:pPr>
          </w:p>
        </w:tc>
      </w:tr>
      <w:tr w:rsidR="00744129" w:rsidRPr="00200359" w14:paraId="2ECC9F5E" w14:textId="77777777" w:rsidTr="00744129">
        <w:tc>
          <w:tcPr>
            <w:tcW w:w="675" w:type="dxa"/>
          </w:tcPr>
          <w:p w14:paraId="5A1215A7" w14:textId="77777777" w:rsidR="00744129" w:rsidRPr="006B2793" w:rsidRDefault="00744129" w:rsidP="00744129">
            <w:pPr>
              <w:pStyle w:val="TAL"/>
              <w:tabs>
                <w:tab w:val="clear" w:pos="284"/>
                <w:tab w:val="clear" w:pos="567"/>
              </w:tabs>
              <w:rPr>
                <w:sz w:val="16"/>
              </w:rPr>
            </w:pPr>
            <w:r w:rsidRPr="006B2793">
              <w:rPr>
                <w:sz w:val="16"/>
              </w:rPr>
              <w:t>4.4</w:t>
            </w:r>
          </w:p>
        </w:tc>
        <w:tc>
          <w:tcPr>
            <w:tcW w:w="1134" w:type="dxa"/>
          </w:tcPr>
          <w:p w14:paraId="02D5885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190987</w:t>
            </w:r>
          </w:p>
        </w:tc>
        <w:tc>
          <w:tcPr>
            <w:tcW w:w="948" w:type="dxa"/>
          </w:tcPr>
          <w:p w14:paraId="54DBBE21"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0D19DA00" w14:textId="77777777" w:rsidR="00744129" w:rsidRPr="006B2793" w:rsidRDefault="00744129" w:rsidP="00744129">
            <w:pPr>
              <w:pStyle w:val="TAL"/>
              <w:tabs>
                <w:tab w:val="clear" w:pos="284"/>
                <w:tab w:val="clear" w:pos="567"/>
              </w:tabs>
              <w:rPr>
                <w:sz w:val="16"/>
              </w:rPr>
            </w:pPr>
            <w:r w:rsidRPr="006B2793">
              <w:rPr>
                <w:sz w:val="16"/>
              </w:rPr>
              <w:t>SA WG4 Status Report at TSG SA#86</w:t>
            </w:r>
          </w:p>
        </w:tc>
        <w:tc>
          <w:tcPr>
            <w:tcW w:w="1519" w:type="dxa"/>
          </w:tcPr>
          <w:p w14:paraId="33CCEC98" w14:textId="77777777" w:rsidR="00744129" w:rsidRPr="006B2793" w:rsidRDefault="00744129" w:rsidP="00744129">
            <w:pPr>
              <w:pStyle w:val="TAL"/>
              <w:tabs>
                <w:tab w:val="clear" w:pos="284"/>
                <w:tab w:val="clear" w:pos="567"/>
              </w:tabs>
              <w:rPr>
                <w:sz w:val="16"/>
              </w:rPr>
            </w:pPr>
            <w:r w:rsidRPr="006B2793">
              <w:rPr>
                <w:sz w:val="16"/>
              </w:rPr>
              <w:t>SA WG4 Chairman</w:t>
            </w:r>
          </w:p>
        </w:tc>
        <w:tc>
          <w:tcPr>
            <w:tcW w:w="1212" w:type="dxa"/>
          </w:tcPr>
          <w:p w14:paraId="579D5EB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B47174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154CA4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CDFA95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B70D31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25DEB55" w14:textId="77777777" w:rsidR="00744129" w:rsidRPr="006B2793" w:rsidRDefault="00744129" w:rsidP="00744129">
            <w:pPr>
              <w:pStyle w:val="TAL"/>
              <w:tabs>
                <w:tab w:val="clear" w:pos="284"/>
                <w:tab w:val="clear" w:pos="567"/>
              </w:tabs>
              <w:rPr>
                <w:sz w:val="16"/>
              </w:rPr>
            </w:pPr>
          </w:p>
        </w:tc>
        <w:tc>
          <w:tcPr>
            <w:tcW w:w="2038" w:type="dxa"/>
          </w:tcPr>
          <w:p w14:paraId="781A0E41" w14:textId="77777777" w:rsidR="00744129" w:rsidRPr="006B2793" w:rsidRDefault="00744129" w:rsidP="00744129">
            <w:pPr>
              <w:pStyle w:val="TAL"/>
              <w:tabs>
                <w:tab w:val="clear" w:pos="284"/>
                <w:tab w:val="clear" w:pos="567"/>
              </w:tabs>
              <w:rPr>
                <w:sz w:val="16"/>
              </w:rPr>
            </w:pPr>
          </w:p>
        </w:tc>
        <w:tc>
          <w:tcPr>
            <w:tcW w:w="1340" w:type="dxa"/>
          </w:tcPr>
          <w:p w14:paraId="1AA1CB34"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BFD3978"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C92978B" w14:textId="77777777" w:rsidR="00744129" w:rsidRPr="006B2793" w:rsidRDefault="00744129" w:rsidP="00744129">
            <w:pPr>
              <w:pStyle w:val="TAL"/>
              <w:tabs>
                <w:tab w:val="clear" w:pos="284"/>
                <w:tab w:val="clear" w:pos="567"/>
              </w:tabs>
              <w:rPr>
                <w:sz w:val="16"/>
              </w:rPr>
            </w:pPr>
          </w:p>
        </w:tc>
      </w:tr>
      <w:tr w:rsidR="00744129" w:rsidRPr="00200359" w14:paraId="0F6F92BD" w14:textId="77777777" w:rsidTr="00744129">
        <w:tc>
          <w:tcPr>
            <w:tcW w:w="675" w:type="dxa"/>
          </w:tcPr>
          <w:p w14:paraId="7B0A93E4"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5FD87B4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190988</w:t>
            </w:r>
          </w:p>
        </w:tc>
        <w:tc>
          <w:tcPr>
            <w:tcW w:w="948" w:type="dxa"/>
          </w:tcPr>
          <w:p w14:paraId="0EFD35F9"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230C3E44" w14:textId="77777777" w:rsidR="00744129" w:rsidRPr="006B2793" w:rsidRDefault="00744129" w:rsidP="00744129">
            <w:pPr>
              <w:pStyle w:val="TAL"/>
              <w:tabs>
                <w:tab w:val="clear" w:pos="284"/>
                <w:tab w:val="clear" w:pos="567"/>
              </w:tabs>
              <w:rPr>
                <w:sz w:val="16"/>
              </w:rPr>
            </w:pPr>
            <w:r w:rsidRPr="006B2793">
              <w:rPr>
                <w:sz w:val="16"/>
              </w:rPr>
              <w:t>New WID on support of Hybrid DASH/HLS over eMBMS (DAHOE)</w:t>
            </w:r>
          </w:p>
        </w:tc>
        <w:tc>
          <w:tcPr>
            <w:tcW w:w="1519" w:type="dxa"/>
          </w:tcPr>
          <w:p w14:paraId="27BD8202"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2C314F4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ABA6A3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C89DEF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03C07B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A01E59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5D14BA4" w14:textId="77777777" w:rsidR="00744129" w:rsidRPr="006B2793" w:rsidRDefault="00744129" w:rsidP="00744129">
            <w:pPr>
              <w:pStyle w:val="TAL"/>
              <w:tabs>
                <w:tab w:val="clear" w:pos="284"/>
                <w:tab w:val="clear" w:pos="567"/>
              </w:tabs>
              <w:rPr>
                <w:sz w:val="16"/>
              </w:rPr>
            </w:pPr>
          </w:p>
        </w:tc>
        <w:tc>
          <w:tcPr>
            <w:tcW w:w="2038" w:type="dxa"/>
          </w:tcPr>
          <w:p w14:paraId="494F8322" w14:textId="77777777" w:rsidR="00744129" w:rsidRPr="006B2793" w:rsidRDefault="00744129" w:rsidP="00744129">
            <w:pPr>
              <w:pStyle w:val="TAL"/>
              <w:tabs>
                <w:tab w:val="clear" w:pos="284"/>
                <w:tab w:val="clear" w:pos="567"/>
              </w:tabs>
              <w:rPr>
                <w:sz w:val="16"/>
              </w:rPr>
            </w:pPr>
          </w:p>
        </w:tc>
        <w:tc>
          <w:tcPr>
            <w:tcW w:w="1340" w:type="dxa"/>
          </w:tcPr>
          <w:p w14:paraId="0A667DCE"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18F5022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A5F91F8" w14:textId="77777777" w:rsidR="00744129" w:rsidRPr="006B2793" w:rsidRDefault="00744129" w:rsidP="00744129">
            <w:pPr>
              <w:pStyle w:val="TAL"/>
              <w:tabs>
                <w:tab w:val="clear" w:pos="284"/>
                <w:tab w:val="clear" w:pos="567"/>
              </w:tabs>
              <w:rPr>
                <w:sz w:val="16"/>
              </w:rPr>
            </w:pPr>
          </w:p>
        </w:tc>
      </w:tr>
      <w:tr w:rsidR="00744129" w:rsidRPr="00200359" w14:paraId="2E6C2C5F" w14:textId="77777777" w:rsidTr="00744129">
        <w:tc>
          <w:tcPr>
            <w:tcW w:w="675" w:type="dxa"/>
          </w:tcPr>
          <w:p w14:paraId="465D269D"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7E9F399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190989</w:t>
            </w:r>
          </w:p>
        </w:tc>
        <w:tc>
          <w:tcPr>
            <w:tcW w:w="948" w:type="dxa"/>
          </w:tcPr>
          <w:p w14:paraId="3D71268E"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38E0E130" w14:textId="77777777" w:rsidR="00744129" w:rsidRPr="006B2793" w:rsidRDefault="00744129" w:rsidP="00744129">
            <w:pPr>
              <w:pStyle w:val="TAL"/>
              <w:tabs>
                <w:tab w:val="clear" w:pos="284"/>
                <w:tab w:val="clear" w:pos="567"/>
              </w:tabs>
              <w:rPr>
                <w:sz w:val="16"/>
              </w:rPr>
            </w:pPr>
            <w:r w:rsidRPr="006B2793">
              <w:rPr>
                <w:sz w:val="16"/>
              </w:rPr>
              <w:t>New WID on Handsets Featuring Non-Traditional Earpieces (HaNTE)</w:t>
            </w:r>
          </w:p>
        </w:tc>
        <w:tc>
          <w:tcPr>
            <w:tcW w:w="1519" w:type="dxa"/>
          </w:tcPr>
          <w:p w14:paraId="262BD2D8"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7A446B3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DD28A3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10CC9B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2A3C06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1A305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ABCC8D3" w14:textId="77777777" w:rsidR="00744129" w:rsidRPr="006B2793" w:rsidRDefault="00744129" w:rsidP="00744129">
            <w:pPr>
              <w:pStyle w:val="TAL"/>
              <w:tabs>
                <w:tab w:val="clear" w:pos="284"/>
                <w:tab w:val="clear" w:pos="567"/>
              </w:tabs>
              <w:rPr>
                <w:sz w:val="16"/>
              </w:rPr>
            </w:pPr>
          </w:p>
        </w:tc>
        <w:tc>
          <w:tcPr>
            <w:tcW w:w="2038" w:type="dxa"/>
          </w:tcPr>
          <w:p w14:paraId="67713D56" w14:textId="77777777" w:rsidR="00744129" w:rsidRPr="006B2793" w:rsidRDefault="00744129" w:rsidP="00744129">
            <w:pPr>
              <w:pStyle w:val="TAL"/>
              <w:tabs>
                <w:tab w:val="clear" w:pos="284"/>
                <w:tab w:val="clear" w:pos="567"/>
              </w:tabs>
              <w:rPr>
                <w:sz w:val="16"/>
              </w:rPr>
            </w:pPr>
          </w:p>
        </w:tc>
        <w:tc>
          <w:tcPr>
            <w:tcW w:w="1340" w:type="dxa"/>
          </w:tcPr>
          <w:p w14:paraId="7E4B01A7" w14:textId="77777777" w:rsidR="00744129" w:rsidRPr="006B2793" w:rsidRDefault="00744129" w:rsidP="00744129">
            <w:pPr>
              <w:pStyle w:val="TAL"/>
              <w:tabs>
                <w:tab w:val="clear" w:pos="284"/>
                <w:tab w:val="clear" w:pos="567"/>
              </w:tabs>
              <w:rPr>
                <w:sz w:val="16"/>
              </w:rPr>
            </w:pPr>
            <w:r w:rsidRPr="006B2793">
              <w:rPr>
                <w:sz w:val="16"/>
              </w:rPr>
              <w:t>Revised in SP-191212</w:t>
            </w:r>
          </w:p>
        </w:tc>
        <w:tc>
          <w:tcPr>
            <w:tcW w:w="986" w:type="dxa"/>
          </w:tcPr>
          <w:p w14:paraId="1E8B55B6"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263EC4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191212</w:t>
            </w:r>
          </w:p>
        </w:tc>
      </w:tr>
      <w:tr w:rsidR="00744129" w:rsidRPr="00200359" w14:paraId="4CBD1646" w14:textId="77777777" w:rsidTr="00744129">
        <w:tc>
          <w:tcPr>
            <w:tcW w:w="675" w:type="dxa"/>
          </w:tcPr>
          <w:p w14:paraId="06EF046B" w14:textId="77777777" w:rsidR="00744129" w:rsidRPr="006B2793" w:rsidRDefault="00744129" w:rsidP="00744129">
            <w:pPr>
              <w:pStyle w:val="TAL"/>
              <w:tabs>
                <w:tab w:val="clear" w:pos="284"/>
                <w:tab w:val="clear" w:pos="567"/>
              </w:tabs>
              <w:rPr>
                <w:sz w:val="16"/>
              </w:rPr>
            </w:pPr>
            <w:r w:rsidRPr="006B2793">
              <w:rPr>
                <w:sz w:val="16"/>
              </w:rPr>
              <w:t>6.9</w:t>
            </w:r>
          </w:p>
        </w:tc>
        <w:tc>
          <w:tcPr>
            <w:tcW w:w="1134" w:type="dxa"/>
          </w:tcPr>
          <w:p w14:paraId="1A89306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190990</w:t>
            </w:r>
          </w:p>
        </w:tc>
        <w:tc>
          <w:tcPr>
            <w:tcW w:w="948" w:type="dxa"/>
          </w:tcPr>
          <w:p w14:paraId="1C1377E1" w14:textId="77777777"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14:paraId="31EAA1A5" w14:textId="77777777" w:rsidR="00744129" w:rsidRPr="006B2793" w:rsidRDefault="00744129" w:rsidP="00744129">
            <w:pPr>
              <w:pStyle w:val="TAL"/>
              <w:tabs>
                <w:tab w:val="clear" w:pos="284"/>
                <w:tab w:val="clear" w:pos="567"/>
              </w:tabs>
              <w:rPr>
                <w:sz w:val="16"/>
              </w:rPr>
            </w:pPr>
            <w:r w:rsidRPr="006B2793">
              <w:rPr>
                <w:sz w:val="16"/>
              </w:rPr>
              <w:t>Draft TS 26.117 5G Media Streaming (5GMS); Speech and audio profiles (Release 16), v. 1.0.0 + submit form (5GMS3)</w:t>
            </w:r>
          </w:p>
        </w:tc>
        <w:tc>
          <w:tcPr>
            <w:tcW w:w="1519" w:type="dxa"/>
          </w:tcPr>
          <w:p w14:paraId="1148058B"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13096DB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BC3564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FD2D11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5AC48C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D70E9F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FCB6864"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97093C0" w14:textId="77777777" w:rsidR="00744129" w:rsidRPr="006B2793" w:rsidRDefault="00744129" w:rsidP="00744129">
            <w:pPr>
              <w:pStyle w:val="TAL"/>
              <w:tabs>
                <w:tab w:val="clear" w:pos="284"/>
                <w:tab w:val="clear" w:pos="567"/>
              </w:tabs>
              <w:rPr>
                <w:sz w:val="16"/>
              </w:rPr>
            </w:pPr>
            <w:r w:rsidRPr="006B2793">
              <w:rPr>
                <w:sz w:val="16"/>
              </w:rPr>
              <w:t>5GMS3</w:t>
            </w:r>
          </w:p>
        </w:tc>
        <w:tc>
          <w:tcPr>
            <w:tcW w:w="1340" w:type="dxa"/>
          </w:tcPr>
          <w:p w14:paraId="6EE11B44" w14:textId="77777777"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14:paraId="4CDFFCE8"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7F63E33" w14:textId="77777777" w:rsidR="00744129" w:rsidRPr="006B2793" w:rsidRDefault="00744129" w:rsidP="00744129">
            <w:pPr>
              <w:pStyle w:val="TAL"/>
              <w:tabs>
                <w:tab w:val="clear" w:pos="284"/>
                <w:tab w:val="clear" w:pos="567"/>
              </w:tabs>
              <w:rPr>
                <w:sz w:val="16"/>
              </w:rPr>
            </w:pPr>
          </w:p>
        </w:tc>
      </w:tr>
      <w:tr w:rsidR="00744129" w:rsidRPr="00200359" w14:paraId="052B95AF" w14:textId="77777777" w:rsidTr="00744129">
        <w:tc>
          <w:tcPr>
            <w:tcW w:w="675" w:type="dxa"/>
          </w:tcPr>
          <w:p w14:paraId="0D0C5CEA" w14:textId="77777777" w:rsidR="00744129" w:rsidRPr="006B2793" w:rsidRDefault="00744129" w:rsidP="00744129">
            <w:pPr>
              <w:pStyle w:val="TAL"/>
              <w:tabs>
                <w:tab w:val="clear" w:pos="284"/>
                <w:tab w:val="clear" w:pos="567"/>
              </w:tabs>
              <w:rPr>
                <w:sz w:val="16"/>
              </w:rPr>
            </w:pPr>
            <w:r w:rsidRPr="006B2793">
              <w:rPr>
                <w:sz w:val="16"/>
              </w:rPr>
              <w:t>6.9</w:t>
            </w:r>
          </w:p>
        </w:tc>
        <w:tc>
          <w:tcPr>
            <w:tcW w:w="1134" w:type="dxa"/>
          </w:tcPr>
          <w:p w14:paraId="2E553C8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190991</w:t>
            </w:r>
          </w:p>
        </w:tc>
        <w:tc>
          <w:tcPr>
            <w:tcW w:w="948" w:type="dxa"/>
          </w:tcPr>
          <w:p w14:paraId="1700A1E6" w14:textId="77777777"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14:paraId="0E4FC2A2" w14:textId="77777777" w:rsidR="00744129" w:rsidRPr="006B2793" w:rsidRDefault="00744129" w:rsidP="00744129">
            <w:pPr>
              <w:pStyle w:val="TAL"/>
              <w:tabs>
                <w:tab w:val="clear" w:pos="284"/>
                <w:tab w:val="clear" w:pos="567"/>
              </w:tabs>
              <w:rPr>
                <w:sz w:val="16"/>
              </w:rPr>
            </w:pPr>
            <w:r w:rsidRPr="006B2793">
              <w:rPr>
                <w:sz w:val="16"/>
              </w:rPr>
              <w:t>Draft TS 26.139 RTP/RTCP Verification Procedures (Release 16), v. 1.0.0 + submit form (RTCPVer)</w:t>
            </w:r>
          </w:p>
        </w:tc>
        <w:tc>
          <w:tcPr>
            <w:tcW w:w="1519" w:type="dxa"/>
          </w:tcPr>
          <w:p w14:paraId="24EA7EAB"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530A3A5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A6CFBB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2025D3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FBF2C3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40F67D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E1039C3"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F84DBAF" w14:textId="77777777" w:rsidR="00744129" w:rsidRPr="006B2793" w:rsidRDefault="00744129" w:rsidP="00744129">
            <w:pPr>
              <w:pStyle w:val="TAL"/>
              <w:tabs>
                <w:tab w:val="clear" w:pos="284"/>
                <w:tab w:val="clear" w:pos="567"/>
              </w:tabs>
              <w:rPr>
                <w:sz w:val="16"/>
              </w:rPr>
            </w:pPr>
            <w:r w:rsidRPr="006B2793">
              <w:rPr>
                <w:sz w:val="16"/>
              </w:rPr>
              <w:t>RTCPVer</w:t>
            </w:r>
          </w:p>
        </w:tc>
        <w:tc>
          <w:tcPr>
            <w:tcW w:w="1340" w:type="dxa"/>
          </w:tcPr>
          <w:p w14:paraId="36ECAD81" w14:textId="77777777"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14:paraId="30C8FB0A"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9538BEC" w14:textId="77777777" w:rsidR="00744129" w:rsidRPr="006B2793" w:rsidRDefault="00744129" w:rsidP="00744129">
            <w:pPr>
              <w:pStyle w:val="TAL"/>
              <w:tabs>
                <w:tab w:val="clear" w:pos="284"/>
                <w:tab w:val="clear" w:pos="567"/>
              </w:tabs>
              <w:rPr>
                <w:sz w:val="16"/>
              </w:rPr>
            </w:pPr>
          </w:p>
        </w:tc>
      </w:tr>
      <w:tr w:rsidR="00744129" w:rsidRPr="00200359" w14:paraId="1F84B1A4" w14:textId="77777777" w:rsidTr="00744129">
        <w:tc>
          <w:tcPr>
            <w:tcW w:w="675" w:type="dxa"/>
          </w:tcPr>
          <w:p w14:paraId="741A0FD8" w14:textId="77777777" w:rsidR="00744129" w:rsidRPr="006B2793" w:rsidRDefault="00744129" w:rsidP="00744129">
            <w:pPr>
              <w:pStyle w:val="TAL"/>
              <w:tabs>
                <w:tab w:val="clear" w:pos="284"/>
                <w:tab w:val="clear" w:pos="567"/>
              </w:tabs>
              <w:rPr>
                <w:sz w:val="16"/>
              </w:rPr>
            </w:pPr>
            <w:r w:rsidRPr="006B2793">
              <w:rPr>
                <w:sz w:val="16"/>
              </w:rPr>
              <w:t>6.9</w:t>
            </w:r>
          </w:p>
        </w:tc>
        <w:tc>
          <w:tcPr>
            <w:tcW w:w="1134" w:type="dxa"/>
          </w:tcPr>
          <w:p w14:paraId="26DED74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190992</w:t>
            </w:r>
          </w:p>
        </w:tc>
        <w:tc>
          <w:tcPr>
            <w:tcW w:w="948" w:type="dxa"/>
          </w:tcPr>
          <w:p w14:paraId="4DF61B9B" w14:textId="77777777"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14:paraId="758DEE75" w14:textId="77777777" w:rsidR="00744129" w:rsidRPr="006B2793" w:rsidRDefault="00744129" w:rsidP="00744129">
            <w:pPr>
              <w:pStyle w:val="TAL"/>
              <w:tabs>
                <w:tab w:val="clear" w:pos="284"/>
                <w:tab w:val="clear" w:pos="567"/>
              </w:tabs>
              <w:rPr>
                <w:sz w:val="16"/>
              </w:rPr>
            </w:pPr>
            <w:r w:rsidRPr="006B2793">
              <w:rPr>
                <w:sz w:val="16"/>
              </w:rPr>
              <w:t>Draft TS 26.511 5G Media Streaming (5GMS); Profiles, Codecs and Formats (Release 16), v. 1.0.0 + submit form (5GMS3)</w:t>
            </w:r>
          </w:p>
        </w:tc>
        <w:tc>
          <w:tcPr>
            <w:tcW w:w="1519" w:type="dxa"/>
          </w:tcPr>
          <w:p w14:paraId="610206F2"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25D1694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DC089D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E747D5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5F8EE5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9DC258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D9835B5"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03514B28" w14:textId="77777777" w:rsidR="00744129" w:rsidRPr="006B2793" w:rsidRDefault="00744129" w:rsidP="00744129">
            <w:pPr>
              <w:pStyle w:val="TAL"/>
              <w:tabs>
                <w:tab w:val="clear" w:pos="284"/>
                <w:tab w:val="clear" w:pos="567"/>
              </w:tabs>
              <w:rPr>
                <w:sz w:val="16"/>
              </w:rPr>
            </w:pPr>
            <w:r w:rsidRPr="006B2793">
              <w:rPr>
                <w:sz w:val="16"/>
              </w:rPr>
              <w:t>5GMS3</w:t>
            </w:r>
          </w:p>
        </w:tc>
        <w:tc>
          <w:tcPr>
            <w:tcW w:w="1340" w:type="dxa"/>
          </w:tcPr>
          <w:p w14:paraId="60BCEE4F" w14:textId="77777777"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14:paraId="4B0F300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0B37463" w14:textId="77777777" w:rsidR="00744129" w:rsidRPr="006B2793" w:rsidRDefault="00744129" w:rsidP="00744129">
            <w:pPr>
              <w:pStyle w:val="TAL"/>
              <w:tabs>
                <w:tab w:val="clear" w:pos="284"/>
                <w:tab w:val="clear" w:pos="567"/>
              </w:tabs>
              <w:rPr>
                <w:sz w:val="16"/>
              </w:rPr>
            </w:pPr>
          </w:p>
        </w:tc>
      </w:tr>
      <w:tr w:rsidR="00744129" w:rsidRPr="00200359" w14:paraId="7BA0E50E" w14:textId="77777777" w:rsidTr="00744129">
        <w:tc>
          <w:tcPr>
            <w:tcW w:w="675" w:type="dxa"/>
          </w:tcPr>
          <w:p w14:paraId="409F927B" w14:textId="77777777" w:rsidR="00744129" w:rsidRPr="006B2793" w:rsidRDefault="00744129" w:rsidP="00744129">
            <w:pPr>
              <w:pStyle w:val="TAL"/>
              <w:tabs>
                <w:tab w:val="clear" w:pos="284"/>
                <w:tab w:val="clear" w:pos="567"/>
              </w:tabs>
              <w:rPr>
                <w:sz w:val="16"/>
              </w:rPr>
            </w:pPr>
            <w:r w:rsidRPr="006B2793">
              <w:rPr>
                <w:sz w:val="16"/>
              </w:rPr>
              <w:lastRenderedPageBreak/>
              <w:t>6.9</w:t>
            </w:r>
          </w:p>
        </w:tc>
        <w:tc>
          <w:tcPr>
            <w:tcW w:w="1134" w:type="dxa"/>
          </w:tcPr>
          <w:p w14:paraId="44C3517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190993</w:t>
            </w:r>
          </w:p>
        </w:tc>
        <w:tc>
          <w:tcPr>
            <w:tcW w:w="948" w:type="dxa"/>
          </w:tcPr>
          <w:p w14:paraId="1419722A"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2F3D7B9E" w14:textId="77777777" w:rsidR="00744129" w:rsidRPr="006B2793" w:rsidRDefault="00744129" w:rsidP="00744129">
            <w:pPr>
              <w:pStyle w:val="TAL"/>
              <w:tabs>
                <w:tab w:val="clear" w:pos="284"/>
                <w:tab w:val="clear" w:pos="567"/>
              </w:tabs>
              <w:rPr>
                <w:sz w:val="16"/>
              </w:rPr>
            </w:pPr>
            <w:r w:rsidRPr="006B2793">
              <w:rPr>
                <w:sz w:val="16"/>
              </w:rPr>
              <w:t>Draft TR 26.925 Typical traffic characteristics of media services on 3GPP networks (Release 16), v. 1.0.0 + submit form (FS_TyTraC)</w:t>
            </w:r>
          </w:p>
        </w:tc>
        <w:tc>
          <w:tcPr>
            <w:tcW w:w="1519" w:type="dxa"/>
          </w:tcPr>
          <w:p w14:paraId="64BC2560"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20F2D0E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E461A5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26E752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291D77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004298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ABA1875"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2048F003" w14:textId="77777777" w:rsidR="00744129" w:rsidRPr="006B2793" w:rsidRDefault="00744129" w:rsidP="00744129">
            <w:pPr>
              <w:pStyle w:val="TAL"/>
              <w:tabs>
                <w:tab w:val="clear" w:pos="284"/>
                <w:tab w:val="clear" w:pos="567"/>
              </w:tabs>
              <w:rPr>
                <w:sz w:val="16"/>
              </w:rPr>
            </w:pPr>
            <w:r w:rsidRPr="006B2793">
              <w:rPr>
                <w:sz w:val="16"/>
              </w:rPr>
              <w:t>FS_TyTrac</w:t>
            </w:r>
          </w:p>
        </w:tc>
        <w:tc>
          <w:tcPr>
            <w:tcW w:w="1340" w:type="dxa"/>
          </w:tcPr>
          <w:p w14:paraId="292C5CB6" w14:textId="77777777"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14:paraId="25ED7FBF"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34A7CC2" w14:textId="77777777" w:rsidR="00744129" w:rsidRPr="006B2793" w:rsidRDefault="00744129" w:rsidP="00744129">
            <w:pPr>
              <w:pStyle w:val="TAL"/>
              <w:tabs>
                <w:tab w:val="clear" w:pos="284"/>
                <w:tab w:val="clear" w:pos="567"/>
              </w:tabs>
              <w:rPr>
                <w:sz w:val="16"/>
              </w:rPr>
            </w:pPr>
          </w:p>
        </w:tc>
      </w:tr>
      <w:tr w:rsidR="00744129" w:rsidRPr="00200359" w14:paraId="3BE79D8B" w14:textId="77777777" w:rsidTr="00744129">
        <w:tc>
          <w:tcPr>
            <w:tcW w:w="675" w:type="dxa"/>
          </w:tcPr>
          <w:p w14:paraId="66804E55"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634A03A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190994</w:t>
            </w:r>
          </w:p>
        </w:tc>
        <w:tc>
          <w:tcPr>
            <w:tcW w:w="948" w:type="dxa"/>
          </w:tcPr>
          <w:p w14:paraId="297AB8F2"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6415D3E2" w14:textId="77777777" w:rsidR="00744129" w:rsidRPr="006B2793" w:rsidRDefault="00744129" w:rsidP="00744129">
            <w:pPr>
              <w:pStyle w:val="TAL"/>
              <w:tabs>
                <w:tab w:val="clear" w:pos="284"/>
                <w:tab w:val="clear" w:pos="567"/>
              </w:tabs>
              <w:rPr>
                <w:sz w:val="16"/>
              </w:rPr>
            </w:pPr>
            <w:r w:rsidRPr="006B2793">
              <w:rPr>
                <w:sz w:val="16"/>
              </w:rPr>
              <w:t>Draft TR 26.985 Vehicle-to-everything (V2X); Media handling and interaction (Release 16), v. 1.0.0 + submit form (FS_mV2X)</w:t>
            </w:r>
          </w:p>
        </w:tc>
        <w:tc>
          <w:tcPr>
            <w:tcW w:w="1519" w:type="dxa"/>
          </w:tcPr>
          <w:p w14:paraId="346E793E"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0D2E07D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9EF34B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8C6557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BCA12F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246924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86693FF"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2486E30" w14:textId="77777777" w:rsidR="00744129" w:rsidRPr="006B2793" w:rsidRDefault="00744129" w:rsidP="00744129">
            <w:pPr>
              <w:pStyle w:val="TAL"/>
              <w:tabs>
                <w:tab w:val="clear" w:pos="284"/>
                <w:tab w:val="clear" w:pos="567"/>
              </w:tabs>
              <w:rPr>
                <w:sz w:val="16"/>
              </w:rPr>
            </w:pPr>
            <w:r w:rsidRPr="006B2793">
              <w:rPr>
                <w:sz w:val="16"/>
              </w:rPr>
              <w:t>FS_mV2X</w:t>
            </w:r>
          </w:p>
        </w:tc>
        <w:tc>
          <w:tcPr>
            <w:tcW w:w="1340" w:type="dxa"/>
          </w:tcPr>
          <w:p w14:paraId="1FB7E50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CDA233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78607D8" w14:textId="77777777" w:rsidR="00744129" w:rsidRPr="006B2793" w:rsidRDefault="00744129" w:rsidP="00744129">
            <w:pPr>
              <w:pStyle w:val="TAL"/>
              <w:tabs>
                <w:tab w:val="clear" w:pos="284"/>
                <w:tab w:val="clear" w:pos="567"/>
              </w:tabs>
              <w:rPr>
                <w:sz w:val="16"/>
              </w:rPr>
            </w:pPr>
          </w:p>
        </w:tc>
      </w:tr>
      <w:tr w:rsidR="00744129" w:rsidRPr="00200359" w14:paraId="05412CAB" w14:textId="77777777" w:rsidTr="00744129">
        <w:tc>
          <w:tcPr>
            <w:tcW w:w="675" w:type="dxa"/>
          </w:tcPr>
          <w:p w14:paraId="3F93C08D" w14:textId="77777777" w:rsidR="00744129" w:rsidRPr="006B2793" w:rsidRDefault="00744129" w:rsidP="00744129">
            <w:pPr>
              <w:pStyle w:val="TAL"/>
              <w:tabs>
                <w:tab w:val="clear" w:pos="284"/>
                <w:tab w:val="clear" w:pos="567"/>
              </w:tabs>
              <w:rPr>
                <w:sz w:val="16"/>
              </w:rPr>
            </w:pPr>
            <w:r w:rsidRPr="006B2793">
              <w:rPr>
                <w:sz w:val="16"/>
              </w:rPr>
              <w:t>16.4</w:t>
            </w:r>
          </w:p>
        </w:tc>
        <w:tc>
          <w:tcPr>
            <w:tcW w:w="1134" w:type="dxa"/>
          </w:tcPr>
          <w:p w14:paraId="224EC00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190995</w:t>
            </w:r>
          </w:p>
        </w:tc>
        <w:tc>
          <w:tcPr>
            <w:tcW w:w="948" w:type="dxa"/>
          </w:tcPr>
          <w:p w14:paraId="4228DDF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4D78939" w14:textId="77777777" w:rsidR="00744129" w:rsidRPr="006B2793" w:rsidRDefault="00744129" w:rsidP="00744129">
            <w:pPr>
              <w:pStyle w:val="TAL"/>
              <w:tabs>
                <w:tab w:val="clear" w:pos="284"/>
                <w:tab w:val="clear" w:pos="567"/>
              </w:tabs>
              <w:rPr>
                <w:sz w:val="16"/>
              </w:rPr>
            </w:pPr>
            <w:r w:rsidRPr="006B2793">
              <w:rPr>
                <w:sz w:val="16"/>
              </w:rPr>
              <w:t>CRs to TS 26.114 &amp; TR 26.238 on Enhancements to Framework for Live Uplink Streaming (Release 16) (E_FLUS)</w:t>
            </w:r>
          </w:p>
        </w:tc>
        <w:tc>
          <w:tcPr>
            <w:tcW w:w="1519" w:type="dxa"/>
          </w:tcPr>
          <w:p w14:paraId="4BB8104B"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6F55FD1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0DC22A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829D70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82A0AA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FE7282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1FBE2DD"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73B26CE" w14:textId="77777777" w:rsidR="00744129" w:rsidRPr="006B2793" w:rsidRDefault="00744129" w:rsidP="00744129">
            <w:pPr>
              <w:pStyle w:val="TAL"/>
              <w:tabs>
                <w:tab w:val="clear" w:pos="284"/>
                <w:tab w:val="clear" w:pos="567"/>
              </w:tabs>
              <w:rPr>
                <w:sz w:val="16"/>
              </w:rPr>
            </w:pPr>
            <w:r w:rsidRPr="006B2793">
              <w:rPr>
                <w:sz w:val="16"/>
              </w:rPr>
              <w:t>E_FLUS</w:t>
            </w:r>
          </w:p>
        </w:tc>
        <w:tc>
          <w:tcPr>
            <w:tcW w:w="1340" w:type="dxa"/>
          </w:tcPr>
          <w:p w14:paraId="434C839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96191D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F240E30" w14:textId="77777777" w:rsidR="00744129" w:rsidRPr="006B2793" w:rsidRDefault="00744129" w:rsidP="00744129">
            <w:pPr>
              <w:pStyle w:val="TAL"/>
              <w:tabs>
                <w:tab w:val="clear" w:pos="284"/>
                <w:tab w:val="clear" w:pos="567"/>
              </w:tabs>
              <w:rPr>
                <w:sz w:val="16"/>
              </w:rPr>
            </w:pPr>
          </w:p>
        </w:tc>
      </w:tr>
      <w:tr w:rsidR="00744129" w:rsidRPr="00200359" w14:paraId="0AC1F1A9" w14:textId="77777777" w:rsidTr="00744129">
        <w:tc>
          <w:tcPr>
            <w:tcW w:w="675" w:type="dxa"/>
          </w:tcPr>
          <w:p w14:paraId="305B5ECF" w14:textId="77777777" w:rsidR="00744129" w:rsidRPr="006B2793" w:rsidRDefault="00744129" w:rsidP="00744129">
            <w:pPr>
              <w:pStyle w:val="TAL"/>
              <w:tabs>
                <w:tab w:val="clear" w:pos="284"/>
                <w:tab w:val="clear" w:pos="567"/>
              </w:tabs>
              <w:rPr>
                <w:sz w:val="16"/>
              </w:rPr>
            </w:pPr>
            <w:r w:rsidRPr="006B2793">
              <w:rPr>
                <w:sz w:val="16"/>
              </w:rPr>
              <w:t>16.4</w:t>
            </w:r>
          </w:p>
        </w:tc>
        <w:tc>
          <w:tcPr>
            <w:tcW w:w="1134" w:type="dxa"/>
          </w:tcPr>
          <w:p w14:paraId="3C50F80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190996</w:t>
            </w:r>
          </w:p>
        </w:tc>
        <w:tc>
          <w:tcPr>
            <w:tcW w:w="948" w:type="dxa"/>
          </w:tcPr>
          <w:p w14:paraId="0946F8D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2C3EAC1" w14:textId="77777777" w:rsidR="00744129" w:rsidRPr="006B2793" w:rsidRDefault="00744129" w:rsidP="00744129">
            <w:pPr>
              <w:pStyle w:val="TAL"/>
              <w:tabs>
                <w:tab w:val="clear" w:pos="284"/>
                <w:tab w:val="clear" w:pos="567"/>
              </w:tabs>
              <w:rPr>
                <w:sz w:val="16"/>
              </w:rPr>
            </w:pPr>
            <w:r w:rsidRPr="006B2793">
              <w:rPr>
                <w:sz w:val="16"/>
              </w:rPr>
              <w:t>CRs to TS 26.114 on Coverage and Handoff Enhancements for Multimedia (Release 16) (CHEM)</w:t>
            </w:r>
          </w:p>
        </w:tc>
        <w:tc>
          <w:tcPr>
            <w:tcW w:w="1519" w:type="dxa"/>
          </w:tcPr>
          <w:p w14:paraId="3111A184"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0C6E0FA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55B948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55E83A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5ED213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51F1CE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5A3D9E6"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9EB378D" w14:textId="77777777" w:rsidR="00744129" w:rsidRPr="006B2793" w:rsidRDefault="00744129" w:rsidP="00744129">
            <w:pPr>
              <w:pStyle w:val="TAL"/>
              <w:tabs>
                <w:tab w:val="clear" w:pos="284"/>
                <w:tab w:val="clear" w:pos="567"/>
              </w:tabs>
              <w:rPr>
                <w:sz w:val="16"/>
              </w:rPr>
            </w:pPr>
            <w:r w:rsidRPr="006B2793">
              <w:rPr>
                <w:sz w:val="16"/>
              </w:rPr>
              <w:t>CHEM</w:t>
            </w:r>
          </w:p>
        </w:tc>
        <w:tc>
          <w:tcPr>
            <w:tcW w:w="1340" w:type="dxa"/>
          </w:tcPr>
          <w:p w14:paraId="2FBF04C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E25FC2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246A202" w14:textId="77777777" w:rsidR="00744129" w:rsidRPr="006B2793" w:rsidRDefault="00744129" w:rsidP="00744129">
            <w:pPr>
              <w:pStyle w:val="TAL"/>
              <w:tabs>
                <w:tab w:val="clear" w:pos="284"/>
                <w:tab w:val="clear" w:pos="567"/>
              </w:tabs>
              <w:rPr>
                <w:sz w:val="16"/>
              </w:rPr>
            </w:pPr>
          </w:p>
        </w:tc>
      </w:tr>
      <w:tr w:rsidR="00744129" w:rsidRPr="00200359" w14:paraId="1FDF2678" w14:textId="77777777" w:rsidTr="00744129">
        <w:tc>
          <w:tcPr>
            <w:tcW w:w="675" w:type="dxa"/>
          </w:tcPr>
          <w:p w14:paraId="4D608615" w14:textId="77777777" w:rsidR="00744129" w:rsidRPr="006B2793" w:rsidRDefault="00744129" w:rsidP="00744129">
            <w:pPr>
              <w:pStyle w:val="TAL"/>
              <w:tabs>
                <w:tab w:val="clear" w:pos="284"/>
                <w:tab w:val="clear" w:pos="567"/>
              </w:tabs>
              <w:rPr>
                <w:sz w:val="16"/>
              </w:rPr>
            </w:pPr>
            <w:r w:rsidRPr="006B2793">
              <w:rPr>
                <w:sz w:val="16"/>
              </w:rPr>
              <w:t>16.4</w:t>
            </w:r>
          </w:p>
        </w:tc>
        <w:tc>
          <w:tcPr>
            <w:tcW w:w="1134" w:type="dxa"/>
          </w:tcPr>
          <w:p w14:paraId="0B04BB7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190997</w:t>
            </w:r>
          </w:p>
        </w:tc>
        <w:tc>
          <w:tcPr>
            <w:tcW w:w="948" w:type="dxa"/>
          </w:tcPr>
          <w:p w14:paraId="4F992E15"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289B1A6" w14:textId="77777777" w:rsidR="00744129" w:rsidRPr="006B2793" w:rsidRDefault="00744129" w:rsidP="00744129">
            <w:pPr>
              <w:pStyle w:val="TAL"/>
              <w:tabs>
                <w:tab w:val="clear" w:pos="284"/>
                <w:tab w:val="clear" w:pos="567"/>
              </w:tabs>
              <w:rPr>
                <w:sz w:val="16"/>
              </w:rPr>
            </w:pPr>
            <w:r w:rsidRPr="006B2793">
              <w:rPr>
                <w:sz w:val="16"/>
              </w:rPr>
              <w:t>CRs to TS 26.247 &amp; TS 26.346 on Service Interactivity (Release 16) (SerInter)</w:t>
            </w:r>
          </w:p>
        </w:tc>
        <w:tc>
          <w:tcPr>
            <w:tcW w:w="1519" w:type="dxa"/>
          </w:tcPr>
          <w:p w14:paraId="3770F4DD"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036E87A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2578C9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3B9D5D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B4DC0D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ECF91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E1CA552"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BFF1D05" w14:textId="77777777" w:rsidR="00744129" w:rsidRPr="006B2793" w:rsidRDefault="00744129" w:rsidP="00744129">
            <w:pPr>
              <w:pStyle w:val="TAL"/>
              <w:tabs>
                <w:tab w:val="clear" w:pos="284"/>
                <w:tab w:val="clear" w:pos="567"/>
              </w:tabs>
              <w:rPr>
                <w:sz w:val="16"/>
              </w:rPr>
            </w:pPr>
            <w:r w:rsidRPr="006B2793">
              <w:rPr>
                <w:sz w:val="16"/>
              </w:rPr>
              <w:t>SerInter</w:t>
            </w:r>
          </w:p>
        </w:tc>
        <w:tc>
          <w:tcPr>
            <w:tcW w:w="1340" w:type="dxa"/>
          </w:tcPr>
          <w:p w14:paraId="450927A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B43F00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85C8174" w14:textId="77777777" w:rsidR="00744129" w:rsidRPr="006B2793" w:rsidRDefault="00744129" w:rsidP="00744129">
            <w:pPr>
              <w:pStyle w:val="TAL"/>
              <w:tabs>
                <w:tab w:val="clear" w:pos="284"/>
                <w:tab w:val="clear" w:pos="567"/>
              </w:tabs>
              <w:rPr>
                <w:sz w:val="16"/>
              </w:rPr>
            </w:pPr>
          </w:p>
        </w:tc>
      </w:tr>
      <w:tr w:rsidR="00744129" w:rsidRPr="00200359" w14:paraId="34C69F35" w14:textId="77777777" w:rsidTr="00744129">
        <w:tc>
          <w:tcPr>
            <w:tcW w:w="675" w:type="dxa"/>
          </w:tcPr>
          <w:p w14:paraId="4ED38F94" w14:textId="77777777" w:rsidR="00744129" w:rsidRPr="006B2793" w:rsidRDefault="00744129" w:rsidP="00744129">
            <w:pPr>
              <w:pStyle w:val="TAL"/>
              <w:tabs>
                <w:tab w:val="clear" w:pos="284"/>
                <w:tab w:val="clear" w:pos="567"/>
              </w:tabs>
              <w:rPr>
                <w:sz w:val="16"/>
              </w:rPr>
            </w:pPr>
            <w:r w:rsidRPr="006B2793">
              <w:rPr>
                <w:sz w:val="16"/>
              </w:rPr>
              <w:t>16.4</w:t>
            </w:r>
          </w:p>
        </w:tc>
        <w:tc>
          <w:tcPr>
            <w:tcW w:w="1134" w:type="dxa"/>
          </w:tcPr>
          <w:p w14:paraId="2537ED4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190998</w:t>
            </w:r>
          </w:p>
        </w:tc>
        <w:tc>
          <w:tcPr>
            <w:tcW w:w="948" w:type="dxa"/>
          </w:tcPr>
          <w:p w14:paraId="6D9634FF"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67C1F09" w14:textId="77777777" w:rsidR="00744129" w:rsidRPr="006B2793" w:rsidRDefault="00744129" w:rsidP="00744129">
            <w:pPr>
              <w:pStyle w:val="TAL"/>
              <w:tabs>
                <w:tab w:val="clear" w:pos="284"/>
                <w:tab w:val="clear" w:pos="567"/>
              </w:tabs>
              <w:rPr>
                <w:sz w:val="16"/>
              </w:rPr>
            </w:pPr>
            <w:r w:rsidRPr="006B2793">
              <w:rPr>
                <w:sz w:val="16"/>
              </w:rPr>
              <w:t>CR to TS 26.444 on EVS Non Bit Exact Float conformance (Release 16) ) (EVS_FCNBE)</w:t>
            </w:r>
          </w:p>
        </w:tc>
        <w:tc>
          <w:tcPr>
            <w:tcW w:w="1519" w:type="dxa"/>
          </w:tcPr>
          <w:p w14:paraId="52BF749C"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15E9646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5BEAF0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F4E261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4182C2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E63A2D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F6C2DC3"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4246921" w14:textId="77777777" w:rsidR="00744129" w:rsidRPr="006B2793" w:rsidRDefault="00744129" w:rsidP="00744129">
            <w:pPr>
              <w:pStyle w:val="TAL"/>
              <w:tabs>
                <w:tab w:val="clear" w:pos="284"/>
                <w:tab w:val="clear" w:pos="567"/>
              </w:tabs>
              <w:rPr>
                <w:sz w:val="16"/>
              </w:rPr>
            </w:pPr>
            <w:r w:rsidRPr="006B2793">
              <w:rPr>
                <w:sz w:val="16"/>
              </w:rPr>
              <w:t>EVS_FCNBE</w:t>
            </w:r>
          </w:p>
        </w:tc>
        <w:tc>
          <w:tcPr>
            <w:tcW w:w="1340" w:type="dxa"/>
          </w:tcPr>
          <w:p w14:paraId="13E2084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1647E3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74A9F1A" w14:textId="77777777" w:rsidR="00744129" w:rsidRPr="006B2793" w:rsidRDefault="00744129" w:rsidP="00744129">
            <w:pPr>
              <w:pStyle w:val="TAL"/>
              <w:tabs>
                <w:tab w:val="clear" w:pos="284"/>
                <w:tab w:val="clear" w:pos="567"/>
              </w:tabs>
              <w:rPr>
                <w:sz w:val="16"/>
              </w:rPr>
            </w:pPr>
          </w:p>
        </w:tc>
      </w:tr>
      <w:tr w:rsidR="00744129" w:rsidRPr="00200359" w14:paraId="23AF2F7C" w14:textId="77777777" w:rsidTr="00744129">
        <w:tc>
          <w:tcPr>
            <w:tcW w:w="675" w:type="dxa"/>
          </w:tcPr>
          <w:p w14:paraId="42D68A46" w14:textId="77777777" w:rsidR="00744129" w:rsidRPr="006B2793" w:rsidRDefault="00744129" w:rsidP="00744129">
            <w:pPr>
              <w:pStyle w:val="TAL"/>
              <w:tabs>
                <w:tab w:val="clear" w:pos="284"/>
                <w:tab w:val="clear" w:pos="567"/>
              </w:tabs>
              <w:rPr>
                <w:sz w:val="16"/>
              </w:rPr>
            </w:pPr>
            <w:r w:rsidRPr="006B2793">
              <w:rPr>
                <w:sz w:val="16"/>
              </w:rPr>
              <w:t>16.4</w:t>
            </w:r>
          </w:p>
        </w:tc>
        <w:tc>
          <w:tcPr>
            <w:tcW w:w="1134" w:type="dxa"/>
          </w:tcPr>
          <w:p w14:paraId="3B8366F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190999</w:t>
            </w:r>
          </w:p>
        </w:tc>
        <w:tc>
          <w:tcPr>
            <w:tcW w:w="948" w:type="dxa"/>
          </w:tcPr>
          <w:p w14:paraId="3B12BD4B"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8F4C7BA" w14:textId="77777777" w:rsidR="00744129" w:rsidRPr="006B2793" w:rsidRDefault="00744129" w:rsidP="00744129">
            <w:pPr>
              <w:pStyle w:val="TAL"/>
              <w:tabs>
                <w:tab w:val="clear" w:pos="284"/>
                <w:tab w:val="clear" w:pos="567"/>
              </w:tabs>
              <w:rPr>
                <w:sz w:val="16"/>
              </w:rPr>
            </w:pPr>
            <w:r w:rsidRPr="006B2793">
              <w:rPr>
                <w:sz w:val="16"/>
              </w:rPr>
              <w:t>CR to TS 26.501 on Correction to architecture and procedures (Release 16) (5GMSA)</w:t>
            </w:r>
          </w:p>
        </w:tc>
        <w:tc>
          <w:tcPr>
            <w:tcW w:w="1519" w:type="dxa"/>
          </w:tcPr>
          <w:p w14:paraId="419F1079"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0E47CD0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39020B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B43CA4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2B499E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5811A1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4D2E935"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A494B9A" w14:textId="77777777" w:rsidR="00744129" w:rsidRPr="006B2793" w:rsidRDefault="00744129" w:rsidP="00744129">
            <w:pPr>
              <w:pStyle w:val="TAL"/>
              <w:tabs>
                <w:tab w:val="clear" w:pos="284"/>
                <w:tab w:val="clear" w:pos="567"/>
              </w:tabs>
              <w:rPr>
                <w:sz w:val="16"/>
              </w:rPr>
            </w:pPr>
            <w:r w:rsidRPr="006B2793">
              <w:rPr>
                <w:sz w:val="16"/>
              </w:rPr>
              <w:t>5GMSA</w:t>
            </w:r>
          </w:p>
        </w:tc>
        <w:tc>
          <w:tcPr>
            <w:tcW w:w="1340" w:type="dxa"/>
          </w:tcPr>
          <w:p w14:paraId="68E6395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333D70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6CD7931" w14:textId="77777777" w:rsidR="00744129" w:rsidRPr="006B2793" w:rsidRDefault="00744129" w:rsidP="00744129">
            <w:pPr>
              <w:pStyle w:val="TAL"/>
              <w:tabs>
                <w:tab w:val="clear" w:pos="284"/>
                <w:tab w:val="clear" w:pos="567"/>
              </w:tabs>
              <w:rPr>
                <w:sz w:val="16"/>
              </w:rPr>
            </w:pPr>
          </w:p>
        </w:tc>
      </w:tr>
      <w:tr w:rsidR="00744129" w:rsidRPr="00200359" w14:paraId="7565C439" w14:textId="77777777" w:rsidTr="00744129">
        <w:tc>
          <w:tcPr>
            <w:tcW w:w="675" w:type="dxa"/>
          </w:tcPr>
          <w:p w14:paraId="12BD63FE" w14:textId="77777777" w:rsidR="00744129" w:rsidRPr="006B2793" w:rsidRDefault="00744129" w:rsidP="00744129">
            <w:pPr>
              <w:pStyle w:val="TAL"/>
              <w:tabs>
                <w:tab w:val="clear" w:pos="284"/>
                <w:tab w:val="clear" w:pos="567"/>
              </w:tabs>
              <w:rPr>
                <w:sz w:val="16"/>
              </w:rPr>
            </w:pPr>
            <w:r w:rsidRPr="006B2793">
              <w:rPr>
                <w:sz w:val="16"/>
              </w:rPr>
              <w:t>16.4</w:t>
            </w:r>
          </w:p>
        </w:tc>
        <w:tc>
          <w:tcPr>
            <w:tcW w:w="1134" w:type="dxa"/>
          </w:tcPr>
          <w:p w14:paraId="06B1C6B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191000</w:t>
            </w:r>
          </w:p>
        </w:tc>
        <w:tc>
          <w:tcPr>
            <w:tcW w:w="948" w:type="dxa"/>
          </w:tcPr>
          <w:p w14:paraId="6D2214B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F821C21" w14:textId="77777777" w:rsidR="00744129" w:rsidRPr="006B2793" w:rsidRDefault="00744129" w:rsidP="00744129">
            <w:pPr>
              <w:pStyle w:val="TAL"/>
              <w:tabs>
                <w:tab w:val="clear" w:pos="284"/>
                <w:tab w:val="clear" w:pos="567"/>
              </w:tabs>
              <w:rPr>
                <w:sz w:val="16"/>
              </w:rPr>
            </w:pPr>
            <w:r w:rsidRPr="006B2793">
              <w:rPr>
                <w:sz w:val="16"/>
              </w:rPr>
              <w:t>CRs to TS 26.114 &amp; TS 26.443 on Technical Enhancements and Improvements Rel-16 (Release 16) (TEI16)</w:t>
            </w:r>
          </w:p>
        </w:tc>
        <w:tc>
          <w:tcPr>
            <w:tcW w:w="1519" w:type="dxa"/>
          </w:tcPr>
          <w:p w14:paraId="4D7E01DE"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761A805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1BB13A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0EEADF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F958A2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6E2637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60FCABE"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6E19910" w14:textId="77777777" w:rsidR="00744129" w:rsidRPr="006B2793" w:rsidRDefault="00744129" w:rsidP="00744129">
            <w:pPr>
              <w:pStyle w:val="TAL"/>
              <w:tabs>
                <w:tab w:val="clear" w:pos="284"/>
                <w:tab w:val="clear" w:pos="567"/>
              </w:tabs>
              <w:rPr>
                <w:sz w:val="16"/>
              </w:rPr>
            </w:pPr>
            <w:r w:rsidRPr="006B2793">
              <w:rPr>
                <w:sz w:val="16"/>
              </w:rPr>
              <w:t>TEI16</w:t>
            </w:r>
          </w:p>
        </w:tc>
        <w:tc>
          <w:tcPr>
            <w:tcW w:w="1340" w:type="dxa"/>
          </w:tcPr>
          <w:p w14:paraId="57B9E3F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16A41F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47130B1" w14:textId="77777777" w:rsidR="00744129" w:rsidRPr="006B2793" w:rsidRDefault="00744129" w:rsidP="00744129">
            <w:pPr>
              <w:pStyle w:val="TAL"/>
              <w:tabs>
                <w:tab w:val="clear" w:pos="284"/>
                <w:tab w:val="clear" w:pos="567"/>
              </w:tabs>
              <w:rPr>
                <w:sz w:val="16"/>
              </w:rPr>
            </w:pPr>
          </w:p>
        </w:tc>
      </w:tr>
      <w:tr w:rsidR="00744129" w:rsidRPr="00200359" w14:paraId="1F2870B5" w14:textId="77777777" w:rsidTr="00744129">
        <w:tc>
          <w:tcPr>
            <w:tcW w:w="675" w:type="dxa"/>
          </w:tcPr>
          <w:p w14:paraId="5C25BB50" w14:textId="77777777" w:rsidR="00744129" w:rsidRPr="006B2793" w:rsidRDefault="00744129" w:rsidP="00744129">
            <w:pPr>
              <w:pStyle w:val="TAL"/>
              <w:tabs>
                <w:tab w:val="clear" w:pos="284"/>
                <w:tab w:val="clear" w:pos="567"/>
              </w:tabs>
              <w:rPr>
                <w:sz w:val="16"/>
              </w:rPr>
            </w:pPr>
            <w:r w:rsidRPr="006B2793">
              <w:rPr>
                <w:sz w:val="16"/>
              </w:rPr>
              <w:t>5.4</w:t>
            </w:r>
          </w:p>
        </w:tc>
        <w:tc>
          <w:tcPr>
            <w:tcW w:w="1134" w:type="dxa"/>
          </w:tcPr>
          <w:p w14:paraId="2E8FC89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191001</w:t>
            </w:r>
          </w:p>
        </w:tc>
        <w:tc>
          <w:tcPr>
            <w:tcW w:w="948" w:type="dxa"/>
          </w:tcPr>
          <w:p w14:paraId="5D0F7BEF"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36125E4F" w14:textId="77777777"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14:paraId="79B8D869"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43531A9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62F389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C99F13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8C86D7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C1CC3A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689B6F4" w14:textId="77777777" w:rsidR="00744129" w:rsidRPr="006B2793" w:rsidRDefault="00744129" w:rsidP="00744129">
            <w:pPr>
              <w:pStyle w:val="TAL"/>
              <w:tabs>
                <w:tab w:val="clear" w:pos="284"/>
                <w:tab w:val="clear" w:pos="567"/>
              </w:tabs>
              <w:rPr>
                <w:sz w:val="16"/>
              </w:rPr>
            </w:pPr>
          </w:p>
        </w:tc>
        <w:tc>
          <w:tcPr>
            <w:tcW w:w="2038" w:type="dxa"/>
          </w:tcPr>
          <w:p w14:paraId="5C3C82B5" w14:textId="77777777" w:rsidR="00744129" w:rsidRPr="006B2793" w:rsidRDefault="00744129" w:rsidP="00744129">
            <w:pPr>
              <w:pStyle w:val="TAL"/>
              <w:tabs>
                <w:tab w:val="clear" w:pos="284"/>
                <w:tab w:val="clear" w:pos="567"/>
              </w:tabs>
              <w:rPr>
                <w:sz w:val="16"/>
              </w:rPr>
            </w:pPr>
          </w:p>
        </w:tc>
        <w:tc>
          <w:tcPr>
            <w:tcW w:w="1340" w:type="dxa"/>
          </w:tcPr>
          <w:p w14:paraId="186F5251" w14:textId="77777777" w:rsidR="00744129" w:rsidRPr="006B2793" w:rsidRDefault="00744129" w:rsidP="00744129">
            <w:pPr>
              <w:pStyle w:val="TAL"/>
              <w:tabs>
                <w:tab w:val="clear" w:pos="284"/>
                <w:tab w:val="clear" w:pos="567"/>
              </w:tabs>
              <w:rPr>
                <w:sz w:val="16"/>
              </w:rPr>
            </w:pPr>
            <w:r w:rsidRPr="006B2793">
              <w:rPr>
                <w:sz w:val="16"/>
              </w:rPr>
              <w:t>Revised to SP-191303.</w:t>
            </w:r>
          </w:p>
        </w:tc>
        <w:tc>
          <w:tcPr>
            <w:tcW w:w="986" w:type="dxa"/>
          </w:tcPr>
          <w:p w14:paraId="01B5AADF"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168DE6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191303</w:t>
            </w:r>
          </w:p>
        </w:tc>
      </w:tr>
      <w:tr w:rsidR="00744129" w:rsidRPr="00200359" w14:paraId="2610B4A0" w14:textId="77777777" w:rsidTr="00744129">
        <w:tc>
          <w:tcPr>
            <w:tcW w:w="675" w:type="dxa"/>
          </w:tcPr>
          <w:p w14:paraId="6D789A15" w14:textId="77777777" w:rsidR="00744129" w:rsidRPr="006B2793" w:rsidRDefault="00744129" w:rsidP="00744129">
            <w:pPr>
              <w:pStyle w:val="TAL"/>
              <w:tabs>
                <w:tab w:val="clear" w:pos="284"/>
                <w:tab w:val="clear" w:pos="567"/>
              </w:tabs>
              <w:rPr>
                <w:sz w:val="16"/>
              </w:rPr>
            </w:pPr>
            <w:r w:rsidRPr="006B2793">
              <w:rPr>
                <w:sz w:val="16"/>
              </w:rPr>
              <w:t>1.2</w:t>
            </w:r>
          </w:p>
        </w:tc>
        <w:tc>
          <w:tcPr>
            <w:tcW w:w="1134" w:type="dxa"/>
          </w:tcPr>
          <w:p w14:paraId="46BBF8A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191002</w:t>
            </w:r>
          </w:p>
        </w:tc>
        <w:tc>
          <w:tcPr>
            <w:tcW w:w="948" w:type="dxa"/>
          </w:tcPr>
          <w:p w14:paraId="343F4DED"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7B9D5177" w14:textId="77777777" w:rsidR="00744129" w:rsidRPr="006B2793" w:rsidRDefault="00744129" w:rsidP="00744129">
            <w:pPr>
              <w:pStyle w:val="TAL"/>
              <w:tabs>
                <w:tab w:val="clear" w:pos="284"/>
                <w:tab w:val="clear" w:pos="567"/>
              </w:tabs>
              <w:rPr>
                <w:sz w:val="16"/>
              </w:rPr>
            </w:pPr>
            <w:r w:rsidRPr="006B2793">
              <w:rPr>
                <w:sz w:val="16"/>
              </w:rPr>
              <w:t>3GPP Leadership (living document)</w:t>
            </w:r>
          </w:p>
        </w:tc>
        <w:tc>
          <w:tcPr>
            <w:tcW w:w="1519" w:type="dxa"/>
          </w:tcPr>
          <w:p w14:paraId="5D4B304C"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2888CD5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3B6F5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A2BD89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F20ED3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D3991C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49A529D" w14:textId="77777777" w:rsidR="00744129" w:rsidRPr="006B2793" w:rsidRDefault="00744129" w:rsidP="00744129">
            <w:pPr>
              <w:pStyle w:val="TAL"/>
              <w:tabs>
                <w:tab w:val="clear" w:pos="284"/>
                <w:tab w:val="clear" w:pos="567"/>
              </w:tabs>
              <w:rPr>
                <w:sz w:val="16"/>
              </w:rPr>
            </w:pPr>
          </w:p>
        </w:tc>
        <w:tc>
          <w:tcPr>
            <w:tcW w:w="2038" w:type="dxa"/>
          </w:tcPr>
          <w:p w14:paraId="3F602A46" w14:textId="77777777" w:rsidR="00744129" w:rsidRPr="006B2793" w:rsidRDefault="00744129" w:rsidP="00744129">
            <w:pPr>
              <w:pStyle w:val="TAL"/>
              <w:tabs>
                <w:tab w:val="clear" w:pos="284"/>
                <w:tab w:val="clear" w:pos="567"/>
              </w:tabs>
              <w:rPr>
                <w:sz w:val="16"/>
              </w:rPr>
            </w:pPr>
          </w:p>
        </w:tc>
        <w:tc>
          <w:tcPr>
            <w:tcW w:w="1340" w:type="dxa"/>
          </w:tcPr>
          <w:p w14:paraId="6742A614"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02EA47A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0CA905A" w14:textId="77777777" w:rsidR="00744129" w:rsidRPr="006B2793" w:rsidRDefault="00744129" w:rsidP="00744129">
            <w:pPr>
              <w:pStyle w:val="TAL"/>
              <w:tabs>
                <w:tab w:val="clear" w:pos="284"/>
                <w:tab w:val="clear" w:pos="567"/>
              </w:tabs>
              <w:rPr>
                <w:sz w:val="16"/>
              </w:rPr>
            </w:pPr>
          </w:p>
        </w:tc>
      </w:tr>
      <w:tr w:rsidR="00744129" w:rsidRPr="00200359" w14:paraId="698B2D3C" w14:textId="77777777" w:rsidTr="00744129">
        <w:tc>
          <w:tcPr>
            <w:tcW w:w="675" w:type="dxa"/>
          </w:tcPr>
          <w:p w14:paraId="69EE2621" w14:textId="77777777" w:rsidR="00744129" w:rsidRPr="006B2793" w:rsidRDefault="00744129" w:rsidP="00744129">
            <w:pPr>
              <w:pStyle w:val="TAL"/>
              <w:tabs>
                <w:tab w:val="clear" w:pos="284"/>
                <w:tab w:val="clear" w:pos="567"/>
              </w:tabs>
              <w:rPr>
                <w:sz w:val="16"/>
              </w:rPr>
            </w:pPr>
            <w:r w:rsidRPr="006B2793">
              <w:rPr>
                <w:sz w:val="16"/>
              </w:rPr>
              <w:t>1.2</w:t>
            </w:r>
          </w:p>
        </w:tc>
        <w:tc>
          <w:tcPr>
            <w:tcW w:w="1134" w:type="dxa"/>
          </w:tcPr>
          <w:p w14:paraId="7039AF2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191003</w:t>
            </w:r>
          </w:p>
        </w:tc>
        <w:tc>
          <w:tcPr>
            <w:tcW w:w="948" w:type="dxa"/>
          </w:tcPr>
          <w:p w14:paraId="700266D4"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272FBB3E" w14:textId="77777777" w:rsidR="00744129" w:rsidRPr="006B2793" w:rsidRDefault="00744129" w:rsidP="00744129">
            <w:pPr>
              <w:pStyle w:val="TAL"/>
              <w:tabs>
                <w:tab w:val="clear" w:pos="284"/>
                <w:tab w:val="clear" w:pos="567"/>
              </w:tabs>
              <w:rPr>
                <w:sz w:val="16"/>
              </w:rPr>
            </w:pPr>
            <w:r w:rsidRPr="006B2793">
              <w:rPr>
                <w:sz w:val="16"/>
              </w:rPr>
              <w:t>3GPP Newcomer Orientation (living document)</w:t>
            </w:r>
          </w:p>
        </w:tc>
        <w:tc>
          <w:tcPr>
            <w:tcW w:w="1519" w:type="dxa"/>
          </w:tcPr>
          <w:p w14:paraId="6D2F0679"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40183EB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D2A44D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9A0214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F29A91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C489A5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855E46D" w14:textId="77777777" w:rsidR="00744129" w:rsidRPr="006B2793" w:rsidRDefault="00744129" w:rsidP="00744129">
            <w:pPr>
              <w:pStyle w:val="TAL"/>
              <w:tabs>
                <w:tab w:val="clear" w:pos="284"/>
                <w:tab w:val="clear" w:pos="567"/>
              </w:tabs>
              <w:rPr>
                <w:sz w:val="16"/>
              </w:rPr>
            </w:pPr>
          </w:p>
        </w:tc>
        <w:tc>
          <w:tcPr>
            <w:tcW w:w="2038" w:type="dxa"/>
          </w:tcPr>
          <w:p w14:paraId="12292E39" w14:textId="77777777" w:rsidR="00744129" w:rsidRPr="006B2793" w:rsidRDefault="00744129" w:rsidP="00744129">
            <w:pPr>
              <w:pStyle w:val="TAL"/>
              <w:tabs>
                <w:tab w:val="clear" w:pos="284"/>
                <w:tab w:val="clear" w:pos="567"/>
              </w:tabs>
              <w:rPr>
                <w:sz w:val="16"/>
              </w:rPr>
            </w:pPr>
          </w:p>
        </w:tc>
        <w:tc>
          <w:tcPr>
            <w:tcW w:w="1340" w:type="dxa"/>
          </w:tcPr>
          <w:p w14:paraId="50DF07AA"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1735DF2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8BD845A" w14:textId="77777777" w:rsidR="00744129" w:rsidRPr="006B2793" w:rsidRDefault="00744129" w:rsidP="00744129">
            <w:pPr>
              <w:pStyle w:val="TAL"/>
              <w:tabs>
                <w:tab w:val="clear" w:pos="284"/>
                <w:tab w:val="clear" w:pos="567"/>
              </w:tabs>
              <w:rPr>
                <w:sz w:val="16"/>
              </w:rPr>
            </w:pPr>
          </w:p>
        </w:tc>
      </w:tr>
      <w:tr w:rsidR="00744129" w:rsidRPr="00200359" w14:paraId="5B852583" w14:textId="77777777" w:rsidTr="00744129">
        <w:tc>
          <w:tcPr>
            <w:tcW w:w="675" w:type="dxa"/>
          </w:tcPr>
          <w:p w14:paraId="1B534E03" w14:textId="77777777" w:rsidR="00744129" w:rsidRPr="006B2793" w:rsidRDefault="00744129" w:rsidP="00744129">
            <w:pPr>
              <w:pStyle w:val="TAL"/>
              <w:tabs>
                <w:tab w:val="clear" w:pos="284"/>
                <w:tab w:val="clear" w:pos="567"/>
              </w:tabs>
              <w:rPr>
                <w:sz w:val="16"/>
              </w:rPr>
            </w:pPr>
            <w:r w:rsidRPr="006B2793">
              <w:rPr>
                <w:sz w:val="16"/>
              </w:rPr>
              <w:t>4.9</w:t>
            </w:r>
          </w:p>
        </w:tc>
        <w:tc>
          <w:tcPr>
            <w:tcW w:w="1134" w:type="dxa"/>
          </w:tcPr>
          <w:p w14:paraId="65E47C3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191004</w:t>
            </w:r>
          </w:p>
        </w:tc>
        <w:tc>
          <w:tcPr>
            <w:tcW w:w="948" w:type="dxa"/>
          </w:tcPr>
          <w:p w14:paraId="097D38FF"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24005645" w14:textId="77777777" w:rsidR="00744129" w:rsidRPr="006B2793" w:rsidRDefault="00744129" w:rsidP="00744129">
            <w:pPr>
              <w:pStyle w:val="TAL"/>
              <w:tabs>
                <w:tab w:val="clear" w:pos="284"/>
                <w:tab w:val="clear" w:pos="567"/>
              </w:tabs>
              <w:rPr>
                <w:sz w:val="16"/>
              </w:rPr>
            </w:pPr>
            <w:r w:rsidRPr="006B2793">
              <w:rPr>
                <w:sz w:val="16"/>
              </w:rPr>
              <w:t>3GPP Liaison Persons (living document)</w:t>
            </w:r>
          </w:p>
        </w:tc>
        <w:tc>
          <w:tcPr>
            <w:tcW w:w="1519" w:type="dxa"/>
          </w:tcPr>
          <w:p w14:paraId="3BFA616B"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0F78233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EEC74B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04641A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250C3A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F6FF6A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5554119" w14:textId="77777777" w:rsidR="00744129" w:rsidRPr="006B2793" w:rsidRDefault="00744129" w:rsidP="00744129">
            <w:pPr>
              <w:pStyle w:val="TAL"/>
              <w:tabs>
                <w:tab w:val="clear" w:pos="284"/>
                <w:tab w:val="clear" w:pos="567"/>
              </w:tabs>
              <w:rPr>
                <w:sz w:val="16"/>
              </w:rPr>
            </w:pPr>
          </w:p>
        </w:tc>
        <w:tc>
          <w:tcPr>
            <w:tcW w:w="2038" w:type="dxa"/>
          </w:tcPr>
          <w:p w14:paraId="62AF4847" w14:textId="77777777" w:rsidR="00744129" w:rsidRPr="006B2793" w:rsidRDefault="00744129" w:rsidP="00744129">
            <w:pPr>
              <w:pStyle w:val="TAL"/>
              <w:tabs>
                <w:tab w:val="clear" w:pos="284"/>
                <w:tab w:val="clear" w:pos="567"/>
              </w:tabs>
              <w:rPr>
                <w:sz w:val="16"/>
              </w:rPr>
            </w:pPr>
          </w:p>
        </w:tc>
        <w:tc>
          <w:tcPr>
            <w:tcW w:w="1340" w:type="dxa"/>
          </w:tcPr>
          <w:p w14:paraId="7974B0B8"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0CAC7663"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F466B09" w14:textId="77777777" w:rsidR="00744129" w:rsidRPr="006B2793" w:rsidRDefault="00744129" w:rsidP="00744129">
            <w:pPr>
              <w:pStyle w:val="TAL"/>
              <w:tabs>
                <w:tab w:val="clear" w:pos="284"/>
                <w:tab w:val="clear" w:pos="567"/>
              </w:tabs>
              <w:rPr>
                <w:sz w:val="16"/>
              </w:rPr>
            </w:pPr>
          </w:p>
        </w:tc>
      </w:tr>
      <w:tr w:rsidR="00744129" w:rsidRPr="00200359" w14:paraId="5EF5DC36" w14:textId="77777777" w:rsidTr="00744129">
        <w:tc>
          <w:tcPr>
            <w:tcW w:w="675" w:type="dxa"/>
          </w:tcPr>
          <w:p w14:paraId="1DFD0C5A" w14:textId="77777777" w:rsidR="00744129" w:rsidRPr="006B2793" w:rsidRDefault="00744129" w:rsidP="00744129">
            <w:pPr>
              <w:pStyle w:val="TAL"/>
              <w:tabs>
                <w:tab w:val="clear" w:pos="284"/>
                <w:tab w:val="clear" w:pos="567"/>
              </w:tabs>
              <w:rPr>
                <w:sz w:val="16"/>
              </w:rPr>
            </w:pPr>
            <w:r w:rsidRPr="006B2793">
              <w:rPr>
                <w:sz w:val="16"/>
              </w:rPr>
              <w:lastRenderedPageBreak/>
              <w:t>19.4</w:t>
            </w:r>
          </w:p>
        </w:tc>
        <w:tc>
          <w:tcPr>
            <w:tcW w:w="1134" w:type="dxa"/>
          </w:tcPr>
          <w:p w14:paraId="0FCF928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191005</w:t>
            </w:r>
          </w:p>
        </w:tc>
        <w:tc>
          <w:tcPr>
            <w:tcW w:w="948" w:type="dxa"/>
          </w:tcPr>
          <w:p w14:paraId="29359AAA"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087B4021" w14:textId="77777777" w:rsidR="00744129" w:rsidRPr="006B2793" w:rsidRDefault="00744129" w:rsidP="00744129">
            <w:pPr>
              <w:pStyle w:val="TAL"/>
              <w:tabs>
                <w:tab w:val="clear" w:pos="284"/>
                <w:tab w:val="clear" w:pos="567"/>
              </w:tabs>
              <w:rPr>
                <w:sz w:val="16"/>
              </w:rPr>
            </w:pPr>
            <w:r w:rsidRPr="006B2793">
              <w:rPr>
                <w:sz w:val="16"/>
              </w:rPr>
              <w:t>3GPP (TSG SA) Improvement Suggestions (living document)</w:t>
            </w:r>
          </w:p>
        </w:tc>
        <w:tc>
          <w:tcPr>
            <w:tcW w:w="1519" w:type="dxa"/>
          </w:tcPr>
          <w:p w14:paraId="7B57F9B1"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7912F4F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74D40C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9BB45C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06F8B5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241C2C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FDB1AC5" w14:textId="77777777" w:rsidR="00744129" w:rsidRPr="006B2793" w:rsidRDefault="00744129" w:rsidP="00744129">
            <w:pPr>
              <w:pStyle w:val="TAL"/>
              <w:tabs>
                <w:tab w:val="clear" w:pos="284"/>
                <w:tab w:val="clear" w:pos="567"/>
              </w:tabs>
              <w:rPr>
                <w:sz w:val="16"/>
              </w:rPr>
            </w:pPr>
          </w:p>
        </w:tc>
        <w:tc>
          <w:tcPr>
            <w:tcW w:w="2038" w:type="dxa"/>
          </w:tcPr>
          <w:p w14:paraId="139EF1C7" w14:textId="77777777" w:rsidR="00744129" w:rsidRPr="006B2793" w:rsidRDefault="00744129" w:rsidP="00744129">
            <w:pPr>
              <w:pStyle w:val="TAL"/>
              <w:tabs>
                <w:tab w:val="clear" w:pos="284"/>
                <w:tab w:val="clear" w:pos="567"/>
              </w:tabs>
              <w:rPr>
                <w:sz w:val="16"/>
              </w:rPr>
            </w:pPr>
          </w:p>
        </w:tc>
        <w:tc>
          <w:tcPr>
            <w:tcW w:w="1340" w:type="dxa"/>
          </w:tcPr>
          <w:p w14:paraId="53AE1CA9" w14:textId="77777777" w:rsidR="00744129" w:rsidRPr="006B2793" w:rsidRDefault="00744129" w:rsidP="00744129">
            <w:pPr>
              <w:pStyle w:val="TAL"/>
              <w:tabs>
                <w:tab w:val="clear" w:pos="284"/>
                <w:tab w:val="clear" w:pos="567"/>
              </w:tabs>
              <w:rPr>
                <w:sz w:val="16"/>
              </w:rPr>
            </w:pPr>
            <w:r w:rsidRPr="006B2793">
              <w:rPr>
                <w:sz w:val="16"/>
              </w:rPr>
              <w:t>This was withdrawn.</w:t>
            </w:r>
          </w:p>
        </w:tc>
        <w:tc>
          <w:tcPr>
            <w:tcW w:w="986" w:type="dxa"/>
          </w:tcPr>
          <w:p w14:paraId="598E502A"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43A6541E" w14:textId="77777777" w:rsidR="00744129" w:rsidRPr="006B2793" w:rsidRDefault="00744129" w:rsidP="00744129">
            <w:pPr>
              <w:pStyle w:val="TAL"/>
              <w:tabs>
                <w:tab w:val="clear" w:pos="284"/>
                <w:tab w:val="clear" w:pos="567"/>
              </w:tabs>
              <w:rPr>
                <w:sz w:val="16"/>
              </w:rPr>
            </w:pPr>
          </w:p>
        </w:tc>
      </w:tr>
      <w:tr w:rsidR="00744129" w:rsidRPr="00200359" w14:paraId="35198FC1" w14:textId="77777777" w:rsidTr="00744129">
        <w:tc>
          <w:tcPr>
            <w:tcW w:w="675" w:type="dxa"/>
          </w:tcPr>
          <w:p w14:paraId="190DF13D" w14:textId="77777777" w:rsidR="00744129" w:rsidRPr="006B2793" w:rsidRDefault="00744129" w:rsidP="00744129">
            <w:pPr>
              <w:pStyle w:val="TAL"/>
              <w:tabs>
                <w:tab w:val="clear" w:pos="284"/>
                <w:tab w:val="clear" w:pos="567"/>
              </w:tabs>
              <w:rPr>
                <w:sz w:val="16"/>
              </w:rPr>
            </w:pPr>
            <w:r w:rsidRPr="006B2793">
              <w:rPr>
                <w:sz w:val="16"/>
              </w:rPr>
              <w:t>7.1</w:t>
            </w:r>
          </w:p>
        </w:tc>
        <w:tc>
          <w:tcPr>
            <w:tcW w:w="1134" w:type="dxa"/>
          </w:tcPr>
          <w:p w14:paraId="46EC810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191006</w:t>
            </w:r>
          </w:p>
        </w:tc>
        <w:tc>
          <w:tcPr>
            <w:tcW w:w="948" w:type="dxa"/>
          </w:tcPr>
          <w:p w14:paraId="7A1F01DE"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1297AC6B" w14:textId="77777777" w:rsidR="00744129" w:rsidRPr="006B2793" w:rsidRDefault="00744129" w:rsidP="00744129">
            <w:pPr>
              <w:pStyle w:val="TAL"/>
              <w:tabs>
                <w:tab w:val="clear" w:pos="284"/>
                <w:tab w:val="clear" w:pos="567"/>
              </w:tabs>
              <w:rPr>
                <w:sz w:val="16"/>
              </w:rPr>
            </w:pPr>
            <w:r w:rsidRPr="006B2793">
              <w:rPr>
                <w:sz w:val="16"/>
              </w:rPr>
              <w:t>3GPP Release Planning (living document)</w:t>
            </w:r>
          </w:p>
        </w:tc>
        <w:tc>
          <w:tcPr>
            <w:tcW w:w="1519" w:type="dxa"/>
          </w:tcPr>
          <w:p w14:paraId="5FBE47A1"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21CEE5A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4BE17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F14C6B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B17BDA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8D2CC5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9F4F872" w14:textId="77777777" w:rsidR="00744129" w:rsidRPr="006B2793" w:rsidRDefault="00744129" w:rsidP="00744129">
            <w:pPr>
              <w:pStyle w:val="TAL"/>
              <w:tabs>
                <w:tab w:val="clear" w:pos="284"/>
                <w:tab w:val="clear" w:pos="567"/>
              </w:tabs>
              <w:rPr>
                <w:sz w:val="16"/>
              </w:rPr>
            </w:pPr>
          </w:p>
        </w:tc>
        <w:tc>
          <w:tcPr>
            <w:tcW w:w="2038" w:type="dxa"/>
          </w:tcPr>
          <w:p w14:paraId="25EC1006" w14:textId="77777777" w:rsidR="00744129" w:rsidRPr="006B2793" w:rsidRDefault="00744129" w:rsidP="00744129">
            <w:pPr>
              <w:pStyle w:val="TAL"/>
              <w:tabs>
                <w:tab w:val="clear" w:pos="284"/>
                <w:tab w:val="clear" w:pos="567"/>
              </w:tabs>
              <w:rPr>
                <w:sz w:val="16"/>
              </w:rPr>
            </w:pPr>
          </w:p>
        </w:tc>
        <w:tc>
          <w:tcPr>
            <w:tcW w:w="1340" w:type="dxa"/>
          </w:tcPr>
          <w:p w14:paraId="6C2F6B27" w14:textId="77777777"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14:paraId="722EA11D"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01E7CFBF" w14:textId="77777777" w:rsidR="00744129" w:rsidRPr="006B2793" w:rsidRDefault="00744129" w:rsidP="00744129">
            <w:pPr>
              <w:pStyle w:val="TAL"/>
              <w:tabs>
                <w:tab w:val="clear" w:pos="284"/>
                <w:tab w:val="clear" w:pos="567"/>
              </w:tabs>
              <w:rPr>
                <w:sz w:val="16"/>
              </w:rPr>
            </w:pPr>
          </w:p>
        </w:tc>
      </w:tr>
      <w:tr w:rsidR="00744129" w:rsidRPr="00200359" w14:paraId="56B63BD1" w14:textId="77777777" w:rsidTr="00744129">
        <w:tc>
          <w:tcPr>
            <w:tcW w:w="675" w:type="dxa"/>
          </w:tcPr>
          <w:p w14:paraId="30ACAFE4" w14:textId="77777777" w:rsidR="00744129" w:rsidRPr="006B2793" w:rsidRDefault="00744129" w:rsidP="00744129">
            <w:pPr>
              <w:pStyle w:val="TAL"/>
              <w:tabs>
                <w:tab w:val="clear" w:pos="284"/>
                <w:tab w:val="clear" w:pos="567"/>
              </w:tabs>
              <w:rPr>
                <w:sz w:val="16"/>
              </w:rPr>
            </w:pPr>
            <w:r w:rsidRPr="006B2793">
              <w:rPr>
                <w:sz w:val="16"/>
              </w:rPr>
              <w:t>13</w:t>
            </w:r>
          </w:p>
        </w:tc>
        <w:tc>
          <w:tcPr>
            <w:tcW w:w="1134" w:type="dxa"/>
          </w:tcPr>
          <w:p w14:paraId="6BE480F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191009</w:t>
            </w:r>
          </w:p>
        </w:tc>
        <w:tc>
          <w:tcPr>
            <w:tcW w:w="948" w:type="dxa"/>
          </w:tcPr>
          <w:p w14:paraId="383453FB"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A868C57" w14:textId="77777777" w:rsidR="00744129" w:rsidRPr="006B2793" w:rsidRDefault="00744129" w:rsidP="00744129">
            <w:pPr>
              <w:pStyle w:val="TAL"/>
              <w:tabs>
                <w:tab w:val="clear" w:pos="284"/>
                <w:tab w:val="clear" w:pos="567"/>
              </w:tabs>
              <w:rPr>
                <w:sz w:val="16"/>
              </w:rPr>
            </w:pPr>
            <w:r w:rsidRPr="006B2793">
              <w:rPr>
                <w:sz w:val="16"/>
              </w:rPr>
              <w:t>Stage 1 CRs on TEI13</w:t>
            </w:r>
          </w:p>
        </w:tc>
        <w:tc>
          <w:tcPr>
            <w:tcW w:w="1519" w:type="dxa"/>
          </w:tcPr>
          <w:p w14:paraId="26C2BC60"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17C16F6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2DB11D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949308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7D6FAB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D5D124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691FDF0" w14:textId="77777777" w:rsidR="00744129" w:rsidRPr="006B2793" w:rsidRDefault="00744129" w:rsidP="00744129">
            <w:pPr>
              <w:pStyle w:val="TAL"/>
              <w:tabs>
                <w:tab w:val="clear" w:pos="284"/>
                <w:tab w:val="clear" w:pos="567"/>
              </w:tabs>
              <w:rPr>
                <w:sz w:val="16"/>
              </w:rPr>
            </w:pPr>
            <w:r w:rsidRPr="006B2793">
              <w:rPr>
                <w:sz w:val="16"/>
              </w:rPr>
              <w:t>Rel-13</w:t>
            </w:r>
          </w:p>
        </w:tc>
        <w:tc>
          <w:tcPr>
            <w:tcW w:w="2038" w:type="dxa"/>
          </w:tcPr>
          <w:p w14:paraId="19C7AE1E" w14:textId="77777777" w:rsidR="00744129" w:rsidRPr="006B2793" w:rsidRDefault="00744129" w:rsidP="00744129">
            <w:pPr>
              <w:pStyle w:val="TAL"/>
              <w:tabs>
                <w:tab w:val="clear" w:pos="284"/>
                <w:tab w:val="clear" w:pos="567"/>
              </w:tabs>
              <w:rPr>
                <w:sz w:val="16"/>
              </w:rPr>
            </w:pPr>
          </w:p>
        </w:tc>
        <w:tc>
          <w:tcPr>
            <w:tcW w:w="1340" w:type="dxa"/>
          </w:tcPr>
          <w:p w14:paraId="1C6F64C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87A02C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BC8857E" w14:textId="77777777" w:rsidR="00744129" w:rsidRPr="006B2793" w:rsidRDefault="00744129" w:rsidP="00744129">
            <w:pPr>
              <w:pStyle w:val="TAL"/>
              <w:tabs>
                <w:tab w:val="clear" w:pos="284"/>
                <w:tab w:val="clear" w:pos="567"/>
              </w:tabs>
              <w:rPr>
                <w:sz w:val="16"/>
              </w:rPr>
            </w:pPr>
          </w:p>
        </w:tc>
      </w:tr>
      <w:tr w:rsidR="00744129" w:rsidRPr="00200359" w14:paraId="4FBF7111" w14:textId="77777777" w:rsidTr="00744129">
        <w:tc>
          <w:tcPr>
            <w:tcW w:w="675" w:type="dxa"/>
          </w:tcPr>
          <w:p w14:paraId="2821A34F" w14:textId="77777777" w:rsidR="00744129" w:rsidRPr="006B2793" w:rsidRDefault="00744129" w:rsidP="00744129">
            <w:pPr>
              <w:pStyle w:val="TAL"/>
              <w:tabs>
                <w:tab w:val="clear" w:pos="284"/>
                <w:tab w:val="clear" w:pos="567"/>
              </w:tabs>
              <w:rPr>
                <w:sz w:val="16"/>
              </w:rPr>
            </w:pPr>
            <w:r w:rsidRPr="006B2793">
              <w:rPr>
                <w:sz w:val="16"/>
              </w:rPr>
              <w:t>16.1</w:t>
            </w:r>
          </w:p>
        </w:tc>
        <w:tc>
          <w:tcPr>
            <w:tcW w:w="1134" w:type="dxa"/>
          </w:tcPr>
          <w:p w14:paraId="2D82D42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191010</w:t>
            </w:r>
          </w:p>
        </w:tc>
        <w:tc>
          <w:tcPr>
            <w:tcW w:w="948" w:type="dxa"/>
          </w:tcPr>
          <w:p w14:paraId="0F10EC4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746188C" w14:textId="77777777" w:rsidR="00744129" w:rsidRPr="006B2793" w:rsidRDefault="00744129" w:rsidP="00744129">
            <w:pPr>
              <w:pStyle w:val="TAL"/>
              <w:tabs>
                <w:tab w:val="clear" w:pos="284"/>
                <w:tab w:val="clear" w:pos="567"/>
              </w:tabs>
              <w:rPr>
                <w:sz w:val="16"/>
              </w:rPr>
            </w:pPr>
            <w:r w:rsidRPr="006B2793">
              <w:rPr>
                <w:sz w:val="16"/>
              </w:rPr>
              <w:t>Stage 1 CRs on SMARTER_Ph2</w:t>
            </w:r>
          </w:p>
        </w:tc>
        <w:tc>
          <w:tcPr>
            <w:tcW w:w="1519" w:type="dxa"/>
          </w:tcPr>
          <w:p w14:paraId="77286CC7"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64E1F7C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BEBF6F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66F5CB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944CEA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FB8549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D9173EE"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01933D9" w14:textId="77777777" w:rsidR="00744129" w:rsidRPr="006B2793" w:rsidRDefault="00744129" w:rsidP="00744129">
            <w:pPr>
              <w:pStyle w:val="TAL"/>
              <w:tabs>
                <w:tab w:val="clear" w:pos="284"/>
                <w:tab w:val="clear" w:pos="567"/>
              </w:tabs>
              <w:rPr>
                <w:sz w:val="16"/>
              </w:rPr>
            </w:pPr>
          </w:p>
        </w:tc>
        <w:tc>
          <w:tcPr>
            <w:tcW w:w="1340" w:type="dxa"/>
          </w:tcPr>
          <w:p w14:paraId="21E6E32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1A40D8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DA8CCA2" w14:textId="77777777" w:rsidR="00744129" w:rsidRPr="006B2793" w:rsidRDefault="00744129" w:rsidP="00744129">
            <w:pPr>
              <w:pStyle w:val="TAL"/>
              <w:tabs>
                <w:tab w:val="clear" w:pos="284"/>
                <w:tab w:val="clear" w:pos="567"/>
              </w:tabs>
              <w:rPr>
                <w:sz w:val="16"/>
              </w:rPr>
            </w:pPr>
          </w:p>
        </w:tc>
      </w:tr>
      <w:tr w:rsidR="00744129" w:rsidRPr="00200359" w14:paraId="7F4CB306" w14:textId="77777777" w:rsidTr="00744129">
        <w:tc>
          <w:tcPr>
            <w:tcW w:w="675" w:type="dxa"/>
          </w:tcPr>
          <w:p w14:paraId="7E6169B8" w14:textId="77777777" w:rsidR="00744129" w:rsidRPr="006B2793" w:rsidRDefault="00744129" w:rsidP="00744129">
            <w:pPr>
              <w:pStyle w:val="TAL"/>
              <w:tabs>
                <w:tab w:val="clear" w:pos="284"/>
                <w:tab w:val="clear" w:pos="567"/>
              </w:tabs>
              <w:rPr>
                <w:sz w:val="16"/>
              </w:rPr>
            </w:pPr>
            <w:r w:rsidRPr="006B2793">
              <w:rPr>
                <w:sz w:val="16"/>
              </w:rPr>
              <w:t>16.1</w:t>
            </w:r>
          </w:p>
        </w:tc>
        <w:tc>
          <w:tcPr>
            <w:tcW w:w="1134" w:type="dxa"/>
          </w:tcPr>
          <w:p w14:paraId="7A21C22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191011</w:t>
            </w:r>
          </w:p>
        </w:tc>
        <w:tc>
          <w:tcPr>
            <w:tcW w:w="948" w:type="dxa"/>
          </w:tcPr>
          <w:p w14:paraId="7C2284B8"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34A815A" w14:textId="77777777" w:rsidR="00744129" w:rsidRPr="006B2793" w:rsidRDefault="00744129" w:rsidP="00744129">
            <w:pPr>
              <w:pStyle w:val="TAL"/>
              <w:tabs>
                <w:tab w:val="clear" w:pos="284"/>
                <w:tab w:val="clear" w:pos="567"/>
              </w:tabs>
              <w:rPr>
                <w:sz w:val="16"/>
              </w:rPr>
            </w:pPr>
            <w:r w:rsidRPr="006B2793">
              <w:rPr>
                <w:sz w:val="16"/>
              </w:rPr>
              <w:t>Stage 1 CRs on MONASTERY2</w:t>
            </w:r>
          </w:p>
        </w:tc>
        <w:tc>
          <w:tcPr>
            <w:tcW w:w="1519" w:type="dxa"/>
          </w:tcPr>
          <w:p w14:paraId="6C5132EF"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021BE17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2A5D97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F94836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F81B05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581A4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7F51A0B"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0F4E254" w14:textId="77777777" w:rsidR="00744129" w:rsidRPr="006B2793" w:rsidRDefault="00744129" w:rsidP="00744129">
            <w:pPr>
              <w:pStyle w:val="TAL"/>
              <w:tabs>
                <w:tab w:val="clear" w:pos="284"/>
                <w:tab w:val="clear" w:pos="567"/>
              </w:tabs>
              <w:rPr>
                <w:sz w:val="16"/>
              </w:rPr>
            </w:pPr>
          </w:p>
        </w:tc>
        <w:tc>
          <w:tcPr>
            <w:tcW w:w="1340" w:type="dxa"/>
          </w:tcPr>
          <w:p w14:paraId="3D9B6B2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E6BCC8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8924ACE" w14:textId="77777777" w:rsidR="00744129" w:rsidRPr="006B2793" w:rsidRDefault="00744129" w:rsidP="00744129">
            <w:pPr>
              <w:pStyle w:val="TAL"/>
              <w:tabs>
                <w:tab w:val="clear" w:pos="284"/>
                <w:tab w:val="clear" w:pos="567"/>
              </w:tabs>
              <w:rPr>
                <w:sz w:val="16"/>
              </w:rPr>
            </w:pPr>
          </w:p>
        </w:tc>
      </w:tr>
      <w:tr w:rsidR="00744129" w:rsidRPr="00200359" w14:paraId="52AA3786" w14:textId="77777777" w:rsidTr="00744129">
        <w:tc>
          <w:tcPr>
            <w:tcW w:w="675" w:type="dxa"/>
          </w:tcPr>
          <w:p w14:paraId="3C7CE67D" w14:textId="77777777" w:rsidR="00744129" w:rsidRPr="006B2793" w:rsidRDefault="00744129" w:rsidP="00744129">
            <w:pPr>
              <w:pStyle w:val="TAL"/>
              <w:tabs>
                <w:tab w:val="clear" w:pos="284"/>
                <w:tab w:val="clear" w:pos="567"/>
              </w:tabs>
              <w:rPr>
                <w:sz w:val="16"/>
              </w:rPr>
            </w:pPr>
            <w:r w:rsidRPr="006B2793">
              <w:rPr>
                <w:sz w:val="16"/>
              </w:rPr>
              <w:t>16.1</w:t>
            </w:r>
          </w:p>
        </w:tc>
        <w:tc>
          <w:tcPr>
            <w:tcW w:w="1134" w:type="dxa"/>
          </w:tcPr>
          <w:p w14:paraId="1EA3264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191012</w:t>
            </w:r>
          </w:p>
        </w:tc>
        <w:tc>
          <w:tcPr>
            <w:tcW w:w="948" w:type="dxa"/>
          </w:tcPr>
          <w:p w14:paraId="73FF1ABF"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CB205C1" w14:textId="77777777" w:rsidR="00744129" w:rsidRPr="006B2793" w:rsidRDefault="00744129" w:rsidP="00744129">
            <w:pPr>
              <w:pStyle w:val="TAL"/>
              <w:tabs>
                <w:tab w:val="clear" w:pos="284"/>
                <w:tab w:val="clear" w:pos="567"/>
              </w:tabs>
              <w:rPr>
                <w:sz w:val="16"/>
              </w:rPr>
            </w:pPr>
            <w:r w:rsidRPr="006B2793">
              <w:rPr>
                <w:sz w:val="16"/>
              </w:rPr>
              <w:t>Stage 1 CRs on TEI16</w:t>
            </w:r>
          </w:p>
        </w:tc>
        <w:tc>
          <w:tcPr>
            <w:tcW w:w="1519" w:type="dxa"/>
          </w:tcPr>
          <w:p w14:paraId="74937408"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57D75C9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07756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52FCFE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646AE1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91DA3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66E11E1"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67B0B5BC" w14:textId="77777777" w:rsidR="00744129" w:rsidRPr="006B2793" w:rsidRDefault="00744129" w:rsidP="00744129">
            <w:pPr>
              <w:pStyle w:val="TAL"/>
              <w:tabs>
                <w:tab w:val="clear" w:pos="284"/>
                <w:tab w:val="clear" w:pos="567"/>
              </w:tabs>
              <w:rPr>
                <w:sz w:val="16"/>
              </w:rPr>
            </w:pPr>
          </w:p>
        </w:tc>
        <w:tc>
          <w:tcPr>
            <w:tcW w:w="1340" w:type="dxa"/>
          </w:tcPr>
          <w:p w14:paraId="0138D4B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C44A3F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0539C90" w14:textId="77777777" w:rsidR="00744129" w:rsidRPr="006B2793" w:rsidRDefault="00744129" w:rsidP="00744129">
            <w:pPr>
              <w:pStyle w:val="TAL"/>
              <w:tabs>
                <w:tab w:val="clear" w:pos="284"/>
                <w:tab w:val="clear" w:pos="567"/>
              </w:tabs>
              <w:rPr>
                <w:sz w:val="16"/>
              </w:rPr>
            </w:pPr>
          </w:p>
        </w:tc>
      </w:tr>
      <w:tr w:rsidR="00744129" w:rsidRPr="00200359" w14:paraId="6D6BD104" w14:textId="77777777" w:rsidTr="00744129">
        <w:tc>
          <w:tcPr>
            <w:tcW w:w="675" w:type="dxa"/>
          </w:tcPr>
          <w:p w14:paraId="6720E938"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749FE58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191013</w:t>
            </w:r>
          </w:p>
        </w:tc>
        <w:tc>
          <w:tcPr>
            <w:tcW w:w="948" w:type="dxa"/>
          </w:tcPr>
          <w:p w14:paraId="35346FBD"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7AF7276" w14:textId="77777777" w:rsidR="00744129" w:rsidRPr="006B2793" w:rsidRDefault="00744129" w:rsidP="00744129">
            <w:pPr>
              <w:pStyle w:val="TAL"/>
              <w:tabs>
                <w:tab w:val="clear" w:pos="284"/>
                <w:tab w:val="clear" w:pos="567"/>
              </w:tabs>
              <w:rPr>
                <w:sz w:val="16"/>
              </w:rPr>
            </w:pPr>
            <w:r w:rsidRPr="006B2793">
              <w:rPr>
                <w:sz w:val="16"/>
              </w:rPr>
              <w:t>Stage 1 CRs on FS_NCIS</w:t>
            </w:r>
          </w:p>
        </w:tc>
        <w:tc>
          <w:tcPr>
            <w:tcW w:w="1519" w:type="dxa"/>
          </w:tcPr>
          <w:p w14:paraId="60C6F9AC"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4C652F6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0D835D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19583F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FF584C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8F3E0D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F069A49"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B59C31A" w14:textId="77777777" w:rsidR="00744129" w:rsidRPr="006B2793" w:rsidRDefault="00744129" w:rsidP="00744129">
            <w:pPr>
              <w:pStyle w:val="TAL"/>
              <w:tabs>
                <w:tab w:val="clear" w:pos="284"/>
                <w:tab w:val="clear" w:pos="567"/>
              </w:tabs>
              <w:rPr>
                <w:sz w:val="16"/>
              </w:rPr>
            </w:pPr>
          </w:p>
        </w:tc>
        <w:tc>
          <w:tcPr>
            <w:tcW w:w="1340" w:type="dxa"/>
          </w:tcPr>
          <w:p w14:paraId="4D9E9B7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8BE974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2BDFBA6" w14:textId="77777777" w:rsidR="00744129" w:rsidRPr="006B2793" w:rsidRDefault="00744129" w:rsidP="00744129">
            <w:pPr>
              <w:pStyle w:val="TAL"/>
              <w:tabs>
                <w:tab w:val="clear" w:pos="284"/>
                <w:tab w:val="clear" w:pos="567"/>
              </w:tabs>
              <w:rPr>
                <w:sz w:val="16"/>
              </w:rPr>
            </w:pPr>
          </w:p>
        </w:tc>
      </w:tr>
      <w:tr w:rsidR="00744129" w:rsidRPr="00200359" w14:paraId="6C3C0AA2" w14:textId="77777777" w:rsidTr="00744129">
        <w:tc>
          <w:tcPr>
            <w:tcW w:w="675" w:type="dxa"/>
          </w:tcPr>
          <w:p w14:paraId="5C3E6BC1"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61B8BB2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191014</w:t>
            </w:r>
          </w:p>
        </w:tc>
        <w:tc>
          <w:tcPr>
            <w:tcW w:w="948" w:type="dxa"/>
          </w:tcPr>
          <w:p w14:paraId="06EFD009"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90CA417" w14:textId="77777777" w:rsidR="00744129" w:rsidRPr="006B2793" w:rsidRDefault="00744129" w:rsidP="00744129">
            <w:pPr>
              <w:pStyle w:val="TAL"/>
              <w:tabs>
                <w:tab w:val="clear" w:pos="284"/>
                <w:tab w:val="clear" w:pos="567"/>
              </w:tabs>
              <w:rPr>
                <w:sz w:val="16"/>
              </w:rPr>
            </w:pPr>
            <w:r w:rsidRPr="006B2793">
              <w:rPr>
                <w:sz w:val="16"/>
              </w:rPr>
              <w:t>Stage 1 CRs on NCIS</w:t>
            </w:r>
          </w:p>
        </w:tc>
        <w:tc>
          <w:tcPr>
            <w:tcW w:w="1519" w:type="dxa"/>
          </w:tcPr>
          <w:p w14:paraId="34FFD063"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54EA2B1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685373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FA391C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11CF2A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E96160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ED82C8A"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63178BB" w14:textId="77777777" w:rsidR="00744129" w:rsidRPr="006B2793" w:rsidRDefault="00744129" w:rsidP="00744129">
            <w:pPr>
              <w:pStyle w:val="TAL"/>
              <w:tabs>
                <w:tab w:val="clear" w:pos="284"/>
                <w:tab w:val="clear" w:pos="567"/>
              </w:tabs>
              <w:rPr>
                <w:sz w:val="16"/>
              </w:rPr>
            </w:pPr>
          </w:p>
        </w:tc>
        <w:tc>
          <w:tcPr>
            <w:tcW w:w="1340" w:type="dxa"/>
          </w:tcPr>
          <w:p w14:paraId="12F18C8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7A8F4C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7C3590D" w14:textId="77777777" w:rsidR="00744129" w:rsidRPr="006B2793" w:rsidRDefault="00744129" w:rsidP="00744129">
            <w:pPr>
              <w:pStyle w:val="TAL"/>
              <w:tabs>
                <w:tab w:val="clear" w:pos="284"/>
                <w:tab w:val="clear" w:pos="567"/>
              </w:tabs>
              <w:rPr>
                <w:sz w:val="16"/>
              </w:rPr>
            </w:pPr>
          </w:p>
        </w:tc>
      </w:tr>
      <w:tr w:rsidR="00744129" w:rsidRPr="00200359" w14:paraId="74954FA1" w14:textId="77777777" w:rsidTr="00744129">
        <w:tc>
          <w:tcPr>
            <w:tcW w:w="675" w:type="dxa"/>
          </w:tcPr>
          <w:p w14:paraId="5670CA8F"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4017A46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191015</w:t>
            </w:r>
          </w:p>
        </w:tc>
        <w:tc>
          <w:tcPr>
            <w:tcW w:w="948" w:type="dxa"/>
          </w:tcPr>
          <w:p w14:paraId="660A855D"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CAB3659" w14:textId="77777777" w:rsidR="00744129" w:rsidRPr="006B2793" w:rsidRDefault="00744129" w:rsidP="00744129">
            <w:pPr>
              <w:pStyle w:val="TAL"/>
              <w:tabs>
                <w:tab w:val="clear" w:pos="284"/>
                <w:tab w:val="clear" w:pos="567"/>
              </w:tabs>
              <w:rPr>
                <w:sz w:val="16"/>
              </w:rPr>
            </w:pPr>
            <w:r w:rsidRPr="006B2793">
              <w:rPr>
                <w:sz w:val="16"/>
              </w:rPr>
              <w:t>Stage 1 CRs on FS_AVPROD</w:t>
            </w:r>
          </w:p>
        </w:tc>
        <w:tc>
          <w:tcPr>
            <w:tcW w:w="1519" w:type="dxa"/>
          </w:tcPr>
          <w:p w14:paraId="0F50CDF3"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29F9A00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87DABB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832B1D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BDDCE8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7485B0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DD8AA15"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C01A43F" w14:textId="77777777" w:rsidR="00744129" w:rsidRPr="006B2793" w:rsidRDefault="00744129" w:rsidP="00744129">
            <w:pPr>
              <w:pStyle w:val="TAL"/>
              <w:tabs>
                <w:tab w:val="clear" w:pos="284"/>
                <w:tab w:val="clear" w:pos="567"/>
              </w:tabs>
              <w:rPr>
                <w:sz w:val="16"/>
              </w:rPr>
            </w:pPr>
          </w:p>
        </w:tc>
        <w:tc>
          <w:tcPr>
            <w:tcW w:w="1340" w:type="dxa"/>
          </w:tcPr>
          <w:p w14:paraId="7606DCB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04DBAB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10193F1" w14:textId="77777777" w:rsidR="00744129" w:rsidRPr="006B2793" w:rsidRDefault="00744129" w:rsidP="00744129">
            <w:pPr>
              <w:pStyle w:val="TAL"/>
              <w:tabs>
                <w:tab w:val="clear" w:pos="284"/>
                <w:tab w:val="clear" w:pos="567"/>
              </w:tabs>
              <w:rPr>
                <w:sz w:val="16"/>
              </w:rPr>
            </w:pPr>
          </w:p>
        </w:tc>
      </w:tr>
      <w:tr w:rsidR="00744129" w:rsidRPr="00200359" w14:paraId="288649BF" w14:textId="77777777" w:rsidTr="00744129">
        <w:tc>
          <w:tcPr>
            <w:tcW w:w="675" w:type="dxa"/>
          </w:tcPr>
          <w:p w14:paraId="1F1CBBDE"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2C5FE82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191016</w:t>
            </w:r>
          </w:p>
        </w:tc>
        <w:tc>
          <w:tcPr>
            <w:tcW w:w="948" w:type="dxa"/>
          </w:tcPr>
          <w:p w14:paraId="765AC67C"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37D6F79" w14:textId="77777777" w:rsidR="00744129" w:rsidRPr="006B2793" w:rsidRDefault="00744129" w:rsidP="00744129">
            <w:pPr>
              <w:pStyle w:val="TAL"/>
              <w:tabs>
                <w:tab w:val="clear" w:pos="284"/>
                <w:tab w:val="clear" w:pos="567"/>
              </w:tabs>
              <w:rPr>
                <w:sz w:val="16"/>
              </w:rPr>
            </w:pPr>
            <w:r w:rsidRPr="006B2793">
              <w:rPr>
                <w:sz w:val="16"/>
              </w:rPr>
              <w:t>Stage 1 CRs on AVPROD</w:t>
            </w:r>
          </w:p>
        </w:tc>
        <w:tc>
          <w:tcPr>
            <w:tcW w:w="1519" w:type="dxa"/>
          </w:tcPr>
          <w:p w14:paraId="4E2A2223"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416C86D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7E803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F096CB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79D4F5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8F8F3A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1A71E1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33B01F9" w14:textId="77777777" w:rsidR="00744129" w:rsidRPr="006B2793" w:rsidRDefault="00744129" w:rsidP="00744129">
            <w:pPr>
              <w:pStyle w:val="TAL"/>
              <w:tabs>
                <w:tab w:val="clear" w:pos="284"/>
                <w:tab w:val="clear" w:pos="567"/>
              </w:tabs>
              <w:rPr>
                <w:sz w:val="16"/>
              </w:rPr>
            </w:pPr>
          </w:p>
        </w:tc>
        <w:tc>
          <w:tcPr>
            <w:tcW w:w="1340" w:type="dxa"/>
          </w:tcPr>
          <w:p w14:paraId="29C7733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39BE2F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E5E08D8" w14:textId="77777777" w:rsidR="00744129" w:rsidRPr="006B2793" w:rsidRDefault="00744129" w:rsidP="00744129">
            <w:pPr>
              <w:pStyle w:val="TAL"/>
              <w:tabs>
                <w:tab w:val="clear" w:pos="284"/>
                <w:tab w:val="clear" w:pos="567"/>
              </w:tabs>
              <w:rPr>
                <w:sz w:val="16"/>
              </w:rPr>
            </w:pPr>
          </w:p>
        </w:tc>
      </w:tr>
      <w:tr w:rsidR="00744129" w:rsidRPr="00200359" w14:paraId="46C57DB6" w14:textId="77777777" w:rsidTr="00744129">
        <w:tc>
          <w:tcPr>
            <w:tcW w:w="675" w:type="dxa"/>
          </w:tcPr>
          <w:p w14:paraId="42C7E0DB"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0909FB7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191017</w:t>
            </w:r>
          </w:p>
        </w:tc>
        <w:tc>
          <w:tcPr>
            <w:tcW w:w="948" w:type="dxa"/>
          </w:tcPr>
          <w:p w14:paraId="5EFFD545"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7A5B340" w14:textId="77777777" w:rsidR="00744129" w:rsidRPr="006B2793" w:rsidRDefault="00744129" w:rsidP="00744129">
            <w:pPr>
              <w:pStyle w:val="TAL"/>
              <w:tabs>
                <w:tab w:val="clear" w:pos="284"/>
                <w:tab w:val="clear" w:pos="567"/>
              </w:tabs>
              <w:rPr>
                <w:sz w:val="16"/>
              </w:rPr>
            </w:pPr>
            <w:r w:rsidRPr="006B2793">
              <w:rPr>
                <w:sz w:val="16"/>
              </w:rPr>
              <w:t>Stage 1 CRs on FS_MPS2</w:t>
            </w:r>
          </w:p>
        </w:tc>
        <w:tc>
          <w:tcPr>
            <w:tcW w:w="1519" w:type="dxa"/>
          </w:tcPr>
          <w:p w14:paraId="4ADA6967"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380A756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445BF5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2CB245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63CB62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224CCA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8CB6B38" w14:textId="77777777" w:rsidR="00744129" w:rsidRPr="006B2793" w:rsidRDefault="00744129" w:rsidP="00744129">
            <w:pPr>
              <w:pStyle w:val="TAL"/>
              <w:tabs>
                <w:tab w:val="clear" w:pos="284"/>
                <w:tab w:val="clear" w:pos="567"/>
              </w:tabs>
              <w:rPr>
                <w:sz w:val="16"/>
              </w:rPr>
            </w:pPr>
          </w:p>
        </w:tc>
        <w:tc>
          <w:tcPr>
            <w:tcW w:w="2038" w:type="dxa"/>
          </w:tcPr>
          <w:p w14:paraId="2EDD33AA" w14:textId="77777777" w:rsidR="00744129" w:rsidRPr="006B2793" w:rsidRDefault="00744129" w:rsidP="00744129">
            <w:pPr>
              <w:pStyle w:val="TAL"/>
              <w:tabs>
                <w:tab w:val="clear" w:pos="284"/>
                <w:tab w:val="clear" w:pos="567"/>
              </w:tabs>
              <w:rPr>
                <w:sz w:val="16"/>
              </w:rPr>
            </w:pPr>
          </w:p>
        </w:tc>
        <w:tc>
          <w:tcPr>
            <w:tcW w:w="1340" w:type="dxa"/>
          </w:tcPr>
          <w:p w14:paraId="7713BF0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B9420D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CBCEC64" w14:textId="77777777" w:rsidR="00744129" w:rsidRPr="006B2793" w:rsidRDefault="00744129" w:rsidP="00744129">
            <w:pPr>
              <w:pStyle w:val="TAL"/>
              <w:tabs>
                <w:tab w:val="clear" w:pos="284"/>
                <w:tab w:val="clear" w:pos="567"/>
              </w:tabs>
              <w:rPr>
                <w:sz w:val="16"/>
              </w:rPr>
            </w:pPr>
          </w:p>
        </w:tc>
      </w:tr>
      <w:tr w:rsidR="00744129" w:rsidRPr="00200359" w14:paraId="061168B7" w14:textId="77777777" w:rsidTr="00744129">
        <w:tc>
          <w:tcPr>
            <w:tcW w:w="675" w:type="dxa"/>
          </w:tcPr>
          <w:p w14:paraId="2174909A"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0FDC237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191018</w:t>
            </w:r>
          </w:p>
        </w:tc>
        <w:tc>
          <w:tcPr>
            <w:tcW w:w="948" w:type="dxa"/>
          </w:tcPr>
          <w:p w14:paraId="0B4A271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6CA4511" w14:textId="77777777" w:rsidR="00744129" w:rsidRPr="006B2793" w:rsidRDefault="00744129" w:rsidP="00744129">
            <w:pPr>
              <w:pStyle w:val="TAL"/>
              <w:tabs>
                <w:tab w:val="clear" w:pos="284"/>
                <w:tab w:val="clear" w:pos="567"/>
              </w:tabs>
              <w:rPr>
                <w:sz w:val="16"/>
              </w:rPr>
            </w:pPr>
            <w:r w:rsidRPr="006B2793">
              <w:rPr>
                <w:sz w:val="16"/>
              </w:rPr>
              <w:t>Stage 1 CRs on MPS2</w:t>
            </w:r>
          </w:p>
        </w:tc>
        <w:tc>
          <w:tcPr>
            <w:tcW w:w="1519" w:type="dxa"/>
          </w:tcPr>
          <w:p w14:paraId="08C8815C"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0F17544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D0907E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E81EAA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9142DE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3124C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65D7CF4"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B8F6420" w14:textId="77777777" w:rsidR="00744129" w:rsidRPr="006B2793" w:rsidRDefault="00744129" w:rsidP="00744129">
            <w:pPr>
              <w:pStyle w:val="TAL"/>
              <w:tabs>
                <w:tab w:val="clear" w:pos="284"/>
                <w:tab w:val="clear" w:pos="567"/>
              </w:tabs>
              <w:rPr>
                <w:sz w:val="16"/>
              </w:rPr>
            </w:pPr>
          </w:p>
        </w:tc>
        <w:tc>
          <w:tcPr>
            <w:tcW w:w="1340" w:type="dxa"/>
          </w:tcPr>
          <w:p w14:paraId="1700DE0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7530B3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7E2E253" w14:textId="77777777" w:rsidR="00744129" w:rsidRPr="006B2793" w:rsidRDefault="00744129" w:rsidP="00744129">
            <w:pPr>
              <w:pStyle w:val="TAL"/>
              <w:tabs>
                <w:tab w:val="clear" w:pos="284"/>
                <w:tab w:val="clear" w:pos="567"/>
              </w:tabs>
              <w:rPr>
                <w:sz w:val="16"/>
              </w:rPr>
            </w:pPr>
          </w:p>
        </w:tc>
      </w:tr>
      <w:tr w:rsidR="00744129" w:rsidRPr="00200359" w14:paraId="1AEAB850" w14:textId="77777777" w:rsidTr="00744129">
        <w:tc>
          <w:tcPr>
            <w:tcW w:w="675" w:type="dxa"/>
          </w:tcPr>
          <w:p w14:paraId="64EAF0CC"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2424A46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191019</w:t>
            </w:r>
          </w:p>
        </w:tc>
        <w:tc>
          <w:tcPr>
            <w:tcW w:w="948" w:type="dxa"/>
          </w:tcPr>
          <w:p w14:paraId="2CC45C5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4172351" w14:textId="77777777" w:rsidR="00744129" w:rsidRPr="006B2793" w:rsidRDefault="00744129" w:rsidP="00744129">
            <w:pPr>
              <w:pStyle w:val="TAL"/>
              <w:tabs>
                <w:tab w:val="clear" w:pos="284"/>
                <w:tab w:val="clear" w:pos="567"/>
              </w:tabs>
              <w:rPr>
                <w:sz w:val="16"/>
              </w:rPr>
            </w:pPr>
            <w:r w:rsidRPr="006B2793">
              <w:rPr>
                <w:sz w:val="16"/>
              </w:rPr>
              <w:t>Stage 1 CRs on FS_CMED</w:t>
            </w:r>
          </w:p>
        </w:tc>
        <w:tc>
          <w:tcPr>
            <w:tcW w:w="1519" w:type="dxa"/>
          </w:tcPr>
          <w:p w14:paraId="06B28643"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09D575C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14516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F83846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37C49A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2224F7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94FE3EC"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8E79E16" w14:textId="77777777" w:rsidR="00744129" w:rsidRPr="006B2793" w:rsidRDefault="00744129" w:rsidP="00744129">
            <w:pPr>
              <w:pStyle w:val="TAL"/>
              <w:tabs>
                <w:tab w:val="clear" w:pos="284"/>
                <w:tab w:val="clear" w:pos="567"/>
              </w:tabs>
              <w:rPr>
                <w:sz w:val="16"/>
              </w:rPr>
            </w:pPr>
          </w:p>
        </w:tc>
        <w:tc>
          <w:tcPr>
            <w:tcW w:w="1340" w:type="dxa"/>
          </w:tcPr>
          <w:p w14:paraId="68A8AB8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9C9257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4B04F9B" w14:textId="77777777" w:rsidR="00744129" w:rsidRPr="006B2793" w:rsidRDefault="00744129" w:rsidP="00744129">
            <w:pPr>
              <w:pStyle w:val="TAL"/>
              <w:tabs>
                <w:tab w:val="clear" w:pos="284"/>
                <w:tab w:val="clear" w:pos="567"/>
              </w:tabs>
              <w:rPr>
                <w:sz w:val="16"/>
              </w:rPr>
            </w:pPr>
          </w:p>
        </w:tc>
      </w:tr>
      <w:tr w:rsidR="00744129" w:rsidRPr="00200359" w14:paraId="20234B4E" w14:textId="77777777" w:rsidTr="00744129">
        <w:tc>
          <w:tcPr>
            <w:tcW w:w="675" w:type="dxa"/>
          </w:tcPr>
          <w:p w14:paraId="39ADA815"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5616115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191020</w:t>
            </w:r>
          </w:p>
        </w:tc>
        <w:tc>
          <w:tcPr>
            <w:tcW w:w="948" w:type="dxa"/>
          </w:tcPr>
          <w:p w14:paraId="27A4C732"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77A9BA8" w14:textId="77777777" w:rsidR="00744129" w:rsidRPr="006B2793" w:rsidRDefault="00744129" w:rsidP="00744129">
            <w:pPr>
              <w:pStyle w:val="TAL"/>
              <w:tabs>
                <w:tab w:val="clear" w:pos="284"/>
                <w:tab w:val="clear" w:pos="567"/>
              </w:tabs>
              <w:rPr>
                <w:sz w:val="16"/>
              </w:rPr>
            </w:pPr>
            <w:r w:rsidRPr="006B2793">
              <w:rPr>
                <w:sz w:val="16"/>
              </w:rPr>
              <w:t>Stage 1 CRs on CMED</w:t>
            </w:r>
          </w:p>
        </w:tc>
        <w:tc>
          <w:tcPr>
            <w:tcW w:w="1519" w:type="dxa"/>
          </w:tcPr>
          <w:p w14:paraId="35B27BB6"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1B40BC6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877EC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216575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E21FC1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8D1343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CCCA905"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27D27DF" w14:textId="77777777" w:rsidR="00744129" w:rsidRPr="006B2793" w:rsidRDefault="00744129" w:rsidP="00744129">
            <w:pPr>
              <w:pStyle w:val="TAL"/>
              <w:tabs>
                <w:tab w:val="clear" w:pos="284"/>
                <w:tab w:val="clear" w:pos="567"/>
              </w:tabs>
              <w:rPr>
                <w:sz w:val="16"/>
              </w:rPr>
            </w:pPr>
          </w:p>
        </w:tc>
        <w:tc>
          <w:tcPr>
            <w:tcW w:w="1340" w:type="dxa"/>
          </w:tcPr>
          <w:p w14:paraId="166F3DA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49CE68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244454C" w14:textId="77777777" w:rsidR="00744129" w:rsidRPr="006B2793" w:rsidRDefault="00744129" w:rsidP="00744129">
            <w:pPr>
              <w:pStyle w:val="TAL"/>
              <w:tabs>
                <w:tab w:val="clear" w:pos="284"/>
                <w:tab w:val="clear" w:pos="567"/>
              </w:tabs>
              <w:rPr>
                <w:sz w:val="16"/>
              </w:rPr>
            </w:pPr>
          </w:p>
        </w:tc>
      </w:tr>
      <w:tr w:rsidR="00744129" w:rsidRPr="00200359" w14:paraId="05AEC955" w14:textId="77777777" w:rsidTr="00744129">
        <w:tc>
          <w:tcPr>
            <w:tcW w:w="675" w:type="dxa"/>
          </w:tcPr>
          <w:p w14:paraId="050CA8E3"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51B7ACC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191021</w:t>
            </w:r>
          </w:p>
        </w:tc>
        <w:tc>
          <w:tcPr>
            <w:tcW w:w="948" w:type="dxa"/>
          </w:tcPr>
          <w:p w14:paraId="0E6B7355"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4B344A16" w14:textId="77777777" w:rsidR="00744129" w:rsidRPr="006B2793" w:rsidRDefault="00744129" w:rsidP="00744129">
            <w:pPr>
              <w:pStyle w:val="TAL"/>
              <w:tabs>
                <w:tab w:val="clear" w:pos="284"/>
                <w:tab w:val="clear" w:pos="567"/>
              </w:tabs>
              <w:rPr>
                <w:sz w:val="16"/>
              </w:rPr>
            </w:pPr>
            <w:r w:rsidRPr="006B2793">
              <w:rPr>
                <w:sz w:val="16"/>
              </w:rPr>
              <w:t>TS 22.263 on VIAPA/CMED</w:t>
            </w:r>
          </w:p>
        </w:tc>
        <w:tc>
          <w:tcPr>
            <w:tcW w:w="1519" w:type="dxa"/>
          </w:tcPr>
          <w:p w14:paraId="300B0F66"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335A9AF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5F8BB1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22D6F3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4115ED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97106B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01CABA6"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6F1C61C" w14:textId="77777777" w:rsidR="00744129" w:rsidRPr="006B2793" w:rsidRDefault="00744129" w:rsidP="00744129">
            <w:pPr>
              <w:pStyle w:val="TAL"/>
              <w:tabs>
                <w:tab w:val="clear" w:pos="284"/>
                <w:tab w:val="clear" w:pos="567"/>
              </w:tabs>
              <w:rPr>
                <w:sz w:val="16"/>
              </w:rPr>
            </w:pPr>
            <w:r w:rsidRPr="006B2793">
              <w:rPr>
                <w:sz w:val="16"/>
              </w:rPr>
              <w:t>CMED</w:t>
            </w:r>
          </w:p>
        </w:tc>
        <w:tc>
          <w:tcPr>
            <w:tcW w:w="1340" w:type="dxa"/>
          </w:tcPr>
          <w:p w14:paraId="144A12F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8C64BB1"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A52CDD1" w14:textId="77777777" w:rsidR="00744129" w:rsidRPr="006B2793" w:rsidRDefault="00744129" w:rsidP="00744129">
            <w:pPr>
              <w:pStyle w:val="TAL"/>
              <w:tabs>
                <w:tab w:val="clear" w:pos="284"/>
                <w:tab w:val="clear" w:pos="567"/>
              </w:tabs>
              <w:rPr>
                <w:sz w:val="16"/>
              </w:rPr>
            </w:pPr>
          </w:p>
        </w:tc>
      </w:tr>
      <w:tr w:rsidR="00744129" w:rsidRPr="00200359" w14:paraId="3E392BB0" w14:textId="77777777" w:rsidTr="00744129">
        <w:tc>
          <w:tcPr>
            <w:tcW w:w="675" w:type="dxa"/>
          </w:tcPr>
          <w:p w14:paraId="1D6E85C4"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340E796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191022</w:t>
            </w:r>
          </w:p>
        </w:tc>
        <w:tc>
          <w:tcPr>
            <w:tcW w:w="948" w:type="dxa"/>
          </w:tcPr>
          <w:p w14:paraId="2A547661"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54E3ACA" w14:textId="77777777" w:rsidR="00744129" w:rsidRPr="006B2793" w:rsidRDefault="00744129" w:rsidP="00744129">
            <w:pPr>
              <w:pStyle w:val="TAL"/>
              <w:tabs>
                <w:tab w:val="clear" w:pos="284"/>
                <w:tab w:val="clear" w:pos="567"/>
              </w:tabs>
              <w:rPr>
                <w:sz w:val="16"/>
              </w:rPr>
            </w:pPr>
            <w:r w:rsidRPr="006B2793">
              <w:rPr>
                <w:sz w:val="16"/>
              </w:rPr>
              <w:t>Stage 1 CRs on FS_REFEC</w:t>
            </w:r>
          </w:p>
        </w:tc>
        <w:tc>
          <w:tcPr>
            <w:tcW w:w="1519" w:type="dxa"/>
          </w:tcPr>
          <w:p w14:paraId="2531F8CE"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0922AAC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1FDCFF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11FD10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CA2F06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1EC963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C4BF282"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8A32AFC" w14:textId="77777777" w:rsidR="00744129" w:rsidRPr="006B2793" w:rsidRDefault="00744129" w:rsidP="00744129">
            <w:pPr>
              <w:pStyle w:val="TAL"/>
              <w:tabs>
                <w:tab w:val="clear" w:pos="284"/>
                <w:tab w:val="clear" w:pos="567"/>
              </w:tabs>
              <w:rPr>
                <w:sz w:val="16"/>
              </w:rPr>
            </w:pPr>
          </w:p>
        </w:tc>
        <w:tc>
          <w:tcPr>
            <w:tcW w:w="1340" w:type="dxa"/>
          </w:tcPr>
          <w:p w14:paraId="06B4E38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488C38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DC1C897" w14:textId="77777777" w:rsidR="00744129" w:rsidRPr="006B2793" w:rsidRDefault="00744129" w:rsidP="00744129">
            <w:pPr>
              <w:pStyle w:val="TAL"/>
              <w:tabs>
                <w:tab w:val="clear" w:pos="284"/>
                <w:tab w:val="clear" w:pos="567"/>
              </w:tabs>
              <w:rPr>
                <w:sz w:val="16"/>
              </w:rPr>
            </w:pPr>
          </w:p>
        </w:tc>
      </w:tr>
      <w:tr w:rsidR="00744129" w:rsidRPr="00200359" w14:paraId="4E39E84B" w14:textId="77777777" w:rsidTr="00744129">
        <w:tc>
          <w:tcPr>
            <w:tcW w:w="675" w:type="dxa"/>
          </w:tcPr>
          <w:p w14:paraId="324DC8E5"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6D20B76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191023</w:t>
            </w:r>
          </w:p>
        </w:tc>
        <w:tc>
          <w:tcPr>
            <w:tcW w:w="948" w:type="dxa"/>
          </w:tcPr>
          <w:p w14:paraId="1B27FB4D"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7E08493" w14:textId="77777777" w:rsidR="00744129" w:rsidRPr="006B2793" w:rsidRDefault="00744129" w:rsidP="00744129">
            <w:pPr>
              <w:pStyle w:val="TAL"/>
              <w:tabs>
                <w:tab w:val="clear" w:pos="284"/>
                <w:tab w:val="clear" w:pos="567"/>
              </w:tabs>
              <w:rPr>
                <w:sz w:val="16"/>
              </w:rPr>
            </w:pPr>
            <w:r w:rsidRPr="006B2793">
              <w:rPr>
                <w:sz w:val="16"/>
              </w:rPr>
              <w:t>Stage 1 CRs on REFEC</w:t>
            </w:r>
          </w:p>
        </w:tc>
        <w:tc>
          <w:tcPr>
            <w:tcW w:w="1519" w:type="dxa"/>
          </w:tcPr>
          <w:p w14:paraId="2B4ADFCF"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7278CAF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F0F132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05E028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194B71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14094F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5A0B17C"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0C5BA62" w14:textId="77777777" w:rsidR="00744129" w:rsidRPr="006B2793" w:rsidRDefault="00744129" w:rsidP="00744129">
            <w:pPr>
              <w:pStyle w:val="TAL"/>
              <w:tabs>
                <w:tab w:val="clear" w:pos="284"/>
                <w:tab w:val="clear" w:pos="567"/>
              </w:tabs>
              <w:rPr>
                <w:sz w:val="16"/>
              </w:rPr>
            </w:pPr>
          </w:p>
        </w:tc>
        <w:tc>
          <w:tcPr>
            <w:tcW w:w="1340" w:type="dxa"/>
          </w:tcPr>
          <w:p w14:paraId="6C8C47B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CA86371"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2FBBACB" w14:textId="77777777" w:rsidR="00744129" w:rsidRPr="006B2793" w:rsidRDefault="00744129" w:rsidP="00744129">
            <w:pPr>
              <w:pStyle w:val="TAL"/>
              <w:tabs>
                <w:tab w:val="clear" w:pos="284"/>
                <w:tab w:val="clear" w:pos="567"/>
              </w:tabs>
              <w:rPr>
                <w:sz w:val="16"/>
              </w:rPr>
            </w:pPr>
          </w:p>
        </w:tc>
      </w:tr>
      <w:tr w:rsidR="00744129" w:rsidRPr="00200359" w14:paraId="7AC6E388" w14:textId="77777777" w:rsidTr="00744129">
        <w:tc>
          <w:tcPr>
            <w:tcW w:w="675" w:type="dxa"/>
          </w:tcPr>
          <w:p w14:paraId="1E916A54"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4BA8CD4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191024</w:t>
            </w:r>
          </w:p>
        </w:tc>
        <w:tc>
          <w:tcPr>
            <w:tcW w:w="948" w:type="dxa"/>
          </w:tcPr>
          <w:p w14:paraId="25D77EC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7264572" w14:textId="77777777" w:rsidR="00744129" w:rsidRPr="006B2793" w:rsidRDefault="00744129" w:rsidP="00744129">
            <w:pPr>
              <w:pStyle w:val="TAL"/>
              <w:tabs>
                <w:tab w:val="clear" w:pos="284"/>
                <w:tab w:val="clear" w:pos="567"/>
              </w:tabs>
              <w:rPr>
                <w:sz w:val="16"/>
              </w:rPr>
            </w:pPr>
            <w:r w:rsidRPr="006B2793">
              <w:rPr>
                <w:sz w:val="16"/>
              </w:rPr>
              <w:t>Stage 1 CRs on EAV</w:t>
            </w:r>
          </w:p>
        </w:tc>
        <w:tc>
          <w:tcPr>
            <w:tcW w:w="1519" w:type="dxa"/>
          </w:tcPr>
          <w:p w14:paraId="7242FB01"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0EA4585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1DDC89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46416A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EC6C6E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CAA1B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AAB53C9"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9B9F91E" w14:textId="77777777" w:rsidR="00744129" w:rsidRPr="006B2793" w:rsidRDefault="00744129" w:rsidP="00744129">
            <w:pPr>
              <w:pStyle w:val="TAL"/>
              <w:tabs>
                <w:tab w:val="clear" w:pos="284"/>
                <w:tab w:val="clear" w:pos="567"/>
              </w:tabs>
              <w:rPr>
                <w:sz w:val="16"/>
              </w:rPr>
            </w:pPr>
          </w:p>
        </w:tc>
        <w:tc>
          <w:tcPr>
            <w:tcW w:w="1340" w:type="dxa"/>
          </w:tcPr>
          <w:p w14:paraId="1E96EF7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F6D232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8E9C211" w14:textId="77777777" w:rsidR="00744129" w:rsidRPr="006B2793" w:rsidRDefault="00744129" w:rsidP="00744129">
            <w:pPr>
              <w:pStyle w:val="TAL"/>
              <w:tabs>
                <w:tab w:val="clear" w:pos="284"/>
                <w:tab w:val="clear" w:pos="567"/>
              </w:tabs>
              <w:rPr>
                <w:sz w:val="16"/>
              </w:rPr>
            </w:pPr>
          </w:p>
        </w:tc>
      </w:tr>
      <w:tr w:rsidR="00744129" w:rsidRPr="00200359" w14:paraId="49EE88CD" w14:textId="77777777" w:rsidTr="00744129">
        <w:tc>
          <w:tcPr>
            <w:tcW w:w="675" w:type="dxa"/>
          </w:tcPr>
          <w:p w14:paraId="3B13E50C"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0546D4F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191025</w:t>
            </w:r>
          </w:p>
        </w:tc>
        <w:tc>
          <w:tcPr>
            <w:tcW w:w="948" w:type="dxa"/>
          </w:tcPr>
          <w:p w14:paraId="09645515"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920C232" w14:textId="77777777" w:rsidR="00744129" w:rsidRPr="006B2793" w:rsidRDefault="00744129" w:rsidP="00744129">
            <w:pPr>
              <w:pStyle w:val="TAL"/>
              <w:tabs>
                <w:tab w:val="clear" w:pos="284"/>
                <w:tab w:val="clear" w:pos="567"/>
              </w:tabs>
              <w:rPr>
                <w:sz w:val="16"/>
              </w:rPr>
            </w:pPr>
            <w:r w:rsidRPr="006B2793">
              <w:rPr>
                <w:sz w:val="16"/>
              </w:rPr>
              <w:t>Stage 1 CRs on FS_MUSIM</w:t>
            </w:r>
          </w:p>
        </w:tc>
        <w:tc>
          <w:tcPr>
            <w:tcW w:w="1519" w:type="dxa"/>
          </w:tcPr>
          <w:p w14:paraId="28C6E184"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70C6474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A8CC0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3A7F79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DD24DE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03410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FE28688"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04FD2D7" w14:textId="77777777" w:rsidR="00744129" w:rsidRPr="006B2793" w:rsidRDefault="00744129" w:rsidP="00744129">
            <w:pPr>
              <w:pStyle w:val="TAL"/>
              <w:tabs>
                <w:tab w:val="clear" w:pos="284"/>
                <w:tab w:val="clear" w:pos="567"/>
              </w:tabs>
              <w:rPr>
                <w:sz w:val="16"/>
              </w:rPr>
            </w:pPr>
          </w:p>
        </w:tc>
        <w:tc>
          <w:tcPr>
            <w:tcW w:w="1340" w:type="dxa"/>
          </w:tcPr>
          <w:p w14:paraId="21586E3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889850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EC15534" w14:textId="77777777" w:rsidR="00744129" w:rsidRPr="006B2793" w:rsidRDefault="00744129" w:rsidP="00744129">
            <w:pPr>
              <w:pStyle w:val="TAL"/>
              <w:tabs>
                <w:tab w:val="clear" w:pos="284"/>
                <w:tab w:val="clear" w:pos="567"/>
              </w:tabs>
              <w:rPr>
                <w:sz w:val="16"/>
              </w:rPr>
            </w:pPr>
          </w:p>
        </w:tc>
      </w:tr>
      <w:tr w:rsidR="00744129" w:rsidRPr="00200359" w14:paraId="04ABDF9F" w14:textId="77777777" w:rsidTr="00744129">
        <w:tc>
          <w:tcPr>
            <w:tcW w:w="675" w:type="dxa"/>
          </w:tcPr>
          <w:p w14:paraId="5F03034D"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11A2913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191026</w:t>
            </w:r>
          </w:p>
        </w:tc>
        <w:tc>
          <w:tcPr>
            <w:tcW w:w="948" w:type="dxa"/>
          </w:tcPr>
          <w:p w14:paraId="24A9C891"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080377F" w14:textId="77777777" w:rsidR="00744129" w:rsidRPr="006B2793" w:rsidRDefault="00744129" w:rsidP="00744129">
            <w:pPr>
              <w:pStyle w:val="TAL"/>
              <w:tabs>
                <w:tab w:val="clear" w:pos="284"/>
                <w:tab w:val="clear" w:pos="567"/>
              </w:tabs>
              <w:rPr>
                <w:sz w:val="16"/>
              </w:rPr>
            </w:pPr>
            <w:r w:rsidRPr="006B2793">
              <w:rPr>
                <w:sz w:val="16"/>
              </w:rPr>
              <w:t>Stage 1 CRs on MUSIM</w:t>
            </w:r>
          </w:p>
        </w:tc>
        <w:tc>
          <w:tcPr>
            <w:tcW w:w="1519" w:type="dxa"/>
          </w:tcPr>
          <w:p w14:paraId="71DDCE49"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653FCDD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BC88CB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7CC347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0063C4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A42873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5494D1F"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82094DF" w14:textId="77777777" w:rsidR="00744129" w:rsidRPr="006B2793" w:rsidRDefault="00744129" w:rsidP="00744129">
            <w:pPr>
              <w:pStyle w:val="TAL"/>
              <w:tabs>
                <w:tab w:val="clear" w:pos="284"/>
                <w:tab w:val="clear" w:pos="567"/>
              </w:tabs>
              <w:rPr>
                <w:sz w:val="16"/>
              </w:rPr>
            </w:pPr>
          </w:p>
        </w:tc>
        <w:tc>
          <w:tcPr>
            <w:tcW w:w="1340" w:type="dxa"/>
          </w:tcPr>
          <w:p w14:paraId="24FC1D7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702E14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48A31F8" w14:textId="77777777" w:rsidR="00744129" w:rsidRPr="006B2793" w:rsidRDefault="00744129" w:rsidP="00744129">
            <w:pPr>
              <w:pStyle w:val="TAL"/>
              <w:tabs>
                <w:tab w:val="clear" w:pos="284"/>
                <w:tab w:val="clear" w:pos="567"/>
              </w:tabs>
              <w:rPr>
                <w:sz w:val="16"/>
              </w:rPr>
            </w:pPr>
          </w:p>
        </w:tc>
      </w:tr>
      <w:tr w:rsidR="00744129" w:rsidRPr="00200359" w14:paraId="6657B0D7" w14:textId="77777777" w:rsidTr="00744129">
        <w:tc>
          <w:tcPr>
            <w:tcW w:w="675" w:type="dxa"/>
          </w:tcPr>
          <w:p w14:paraId="50AE9926"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55361E1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191027</w:t>
            </w:r>
          </w:p>
        </w:tc>
        <w:tc>
          <w:tcPr>
            <w:tcW w:w="948" w:type="dxa"/>
          </w:tcPr>
          <w:p w14:paraId="182D700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22EEF25" w14:textId="77777777" w:rsidR="00744129" w:rsidRPr="006B2793" w:rsidRDefault="00744129" w:rsidP="00744129">
            <w:pPr>
              <w:pStyle w:val="TAL"/>
              <w:tabs>
                <w:tab w:val="clear" w:pos="284"/>
                <w:tab w:val="clear" w:pos="567"/>
              </w:tabs>
              <w:rPr>
                <w:sz w:val="16"/>
              </w:rPr>
            </w:pPr>
            <w:r w:rsidRPr="006B2793">
              <w:rPr>
                <w:sz w:val="16"/>
              </w:rPr>
              <w:t>Stage 1 CRs on FS_eCAV</w:t>
            </w:r>
          </w:p>
        </w:tc>
        <w:tc>
          <w:tcPr>
            <w:tcW w:w="1519" w:type="dxa"/>
          </w:tcPr>
          <w:p w14:paraId="7D991FED"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766ABDD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802770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19CA30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128186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3C990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1C7A68A"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34CE5C9" w14:textId="77777777" w:rsidR="00744129" w:rsidRPr="006B2793" w:rsidRDefault="00744129" w:rsidP="00744129">
            <w:pPr>
              <w:pStyle w:val="TAL"/>
              <w:tabs>
                <w:tab w:val="clear" w:pos="284"/>
                <w:tab w:val="clear" w:pos="567"/>
              </w:tabs>
              <w:rPr>
                <w:sz w:val="16"/>
              </w:rPr>
            </w:pPr>
          </w:p>
        </w:tc>
        <w:tc>
          <w:tcPr>
            <w:tcW w:w="1340" w:type="dxa"/>
          </w:tcPr>
          <w:p w14:paraId="581807D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CF1A94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DF90C3F" w14:textId="77777777" w:rsidR="00744129" w:rsidRPr="006B2793" w:rsidRDefault="00744129" w:rsidP="00744129">
            <w:pPr>
              <w:pStyle w:val="TAL"/>
              <w:tabs>
                <w:tab w:val="clear" w:pos="284"/>
                <w:tab w:val="clear" w:pos="567"/>
              </w:tabs>
              <w:rPr>
                <w:sz w:val="16"/>
              </w:rPr>
            </w:pPr>
          </w:p>
        </w:tc>
      </w:tr>
      <w:tr w:rsidR="00744129" w:rsidRPr="00200359" w14:paraId="6937536A" w14:textId="77777777" w:rsidTr="00744129">
        <w:tc>
          <w:tcPr>
            <w:tcW w:w="675" w:type="dxa"/>
          </w:tcPr>
          <w:p w14:paraId="4D280DC8"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14A59E2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191028</w:t>
            </w:r>
          </w:p>
        </w:tc>
        <w:tc>
          <w:tcPr>
            <w:tcW w:w="948" w:type="dxa"/>
          </w:tcPr>
          <w:p w14:paraId="30B1189C"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509D55E" w14:textId="77777777" w:rsidR="00744129" w:rsidRPr="006B2793" w:rsidRDefault="00744129" w:rsidP="00744129">
            <w:pPr>
              <w:pStyle w:val="TAL"/>
              <w:tabs>
                <w:tab w:val="clear" w:pos="284"/>
                <w:tab w:val="clear" w:pos="567"/>
              </w:tabs>
              <w:rPr>
                <w:sz w:val="16"/>
              </w:rPr>
            </w:pPr>
            <w:r w:rsidRPr="006B2793">
              <w:rPr>
                <w:sz w:val="16"/>
              </w:rPr>
              <w:t>Stage 1 CRs on eCAV</w:t>
            </w:r>
          </w:p>
        </w:tc>
        <w:tc>
          <w:tcPr>
            <w:tcW w:w="1519" w:type="dxa"/>
          </w:tcPr>
          <w:p w14:paraId="354B2F92"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206CC54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7D8714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57EBE1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A5001A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A5D2AF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345BC10"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54CA175" w14:textId="77777777" w:rsidR="00744129" w:rsidRPr="006B2793" w:rsidRDefault="00744129" w:rsidP="00744129">
            <w:pPr>
              <w:pStyle w:val="TAL"/>
              <w:tabs>
                <w:tab w:val="clear" w:pos="284"/>
                <w:tab w:val="clear" w:pos="567"/>
              </w:tabs>
              <w:rPr>
                <w:sz w:val="16"/>
              </w:rPr>
            </w:pPr>
          </w:p>
        </w:tc>
        <w:tc>
          <w:tcPr>
            <w:tcW w:w="1340" w:type="dxa"/>
          </w:tcPr>
          <w:p w14:paraId="57DAD1B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0ABDC2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C2A98DE" w14:textId="77777777" w:rsidR="00744129" w:rsidRPr="006B2793" w:rsidRDefault="00744129" w:rsidP="00744129">
            <w:pPr>
              <w:pStyle w:val="TAL"/>
              <w:tabs>
                <w:tab w:val="clear" w:pos="284"/>
                <w:tab w:val="clear" w:pos="567"/>
              </w:tabs>
              <w:rPr>
                <w:sz w:val="16"/>
              </w:rPr>
            </w:pPr>
          </w:p>
        </w:tc>
      </w:tr>
      <w:tr w:rsidR="00744129" w:rsidRPr="00200359" w14:paraId="1BB6C267" w14:textId="77777777" w:rsidTr="00744129">
        <w:tc>
          <w:tcPr>
            <w:tcW w:w="675" w:type="dxa"/>
          </w:tcPr>
          <w:p w14:paraId="0A87FBDA"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1DD594B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191029</w:t>
            </w:r>
          </w:p>
        </w:tc>
        <w:tc>
          <w:tcPr>
            <w:tcW w:w="948" w:type="dxa"/>
          </w:tcPr>
          <w:p w14:paraId="25B7050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947A6A4" w14:textId="77777777" w:rsidR="00744129" w:rsidRPr="006B2793" w:rsidRDefault="00744129" w:rsidP="00744129">
            <w:pPr>
              <w:pStyle w:val="TAL"/>
              <w:tabs>
                <w:tab w:val="clear" w:pos="284"/>
                <w:tab w:val="clear" w:pos="567"/>
              </w:tabs>
              <w:rPr>
                <w:sz w:val="16"/>
              </w:rPr>
            </w:pPr>
            <w:r w:rsidRPr="006B2793">
              <w:rPr>
                <w:sz w:val="16"/>
              </w:rPr>
              <w:t>Stage 1 CRs on FS_FRMCS3</w:t>
            </w:r>
          </w:p>
        </w:tc>
        <w:tc>
          <w:tcPr>
            <w:tcW w:w="1519" w:type="dxa"/>
          </w:tcPr>
          <w:p w14:paraId="4CD0D305"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023C40F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C94BE2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151005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B8716B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87E85A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D93899"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05D0798" w14:textId="77777777" w:rsidR="00744129" w:rsidRPr="006B2793" w:rsidRDefault="00744129" w:rsidP="00744129">
            <w:pPr>
              <w:pStyle w:val="TAL"/>
              <w:tabs>
                <w:tab w:val="clear" w:pos="284"/>
                <w:tab w:val="clear" w:pos="567"/>
              </w:tabs>
              <w:rPr>
                <w:sz w:val="16"/>
              </w:rPr>
            </w:pPr>
          </w:p>
        </w:tc>
        <w:tc>
          <w:tcPr>
            <w:tcW w:w="1340" w:type="dxa"/>
          </w:tcPr>
          <w:p w14:paraId="7BF92D0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1416B71"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5C3984E" w14:textId="77777777" w:rsidR="00744129" w:rsidRPr="006B2793" w:rsidRDefault="00744129" w:rsidP="00744129">
            <w:pPr>
              <w:pStyle w:val="TAL"/>
              <w:tabs>
                <w:tab w:val="clear" w:pos="284"/>
                <w:tab w:val="clear" w:pos="567"/>
              </w:tabs>
              <w:rPr>
                <w:sz w:val="16"/>
              </w:rPr>
            </w:pPr>
          </w:p>
        </w:tc>
      </w:tr>
      <w:tr w:rsidR="00744129" w:rsidRPr="00200359" w14:paraId="13BDF573" w14:textId="77777777" w:rsidTr="00744129">
        <w:tc>
          <w:tcPr>
            <w:tcW w:w="675" w:type="dxa"/>
          </w:tcPr>
          <w:p w14:paraId="4D4CA9A2"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111478E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191030</w:t>
            </w:r>
          </w:p>
        </w:tc>
        <w:tc>
          <w:tcPr>
            <w:tcW w:w="948" w:type="dxa"/>
          </w:tcPr>
          <w:p w14:paraId="596E1F1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0AB768A" w14:textId="77777777" w:rsidR="00744129" w:rsidRPr="006B2793" w:rsidRDefault="00744129" w:rsidP="00744129">
            <w:pPr>
              <w:pStyle w:val="TAL"/>
              <w:tabs>
                <w:tab w:val="clear" w:pos="284"/>
                <w:tab w:val="clear" w:pos="567"/>
              </w:tabs>
              <w:rPr>
                <w:sz w:val="16"/>
              </w:rPr>
            </w:pPr>
            <w:r w:rsidRPr="006B2793">
              <w:rPr>
                <w:sz w:val="16"/>
              </w:rPr>
              <w:t>Stage 1 CRs on MONASTERYEND</w:t>
            </w:r>
          </w:p>
        </w:tc>
        <w:tc>
          <w:tcPr>
            <w:tcW w:w="1519" w:type="dxa"/>
          </w:tcPr>
          <w:p w14:paraId="7CEF8D61"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0D0FCF2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28BE4D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BD5D5E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57AFC2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A28D8E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C153914"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53BB272" w14:textId="77777777" w:rsidR="00744129" w:rsidRPr="006B2793" w:rsidRDefault="00744129" w:rsidP="00744129">
            <w:pPr>
              <w:pStyle w:val="TAL"/>
              <w:tabs>
                <w:tab w:val="clear" w:pos="284"/>
                <w:tab w:val="clear" w:pos="567"/>
              </w:tabs>
              <w:rPr>
                <w:sz w:val="16"/>
              </w:rPr>
            </w:pPr>
          </w:p>
        </w:tc>
        <w:tc>
          <w:tcPr>
            <w:tcW w:w="1340" w:type="dxa"/>
          </w:tcPr>
          <w:p w14:paraId="6E3994C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20CAC0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B310C9F" w14:textId="77777777" w:rsidR="00744129" w:rsidRPr="006B2793" w:rsidRDefault="00744129" w:rsidP="00744129">
            <w:pPr>
              <w:pStyle w:val="TAL"/>
              <w:tabs>
                <w:tab w:val="clear" w:pos="284"/>
                <w:tab w:val="clear" w:pos="567"/>
              </w:tabs>
              <w:rPr>
                <w:sz w:val="16"/>
              </w:rPr>
            </w:pPr>
          </w:p>
        </w:tc>
      </w:tr>
      <w:tr w:rsidR="00744129" w:rsidRPr="00200359" w14:paraId="04320288" w14:textId="77777777" w:rsidTr="00744129">
        <w:tc>
          <w:tcPr>
            <w:tcW w:w="675" w:type="dxa"/>
          </w:tcPr>
          <w:p w14:paraId="797DED67" w14:textId="77777777" w:rsidR="00744129" w:rsidRPr="006B2793" w:rsidRDefault="00744129" w:rsidP="00744129">
            <w:pPr>
              <w:pStyle w:val="TAL"/>
              <w:tabs>
                <w:tab w:val="clear" w:pos="284"/>
                <w:tab w:val="clear" w:pos="567"/>
              </w:tabs>
              <w:rPr>
                <w:sz w:val="16"/>
              </w:rPr>
            </w:pPr>
            <w:r w:rsidRPr="006B2793">
              <w:rPr>
                <w:sz w:val="16"/>
              </w:rPr>
              <w:lastRenderedPageBreak/>
              <w:t>18</w:t>
            </w:r>
          </w:p>
        </w:tc>
        <w:tc>
          <w:tcPr>
            <w:tcW w:w="1134" w:type="dxa"/>
          </w:tcPr>
          <w:p w14:paraId="6F09843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191031</w:t>
            </w:r>
          </w:p>
        </w:tc>
        <w:tc>
          <w:tcPr>
            <w:tcW w:w="948" w:type="dxa"/>
          </w:tcPr>
          <w:p w14:paraId="5B21751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D94CD3E" w14:textId="77777777" w:rsidR="00744129" w:rsidRPr="006B2793" w:rsidRDefault="00744129" w:rsidP="00744129">
            <w:pPr>
              <w:pStyle w:val="TAL"/>
              <w:tabs>
                <w:tab w:val="clear" w:pos="284"/>
                <w:tab w:val="clear" w:pos="567"/>
              </w:tabs>
              <w:rPr>
                <w:sz w:val="16"/>
              </w:rPr>
            </w:pPr>
            <w:r w:rsidRPr="006B2793">
              <w:rPr>
                <w:sz w:val="16"/>
              </w:rPr>
              <w:t>Stage 1 CRs on FS_MINT</w:t>
            </w:r>
          </w:p>
        </w:tc>
        <w:tc>
          <w:tcPr>
            <w:tcW w:w="1519" w:type="dxa"/>
          </w:tcPr>
          <w:p w14:paraId="4092829D"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4FA998A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85118E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A361E0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92ADBE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C42A28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360FF30"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B2AA37D" w14:textId="77777777" w:rsidR="00744129" w:rsidRPr="006B2793" w:rsidRDefault="00744129" w:rsidP="00744129">
            <w:pPr>
              <w:pStyle w:val="TAL"/>
              <w:tabs>
                <w:tab w:val="clear" w:pos="284"/>
                <w:tab w:val="clear" w:pos="567"/>
              </w:tabs>
              <w:rPr>
                <w:sz w:val="16"/>
              </w:rPr>
            </w:pPr>
          </w:p>
        </w:tc>
        <w:tc>
          <w:tcPr>
            <w:tcW w:w="1340" w:type="dxa"/>
          </w:tcPr>
          <w:p w14:paraId="3DCEBE1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F5F3D5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3C1FDCA" w14:textId="77777777" w:rsidR="00744129" w:rsidRPr="006B2793" w:rsidRDefault="00744129" w:rsidP="00744129">
            <w:pPr>
              <w:pStyle w:val="TAL"/>
              <w:tabs>
                <w:tab w:val="clear" w:pos="284"/>
                <w:tab w:val="clear" w:pos="567"/>
              </w:tabs>
              <w:rPr>
                <w:sz w:val="16"/>
              </w:rPr>
            </w:pPr>
          </w:p>
        </w:tc>
      </w:tr>
      <w:tr w:rsidR="00744129" w:rsidRPr="00200359" w14:paraId="60480490" w14:textId="77777777" w:rsidTr="00744129">
        <w:tc>
          <w:tcPr>
            <w:tcW w:w="675" w:type="dxa"/>
          </w:tcPr>
          <w:p w14:paraId="0D97CE36"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13CEA6F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191032</w:t>
            </w:r>
          </w:p>
        </w:tc>
        <w:tc>
          <w:tcPr>
            <w:tcW w:w="948" w:type="dxa"/>
          </w:tcPr>
          <w:p w14:paraId="79E71D4D"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25C0431" w14:textId="77777777" w:rsidR="00744129" w:rsidRPr="006B2793" w:rsidRDefault="00744129" w:rsidP="00744129">
            <w:pPr>
              <w:pStyle w:val="TAL"/>
              <w:tabs>
                <w:tab w:val="clear" w:pos="284"/>
                <w:tab w:val="clear" w:pos="567"/>
              </w:tabs>
              <w:rPr>
                <w:sz w:val="16"/>
              </w:rPr>
            </w:pPr>
            <w:r w:rsidRPr="006B2793">
              <w:rPr>
                <w:sz w:val="16"/>
              </w:rPr>
              <w:t>Stage 1 CRs on MINT</w:t>
            </w:r>
          </w:p>
        </w:tc>
        <w:tc>
          <w:tcPr>
            <w:tcW w:w="1519" w:type="dxa"/>
          </w:tcPr>
          <w:p w14:paraId="0F1990F7"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62DAF9F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5B384D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2FB1FD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70153C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8F69BA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7BE4AA3"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A41F116" w14:textId="77777777" w:rsidR="00744129" w:rsidRPr="006B2793" w:rsidRDefault="00744129" w:rsidP="00744129">
            <w:pPr>
              <w:pStyle w:val="TAL"/>
              <w:tabs>
                <w:tab w:val="clear" w:pos="284"/>
                <w:tab w:val="clear" w:pos="567"/>
              </w:tabs>
              <w:rPr>
                <w:sz w:val="16"/>
              </w:rPr>
            </w:pPr>
          </w:p>
        </w:tc>
        <w:tc>
          <w:tcPr>
            <w:tcW w:w="1340" w:type="dxa"/>
          </w:tcPr>
          <w:p w14:paraId="3ECA905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C11228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866F168" w14:textId="77777777" w:rsidR="00744129" w:rsidRPr="006B2793" w:rsidRDefault="00744129" w:rsidP="00744129">
            <w:pPr>
              <w:pStyle w:val="TAL"/>
              <w:tabs>
                <w:tab w:val="clear" w:pos="284"/>
                <w:tab w:val="clear" w:pos="567"/>
              </w:tabs>
              <w:rPr>
                <w:sz w:val="16"/>
              </w:rPr>
            </w:pPr>
          </w:p>
        </w:tc>
      </w:tr>
      <w:tr w:rsidR="00744129" w:rsidRPr="00200359" w14:paraId="1243DE9A" w14:textId="77777777" w:rsidTr="00744129">
        <w:tc>
          <w:tcPr>
            <w:tcW w:w="675" w:type="dxa"/>
          </w:tcPr>
          <w:p w14:paraId="45E3E3BA"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52A4212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191033</w:t>
            </w:r>
          </w:p>
        </w:tc>
        <w:tc>
          <w:tcPr>
            <w:tcW w:w="948" w:type="dxa"/>
          </w:tcPr>
          <w:p w14:paraId="7D979832"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BB6B29F" w14:textId="77777777" w:rsidR="00744129" w:rsidRPr="006B2793" w:rsidRDefault="00744129" w:rsidP="00744129">
            <w:pPr>
              <w:pStyle w:val="TAL"/>
              <w:tabs>
                <w:tab w:val="clear" w:pos="284"/>
                <w:tab w:val="clear" w:pos="567"/>
              </w:tabs>
              <w:rPr>
                <w:sz w:val="16"/>
              </w:rPr>
            </w:pPr>
            <w:r w:rsidRPr="006B2793">
              <w:rPr>
                <w:sz w:val="16"/>
              </w:rPr>
              <w:t>Stage 1 CRs on FS_ATRAC</w:t>
            </w:r>
          </w:p>
        </w:tc>
        <w:tc>
          <w:tcPr>
            <w:tcW w:w="1519" w:type="dxa"/>
          </w:tcPr>
          <w:p w14:paraId="6AEF4C5C"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7951540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010FB3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681434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7FE77F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84C5C8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4856F52"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E0C67F0" w14:textId="77777777" w:rsidR="00744129" w:rsidRPr="006B2793" w:rsidRDefault="00744129" w:rsidP="00744129">
            <w:pPr>
              <w:pStyle w:val="TAL"/>
              <w:tabs>
                <w:tab w:val="clear" w:pos="284"/>
                <w:tab w:val="clear" w:pos="567"/>
              </w:tabs>
              <w:rPr>
                <w:sz w:val="16"/>
              </w:rPr>
            </w:pPr>
          </w:p>
        </w:tc>
        <w:tc>
          <w:tcPr>
            <w:tcW w:w="1340" w:type="dxa"/>
          </w:tcPr>
          <w:p w14:paraId="3CFC698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A687BD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564ACBE" w14:textId="77777777" w:rsidR="00744129" w:rsidRPr="006B2793" w:rsidRDefault="00744129" w:rsidP="00744129">
            <w:pPr>
              <w:pStyle w:val="TAL"/>
              <w:tabs>
                <w:tab w:val="clear" w:pos="284"/>
                <w:tab w:val="clear" w:pos="567"/>
              </w:tabs>
              <w:rPr>
                <w:sz w:val="16"/>
              </w:rPr>
            </w:pPr>
          </w:p>
        </w:tc>
      </w:tr>
      <w:tr w:rsidR="00744129" w:rsidRPr="00200359" w14:paraId="4522BD8A" w14:textId="77777777" w:rsidTr="00744129">
        <w:tc>
          <w:tcPr>
            <w:tcW w:w="675" w:type="dxa"/>
          </w:tcPr>
          <w:p w14:paraId="50BF6ACC"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5A70FE6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191034</w:t>
            </w:r>
          </w:p>
        </w:tc>
        <w:tc>
          <w:tcPr>
            <w:tcW w:w="948" w:type="dxa"/>
          </w:tcPr>
          <w:p w14:paraId="3BDDB88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3FBC79D" w14:textId="77777777" w:rsidR="00744129" w:rsidRPr="006B2793" w:rsidRDefault="00744129" w:rsidP="00744129">
            <w:pPr>
              <w:pStyle w:val="TAL"/>
              <w:tabs>
                <w:tab w:val="clear" w:pos="284"/>
                <w:tab w:val="clear" w:pos="567"/>
              </w:tabs>
              <w:rPr>
                <w:sz w:val="16"/>
              </w:rPr>
            </w:pPr>
            <w:r w:rsidRPr="006B2793">
              <w:rPr>
                <w:sz w:val="16"/>
              </w:rPr>
              <w:t>Stage 1 CRs on 5MBS_eMC</w:t>
            </w:r>
          </w:p>
        </w:tc>
        <w:tc>
          <w:tcPr>
            <w:tcW w:w="1519" w:type="dxa"/>
          </w:tcPr>
          <w:p w14:paraId="2D25A5F5"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185C6C4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CB2326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B43D6F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49A4A6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E25EDC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01F84EC"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43B09DB" w14:textId="77777777" w:rsidR="00744129" w:rsidRPr="006B2793" w:rsidRDefault="00744129" w:rsidP="00744129">
            <w:pPr>
              <w:pStyle w:val="TAL"/>
              <w:tabs>
                <w:tab w:val="clear" w:pos="284"/>
                <w:tab w:val="clear" w:pos="567"/>
              </w:tabs>
              <w:rPr>
                <w:sz w:val="16"/>
              </w:rPr>
            </w:pPr>
          </w:p>
        </w:tc>
        <w:tc>
          <w:tcPr>
            <w:tcW w:w="1340" w:type="dxa"/>
          </w:tcPr>
          <w:p w14:paraId="77F5F24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15C35E1"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98BD979" w14:textId="77777777" w:rsidR="00744129" w:rsidRPr="006B2793" w:rsidRDefault="00744129" w:rsidP="00744129">
            <w:pPr>
              <w:pStyle w:val="TAL"/>
              <w:tabs>
                <w:tab w:val="clear" w:pos="284"/>
                <w:tab w:val="clear" w:pos="567"/>
              </w:tabs>
              <w:rPr>
                <w:sz w:val="16"/>
              </w:rPr>
            </w:pPr>
          </w:p>
        </w:tc>
      </w:tr>
      <w:tr w:rsidR="00744129" w:rsidRPr="00200359" w14:paraId="20C42979" w14:textId="77777777" w:rsidTr="00744129">
        <w:tc>
          <w:tcPr>
            <w:tcW w:w="675" w:type="dxa"/>
          </w:tcPr>
          <w:p w14:paraId="60CE3504"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61D4CB2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191035</w:t>
            </w:r>
          </w:p>
        </w:tc>
        <w:tc>
          <w:tcPr>
            <w:tcW w:w="948" w:type="dxa"/>
          </w:tcPr>
          <w:p w14:paraId="3B822B79"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BCAA36B" w14:textId="77777777" w:rsidR="00744129" w:rsidRPr="006B2793" w:rsidRDefault="00744129" w:rsidP="00744129">
            <w:pPr>
              <w:pStyle w:val="TAL"/>
              <w:tabs>
                <w:tab w:val="clear" w:pos="284"/>
                <w:tab w:val="clear" w:pos="567"/>
              </w:tabs>
              <w:rPr>
                <w:sz w:val="16"/>
              </w:rPr>
            </w:pPr>
            <w:r w:rsidRPr="006B2793">
              <w:rPr>
                <w:sz w:val="16"/>
              </w:rPr>
              <w:t>Stage 1 CRs on IESNPN</w:t>
            </w:r>
          </w:p>
        </w:tc>
        <w:tc>
          <w:tcPr>
            <w:tcW w:w="1519" w:type="dxa"/>
          </w:tcPr>
          <w:p w14:paraId="77EBE6E8"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3006447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7DA8E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EC582A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A33224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6B5F7A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DEB5613"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85219E0" w14:textId="77777777" w:rsidR="00744129" w:rsidRPr="006B2793" w:rsidRDefault="00744129" w:rsidP="00744129">
            <w:pPr>
              <w:pStyle w:val="TAL"/>
              <w:tabs>
                <w:tab w:val="clear" w:pos="284"/>
                <w:tab w:val="clear" w:pos="567"/>
              </w:tabs>
              <w:rPr>
                <w:sz w:val="16"/>
              </w:rPr>
            </w:pPr>
          </w:p>
        </w:tc>
        <w:tc>
          <w:tcPr>
            <w:tcW w:w="1340" w:type="dxa"/>
          </w:tcPr>
          <w:p w14:paraId="10B793B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DA9EE0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B1D5EA2" w14:textId="77777777" w:rsidR="00744129" w:rsidRPr="006B2793" w:rsidRDefault="00744129" w:rsidP="00744129">
            <w:pPr>
              <w:pStyle w:val="TAL"/>
              <w:tabs>
                <w:tab w:val="clear" w:pos="284"/>
                <w:tab w:val="clear" w:pos="567"/>
              </w:tabs>
              <w:rPr>
                <w:sz w:val="16"/>
              </w:rPr>
            </w:pPr>
          </w:p>
        </w:tc>
      </w:tr>
      <w:tr w:rsidR="00744129" w:rsidRPr="00200359" w14:paraId="15EA758A" w14:textId="77777777" w:rsidTr="00744129">
        <w:tc>
          <w:tcPr>
            <w:tcW w:w="675" w:type="dxa"/>
          </w:tcPr>
          <w:p w14:paraId="2077B869"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2BEA697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191036</w:t>
            </w:r>
          </w:p>
        </w:tc>
        <w:tc>
          <w:tcPr>
            <w:tcW w:w="948" w:type="dxa"/>
          </w:tcPr>
          <w:p w14:paraId="5ADDB5F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69B224C" w14:textId="77777777" w:rsidR="00744129" w:rsidRPr="006B2793" w:rsidRDefault="00744129" w:rsidP="00744129">
            <w:pPr>
              <w:pStyle w:val="TAL"/>
              <w:tabs>
                <w:tab w:val="clear" w:pos="284"/>
                <w:tab w:val="clear" w:pos="567"/>
              </w:tabs>
              <w:rPr>
                <w:sz w:val="16"/>
              </w:rPr>
            </w:pPr>
            <w:r w:rsidRPr="006B2793">
              <w:rPr>
                <w:sz w:val="16"/>
              </w:rPr>
              <w:t>Stage 1 CRs on TEI17</w:t>
            </w:r>
          </w:p>
        </w:tc>
        <w:tc>
          <w:tcPr>
            <w:tcW w:w="1519" w:type="dxa"/>
          </w:tcPr>
          <w:p w14:paraId="087F755C"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1CC6034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37928E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A237C9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E6F6FC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1F93E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A7A2617"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B140F08" w14:textId="77777777" w:rsidR="00744129" w:rsidRPr="006B2793" w:rsidRDefault="00744129" w:rsidP="00744129">
            <w:pPr>
              <w:pStyle w:val="TAL"/>
              <w:tabs>
                <w:tab w:val="clear" w:pos="284"/>
                <w:tab w:val="clear" w:pos="567"/>
              </w:tabs>
              <w:rPr>
                <w:sz w:val="16"/>
              </w:rPr>
            </w:pPr>
          </w:p>
        </w:tc>
        <w:tc>
          <w:tcPr>
            <w:tcW w:w="1340" w:type="dxa"/>
          </w:tcPr>
          <w:p w14:paraId="3B91751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646666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5D4205D" w14:textId="77777777" w:rsidR="00744129" w:rsidRPr="006B2793" w:rsidRDefault="00744129" w:rsidP="00744129">
            <w:pPr>
              <w:pStyle w:val="TAL"/>
              <w:tabs>
                <w:tab w:val="clear" w:pos="284"/>
                <w:tab w:val="clear" w:pos="567"/>
              </w:tabs>
              <w:rPr>
                <w:sz w:val="16"/>
              </w:rPr>
            </w:pPr>
          </w:p>
        </w:tc>
      </w:tr>
      <w:tr w:rsidR="00744129" w:rsidRPr="00200359" w14:paraId="284F3651" w14:textId="77777777" w:rsidTr="00744129">
        <w:tc>
          <w:tcPr>
            <w:tcW w:w="675" w:type="dxa"/>
          </w:tcPr>
          <w:p w14:paraId="5EABFC3C"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06F8601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191037</w:t>
            </w:r>
          </w:p>
        </w:tc>
        <w:tc>
          <w:tcPr>
            <w:tcW w:w="948" w:type="dxa"/>
          </w:tcPr>
          <w:p w14:paraId="018C1BF8"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719ADFD" w14:textId="77777777" w:rsidR="00744129" w:rsidRPr="006B2793" w:rsidRDefault="00744129" w:rsidP="00744129">
            <w:pPr>
              <w:pStyle w:val="TAL"/>
              <w:tabs>
                <w:tab w:val="clear" w:pos="284"/>
                <w:tab w:val="clear" w:pos="567"/>
              </w:tabs>
              <w:rPr>
                <w:sz w:val="16"/>
              </w:rPr>
            </w:pPr>
            <w:r w:rsidRPr="006B2793">
              <w:rPr>
                <w:sz w:val="16"/>
              </w:rPr>
              <w:t>Stage 1 CRs on eCNAM_An</w:t>
            </w:r>
          </w:p>
        </w:tc>
        <w:tc>
          <w:tcPr>
            <w:tcW w:w="1519" w:type="dxa"/>
          </w:tcPr>
          <w:p w14:paraId="2F34CC42"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178CBD0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D3D2A4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E8B08F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6E376D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F522BA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E60BB6C"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002E259" w14:textId="77777777" w:rsidR="00744129" w:rsidRPr="006B2793" w:rsidRDefault="00744129" w:rsidP="00744129">
            <w:pPr>
              <w:pStyle w:val="TAL"/>
              <w:tabs>
                <w:tab w:val="clear" w:pos="284"/>
                <w:tab w:val="clear" w:pos="567"/>
              </w:tabs>
              <w:rPr>
                <w:sz w:val="16"/>
              </w:rPr>
            </w:pPr>
          </w:p>
        </w:tc>
        <w:tc>
          <w:tcPr>
            <w:tcW w:w="1340" w:type="dxa"/>
          </w:tcPr>
          <w:p w14:paraId="09B2281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2B86681"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7411F01" w14:textId="77777777" w:rsidR="00744129" w:rsidRPr="006B2793" w:rsidRDefault="00744129" w:rsidP="00744129">
            <w:pPr>
              <w:pStyle w:val="TAL"/>
              <w:tabs>
                <w:tab w:val="clear" w:pos="284"/>
                <w:tab w:val="clear" w:pos="567"/>
              </w:tabs>
              <w:rPr>
                <w:sz w:val="16"/>
              </w:rPr>
            </w:pPr>
          </w:p>
        </w:tc>
      </w:tr>
      <w:tr w:rsidR="00744129" w:rsidRPr="00200359" w14:paraId="047D3396" w14:textId="77777777" w:rsidTr="00744129">
        <w:tc>
          <w:tcPr>
            <w:tcW w:w="675" w:type="dxa"/>
          </w:tcPr>
          <w:p w14:paraId="01E389D0"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112A8F8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191038</w:t>
            </w:r>
          </w:p>
        </w:tc>
        <w:tc>
          <w:tcPr>
            <w:tcW w:w="948" w:type="dxa"/>
          </w:tcPr>
          <w:p w14:paraId="28D048BE"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59837BAF" w14:textId="77777777" w:rsidR="00744129" w:rsidRPr="006B2793" w:rsidRDefault="00744129" w:rsidP="00744129">
            <w:pPr>
              <w:pStyle w:val="TAL"/>
              <w:tabs>
                <w:tab w:val="clear" w:pos="284"/>
                <w:tab w:val="clear" w:pos="567"/>
              </w:tabs>
              <w:rPr>
                <w:sz w:val="16"/>
              </w:rPr>
            </w:pPr>
            <w:r w:rsidRPr="006B2793">
              <w:rPr>
                <w:sz w:val="16"/>
              </w:rPr>
              <w:t>New WID on IMS emergency support for SNPN (IESNPN)</w:t>
            </w:r>
          </w:p>
        </w:tc>
        <w:tc>
          <w:tcPr>
            <w:tcW w:w="1519" w:type="dxa"/>
          </w:tcPr>
          <w:p w14:paraId="242CE089"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68AEBA3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229BC2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623C92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5E9DF9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832D98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1CFE2B0"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F386144" w14:textId="77777777" w:rsidR="00744129" w:rsidRPr="006B2793" w:rsidRDefault="00744129" w:rsidP="00744129">
            <w:pPr>
              <w:pStyle w:val="TAL"/>
              <w:tabs>
                <w:tab w:val="clear" w:pos="284"/>
                <w:tab w:val="clear" w:pos="567"/>
              </w:tabs>
              <w:rPr>
                <w:sz w:val="16"/>
              </w:rPr>
            </w:pPr>
          </w:p>
        </w:tc>
        <w:tc>
          <w:tcPr>
            <w:tcW w:w="1340" w:type="dxa"/>
          </w:tcPr>
          <w:p w14:paraId="20F833B0"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6CE3B37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667BAFB" w14:textId="77777777" w:rsidR="00744129" w:rsidRPr="006B2793" w:rsidRDefault="00744129" w:rsidP="00744129">
            <w:pPr>
              <w:pStyle w:val="TAL"/>
              <w:tabs>
                <w:tab w:val="clear" w:pos="284"/>
                <w:tab w:val="clear" w:pos="567"/>
              </w:tabs>
              <w:rPr>
                <w:sz w:val="16"/>
              </w:rPr>
            </w:pPr>
          </w:p>
        </w:tc>
      </w:tr>
      <w:tr w:rsidR="00744129" w:rsidRPr="00200359" w14:paraId="5D3032A0" w14:textId="77777777" w:rsidTr="00744129">
        <w:tc>
          <w:tcPr>
            <w:tcW w:w="675" w:type="dxa"/>
          </w:tcPr>
          <w:p w14:paraId="5230B378"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3161E25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191039</w:t>
            </w:r>
          </w:p>
        </w:tc>
        <w:tc>
          <w:tcPr>
            <w:tcW w:w="948" w:type="dxa"/>
          </w:tcPr>
          <w:p w14:paraId="133575C8"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04F44064" w14:textId="77777777" w:rsidR="00744129" w:rsidRPr="006B2793" w:rsidRDefault="00744129" w:rsidP="00744129">
            <w:pPr>
              <w:pStyle w:val="TAL"/>
              <w:tabs>
                <w:tab w:val="clear" w:pos="284"/>
                <w:tab w:val="clear" w:pos="567"/>
              </w:tabs>
              <w:rPr>
                <w:sz w:val="16"/>
              </w:rPr>
            </w:pPr>
            <w:r w:rsidRPr="006B2793">
              <w:rPr>
                <w:sz w:val="16"/>
              </w:rPr>
              <w:t>Revised WID on Network Controlled Interactive Service (NCIS) Requirements</w:t>
            </w:r>
          </w:p>
        </w:tc>
        <w:tc>
          <w:tcPr>
            <w:tcW w:w="1519" w:type="dxa"/>
          </w:tcPr>
          <w:p w14:paraId="295701CA"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09EC647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CD7316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68E0B4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253E07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D5F85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9A4D84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40AF2BD" w14:textId="77777777" w:rsidR="00744129" w:rsidRPr="006B2793" w:rsidRDefault="00744129" w:rsidP="00744129">
            <w:pPr>
              <w:pStyle w:val="TAL"/>
              <w:tabs>
                <w:tab w:val="clear" w:pos="284"/>
                <w:tab w:val="clear" w:pos="567"/>
              </w:tabs>
              <w:rPr>
                <w:sz w:val="16"/>
              </w:rPr>
            </w:pPr>
            <w:r w:rsidRPr="006B2793">
              <w:rPr>
                <w:sz w:val="16"/>
              </w:rPr>
              <w:t>NCIS</w:t>
            </w:r>
          </w:p>
        </w:tc>
        <w:tc>
          <w:tcPr>
            <w:tcW w:w="1340" w:type="dxa"/>
          </w:tcPr>
          <w:p w14:paraId="730F24BC"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2701259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20C4E99" w14:textId="77777777" w:rsidR="00744129" w:rsidRPr="006B2793" w:rsidRDefault="00744129" w:rsidP="00744129">
            <w:pPr>
              <w:pStyle w:val="TAL"/>
              <w:tabs>
                <w:tab w:val="clear" w:pos="284"/>
                <w:tab w:val="clear" w:pos="567"/>
              </w:tabs>
              <w:rPr>
                <w:sz w:val="16"/>
              </w:rPr>
            </w:pPr>
          </w:p>
        </w:tc>
      </w:tr>
      <w:tr w:rsidR="00744129" w:rsidRPr="00200359" w14:paraId="63B779C7" w14:textId="77777777" w:rsidTr="00744129">
        <w:tc>
          <w:tcPr>
            <w:tcW w:w="675" w:type="dxa"/>
          </w:tcPr>
          <w:p w14:paraId="1D130576" w14:textId="77777777" w:rsidR="00744129" w:rsidRPr="006B2793" w:rsidRDefault="00744129" w:rsidP="00744129">
            <w:pPr>
              <w:pStyle w:val="TAL"/>
              <w:tabs>
                <w:tab w:val="clear" w:pos="284"/>
                <w:tab w:val="clear" w:pos="567"/>
              </w:tabs>
              <w:rPr>
                <w:sz w:val="16"/>
              </w:rPr>
            </w:pPr>
            <w:r w:rsidRPr="006B2793">
              <w:rPr>
                <w:sz w:val="16"/>
              </w:rPr>
              <w:t>6.6</w:t>
            </w:r>
          </w:p>
        </w:tc>
        <w:tc>
          <w:tcPr>
            <w:tcW w:w="1134" w:type="dxa"/>
          </w:tcPr>
          <w:p w14:paraId="7DC5317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191040</w:t>
            </w:r>
          </w:p>
        </w:tc>
        <w:tc>
          <w:tcPr>
            <w:tcW w:w="948" w:type="dxa"/>
          </w:tcPr>
          <w:p w14:paraId="1107ABE0" w14:textId="77777777" w:rsidR="00744129" w:rsidRPr="006B2793" w:rsidRDefault="00744129" w:rsidP="00744129">
            <w:pPr>
              <w:pStyle w:val="TAL"/>
              <w:tabs>
                <w:tab w:val="clear" w:pos="284"/>
                <w:tab w:val="clear" w:pos="567"/>
              </w:tabs>
              <w:rPr>
                <w:sz w:val="16"/>
              </w:rPr>
            </w:pPr>
            <w:r w:rsidRPr="006B2793">
              <w:rPr>
                <w:sz w:val="16"/>
              </w:rPr>
              <w:t>SID NEW</w:t>
            </w:r>
          </w:p>
        </w:tc>
        <w:tc>
          <w:tcPr>
            <w:tcW w:w="2188" w:type="dxa"/>
          </w:tcPr>
          <w:p w14:paraId="6E597DC6" w14:textId="77777777" w:rsidR="00744129" w:rsidRPr="006B2793" w:rsidRDefault="00744129" w:rsidP="00744129">
            <w:pPr>
              <w:pStyle w:val="TAL"/>
              <w:tabs>
                <w:tab w:val="clear" w:pos="284"/>
                <w:tab w:val="clear" w:pos="567"/>
              </w:tabs>
              <w:rPr>
                <w:sz w:val="16"/>
              </w:rPr>
            </w:pPr>
            <w:r w:rsidRPr="006B2793">
              <w:rPr>
                <w:sz w:val="16"/>
              </w:rPr>
              <w:t>New SID on AI/ML Model Transfer in 5GS (FS_AMMT)</w:t>
            </w:r>
          </w:p>
        </w:tc>
        <w:tc>
          <w:tcPr>
            <w:tcW w:w="1519" w:type="dxa"/>
          </w:tcPr>
          <w:p w14:paraId="7A3B071E"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458D033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DC0E51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C217F3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C1A555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948EE4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DE912EC" w14:textId="77777777" w:rsidR="00744129" w:rsidRPr="006B2793" w:rsidRDefault="00744129" w:rsidP="00744129">
            <w:pPr>
              <w:pStyle w:val="TAL"/>
              <w:tabs>
                <w:tab w:val="clear" w:pos="284"/>
                <w:tab w:val="clear" w:pos="567"/>
              </w:tabs>
              <w:rPr>
                <w:sz w:val="16"/>
              </w:rPr>
            </w:pPr>
            <w:r w:rsidRPr="006B2793">
              <w:rPr>
                <w:sz w:val="16"/>
              </w:rPr>
              <w:t>Rel-18</w:t>
            </w:r>
          </w:p>
        </w:tc>
        <w:tc>
          <w:tcPr>
            <w:tcW w:w="2038" w:type="dxa"/>
          </w:tcPr>
          <w:p w14:paraId="0187C360" w14:textId="77777777" w:rsidR="00744129" w:rsidRPr="006B2793" w:rsidRDefault="00744129" w:rsidP="00744129">
            <w:pPr>
              <w:pStyle w:val="TAL"/>
              <w:tabs>
                <w:tab w:val="clear" w:pos="284"/>
                <w:tab w:val="clear" w:pos="567"/>
              </w:tabs>
              <w:rPr>
                <w:sz w:val="16"/>
              </w:rPr>
            </w:pPr>
          </w:p>
        </w:tc>
        <w:tc>
          <w:tcPr>
            <w:tcW w:w="1340" w:type="dxa"/>
          </w:tcPr>
          <w:p w14:paraId="505EF2F8"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659BFDA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C5F6BCE" w14:textId="77777777" w:rsidR="00744129" w:rsidRPr="006B2793" w:rsidRDefault="00744129" w:rsidP="00744129">
            <w:pPr>
              <w:pStyle w:val="TAL"/>
              <w:tabs>
                <w:tab w:val="clear" w:pos="284"/>
                <w:tab w:val="clear" w:pos="567"/>
              </w:tabs>
              <w:rPr>
                <w:sz w:val="16"/>
              </w:rPr>
            </w:pPr>
          </w:p>
        </w:tc>
      </w:tr>
      <w:tr w:rsidR="00744129" w:rsidRPr="00200359" w14:paraId="433A4A70" w14:textId="77777777" w:rsidTr="00744129">
        <w:tc>
          <w:tcPr>
            <w:tcW w:w="675" w:type="dxa"/>
          </w:tcPr>
          <w:p w14:paraId="10C7AD20"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5749525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191041</w:t>
            </w:r>
          </w:p>
        </w:tc>
        <w:tc>
          <w:tcPr>
            <w:tcW w:w="948" w:type="dxa"/>
          </w:tcPr>
          <w:p w14:paraId="32E85914"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16AE11B6" w14:textId="77777777" w:rsidR="00744129" w:rsidRPr="006B2793" w:rsidRDefault="00744129" w:rsidP="00744129">
            <w:pPr>
              <w:pStyle w:val="TAL"/>
              <w:tabs>
                <w:tab w:val="clear" w:pos="284"/>
                <w:tab w:val="clear" w:pos="567"/>
              </w:tabs>
              <w:rPr>
                <w:sz w:val="16"/>
              </w:rPr>
            </w:pPr>
            <w:r w:rsidRPr="006B2793">
              <w:rPr>
                <w:sz w:val="16"/>
              </w:rPr>
              <w:t>Revised WID on AVPROD</w:t>
            </w:r>
          </w:p>
        </w:tc>
        <w:tc>
          <w:tcPr>
            <w:tcW w:w="1519" w:type="dxa"/>
          </w:tcPr>
          <w:p w14:paraId="2EEA247F"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6786EA8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DDF7D4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1D5F6E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86D6A7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99FE5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6BF48C4"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3575607" w14:textId="77777777" w:rsidR="00744129" w:rsidRPr="006B2793" w:rsidRDefault="00744129" w:rsidP="00744129">
            <w:pPr>
              <w:pStyle w:val="TAL"/>
              <w:tabs>
                <w:tab w:val="clear" w:pos="284"/>
                <w:tab w:val="clear" w:pos="567"/>
              </w:tabs>
              <w:rPr>
                <w:sz w:val="16"/>
              </w:rPr>
            </w:pPr>
            <w:r w:rsidRPr="006B2793">
              <w:rPr>
                <w:sz w:val="16"/>
              </w:rPr>
              <w:t>AVPROD</w:t>
            </w:r>
          </w:p>
        </w:tc>
        <w:tc>
          <w:tcPr>
            <w:tcW w:w="1340" w:type="dxa"/>
          </w:tcPr>
          <w:p w14:paraId="288C27AE"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23DB0F9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5F1AB03" w14:textId="77777777" w:rsidR="00744129" w:rsidRPr="006B2793" w:rsidRDefault="00744129" w:rsidP="00744129">
            <w:pPr>
              <w:pStyle w:val="TAL"/>
              <w:tabs>
                <w:tab w:val="clear" w:pos="284"/>
                <w:tab w:val="clear" w:pos="567"/>
              </w:tabs>
              <w:rPr>
                <w:sz w:val="16"/>
              </w:rPr>
            </w:pPr>
          </w:p>
        </w:tc>
      </w:tr>
      <w:tr w:rsidR="00744129" w:rsidRPr="00200359" w14:paraId="70200CF5" w14:textId="77777777" w:rsidTr="00744129">
        <w:tc>
          <w:tcPr>
            <w:tcW w:w="675" w:type="dxa"/>
          </w:tcPr>
          <w:p w14:paraId="2E4674F1" w14:textId="77777777" w:rsidR="00744129" w:rsidRPr="006B2793" w:rsidRDefault="00744129" w:rsidP="00744129">
            <w:pPr>
              <w:pStyle w:val="TAL"/>
              <w:tabs>
                <w:tab w:val="clear" w:pos="284"/>
                <w:tab w:val="clear" w:pos="567"/>
              </w:tabs>
              <w:rPr>
                <w:sz w:val="16"/>
              </w:rPr>
            </w:pPr>
            <w:r w:rsidRPr="006B2793">
              <w:rPr>
                <w:sz w:val="16"/>
              </w:rPr>
              <w:t>6.6</w:t>
            </w:r>
          </w:p>
        </w:tc>
        <w:tc>
          <w:tcPr>
            <w:tcW w:w="1134" w:type="dxa"/>
          </w:tcPr>
          <w:p w14:paraId="60011B9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191042</w:t>
            </w:r>
          </w:p>
        </w:tc>
        <w:tc>
          <w:tcPr>
            <w:tcW w:w="948" w:type="dxa"/>
          </w:tcPr>
          <w:p w14:paraId="258D3C9D" w14:textId="77777777" w:rsidR="00744129" w:rsidRPr="006B2793" w:rsidRDefault="00744129" w:rsidP="00744129">
            <w:pPr>
              <w:pStyle w:val="TAL"/>
              <w:tabs>
                <w:tab w:val="clear" w:pos="284"/>
                <w:tab w:val="clear" w:pos="567"/>
              </w:tabs>
              <w:rPr>
                <w:sz w:val="16"/>
              </w:rPr>
            </w:pPr>
            <w:r w:rsidRPr="006B2793">
              <w:rPr>
                <w:sz w:val="16"/>
              </w:rPr>
              <w:t>SID NEW</w:t>
            </w:r>
          </w:p>
        </w:tc>
        <w:tc>
          <w:tcPr>
            <w:tcW w:w="2188" w:type="dxa"/>
          </w:tcPr>
          <w:p w14:paraId="365B2010" w14:textId="77777777" w:rsidR="00744129" w:rsidRPr="006B2793" w:rsidRDefault="00744129" w:rsidP="00744129">
            <w:pPr>
              <w:pStyle w:val="TAL"/>
              <w:tabs>
                <w:tab w:val="clear" w:pos="284"/>
                <w:tab w:val="clear" w:pos="567"/>
              </w:tabs>
              <w:rPr>
                <w:sz w:val="16"/>
              </w:rPr>
            </w:pPr>
            <w:r w:rsidRPr="006B2793">
              <w:rPr>
                <w:sz w:val="16"/>
              </w:rPr>
              <w:t>New SID on Services with Extra-territorial 5G systems (FS_5GET)</w:t>
            </w:r>
          </w:p>
        </w:tc>
        <w:tc>
          <w:tcPr>
            <w:tcW w:w="1519" w:type="dxa"/>
          </w:tcPr>
          <w:p w14:paraId="60E9D529"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05A36D7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9AA894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E62357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8AA4F6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B40FB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ECB79EF" w14:textId="77777777" w:rsidR="00744129" w:rsidRPr="006B2793" w:rsidRDefault="00744129" w:rsidP="00744129">
            <w:pPr>
              <w:pStyle w:val="TAL"/>
              <w:tabs>
                <w:tab w:val="clear" w:pos="284"/>
                <w:tab w:val="clear" w:pos="567"/>
              </w:tabs>
              <w:rPr>
                <w:sz w:val="16"/>
              </w:rPr>
            </w:pPr>
            <w:r w:rsidRPr="006B2793">
              <w:rPr>
                <w:sz w:val="16"/>
              </w:rPr>
              <w:t>Rel-18</w:t>
            </w:r>
          </w:p>
        </w:tc>
        <w:tc>
          <w:tcPr>
            <w:tcW w:w="2038" w:type="dxa"/>
          </w:tcPr>
          <w:p w14:paraId="7F117DDE" w14:textId="77777777" w:rsidR="00744129" w:rsidRPr="006B2793" w:rsidRDefault="00744129" w:rsidP="00744129">
            <w:pPr>
              <w:pStyle w:val="TAL"/>
              <w:tabs>
                <w:tab w:val="clear" w:pos="284"/>
                <w:tab w:val="clear" w:pos="567"/>
              </w:tabs>
              <w:rPr>
                <w:sz w:val="16"/>
              </w:rPr>
            </w:pPr>
          </w:p>
        </w:tc>
        <w:tc>
          <w:tcPr>
            <w:tcW w:w="1340" w:type="dxa"/>
          </w:tcPr>
          <w:p w14:paraId="5D16A8C1"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4954DEB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7F1BE58" w14:textId="77777777" w:rsidR="00744129" w:rsidRPr="006B2793" w:rsidRDefault="00744129" w:rsidP="00744129">
            <w:pPr>
              <w:pStyle w:val="TAL"/>
              <w:tabs>
                <w:tab w:val="clear" w:pos="284"/>
                <w:tab w:val="clear" w:pos="567"/>
              </w:tabs>
              <w:rPr>
                <w:sz w:val="16"/>
              </w:rPr>
            </w:pPr>
          </w:p>
        </w:tc>
      </w:tr>
      <w:tr w:rsidR="00744129" w:rsidRPr="00200359" w14:paraId="0DFC6E93" w14:textId="77777777" w:rsidTr="00744129">
        <w:tc>
          <w:tcPr>
            <w:tcW w:w="675" w:type="dxa"/>
          </w:tcPr>
          <w:p w14:paraId="189E0ECA"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02AA118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191043</w:t>
            </w:r>
          </w:p>
        </w:tc>
        <w:tc>
          <w:tcPr>
            <w:tcW w:w="948" w:type="dxa"/>
          </w:tcPr>
          <w:p w14:paraId="51705AF0"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5E5D87AC" w14:textId="77777777" w:rsidR="00744129" w:rsidRPr="006B2793" w:rsidRDefault="00744129" w:rsidP="00744129">
            <w:pPr>
              <w:pStyle w:val="TAL"/>
              <w:tabs>
                <w:tab w:val="clear" w:pos="284"/>
                <w:tab w:val="clear" w:pos="567"/>
              </w:tabs>
              <w:rPr>
                <w:sz w:val="16"/>
              </w:rPr>
            </w:pPr>
            <w:r w:rsidRPr="006B2793">
              <w:rPr>
                <w:sz w:val="16"/>
              </w:rPr>
              <w:t>Revised WID on service requirements on enhancements for cyber-physical control applications in vertical domains (eCAV)</w:t>
            </w:r>
          </w:p>
        </w:tc>
        <w:tc>
          <w:tcPr>
            <w:tcW w:w="1519" w:type="dxa"/>
          </w:tcPr>
          <w:p w14:paraId="452AC433"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14B5B5E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A0FABB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63C6F8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78FE0F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5B649C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D3966A1"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E231AAE" w14:textId="77777777" w:rsidR="00744129" w:rsidRPr="006B2793" w:rsidRDefault="00744129" w:rsidP="00744129">
            <w:pPr>
              <w:pStyle w:val="TAL"/>
              <w:tabs>
                <w:tab w:val="clear" w:pos="284"/>
                <w:tab w:val="clear" w:pos="567"/>
              </w:tabs>
              <w:rPr>
                <w:sz w:val="16"/>
              </w:rPr>
            </w:pPr>
            <w:r w:rsidRPr="006B2793">
              <w:rPr>
                <w:sz w:val="16"/>
              </w:rPr>
              <w:t>eCAV</w:t>
            </w:r>
          </w:p>
        </w:tc>
        <w:tc>
          <w:tcPr>
            <w:tcW w:w="1340" w:type="dxa"/>
          </w:tcPr>
          <w:p w14:paraId="23C39081"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208B721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0A5A6CB" w14:textId="77777777" w:rsidR="00744129" w:rsidRPr="006B2793" w:rsidRDefault="00744129" w:rsidP="00744129">
            <w:pPr>
              <w:pStyle w:val="TAL"/>
              <w:tabs>
                <w:tab w:val="clear" w:pos="284"/>
                <w:tab w:val="clear" w:pos="567"/>
              </w:tabs>
              <w:rPr>
                <w:sz w:val="16"/>
              </w:rPr>
            </w:pPr>
          </w:p>
        </w:tc>
      </w:tr>
      <w:tr w:rsidR="00744129" w:rsidRPr="00200359" w14:paraId="132E4512" w14:textId="77777777" w:rsidTr="00744129">
        <w:tc>
          <w:tcPr>
            <w:tcW w:w="675" w:type="dxa"/>
          </w:tcPr>
          <w:p w14:paraId="282AB30E" w14:textId="77777777" w:rsidR="00744129" w:rsidRPr="006B2793" w:rsidRDefault="00744129" w:rsidP="00744129">
            <w:pPr>
              <w:pStyle w:val="TAL"/>
              <w:tabs>
                <w:tab w:val="clear" w:pos="284"/>
                <w:tab w:val="clear" w:pos="567"/>
              </w:tabs>
              <w:rPr>
                <w:sz w:val="16"/>
              </w:rPr>
            </w:pPr>
            <w:r w:rsidRPr="006B2793">
              <w:rPr>
                <w:sz w:val="16"/>
              </w:rPr>
              <w:t>19.5</w:t>
            </w:r>
          </w:p>
        </w:tc>
        <w:tc>
          <w:tcPr>
            <w:tcW w:w="1134" w:type="dxa"/>
          </w:tcPr>
          <w:p w14:paraId="0923D5A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191044</w:t>
            </w:r>
          </w:p>
        </w:tc>
        <w:tc>
          <w:tcPr>
            <w:tcW w:w="948" w:type="dxa"/>
          </w:tcPr>
          <w:p w14:paraId="3EC8895D"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2E4A8DE0" w14:textId="77777777" w:rsidR="00744129" w:rsidRPr="006B2793" w:rsidRDefault="00744129" w:rsidP="00744129">
            <w:pPr>
              <w:pStyle w:val="TAL"/>
              <w:tabs>
                <w:tab w:val="clear" w:pos="284"/>
                <w:tab w:val="clear" w:pos="567"/>
              </w:tabs>
              <w:rPr>
                <w:sz w:val="16"/>
              </w:rPr>
            </w:pPr>
            <w:r w:rsidRPr="006B2793">
              <w:rPr>
                <w:sz w:val="16"/>
              </w:rPr>
              <w:t>Support Team Report</w:t>
            </w:r>
          </w:p>
        </w:tc>
        <w:tc>
          <w:tcPr>
            <w:tcW w:w="1519" w:type="dxa"/>
          </w:tcPr>
          <w:p w14:paraId="7D31A316" w14:textId="77777777" w:rsidR="00744129" w:rsidRPr="006B2793" w:rsidRDefault="00744129" w:rsidP="00744129">
            <w:pPr>
              <w:pStyle w:val="TAL"/>
              <w:tabs>
                <w:tab w:val="clear" w:pos="284"/>
                <w:tab w:val="clear" w:pos="567"/>
              </w:tabs>
              <w:rPr>
                <w:sz w:val="16"/>
              </w:rPr>
            </w:pPr>
            <w:r w:rsidRPr="006B2793">
              <w:rPr>
                <w:sz w:val="16"/>
              </w:rPr>
              <w:t>MCC (JMM)</w:t>
            </w:r>
          </w:p>
        </w:tc>
        <w:tc>
          <w:tcPr>
            <w:tcW w:w="1212" w:type="dxa"/>
          </w:tcPr>
          <w:p w14:paraId="744A859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9F3E2C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C4F959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42A2BD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0E02E6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361A6DF" w14:textId="77777777" w:rsidR="00744129" w:rsidRPr="006B2793" w:rsidRDefault="00744129" w:rsidP="00744129">
            <w:pPr>
              <w:pStyle w:val="TAL"/>
              <w:tabs>
                <w:tab w:val="clear" w:pos="284"/>
                <w:tab w:val="clear" w:pos="567"/>
              </w:tabs>
              <w:rPr>
                <w:sz w:val="16"/>
              </w:rPr>
            </w:pPr>
          </w:p>
        </w:tc>
        <w:tc>
          <w:tcPr>
            <w:tcW w:w="2038" w:type="dxa"/>
          </w:tcPr>
          <w:p w14:paraId="444B9759" w14:textId="77777777" w:rsidR="00744129" w:rsidRPr="006B2793" w:rsidRDefault="00744129" w:rsidP="00744129">
            <w:pPr>
              <w:pStyle w:val="TAL"/>
              <w:tabs>
                <w:tab w:val="clear" w:pos="284"/>
                <w:tab w:val="clear" w:pos="567"/>
              </w:tabs>
              <w:rPr>
                <w:sz w:val="16"/>
              </w:rPr>
            </w:pPr>
          </w:p>
        </w:tc>
        <w:tc>
          <w:tcPr>
            <w:tcW w:w="1340" w:type="dxa"/>
          </w:tcPr>
          <w:p w14:paraId="22FA0A9C"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6D75D996"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D29444E" w14:textId="77777777" w:rsidR="00744129" w:rsidRPr="006B2793" w:rsidRDefault="00744129" w:rsidP="00744129">
            <w:pPr>
              <w:pStyle w:val="TAL"/>
              <w:tabs>
                <w:tab w:val="clear" w:pos="284"/>
                <w:tab w:val="clear" w:pos="567"/>
              </w:tabs>
              <w:rPr>
                <w:sz w:val="16"/>
              </w:rPr>
            </w:pPr>
          </w:p>
        </w:tc>
      </w:tr>
      <w:tr w:rsidR="00744129" w:rsidRPr="00200359" w14:paraId="65626BF3" w14:textId="77777777" w:rsidTr="00744129">
        <w:tc>
          <w:tcPr>
            <w:tcW w:w="675" w:type="dxa"/>
          </w:tcPr>
          <w:p w14:paraId="711C8A1E"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6EEBA52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191045</w:t>
            </w:r>
          </w:p>
        </w:tc>
        <w:tc>
          <w:tcPr>
            <w:tcW w:w="948" w:type="dxa"/>
          </w:tcPr>
          <w:p w14:paraId="612B6D35"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5A097254" w14:textId="77777777" w:rsidR="00744129" w:rsidRPr="006B2793" w:rsidRDefault="00744129" w:rsidP="00744129">
            <w:pPr>
              <w:pStyle w:val="TAL"/>
              <w:tabs>
                <w:tab w:val="clear" w:pos="284"/>
                <w:tab w:val="clear" w:pos="567"/>
              </w:tabs>
              <w:rPr>
                <w:sz w:val="16"/>
              </w:rPr>
            </w:pPr>
            <w:r w:rsidRPr="006B2793">
              <w:rPr>
                <w:sz w:val="16"/>
              </w:rPr>
              <w:t>LS from GSMA: LS Reply to TSG RAN on Requirements for NR carrier frequency mismatch in 5G status indication</w:t>
            </w:r>
          </w:p>
        </w:tc>
        <w:tc>
          <w:tcPr>
            <w:tcW w:w="1519" w:type="dxa"/>
          </w:tcPr>
          <w:p w14:paraId="3773E5D2" w14:textId="77777777" w:rsidR="00744129" w:rsidRPr="006B2793" w:rsidRDefault="00744129" w:rsidP="00744129">
            <w:pPr>
              <w:pStyle w:val="TAL"/>
              <w:tabs>
                <w:tab w:val="clear" w:pos="284"/>
                <w:tab w:val="clear" w:pos="567"/>
              </w:tabs>
              <w:rPr>
                <w:sz w:val="16"/>
              </w:rPr>
            </w:pPr>
            <w:r w:rsidRPr="006B2793">
              <w:rPr>
                <w:sz w:val="16"/>
              </w:rPr>
              <w:t>GSMA</w:t>
            </w:r>
          </w:p>
        </w:tc>
        <w:tc>
          <w:tcPr>
            <w:tcW w:w="1212" w:type="dxa"/>
          </w:tcPr>
          <w:p w14:paraId="744472F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0FA769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3A4868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9CAA73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E7CCB3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48CFF6E" w14:textId="77777777" w:rsidR="00744129" w:rsidRPr="006B2793" w:rsidRDefault="00744129" w:rsidP="00744129">
            <w:pPr>
              <w:pStyle w:val="TAL"/>
              <w:tabs>
                <w:tab w:val="clear" w:pos="284"/>
                <w:tab w:val="clear" w:pos="567"/>
              </w:tabs>
              <w:rPr>
                <w:sz w:val="16"/>
              </w:rPr>
            </w:pPr>
          </w:p>
        </w:tc>
        <w:tc>
          <w:tcPr>
            <w:tcW w:w="2038" w:type="dxa"/>
          </w:tcPr>
          <w:p w14:paraId="703001F0" w14:textId="77777777" w:rsidR="00744129" w:rsidRPr="006B2793" w:rsidRDefault="00744129" w:rsidP="00744129">
            <w:pPr>
              <w:pStyle w:val="TAL"/>
              <w:tabs>
                <w:tab w:val="clear" w:pos="284"/>
                <w:tab w:val="clear" w:pos="567"/>
              </w:tabs>
              <w:rPr>
                <w:sz w:val="16"/>
              </w:rPr>
            </w:pPr>
          </w:p>
        </w:tc>
        <w:tc>
          <w:tcPr>
            <w:tcW w:w="1340" w:type="dxa"/>
          </w:tcPr>
          <w:p w14:paraId="7CC7525D"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05AFB57F"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0D2786B" w14:textId="77777777" w:rsidR="00744129" w:rsidRPr="006B2793" w:rsidRDefault="00744129" w:rsidP="00744129">
            <w:pPr>
              <w:pStyle w:val="TAL"/>
              <w:tabs>
                <w:tab w:val="clear" w:pos="284"/>
                <w:tab w:val="clear" w:pos="567"/>
              </w:tabs>
              <w:rPr>
                <w:sz w:val="16"/>
              </w:rPr>
            </w:pPr>
          </w:p>
        </w:tc>
      </w:tr>
      <w:tr w:rsidR="00744129" w:rsidRPr="00200359" w14:paraId="6187FF0C" w14:textId="77777777" w:rsidTr="00744129">
        <w:tc>
          <w:tcPr>
            <w:tcW w:w="675" w:type="dxa"/>
          </w:tcPr>
          <w:p w14:paraId="0BD42345"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6459C74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191046</w:t>
            </w:r>
          </w:p>
        </w:tc>
        <w:tc>
          <w:tcPr>
            <w:tcW w:w="948" w:type="dxa"/>
          </w:tcPr>
          <w:p w14:paraId="63401935"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D13FB98" w14:textId="77777777" w:rsidR="00744129" w:rsidRPr="006B2793" w:rsidRDefault="00744129" w:rsidP="00744129">
            <w:pPr>
              <w:pStyle w:val="TAL"/>
              <w:tabs>
                <w:tab w:val="clear" w:pos="284"/>
                <w:tab w:val="clear" w:pos="567"/>
              </w:tabs>
              <w:rPr>
                <w:sz w:val="16"/>
              </w:rPr>
            </w:pPr>
            <w:r w:rsidRPr="006B2793">
              <w:rPr>
                <w:sz w:val="16"/>
              </w:rPr>
              <w:t xml:space="preserve">LS from NGMN: NGMN Verticals URLLC Requirements &amp; Solutions Report </w:t>
            </w:r>
          </w:p>
        </w:tc>
        <w:tc>
          <w:tcPr>
            <w:tcW w:w="1519" w:type="dxa"/>
          </w:tcPr>
          <w:p w14:paraId="72A7BAED" w14:textId="77777777" w:rsidR="00744129" w:rsidRPr="006B2793" w:rsidRDefault="00744129" w:rsidP="00744129">
            <w:pPr>
              <w:pStyle w:val="TAL"/>
              <w:tabs>
                <w:tab w:val="clear" w:pos="284"/>
                <w:tab w:val="clear" w:pos="567"/>
              </w:tabs>
              <w:rPr>
                <w:sz w:val="16"/>
              </w:rPr>
            </w:pPr>
            <w:r w:rsidRPr="006B2793">
              <w:rPr>
                <w:sz w:val="16"/>
              </w:rPr>
              <w:t>NGMN</w:t>
            </w:r>
          </w:p>
        </w:tc>
        <w:tc>
          <w:tcPr>
            <w:tcW w:w="1212" w:type="dxa"/>
          </w:tcPr>
          <w:p w14:paraId="27BB059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CD2567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C4CAAB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43DF5E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80EE34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E31DE28" w14:textId="77777777" w:rsidR="00744129" w:rsidRPr="006B2793" w:rsidRDefault="00744129" w:rsidP="00744129">
            <w:pPr>
              <w:pStyle w:val="TAL"/>
              <w:tabs>
                <w:tab w:val="clear" w:pos="284"/>
                <w:tab w:val="clear" w:pos="567"/>
              </w:tabs>
              <w:rPr>
                <w:sz w:val="16"/>
              </w:rPr>
            </w:pPr>
          </w:p>
        </w:tc>
        <w:tc>
          <w:tcPr>
            <w:tcW w:w="2038" w:type="dxa"/>
          </w:tcPr>
          <w:p w14:paraId="4A246352" w14:textId="77777777" w:rsidR="00744129" w:rsidRPr="006B2793" w:rsidRDefault="00744129" w:rsidP="00744129">
            <w:pPr>
              <w:pStyle w:val="TAL"/>
              <w:tabs>
                <w:tab w:val="clear" w:pos="284"/>
                <w:tab w:val="clear" w:pos="567"/>
              </w:tabs>
              <w:rPr>
                <w:sz w:val="16"/>
              </w:rPr>
            </w:pPr>
          </w:p>
        </w:tc>
        <w:tc>
          <w:tcPr>
            <w:tcW w:w="1340" w:type="dxa"/>
          </w:tcPr>
          <w:p w14:paraId="710322DE"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205D95F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14DD242" w14:textId="77777777" w:rsidR="00744129" w:rsidRPr="006B2793" w:rsidRDefault="00744129" w:rsidP="00744129">
            <w:pPr>
              <w:pStyle w:val="TAL"/>
              <w:tabs>
                <w:tab w:val="clear" w:pos="284"/>
                <w:tab w:val="clear" w:pos="567"/>
              </w:tabs>
              <w:rPr>
                <w:sz w:val="16"/>
              </w:rPr>
            </w:pPr>
          </w:p>
        </w:tc>
      </w:tr>
      <w:tr w:rsidR="00744129" w:rsidRPr="00200359" w14:paraId="2A7A1C9A" w14:textId="77777777" w:rsidTr="00744129">
        <w:tc>
          <w:tcPr>
            <w:tcW w:w="675" w:type="dxa"/>
          </w:tcPr>
          <w:p w14:paraId="39505DBB"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5B2897C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191047</w:t>
            </w:r>
          </w:p>
        </w:tc>
        <w:tc>
          <w:tcPr>
            <w:tcW w:w="948" w:type="dxa"/>
          </w:tcPr>
          <w:p w14:paraId="3F5302F5"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6EA55927" w14:textId="77777777" w:rsidR="00744129" w:rsidRPr="006B2793" w:rsidRDefault="00744129" w:rsidP="00744129">
            <w:pPr>
              <w:pStyle w:val="TAL"/>
              <w:tabs>
                <w:tab w:val="clear" w:pos="284"/>
                <w:tab w:val="clear" w:pos="567"/>
              </w:tabs>
              <w:rPr>
                <w:sz w:val="16"/>
              </w:rPr>
            </w:pPr>
            <w:r w:rsidRPr="006B2793">
              <w:rPr>
                <w:sz w:val="16"/>
              </w:rPr>
              <w:t>LS from RAN WG3: Reply LS on energy efficiency</w:t>
            </w:r>
          </w:p>
        </w:tc>
        <w:tc>
          <w:tcPr>
            <w:tcW w:w="1519" w:type="dxa"/>
          </w:tcPr>
          <w:p w14:paraId="585A1970" w14:textId="77777777" w:rsidR="00744129" w:rsidRPr="006B2793" w:rsidRDefault="00744129" w:rsidP="00744129">
            <w:pPr>
              <w:pStyle w:val="TAL"/>
              <w:tabs>
                <w:tab w:val="clear" w:pos="284"/>
                <w:tab w:val="clear" w:pos="567"/>
              </w:tabs>
              <w:rPr>
                <w:sz w:val="16"/>
              </w:rPr>
            </w:pPr>
            <w:r w:rsidRPr="006B2793">
              <w:rPr>
                <w:sz w:val="16"/>
              </w:rPr>
              <w:t>RAN WG3</w:t>
            </w:r>
          </w:p>
        </w:tc>
        <w:tc>
          <w:tcPr>
            <w:tcW w:w="1212" w:type="dxa"/>
          </w:tcPr>
          <w:p w14:paraId="138EC9A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7DB286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DAA6A6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DC11A4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41B0C3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CB0406B"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0A429AE" w14:textId="77777777" w:rsidR="00744129" w:rsidRPr="006B2793" w:rsidRDefault="00744129" w:rsidP="00744129">
            <w:pPr>
              <w:pStyle w:val="TAL"/>
              <w:tabs>
                <w:tab w:val="clear" w:pos="284"/>
                <w:tab w:val="clear" w:pos="567"/>
              </w:tabs>
              <w:rPr>
                <w:sz w:val="16"/>
              </w:rPr>
            </w:pPr>
          </w:p>
        </w:tc>
        <w:tc>
          <w:tcPr>
            <w:tcW w:w="1340" w:type="dxa"/>
          </w:tcPr>
          <w:p w14:paraId="44DFC5C3"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57B2A39A"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B3B3C02" w14:textId="77777777" w:rsidR="00744129" w:rsidRPr="006B2793" w:rsidRDefault="00744129" w:rsidP="00744129">
            <w:pPr>
              <w:pStyle w:val="TAL"/>
              <w:tabs>
                <w:tab w:val="clear" w:pos="284"/>
                <w:tab w:val="clear" w:pos="567"/>
              </w:tabs>
              <w:rPr>
                <w:sz w:val="16"/>
              </w:rPr>
            </w:pPr>
          </w:p>
        </w:tc>
      </w:tr>
      <w:tr w:rsidR="00744129" w:rsidRPr="00200359" w14:paraId="6ABFC0C7" w14:textId="77777777" w:rsidTr="00744129">
        <w:tc>
          <w:tcPr>
            <w:tcW w:w="675" w:type="dxa"/>
          </w:tcPr>
          <w:p w14:paraId="29A80DCC" w14:textId="77777777" w:rsidR="00744129" w:rsidRPr="006B2793" w:rsidRDefault="00744129" w:rsidP="00744129">
            <w:pPr>
              <w:pStyle w:val="TAL"/>
              <w:tabs>
                <w:tab w:val="clear" w:pos="284"/>
                <w:tab w:val="clear" w:pos="567"/>
              </w:tabs>
              <w:rPr>
                <w:sz w:val="16"/>
              </w:rPr>
            </w:pPr>
            <w:r w:rsidRPr="006B2793">
              <w:rPr>
                <w:sz w:val="16"/>
              </w:rPr>
              <w:lastRenderedPageBreak/>
              <w:t>2.1</w:t>
            </w:r>
          </w:p>
        </w:tc>
        <w:tc>
          <w:tcPr>
            <w:tcW w:w="1134" w:type="dxa"/>
          </w:tcPr>
          <w:p w14:paraId="2F261A6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191048</w:t>
            </w:r>
          </w:p>
        </w:tc>
        <w:tc>
          <w:tcPr>
            <w:tcW w:w="948" w:type="dxa"/>
          </w:tcPr>
          <w:p w14:paraId="63CF022F"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1793A416" w14:textId="77777777" w:rsidR="00744129" w:rsidRPr="006B2793" w:rsidRDefault="00744129" w:rsidP="00744129">
            <w:pPr>
              <w:pStyle w:val="TAL"/>
              <w:tabs>
                <w:tab w:val="clear" w:pos="284"/>
                <w:tab w:val="clear" w:pos="567"/>
              </w:tabs>
              <w:rPr>
                <w:sz w:val="16"/>
              </w:rPr>
            </w:pPr>
            <w:r w:rsidRPr="006B2793">
              <w:rPr>
                <w:sz w:val="16"/>
              </w:rPr>
              <w:t>LS from SA WG2: Reply LS on SUCI computation from an NSI</w:t>
            </w:r>
          </w:p>
        </w:tc>
        <w:tc>
          <w:tcPr>
            <w:tcW w:w="1519" w:type="dxa"/>
          </w:tcPr>
          <w:p w14:paraId="160A9FC2"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09F9F0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6A5C42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0633E3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A55F42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E8577C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150084D"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65B15A3" w14:textId="77777777" w:rsidR="00744129" w:rsidRPr="006B2793" w:rsidRDefault="00744129" w:rsidP="00744129">
            <w:pPr>
              <w:pStyle w:val="TAL"/>
              <w:tabs>
                <w:tab w:val="clear" w:pos="284"/>
                <w:tab w:val="clear" w:pos="567"/>
              </w:tabs>
              <w:rPr>
                <w:sz w:val="16"/>
              </w:rPr>
            </w:pPr>
            <w:r w:rsidRPr="006B2793">
              <w:rPr>
                <w:sz w:val="16"/>
              </w:rPr>
              <w:t>Vertical_LAN</w:t>
            </w:r>
          </w:p>
        </w:tc>
        <w:tc>
          <w:tcPr>
            <w:tcW w:w="1340" w:type="dxa"/>
          </w:tcPr>
          <w:p w14:paraId="1F59F9BE"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59CE9FD9"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6D74004" w14:textId="77777777" w:rsidR="00744129" w:rsidRPr="006B2793" w:rsidRDefault="00744129" w:rsidP="00744129">
            <w:pPr>
              <w:pStyle w:val="TAL"/>
              <w:tabs>
                <w:tab w:val="clear" w:pos="284"/>
                <w:tab w:val="clear" w:pos="567"/>
              </w:tabs>
              <w:rPr>
                <w:sz w:val="16"/>
              </w:rPr>
            </w:pPr>
          </w:p>
        </w:tc>
      </w:tr>
      <w:tr w:rsidR="00744129" w:rsidRPr="00200359" w14:paraId="252419D6" w14:textId="77777777" w:rsidTr="00744129">
        <w:tc>
          <w:tcPr>
            <w:tcW w:w="675" w:type="dxa"/>
          </w:tcPr>
          <w:p w14:paraId="59537EA3"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732E261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191049</w:t>
            </w:r>
          </w:p>
        </w:tc>
        <w:tc>
          <w:tcPr>
            <w:tcW w:w="948" w:type="dxa"/>
          </w:tcPr>
          <w:p w14:paraId="4C77B890"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7F04A59" w14:textId="77777777" w:rsidR="00744129" w:rsidRPr="006B2793" w:rsidRDefault="00744129" w:rsidP="00744129">
            <w:pPr>
              <w:pStyle w:val="TAL"/>
              <w:tabs>
                <w:tab w:val="clear" w:pos="284"/>
                <w:tab w:val="clear" w:pos="567"/>
              </w:tabs>
              <w:rPr>
                <w:sz w:val="16"/>
              </w:rPr>
            </w:pPr>
            <w:r w:rsidRPr="006B2793">
              <w:rPr>
                <w:sz w:val="16"/>
              </w:rPr>
              <w:t>LS from SA WG2: Reply LS on the translation of GSMA GST/NEST</w:t>
            </w:r>
          </w:p>
        </w:tc>
        <w:tc>
          <w:tcPr>
            <w:tcW w:w="1519" w:type="dxa"/>
          </w:tcPr>
          <w:p w14:paraId="48611099"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4EC6965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3839DB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B46623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6322DD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E169AB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439CB4E"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8390FA1" w14:textId="77777777"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14:paraId="00197859"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6C2A8E2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79D35C2" w14:textId="77777777" w:rsidR="00744129" w:rsidRPr="006B2793" w:rsidRDefault="00744129" w:rsidP="00744129">
            <w:pPr>
              <w:pStyle w:val="TAL"/>
              <w:tabs>
                <w:tab w:val="clear" w:pos="284"/>
                <w:tab w:val="clear" w:pos="567"/>
              </w:tabs>
              <w:rPr>
                <w:sz w:val="16"/>
              </w:rPr>
            </w:pPr>
          </w:p>
        </w:tc>
      </w:tr>
      <w:tr w:rsidR="00744129" w:rsidRPr="00200359" w14:paraId="3225AF3F" w14:textId="77777777" w:rsidTr="00744129">
        <w:tc>
          <w:tcPr>
            <w:tcW w:w="675" w:type="dxa"/>
          </w:tcPr>
          <w:p w14:paraId="74FFEFB8"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199C62E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191050</w:t>
            </w:r>
          </w:p>
        </w:tc>
        <w:tc>
          <w:tcPr>
            <w:tcW w:w="948" w:type="dxa"/>
          </w:tcPr>
          <w:p w14:paraId="1F8AF18A"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306108C3" w14:textId="77777777" w:rsidR="00744129" w:rsidRPr="006B2793" w:rsidRDefault="00744129" w:rsidP="00744129">
            <w:pPr>
              <w:pStyle w:val="TAL"/>
              <w:tabs>
                <w:tab w:val="clear" w:pos="284"/>
                <w:tab w:val="clear" w:pos="567"/>
              </w:tabs>
              <w:rPr>
                <w:sz w:val="16"/>
              </w:rPr>
            </w:pPr>
            <w:r w:rsidRPr="006B2793">
              <w:rPr>
                <w:sz w:val="16"/>
              </w:rPr>
              <w:t>LS from SA WG2: Reply LS on Rel-16 NB-IoT enhancements</w:t>
            </w:r>
          </w:p>
        </w:tc>
        <w:tc>
          <w:tcPr>
            <w:tcW w:w="1519" w:type="dxa"/>
          </w:tcPr>
          <w:p w14:paraId="1599DB36"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4A7B6D3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191B6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A3D7BD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3C4A1C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97F0B6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9E4A25D"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335BBFA" w14:textId="77777777" w:rsidR="00744129" w:rsidRPr="006B2793" w:rsidRDefault="00744129" w:rsidP="00744129">
            <w:pPr>
              <w:pStyle w:val="TAL"/>
              <w:tabs>
                <w:tab w:val="clear" w:pos="284"/>
                <w:tab w:val="clear" w:pos="567"/>
              </w:tabs>
              <w:rPr>
                <w:sz w:val="16"/>
              </w:rPr>
            </w:pPr>
            <w:r w:rsidRPr="006B2793">
              <w:rPr>
                <w:sz w:val="16"/>
              </w:rPr>
              <w:t>NB_IOTenh3</w:t>
            </w:r>
          </w:p>
        </w:tc>
        <w:tc>
          <w:tcPr>
            <w:tcW w:w="1340" w:type="dxa"/>
          </w:tcPr>
          <w:p w14:paraId="2F7938C4"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588393F7"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AD03FA0" w14:textId="77777777" w:rsidR="00744129" w:rsidRPr="006B2793" w:rsidRDefault="00744129" w:rsidP="00744129">
            <w:pPr>
              <w:pStyle w:val="TAL"/>
              <w:tabs>
                <w:tab w:val="clear" w:pos="284"/>
                <w:tab w:val="clear" w:pos="567"/>
              </w:tabs>
              <w:rPr>
                <w:sz w:val="16"/>
              </w:rPr>
            </w:pPr>
          </w:p>
        </w:tc>
      </w:tr>
      <w:tr w:rsidR="00744129" w:rsidRPr="00200359" w14:paraId="360F21C2" w14:textId="77777777" w:rsidTr="00744129">
        <w:tc>
          <w:tcPr>
            <w:tcW w:w="675" w:type="dxa"/>
          </w:tcPr>
          <w:p w14:paraId="6AC0E0B8"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0479F51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191051</w:t>
            </w:r>
          </w:p>
        </w:tc>
        <w:tc>
          <w:tcPr>
            <w:tcW w:w="948" w:type="dxa"/>
          </w:tcPr>
          <w:p w14:paraId="55BB818A"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15656859" w14:textId="77777777" w:rsidR="00744129" w:rsidRPr="006B2793" w:rsidRDefault="00744129" w:rsidP="00744129">
            <w:pPr>
              <w:pStyle w:val="TAL"/>
              <w:tabs>
                <w:tab w:val="clear" w:pos="284"/>
                <w:tab w:val="clear" w:pos="567"/>
              </w:tabs>
              <w:rPr>
                <w:sz w:val="16"/>
              </w:rPr>
            </w:pPr>
            <w:r w:rsidRPr="006B2793">
              <w:rPr>
                <w:sz w:val="16"/>
              </w:rPr>
              <w:t>LS from SA WG2: LS on analytics support for energy saving</w:t>
            </w:r>
          </w:p>
        </w:tc>
        <w:tc>
          <w:tcPr>
            <w:tcW w:w="1519" w:type="dxa"/>
          </w:tcPr>
          <w:p w14:paraId="6E60D04F"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1324467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1AFD5B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1A7885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325E24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F655BA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E7A4064"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305244B" w14:textId="77777777"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14:paraId="474E18E1" w14:textId="77777777" w:rsidR="00744129" w:rsidRPr="006B2793" w:rsidRDefault="00744129" w:rsidP="00744129">
            <w:pPr>
              <w:pStyle w:val="TAL"/>
              <w:tabs>
                <w:tab w:val="clear" w:pos="284"/>
                <w:tab w:val="clear" w:pos="567"/>
              </w:tabs>
              <w:rPr>
                <w:sz w:val="16"/>
              </w:rPr>
            </w:pPr>
            <w:r w:rsidRPr="006B2793">
              <w:rPr>
                <w:sz w:val="16"/>
              </w:rPr>
              <w:t>Responses drafted in SP-191224 and SP-191242. Final response in SP-191378</w:t>
            </w:r>
          </w:p>
        </w:tc>
        <w:tc>
          <w:tcPr>
            <w:tcW w:w="986" w:type="dxa"/>
          </w:tcPr>
          <w:p w14:paraId="1A1D3C18" w14:textId="77777777"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14:paraId="6E971BB7" w14:textId="77777777" w:rsidR="00744129" w:rsidRPr="006B2793" w:rsidRDefault="00744129" w:rsidP="00744129">
            <w:pPr>
              <w:pStyle w:val="TAL"/>
              <w:tabs>
                <w:tab w:val="clear" w:pos="284"/>
                <w:tab w:val="clear" w:pos="567"/>
              </w:tabs>
              <w:rPr>
                <w:sz w:val="16"/>
              </w:rPr>
            </w:pPr>
          </w:p>
        </w:tc>
      </w:tr>
      <w:tr w:rsidR="00744129" w:rsidRPr="00200359" w14:paraId="0D65DB2D" w14:textId="77777777" w:rsidTr="00744129">
        <w:tc>
          <w:tcPr>
            <w:tcW w:w="675" w:type="dxa"/>
          </w:tcPr>
          <w:p w14:paraId="7D8EE710"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6E435DF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191052</w:t>
            </w:r>
          </w:p>
        </w:tc>
        <w:tc>
          <w:tcPr>
            <w:tcW w:w="948" w:type="dxa"/>
          </w:tcPr>
          <w:p w14:paraId="297921C1"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710AC2D" w14:textId="77777777" w:rsidR="00744129" w:rsidRPr="006B2793" w:rsidRDefault="00744129" w:rsidP="00744129">
            <w:pPr>
              <w:pStyle w:val="TAL"/>
              <w:tabs>
                <w:tab w:val="clear" w:pos="284"/>
                <w:tab w:val="clear" w:pos="567"/>
              </w:tabs>
              <w:rPr>
                <w:sz w:val="16"/>
              </w:rPr>
            </w:pPr>
            <w:r w:rsidRPr="006B2793">
              <w:rPr>
                <w:sz w:val="16"/>
              </w:rPr>
              <w:t>LS from SA WG2: LS on Split of work responsibilities between SA2 and SA6</w:t>
            </w:r>
          </w:p>
        </w:tc>
        <w:tc>
          <w:tcPr>
            <w:tcW w:w="1519" w:type="dxa"/>
          </w:tcPr>
          <w:p w14:paraId="45AA03A1"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265A03B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64C6CB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CF3E3B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3742D5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AFC231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5DC1EC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8965D57" w14:textId="77777777" w:rsidR="00744129" w:rsidRPr="006B2793" w:rsidRDefault="00744129" w:rsidP="00744129">
            <w:pPr>
              <w:pStyle w:val="TAL"/>
              <w:tabs>
                <w:tab w:val="clear" w:pos="284"/>
                <w:tab w:val="clear" w:pos="567"/>
              </w:tabs>
              <w:rPr>
                <w:sz w:val="16"/>
              </w:rPr>
            </w:pPr>
            <w:r w:rsidRPr="006B2793">
              <w:rPr>
                <w:sz w:val="16"/>
              </w:rPr>
              <w:t>FS_enh_EC</w:t>
            </w:r>
          </w:p>
        </w:tc>
        <w:tc>
          <w:tcPr>
            <w:tcW w:w="1340" w:type="dxa"/>
          </w:tcPr>
          <w:p w14:paraId="0B87954C" w14:textId="77777777" w:rsidR="00744129" w:rsidRPr="006B2793" w:rsidRDefault="00744129" w:rsidP="00744129">
            <w:pPr>
              <w:pStyle w:val="TAL"/>
              <w:tabs>
                <w:tab w:val="clear" w:pos="284"/>
                <w:tab w:val="clear" w:pos="567"/>
              </w:tabs>
              <w:rPr>
                <w:sz w:val="16"/>
              </w:rPr>
            </w:pPr>
            <w:r w:rsidRPr="006B2793">
              <w:rPr>
                <w:sz w:val="16"/>
              </w:rPr>
              <w:t>Response drafted in SP-191148. This LS was noted.</w:t>
            </w:r>
          </w:p>
        </w:tc>
        <w:tc>
          <w:tcPr>
            <w:tcW w:w="986" w:type="dxa"/>
          </w:tcPr>
          <w:p w14:paraId="6B772B0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5BB4C2A" w14:textId="77777777" w:rsidR="00744129" w:rsidRPr="006B2793" w:rsidRDefault="00744129" w:rsidP="00744129">
            <w:pPr>
              <w:pStyle w:val="TAL"/>
              <w:tabs>
                <w:tab w:val="clear" w:pos="284"/>
                <w:tab w:val="clear" w:pos="567"/>
              </w:tabs>
              <w:rPr>
                <w:sz w:val="16"/>
              </w:rPr>
            </w:pPr>
          </w:p>
        </w:tc>
      </w:tr>
      <w:tr w:rsidR="00744129" w:rsidRPr="00200359" w14:paraId="75D31D9E" w14:textId="77777777" w:rsidTr="00744129">
        <w:tc>
          <w:tcPr>
            <w:tcW w:w="675" w:type="dxa"/>
          </w:tcPr>
          <w:p w14:paraId="179600C0"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70A7907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191053</w:t>
            </w:r>
          </w:p>
        </w:tc>
        <w:tc>
          <w:tcPr>
            <w:tcW w:w="948" w:type="dxa"/>
          </w:tcPr>
          <w:p w14:paraId="675D8FA6"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B5CC786" w14:textId="77777777" w:rsidR="00744129" w:rsidRPr="006B2793" w:rsidRDefault="00744129" w:rsidP="00744129">
            <w:pPr>
              <w:pStyle w:val="TAL"/>
              <w:tabs>
                <w:tab w:val="clear" w:pos="284"/>
                <w:tab w:val="clear" w:pos="567"/>
              </w:tabs>
              <w:rPr>
                <w:sz w:val="16"/>
              </w:rPr>
            </w:pPr>
            <w:r w:rsidRPr="006B2793">
              <w:rPr>
                <w:sz w:val="16"/>
              </w:rPr>
              <w:t>LS from SA WG2: LS on Clarification NG.116 GST Throughput Attributes and Non-3GPP Access Support</w:t>
            </w:r>
          </w:p>
        </w:tc>
        <w:tc>
          <w:tcPr>
            <w:tcW w:w="1519" w:type="dxa"/>
          </w:tcPr>
          <w:p w14:paraId="015F0898"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5D9697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AECCB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CEFBA4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3C9378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964809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FA56045"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66AFAE0" w14:textId="77777777"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14:paraId="61274BF9"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3B9A7F2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10DB485" w14:textId="77777777" w:rsidR="00744129" w:rsidRPr="006B2793" w:rsidRDefault="00744129" w:rsidP="00744129">
            <w:pPr>
              <w:pStyle w:val="TAL"/>
              <w:tabs>
                <w:tab w:val="clear" w:pos="284"/>
                <w:tab w:val="clear" w:pos="567"/>
              </w:tabs>
              <w:rPr>
                <w:sz w:val="16"/>
              </w:rPr>
            </w:pPr>
          </w:p>
        </w:tc>
      </w:tr>
      <w:tr w:rsidR="00744129" w:rsidRPr="00200359" w14:paraId="3EC3A50D" w14:textId="77777777" w:rsidTr="00744129">
        <w:tc>
          <w:tcPr>
            <w:tcW w:w="675" w:type="dxa"/>
          </w:tcPr>
          <w:p w14:paraId="3F24254B"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8B7817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191054</w:t>
            </w:r>
          </w:p>
        </w:tc>
        <w:tc>
          <w:tcPr>
            <w:tcW w:w="948" w:type="dxa"/>
          </w:tcPr>
          <w:p w14:paraId="62EF910B"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1B9C3DC5"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FS_5G_SAT_ARCH</w:t>
            </w:r>
          </w:p>
        </w:tc>
        <w:tc>
          <w:tcPr>
            <w:tcW w:w="1519" w:type="dxa"/>
          </w:tcPr>
          <w:p w14:paraId="53FA822F" w14:textId="77777777" w:rsidR="00744129" w:rsidRPr="006B2793" w:rsidRDefault="00744129" w:rsidP="00744129">
            <w:pPr>
              <w:pStyle w:val="TAL"/>
              <w:tabs>
                <w:tab w:val="clear" w:pos="284"/>
                <w:tab w:val="clear" w:pos="567"/>
              </w:tabs>
              <w:rPr>
                <w:sz w:val="16"/>
              </w:rPr>
            </w:pPr>
            <w:r w:rsidRPr="006B2793">
              <w:rPr>
                <w:sz w:val="16"/>
              </w:rPr>
              <w:t>THALES (rapporteur)</w:t>
            </w:r>
          </w:p>
        </w:tc>
        <w:tc>
          <w:tcPr>
            <w:tcW w:w="1212" w:type="dxa"/>
          </w:tcPr>
          <w:p w14:paraId="4C613A3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902199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09D24C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799AFF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E00EC0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46C8D95"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3806553" w14:textId="77777777"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14:paraId="3FBBCC9C" w14:textId="77777777" w:rsidR="00744129" w:rsidRPr="006B2793" w:rsidRDefault="00744129" w:rsidP="00744129">
            <w:pPr>
              <w:pStyle w:val="TAL"/>
              <w:tabs>
                <w:tab w:val="clear" w:pos="284"/>
                <w:tab w:val="clear" w:pos="567"/>
              </w:tabs>
              <w:rPr>
                <w:sz w:val="16"/>
              </w:rPr>
            </w:pPr>
            <w:r w:rsidRPr="006B2793">
              <w:rPr>
                <w:sz w:val="16"/>
              </w:rPr>
              <w:t>Revised in SP-191253</w:t>
            </w:r>
          </w:p>
        </w:tc>
        <w:tc>
          <w:tcPr>
            <w:tcW w:w="986" w:type="dxa"/>
          </w:tcPr>
          <w:p w14:paraId="22A56400"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DFA19F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191253</w:t>
            </w:r>
          </w:p>
        </w:tc>
      </w:tr>
      <w:tr w:rsidR="00744129" w:rsidRPr="00200359" w14:paraId="7F536BDC" w14:textId="77777777" w:rsidTr="00744129">
        <w:tc>
          <w:tcPr>
            <w:tcW w:w="675" w:type="dxa"/>
          </w:tcPr>
          <w:p w14:paraId="729FA8A7" w14:textId="77777777" w:rsidR="00744129" w:rsidRPr="006B2793" w:rsidRDefault="00744129" w:rsidP="00744129">
            <w:pPr>
              <w:pStyle w:val="TAL"/>
              <w:tabs>
                <w:tab w:val="clear" w:pos="284"/>
                <w:tab w:val="clear" w:pos="567"/>
              </w:tabs>
              <w:rPr>
                <w:sz w:val="16"/>
              </w:rPr>
            </w:pPr>
            <w:r w:rsidRPr="006B2793">
              <w:rPr>
                <w:sz w:val="16"/>
              </w:rPr>
              <w:t>4.2</w:t>
            </w:r>
          </w:p>
        </w:tc>
        <w:tc>
          <w:tcPr>
            <w:tcW w:w="1134" w:type="dxa"/>
          </w:tcPr>
          <w:p w14:paraId="7216131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191055</w:t>
            </w:r>
          </w:p>
        </w:tc>
        <w:tc>
          <w:tcPr>
            <w:tcW w:w="948" w:type="dxa"/>
          </w:tcPr>
          <w:p w14:paraId="53E64B84"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44EBE6C9" w14:textId="77777777" w:rsidR="00744129" w:rsidRPr="006B2793" w:rsidRDefault="00744129" w:rsidP="00744129">
            <w:pPr>
              <w:pStyle w:val="TAL"/>
              <w:tabs>
                <w:tab w:val="clear" w:pos="284"/>
                <w:tab w:val="clear" w:pos="567"/>
              </w:tabs>
              <w:rPr>
                <w:sz w:val="16"/>
              </w:rPr>
            </w:pPr>
            <w:r w:rsidRPr="006B2793">
              <w:rPr>
                <w:sz w:val="16"/>
              </w:rPr>
              <w:t>SA WG2 Chairmans report to TSG SA</w:t>
            </w:r>
          </w:p>
        </w:tc>
        <w:tc>
          <w:tcPr>
            <w:tcW w:w="1519" w:type="dxa"/>
          </w:tcPr>
          <w:p w14:paraId="29019313" w14:textId="77777777"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14:paraId="3C74028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99147C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57BCEF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9BF0D7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173F86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90E4CE8" w14:textId="77777777" w:rsidR="00744129" w:rsidRPr="006B2793" w:rsidRDefault="00744129" w:rsidP="00744129">
            <w:pPr>
              <w:pStyle w:val="TAL"/>
              <w:tabs>
                <w:tab w:val="clear" w:pos="284"/>
                <w:tab w:val="clear" w:pos="567"/>
              </w:tabs>
              <w:rPr>
                <w:sz w:val="16"/>
              </w:rPr>
            </w:pPr>
          </w:p>
        </w:tc>
        <w:tc>
          <w:tcPr>
            <w:tcW w:w="2038" w:type="dxa"/>
          </w:tcPr>
          <w:p w14:paraId="24A93BEC" w14:textId="77777777" w:rsidR="00744129" w:rsidRPr="006B2793" w:rsidRDefault="00744129" w:rsidP="00744129">
            <w:pPr>
              <w:pStyle w:val="TAL"/>
              <w:tabs>
                <w:tab w:val="clear" w:pos="284"/>
                <w:tab w:val="clear" w:pos="567"/>
              </w:tabs>
              <w:rPr>
                <w:sz w:val="16"/>
              </w:rPr>
            </w:pPr>
          </w:p>
        </w:tc>
        <w:tc>
          <w:tcPr>
            <w:tcW w:w="1340" w:type="dxa"/>
          </w:tcPr>
          <w:p w14:paraId="0B6C85D5"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5D56FF97"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D981B12" w14:textId="77777777" w:rsidR="00744129" w:rsidRPr="006B2793" w:rsidRDefault="00744129" w:rsidP="00744129">
            <w:pPr>
              <w:pStyle w:val="TAL"/>
              <w:tabs>
                <w:tab w:val="clear" w:pos="284"/>
                <w:tab w:val="clear" w:pos="567"/>
              </w:tabs>
              <w:rPr>
                <w:sz w:val="16"/>
              </w:rPr>
            </w:pPr>
          </w:p>
        </w:tc>
      </w:tr>
      <w:tr w:rsidR="00744129" w:rsidRPr="00200359" w14:paraId="233A76A9" w14:textId="77777777" w:rsidTr="00744129">
        <w:tc>
          <w:tcPr>
            <w:tcW w:w="675" w:type="dxa"/>
          </w:tcPr>
          <w:p w14:paraId="3E5DCD89" w14:textId="77777777" w:rsidR="00744129" w:rsidRPr="006B2793" w:rsidRDefault="00744129" w:rsidP="00744129">
            <w:pPr>
              <w:pStyle w:val="TAL"/>
              <w:tabs>
                <w:tab w:val="clear" w:pos="284"/>
                <w:tab w:val="clear" w:pos="567"/>
              </w:tabs>
              <w:rPr>
                <w:sz w:val="16"/>
              </w:rPr>
            </w:pPr>
            <w:r w:rsidRPr="006B2793">
              <w:rPr>
                <w:sz w:val="16"/>
              </w:rPr>
              <w:t>4.2</w:t>
            </w:r>
          </w:p>
        </w:tc>
        <w:tc>
          <w:tcPr>
            <w:tcW w:w="1134" w:type="dxa"/>
          </w:tcPr>
          <w:p w14:paraId="2FA2C8E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191056</w:t>
            </w:r>
          </w:p>
        </w:tc>
        <w:tc>
          <w:tcPr>
            <w:tcW w:w="948" w:type="dxa"/>
          </w:tcPr>
          <w:p w14:paraId="130302DE" w14:textId="77777777" w:rsidR="00744129" w:rsidRPr="006B2793" w:rsidRDefault="00744129" w:rsidP="00744129">
            <w:pPr>
              <w:pStyle w:val="TAL"/>
              <w:tabs>
                <w:tab w:val="clear" w:pos="284"/>
                <w:tab w:val="clear" w:pos="567"/>
              </w:tabs>
              <w:rPr>
                <w:sz w:val="16"/>
              </w:rPr>
            </w:pPr>
            <w:r w:rsidRPr="006B2793">
              <w:rPr>
                <w:sz w:val="16"/>
              </w:rPr>
              <w:t>OTHER</w:t>
            </w:r>
          </w:p>
        </w:tc>
        <w:tc>
          <w:tcPr>
            <w:tcW w:w="2188" w:type="dxa"/>
          </w:tcPr>
          <w:p w14:paraId="7591BF29" w14:textId="77777777" w:rsidR="00744129" w:rsidRPr="006B2793" w:rsidRDefault="00744129" w:rsidP="00744129">
            <w:pPr>
              <w:pStyle w:val="TAL"/>
              <w:tabs>
                <w:tab w:val="clear" w:pos="284"/>
                <w:tab w:val="clear" w:pos="567"/>
              </w:tabs>
              <w:rPr>
                <w:sz w:val="16"/>
              </w:rPr>
            </w:pPr>
            <w:r w:rsidRPr="006B2793">
              <w:rPr>
                <w:sz w:val="16"/>
              </w:rPr>
              <w:t>List of Work Tasks agreed at SA WG2 meetings #135 and #136</w:t>
            </w:r>
          </w:p>
        </w:tc>
        <w:tc>
          <w:tcPr>
            <w:tcW w:w="1519" w:type="dxa"/>
          </w:tcPr>
          <w:p w14:paraId="735F70CB"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2F7700F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36D399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046DCE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995403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DCE587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0240A05" w14:textId="77777777" w:rsidR="00744129" w:rsidRPr="006B2793" w:rsidRDefault="00744129" w:rsidP="00744129">
            <w:pPr>
              <w:pStyle w:val="TAL"/>
              <w:tabs>
                <w:tab w:val="clear" w:pos="284"/>
                <w:tab w:val="clear" w:pos="567"/>
              </w:tabs>
              <w:rPr>
                <w:sz w:val="16"/>
              </w:rPr>
            </w:pPr>
          </w:p>
        </w:tc>
        <w:tc>
          <w:tcPr>
            <w:tcW w:w="2038" w:type="dxa"/>
          </w:tcPr>
          <w:p w14:paraId="71A13E46" w14:textId="77777777" w:rsidR="00744129" w:rsidRPr="006B2793" w:rsidRDefault="00744129" w:rsidP="00744129">
            <w:pPr>
              <w:pStyle w:val="TAL"/>
              <w:tabs>
                <w:tab w:val="clear" w:pos="284"/>
                <w:tab w:val="clear" w:pos="567"/>
              </w:tabs>
              <w:rPr>
                <w:sz w:val="16"/>
              </w:rPr>
            </w:pPr>
          </w:p>
        </w:tc>
        <w:tc>
          <w:tcPr>
            <w:tcW w:w="1340" w:type="dxa"/>
          </w:tcPr>
          <w:p w14:paraId="51DF092D" w14:textId="77777777" w:rsidR="00744129" w:rsidRPr="006B2793" w:rsidRDefault="00744129" w:rsidP="00744129">
            <w:pPr>
              <w:pStyle w:val="TAL"/>
              <w:tabs>
                <w:tab w:val="clear" w:pos="284"/>
                <w:tab w:val="clear" w:pos="567"/>
              </w:tabs>
              <w:rPr>
                <w:sz w:val="16"/>
              </w:rPr>
            </w:pPr>
            <w:r w:rsidRPr="006B2793">
              <w:rPr>
                <w:sz w:val="16"/>
              </w:rPr>
              <w:t>Noted. The individual work tasks were revised with updates of the Time Units in SP-191307 to SP-191325.</w:t>
            </w:r>
          </w:p>
        </w:tc>
        <w:tc>
          <w:tcPr>
            <w:tcW w:w="986" w:type="dxa"/>
          </w:tcPr>
          <w:p w14:paraId="746FE606"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3D87CDA" w14:textId="77777777" w:rsidR="00744129" w:rsidRPr="006B2793" w:rsidRDefault="00744129" w:rsidP="00744129">
            <w:pPr>
              <w:pStyle w:val="TAL"/>
              <w:tabs>
                <w:tab w:val="clear" w:pos="284"/>
                <w:tab w:val="clear" w:pos="567"/>
              </w:tabs>
              <w:rPr>
                <w:sz w:val="16"/>
              </w:rPr>
            </w:pPr>
          </w:p>
        </w:tc>
      </w:tr>
      <w:tr w:rsidR="00744129" w:rsidRPr="00200359" w14:paraId="12FA6B48" w14:textId="77777777" w:rsidTr="00744129">
        <w:tc>
          <w:tcPr>
            <w:tcW w:w="675" w:type="dxa"/>
          </w:tcPr>
          <w:p w14:paraId="14E70578"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7DC9786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191057</w:t>
            </w:r>
          </w:p>
        </w:tc>
        <w:tc>
          <w:tcPr>
            <w:tcW w:w="948" w:type="dxa"/>
          </w:tcPr>
          <w:p w14:paraId="351DD16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3F73428" w14:textId="77777777" w:rsidR="00744129" w:rsidRPr="006B2793" w:rsidRDefault="00744129" w:rsidP="00744129">
            <w:pPr>
              <w:pStyle w:val="TAL"/>
              <w:tabs>
                <w:tab w:val="clear" w:pos="284"/>
                <w:tab w:val="clear" w:pos="567"/>
              </w:tabs>
              <w:rPr>
                <w:sz w:val="16"/>
              </w:rPr>
            </w:pPr>
            <w:r w:rsidRPr="006B2793">
              <w:rPr>
                <w:sz w:val="16"/>
              </w:rPr>
              <w:t>5GS_Ph1 related CRs to 23.502, which were agreed with objections (Rel-15, Rel-16)</w:t>
            </w:r>
          </w:p>
        </w:tc>
        <w:tc>
          <w:tcPr>
            <w:tcW w:w="1519" w:type="dxa"/>
          </w:tcPr>
          <w:p w14:paraId="4D98D745"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7B874BC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072153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3A49A4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CBE56B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D11F05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43F14FA" w14:textId="77777777" w:rsidR="00744129" w:rsidRPr="006B2793" w:rsidRDefault="00744129" w:rsidP="00744129">
            <w:pPr>
              <w:pStyle w:val="TAL"/>
              <w:tabs>
                <w:tab w:val="clear" w:pos="284"/>
                <w:tab w:val="clear" w:pos="567"/>
              </w:tabs>
              <w:rPr>
                <w:sz w:val="16"/>
              </w:rPr>
            </w:pPr>
          </w:p>
        </w:tc>
        <w:tc>
          <w:tcPr>
            <w:tcW w:w="2038" w:type="dxa"/>
          </w:tcPr>
          <w:p w14:paraId="03147199" w14:textId="77777777" w:rsidR="00744129" w:rsidRPr="006B2793" w:rsidRDefault="00744129" w:rsidP="00744129">
            <w:pPr>
              <w:pStyle w:val="TAL"/>
              <w:tabs>
                <w:tab w:val="clear" w:pos="284"/>
                <w:tab w:val="clear" w:pos="567"/>
              </w:tabs>
              <w:rPr>
                <w:sz w:val="16"/>
              </w:rPr>
            </w:pPr>
          </w:p>
        </w:tc>
        <w:tc>
          <w:tcPr>
            <w:tcW w:w="1340" w:type="dxa"/>
          </w:tcPr>
          <w:p w14:paraId="4256A597" w14:textId="77777777"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86" w:type="dxa"/>
          </w:tcPr>
          <w:p w14:paraId="111B75B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580A302" w14:textId="77777777" w:rsidR="00744129" w:rsidRPr="006B2793" w:rsidRDefault="00744129" w:rsidP="00744129">
            <w:pPr>
              <w:pStyle w:val="TAL"/>
              <w:tabs>
                <w:tab w:val="clear" w:pos="284"/>
                <w:tab w:val="clear" w:pos="567"/>
              </w:tabs>
              <w:rPr>
                <w:sz w:val="16"/>
              </w:rPr>
            </w:pPr>
          </w:p>
        </w:tc>
      </w:tr>
      <w:tr w:rsidR="00744129" w:rsidRPr="00200359" w14:paraId="28B943E1" w14:textId="77777777" w:rsidTr="00744129">
        <w:tc>
          <w:tcPr>
            <w:tcW w:w="675" w:type="dxa"/>
          </w:tcPr>
          <w:p w14:paraId="2BF25DAF"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0C00C2B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191058</w:t>
            </w:r>
          </w:p>
        </w:tc>
        <w:tc>
          <w:tcPr>
            <w:tcW w:w="948" w:type="dxa"/>
          </w:tcPr>
          <w:p w14:paraId="143AAC8B"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9F9FD9B" w14:textId="77777777" w:rsidR="00744129" w:rsidRPr="006B2793" w:rsidRDefault="00744129" w:rsidP="00744129">
            <w:pPr>
              <w:pStyle w:val="TAL"/>
              <w:tabs>
                <w:tab w:val="clear" w:pos="284"/>
                <w:tab w:val="clear" w:pos="567"/>
              </w:tabs>
              <w:rPr>
                <w:sz w:val="16"/>
              </w:rPr>
            </w:pPr>
            <w:r w:rsidRPr="006B2793">
              <w:rPr>
                <w:sz w:val="16"/>
              </w:rPr>
              <w:t>5GS_Ph1, TEI16 related CR to 23.502, which was agreed with objections (Rel-16)</w:t>
            </w:r>
          </w:p>
        </w:tc>
        <w:tc>
          <w:tcPr>
            <w:tcW w:w="1519" w:type="dxa"/>
          </w:tcPr>
          <w:p w14:paraId="7682E41E"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167657A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50E363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D43399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706477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6F0EE7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3F7ED5E" w14:textId="77777777" w:rsidR="00744129" w:rsidRPr="006B2793" w:rsidRDefault="00744129" w:rsidP="00744129">
            <w:pPr>
              <w:pStyle w:val="TAL"/>
              <w:tabs>
                <w:tab w:val="clear" w:pos="284"/>
                <w:tab w:val="clear" w:pos="567"/>
              </w:tabs>
              <w:rPr>
                <w:sz w:val="16"/>
              </w:rPr>
            </w:pPr>
          </w:p>
        </w:tc>
        <w:tc>
          <w:tcPr>
            <w:tcW w:w="2038" w:type="dxa"/>
          </w:tcPr>
          <w:p w14:paraId="395A0F35" w14:textId="77777777" w:rsidR="00744129" w:rsidRPr="006B2793" w:rsidRDefault="00744129" w:rsidP="00744129">
            <w:pPr>
              <w:pStyle w:val="TAL"/>
              <w:tabs>
                <w:tab w:val="clear" w:pos="284"/>
                <w:tab w:val="clear" w:pos="567"/>
              </w:tabs>
              <w:rPr>
                <w:sz w:val="16"/>
              </w:rPr>
            </w:pPr>
          </w:p>
        </w:tc>
        <w:tc>
          <w:tcPr>
            <w:tcW w:w="1340" w:type="dxa"/>
          </w:tcPr>
          <w:p w14:paraId="4F0638D9" w14:textId="77777777" w:rsidR="00744129" w:rsidRPr="006B2793" w:rsidRDefault="00744129" w:rsidP="00744129">
            <w:pPr>
              <w:pStyle w:val="TAL"/>
              <w:tabs>
                <w:tab w:val="clear" w:pos="284"/>
                <w:tab w:val="clear" w:pos="567"/>
              </w:tabs>
              <w:rPr>
                <w:sz w:val="16"/>
              </w:rPr>
            </w:pPr>
            <w:r w:rsidRPr="006B2793">
              <w:rPr>
                <w:sz w:val="16"/>
              </w:rPr>
              <w:t>Agreed in SA WG2 with objections from Ericsson and Qualcomm. This CR Pack was postponed.</w:t>
            </w:r>
          </w:p>
        </w:tc>
        <w:tc>
          <w:tcPr>
            <w:tcW w:w="986" w:type="dxa"/>
          </w:tcPr>
          <w:p w14:paraId="3CBFB972"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223A1160" w14:textId="77777777" w:rsidR="00744129" w:rsidRPr="006B2793" w:rsidRDefault="00744129" w:rsidP="00744129">
            <w:pPr>
              <w:pStyle w:val="TAL"/>
              <w:tabs>
                <w:tab w:val="clear" w:pos="284"/>
                <w:tab w:val="clear" w:pos="567"/>
              </w:tabs>
              <w:rPr>
                <w:sz w:val="16"/>
              </w:rPr>
            </w:pPr>
          </w:p>
        </w:tc>
      </w:tr>
      <w:tr w:rsidR="00744129" w:rsidRPr="00200359" w14:paraId="2CE1BAAB" w14:textId="77777777" w:rsidTr="00744129">
        <w:tc>
          <w:tcPr>
            <w:tcW w:w="675" w:type="dxa"/>
          </w:tcPr>
          <w:p w14:paraId="666DC476" w14:textId="77777777" w:rsidR="00744129" w:rsidRPr="006B2793" w:rsidRDefault="00744129" w:rsidP="00744129">
            <w:pPr>
              <w:pStyle w:val="TAL"/>
              <w:tabs>
                <w:tab w:val="clear" w:pos="284"/>
                <w:tab w:val="clear" w:pos="567"/>
              </w:tabs>
              <w:rPr>
                <w:sz w:val="16"/>
              </w:rPr>
            </w:pPr>
            <w:r w:rsidRPr="006B2793">
              <w:rPr>
                <w:sz w:val="16"/>
              </w:rPr>
              <w:lastRenderedPageBreak/>
              <w:t>16.2</w:t>
            </w:r>
          </w:p>
        </w:tc>
        <w:tc>
          <w:tcPr>
            <w:tcW w:w="1134" w:type="dxa"/>
          </w:tcPr>
          <w:p w14:paraId="1C16C5C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191059</w:t>
            </w:r>
          </w:p>
        </w:tc>
        <w:tc>
          <w:tcPr>
            <w:tcW w:w="948" w:type="dxa"/>
          </w:tcPr>
          <w:p w14:paraId="30AE0DC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05364C2" w14:textId="77777777" w:rsidR="00744129" w:rsidRPr="006B2793" w:rsidRDefault="00744129" w:rsidP="00744129">
            <w:pPr>
              <w:pStyle w:val="TAL"/>
              <w:tabs>
                <w:tab w:val="clear" w:pos="284"/>
                <w:tab w:val="clear" w:pos="567"/>
              </w:tabs>
              <w:rPr>
                <w:sz w:val="16"/>
              </w:rPr>
            </w:pPr>
            <w:r w:rsidRPr="006B2793">
              <w:rPr>
                <w:sz w:val="16"/>
              </w:rPr>
              <w:t>5G_CIoT related CRs to 23.401, 23.502, which were agreed with objections (Rel-16)</w:t>
            </w:r>
          </w:p>
        </w:tc>
        <w:tc>
          <w:tcPr>
            <w:tcW w:w="1519" w:type="dxa"/>
          </w:tcPr>
          <w:p w14:paraId="3A4D3BAC"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FF6FD1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59344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636589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DF23EF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165D34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A6662DE" w14:textId="77777777" w:rsidR="00744129" w:rsidRPr="006B2793" w:rsidRDefault="00744129" w:rsidP="00744129">
            <w:pPr>
              <w:pStyle w:val="TAL"/>
              <w:tabs>
                <w:tab w:val="clear" w:pos="284"/>
                <w:tab w:val="clear" w:pos="567"/>
              </w:tabs>
              <w:rPr>
                <w:sz w:val="16"/>
              </w:rPr>
            </w:pPr>
          </w:p>
        </w:tc>
        <w:tc>
          <w:tcPr>
            <w:tcW w:w="2038" w:type="dxa"/>
          </w:tcPr>
          <w:p w14:paraId="54EBBAF6" w14:textId="77777777" w:rsidR="00744129" w:rsidRPr="006B2793" w:rsidRDefault="00744129" w:rsidP="00744129">
            <w:pPr>
              <w:pStyle w:val="TAL"/>
              <w:tabs>
                <w:tab w:val="clear" w:pos="284"/>
                <w:tab w:val="clear" w:pos="567"/>
              </w:tabs>
              <w:rPr>
                <w:sz w:val="16"/>
              </w:rPr>
            </w:pPr>
          </w:p>
        </w:tc>
        <w:tc>
          <w:tcPr>
            <w:tcW w:w="1340" w:type="dxa"/>
          </w:tcPr>
          <w:p w14:paraId="727040D0" w14:textId="77777777" w:rsidR="00744129" w:rsidRPr="006B2793" w:rsidRDefault="00744129" w:rsidP="00744129">
            <w:pPr>
              <w:pStyle w:val="TAL"/>
              <w:tabs>
                <w:tab w:val="clear" w:pos="284"/>
                <w:tab w:val="clear" w:pos="567"/>
              </w:tabs>
              <w:rPr>
                <w:sz w:val="16"/>
              </w:rPr>
            </w:pPr>
            <w:r w:rsidRPr="006B2793">
              <w:rPr>
                <w:sz w:val="16"/>
              </w:rPr>
              <w:t>Agreed in SA WG2 with objection from Huawei and Ericsson. Ericsson asked for a statement in the report and this CR Pack was then approved.</w:t>
            </w:r>
          </w:p>
        </w:tc>
        <w:tc>
          <w:tcPr>
            <w:tcW w:w="986" w:type="dxa"/>
          </w:tcPr>
          <w:p w14:paraId="5773566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EC6D4E1" w14:textId="77777777" w:rsidR="00744129" w:rsidRPr="006B2793" w:rsidRDefault="00744129" w:rsidP="00744129">
            <w:pPr>
              <w:pStyle w:val="TAL"/>
              <w:tabs>
                <w:tab w:val="clear" w:pos="284"/>
                <w:tab w:val="clear" w:pos="567"/>
              </w:tabs>
              <w:rPr>
                <w:sz w:val="16"/>
              </w:rPr>
            </w:pPr>
          </w:p>
        </w:tc>
      </w:tr>
      <w:tr w:rsidR="00744129" w:rsidRPr="00200359" w14:paraId="5520F31E" w14:textId="77777777" w:rsidTr="00744129">
        <w:tc>
          <w:tcPr>
            <w:tcW w:w="675" w:type="dxa"/>
          </w:tcPr>
          <w:p w14:paraId="6AC30092"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55F9C1B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191060</w:t>
            </w:r>
          </w:p>
        </w:tc>
        <w:tc>
          <w:tcPr>
            <w:tcW w:w="948" w:type="dxa"/>
          </w:tcPr>
          <w:p w14:paraId="6988AFA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BC70896" w14:textId="77777777" w:rsidR="00744129" w:rsidRPr="006B2793" w:rsidRDefault="00744129" w:rsidP="00744129">
            <w:pPr>
              <w:pStyle w:val="TAL"/>
              <w:tabs>
                <w:tab w:val="clear" w:pos="284"/>
                <w:tab w:val="clear" w:pos="567"/>
              </w:tabs>
              <w:rPr>
                <w:sz w:val="16"/>
              </w:rPr>
            </w:pPr>
            <w:r w:rsidRPr="006B2793">
              <w:rPr>
                <w:sz w:val="16"/>
              </w:rPr>
              <w:t>5G_CIoT related CR to 23.502, which was agreed with objections (Rel-16)</w:t>
            </w:r>
          </w:p>
        </w:tc>
        <w:tc>
          <w:tcPr>
            <w:tcW w:w="1519" w:type="dxa"/>
          </w:tcPr>
          <w:p w14:paraId="5DA12C72"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0B32F5F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D12FBC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C52664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02A68D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605D38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890DBCC" w14:textId="77777777" w:rsidR="00744129" w:rsidRPr="006B2793" w:rsidRDefault="00744129" w:rsidP="00744129">
            <w:pPr>
              <w:pStyle w:val="TAL"/>
              <w:tabs>
                <w:tab w:val="clear" w:pos="284"/>
                <w:tab w:val="clear" w:pos="567"/>
              </w:tabs>
              <w:rPr>
                <w:sz w:val="16"/>
              </w:rPr>
            </w:pPr>
          </w:p>
        </w:tc>
        <w:tc>
          <w:tcPr>
            <w:tcW w:w="2038" w:type="dxa"/>
          </w:tcPr>
          <w:p w14:paraId="684D27AE" w14:textId="77777777" w:rsidR="00744129" w:rsidRPr="006B2793" w:rsidRDefault="00744129" w:rsidP="00744129">
            <w:pPr>
              <w:pStyle w:val="TAL"/>
              <w:tabs>
                <w:tab w:val="clear" w:pos="284"/>
                <w:tab w:val="clear" w:pos="567"/>
              </w:tabs>
              <w:rPr>
                <w:sz w:val="16"/>
              </w:rPr>
            </w:pPr>
          </w:p>
        </w:tc>
        <w:tc>
          <w:tcPr>
            <w:tcW w:w="1340" w:type="dxa"/>
          </w:tcPr>
          <w:p w14:paraId="72F820BD" w14:textId="77777777"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14:paraId="340CED6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EFC038C" w14:textId="77777777" w:rsidR="00744129" w:rsidRPr="006B2793" w:rsidRDefault="00744129" w:rsidP="00744129">
            <w:pPr>
              <w:pStyle w:val="TAL"/>
              <w:tabs>
                <w:tab w:val="clear" w:pos="284"/>
                <w:tab w:val="clear" w:pos="567"/>
              </w:tabs>
              <w:rPr>
                <w:sz w:val="16"/>
              </w:rPr>
            </w:pPr>
          </w:p>
        </w:tc>
      </w:tr>
      <w:tr w:rsidR="00744129" w:rsidRPr="00200359" w14:paraId="055DE6C3" w14:textId="77777777" w:rsidTr="00744129">
        <w:tc>
          <w:tcPr>
            <w:tcW w:w="675" w:type="dxa"/>
          </w:tcPr>
          <w:p w14:paraId="6C1B970B"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797E765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191061</w:t>
            </w:r>
          </w:p>
        </w:tc>
        <w:tc>
          <w:tcPr>
            <w:tcW w:w="948" w:type="dxa"/>
          </w:tcPr>
          <w:p w14:paraId="038E861B"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DBB6A97" w14:textId="77777777" w:rsidR="00744129" w:rsidRPr="006B2793" w:rsidRDefault="00744129" w:rsidP="00744129">
            <w:pPr>
              <w:pStyle w:val="TAL"/>
              <w:tabs>
                <w:tab w:val="clear" w:pos="284"/>
                <w:tab w:val="clear" w:pos="567"/>
              </w:tabs>
              <w:rPr>
                <w:sz w:val="16"/>
              </w:rPr>
            </w:pPr>
            <w:r w:rsidRPr="006B2793">
              <w:rPr>
                <w:sz w:val="16"/>
              </w:rPr>
              <w:t>5G_eLCS related CR to 23.273, which was agreed with objections (Rel-16)</w:t>
            </w:r>
          </w:p>
        </w:tc>
        <w:tc>
          <w:tcPr>
            <w:tcW w:w="1519" w:type="dxa"/>
          </w:tcPr>
          <w:p w14:paraId="69F4DFD8"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723C5C2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0A71EB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6529D0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A5E54F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EDFEF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85B19E8" w14:textId="77777777" w:rsidR="00744129" w:rsidRPr="006B2793" w:rsidRDefault="00744129" w:rsidP="00744129">
            <w:pPr>
              <w:pStyle w:val="TAL"/>
              <w:tabs>
                <w:tab w:val="clear" w:pos="284"/>
                <w:tab w:val="clear" w:pos="567"/>
              </w:tabs>
              <w:rPr>
                <w:sz w:val="16"/>
              </w:rPr>
            </w:pPr>
          </w:p>
        </w:tc>
        <w:tc>
          <w:tcPr>
            <w:tcW w:w="2038" w:type="dxa"/>
          </w:tcPr>
          <w:p w14:paraId="79FD9A8A" w14:textId="77777777" w:rsidR="00744129" w:rsidRPr="006B2793" w:rsidRDefault="00744129" w:rsidP="00744129">
            <w:pPr>
              <w:pStyle w:val="TAL"/>
              <w:tabs>
                <w:tab w:val="clear" w:pos="284"/>
                <w:tab w:val="clear" w:pos="567"/>
              </w:tabs>
              <w:rPr>
                <w:sz w:val="16"/>
              </w:rPr>
            </w:pPr>
          </w:p>
        </w:tc>
        <w:tc>
          <w:tcPr>
            <w:tcW w:w="1340" w:type="dxa"/>
          </w:tcPr>
          <w:p w14:paraId="111EA85B" w14:textId="77777777"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14:paraId="602D673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8DDF070" w14:textId="77777777" w:rsidR="00744129" w:rsidRPr="006B2793" w:rsidRDefault="00744129" w:rsidP="00744129">
            <w:pPr>
              <w:pStyle w:val="TAL"/>
              <w:tabs>
                <w:tab w:val="clear" w:pos="284"/>
                <w:tab w:val="clear" w:pos="567"/>
              </w:tabs>
              <w:rPr>
                <w:sz w:val="16"/>
              </w:rPr>
            </w:pPr>
          </w:p>
        </w:tc>
      </w:tr>
      <w:tr w:rsidR="00744129" w:rsidRPr="00200359" w14:paraId="64A83BE7" w14:textId="77777777" w:rsidTr="00744129">
        <w:tc>
          <w:tcPr>
            <w:tcW w:w="675" w:type="dxa"/>
          </w:tcPr>
          <w:p w14:paraId="7E6A73CB"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54E9325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191062</w:t>
            </w:r>
          </w:p>
        </w:tc>
        <w:tc>
          <w:tcPr>
            <w:tcW w:w="948" w:type="dxa"/>
          </w:tcPr>
          <w:p w14:paraId="113D671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BA78569" w14:textId="77777777" w:rsidR="00744129" w:rsidRPr="006B2793" w:rsidRDefault="00744129" w:rsidP="00744129">
            <w:pPr>
              <w:pStyle w:val="TAL"/>
              <w:tabs>
                <w:tab w:val="clear" w:pos="284"/>
                <w:tab w:val="clear" w:pos="567"/>
              </w:tabs>
              <w:rPr>
                <w:sz w:val="16"/>
              </w:rPr>
            </w:pPr>
            <w:r w:rsidRPr="006B2793">
              <w:rPr>
                <w:sz w:val="16"/>
              </w:rPr>
              <w:t>eNA related CR to 23.288, which was agreed with objections (Rel-16)</w:t>
            </w:r>
          </w:p>
        </w:tc>
        <w:tc>
          <w:tcPr>
            <w:tcW w:w="1519" w:type="dxa"/>
          </w:tcPr>
          <w:p w14:paraId="64B5FA9D"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45C416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24633F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A441D8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22E015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9F52D2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DD2423A" w14:textId="77777777" w:rsidR="00744129" w:rsidRPr="006B2793" w:rsidRDefault="00744129" w:rsidP="00744129">
            <w:pPr>
              <w:pStyle w:val="TAL"/>
              <w:tabs>
                <w:tab w:val="clear" w:pos="284"/>
                <w:tab w:val="clear" w:pos="567"/>
              </w:tabs>
              <w:rPr>
                <w:sz w:val="16"/>
              </w:rPr>
            </w:pPr>
          </w:p>
        </w:tc>
        <w:tc>
          <w:tcPr>
            <w:tcW w:w="2038" w:type="dxa"/>
          </w:tcPr>
          <w:p w14:paraId="66439E15" w14:textId="77777777" w:rsidR="00744129" w:rsidRPr="006B2793" w:rsidRDefault="00744129" w:rsidP="00744129">
            <w:pPr>
              <w:pStyle w:val="TAL"/>
              <w:tabs>
                <w:tab w:val="clear" w:pos="284"/>
                <w:tab w:val="clear" w:pos="567"/>
              </w:tabs>
              <w:rPr>
                <w:sz w:val="16"/>
              </w:rPr>
            </w:pPr>
          </w:p>
        </w:tc>
        <w:tc>
          <w:tcPr>
            <w:tcW w:w="1340" w:type="dxa"/>
          </w:tcPr>
          <w:p w14:paraId="4B1484DD" w14:textId="77777777" w:rsidR="00744129" w:rsidRPr="006B2793" w:rsidRDefault="00744129" w:rsidP="00744129">
            <w:pPr>
              <w:pStyle w:val="TAL"/>
              <w:tabs>
                <w:tab w:val="clear" w:pos="284"/>
                <w:tab w:val="clear" w:pos="567"/>
              </w:tabs>
              <w:rPr>
                <w:sz w:val="16"/>
              </w:rPr>
            </w:pPr>
            <w:r w:rsidRPr="006B2793">
              <w:rPr>
                <w:sz w:val="16"/>
              </w:rPr>
              <w:t>Agreed in SA WG2 with objection from Qualcomm. Revision of CR proposed in SP-191237. This CR Pack was noted.</w:t>
            </w:r>
          </w:p>
        </w:tc>
        <w:tc>
          <w:tcPr>
            <w:tcW w:w="986" w:type="dxa"/>
          </w:tcPr>
          <w:p w14:paraId="6D39E813"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1892047" w14:textId="77777777" w:rsidR="00744129" w:rsidRPr="006B2793" w:rsidRDefault="00744129" w:rsidP="00744129">
            <w:pPr>
              <w:pStyle w:val="TAL"/>
              <w:tabs>
                <w:tab w:val="clear" w:pos="284"/>
                <w:tab w:val="clear" w:pos="567"/>
              </w:tabs>
              <w:rPr>
                <w:sz w:val="16"/>
              </w:rPr>
            </w:pPr>
          </w:p>
        </w:tc>
      </w:tr>
      <w:tr w:rsidR="00744129" w:rsidRPr="00200359" w14:paraId="024B7795" w14:textId="77777777" w:rsidTr="00744129">
        <w:tc>
          <w:tcPr>
            <w:tcW w:w="675" w:type="dxa"/>
          </w:tcPr>
          <w:p w14:paraId="250EED47"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48B186E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191063</w:t>
            </w:r>
          </w:p>
        </w:tc>
        <w:tc>
          <w:tcPr>
            <w:tcW w:w="948" w:type="dxa"/>
          </w:tcPr>
          <w:p w14:paraId="5D90F1A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C948F08" w14:textId="77777777" w:rsidR="00744129" w:rsidRPr="006B2793" w:rsidRDefault="00744129" w:rsidP="00744129">
            <w:pPr>
              <w:pStyle w:val="TAL"/>
              <w:tabs>
                <w:tab w:val="clear" w:pos="284"/>
                <w:tab w:val="clear" w:pos="567"/>
              </w:tabs>
              <w:rPr>
                <w:sz w:val="16"/>
              </w:rPr>
            </w:pPr>
            <w:r w:rsidRPr="006B2793">
              <w:rPr>
                <w:sz w:val="16"/>
              </w:rPr>
              <w:t>eV2XARC related CRs to 23.502, which were agreed with objections (Rel-16)</w:t>
            </w:r>
          </w:p>
        </w:tc>
        <w:tc>
          <w:tcPr>
            <w:tcW w:w="1519" w:type="dxa"/>
          </w:tcPr>
          <w:p w14:paraId="0A3FF230"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523ACB7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49C7EA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2B2BDA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E21ACD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F0AEE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87315AF" w14:textId="77777777" w:rsidR="00744129" w:rsidRPr="006B2793" w:rsidRDefault="00744129" w:rsidP="00744129">
            <w:pPr>
              <w:pStyle w:val="TAL"/>
              <w:tabs>
                <w:tab w:val="clear" w:pos="284"/>
                <w:tab w:val="clear" w:pos="567"/>
              </w:tabs>
              <w:rPr>
                <w:sz w:val="16"/>
              </w:rPr>
            </w:pPr>
          </w:p>
        </w:tc>
        <w:tc>
          <w:tcPr>
            <w:tcW w:w="2038" w:type="dxa"/>
          </w:tcPr>
          <w:p w14:paraId="3213A9ED" w14:textId="77777777" w:rsidR="00744129" w:rsidRPr="006B2793" w:rsidRDefault="00744129" w:rsidP="00744129">
            <w:pPr>
              <w:pStyle w:val="TAL"/>
              <w:tabs>
                <w:tab w:val="clear" w:pos="284"/>
                <w:tab w:val="clear" w:pos="567"/>
              </w:tabs>
              <w:rPr>
                <w:sz w:val="16"/>
              </w:rPr>
            </w:pPr>
          </w:p>
        </w:tc>
        <w:tc>
          <w:tcPr>
            <w:tcW w:w="1340" w:type="dxa"/>
          </w:tcPr>
          <w:p w14:paraId="376AAA49" w14:textId="77777777"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14:paraId="12138D6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324B549" w14:textId="77777777" w:rsidR="00744129" w:rsidRPr="006B2793" w:rsidRDefault="00744129" w:rsidP="00744129">
            <w:pPr>
              <w:pStyle w:val="TAL"/>
              <w:tabs>
                <w:tab w:val="clear" w:pos="284"/>
                <w:tab w:val="clear" w:pos="567"/>
              </w:tabs>
              <w:rPr>
                <w:sz w:val="16"/>
              </w:rPr>
            </w:pPr>
          </w:p>
        </w:tc>
      </w:tr>
      <w:tr w:rsidR="00744129" w:rsidRPr="00200359" w14:paraId="741C32FC" w14:textId="77777777" w:rsidTr="00744129">
        <w:tc>
          <w:tcPr>
            <w:tcW w:w="675" w:type="dxa"/>
          </w:tcPr>
          <w:p w14:paraId="24373C3D"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760EB0F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191064</w:t>
            </w:r>
          </w:p>
        </w:tc>
        <w:tc>
          <w:tcPr>
            <w:tcW w:w="948" w:type="dxa"/>
          </w:tcPr>
          <w:p w14:paraId="2CA835DF"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C2777C4" w14:textId="77777777" w:rsidR="00744129" w:rsidRPr="006B2793" w:rsidRDefault="00744129" w:rsidP="00744129">
            <w:pPr>
              <w:pStyle w:val="TAL"/>
              <w:tabs>
                <w:tab w:val="clear" w:pos="284"/>
                <w:tab w:val="clear" w:pos="567"/>
              </w:tabs>
              <w:rPr>
                <w:sz w:val="16"/>
              </w:rPr>
            </w:pPr>
            <w:r w:rsidRPr="006B2793">
              <w:rPr>
                <w:sz w:val="16"/>
              </w:rPr>
              <w:t>5G_eSBA related CR to 23.503, which was agreed with objections (Rel-16)</w:t>
            </w:r>
          </w:p>
        </w:tc>
        <w:tc>
          <w:tcPr>
            <w:tcW w:w="1519" w:type="dxa"/>
          </w:tcPr>
          <w:p w14:paraId="212A662F"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729ED39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22842B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D95224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D51D56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7751DA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2FF307E" w14:textId="77777777" w:rsidR="00744129" w:rsidRPr="006B2793" w:rsidRDefault="00744129" w:rsidP="00744129">
            <w:pPr>
              <w:pStyle w:val="TAL"/>
              <w:tabs>
                <w:tab w:val="clear" w:pos="284"/>
                <w:tab w:val="clear" w:pos="567"/>
              </w:tabs>
              <w:rPr>
                <w:sz w:val="16"/>
              </w:rPr>
            </w:pPr>
          </w:p>
        </w:tc>
        <w:tc>
          <w:tcPr>
            <w:tcW w:w="2038" w:type="dxa"/>
          </w:tcPr>
          <w:p w14:paraId="12F3F452" w14:textId="77777777" w:rsidR="00744129" w:rsidRPr="006B2793" w:rsidRDefault="00744129" w:rsidP="00744129">
            <w:pPr>
              <w:pStyle w:val="TAL"/>
              <w:tabs>
                <w:tab w:val="clear" w:pos="284"/>
                <w:tab w:val="clear" w:pos="567"/>
              </w:tabs>
              <w:rPr>
                <w:sz w:val="16"/>
              </w:rPr>
            </w:pPr>
          </w:p>
        </w:tc>
        <w:tc>
          <w:tcPr>
            <w:tcW w:w="1340" w:type="dxa"/>
          </w:tcPr>
          <w:p w14:paraId="33F09727" w14:textId="77777777"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86" w:type="dxa"/>
          </w:tcPr>
          <w:p w14:paraId="2FE387D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6DF0052" w14:textId="77777777" w:rsidR="00744129" w:rsidRPr="006B2793" w:rsidRDefault="00744129" w:rsidP="00744129">
            <w:pPr>
              <w:pStyle w:val="TAL"/>
              <w:tabs>
                <w:tab w:val="clear" w:pos="284"/>
                <w:tab w:val="clear" w:pos="567"/>
              </w:tabs>
              <w:rPr>
                <w:sz w:val="16"/>
              </w:rPr>
            </w:pPr>
          </w:p>
        </w:tc>
      </w:tr>
      <w:tr w:rsidR="00744129" w:rsidRPr="00200359" w14:paraId="035EB084" w14:textId="77777777" w:rsidTr="00744129">
        <w:tc>
          <w:tcPr>
            <w:tcW w:w="675" w:type="dxa"/>
          </w:tcPr>
          <w:p w14:paraId="78DCEEA5" w14:textId="77777777" w:rsidR="00744129" w:rsidRPr="006B2793" w:rsidRDefault="00744129" w:rsidP="00744129">
            <w:pPr>
              <w:pStyle w:val="TAL"/>
              <w:tabs>
                <w:tab w:val="clear" w:pos="284"/>
                <w:tab w:val="clear" w:pos="567"/>
              </w:tabs>
              <w:rPr>
                <w:sz w:val="16"/>
              </w:rPr>
            </w:pPr>
            <w:r w:rsidRPr="006B2793">
              <w:rPr>
                <w:sz w:val="16"/>
              </w:rPr>
              <w:t>13</w:t>
            </w:r>
          </w:p>
        </w:tc>
        <w:tc>
          <w:tcPr>
            <w:tcW w:w="1134" w:type="dxa"/>
          </w:tcPr>
          <w:p w14:paraId="4EBC2EF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191065</w:t>
            </w:r>
          </w:p>
        </w:tc>
        <w:tc>
          <w:tcPr>
            <w:tcW w:w="948" w:type="dxa"/>
          </w:tcPr>
          <w:p w14:paraId="2461CF42"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758EC8B" w14:textId="77777777" w:rsidR="00744129" w:rsidRPr="006B2793" w:rsidRDefault="00744129" w:rsidP="00744129">
            <w:pPr>
              <w:pStyle w:val="TAL"/>
              <w:tabs>
                <w:tab w:val="clear" w:pos="284"/>
                <w:tab w:val="clear" w:pos="567"/>
              </w:tabs>
              <w:rPr>
                <w:sz w:val="16"/>
              </w:rPr>
            </w:pPr>
            <w:r w:rsidRPr="006B2793">
              <w:rPr>
                <w:sz w:val="16"/>
              </w:rPr>
              <w:t>CIoT/CIoT_Ext related CRs to 23.401 (Rel-13 - Rel-16)</w:t>
            </w:r>
          </w:p>
        </w:tc>
        <w:tc>
          <w:tcPr>
            <w:tcW w:w="1519" w:type="dxa"/>
          </w:tcPr>
          <w:p w14:paraId="09777AF9"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47B55A3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525C2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9A50C4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BD57CD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82293D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18EECF0" w14:textId="77777777" w:rsidR="00744129" w:rsidRPr="006B2793" w:rsidRDefault="00744129" w:rsidP="00744129">
            <w:pPr>
              <w:pStyle w:val="TAL"/>
              <w:tabs>
                <w:tab w:val="clear" w:pos="284"/>
                <w:tab w:val="clear" w:pos="567"/>
              </w:tabs>
              <w:rPr>
                <w:sz w:val="16"/>
              </w:rPr>
            </w:pPr>
          </w:p>
        </w:tc>
        <w:tc>
          <w:tcPr>
            <w:tcW w:w="2038" w:type="dxa"/>
          </w:tcPr>
          <w:p w14:paraId="03246565" w14:textId="77777777" w:rsidR="00744129" w:rsidRPr="006B2793" w:rsidRDefault="00744129" w:rsidP="00744129">
            <w:pPr>
              <w:pStyle w:val="TAL"/>
              <w:tabs>
                <w:tab w:val="clear" w:pos="284"/>
                <w:tab w:val="clear" w:pos="567"/>
              </w:tabs>
              <w:rPr>
                <w:sz w:val="16"/>
              </w:rPr>
            </w:pPr>
          </w:p>
        </w:tc>
        <w:tc>
          <w:tcPr>
            <w:tcW w:w="1340" w:type="dxa"/>
          </w:tcPr>
          <w:p w14:paraId="26527BA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55DA23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424D07A" w14:textId="77777777" w:rsidR="00744129" w:rsidRPr="006B2793" w:rsidRDefault="00744129" w:rsidP="00744129">
            <w:pPr>
              <w:pStyle w:val="TAL"/>
              <w:tabs>
                <w:tab w:val="clear" w:pos="284"/>
                <w:tab w:val="clear" w:pos="567"/>
              </w:tabs>
              <w:rPr>
                <w:sz w:val="16"/>
              </w:rPr>
            </w:pPr>
          </w:p>
        </w:tc>
      </w:tr>
      <w:tr w:rsidR="00744129" w:rsidRPr="00200359" w14:paraId="33AEA616" w14:textId="77777777" w:rsidTr="00744129">
        <w:tc>
          <w:tcPr>
            <w:tcW w:w="675" w:type="dxa"/>
          </w:tcPr>
          <w:p w14:paraId="62A66369" w14:textId="77777777" w:rsidR="00744129" w:rsidRPr="006B2793" w:rsidRDefault="00744129" w:rsidP="00744129">
            <w:pPr>
              <w:pStyle w:val="TAL"/>
              <w:tabs>
                <w:tab w:val="clear" w:pos="284"/>
                <w:tab w:val="clear" w:pos="567"/>
              </w:tabs>
              <w:rPr>
                <w:sz w:val="16"/>
              </w:rPr>
            </w:pPr>
            <w:r w:rsidRPr="006B2793">
              <w:rPr>
                <w:sz w:val="16"/>
              </w:rPr>
              <w:t>14</w:t>
            </w:r>
          </w:p>
        </w:tc>
        <w:tc>
          <w:tcPr>
            <w:tcW w:w="1134" w:type="dxa"/>
          </w:tcPr>
          <w:p w14:paraId="24409A7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191066</w:t>
            </w:r>
          </w:p>
        </w:tc>
        <w:tc>
          <w:tcPr>
            <w:tcW w:w="948" w:type="dxa"/>
          </w:tcPr>
          <w:p w14:paraId="5D72D9F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A1FBF0E" w14:textId="77777777" w:rsidR="00744129" w:rsidRPr="006B2793" w:rsidRDefault="00744129" w:rsidP="00744129">
            <w:pPr>
              <w:pStyle w:val="TAL"/>
              <w:tabs>
                <w:tab w:val="clear" w:pos="284"/>
                <w:tab w:val="clear" w:pos="567"/>
              </w:tabs>
              <w:rPr>
                <w:sz w:val="16"/>
              </w:rPr>
            </w:pPr>
            <w:r w:rsidRPr="006B2793">
              <w:rPr>
                <w:sz w:val="16"/>
              </w:rPr>
              <w:t>V2XARC related CRs to 23.285 (Rel-14 - Rel-16)</w:t>
            </w:r>
          </w:p>
        </w:tc>
        <w:tc>
          <w:tcPr>
            <w:tcW w:w="1519" w:type="dxa"/>
          </w:tcPr>
          <w:p w14:paraId="4EF14105"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18583AD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BD6957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230A8A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FC3183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A85A28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3B8914C" w14:textId="77777777" w:rsidR="00744129" w:rsidRPr="006B2793" w:rsidRDefault="00744129" w:rsidP="00744129">
            <w:pPr>
              <w:pStyle w:val="TAL"/>
              <w:tabs>
                <w:tab w:val="clear" w:pos="284"/>
                <w:tab w:val="clear" w:pos="567"/>
              </w:tabs>
              <w:rPr>
                <w:sz w:val="16"/>
              </w:rPr>
            </w:pPr>
          </w:p>
        </w:tc>
        <w:tc>
          <w:tcPr>
            <w:tcW w:w="2038" w:type="dxa"/>
          </w:tcPr>
          <w:p w14:paraId="6AAAE74D" w14:textId="77777777" w:rsidR="00744129" w:rsidRPr="006B2793" w:rsidRDefault="00744129" w:rsidP="00744129">
            <w:pPr>
              <w:pStyle w:val="TAL"/>
              <w:tabs>
                <w:tab w:val="clear" w:pos="284"/>
                <w:tab w:val="clear" w:pos="567"/>
              </w:tabs>
              <w:rPr>
                <w:sz w:val="16"/>
              </w:rPr>
            </w:pPr>
          </w:p>
        </w:tc>
        <w:tc>
          <w:tcPr>
            <w:tcW w:w="1340" w:type="dxa"/>
          </w:tcPr>
          <w:p w14:paraId="397854E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85D28C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8F17F55" w14:textId="77777777" w:rsidR="00744129" w:rsidRPr="006B2793" w:rsidRDefault="00744129" w:rsidP="00744129">
            <w:pPr>
              <w:pStyle w:val="TAL"/>
              <w:tabs>
                <w:tab w:val="clear" w:pos="284"/>
                <w:tab w:val="clear" w:pos="567"/>
              </w:tabs>
              <w:rPr>
                <w:sz w:val="16"/>
              </w:rPr>
            </w:pPr>
          </w:p>
        </w:tc>
      </w:tr>
      <w:tr w:rsidR="00744129" w:rsidRPr="00200359" w14:paraId="43F63840" w14:textId="77777777" w:rsidTr="00744129">
        <w:tc>
          <w:tcPr>
            <w:tcW w:w="675" w:type="dxa"/>
          </w:tcPr>
          <w:p w14:paraId="4E267B66"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3558D6F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191067</w:t>
            </w:r>
          </w:p>
        </w:tc>
        <w:tc>
          <w:tcPr>
            <w:tcW w:w="948" w:type="dxa"/>
          </w:tcPr>
          <w:p w14:paraId="2C3C8712"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9168B3E" w14:textId="77777777" w:rsidR="00744129" w:rsidRPr="006B2793" w:rsidRDefault="00744129" w:rsidP="00744129">
            <w:pPr>
              <w:pStyle w:val="TAL"/>
              <w:tabs>
                <w:tab w:val="clear" w:pos="284"/>
                <w:tab w:val="clear" w:pos="567"/>
              </w:tabs>
              <w:rPr>
                <w:sz w:val="16"/>
              </w:rPr>
            </w:pPr>
            <w:r w:rsidRPr="006B2793">
              <w:rPr>
                <w:sz w:val="16"/>
              </w:rPr>
              <w:t>TEI15 CRs to 23.271, 23.682 (Rel-15 - Rel-16)</w:t>
            </w:r>
          </w:p>
        </w:tc>
        <w:tc>
          <w:tcPr>
            <w:tcW w:w="1519" w:type="dxa"/>
          </w:tcPr>
          <w:p w14:paraId="60E88ADC"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542402B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48A37A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585A21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2A8FEF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84A07B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B1619D1" w14:textId="77777777" w:rsidR="00744129" w:rsidRPr="006B2793" w:rsidRDefault="00744129" w:rsidP="00744129">
            <w:pPr>
              <w:pStyle w:val="TAL"/>
              <w:tabs>
                <w:tab w:val="clear" w:pos="284"/>
                <w:tab w:val="clear" w:pos="567"/>
              </w:tabs>
              <w:rPr>
                <w:sz w:val="16"/>
              </w:rPr>
            </w:pPr>
          </w:p>
        </w:tc>
        <w:tc>
          <w:tcPr>
            <w:tcW w:w="2038" w:type="dxa"/>
          </w:tcPr>
          <w:p w14:paraId="49E9652E" w14:textId="77777777" w:rsidR="00744129" w:rsidRPr="006B2793" w:rsidRDefault="00744129" w:rsidP="00744129">
            <w:pPr>
              <w:pStyle w:val="TAL"/>
              <w:tabs>
                <w:tab w:val="clear" w:pos="284"/>
                <w:tab w:val="clear" w:pos="567"/>
              </w:tabs>
              <w:rPr>
                <w:sz w:val="16"/>
              </w:rPr>
            </w:pPr>
          </w:p>
        </w:tc>
        <w:tc>
          <w:tcPr>
            <w:tcW w:w="1340" w:type="dxa"/>
          </w:tcPr>
          <w:p w14:paraId="19DB721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2B5018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5074BDD" w14:textId="77777777" w:rsidR="00744129" w:rsidRPr="006B2793" w:rsidRDefault="00744129" w:rsidP="00744129">
            <w:pPr>
              <w:pStyle w:val="TAL"/>
              <w:tabs>
                <w:tab w:val="clear" w:pos="284"/>
                <w:tab w:val="clear" w:pos="567"/>
              </w:tabs>
              <w:rPr>
                <w:sz w:val="16"/>
              </w:rPr>
            </w:pPr>
          </w:p>
        </w:tc>
      </w:tr>
      <w:tr w:rsidR="00744129" w:rsidRPr="00200359" w14:paraId="14A088CD" w14:textId="77777777" w:rsidTr="00744129">
        <w:tc>
          <w:tcPr>
            <w:tcW w:w="675" w:type="dxa"/>
          </w:tcPr>
          <w:p w14:paraId="57D8B65B"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2FD8A95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191068</w:t>
            </w:r>
          </w:p>
        </w:tc>
        <w:tc>
          <w:tcPr>
            <w:tcW w:w="948" w:type="dxa"/>
          </w:tcPr>
          <w:p w14:paraId="25E60245"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3F1CE5D" w14:textId="77777777" w:rsidR="00744129" w:rsidRPr="006B2793" w:rsidRDefault="00744129" w:rsidP="00744129">
            <w:pPr>
              <w:pStyle w:val="TAL"/>
              <w:tabs>
                <w:tab w:val="clear" w:pos="284"/>
                <w:tab w:val="clear" w:pos="567"/>
              </w:tabs>
              <w:rPr>
                <w:sz w:val="16"/>
              </w:rPr>
            </w:pPr>
            <w:r w:rsidRPr="006B2793">
              <w:rPr>
                <w:sz w:val="16"/>
              </w:rPr>
              <w:t>5G_CIoT related CRs to 23.501 (Rel-16)</w:t>
            </w:r>
          </w:p>
        </w:tc>
        <w:tc>
          <w:tcPr>
            <w:tcW w:w="1519" w:type="dxa"/>
          </w:tcPr>
          <w:p w14:paraId="6E866939"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57FACB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E10B4E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1F7E68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E533A9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9FB3DC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67E82AB" w14:textId="77777777" w:rsidR="00744129" w:rsidRPr="006B2793" w:rsidRDefault="00744129" w:rsidP="00744129">
            <w:pPr>
              <w:pStyle w:val="TAL"/>
              <w:tabs>
                <w:tab w:val="clear" w:pos="284"/>
                <w:tab w:val="clear" w:pos="567"/>
              </w:tabs>
              <w:rPr>
                <w:sz w:val="16"/>
              </w:rPr>
            </w:pPr>
          </w:p>
        </w:tc>
        <w:tc>
          <w:tcPr>
            <w:tcW w:w="2038" w:type="dxa"/>
          </w:tcPr>
          <w:p w14:paraId="0E679F82" w14:textId="77777777" w:rsidR="00744129" w:rsidRPr="006B2793" w:rsidRDefault="00744129" w:rsidP="00744129">
            <w:pPr>
              <w:pStyle w:val="TAL"/>
              <w:tabs>
                <w:tab w:val="clear" w:pos="284"/>
                <w:tab w:val="clear" w:pos="567"/>
              </w:tabs>
              <w:rPr>
                <w:sz w:val="16"/>
              </w:rPr>
            </w:pPr>
          </w:p>
        </w:tc>
        <w:tc>
          <w:tcPr>
            <w:tcW w:w="1340" w:type="dxa"/>
          </w:tcPr>
          <w:p w14:paraId="385EF95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E908AD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A2C680C" w14:textId="77777777" w:rsidR="00744129" w:rsidRPr="006B2793" w:rsidRDefault="00744129" w:rsidP="00744129">
            <w:pPr>
              <w:pStyle w:val="TAL"/>
              <w:tabs>
                <w:tab w:val="clear" w:pos="284"/>
                <w:tab w:val="clear" w:pos="567"/>
              </w:tabs>
              <w:rPr>
                <w:sz w:val="16"/>
              </w:rPr>
            </w:pPr>
          </w:p>
        </w:tc>
      </w:tr>
      <w:tr w:rsidR="00744129" w:rsidRPr="00200359" w14:paraId="39A4766E" w14:textId="77777777" w:rsidTr="00744129">
        <w:tc>
          <w:tcPr>
            <w:tcW w:w="675" w:type="dxa"/>
          </w:tcPr>
          <w:p w14:paraId="6DACDE70" w14:textId="77777777" w:rsidR="00744129" w:rsidRPr="006B2793" w:rsidRDefault="00744129" w:rsidP="00744129">
            <w:pPr>
              <w:pStyle w:val="TAL"/>
              <w:tabs>
                <w:tab w:val="clear" w:pos="284"/>
                <w:tab w:val="clear" w:pos="567"/>
              </w:tabs>
              <w:rPr>
                <w:sz w:val="16"/>
              </w:rPr>
            </w:pPr>
            <w:r w:rsidRPr="006B2793">
              <w:rPr>
                <w:sz w:val="16"/>
              </w:rPr>
              <w:lastRenderedPageBreak/>
              <w:t>16.2</w:t>
            </w:r>
          </w:p>
        </w:tc>
        <w:tc>
          <w:tcPr>
            <w:tcW w:w="1134" w:type="dxa"/>
          </w:tcPr>
          <w:p w14:paraId="1BDE50D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191069</w:t>
            </w:r>
          </w:p>
        </w:tc>
        <w:tc>
          <w:tcPr>
            <w:tcW w:w="948" w:type="dxa"/>
          </w:tcPr>
          <w:p w14:paraId="3AD0468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32DD379" w14:textId="77777777" w:rsidR="00744129" w:rsidRPr="006B2793" w:rsidRDefault="00744129" w:rsidP="00744129">
            <w:pPr>
              <w:pStyle w:val="TAL"/>
              <w:tabs>
                <w:tab w:val="clear" w:pos="284"/>
                <w:tab w:val="clear" w:pos="567"/>
              </w:tabs>
              <w:rPr>
                <w:sz w:val="16"/>
              </w:rPr>
            </w:pPr>
            <w:r w:rsidRPr="006B2793">
              <w:rPr>
                <w:sz w:val="16"/>
              </w:rPr>
              <w:t>5G_CIoT related CRs to 23.502 (Rel-16)</w:t>
            </w:r>
          </w:p>
        </w:tc>
        <w:tc>
          <w:tcPr>
            <w:tcW w:w="1519" w:type="dxa"/>
          </w:tcPr>
          <w:p w14:paraId="7016B886"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2B1D84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BC2EF5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064A46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003446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864067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0592EBD" w14:textId="77777777" w:rsidR="00744129" w:rsidRPr="006B2793" w:rsidRDefault="00744129" w:rsidP="00744129">
            <w:pPr>
              <w:pStyle w:val="TAL"/>
              <w:tabs>
                <w:tab w:val="clear" w:pos="284"/>
                <w:tab w:val="clear" w:pos="567"/>
              </w:tabs>
              <w:rPr>
                <w:sz w:val="16"/>
              </w:rPr>
            </w:pPr>
          </w:p>
        </w:tc>
        <w:tc>
          <w:tcPr>
            <w:tcW w:w="2038" w:type="dxa"/>
          </w:tcPr>
          <w:p w14:paraId="2863003F" w14:textId="77777777" w:rsidR="00744129" w:rsidRPr="006B2793" w:rsidRDefault="00744129" w:rsidP="00744129">
            <w:pPr>
              <w:pStyle w:val="TAL"/>
              <w:tabs>
                <w:tab w:val="clear" w:pos="284"/>
                <w:tab w:val="clear" w:pos="567"/>
              </w:tabs>
              <w:rPr>
                <w:sz w:val="16"/>
              </w:rPr>
            </w:pPr>
          </w:p>
        </w:tc>
        <w:tc>
          <w:tcPr>
            <w:tcW w:w="1340" w:type="dxa"/>
          </w:tcPr>
          <w:p w14:paraId="790D46D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D6319F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DE808C0" w14:textId="77777777" w:rsidR="00744129" w:rsidRPr="006B2793" w:rsidRDefault="00744129" w:rsidP="00744129">
            <w:pPr>
              <w:pStyle w:val="TAL"/>
              <w:tabs>
                <w:tab w:val="clear" w:pos="284"/>
                <w:tab w:val="clear" w:pos="567"/>
              </w:tabs>
              <w:rPr>
                <w:sz w:val="16"/>
              </w:rPr>
            </w:pPr>
          </w:p>
        </w:tc>
      </w:tr>
      <w:tr w:rsidR="00744129" w:rsidRPr="00200359" w14:paraId="5BDB2343" w14:textId="77777777" w:rsidTr="00744129">
        <w:tc>
          <w:tcPr>
            <w:tcW w:w="675" w:type="dxa"/>
          </w:tcPr>
          <w:p w14:paraId="75603B24"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07C9C47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191070</w:t>
            </w:r>
          </w:p>
        </w:tc>
        <w:tc>
          <w:tcPr>
            <w:tcW w:w="948" w:type="dxa"/>
          </w:tcPr>
          <w:p w14:paraId="62831B1D"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AB41A79" w14:textId="77777777" w:rsidR="00744129" w:rsidRPr="006B2793" w:rsidRDefault="00744129" w:rsidP="00744129">
            <w:pPr>
              <w:pStyle w:val="TAL"/>
              <w:tabs>
                <w:tab w:val="clear" w:pos="284"/>
                <w:tab w:val="clear" w:pos="567"/>
              </w:tabs>
              <w:rPr>
                <w:sz w:val="16"/>
              </w:rPr>
            </w:pPr>
            <w:r w:rsidRPr="006B2793">
              <w:rPr>
                <w:sz w:val="16"/>
              </w:rPr>
              <w:t>5G_eLCS related CRs to 23.273, 23.502 (Rel-16)</w:t>
            </w:r>
          </w:p>
        </w:tc>
        <w:tc>
          <w:tcPr>
            <w:tcW w:w="1519" w:type="dxa"/>
          </w:tcPr>
          <w:p w14:paraId="4A688639"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26F2129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FC1366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250E2B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415488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F8C9E5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0A43386" w14:textId="77777777" w:rsidR="00744129" w:rsidRPr="006B2793" w:rsidRDefault="00744129" w:rsidP="00744129">
            <w:pPr>
              <w:pStyle w:val="TAL"/>
              <w:tabs>
                <w:tab w:val="clear" w:pos="284"/>
                <w:tab w:val="clear" w:pos="567"/>
              </w:tabs>
              <w:rPr>
                <w:sz w:val="16"/>
              </w:rPr>
            </w:pPr>
          </w:p>
        </w:tc>
        <w:tc>
          <w:tcPr>
            <w:tcW w:w="2038" w:type="dxa"/>
          </w:tcPr>
          <w:p w14:paraId="56595812" w14:textId="77777777" w:rsidR="00744129" w:rsidRPr="006B2793" w:rsidRDefault="00744129" w:rsidP="00744129">
            <w:pPr>
              <w:pStyle w:val="TAL"/>
              <w:tabs>
                <w:tab w:val="clear" w:pos="284"/>
                <w:tab w:val="clear" w:pos="567"/>
              </w:tabs>
              <w:rPr>
                <w:sz w:val="16"/>
              </w:rPr>
            </w:pPr>
          </w:p>
        </w:tc>
        <w:tc>
          <w:tcPr>
            <w:tcW w:w="1340" w:type="dxa"/>
          </w:tcPr>
          <w:p w14:paraId="3C9493D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AF7744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2344F82" w14:textId="77777777" w:rsidR="00744129" w:rsidRPr="006B2793" w:rsidRDefault="00744129" w:rsidP="00744129">
            <w:pPr>
              <w:pStyle w:val="TAL"/>
              <w:tabs>
                <w:tab w:val="clear" w:pos="284"/>
                <w:tab w:val="clear" w:pos="567"/>
              </w:tabs>
              <w:rPr>
                <w:sz w:val="16"/>
              </w:rPr>
            </w:pPr>
          </w:p>
        </w:tc>
      </w:tr>
      <w:tr w:rsidR="00744129" w:rsidRPr="00200359" w14:paraId="29F05C2C" w14:textId="77777777" w:rsidTr="00744129">
        <w:tc>
          <w:tcPr>
            <w:tcW w:w="675" w:type="dxa"/>
          </w:tcPr>
          <w:p w14:paraId="00E4B70E"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614F554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191071</w:t>
            </w:r>
          </w:p>
        </w:tc>
        <w:tc>
          <w:tcPr>
            <w:tcW w:w="948" w:type="dxa"/>
          </w:tcPr>
          <w:p w14:paraId="3B873952"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DAECA64" w14:textId="77777777" w:rsidR="00744129" w:rsidRPr="006B2793" w:rsidRDefault="00744129" w:rsidP="00744129">
            <w:pPr>
              <w:pStyle w:val="TAL"/>
              <w:tabs>
                <w:tab w:val="clear" w:pos="284"/>
                <w:tab w:val="clear" w:pos="567"/>
              </w:tabs>
              <w:rPr>
                <w:sz w:val="16"/>
              </w:rPr>
            </w:pPr>
            <w:r w:rsidRPr="006B2793">
              <w:rPr>
                <w:sz w:val="16"/>
              </w:rPr>
              <w:t>5G_eSBA related CRs to 23.273, 23.502, 23.503 (Rel-16)</w:t>
            </w:r>
          </w:p>
        </w:tc>
        <w:tc>
          <w:tcPr>
            <w:tcW w:w="1519" w:type="dxa"/>
          </w:tcPr>
          <w:p w14:paraId="459742BB"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56E7E90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E4B83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67C190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1D915D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027629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1FF4A3A" w14:textId="77777777" w:rsidR="00744129" w:rsidRPr="006B2793" w:rsidRDefault="00744129" w:rsidP="00744129">
            <w:pPr>
              <w:pStyle w:val="TAL"/>
              <w:tabs>
                <w:tab w:val="clear" w:pos="284"/>
                <w:tab w:val="clear" w:pos="567"/>
              </w:tabs>
              <w:rPr>
                <w:sz w:val="16"/>
              </w:rPr>
            </w:pPr>
          </w:p>
        </w:tc>
        <w:tc>
          <w:tcPr>
            <w:tcW w:w="2038" w:type="dxa"/>
          </w:tcPr>
          <w:p w14:paraId="09CF4C18" w14:textId="77777777" w:rsidR="00744129" w:rsidRPr="006B2793" w:rsidRDefault="00744129" w:rsidP="00744129">
            <w:pPr>
              <w:pStyle w:val="TAL"/>
              <w:tabs>
                <w:tab w:val="clear" w:pos="284"/>
                <w:tab w:val="clear" w:pos="567"/>
              </w:tabs>
              <w:rPr>
                <w:sz w:val="16"/>
              </w:rPr>
            </w:pPr>
          </w:p>
        </w:tc>
        <w:tc>
          <w:tcPr>
            <w:tcW w:w="1340" w:type="dxa"/>
          </w:tcPr>
          <w:p w14:paraId="70A6F0F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F76E8B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FCA2B6B" w14:textId="77777777" w:rsidR="00744129" w:rsidRPr="006B2793" w:rsidRDefault="00744129" w:rsidP="00744129">
            <w:pPr>
              <w:pStyle w:val="TAL"/>
              <w:tabs>
                <w:tab w:val="clear" w:pos="284"/>
                <w:tab w:val="clear" w:pos="567"/>
              </w:tabs>
              <w:rPr>
                <w:sz w:val="16"/>
              </w:rPr>
            </w:pPr>
          </w:p>
        </w:tc>
      </w:tr>
      <w:tr w:rsidR="00744129" w:rsidRPr="00200359" w14:paraId="4F5235DF" w14:textId="77777777" w:rsidTr="00744129">
        <w:tc>
          <w:tcPr>
            <w:tcW w:w="675" w:type="dxa"/>
          </w:tcPr>
          <w:p w14:paraId="050CD596"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586A878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191072</w:t>
            </w:r>
          </w:p>
        </w:tc>
        <w:tc>
          <w:tcPr>
            <w:tcW w:w="948" w:type="dxa"/>
          </w:tcPr>
          <w:p w14:paraId="09DEFE9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AD8F26B" w14:textId="77777777" w:rsidR="00744129" w:rsidRPr="006B2793" w:rsidRDefault="00744129" w:rsidP="00744129">
            <w:pPr>
              <w:pStyle w:val="TAL"/>
              <w:tabs>
                <w:tab w:val="clear" w:pos="284"/>
                <w:tab w:val="clear" w:pos="567"/>
              </w:tabs>
              <w:rPr>
                <w:sz w:val="16"/>
              </w:rPr>
            </w:pPr>
            <w:r w:rsidRPr="006B2793">
              <w:rPr>
                <w:sz w:val="16"/>
              </w:rPr>
              <w:t>5G_SRVCC related CRs to 23.216, 23.502, 23.503 (Rel-16)</w:t>
            </w:r>
          </w:p>
        </w:tc>
        <w:tc>
          <w:tcPr>
            <w:tcW w:w="1519" w:type="dxa"/>
          </w:tcPr>
          <w:p w14:paraId="7FD8C25E"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9A585A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E0490D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0362F2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9BC905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FB106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7B150B4" w14:textId="77777777" w:rsidR="00744129" w:rsidRPr="006B2793" w:rsidRDefault="00744129" w:rsidP="00744129">
            <w:pPr>
              <w:pStyle w:val="TAL"/>
              <w:tabs>
                <w:tab w:val="clear" w:pos="284"/>
                <w:tab w:val="clear" w:pos="567"/>
              </w:tabs>
              <w:rPr>
                <w:sz w:val="16"/>
              </w:rPr>
            </w:pPr>
          </w:p>
        </w:tc>
        <w:tc>
          <w:tcPr>
            <w:tcW w:w="2038" w:type="dxa"/>
          </w:tcPr>
          <w:p w14:paraId="4871EAF2" w14:textId="77777777" w:rsidR="00744129" w:rsidRPr="006B2793" w:rsidRDefault="00744129" w:rsidP="00744129">
            <w:pPr>
              <w:pStyle w:val="TAL"/>
              <w:tabs>
                <w:tab w:val="clear" w:pos="284"/>
                <w:tab w:val="clear" w:pos="567"/>
              </w:tabs>
              <w:rPr>
                <w:sz w:val="16"/>
              </w:rPr>
            </w:pPr>
          </w:p>
        </w:tc>
        <w:tc>
          <w:tcPr>
            <w:tcW w:w="1340" w:type="dxa"/>
          </w:tcPr>
          <w:p w14:paraId="554F32C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A5C1FE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B4208A4" w14:textId="77777777" w:rsidR="00744129" w:rsidRPr="006B2793" w:rsidRDefault="00744129" w:rsidP="00744129">
            <w:pPr>
              <w:pStyle w:val="TAL"/>
              <w:tabs>
                <w:tab w:val="clear" w:pos="284"/>
                <w:tab w:val="clear" w:pos="567"/>
              </w:tabs>
              <w:rPr>
                <w:sz w:val="16"/>
              </w:rPr>
            </w:pPr>
          </w:p>
        </w:tc>
      </w:tr>
      <w:tr w:rsidR="00744129" w:rsidRPr="00200359" w14:paraId="687746AF" w14:textId="77777777" w:rsidTr="00744129">
        <w:tc>
          <w:tcPr>
            <w:tcW w:w="675" w:type="dxa"/>
          </w:tcPr>
          <w:p w14:paraId="1FE991FE"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5E9278E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191073</w:t>
            </w:r>
          </w:p>
        </w:tc>
        <w:tc>
          <w:tcPr>
            <w:tcW w:w="948" w:type="dxa"/>
          </w:tcPr>
          <w:p w14:paraId="3435995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747E9B6" w14:textId="77777777" w:rsidR="00744129" w:rsidRPr="006B2793" w:rsidRDefault="00744129" w:rsidP="00744129">
            <w:pPr>
              <w:pStyle w:val="TAL"/>
              <w:tabs>
                <w:tab w:val="clear" w:pos="284"/>
                <w:tab w:val="clear" w:pos="567"/>
              </w:tabs>
              <w:rPr>
                <w:sz w:val="16"/>
              </w:rPr>
            </w:pPr>
            <w:r w:rsidRPr="006B2793">
              <w:rPr>
                <w:sz w:val="16"/>
              </w:rPr>
              <w:t>5G_URLLC related CRs to 23.501, 23.502, 23.503 (Rel-16)</w:t>
            </w:r>
          </w:p>
        </w:tc>
        <w:tc>
          <w:tcPr>
            <w:tcW w:w="1519" w:type="dxa"/>
          </w:tcPr>
          <w:p w14:paraId="6CDD9573"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0BBB4EA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C5D38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F51DBD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26B4DC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993852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B67723F" w14:textId="77777777" w:rsidR="00744129" w:rsidRPr="006B2793" w:rsidRDefault="00744129" w:rsidP="00744129">
            <w:pPr>
              <w:pStyle w:val="TAL"/>
              <w:tabs>
                <w:tab w:val="clear" w:pos="284"/>
                <w:tab w:val="clear" w:pos="567"/>
              </w:tabs>
              <w:rPr>
                <w:sz w:val="16"/>
              </w:rPr>
            </w:pPr>
          </w:p>
        </w:tc>
        <w:tc>
          <w:tcPr>
            <w:tcW w:w="2038" w:type="dxa"/>
          </w:tcPr>
          <w:p w14:paraId="0A96AF42" w14:textId="77777777" w:rsidR="00744129" w:rsidRPr="006B2793" w:rsidRDefault="00744129" w:rsidP="00744129">
            <w:pPr>
              <w:pStyle w:val="TAL"/>
              <w:tabs>
                <w:tab w:val="clear" w:pos="284"/>
                <w:tab w:val="clear" w:pos="567"/>
              </w:tabs>
              <w:rPr>
                <w:sz w:val="16"/>
              </w:rPr>
            </w:pPr>
          </w:p>
        </w:tc>
        <w:tc>
          <w:tcPr>
            <w:tcW w:w="1340" w:type="dxa"/>
          </w:tcPr>
          <w:p w14:paraId="51CE3EA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04792E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4DB346F" w14:textId="77777777" w:rsidR="00744129" w:rsidRPr="006B2793" w:rsidRDefault="00744129" w:rsidP="00744129">
            <w:pPr>
              <w:pStyle w:val="TAL"/>
              <w:tabs>
                <w:tab w:val="clear" w:pos="284"/>
                <w:tab w:val="clear" w:pos="567"/>
              </w:tabs>
              <w:rPr>
                <w:sz w:val="16"/>
              </w:rPr>
            </w:pPr>
          </w:p>
        </w:tc>
      </w:tr>
      <w:tr w:rsidR="00744129" w:rsidRPr="00200359" w14:paraId="2A4D32C9" w14:textId="77777777" w:rsidTr="00744129">
        <w:tc>
          <w:tcPr>
            <w:tcW w:w="675" w:type="dxa"/>
          </w:tcPr>
          <w:p w14:paraId="42DFA8E7"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195F6D0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191074</w:t>
            </w:r>
          </w:p>
        </w:tc>
        <w:tc>
          <w:tcPr>
            <w:tcW w:w="948" w:type="dxa"/>
          </w:tcPr>
          <w:p w14:paraId="7CE6677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E1CAD88" w14:textId="77777777" w:rsidR="00744129" w:rsidRPr="006B2793" w:rsidRDefault="00744129" w:rsidP="00744129">
            <w:pPr>
              <w:pStyle w:val="TAL"/>
              <w:tabs>
                <w:tab w:val="clear" w:pos="284"/>
                <w:tab w:val="clear" w:pos="567"/>
              </w:tabs>
              <w:rPr>
                <w:sz w:val="16"/>
              </w:rPr>
            </w:pPr>
            <w:r w:rsidRPr="006B2793">
              <w:rPr>
                <w:sz w:val="16"/>
              </w:rPr>
              <w:t>5GS_Ph1 related CRs to 23.501 (Rel-15, Rel-16)</w:t>
            </w:r>
          </w:p>
        </w:tc>
        <w:tc>
          <w:tcPr>
            <w:tcW w:w="1519" w:type="dxa"/>
          </w:tcPr>
          <w:p w14:paraId="1D39F7C6"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53E337B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EDCC6E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6C6CBC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3847EE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05A6E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CDFF7B4" w14:textId="77777777" w:rsidR="00744129" w:rsidRPr="006B2793" w:rsidRDefault="00744129" w:rsidP="00744129">
            <w:pPr>
              <w:pStyle w:val="TAL"/>
              <w:tabs>
                <w:tab w:val="clear" w:pos="284"/>
                <w:tab w:val="clear" w:pos="567"/>
              </w:tabs>
              <w:rPr>
                <w:sz w:val="16"/>
              </w:rPr>
            </w:pPr>
          </w:p>
        </w:tc>
        <w:tc>
          <w:tcPr>
            <w:tcW w:w="2038" w:type="dxa"/>
          </w:tcPr>
          <w:p w14:paraId="772E98CB" w14:textId="77777777" w:rsidR="00744129" w:rsidRPr="006B2793" w:rsidRDefault="00744129" w:rsidP="00744129">
            <w:pPr>
              <w:pStyle w:val="TAL"/>
              <w:tabs>
                <w:tab w:val="clear" w:pos="284"/>
                <w:tab w:val="clear" w:pos="567"/>
              </w:tabs>
              <w:rPr>
                <w:sz w:val="16"/>
              </w:rPr>
            </w:pPr>
          </w:p>
        </w:tc>
        <w:tc>
          <w:tcPr>
            <w:tcW w:w="1340" w:type="dxa"/>
          </w:tcPr>
          <w:p w14:paraId="51A88CD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A311AD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8E02736" w14:textId="77777777" w:rsidR="00744129" w:rsidRPr="006B2793" w:rsidRDefault="00744129" w:rsidP="00744129">
            <w:pPr>
              <w:pStyle w:val="TAL"/>
              <w:tabs>
                <w:tab w:val="clear" w:pos="284"/>
                <w:tab w:val="clear" w:pos="567"/>
              </w:tabs>
              <w:rPr>
                <w:sz w:val="16"/>
              </w:rPr>
            </w:pPr>
          </w:p>
        </w:tc>
      </w:tr>
      <w:tr w:rsidR="00744129" w:rsidRPr="00200359" w14:paraId="1319F192" w14:textId="77777777" w:rsidTr="00744129">
        <w:tc>
          <w:tcPr>
            <w:tcW w:w="675" w:type="dxa"/>
          </w:tcPr>
          <w:p w14:paraId="6EA21FA2"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5CA4892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191075</w:t>
            </w:r>
          </w:p>
        </w:tc>
        <w:tc>
          <w:tcPr>
            <w:tcW w:w="948" w:type="dxa"/>
          </w:tcPr>
          <w:p w14:paraId="2F2E8E6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819310D" w14:textId="77777777" w:rsidR="00744129" w:rsidRPr="006B2793" w:rsidRDefault="00744129" w:rsidP="00744129">
            <w:pPr>
              <w:pStyle w:val="TAL"/>
              <w:tabs>
                <w:tab w:val="clear" w:pos="284"/>
                <w:tab w:val="clear" w:pos="567"/>
              </w:tabs>
              <w:rPr>
                <w:sz w:val="16"/>
              </w:rPr>
            </w:pPr>
            <w:r w:rsidRPr="006B2793">
              <w:rPr>
                <w:sz w:val="16"/>
              </w:rPr>
              <w:t>5GS_Ph1 related CRs to 23.502, 23.503 (Rel-15, Rel-16)</w:t>
            </w:r>
          </w:p>
        </w:tc>
        <w:tc>
          <w:tcPr>
            <w:tcW w:w="1519" w:type="dxa"/>
          </w:tcPr>
          <w:p w14:paraId="697B8554"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42B6DDE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6BC07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CC324A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56277C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9A0E5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A243188" w14:textId="77777777" w:rsidR="00744129" w:rsidRPr="006B2793" w:rsidRDefault="00744129" w:rsidP="00744129">
            <w:pPr>
              <w:pStyle w:val="TAL"/>
              <w:tabs>
                <w:tab w:val="clear" w:pos="284"/>
                <w:tab w:val="clear" w:pos="567"/>
              </w:tabs>
              <w:rPr>
                <w:sz w:val="16"/>
              </w:rPr>
            </w:pPr>
          </w:p>
        </w:tc>
        <w:tc>
          <w:tcPr>
            <w:tcW w:w="2038" w:type="dxa"/>
          </w:tcPr>
          <w:p w14:paraId="598D3520" w14:textId="77777777" w:rsidR="00744129" w:rsidRPr="006B2793" w:rsidRDefault="00744129" w:rsidP="00744129">
            <w:pPr>
              <w:pStyle w:val="TAL"/>
              <w:tabs>
                <w:tab w:val="clear" w:pos="284"/>
                <w:tab w:val="clear" w:pos="567"/>
              </w:tabs>
              <w:rPr>
                <w:sz w:val="16"/>
              </w:rPr>
            </w:pPr>
          </w:p>
        </w:tc>
        <w:tc>
          <w:tcPr>
            <w:tcW w:w="1340" w:type="dxa"/>
          </w:tcPr>
          <w:p w14:paraId="193BFD3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D6F0D9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8691A12" w14:textId="77777777" w:rsidR="00744129" w:rsidRPr="006B2793" w:rsidRDefault="00744129" w:rsidP="00744129">
            <w:pPr>
              <w:pStyle w:val="TAL"/>
              <w:tabs>
                <w:tab w:val="clear" w:pos="284"/>
                <w:tab w:val="clear" w:pos="567"/>
              </w:tabs>
              <w:rPr>
                <w:sz w:val="16"/>
              </w:rPr>
            </w:pPr>
          </w:p>
        </w:tc>
      </w:tr>
      <w:tr w:rsidR="00744129" w:rsidRPr="00200359" w14:paraId="6F2D8E45" w14:textId="77777777" w:rsidTr="00744129">
        <w:tc>
          <w:tcPr>
            <w:tcW w:w="675" w:type="dxa"/>
          </w:tcPr>
          <w:p w14:paraId="65551706"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0C6128B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191076</w:t>
            </w:r>
          </w:p>
        </w:tc>
        <w:tc>
          <w:tcPr>
            <w:tcW w:w="948" w:type="dxa"/>
          </w:tcPr>
          <w:p w14:paraId="066468D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51626CA" w14:textId="77777777" w:rsidR="00744129" w:rsidRPr="006B2793" w:rsidRDefault="00744129" w:rsidP="00744129">
            <w:pPr>
              <w:pStyle w:val="TAL"/>
              <w:tabs>
                <w:tab w:val="clear" w:pos="284"/>
                <w:tab w:val="clear" w:pos="567"/>
              </w:tabs>
              <w:rPr>
                <w:sz w:val="16"/>
              </w:rPr>
            </w:pPr>
            <w:r w:rsidRPr="006B2793">
              <w:rPr>
                <w:sz w:val="16"/>
              </w:rPr>
              <w:t>5WWC related CRs to 23.316, 23.502 (Rel-16)</w:t>
            </w:r>
          </w:p>
        </w:tc>
        <w:tc>
          <w:tcPr>
            <w:tcW w:w="1519" w:type="dxa"/>
          </w:tcPr>
          <w:p w14:paraId="4DDAFFCE"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6594554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699788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8B1180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CF28CB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00E3F9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DA9A91F" w14:textId="77777777" w:rsidR="00744129" w:rsidRPr="006B2793" w:rsidRDefault="00744129" w:rsidP="00744129">
            <w:pPr>
              <w:pStyle w:val="TAL"/>
              <w:tabs>
                <w:tab w:val="clear" w:pos="284"/>
                <w:tab w:val="clear" w:pos="567"/>
              </w:tabs>
              <w:rPr>
                <w:sz w:val="16"/>
              </w:rPr>
            </w:pPr>
          </w:p>
        </w:tc>
        <w:tc>
          <w:tcPr>
            <w:tcW w:w="2038" w:type="dxa"/>
          </w:tcPr>
          <w:p w14:paraId="40C9BF03" w14:textId="77777777" w:rsidR="00744129" w:rsidRPr="006B2793" w:rsidRDefault="00744129" w:rsidP="00744129">
            <w:pPr>
              <w:pStyle w:val="TAL"/>
              <w:tabs>
                <w:tab w:val="clear" w:pos="284"/>
                <w:tab w:val="clear" w:pos="567"/>
              </w:tabs>
              <w:rPr>
                <w:sz w:val="16"/>
              </w:rPr>
            </w:pPr>
          </w:p>
        </w:tc>
        <w:tc>
          <w:tcPr>
            <w:tcW w:w="1340" w:type="dxa"/>
          </w:tcPr>
          <w:p w14:paraId="16B1AB2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8FF176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D31EBBD" w14:textId="77777777" w:rsidR="00744129" w:rsidRPr="006B2793" w:rsidRDefault="00744129" w:rsidP="00744129">
            <w:pPr>
              <w:pStyle w:val="TAL"/>
              <w:tabs>
                <w:tab w:val="clear" w:pos="284"/>
                <w:tab w:val="clear" w:pos="567"/>
              </w:tabs>
              <w:rPr>
                <w:sz w:val="16"/>
              </w:rPr>
            </w:pPr>
          </w:p>
        </w:tc>
      </w:tr>
      <w:tr w:rsidR="00744129" w:rsidRPr="00200359" w14:paraId="19B998CF" w14:textId="77777777" w:rsidTr="00744129">
        <w:tc>
          <w:tcPr>
            <w:tcW w:w="675" w:type="dxa"/>
          </w:tcPr>
          <w:p w14:paraId="41B7DA63"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4541E26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191077</w:t>
            </w:r>
          </w:p>
        </w:tc>
        <w:tc>
          <w:tcPr>
            <w:tcW w:w="948" w:type="dxa"/>
          </w:tcPr>
          <w:p w14:paraId="0B976C7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B293CBE" w14:textId="77777777" w:rsidR="00744129" w:rsidRPr="006B2793" w:rsidRDefault="00744129" w:rsidP="00744129">
            <w:pPr>
              <w:pStyle w:val="TAL"/>
              <w:tabs>
                <w:tab w:val="clear" w:pos="284"/>
                <w:tab w:val="clear" w:pos="567"/>
              </w:tabs>
              <w:rPr>
                <w:sz w:val="16"/>
              </w:rPr>
            </w:pPr>
            <w:r w:rsidRPr="006B2793">
              <w:rPr>
                <w:sz w:val="16"/>
              </w:rPr>
              <w:t>ATSSS related CRs to 23.501, 23.502, 23.503 (Rel-16)</w:t>
            </w:r>
          </w:p>
        </w:tc>
        <w:tc>
          <w:tcPr>
            <w:tcW w:w="1519" w:type="dxa"/>
          </w:tcPr>
          <w:p w14:paraId="080C1640"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52BE44D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8635FF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765769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A83ACB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884C55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944A11" w14:textId="77777777" w:rsidR="00744129" w:rsidRPr="006B2793" w:rsidRDefault="00744129" w:rsidP="00744129">
            <w:pPr>
              <w:pStyle w:val="TAL"/>
              <w:tabs>
                <w:tab w:val="clear" w:pos="284"/>
                <w:tab w:val="clear" w:pos="567"/>
              </w:tabs>
              <w:rPr>
                <w:sz w:val="16"/>
              </w:rPr>
            </w:pPr>
          </w:p>
        </w:tc>
        <w:tc>
          <w:tcPr>
            <w:tcW w:w="2038" w:type="dxa"/>
          </w:tcPr>
          <w:p w14:paraId="5BEA3A60" w14:textId="77777777" w:rsidR="00744129" w:rsidRPr="006B2793" w:rsidRDefault="00744129" w:rsidP="00744129">
            <w:pPr>
              <w:pStyle w:val="TAL"/>
              <w:tabs>
                <w:tab w:val="clear" w:pos="284"/>
                <w:tab w:val="clear" w:pos="567"/>
              </w:tabs>
              <w:rPr>
                <w:sz w:val="16"/>
              </w:rPr>
            </w:pPr>
          </w:p>
        </w:tc>
        <w:tc>
          <w:tcPr>
            <w:tcW w:w="1340" w:type="dxa"/>
          </w:tcPr>
          <w:p w14:paraId="43CE6AA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0DEC3E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D0EBEC6" w14:textId="77777777" w:rsidR="00744129" w:rsidRPr="006B2793" w:rsidRDefault="00744129" w:rsidP="00744129">
            <w:pPr>
              <w:pStyle w:val="TAL"/>
              <w:tabs>
                <w:tab w:val="clear" w:pos="284"/>
                <w:tab w:val="clear" w:pos="567"/>
              </w:tabs>
              <w:rPr>
                <w:sz w:val="16"/>
              </w:rPr>
            </w:pPr>
          </w:p>
        </w:tc>
      </w:tr>
      <w:tr w:rsidR="00744129" w:rsidRPr="00200359" w14:paraId="396C0152" w14:textId="77777777" w:rsidTr="00744129">
        <w:tc>
          <w:tcPr>
            <w:tcW w:w="675" w:type="dxa"/>
          </w:tcPr>
          <w:p w14:paraId="0027FFBD"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198AB48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191078</w:t>
            </w:r>
          </w:p>
        </w:tc>
        <w:tc>
          <w:tcPr>
            <w:tcW w:w="948" w:type="dxa"/>
          </w:tcPr>
          <w:p w14:paraId="793C61B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C7E1E1B" w14:textId="77777777" w:rsidR="00744129" w:rsidRPr="006B2793" w:rsidRDefault="00744129" w:rsidP="00744129">
            <w:pPr>
              <w:pStyle w:val="TAL"/>
              <w:tabs>
                <w:tab w:val="clear" w:pos="284"/>
                <w:tab w:val="clear" w:pos="567"/>
              </w:tabs>
              <w:rPr>
                <w:sz w:val="16"/>
              </w:rPr>
            </w:pPr>
            <w:r w:rsidRPr="006B2793">
              <w:rPr>
                <w:sz w:val="16"/>
              </w:rPr>
              <w:t>eIMS5G_SBA related CRs to 23.228, 23.501, 23.502 (Rel-16)</w:t>
            </w:r>
          </w:p>
        </w:tc>
        <w:tc>
          <w:tcPr>
            <w:tcW w:w="1519" w:type="dxa"/>
          </w:tcPr>
          <w:p w14:paraId="2D55AF54"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4B33E1D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06CA58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317793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69159B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2C9B0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7452814" w14:textId="77777777" w:rsidR="00744129" w:rsidRPr="006B2793" w:rsidRDefault="00744129" w:rsidP="00744129">
            <w:pPr>
              <w:pStyle w:val="TAL"/>
              <w:tabs>
                <w:tab w:val="clear" w:pos="284"/>
                <w:tab w:val="clear" w:pos="567"/>
              </w:tabs>
              <w:rPr>
                <w:sz w:val="16"/>
              </w:rPr>
            </w:pPr>
          </w:p>
        </w:tc>
        <w:tc>
          <w:tcPr>
            <w:tcW w:w="2038" w:type="dxa"/>
          </w:tcPr>
          <w:p w14:paraId="231F3F64" w14:textId="77777777" w:rsidR="00744129" w:rsidRPr="006B2793" w:rsidRDefault="00744129" w:rsidP="00744129">
            <w:pPr>
              <w:pStyle w:val="TAL"/>
              <w:tabs>
                <w:tab w:val="clear" w:pos="284"/>
                <w:tab w:val="clear" w:pos="567"/>
              </w:tabs>
              <w:rPr>
                <w:sz w:val="16"/>
              </w:rPr>
            </w:pPr>
          </w:p>
        </w:tc>
        <w:tc>
          <w:tcPr>
            <w:tcW w:w="1340" w:type="dxa"/>
          </w:tcPr>
          <w:p w14:paraId="00CFA02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840D36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9FBBC1A" w14:textId="77777777" w:rsidR="00744129" w:rsidRPr="006B2793" w:rsidRDefault="00744129" w:rsidP="00744129">
            <w:pPr>
              <w:pStyle w:val="TAL"/>
              <w:tabs>
                <w:tab w:val="clear" w:pos="284"/>
                <w:tab w:val="clear" w:pos="567"/>
              </w:tabs>
              <w:rPr>
                <w:sz w:val="16"/>
              </w:rPr>
            </w:pPr>
          </w:p>
        </w:tc>
      </w:tr>
      <w:tr w:rsidR="00744129" w:rsidRPr="00200359" w14:paraId="19CC14AF" w14:textId="77777777" w:rsidTr="00744129">
        <w:tc>
          <w:tcPr>
            <w:tcW w:w="675" w:type="dxa"/>
          </w:tcPr>
          <w:p w14:paraId="7F7B7263"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3DE04AB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191079</w:t>
            </w:r>
          </w:p>
        </w:tc>
        <w:tc>
          <w:tcPr>
            <w:tcW w:w="948" w:type="dxa"/>
          </w:tcPr>
          <w:p w14:paraId="609FD10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E240037" w14:textId="77777777" w:rsidR="00744129" w:rsidRPr="006B2793" w:rsidRDefault="00744129" w:rsidP="00744129">
            <w:pPr>
              <w:pStyle w:val="TAL"/>
              <w:tabs>
                <w:tab w:val="clear" w:pos="284"/>
                <w:tab w:val="clear" w:pos="567"/>
              </w:tabs>
              <w:rPr>
                <w:sz w:val="16"/>
              </w:rPr>
            </w:pPr>
            <w:r w:rsidRPr="006B2793">
              <w:rPr>
                <w:sz w:val="16"/>
              </w:rPr>
              <w:t>eNA related CRs to 23.288 (Rel-16)</w:t>
            </w:r>
          </w:p>
        </w:tc>
        <w:tc>
          <w:tcPr>
            <w:tcW w:w="1519" w:type="dxa"/>
          </w:tcPr>
          <w:p w14:paraId="76294107"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27B09DE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DA6AA9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DEA5BF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2D7AE2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742208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EE6EAFC" w14:textId="77777777" w:rsidR="00744129" w:rsidRPr="006B2793" w:rsidRDefault="00744129" w:rsidP="00744129">
            <w:pPr>
              <w:pStyle w:val="TAL"/>
              <w:tabs>
                <w:tab w:val="clear" w:pos="284"/>
                <w:tab w:val="clear" w:pos="567"/>
              </w:tabs>
              <w:rPr>
                <w:sz w:val="16"/>
              </w:rPr>
            </w:pPr>
          </w:p>
        </w:tc>
        <w:tc>
          <w:tcPr>
            <w:tcW w:w="2038" w:type="dxa"/>
          </w:tcPr>
          <w:p w14:paraId="4BD17666" w14:textId="77777777" w:rsidR="00744129" w:rsidRPr="006B2793" w:rsidRDefault="00744129" w:rsidP="00744129">
            <w:pPr>
              <w:pStyle w:val="TAL"/>
              <w:tabs>
                <w:tab w:val="clear" w:pos="284"/>
                <w:tab w:val="clear" w:pos="567"/>
              </w:tabs>
              <w:rPr>
                <w:sz w:val="16"/>
              </w:rPr>
            </w:pPr>
          </w:p>
        </w:tc>
        <w:tc>
          <w:tcPr>
            <w:tcW w:w="1340" w:type="dxa"/>
          </w:tcPr>
          <w:p w14:paraId="3DB81161" w14:textId="77777777" w:rsidR="00744129" w:rsidRPr="006B2793" w:rsidRDefault="00744129" w:rsidP="00744129">
            <w:pPr>
              <w:pStyle w:val="TAL"/>
              <w:tabs>
                <w:tab w:val="clear" w:pos="284"/>
                <w:tab w:val="clear" w:pos="567"/>
              </w:tabs>
              <w:rPr>
                <w:sz w:val="16"/>
              </w:rPr>
            </w:pPr>
            <w:r w:rsidRPr="006B2793">
              <w:rPr>
                <w:sz w:val="16"/>
              </w:rPr>
              <w:t>Proposed update to 23.288 CR0095R2 in SP-191120. All CRs except 23.288 CR0095R2 in this CR Pack were approved (Status: Partially approved).</w:t>
            </w:r>
          </w:p>
        </w:tc>
        <w:tc>
          <w:tcPr>
            <w:tcW w:w="986" w:type="dxa"/>
          </w:tcPr>
          <w:p w14:paraId="597F8669" w14:textId="77777777"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14:paraId="0C5451A0" w14:textId="77777777" w:rsidR="00744129" w:rsidRPr="006B2793" w:rsidRDefault="00744129" w:rsidP="00744129">
            <w:pPr>
              <w:pStyle w:val="TAL"/>
              <w:tabs>
                <w:tab w:val="clear" w:pos="284"/>
                <w:tab w:val="clear" w:pos="567"/>
              </w:tabs>
              <w:rPr>
                <w:sz w:val="16"/>
              </w:rPr>
            </w:pPr>
          </w:p>
        </w:tc>
      </w:tr>
      <w:tr w:rsidR="00744129" w:rsidRPr="00200359" w14:paraId="0AB94512" w14:textId="77777777" w:rsidTr="00744129">
        <w:tc>
          <w:tcPr>
            <w:tcW w:w="675" w:type="dxa"/>
          </w:tcPr>
          <w:p w14:paraId="454241D5"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19E4746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191080</w:t>
            </w:r>
          </w:p>
        </w:tc>
        <w:tc>
          <w:tcPr>
            <w:tcW w:w="948" w:type="dxa"/>
          </w:tcPr>
          <w:p w14:paraId="6C53509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3478646" w14:textId="77777777" w:rsidR="00744129" w:rsidRPr="006B2793" w:rsidRDefault="00744129" w:rsidP="00744129">
            <w:pPr>
              <w:pStyle w:val="TAL"/>
              <w:tabs>
                <w:tab w:val="clear" w:pos="284"/>
                <w:tab w:val="clear" w:pos="567"/>
              </w:tabs>
              <w:rPr>
                <w:sz w:val="16"/>
              </w:rPr>
            </w:pPr>
            <w:r w:rsidRPr="006B2793">
              <w:rPr>
                <w:sz w:val="16"/>
              </w:rPr>
              <w:t>eNA related CRs to 23.501, 23.502, 23.503 (Rel-16)</w:t>
            </w:r>
          </w:p>
        </w:tc>
        <w:tc>
          <w:tcPr>
            <w:tcW w:w="1519" w:type="dxa"/>
          </w:tcPr>
          <w:p w14:paraId="79F707F7"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14F9751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0D854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EBE44F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4697C1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DCA8AE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E405048" w14:textId="77777777" w:rsidR="00744129" w:rsidRPr="006B2793" w:rsidRDefault="00744129" w:rsidP="00744129">
            <w:pPr>
              <w:pStyle w:val="TAL"/>
              <w:tabs>
                <w:tab w:val="clear" w:pos="284"/>
                <w:tab w:val="clear" w:pos="567"/>
              </w:tabs>
              <w:rPr>
                <w:sz w:val="16"/>
              </w:rPr>
            </w:pPr>
          </w:p>
        </w:tc>
        <w:tc>
          <w:tcPr>
            <w:tcW w:w="2038" w:type="dxa"/>
          </w:tcPr>
          <w:p w14:paraId="6454BE2F" w14:textId="77777777" w:rsidR="00744129" w:rsidRPr="006B2793" w:rsidRDefault="00744129" w:rsidP="00744129">
            <w:pPr>
              <w:pStyle w:val="TAL"/>
              <w:tabs>
                <w:tab w:val="clear" w:pos="284"/>
                <w:tab w:val="clear" w:pos="567"/>
              </w:tabs>
              <w:rPr>
                <w:sz w:val="16"/>
              </w:rPr>
            </w:pPr>
          </w:p>
        </w:tc>
        <w:tc>
          <w:tcPr>
            <w:tcW w:w="1340" w:type="dxa"/>
          </w:tcPr>
          <w:p w14:paraId="2210FDB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0E2643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82B9329" w14:textId="77777777" w:rsidR="00744129" w:rsidRPr="006B2793" w:rsidRDefault="00744129" w:rsidP="00744129">
            <w:pPr>
              <w:pStyle w:val="TAL"/>
              <w:tabs>
                <w:tab w:val="clear" w:pos="284"/>
                <w:tab w:val="clear" w:pos="567"/>
              </w:tabs>
              <w:rPr>
                <w:sz w:val="16"/>
              </w:rPr>
            </w:pPr>
          </w:p>
        </w:tc>
      </w:tr>
      <w:tr w:rsidR="00744129" w:rsidRPr="00200359" w14:paraId="6D357D16" w14:textId="77777777" w:rsidTr="00744129">
        <w:tc>
          <w:tcPr>
            <w:tcW w:w="675" w:type="dxa"/>
          </w:tcPr>
          <w:p w14:paraId="009B72DC"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66921D4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191081</w:t>
            </w:r>
          </w:p>
        </w:tc>
        <w:tc>
          <w:tcPr>
            <w:tcW w:w="948" w:type="dxa"/>
          </w:tcPr>
          <w:p w14:paraId="0E7AFE1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F7256EE" w14:textId="77777777" w:rsidR="00744129" w:rsidRPr="006B2793" w:rsidRDefault="00744129" w:rsidP="00744129">
            <w:pPr>
              <w:pStyle w:val="TAL"/>
              <w:tabs>
                <w:tab w:val="clear" w:pos="284"/>
                <w:tab w:val="clear" w:pos="567"/>
              </w:tabs>
              <w:rPr>
                <w:sz w:val="16"/>
              </w:rPr>
            </w:pPr>
            <w:r w:rsidRPr="006B2793">
              <w:rPr>
                <w:sz w:val="16"/>
              </w:rPr>
              <w:t>eNS related CRs to 23.501, 23.502 (Rel-16)</w:t>
            </w:r>
          </w:p>
        </w:tc>
        <w:tc>
          <w:tcPr>
            <w:tcW w:w="1519" w:type="dxa"/>
          </w:tcPr>
          <w:p w14:paraId="007DA023"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6E75109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C0B563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9F65E4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B8AD64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84A522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63E9A93" w14:textId="77777777" w:rsidR="00744129" w:rsidRPr="006B2793" w:rsidRDefault="00744129" w:rsidP="00744129">
            <w:pPr>
              <w:pStyle w:val="TAL"/>
              <w:tabs>
                <w:tab w:val="clear" w:pos="284"/>
                <w:tab w:val="clear" w:pos="567"/>
              </w:tabs>
              <w:rPr>
                <w:sz w:val="16"/>
              </w:rPr>
            </w:pPr>
          </w:p>
        </w:tc>
        <w:tc>
          <w:tcPr>
            <w:tcW w:w="2038" w:type="dxa"/>
          </w:tcPr>
          <w:p w14:paraId="5ABCF5A2" w14:textId="77777777" w:rsidR="00744129" w:rsidRPr="006B2793" w:rsidRDefault="00744129" w:rsidP="00744129">
            <w:pPr>
              <w:pStyle w:val="TAL"/>
              <w:tabs>
                <w:tab w:val="clear" w:pos="284"/>
                <w:tab w:val="clear" w:pos="567"/>
              </w:tabs>
              <w:rPr>
                <w:sz w:val="16"/>
              </w:rPr>
            </w:pPr>
          </w:p>
        </w:tc>
        <w:tc>
          <w:tcPr>
            <w:tcW w:w="1340" w:type="dxa"/>
          </w:tcPr>
          <w:p w14:paraId="1E2827F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592CA1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B606CA9" w14:textId="77777777" w:rsidR="00744129" w:rsidRPr="006B2793" w:rsidRDefault="00744129" w:rsidP="00744129">
            <w:pPr>
              <w:pStyle w:val="TAL"/>
              <w:tabs>
                <w:tab w:val="clear" w:pos="284"/>
                <w:tab w:val="clear" w:pos="567"/>
              </w:tabs>
              <w:rPr>
                <w:sz w:val="16"/>
              </w:rPr>
            </w:pPr>
          </w:p>
        </w:tc>
      </w:tr>
      <w:tr w:rsidR="00744129" w:rsidRPr="00200359" w14:paraId="37EA954E" w14:textId="77777777" w:rsidTr="00744129">
        <w:tc>
          <w:tcPr>
            <w:tcW w:w="675" w:type="dxa"/>
          </w:tcPr>
          <w:p w14:paraId="380CB233"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5A1D161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191082</w:t>
            </w:r>
          </w:p>
        </w:tc>
        <w:tc>
          <w:tcPr>
            <w:tcW w:w="948" w:type="dxa"/>
          </w:tcPr>
          <w:p w14:paraId="28E50F61"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68BB75B" w14:textId="77777777" w:rsidR="00744129" w:rsidRPr="006B2793" w:rsidRDefault="00744129" w:rsidP="00744129">
            <w:pPr>
              <w:pStyle w:val="TAL"/>
              <w:tabs>
                <w:tab w:val="clear" w:pos="284"/>
                <w:tab w:val="clear" w:pos="567"/>
              </w:tabs>
              <w:rPr>
                <w:sz w:val="16"/>
              </w:rPr>
            </w:pPr>
            <w:r w:rsidRPr="006B2793">
              <w:rPr>
                <w:sz w:val="16"/>
              </w:rPr>
              <w:t>ETSUN related CRs to 23.501, 23.502 (Rel-16)</w:t>
            </w:r>
          </w:p>
        </w:tc>
        <w:tc>
          <w:tcPr>
            <w:tcW w:w="1519" w:type="dxa"/>
          </w:tcPr>
          <w:p w14:paraId="690603F5"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26D2CF6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06B96D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A8733B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FD8ADE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6937C5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315C2CA" w14:textId="77777777" w:rsidR="00744129" w:rsidRPr="006B2793" w:rsidRDefault="00744129" w:rsidP="00744129">
            <w:pPr>
              <w:pStyle w:val="TAL"/>
              <w:tabs>
                <w:tab w:val="clear" w:pos="284"/>
                <w:tab w:val="clear" w:pos="567"/>
              </w:tabs>
              <w:rPr>
                <w:sz w:val="16"/>
              </w:rPr>
            </w:pPr>
          </w:p>
        </w:tc>
        <w:tc>
          <w:tcPr>
            <w:tcW w:w="2038" w:type="dxa"/>
          </w:tcPr>
          <w:p w14:paraId="34DE872A" w14:textId="77777777" w:rsidR="00744129" w:rsidRPr="006B2793" w:rsidRDefault="00744129" w:rsidP="00744129">
            <w:pPr>
              <w:pStyle w:val="TAL"/>
              <w:tabs>
                <w:tab w:val="clear" w:pos="284"/>
                <w:tab w:val="clear" w:pos="567"/>
              </w:tabs>
              <w:rPr>
                <w:sz w:val="16"/>
              </w:rPr>
            </w:pPr>
          </w:p>
        </w:tc>
        <w:tc>
          <w:tcPr>
            <w:tcW w:w="1340" w:type="dxa"/>
          </w:tcPr>
          <w:p w14:paraId="57F4308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DF73FF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15E40D9" w14:textId="77777777" w:rsidR="00744129" w:rsidRPr="006B2793" w:rsidRDefault="00744129" w:rsidP="00744129">
            <w:pPr>
              <w:pStyle w:val="TAL"/>
              <w:tabs>
                <w:tab w:val="clear" w:pos="284"/>
                <w:tab w:val="clear" w:pos="567"/>
              </w:tabs>
              <w:rPr>
                <w:sz w:val="16"/>
              </w:rPr>
            </w:pPr>
          </w:p>
        </w:tc>
      </w:tr>
      <w:tr w:rsidR="00744129" w:rsidRPr="00200359" w14:paraId="7D6C3226" w14:textId="77777777" w:rsidTr="00744129">
        <w:tc>
          <w:tcPr>
            <w:tcW w:w="675" w:type="dxa"/>
          </w:tcPr>
          <w:p w14:paraId="3D6EAE53"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5A22699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191083</w:t>
            </w:r>
          </w:p>
        </w:tc>
        <w:tc>
          <w:tcPr>
            <w:tcW w:w="948" w:type="dxa"/>
          </w:tcPr>
          <w:p w14:paraId="75398B9C"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BADE3FF" w14:textId="77777777" w:rsidR="00744129" w:rsidRPr="006B2793" w:rsidRDefault="00744129" w:rsidP="00744129">
            <w:pPr>
              <w:pStyle w:val="TAL"/>
              <w:tabs>
                <w:tab w:val="clear" w:pos="284"/>
                <w:tab w:val="clear" w:pos="567"/>
              </w:tabs>
              <w:rPr>
                <w:sz w:val="16"/>
              </w:rPr>
            </w:pPr>
            <w:r w:rsidRPr="006B2793">
              <w:rPr>
                <w:sz w:val="16"/>
              </w:rPr>
              <w:t>eV2XARC related CRs to 23.285, 23.287, 23.288 (Rel-16)</w:t>
            </w:r>
          </w:p>
        </w:tc>
        <w:tc>
          <w:tcPr>
            <w:tcW w:w="1519" w:type="dxa"/>
          </w:tcPr>
          <w:p w14:paraId="19107F16"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28E8337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0BA9E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D821A4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336C5F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755B36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DD15203" w14:textId="77777777" w:rsidR="00744129" w:rsidRPr="006B2793" w:rsidRDefault="00744129" w:rsidP="00744129">
            <w:pPr>
              <w:pStyle w:val="TAL"/>
              <w:tabs>
                <w:tab w:val="clear" w:pos="284"/>
                <w:tab w:val="clear" w:pos="567"/>
              </w:tabs>
              <w:rPr>
                <w:sz w:val="16"/>
              </w:rPr>
            </w:pPr>
          </w:p>
        </w:tc>
        <w:tc>
          <w:tcPr>
            <w:tcW w:w="2038" w:type="dxa"/>
          </w:tcPr>
          <w:p w14:paraId="724408C4" w14:textId="77777777" w:rsidR="00744129" w:rsidRPr="006B2793" w:rsidRDefault="00744129" w:rsidP="00744129">
            <w:pPr>
              <w:pStyle w:val="TAL"/>
              <w:tabs>
                <w:tab w:val="clear" w:pos="284"/>
                <w:tab w:val="clear" w:pos="567"/>
              </w:tabs>
              <w:rPr>
                <w:sz w:val="16"/>
              </w:rPr>
            </w:pPr>
          </w:p>
        </w:tc>
        <w:tc>
          <w:tcPr>
            <w:tcW w:w="1340" w:type="dxa"/>
          </w:tcPr>
          <w:p w14:paraId="3711329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9CE167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24147CB" w14:textId="77777777" w:rsidR="00744129" w:rsidRPr="006B2793" w:rsidRDefault="00744129" w:rsidP="00744129">
            <w:pPr>
              <w:pStyle w:val="TAL"/>
              <w:tabs>
                <w:tab w:val="clear" w:pos="284"/>
                <w:tab w:val="clear" w:pos="567"/>
              </w:tabs>
              <w:rPr>
                <w:sz w:val="16"/>
              </w:rPr>
            </w:pPr>
          </w:p>
        </w:tc>
      </w:tr>
      <w:tr w:rsidR="00744129" w:rsidRPr="00200359" w14:paraId="755D0BF9" w14:textId="77777777" w:rsidTr="00744129">
        <w:tc>
          <w:tcPr>
            <w:tcW w:w="675" w:type="dxa"/>
          </w:tcPr>
          <w:p w14:paraId="3ACCE23A" w14:textId="77777777" w:rsidR="00744129" w:rsidRPr="006B2793" w:rsidRDefault="00744129" w:rsidP="00744129">
            <w:pPr>
              <w:pStyle w:val="TAL"/>
              <w:tabs>
                <w:tab w:val="clear" w:pos="284"/>
                <w:tab w:val="clear" w:pos="567"/>
              </w:tabs>
              <w:rPr>
                <w:sz w:val="16"/>
              </w:rPr>
            </w:pPr>
            <w:r w:rsidRPr="006B2793">
              <w:rPr>
                <w:sz w:val="16"/>
              </w:rPr>
              <w:lastRenderedPageBreak/>
              <w:t>16.2</w:t>
            </w:r>
          </w:p>
        </w:tc>
        <w:tc>
          <w:tcPr>
            <w:tcW w:w="1134" w:type="dxa"/>
          </w:tcPr>
          <w:p w14:paraId="610F9FD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191084</w:t>
            </w:r>
          </w:p>
        </w:tc>
        <w:tc>
          <w:tcPr>
            <w:tcW w:w="948" w:type="dxa"/>
          </w:tcPr>
          <w:p w14:paraId="2F72D91D"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3FFEC40" w14:textId="77777777" w:rsidR="00744129" w:rsidRPr="006B2793" w:rsidRDefault="00744129" w:rsidP="00744129">
            <w:pPr>
              <w:pStyle w:val="TAL"/>
              <w:tabs>
                <w:tab w:val="clear" w:pos="284"/>
                <w:tab w:val="clear" w:pos="567"/>
              </w:tabs>
              <w:rPr>
                <w:sz w:val="16"/>
              </w:rPr>
            </w:pPr>
            <w:r w:rsidRPr="006B2793">
              <w:rPr>
                <w:sz w:val="16"/>
              </w:rPr>
              <w:t>eV2XARC related CRs to 23.501, 23.502, 23.503 (Rel-16)</w:t>
            </w:r>
          </w:p>
        </w:tc>
        <w:tc>
          <w:tcPr>
            <w:tcW w:w="1519" w:type="dxa"/>
          </w:tcPr>
          <w:p w14:paraId="6C172E5C"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505A7AD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26F72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3E4485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7B916A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2A658E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2ADB97E" w14:textId="77777777" w:rsidR="00744129" w:rsidRPr="006B2793" w:rsidRDefault="00744129" w:rsidP="00744129">
            <w:pPr>
              <w:pStyle w:val="TAL"/>
              <w:tabs>
                <w:tab w:val="clear" w:pos="284"/>
                <w:tab w:val="clear" w:pos="567"/>
              </w:tabs>
              <w:rPr>
                <w:sz w:val="16"/>
              </w:rPr>
            </w:pPr>
          </w:p>
        </w:tc>
        <w:tc>
          <w:tcPr>
            <w:tcW w:w="2038" w:type="dxa"/>
          </w:tcPr>
          <w:p w14:paraId="5DB1B7E4" w14:textId="77777777" w:rsidR="00744129" w:rsidRPr="006B2793" w:rsidRDefault="00744129" w:rsidP="00744129">
            <w:pPr>
              <w:pStyle w:val="TAL"/>
              <w:tabs>
                <w:tab w:val="clear" w:pos="284"/>
                <w:tab w:val="clear" w:pos="567"/>
              </w:tabs>
              <w:rPr>
                <w:sz w:val="16"/>
              </w:rPr>
            </w:pPr>
          </w:p>
        </w:tc>
        <w:tc>
          <w:tcPr>
            <w:tcW w:w="1340" w:type="dxa"/>
          </w:tcPr>
          <w:p w14:paraId="05E88A9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51A58E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ED1E579" w14:textId="77777777" w:rsidR="00744129" w:rsidRPr="006B2793" w:rsidRDefault="00744129" w:rsidP="00744129">
            <w:pPr>
              <w:pStyle w:val="TAL"/>
              <w:tabs>
                <w:tab w:val="clear" w:pos="284"/>
                <w:tab w:val="clear" w:pos="567"/>
              </w:tabs>
              <w:rPr>
                <w:sz w:val="16"/>
              </w:rPr>
            </w:pPr>
          </w:p>
        </w:tc>
      </w:tr>
      <w:tr w:rsidR="00744129" w:rsidRPr="00200359" w14:paraId="6D74D013" w14:textId="77777777" w:rsidTr="00744129">
        <w:tc>
          <w:tcPr>
            <w:tcW w:w="675" w:type="dxa"/>
          </w:tcPr>
          <w:p w14:paraId="0DA1586E"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01CA28F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191085</w:t>
            </w:r>
          </w:p>
        </w:tc>
        <w:tc>
          <w:tcPr>
            <w:tcW w:w="948" w:type="dxa"/>
          </w:tcPr>
          <w:p w14:paraId="439142C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6BB79A1" w14:textId="77777777" w:rsidR="00744129" w:rsidRPr="006B2793" w:rsidRDefault="00744129" w:rsidP="00744129">
            <w:pPr>
              <w:pStyle w:val="TAL"/>
              <w:tabs>
                <w:tab w:val="clear" w:pos="284"/>
                <w:tab w:val="clear" w:pos="567"/>
              </w:tabs>
              <w:rPr>
                <w:sz w:val="16"/>
              </w:rPr>
            </w:pPr>
            <w:r w:rsidRPr="006B2793">
              <w:rPr>
                <w:sz w:val="16"/>
              </w:rPr>
              <w:t>UDICoM related CR to 23.502 (Rel-16)</w:t>
            </w:r>
          </w:p>
        </w:tc>
        <w:tc>
          <w:tcPr>
            <w:tcW w:w="1519" w:type="dxa"/>
          </w:tcPr>
          <w:p w14:paraId="5135DBD8"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1A3FDCD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F06EE4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7EF138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9CCC25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F48421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21C7F4B" w14:textId="77777777" w:rsidR="00744129" w:rsidRPr="006B2793" w:rsidRDefault="00744129" w:rsidP="00744129">
            <w:pPr>
              <w:pStyle w:val="TAL"/>
              <w:tabs>
                <w:tab w:val="clear" w:pos="284"/>
                <w:tab w:val="clear" w:pos="567"/>
              </w:tabs>
              <w:rPr>
                <w:sz w:val="16"/>
              </w:rPr>
            </w:pPr>
          </w:p>
        </w:tc>
        <w:tc>
          <w:tcPr>
            <w:tcW w:w="2038" w:type="dxa"/>
          </w:tcPr>
          <w:p w14:paraId="0A4C1B4B" w14:textId="77777777" w:rsidR="00744129" w:rsidRPr="006B2793" w:rsidRDefault="00744129" w:rsidP="00744129">
            <w:pPr>
              <w:pStyle w:val="TAL"/>
              <w:tabs>
                <w:tab w:val="clear" w:pos="284"/>
                <w:tab w:val="clear" w:pos="567"/>
              </w:tabs>
              <w:rPr>
                <w:sz w:val="16"/>
              </w:rPr>
            </w:pPr>
          </w:p>
        </w:tc>
        <w:tc>
          <w:tcPr>
            <w:tcW w:w="1340" w:type="dxa"/>
          </w:tcPr>
          <w:p w14:paraId="24BFC4D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BEE651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3A8CAB2" w14:textId="77777777" w:rsidR="00744129" w:rsidRPr="006B2793" w:rsidRDefault="00744129" w:rsidP="00744129">
            <w:pPr>
              <w:pStyle w:val="TAL"/>
              <w:tabs>
                <w:tab w:val="clear" w:pos="284"/>
                <w:tab w:val="clear" w:pos="567"/>
              </w:tabs>
              <w:rPr>
                <w:sz w:val="16"/>
              </w:rPr>
            </w:pPr>
          </w:p>
        </w:tc>
      </w:tr>
      <w:tr w:rsidR="00744129" w:rsidRPr="00200359" w14:paraId="109DFD92" w14:textId="77777777" w:rsidTr="00744129">
        <w:tc>
          <w:tcPr>
            <w:tcW w:w="675" w:type="dxa"/>
          </w:tcPr>
          <w:p w14:paraId="355F58B2"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25DA7EC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191086</w:t>
            </w:r>
          </w:p>
        </w:tc>
        <w:tc>
          <w:tcPr>
            <w:tcW w:w="948" w:type="dxa"/>
          </w:tcPr>
          <w:p w14:paraId="4A3F6C0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E1FC4B8" w14:textId="77777777" w:rsidR="00744129" w:rsidRPr="006B2793" w:rsidRDefault="00744129" w:rsidP="00744129">
            <w:pPr>
              <w:pStyle w:val="TAL"/>
              <w:tabs>
                <w:tab w:val="clear" w:pos="284"/>
                <w:tab w:val="clear" w:pos="567"/>
              </w:tabs>
              <w:rPr>
                <w:sz w:val="16"/>
              </w:rPr>
            </w:pPr>
            <w:r w:rsidRPr="006B2793">
              <w:rPr>
                <w:sz w:val="16"/>
              </w:rPr>
              <w:t>IABARC related CRs to 23.401, 23.501, 23.502 (Rel-16)</w:t>
            </w:r>
          </w:p>
        </w:tc>
        <w:tc>
          <w:tcPr>
            <w:tcW w:w="1519" w:type="dxa"/>
          </w:tcPr>
          <w:p w14:paraId="23CABCEF"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3BEDA7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BD0DA0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64A337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7A510A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27DC2B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DA4E3A3" w14:textId="77777777" w:rsidR="00744129" w:rsidRPr="006B2793" w:rsidRDefault="00744129" w:rsidP="00744129">
            <w:pPr>
              <w:pStyle w:val="TAL"/>
              <w:tabs>
                <w:tab w:val="clear" w:pos="284"/>
                <w:tab w:val="clear" w:pos="567"/>
              </w:tabs>
              <w:rPr>
                <w:sz w:val="16"/>
              </w:rPr>
            </w:pPr>
          </w:p>
        </w:tc>
        <w:tc>
          <w:tcPr>
            <w:tcW w:w="2038" w:type="dxa"/>
          </w:tcPr>
          <w:p w14:paraId="39BDE4A5" w14:textId="77777777" w:rsidR="00744129" w:rsidRPr="006B2793" w:rsidRDefault="00744129" w:rsidP="00744129">
            <w:pPr>
              <w:pStyle w:val="TAL"/>
              <w:tabs>
                <w:tab w:val="clear" w:pos="284"/>
                <w:tab w:val="clear" w:pos="567"/>
              </w:tabs>
              <w:rPr>
                <w:sz w:val="16"/>
              </w:rPr>
            </w:pPr>
          </w:p>
        </w:tc>
        <w:tc>
          <w:tcPr>
            <w:tcW w:w="1340" w:type="dxa"/>
          </w:tcPr>
          <w:p w14:paraId="44F94E4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B3DE14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FF90E13" w14:textId="77777777" w:rsidR="00744129" w:rsidRPr="006B2793" w:rsidRDefault="00744129" w:rsidP="00744129">
            <w:pPr>
              <w:pStyle w:val="TAL"/>
              <w:tabs>
                <w:tab w:val="clear" w:pos="284"/>
                <w:tab w:val="clear" w:pos="567"/>
              </w:tabs>
              <w:rPr>
                <w:sz w:val="16"/>
              </w:rPr>
            </w:pPr>
          </w:p>
        </w:tc>
      </w:tr>
      <w:tr w:rsidR="00744129" w:rsidRPr="00200359" w14:paraId="4EB41894" w14:textId="77777777" w:rsidTr="00744129">
        <w:tc>
          <w:tcPr>
            <w:tcW w:w="675" w:type="dxa"/>
          </w:tcPr>
          <w:p w14:paraId="18157786"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0A970CF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191087</w:t>
            </w:r>
          </w:p>
        </w:tc>
        <w:tc>
          <w:tcPr>
            <w:tcW w:w="948" w:type="dxa"/>
          </w:tcPr>
          <w:p w14:paraId="5FD9764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49ABEF5" w14:textId="77777777" w:rsidR="00744129" w:rsidRPr="006B2793" w:rsidRDefault="00744129" w:rsidP="00744129">
            <w:pPr>
              <w:pStyle w:val="TAL"/>
              <w:tabs>
                <w:tab w:val="clear" w:pos="284"/>
                <w:tab w:val="clear" w:pos="567"/>
              </w:tabs>
              <w:rPr>
                <w:sz w:val="16"/>
              </w:rPr>
            </w:pPr>
            <w:r w:rsidRPr="006B2793">
              <w:rPr>
                <w:sz w:val="16"/>
              </w:rPr>
              <w:t>PARLOS related CRs to 23.228, 23.401 (Rel-16)</w:t>
            </w:r>
          </w:p>
        </w:tc>
        <w:tc>
          <w:tcPr>
            <w:tcW w:w="1519" w:type="dxa"/>
          </w:tcPr>
          <w:p w14:paraId="2F9C95F2"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25312FB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AFF7DC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6892B6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752449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A1F181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5EC417C" w14:textId="77777777" w:rsidR="00744129" w:rsidRPr="006B2793" w:rsidRDefault="00744129" w:rsidP="00744129">
            <w:pPr>
              <w:pStyle w:val="TAL"/>
              <w:tabs>
                <w:tab w:val="clear" w:pos="284"/>
                <w:tab w:val="clear" w:pos="567"/>
              </w:tabs>
              <w:rPr>
                <w:sz w:val="16"/>
              </w:rPr>
            </w:pPr>
          </w:p>
        </w:tc>
        <w:tc>
          <w:tcPr>
            <w:tcW w:w="2038" w:type="dxa"/>
          </w:tcPr>
          <w:p w14:paraId="13991A0D" w14:textId="77777777" w:rsidR="00744129" w:rsidRPr="006B2793" w:rsidRDefault="00744129" w:rsidP="00744129">
            <w:pPr>
              <w:pStyle w:val="TAL"/>
              <w:tabs>
                <w:tab w:val="clear" w:pos="284"/>
                <w:tab w:val="clear" w:pos="567"/>
              </w:tabs>
              <w:rPr>
                <w:sz w:val="16"/>
              </w:rPr>
            </w:pPr>
          </w:p>
        </w:tc>
        <w:tc>
          <w:tcPr>
            <w:tcW w:w="1340" w:type="dxa"/>
          </w:tcPr>
          <w:p w14:paraId="73891CB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E1EA67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8E40582" w14:textId="77777777" w:rsidR="00744129" w:rsidRPr="006B2793" w:rsidRDefault="00744129" w:rsidP="00744129">
            <w:pPr>
              <w:pStyle w:val="TAL"/>
              <w:tabs>
                <w:tab w:val="clear" w:pos="284"/>
                <w:tab w:val="clear" w:pos="567"/>
              </w:tabs>
              <w:rPr>
                <w:sz w:val="16"/>
              </w:rPr>
            </w:pPr>
          </w:p>
        </w:tc>
      </w:tr>
      <w:tr w:rsidR="00744129" w:rsidRPr="00200359" w14:paraId="462878AC" w14:textId="77777777" w:rsidTr="00744129">
        <w:tc>
          <w:tcPr>
            <w:tcW w:w="675" w:type="dxa"/>
          </w:tcPr>
          <w:p w14:paraId="6E1FC320"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538D88E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191088</w:t>
            </w:r>
          </w:p>
        </w:tc>
        <w:tc>
          <w:tcPr>
            <w:tcW w:w="948" w:type="dxa"/>
          </w:tcPr>
          <w:p w14:paraId="77C9DD82"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643AB08" w14:textId="77777777" w:rsidR="00744129" w:rsidRPr="006B2793" w:rsidRDefault="00744129" w:rsidP="00744129">
            <w:pPr>
              <w:pStyle w:val="TAL"/>
              <w:tabs>
                <w:tab w:val="clear" w:pos="284"/>
                <w:tab w:val="clear" w:pos="567"/>
              </w:tabs>
              <w:rPr>
                <w:sz w:val="16"/>
              </w:rPr>
            </w:pPr>
            <w:r w:rsidRPr="006B2793">
              <w:rPr>
                <w:sz w:val="16"/>
              </w:rPr>
              <w:t>RACS related CRs to 23.401, 23.501, 23.502 (Rel-16)</w:t>
            </w:r>
          </w:p>
        </w:tc>
        <w:tc>
          <w:tcPr>
            <w:tcW w:w="1519" w:type="dxa"/>
          </w:tcPr>
          <w:p w14:paraId="3D050D7A"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05E2C44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791CD0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F72BC6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FB2FD8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0B622A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65B3F80" w14:textId="77777777" w:rsidR="00744129" w:rsidRPr="006B2793" w:rsidRDefault="00744129" w:rsidP="00744129">
            <w:pPr>
              <w:pStyle w:val="TAL"/>
              <w:tabs>
                <w:tab w:val="clear" w:pos="284"/>
                <w:tab w:val="clear" w:pos="567"/>
              </w:tabs>
              <w:rPr>
                <w:sz w:val="16"/>
              </w:rPr>
            </w:pPr>
          </w:p>
        </w:tc>
        <w:tc>
          <w:tcPr>
            <w:tcW w:w="2038" w:type="dxa"/>
          </w:tcPr>
          <w:p w14:paraId="759FD023" w14:textId="77777777" w:rsidR="00744129" w:rsidRPr="006B2793" w:rsidRDefault="00744129" w:rsidP="00744129">
            <w:pPr>
              <w:pStyle w:val="TAL"/>
              <w:tabs>
                <w:tab w:val="clear" w:pos="284"/>
                <w:tab w:val="clear" w:pos="567"/>
              </w:tabs>
              <w:rPr>
                <w:sz w:val="16"/>
              </w:rPr>
            </w:pPr>
          </w:p>
        </w:tc>
        <w:tc>
          <w:tcPr>
            <w:tcW w:w="1340" w:type="dxa"/>
          </w:tcPr>
          <w:p w14:paraId="0F00C93A" w14:textId="77777777" w:rsidR="00744129" w:rsidRPr="006B2793" w:rsidRDefault="00744129" w:rsidP="00744129">
            <w:pPr>
              <w:pStyle w:val="TAL"/>
              <w:tabs>
                <w:tab w:val="clear" w:pos="284"/>
                <w:tab w:val="clear" w:pos="567"/>
              </w:tabs>
              <w:rPr>
                <w:sz w:val="16"/>
              </w:rPr>
            </w:pPr>
            <w:r w:rsidRPr="006B2793">
              <w:rPr>
                <w:sz w:val="16"/>
              </w:rPr>
              <w:t>23.401 CR3527R2 was revised in SP-191331. All CRs except 23.401 CR3527R2 in this CR pack were approved (Status: Partially approved).</w:t>
            </w:r>
          </w:p>
        </w:tc>
        <w:tc>
          <w:tcPr>
            <w:tcW w:w="986" w:type="dxa"/>
          </w:tcPr>
          <w:p w14:paraId="2C3468F3" w14:textId="77777777"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14:paraId="71AAF290" w14:textId="77777777" w:rsidR="00744129" w:rsidRPr="006B2793" w:rsidRDefault="00744129" w:rsidP="00744129">
            <w:pPr>
              <w:pStyle w:val="TAL"/>
              <w:tabs>
                <w:tab w:val="clear" w:pos="284"/>
                <w:tab w:val="clear" w:pos="567"/>
              </w:tabs>
              <w:rPr>
                <w:sz w:val="16"/>
              </w:rPr>
            </w:pPr>
          </w:p>
        </w:tc>
      </w:tr>
      <w:tr w:rsidR="00744129" w:rsidRPr="00200359" w14:paraId="50EB31E1" w14:textId="77777777" w:rsidTr="00744129">
        <w:tc>
          <w:tcPr>
            <w:tcW w:w="675" w:type="dxa"/>
          </w:tcPr>
          <w:p w14:paraId="19AA29CA"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3011F2E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191089</w:t>
            </w:r>
          </w:p>
        </w:tc>
        <w:tc>
          <w:tcPr>
            <w:tcW w:w="948" w:type="dxa"/>
          </w:tcPr>
          <w:p w14:paraId="3BA0CE41"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31565E3" w14:textId="77777777" w:rsidR="00744129" w:rsidRPr="006B2793" w:rsidRDefault="00744129" w:rsidP="00744129">
            <w:pPr>
              <w:pStyle w:val="TAL"/>
              <w:tabs>
                <w:tab w:val="clear" w:pos="284"/>
                <w:tab w:val="clear" w:pos="567"/>
              </w:tabs>
              <w:rPr>
                <w:sz w:val="16"/>
              </w:rPr>
            </w:pPr>
            <w:r w:rsidRPr="006B2793">
              <w:rPr>
                <w:sz w:val="16"/>
              </w:rPr>
              <w:t>TEI16 related CRs to 23.167, 23.203, 23.204, 23.401, 23.503, 23.682 (Rel-16)</w:t>
            </w:r>
          </w:p>
        </w:tc>
        <w:tc>
          <w:tcPr>
            <w:tcW w:w="1519" w:type="dxa"/>
          </w:tcPr>
          <w:p w14:paraId="06F279E1"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1F3A59F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C9B5A6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EE75E2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D1313D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ED28F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849BAB1" w14:textId="77777777" w:rsidR="00744129" w:rsidRPr="006B2793" w:rsidRDefault="00744129" w:rsidP="00744129">
            <w:pPr>
              <w:pStyle w:val="TAL"/>
              <w:tabs>
                <w:tab w:val="clear" w:pos="284"/>
                <w:tab w:val="clear" w:pos="567"/>
              </w:tabs>
              <w:rPr>
                <w:sz w:val="16"/>
              </w:rPr>
            </w:pPr>
          </w:p>
        </w:tc>
        <w:tc>
          <w:tcPr>
            <w:tcW w:w="2038" w:type="dxa"/>
          </w:tcPr>
          <w:p w14:paraId="0F8BD0CD" w14:textId="77777777" w:rsidR="00744129" w:rsidRPr="006B2793" w:rsidRDefault="00744129" w:rsidP="00744129">
            <w:pPr>
              <w:pStyle w:val="TAL"/>
              <w:tabs>
                <w:tab w:val="clear" w:pos="284"/>
                <w:tab w:val="clear" w:pos="567"/>
              </w:tabs>
              <w:rPr>
                <w:sz w:val="16"/>
              </w:rPr>
            </w:pPr>
          </w:p>
        </w:tc>
        <w:tc>
          <w:tcPr>
            <w:tcW w:w="1340" w:type="dxa"/>
          </w:tcPr>
          <w:p w14:paraId="01D5FA4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8F02DC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119AC14" w14:textId="77777777" w:rsidR="00744129" w:rsidRPr="006B2793" w:rsidRDefault="00744129" w:rsidP="00744129">
            <w:pPr>
              <w:pStyle w:val="TAL"/>
              <w:tabs>
                <w:tab w:val="clear" w:pos="284"/>
                <w:tab w:val="clear" w:pos="567"/>
              </w:tabs>
              <w:rPr>
                <w:sz w:val="16"/>
              </w:rPr>
            </w:pPr>
          </w:p>
        </w:tc>
      </w:tr>
      <w:tr w:rsidR="00744129" w:rsidRPr="00200359" w14:paraId="538F8D36" w14:textId="77777777" w:rsidTr="00744129">
        <w:tc>
          <w:tcPr>
            <w:tcW w:w="675" w:type="dxa"/>
          </w:tcPr>
          <w:p w14:paraId="69E55F47"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1F8523B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191090</w:t>
            </w:r>
          </w:p>
        </w:tc>
        <w:tc>
          <w:tcPr>
            <w:tcW w:w="948" w:type="dxa"/>
          </w:tcPr>
          <w:p w14:paraId="51B75C0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2513AE7" w14:textId="77777777" w:rsidR="00744129" w:rsidRPr="006B2793" w:rsidRDefault="00744129" w:rsidP="00744129">
            <w:pPr>
              <w:pStyle w:val="TAL"/>
              <w:tabs>
                <w:tab w:val="clear" w:pos="284"/>
                <w:tab w:val="clear" w:pos="567"/>
              </w:tabs>
              <w:rPr>
                <w:sz w:val="16"/>
              </w:rPr>
            </w:pPr>
            <w:r w:rsidRPr="006B2793">
              <w:rPr>
                <w:sz w:val="16"/>
              </w:rPr>
              <w:t>TEI16 related CRs to 23.501 (Rel-16)</w:t>
            </w:r>
          </w:p>
        </w:tc>
        <w:tc>
          <w:tcPr>
            <w:tcW w:w="1519" w:type="dxa"/>
          </w:tcPr>
          <w:p w14:paraId="014D6DAA"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1274B9A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02EA3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1DF3F2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C86E06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D5AFD4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6B42374" w14:textId="77777777" w:rsidR="00744129" w:rsidRPr="006B2793" w:rsidRDefault="00744129" w:rsidP="00744129">
            <w:pPr>
              <w:pStyle w:val="TAL"/>
              <w:tabs>
                <w:tab w:val="clear" w:pos="284"/>
                <w:tab w:val="clear" w:pos="567"/>
              </w:tabs>
              <w:rPr>
                <w:sz w:val="16"/>
              </w:rPr>
            </w:pPr>
          </w:p>
        </w:tc>
        <w:tc>
          <w:tcPr>
            <w:tcW w:w="2038" w:type="dxa"/>
          </w:tcPr>
          <w:p w14:paraId="37C0E09F" w14:textId="77777777" w:rsidR="00744129" w:rsidRPr="006B2793" w:rsidRDefault="00744129" w:rsidP="00744129">
            <w:pPr>
              <w:pStyle w:val="TAL"/>
              <w:tabs>
                <w:tab w:val="clear" w:pos="284"/>
                <w:tab w:val="clear" w:pos="567"/>
              </w:tabs>
              <w:rPr>
                <w:sz w:val="16"/>
              </w:rPr>
            </w:pPr>
          </w:p>
        </w:tc>
        <w:tc>
          <w:tcPr>
            <w:tcW w:w="1340" w:type="dxa"/>
          </w:tcPr>
          <w:p w14:paraId="7D761889" w14:textId="77777777" w:rsidR="00744129" w:rsidRPr="006B2793" w:rsidRDefault="00744129" w:rsidP="00744129">
            <w:pPr>
              <w:pStyle w:val="TAL"/>
              <w:tabs>
                <w:tab w:val="clear" w:pos="284"/>
                <w:tab w:val="clear" w:pos="567"/>
              </w:tabs>
              <w:rPr>
                <w:sz w:val="16"/>
              </w:rPr>
            </w:pPr>
            <w:r w:rsidRPr="006B2793">
              <w:rPr>
                <w:sz w:val="16"/>
              </w:rPr>
              <w:t>Proposed revision of 23.501 CR1848R4 in SP-191234. 23.501 CR1848R4 was postponed and the remaining CRs in this CR Pack were approved. (Status: Partially approved).</w:t>
            </w:r>
          </w:p>
        </w:tc>
        <w:tc>
          <w:tcPr>
            <w:tcW w:w="986" w:type="dxa"/>
          </w:tcPr>
          <w:p w14:paraId="36984BBD" w14:textId="77777777"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14:paraId="0B9E50D4" w14:textId="77777777" w:rsidR="00744129" w:rsidRPr="006B2793" w:rsidRDefault="00744129" w:rsidP="00744129">
            <w:pPr>
              <w:pStyle w:val="TAL"/>
              <w:tabs>
                <w:tab w:val="clear" w:pos="284"/>
                <w:tab w:val="clear" w:pos="567"/>
              </w:tabs>
              <w:rPr>
                <w:sz w:val="16"/>
              </w:rPr>
            </w:pPr>
          </w:p>
        </w:tc>
      </w:tr>
      <w:tr w:rsidR="00744129" w:rsidRPr="00200359" w14:paraId="209552C5" w14:textId="77777777" w:rsidTr="00744129">
        <w:tc>
          <w:tcPr>
            <w:tcW w:w="675" w:type="dxa"/>
          </w:tcPr>
          <w:p w14:paraId="4529334C" w14:textId="77777777" w:rsidR="00744129" w:rsidRPr="006B2793" w:rsidRDefault="00744129" w:rsidP="00744129">
            <w:pPr>
              <w:pStyle w:val="TAL"/>
              <w:tabs>
                <w:tab w:val="clear" w:pos="284"/>
                <w:tab w:val="clear" w:pos="567"/>
              </w:tabs>
              <w:rPr>
                <w:sz w:val="16"/>
              </w:rPr>
            </w:pPr>
            <w:r w:rsidRPr="006B2793">
              <w:rPr>
                <w:sz w:val="16"/>
              </w:rPr>
              <w:lastRenderedPageBreak/>
              <w:t>16.2</w:t>
            </w:r>
          </w:p>
        </w:tc>
        <w:tc>
          <w:tcPr>
            <w:tcW w:w="1134" w:type="dxa"/>
          </w:tcPr>
          <w:p w14:paraId="58A1CCE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191091</w:t>
            </w:r>
          </w:p>
        </w:tc>
        <w:tc>
          <w:tcPr>
            <w:tcW w:w="948" w:type="dxa"/>
          </w:tcPr>
          <w:p w14:paraId="523F12D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8C26FCF" w14:textId="77777777" w:rsidR="00744129" w:rsidRPr="006B2793" w:rsidRDefault="00744129" w:rsidP="00744129">
            <w:pPr>
              <w:pStyle w:val="TAL"/>
              <w:tabs>
                <w:tab w:val="clear" w:pos="284"/>
                <w:tab w:val="clear" w:pos="567"/>
              </w:tabs>
              <w:rPr>
                <w:sz w:val="16"/>
              </w:rPr>
            </w:pPr>
            <w:r w:rsidRPr="006B2793">
              <w:rPr>
                <w:sz w:val="16"/>
              </w:rPr>
              <w:t>TEI16 related CRs to 23.502 (Rel-16)</w:t>
            </w:r>
          </w:p>
        </w:tc>
        <w:tc>
          <w:tcPr>
            <w:tcW w:w="1519" w:type="dxa"/>
          </w:tcPr>
          <w:p w14:paraId="364850C2"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0F4F064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5B0CFE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B2478E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1401C2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84C7E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7F5CA8D" w14:textId="77777777" w:rsidR="00744129" w:rsidRPr="006B2793" w:rsidRDefault="00744129" w:rsidP="00744129">
            <w:pPr>
              <w:pStyle w:val="TAL"/>
              <w:tabs>
                <w:tab w:val="clear" w:pos="284"/>
                <w:tab w:val="clear" w:pos="567"/>
              </w:tabs>
              <w:rPr>
                <w:sz w:val="16"/>
              </w:rPr>
            </w:pPr>
          </w:p>
        </w:tc>
        <w:tc>
          <w:tcPr>
            <w:tcW w:w="2038" w:type="dxa"/>
          </w:tcPr>
          <w:p w14:paraId="6B6850B2" w14:textId="77777777" w:rsidR="00744129" w:rsidRPr="006B2793" w:rsidRDefault="00744129" w:rsidP="00744129">
            <w:pPr>
              <w:pStyle w:val="TAL"/>
              <w:tabs>
                <w:tab w:val="clear" w:pos="284"/>
                <w:tab w:val="clear" w:pos="567"/>
              </w:tabs>
              <w:rPr>
                <w:sz w:val="16"/>
              </w:rPr>
            </w:pPr>
          </w:p>
        </w:tc>
        <w:tc>
          <w:tcPr>
            <w:tcW w:w="1340" w:type="dxa"/>
          </w:tcPr>
          <w:p w14:paraId="1BECB5D3" w14:textId="77777777" w:rsidR="00744129" w:rsidRPr="006B2793" w:rsidRDefault="00744129" w:rsidP="00744129">
            <w:pPr>
              <w:pStyle w:val="TAL"/>
              <w:tabs>
                <w:tab w:val="clear" w:pos="284"/>
                <w:tab w:val="clear" w:pos="567"/>
              </w:tabs>
              <w:rPr>
                <w:sz w:val="16"/>
              </w:rPr>
            </w:pPr>
            <w:r w:rsidRPr="006B2793">
              <w:rPr>
                <w:sz w:val="16"/>
              </w:rPr>
              <w:t>Proposed revision of 23.502 CR1875R1 in SP-191115. Other CRs in this CR Pack were approved. (Partially approved).</w:t>
            </w:r>
          </w:p>
        </w:tc>
        <w:tc>
          <w:tcPr>
            <w:tcW w:w="986" w:type="dxa"/>
          </w:tcPr>
          <w:p w14:paraId="63082E8D" w14:textId="77777777"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14:paraId="4BEEBB54" w14:textId="77777777" w:rsidR="00744129" w:rsidRPr="006B2793" w:rsidRDefault="00744129" w:rsidP="00744129">
            <w:pPr>
              <w:pStyle w:val="TAL"/>
              <w:tabs>
                <w:tab w:val="clear" w:pos="284"/>
                <w:tab w:val="clear" w:pos="567"/>
              </w:tabs>
              <w:rPr>
                <w:sz w:val="16"/>
              </w:rPr>
            </w:pPr>
          </w:p>
        </w:tc>
      </w:tr>
      <w:tr w:rsidR="00744129" w:rsidRPr="00200359" w14:paraId="1ACF6922" w14:textId="77777777" w:rsidTr="00744129">
        <w:tc>
          <w:tcPr>
            <w:tcW w:w="675" w:type="dxa"/>
          </w:tcPr>
          <w:p w14:paraId="1B950D76"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40321CB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191092</w:t>
            </w:r>
          </w:p>
        </w:tc>
        <w:tc>
          <w:tcPr>
            <w:tcW w:w="948" w:type="dxa"/>
          </w:tcPr>
          <w:p w14:paraId="5D838E5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AF76F01" w14:textId="77777777" w:rsidR="00744129" w:rsidRPr="006B2793" w:rsidRDefault="00744129" w:rsidP="00744129">
            <w:pPr>
              <w:pStyle w:val="TAL"/>
              <w:tabs>
                <w:tab w:val="clear" w:pos="284"/>
                <w:tab w:val="clear" w:pos="567"/>
              </w:tabs>
              <w:rPr>
                <w:sz w:val="16"/>
              </w:rPr>
            </w:pPr>
            <w:r w:rsidRPr="006B2793">
              <w:rPr>
                <w:sz w:val="16"/>
              </w:rPr>
              <w:t>Vertical_LAN related CRs to 23.501, 23.502, 23.503 (Rel-16)</w:t>
            </w:r>
          </w:p>
        </w:tc>
        <w:tc>
          <w:tcPr>
            <w:tcW w:w="1519" w:type="dxa"/>
          </w:tcPr>
          <w:p w14:paraId="216A27F9"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008C2E3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CD499C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31CB69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F96C7B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6799B4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246CD6B" w14:textId="77777777" w:rsidR="00744129" w:rsidRPr="006B2793" w:rsidRDefault="00744129" w:rsidP="00744129">
            <w:pPr>
              <w:pStyle w:val="TAL"/>
              <w:tabs>
                <w:tab w:val="clear" w:pos="284"/>
                <w:tab w:val="clear" w:pos="567"/>
              </w:tabs>
              <w:rPr>
                <w:sz w:val="16"/>
              </w:rPr>
            </w:pPr>
          </w:p>
        </w:tc>
        <w:tc>
          <w:tcPr>
            <w:tcW w:w="2038" w:type="dxa"/>
          </w:tcPr>
          <w:p w14:paraId="61436334" w14:textId="77777777" w:rsidR="00744129" w:rsidRPr="006B2793" w:rsidRDefault="00744129" w:rsidP="00744129">
            <w:pPr>
              <w:pStyle w:val="TAL"/>
              <w:tabs>
                <w:tab w:val="clear" w:pos="284"/>
                <w:tab w:val="clear" w:pos="567"/>
              </w:tabs>
              <w:rPr>
                <w:sz w:val="16"/>
              </w:rPr>
            </w:pPr>
          </w:p>
        </w:tc>
        <w:tc>
          <w:tcPr>
            <w:tcW w:w="1340" w:type="dxa"/>
          </w:tcPr>
          <w:p w14:paraId="714199D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CB849D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4F58A82" w14:textId="77777777" w:rsidR="00744129" w:rsidRPr="006B2793" w:rsidRDefault="00744129" w:rsidP="00744129">
            <w:pPr>
              <w:pStyle w:val="TAL"/>
              <w:tabs>
                <w:tab w:val="clear" w:pos="284"/>
                <w:tab w:val="clear" w:pos="567"/>
              </w:tabs>
              <w:rPr>
                <w:sz w:val="16"/>
              </w:rPr>
            </w:pPr>
          </w:p>
        </w:tc>
      </w:tr>
      <w:tr w:rsidR="00744129" w:rsidRPr="00200359" w14:paraId="5935A927" w14:textId="77777777" w:rsidTr="00744129">
        <w:tc>
          <w:tcPr>
            <w:tcW w:w="675" w:type="dxa"/>
          </w:tcPr>
          <w:p w14:paraId="2200F0E8"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1926A69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191093</w:t>
            </w:r>
          </w:p>
        </w:tc>
        <w:tc>
          <w:tcPr>
            <w:tcW w:w="948" w:type="dxa"/>
          </w:tcPr>
          <w:p w14:paraId="7AD0913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E5FDFF2" w14:textId="77777777" w:rsidR="00744129" w:rsidRPr="006B2793" w:rsidRDefault="00744129" w:rsidP="00744129">
            <w:pPr>
              <w:pStyle w:val="TAL"/>
              <w:tabs>
                <w:tab w:val="clear" w:pos="284"/>
                <w:tab w:val="clear" w:pos="567"/>
              </w:tabs>
              <w:rPr>
                <w:sz w:val="16"/>
              </w:rPr>
            </w:pPr>
            <w:r w:rsidRPr="006B2793">
              <w:rPr>
                <w:sz w:val="16"/>
              </w:rPr>
              <w:t>xBDT related CRs to 23.502, 23.503 (Rel-16)</w:t>
            </w:r>
          </w:p>
        </w:tc>
        <w:tc>
          <w:tcPr>
            <w:tcW w:w="1519" w:type="dxa"/>
          </w:tcPr>
          <w:p w14:paraId="2F1F0F39"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5597BC0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915F6F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AB157E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086D6E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EFDB9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FC766F3" w14:textId="77777777" w:rsidR="00744129" w:rsidRPr="006B2793" w:rsidRDefault="00744129" w:rsidP="00744129">
            <w:pPr>
              <w:pStyle w:val="TAL"/>
              <w:tabs>
                <w:tab w:val="clear" w:pos="284"/>
                <w:tab w:val="clear" w:pos="567"/>
              </w:tabs>
              <w:rPr>
                <w:sz w:val="16"/>
              </w:rPr>
            </w:pPr>
          </w:p>
        </w:tc>
        <w:tc>
          <w:tcPr>
            <w:tcW w:w="2038" w:type="dxa"/>
          </w:tcPr>
          <w:p w14:paraId="7FC55C4E" w14:textId="77777777" w:rsidR="00744129" w:rsidRPr="006B2793" w:rsidRDefault="00744129" w:rsidP="00744129">
            <w:pPr>
              <w:pStyle w:val="TAL"/>
              <w:tabs>
                <w:tab w:val="clear" w:pos="284"/>
                <w:tab w:val="clear" w:pos="567"/>
              </w:tabs>
              <w:rPr>
                <w:sz w:val="16"/>
              </w:rPr>
            </w:pPr>
          </w:p>
        </w:tc>
        <w:tc>
          <w:tcPr>
            <w:tcW w:w="1340" w:type="dxa"/>
          </w:tcPr>
          <w:p w14:paraId="517308F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52C6DB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479A181" w14:textId="77777777" w:rsidR="00744129" w:rsidRPr="006B2793" w:rsidRDefault="00744129" w:rsidP="00744129">
            <w:pPr>
              <w:pStyle w:val="TAL"/>
              <w:tabs>
                <w:tab w:val="clear" w:pos="284"/>
                <w:tab w:val="clear" w:pos="567"/>
              </w:tabs>
              <w:rPr>
                <w:sz w:val="16"/>
              </w:rPr>
            </w:pPr>
          </w:p>
        </w:tc>
      </w:tr>
      <w:tr w:rsidR="00744129" w:rsidRPr="00200359" w14:paraId="26F4ADF7" w14:textId="77777777" w:rsidTr="00744129">
        <w:tc>
          <w:tcPr>
            <w:tcW w:w="675" w:type="dxa"/>
          </w:tcPr>
          <w:p w14:paraId="7AA72E75"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7AAE30E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191094</w:t>
            </w:r>
          </w:p>
        </w:tc>
        <w:tc>
          <w:tcPr>
            <w:tcW w:w="948" w:type="dxa"/>
          </w:tcPr>
          <w:p w14:paraId="07978F4D"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5C612E0D" w14:textId="77777777" w:rsidR="00744129" w:rsidRPr="006B2793" w:rsidRDefault="00744129" w:rsidP="00744129">
            <w:pPr>
              <w:pStyle w:val="TAL"/>
              <w:tabs>
                <w:tab w:val="clear" w:pos="284"/>
                <w:tab w:val="clear" w:pos="567"/>
              </w:tabs>
              <w:rPr>
                <w:sz w:val="16"/>
              </w:rPr>
            </w:pPr>
            <w:r w:rsidRPr="006B2793">
              <w:rPr>
                <w:sz w:val="16"/>
              </w:rPr>
              <w:t>TR 23.794: Study on Enhanced IMS to 5GC Integration (FS_eIMS5G) for presentation for approval</w:t>
            </w:r>
          </w:p>
        </w:tc>
        <w:tc>
          <w:tcPr>
            <w:tcW w:w="1519" w:type="dxa"/>
          </w:tcPr>
          <w:p w14:paraId="17308197"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AE841A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2BFF5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1F035C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74BE68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5D80E6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CAD7031"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4B5DB6C" w14:textId="77777777" w:rsidR="00744129" w:rsidRPr="006B2793" w:rsidRDefault="00744129" w:rsidP="00744129">
            <w:pPr>
              <w:pStyle w:val="TAL"/>
              <w:tabs>
                <w:tab w:val="clear" w:pos="284"/>
                <w:tab w:val="clear" w:pos="567"/>
              </w:tabs>
              <w:rPr>
                <w:sz w:val="16"/>
              </w:rPr>
            </w:pPr>
            <w:r w:rsidRPr="006B2793">
              <w:rPr>
                <w:sz w:val="16"/>
              </w:rPr>
              <w:t>FS_eIMS5G</w:t>
            </w:r>
          </w:p>
        </w:tc>
        <w:tc>
          <w:tcPr>
            <w:tcW w:w="1340" w:type="dxa"/>
          </w:tcPr>
          <w:p w14:paraId="0FAF8CF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CC075B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E70C2F9" w14:textId="77777777" w:rsidR="00744129" w:rsidRPr="006B2793" w:rsidRDefault="00744129" w:rsidP="00744129">
            <w:pPr>
              <w:pStyle w:val="TAL"/>
              <w:tabs>
                <w:tab w:val="clear" w:pos="284"/>
                <w:tab w:val="clear" w:pos="567"/>
              </w:tabs>
              <w:rPr>
                <w:sz w:val="16"/>
              </w:rPr>
            </w:pPr>
          </w:p>
        </w:tc>
      </w:tr>
      <w:tr w:rsidR="00744129" w:rsidRPr="00200359" w14:paraId="0A57EFA3" w14:textId="77777777" w:rsidTr="00744129">
        <w:tc>
          <w:tcPr>
            <w:tcW w:w="675" w:type="dxa"/>
          </w:tcPr>
          <w:p w14:paraId="13C2989A"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2B65047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191095</w:t>
            </w:r>
          </w:p>
        </w:tc>
        <w:tc>
          <w:tcPr>
            <w:tcW w:w="948" w:type="dxa"/>
          </w:tcPr>
          <w:p w14:paraId="5D683B3D"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02B58B59" w14:textId="77777777" w:rsidR="00744129" w:rsidRPr="006B2793" w:rsidRDefault="00744129" w:rsidP="00744129">
            <w:pPr>
              <w:pStyle w:val="TAL"/>
              <w:tabs>
                <w:tab w:val="clear" w:pos="284"/>
                <w:tab w:val="clear" w:pos="567"/>
              </w:tabs>
              <w:rPr>
                <w:sz w:val="16"/>
              </w:rPr>
            </w:pPr>
            <w:r w:rsidRPr="006B2793">
              <w:rPr>
                <w:sz w:val="16"/>
              </w:rPr>
              <w:t>TR 23.737: Study on architecture aspects for using satellite access in 5G (FS_5GSAT_ARCH) for presentation for approval</w:t>
            </w:r>
          </w:p>
        </w:tc>
        <w:tc>
          <w:tcPr>
            <w:tcW w:w="1519" w:type="dxa"/>
          </w:tcPr>
          <w:p w14:paraId="09AF964C"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025A79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F9B55B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534207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BCE424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2D21D5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1BDB588"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5E9EB16" w14:textId="77777777"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14:paraId="09EC8C2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2CA646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979A266" w14:textId="77777777" w:rsidR="00744129" w:rsidRPr="006B2793" w:rsidRDefault="00744129" w:rsidP="00744129">
            <w:pPr>
              <w:pStyle w:val="TAL"/>
              <w:tabs>
                <w:tab w:val="clear" w:pos="284"/>
                <w:tab w:val="clear" w:pos="567"/>
              </w:tabs>
              <w:rPr>
                <w:sz w:val="16"/>
              </w:rPr>
            </w:pPr>
          </w:p>
        </w:tc>
      </w:tr>
      <w:tr w:rsidR="00744129" w:rsidRPr="00200359" w14:paraId="33AEDEB0" w14:textId="77777777" w:rsidTr="00744129">
        <w:tc>
          <w:tcPr>
            <w:tcW w:w="675" w:type="dxa"/>
          </w:tcPr>
          <w:p w14:paraId="6A90E5C0"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53CAF70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191096</w:t>
            </w:r>
          </w:p>
        </w:tc>
        <w:tc>
          <w:tcPr>
            <w:tcW w:w="948" w:type="dxa"/>
          </w:tcPr>
          <w:p w14:paraId="2C73A02F"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6AD50057" w14:textId="77777777" w:rsidR="00744129" w:rsidRPr="006B2793" w:rsidRDefault="00744129" w:rsidP="00744129">
            <w:pPr>
              <w:pStyle w:val="TAL"/>
              <w:tabs>
                <w:tab w:val="clear" w:pos="284"/>
                <w:tab w:val="clear" w:pos="567"/>
              </w:tabs>
              <w:rPr>
                <w:sz w:val="16"/>
              </w:rPr>
            </w:pPr>
            <w:r w:rsidRPr="006B2793">
              <w:rPr>
                <w:sz w:val="16"/>
              </w:rPr>
              <w:t>Revised SID: Study on System enhancement for Proximity based Services in 5GS (FS_5G_ProSe)</w:t>
            </w:r>
          </w:p>
        </w:tc>
        <w:tc>
          <w:tcPr>
            <w:tcW w:w="1519" w:type="dxa"/>
          </w:tcPr>
          <w:p w14:paraId="087AFE92"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7184EF5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DEE7A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96A901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827B88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6DFB10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E97D933"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2744A14" w14:textId="77777777" w:rsidR="00744129" w:rsidRPr="006B2793" w:rsidRDefault="00744129" w:rsidP="00744129">
            <w:pPr>
              <w:pStyle w:val="TAL"/>
              <w:tabs>
                <w:tab w:val="clear" w:pos="284"/>
                <w:tab w:val="clear" w:pos="567"/>
              </w:tabs>
              <w:rPr>
                <w:sz w:val="16"/>
              </w:rPr>
            </w:pPr>
            <w:r w:rsidRPr="006B2793">
              <w:rPr>
                <w:sz w:val="16"/>
              </w:rPr>
              <w:t>FS_5G_ProSe</w:t>
            </w:r>
          </w:p>
        </w:tc>
        <w:tc>
          <w:tcPr>
            <w:tcW w:w="1340" w:type="dxa"/>
          </w:tcPr>
          <w:p w14:paraId="124A9EDC"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53BD1D3C"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1917734C" w14:textId="77777777" w:rsidR="00744129" w:rsidRPr="006B2793" w:rsidRDefault="00744129" w:rsidP="00744129">
            <w:pPr>
              <w:pStyle w:val="TAL"/>
              <w:tabs>
                <w:tab w:val="clear" w:pos="284"/>
                <w:tab w:val="clear" w:pos="567"/>
              </w:tabs>
              <w:rPr>
                <w:sz w:val="16"/>
              </w:rPr>
            </w:pPr>
          </w:p>
        </w:tc>
      </w:tr>
      <w:tr w:rsidR="00744129" w:rsidRPr="00200359" w14:paraId="189AE12D" w14:textId="77777777" w:rsidTr="00744129">
        <w:tc>
          <w:tcPr>
            <w:tcW w:w="675" w:type="dxa"/>
          </w:tcPr>
          <w:p w14:paraId="56A1C2A1"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16B4794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191097</w:t>
            </w:r>
          </w:p>
        </w:tc>
        <w:tc>
          <w:tcPr>
            <w:tcW w:w="948" w:type="dxa"/>
          </w:tcPr>
          <w:p w14:paraId="249D43A7"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4039339C" w14:textId="77777777" w:rsidR="00744129" w:rsidRPr="006B2793" w:rsidRDefault="00744129" w:rsidP="00744129">
            <w:pPr>
              <w:pStyle w:val="TAL"/>
              <w:tabs>
                <w:tab w:val="clear" w:pos="284"/>
                <w:tab w:val="clear" w:pos="567"/>
              </w:tabs>
              <w:rPr>
                <w:sz w:val="16"/>
              </w:rPr>
            </w:pPr>
            <w:r w:rsidRPr="006B2793">
              <w:rPr>
                <w:sz w:val="16"/>
              </w:rPr>
              <w:t>Revised SID: Study on enhancement of support for 5G LAN-type service (FS_5GLAN_enh)</w:t>
            </w:r>
          </w:p>
        </w:tc>
        <w:tc>
          <w:tcPr>
            <w:tcW w:w="1519" w:type="dxa"/>
          </w:tcPr>
          <w:p w14:paraId="6D7DCE9F"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0E6C99A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4E96A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CF70E8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CF4A31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0225C1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1349071"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895F299" w14:textId="77777777" w:rsidR="00744129" w:rsidRPr="006B2793" w:rsidRDefault="00744129" w:rsidP="00744129">
            <w:pPr>
              <w:pStyle w:val="TAL"/>
              <w:tabs>
                <w:tab w:val="clear" w:pos="284"/>
                <w:tab w:val="clear" w:pos="567"/>
              </w:tabs>
              <w:rPr>
                <w:sz w:val="16"/>
              </w:rPr>
            </w:pPr>
            <w:r w:rsidRPr="006B2793">
              <w:rPr>
                <w:sz w:val="16"/>
              </w:rPr>
              <w:t>FS_5GLAN_enh</w:t>
            </w:r>
          </w:p>
        </w:tc>
        <w:tc>
          <w:tcPr>
            <w:tcW w:w="1340" w:type="dxa"/>
          </w:tcPr>
          <w:p w14:paraId="2B88D696"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3B9D0DD6"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1328A050" w14:textId="77777777" w:rsidR="00744129" w:rsidRPr="006B2793" w:rsidRDefault="00744129" w:rsidP="00744129">
            <w:pPr>
              <w:pStyle w:val="TAL"/>
              <w:tabs>
                <w:tab w:val="clear" w:pos="284"/>
                <w:tab w:val="clear" w:pos="567"/>
              </w:tabs>
              <w:rPr>
                <w:sz w:val="16"/>
              </w:rPr>
            </w:pPr>
          </w:p>
        </w:tc>
      </w:tr>
      <w:tr w:rsidR="00744129" w:rsidRPr="00200359" w14:paraId="6EB39A1F" w14:textId="77777777" w:rsidTr="00744129">
        <w:tc>
          <w:tcPr>
            <w:tcW w:w="675" w:type="dxa"/>
          </w:tcPr>
          <w:p w14:paraId="08BD3319"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5D5DFEF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191098</w:t>
            </w:r>
          </w:p>
        </w:tc>
        <w:tc>
          <w:tcPr>
            <w:tcW w:w="948" w:type="dxa"/>
          </w:tcPr>
          <w:p w14:paraId="7A0AAB4E"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065AD948" w14:textId="77777777" w:rsidR="00744129" w:rsidRPr="006B2793" w:rsidRDefault="00744129" w:rsidP="00744129">
            <w:pPr>
              <w:pStyle w:val="TAL"/>
              <w:tabs>
                <w:tab w:val="clear" w:pos="284"/>
                <w:tab w:val="clear" w:pos="567"/>
              </w:tabs>
              <w:rPr>
                <w:sz w:val="16"/>
              </w:rPr>
            </w:pPr>
            <w:r w:rsidRPr="006B2793">
              <w:rPr>
                <w:sz w:val="16"/>
              </w:rPr>
              <w:t>Revised SID: Study on enhanced support of Industrial IoT - TSC/URLLC enhancements (FS_IIoT)</w:t>
            </w:r>
          </w:p>
        </w:tc>
        <w:tc>
          <w:tcPr>
            <w:tcW w:w="1519" w:type="dxa"/>
          </w:tcPr>
          <w:p w14:paraId="664E6211"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681507E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9DC3D8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131F28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43240F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F343B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D7959E2"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37A18DB" w14:textId="77777777" w:rsidR="00744129" w:rsidRPr="006B2793" w:rsidRDefault="00744129" w:rsidP="00744129">
            <w:pPr>
              <w:pStyle w:val="TAL"/>
              <w:tabs>
                <w:tab w:val="clear" w:pos="284"/>
                <w:tab w:val="clear" w:pos="567"/>
              </w:tabs>
              <w:rPr>
                <w:sz w:val="16"/>
              </w:rPr>
            </w:pPr>
            <w:r w:rsidRPr="006B2793">
              <w:rPr>
                <w:sz w:val="16"/>
              </w:rPr>
              <w:t>FS_IIoT</w:t>
            </w:r>
          </w:p>
        </w:tc>
        <w:tc>
          <w:tcPr>
            <w:tcW w:w="1340" w:type="dxa"/>
          </w:tcPr>
          <w:p w14:paraId="4E1856A9"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16C167B7"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14B4948D" w14:textId="77777777" w:rsidR="00744129" w:rsidRPr="006B2793" w:rsidRDefault="00744129" w:rsidP="00744129">
            <w:pPr>
              <w:pStyle w:val="TAL"/>
              <w:tabs>
                <w:tab w:val="clear" w:pos="284"/>
                <w:tab w:val="clear" w:pos="567"/>
              </w:tabs>
              <w:rPr>
                <w:sz w:val="16"/>
              </w:rPr>
            </w:pPr>
          </w:p>
        </w:tc>
      </w:tr>
      <w:tr w:rsidR="00744129" w:rsidRPr="00200359" w14:paraId="05FA6B65" w14:textId="77777777" w:rsidTr="00744129">
        <w:tc>
          <w:tcPr>
            <w:tcW w:w="675" w:type="dxa"/>
          </w:tcPr>
          <w:p w14:paraId="7B2C7A3D"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745A746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191099</w:t>
            </w:r>
          </w:p>
        </w:tc>
        <w:tc>
          <w:tcPr>
            <w:tcW w:w="948" w:type="dxa"/>
          </w:tcPr>
          <w:p w14:paraId="4D30E2E5"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677D43AE" w14:textId="77777777" w:rsidR="00744129" w:rsidRPr="006B2793" w:rsidRDefault="00744129" w:rsidP="00744129">
            <w:pPr>
              <w:pStyle w:val="TAL"/>
              <w:tabs>
                <w:tab w:val="clear" w:pos="284"/>
                <w:tab w:val="clear" w:pos="567"/>
              </w:tabs>
              <w:rPr>
                <w:sz w:val="16"/>
              </w:rPr>
            </w:pPr>
            <w:r w:rsidRPr="006B2793">
              <w:rPr>
                <w:sz w:val="16"/>
              </w:rPr>
              <w:t>Revised SID: Feasibility Study on Multimedia Priority Service (MPS) Phase 2, Stage 2 (FS_MPS2_St2)</w:t>
            </w:r>
          </w:p>
        </w:tc>
        <w:tc>
          <w:tcPr>
            <w:tcW w:w="1519" w:type="dxa"/>
          </w:tcPr>
          <w:p w14:paraId="4B9A57E8"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7B2B361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3C8311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210BDB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74BC8D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64972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B088699"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120489D" w14:textId="77777777" w:rsidR="00744129" w:rsidRPr="006B2793" w:rsidRDefault="00744129" w:rsidP="00744129">
            <w:pPr>
              <w:pStyle w:val="TAL"/>
              <w:tabs>
                <w:tab w:val="clear" w:pos="284"/>
                <w:tab w:val="clear" w:pos="567"/>
              </w:tabs>
              <w:rPr>
                <w:sz w:val="16"/>
              </w:rPr>
            </w:pPr>
            <w:r w:rsidRPr="006B2793">
              <w:rPr>
                <w:sz w:val="16"/>
              </w:rPr>
              <w:t>FS_MPS2_St2</w:t>
            </w:r>
          </w:p>
        </w:tc>
        <w:tc>
          <w:tcPr>
            <w:tcW w:w="1340" w:type="dxa"/>
          </w:tcPr>
          <w:p w14:paraId="2E8E9ABF"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2FD35C2B"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5A839BBC" w14:textId="77777777" w:rsidR="00744129" w:rsidRPr="006B2793" w:rsidRDefault="00744129" w:rsidP="00744129">
            <w:pPr>
              <w:pStyle w:val="TAL"/>
              <w:tabs>
                <w:tab w:val="clear" w:pos="284"/>
                <w:tab w:val="clear" w:pos="567"/>
              </w:tabs>
              <w:rPr>
                <w:sz w:val="16"/>
              </w:rPr>
            </w:pPr>
          </w:p>
        </w:tc>
      </w:tr>
      <w:tr w:rsidR="00744129" w:rsidRPr="00200359" w14:paraId="723296DF" w14:textId="77777777" w:rsidTr="00744129">
        <w:tc>
          <w:tcPr>
            <w:tcW w:w="675" w:type="dxa"/>
          </w:tcPr>
          <w:p w14:paraId="72F6AAF9"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7C0A15E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191100</w:t>
            </w:r>
          </w:p>
        </w:tc>
        <w:tc>
          <w:tcPr>
            <w:tcW w:w="948" w:type="dxa"/>
          </w:tcPr>
          <w:p w14:paraId="29F649A8"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687481AE" w14:textId="77777777" w:rsidR="00744129" w:rsidRPr="006B2793" w:rsidRDefault="00744129" w:rsidP="00744129">
            <w:pPr>
              <w:pStyle w:val="TAL"/>
              <w:tabs>
                <w:tab w:val="clear" w:pos="284"/>
                <w:tab w:val="clear" w:pos="567"/>
              </w:tabs>
              <w:rPr>
                <w:sz w:val="16"/>
              </w:rPr>
            </w:pPr>
            <w:r w:rsidRPr="006B2793">
              <w:rPr>
                <w:sz w:val="16"/>
              </w:rPr>
              <w:t>Revised SID: Study on enhanced support of Non-Public Networks (FS_eNPN)</w:t>
            </w:r>
          </w:p>
        </w:tc>
        <w:tc>
          <w:tcPr>
            <w:tcW w:w="1519" w:type="dxa"/>
          </w:tcPr>
          <w:p w14:paraId="589FCD45"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0592C0D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9FC936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9AECE9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237AB2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CAECC0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D59A29"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587CF2B" w14:textId="77777777" w:rsidR="00744129" w:rsidRPr="006B2793" w:rsidRDefault="00744129" w:rsidP="00744129">
            <w:pPr>
              <w:pStyle w:val="TAL"/>
              <w:tabs>
                <w:tab w:val="clear" w:pos="284"/>
                <w:tab w:val="clear" w:pos="567"/>
              </w:tabs>
              <w:rPr>
                <w:sz w:val="16"/>
              </w:rPr>
            </w:pPr>
            <w:r w:rsidRPr="006B2793">
              <w:rPr>
                <w:sz w:val="16"/>
              </w:rPr>
              <w:t>FS_eNPN</w:t>
            </w:r>
          </w:p>
        </w:tc>
        <w:tc>
          <w:tcPr>
            <w:tcW w:w="1340" w:type="dxa"/>
          </w:tcPr>
          <w:p w14:paraId="662367E8"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77560D77"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3B4F746F" w14:textId="77777777" w:rsidR="00744129" w:rsidRPr="006B2793" w:rsidRDefault="00744129" w:rsidP="00744129">
            <w:pPr>
              <w:pStyle w:val="TAL"/>
              <w:tabs>
                <w:tab w:val="clear" w:pos="284"/>
                <w:tab w:val="clear" w:pos="567"/>
              </w:tabs>
              <w:rPr>
                <w:sz w:val="16"/>
              </w:rPr>
            </w:pPr>
          </w:p>
        </w:tc>
      </w:tr>
      <w:tr w:rsidR="00744129" w:rsidRPr="00200359" w14:paraId="79DC8E44" w14:textId="77777777" w:rsidTr="00744129">
        <w:tc>
          <w:tcPr>
            <w:tcW w:w="675" w:type="dxa"/>
          </w:tcPr>
          <w:p w14:paraId="19D2CCF8" w14:textId="77777777" w:rsidR="00744129" w:rsidRPr="006B2793" w:rsidRDefault="00744129" w:rsidP="00744129">
            <w:pPr>
              <w:pStyle w:val="TAL"/>
              <w:tabs>
                <w:tab w:val="clear" w:pos="284"/>
                <w:tab w:val="clear" w:pos="567"/>
              </w:tabs>
              <w:rPr>
                <w:sz w:val="16"/>
              </w:rPr>
            </w:pPr>
            <w:r w:rsidRPr="006B2793">
              <w:rPr>
                <w:sz w:val="16"/>
              </w:rPr>
              <w:lastRenderedPageBreak/>
              <w:t>6.4</w:t>
            </w:r>
          </w:p>
        </w:tc>
        <w:tc>
          <w:tcPr>
            <w:tcW w:w="1134" w:type="dxa"/>
          </w:tcPr>
          <w:p w14:paraId="470E058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191101</w:t>
            </w:r>
          </w:p>
        </w:tc>
        <w:tc>
          <w:tcPr>
            <w:tcW w:w="948" w:type="dxa"/>
          </w:tcPr>
          <w:p w14:paraId="7FF81304"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6AFE7903" w14:textId="77777777"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14:paraId="3F754BF8"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11F047E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A0253F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65BDA4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CD2EFA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340A32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1C0B017" w14:textId="77777777" w:rsidR="00744129" w:rsidRPr="006B2793" w:rsidRDefault="00744129" w:rsidP="00744129">
            <w:pPr>
              <w:pStyle w:val="TAL"/>
              <w:tabs>
                <w:tab w:val="clear" w:pos="284"/>
                <w:tab w:val="clear" w:pos="567"/>
              </w:tabs>
              <w:rPr>
                <w:sz w:val="16"/>
              </w:rPr>
            </w:pPr>
          </w:p>
        </w:tc>
        <w:tc>
          <w:tcPr>
            <w:tcW w:w="2038" w:type="dxa"/>
          </w:tcPr>
          <w:p w14:paraId="18304BC8" w14:textId="77777777" w:rsidR="00744129" w:rsidRPr="006B2793" w:rsidRDefault="00744129" w:rsidP="00744129">
            <w:pPr>
              <w:pStyle w:val="TAL"/>
              <w:tabs>
                <w:tab w:val="clear" w:pos="284"/>
                <w:tab w:val="clear" w:pos="567"/>
              </w:tabs>
              <w:rPr>
                <w:sz w:val="16"/>
              </w:rPr>
            </w:pPr>
          </w:p>
        </w:tc>
        <w:tc>
          <w:tcPr>
            <w:tcW w:w="1340" w:type="dxa"/>
          </w:tcPr>
          <w:p w14:paraId="0FD800F0" w14:textId="77777777" w:rsidR="00744129" w:rsidRPr="006B2793" w:rsidRDefault="00744129" w:rsidP="00744129">
            <w:pPr>
              <w:pStyle w:val="TAL"/>
              <w:tabs>
                <w:tab w:val="clear" w:pos="284"/>
                <w:tab w:val="clear" w:pos="567"/>
              </w:tabs>
              <w:rPr>
                <w:sz w:val="16"/>
              </w:rPr>
            </w:pPr>
            <w:r w:rsidRPr="006B2793">
              <w:rPr>
                <w:sz w:val="16"/>
              </w:rPr>
              <w:t>Revised to SP-191335.</w:t>
            </w:r>
          </w:p>
        </w:tc>
        <w:tc>
          <w:tcPr>
            <w:tcW w:w="986" w:type="dxa"/>
          </w:tcPr>
          <w:p w14:paraId="6CA8C363"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15CA2C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191335</w:t>
            </w:r>
          </w:p>
        </w:tc>
      </w:tr>
      <w:tr w:rsidR="00744129" w:rsidRPr="00200359" w14:paraId="4AF8C701" w14:textId="77777777" w:rsidTr="00744129">
        <w:tc>
          <w:tcPr>
            <w:tcW w:w="675" w:type="dxa"/>
          </w:tcPr>
          <w:p w14:paraId="1D4AC3D6" w14:textId="77777777" w:rsidR="00744129" w:rsidRPr="006B2793" w:rsidRDefault="00744129" w:rsidP="00744129">
            <w:pPr>
              <w:pStyle w:val="TAL"/>
              <w:tabs>
                <w:tab w:val="clear" w:pos="284"/>
                <w:tab w:val="clear" w:pos="567"/>
              </w:tabs>
              <w:rPr>
                <w:sz w:val="16"/>
              </w:rPr>
            </w:pPr>
            <w:r w:rsidRPr="006B2793">
              <w:rPr>
                <w:sz w:val="16"/>
              </w:rPr>
              <w:t>4.6</w:t>
            </w:r>
          </w:p>
        </w:tc>
        <w:tc>
          <w:tcPr>
            <w:tcW w:w="1134" w:type="dxa"/>
          </w:tcPr>
          <w:p w14:paraId="5847A96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191102</w:t>
            </w:r>
          </w:p>
        </w:tc>
        <w:tc>
          <w:tcPr>
            <w:tcW w:w="948" w:type="dxa"/>
          </w:tcPr>
          <w:p w14:paraId="503ACB41"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7A945999" w14:textId="77777777" w:rsidR="00744129" w:rsidRPr="006B2793" w:rsidRDefault="00744129" w:rsidP="00744129">
            <w:pPr>
              <w:pStyle w:val="TAL"/>
              <w:tabs>
                <w:tab w:val="clear" w:pos="284"/>
                <w:tab w:val="clear" w:pos="567"/>
              </w:tabs>
              <w:rPr>
                <w:sz w:val="16"/>
              </w:rPr>
            </w:pPr>
            <w:r w:rsidRPr="006B2793">
              <w:rPr>
                <w:sz w:val="16"/>
              </w:rPr>
              <w:t>SA WG6 status report to TSG SA#86</w:t>
            </w:r>
          </w:p>
        </w:tc>
        <w:tc>
          <w:tcPr>
            <w:tcW w:w="1519" w:type="dxa"/>
          </w:tcPr>
          <w:p w14:paraId="283E2C62" w14:textId="77777777" w:rsidR="00744129" w:rsidRPr="006B2793" w:rsidRDefault="00744129" w:rsidP="00744129">
            <w:pPr>
              <w:pStyle w:val="TAL"/>
              <w:tabs>
                <w:tab w:val="clear" w:pos="284"/>
                <w:tab w:val="clear" w:pos="567"/>
              </w:tabs>
              <w:rPr>
                <w:sz w:val="16"/>
              </w:rPr>
            </w:pPr>
            <w:r w:rsidRPr="006B2793">
              <w:rPr>
                <w:sz w:val="16"/>
              </w:rPr>
              <w:t>SA WG6 Chairman</w:t>
            </w:r>
          </w:p>
        </w:tc>
        <w:tc>
          <w:tcPr>
            <w:tcW w:w="1212" w:type="dxa"/>
          </w:tcPr>
          <w:p w14:paraId="7439715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ABEB46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11AE50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FD1E83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2C613D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3F41019" w14:textId="77777777" w:rsidR="00744129" w:rsidRPr="006B2793" w:rsidRDefault="00744129" w:rsidP="00744129">
            <w:pPr>
              <w:pStyle w:val="TAL"/>
              <w:tabs>
                <w:tab w:val="clear" w:pos="284"/>
                <w:tab w:val="clear" w:pos="567"/>
              </w:tabs>
              <w:rPr>
                <w:sz w:val="16"/>
              </w:rPr>
            </w:pPr>
          </w:p>
        </w:tc>
        <w:tc>
          <w:tcPr>
            <w:tcW w:w="2038" w:type="dxa"/>
          </w:tcPr>
          <w:p w14:paraId="551A65A0" w14:textId="77777777" w:rsidR="00744129" w:rsidRPr="006B2793" w:rsidRDefault="00744129" w:rsidP="00744129">
            <w:pPr>
              <w:pStyle w:val="TAL"/>
              <w:tabs>
                <w:tab w:val="clear" w:pos="284"/>
                <w:tab w:val="clear" w:pos="567"/>
              </w:tabs>
              <w:rPr>
                <w:sz w:val="16"/>
              </w:rPr>
            </w:pPr>
          </w:p>
        </w:tc>
        <w:tc>
          <w:tcPr>
            <w:tcW w:w="1340" w:type="dxa"/>
          </w:tcPr>
          <w:p w14:paraId="70B97D18"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1700F6F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B0FDF5E" w14:textId="77777777" w:rsidR="00744129" w:rsidRPr="006B2793" w:rsidRDefault="00744129" w:rsidP="00744129">
            <w:pPr>
              <w:pStyle w:val="TAL"/>
              <w:tabs>
                <w:tab w:val="clear" w:pos="284"/>
                <w:tab w:val="clear" w:pos="567"/>
              </w:tabs>
              <w:rPr>
                <w:sz w:val="16"/>
              </w:rPr>
            </w:pPr>
          </w:p>
        </w:tc>
      </w:tr>
      <w:tr w:rsidR="00744129" w:rsidRPr="00200359" w14:paraId="5A2871F5" w14:textId="77777777" w:rsidTr="00744129">
        <w:tc>
          <w:tcPr>
            <w:tcW w:w="675" w:type="dxa"/>
          </w:tcPr>
          <w:p w14:paraId="44F7517F"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5EFE50B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191103</w:t>
            </w:r>
          </w:p>
        </w:tc>
        <w:tc>
          <w:tcPr>
            <w:tcW w:w="948" w:type="dxa"/>
          </w:tcPr>
          <w:p w14:paraId="5D6ABB84"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62A8A4A5" w14:textId="77777777" w:rsidR="00744129" w:rsidRPr="006B2793" w:rsidRDefault="00744129" w:rsidP="00744129">
            <w:pPr>
              <w:pStyle w:val="TAL"/>
              <w:tabs>
                <w:tab w:val="clear" w:pos="284"/>
                <w:tab w:val="clear" w:pos="567"/>
              </w:tabs>
              <w:rPr>
                <w:sz w:val="16"/>
              </w:rPr>
            </w:pPr>
            <w:r w:rsidRPr="006B2793">
              <w:rPr>
                <w:sz w:val="16"/>
              </w:rPr>
              <w:t>Presentation of TR 23.758 v2.0.0 for approval</w:t>
            </w:r>
          </w:p>
        </w:tc>
        <w:tc>
          <w:tcPr>
            <w:tcW w:w="1519" w:type="dxa"/>
          </w:tcPr>
          <w:p w14:paraId="7AC14B25"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646CB84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9E6AD7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198E1F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1212AE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078A56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F6E626C"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8C28254" w14:textId="77777777" w:rsidR="00744129" w:rsidRPr="006B2793" w:rsidRDefault="00744129" w:rsidP="00744129">
            <w:pPr>
              <w:pStyle w:val="TAL"/>
              <w:tabs>
                <w:tab w:val="clear" w:pos="284"/>
                <w:tab w:val="clear" w:pos="567"/>
              </w:tabs>
              <w:rPr>
                <w:sz w:val="16"/>
              </w:rPr>
            </w:pPr>
            <w:r w:rsidRPr="006B2793">
              <w:rPr>
                <w:sz w:val="16"/>
              </w:rPr>
              <w:t>FS_EDGEAPP</w:t>
            </w:r>
          </w:p>
        </w:tc>
        <w:tc>
          <w:tcPr>
            <w:tcW w:w="1340" w:type="dxa"/>
          </w:tcPr>
          <w:p w14:paraId="090EBA1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505DB9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CC55A5D" w14:textId="77777777" w:rsidR="00744129" w:rsidRPr="006B2793" w:rsidRDefault="00744129" w:rsidP="00744129">
            <w:pPr>
              <w:pStyle w:val="TAL"/>
              <w:tabs>
                <w:tab w:val="clear" w:pos="284"/>
                <w:tab w:val="clear" w:pos="567"/>
              </w:tabs>
              <w:rPr>
                <w:sz w:val="16"/>
              </w:rPr>
            </w:pPr>
          </w:p>
        </w:tc>
      </w:tr>
      <w:tr w:rsidR="00744129" w:rsidRPr="00200359" w14:paraId="19B966AC" w14:textId="77777777" w:rsidTr="00744129">
        <w:tc>
          <w:tcPr>
            <w:tcW w:w="675" w:type="dxa"/>
          </w:tcPr>
          <w:p w14:paraId="5CA8AB7A"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4DC7619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191104</w:t>
            </w:r>
          </w:p>
        </w:tc>
        <w:tc>
          <w:tcPr>
            <w:tcW w:w="948" w:type="dxa"/>
          </w:tcPr>
          <w:p w14:paraId="74F83B91"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721215B8" w14:textId="77777777" w:rsidR="00744129" w:rsidRPr="006B2793" w:rsidRDefault="00744129" w:rsidP="00744129">
            <w:pPr>
              <w:pStyle w:val="TAL"/>
              <w:tabs>
                <w:tab w:val="clear" w:pos="284"/>
                <w:tab w:val="clear" w:pos="567"/>
              </w:tabs>
              <w:rPr>
                <w:sz w:val="16"/>
              </w:rPr>
            </w:pPr>
            <w:r w:rsidRPr="006B2793">
              <w:rPr>
                <w:sz w:val="16"/>
              </w:rPr>
              <w:t>Revised WID on Enhancements to Application Architecture for the Mobile Communication System for Railways Phase 2</w:t>
            </w:r>
          </w:p>
        </w:tc>
        <w:tc>
          <w:tcPr>
            <w:tcW w:w="1519" w:type="dxa"/>
          </w:tcPr>
          <w:p w14:paraId="3AD83159"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12EA06C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712421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27EC26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3F5A76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22462D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F11AC4"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49C9550" w14:textId="77777777" w:rsidR="00744129" w:rsidRPr="006B2793" w:rsidRDefault="00744129" w:rsidP="00744129">
            <w:pPr>
              <w:pStyle w:val="TAL"/>
              <w:tabs>
                <w:tab w:val="clear" w:pos="284"/>
                <w:tab w:val="clear" w:pos="567"/>
              </w:tabs>
              <w:rPr>
                <w:sz w:val="16"/>
              </w:rPr>
            </w:pPr>
            <w:r w:rsidRPr="006B2793">
              <w:rPr>
                <w:sz w:val="16"/>
              </w:rPr>
              <w:t>eMONASTERY2</w:t>
            </w:r>
          </w:p>
        </w:tc>
        <w:tc>
          <w:tcPr>
            <w:tcW w:w="1340" w:type="dxa"/>
          </w:tcPr>
          <w:p w14:paraId="4618FC2C"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478F033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47B5003" w14:textId="77777777" w:rsidR="00744129" w:rsidRPr="006B2793" w:rsidRDefault="00744129" w:rsidP="00744129">
            <w:pPr>
              <w:pStyle w:val="TAL"/>
              <w:tabs>
                <w:tab w:val="clear" w:pos="284"/>
                <w:tab w:val="clear" w:pos="567"/>
              </w:tabs>
              <w:rPr>
                <w:sz w:val="16"/>
              </w:rPr>
            </w:pPr>
          </w:p>
        </w:tc>
      </w:tr>
      <w:tr w:rsidR="00744129" w:rsidRPr="00200359" w14:paraId="1F138330" w14:textId="77777777" w:rsidTr="00744129">
        <w:tc>
          <w:tcPr>
            <w:tcW w:w="675" w:type="dxa"/>
          </w:tcPr>
          <w:p w14:paraId="78A49751"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5D4DFF8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191105</w:t>
            </w:r>
          </w:p>
        </w:tc>
        <w:tc>
          <w:tcPr>
            <w:tcW w:w="948" w:type="dxa"/>
          </w:tcPr>
          <w:p w14:paraId="1450B6B0"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777D2CD7" w14:textId="77777777" w:rsidR="00744129" w:rsidRPr="006B2793" w:rsidRDefault="00744129" w:rsidP="00744129">
            <w:pPr>
              <w:pStyle w:val="TAL"/>
              <w:tabs>
                <w:tab w:val="clear" w:pos="284"/>
                <w:tab w:val="clear" w:pos="567"/>
              </w:tabs>
              <w:rPr>
                <w:sz w:val="16"/>
              </w:rPr>
            </w:pPr>
            <w:r w:rsidRPr="006B2793">
              <w:rPr>
                <w:sz w:val="16"/>
              </w:rPr>
              <w:t>New WID on Architecture for enabling Edge Applications</w:t>
            </w:r>
          </w:p>
        </w:tc>
        <w:tc>
          <w:tcPr>
            <w:tcW w:w="1519" w:type="dxa"/>
          </w:tcPr>
          <w:p w14:paraId="182E2912"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3DEA5FD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36BC62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89E649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F86EB0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5F4098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E1EFFB2" w14:textId="77777777" w:rsidR="00744129" w:rsidRPr="006B2793" w:rsidRDefault="00744129" w:rsidP="00744129">
            <w:pPr>
              <w:pStyle w:val="TAL"/>
              <w:tabs>
                <w:tab w:val="clear" w:pos="284"/>
                <w:tab w:val="clear" w:pos="567"/>
              </w:tabs>
              <w:rPr>
                <w:sz w:val="16"/>
              </w:rPr>
            </w:pPr>
          </w:p>
        </w:tc>
        <w:tc>
          <w:tcPr>
            <w:tcW w:w="2038" w:type="dxa"/>
          </w:tcPr>
          <w:p w14:paraId="66444693" w14:textId="77777777" w:rsidR="00744129" w:rsidRPr="006B2793" w:rsidRDefault="00744129" w:rsidP="00744129">
            <w:pPr>
              <w:pStyle w:val="TAL"/>
              <w:tabs>
                <w:tab w:val="clear" w:pos="284"/>
                <w:tab w:val="clear" w:pos="567"/>
              </w:tabs>
              <w:rPr>
                <w:sz w:val="16"/>
              </w:rPr>
            </w:pPr>
          </w:p>
        </w:tc>
        <w:tc>
          <w:tcPr>
            <w:tcW w:w="1340" w:type="dxa"/>
          </w:tcPr>
          <w:p w14:paraId="6454595B" w14:textId="77777777" w:rsidR="00744129" w:rsidRPr="006B2793" w:rsidRDefault="00744129" w:rsidP="00744129">
            <w:pPr>
              <w:pStyle w:val="TAL"/>
              <w:tabs>
                <w:tab w:val="clear" w:pos="284"/>
                <w:tab w:val="clear" w:pos="567"/>
              </w:tabs>
              <w:rPr>
                <w:sz w:val="16"/>
              </w:rPr>
            </w:pPr>
            <w:r w:rsidRPr="006B2793">
              <w:rPr>
                <w:sz w:val="16"/>
              </w:rPr>
              <w:t>Revised to SP-191336.</w:t>
            </w:r>
          </w:p>
        </w:tc>
        <w:tc>
          <w:tcPr>
            <w:tcW w:w="986" w:type="dxa"/>
          </w:tcPr>
          <w:p w14:paraId="12F4DDBD"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6EB61C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191336</w:t>
            </w:r>
          </w:p>
        </w:tc>
      </w:tr>
      <w:tr w:rsidR="00744129" w:rsidRPr="00200359" w14:paraId="40ABCA63" w14:textId="77777777" w:rsidTr="00744129">
        <w:tc>
          <w:tcPr>
            <w:tcW w:w="675" w:type="dxa"/>
          </w:tcPr>
          <w:p w14:paraId="4A9C8521"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71AC21C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191106</w:t>
            </w:r>
          </w:p>
        </w:tc>
        <w:tc>
          <w:tcPr>
            <w:tcW w:w="948" w:type="dxa"/>
          </w:tcPr>
          <w:p w14:paraId="73987A26"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3B93001C" w14:textId="77777777" w:rsidR="00744129" w:rsidRPr="006B2793" w:rsidRDefault="00744129" w:rsidP="00744129">
            <w:pPr>
              <w:pStyle w:val="TAL"/>
              <w:tabs>
                <w:tab w:val="clear" w:pos="284"/>
                <w:tab w:val="clear" w:pos="567"/>
              </w:tabs>
              <w:rPr>
                <w:sz w:val="16"/>
              </w:rPr>
            </w:pPr>
            <w:r w:rsidRPr="006B2793">
              <w:rPr>
                <w:sz w:val="16"/>
              </w:rPr>
              <w:t>New WID on enhancements for functional architecture and information flows for Mission Critical Data</w:t>
            </w:r>
          </w:p>
        </w:tc>
        <w:tc>
          <w:tcPr>
            <w:tcW w:w="1519" w:type="dxa"/>
          </w:tcPr>
          <w:p w14:paraId="11781934"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476B8A0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399FEF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5D7F35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89F631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5A9475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A21BFBA" w14:textId="77777777" w:rsidR="00744129" w:rsidRPr="006B2793" w:rsidRDefault="00744129" w:rsidP="00744129">
            <w:pPr>
              <w:pStyle w:val="TAL"/>
              <w:tabs>
                <w:tab w:val="clear" w:pos="284"/>
                <w:tab w:val="clear" w:pos="567"/>
              </w:tabs>
              <w:rPr>
                <w:sz w:val="16"/>
              </w:rPr>
            </w:pPr>
          </w:p>
        </w:tc>
        <w:tc>
          <w:tcPr>
            <w:tcW w:w="2038" w:type="dxa"/>
          </w:tcPr>
          <w:p w14:paraId="6BC4F91E" w14:textId="77777777" w:rsidR="00744129" w:rsidRPr="006B2793" w:rsidRDefault="00744129" w:rsidP="00744129">
            <w:pPr>
              <w:pStyle w:val="TAL"/>
              <w:tabs>
                <w:tab w:val="clear" w:pos="284"/>
                <w:tab w:val="clear" w:pos="567"/>
              </w:tabs>
              <w:rPr>
                <w:sz w:val="16"/>
              </w:rPr>
            </w:pPr>
          </w:p>
        </w:tc>
        <w:tc>
          <w:tcPr>
            <w:tcW w:w="1340" w:type="dxa"/>
          </w:tcPr>
          <w:p w14:paraId="7E95D6BA"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555B8DE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45F2218" w14:textId="77777777" w:rsidR="00744129" w:rsidRPr="006B2793" w:rsidRDefault="00744129" w:rsidP="00744129">
            <w:pPr>
              <w:pStyle w:val="TAL"/>
              <w:tabs>
                <w:tab w:val="clear" w:pos="284"/>
                <w:tab w:val="clear" w:pos="567"/>
              </w:tabs>
              <w:rPr>
                <w:sz w:val="16"/>
              </w:rPr>
            </w:pPr>
          </w:p>
        </w:tc>
      </w:tr>
      <w:tr w:rsidR="00744129" w:rsidRPr="00200359" w14:paraId="1F7C2732" w14:textId="77777777" w:rsidTr="00744129">
        <w:tc>
          <w:tcPr>
            <w:tcW w:w="675" w:type="dxa"/>
          </w:tcPr>
          <w:p w14:paraId="197FFF60" w14:textId="77777777" w:rsidR="00744129" w:rsidRPr="006B2793" w:rsidRDefault="00744129" w:rsidP="00744129">
            <w:pPr>
              <w:pStyle w:val="TAL"/>
              <w:tabs>
                <w:tab w:val="clear" w:pos="284"/>
                <w:tab w:val="clear" w:pos="567"/>
              </w:tabs>
              <w:rPr>
                <w:sz w:val="16"/>
              </w:rPr>
            </w:pPr>
            <w:r w:rsidRPr="006B2793">
              <w:rPr>
                <w:sz w:val="16"/>
              </w:rPr>
              <w:t>16.6</w:t>
            </w:r>
          </w:p>
        </w:tc>
        <w:tc>
          <w:tcPr>
            <w:tcW w:w="1134" w:type="dxa"/>
          </w:tcPr>
          <w:p w14:paraId="5E74BD5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191107</w:t>
            </w:r>
          </w:p>
        </w:tc>
        <w:tc>
          <w:tcPr>
            <w:tcW w:w="948" w:type="dxa"/>
          </w:tcPr>
          <w:p w14:paraId="3F8FDC8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D0B72BF" w14:textId="77777777" w:rsidR="00744129" w:rsidRPr="006B2793" w:rsidRDefault="00744129" w:rsidP="00744129">
            <w:pPr>
              <w:pStyle w:val="TAL"/>
              <w:tabs>
                <w:tab w:val="clear" w:pos="284"/>
                <w:tab w:val="clear" w:pos="567"/>
              </w:tabs>
              <w:rPr>
                <w:sz w:val="16"/>
              </w:rPr>
            </w:pPr>
            <w:r w:rsidRPr="006B2793">
              <w:rPr>
                <w:sz w:val="16"/>
              </w:rPr>
              <w:t>Rel-16 CRs to TS 23.222 for eCAPIF</w:t>
            </w:r>
          </w:p>
        </w:tc>
        <w:tc>
          <w:tcPr>
            <w:tcW w:w="1519" w:type="dxa"/>
          </w:tcPr>
          <w:p w14:paraId="0B3DC51C"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5BBF6DB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9E17F5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AE00A3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FF4F4B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35CD95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C099AD2" w14:textId="77777777" w:rsidR="00744129" w:rsidRPr="006B2793" w:rsidRDefault="00744129" w:rsidP="00744129">
            <w:pPr>
              <w:pStyle w:val="TAL"/>
              <w:tabs>
                <w:tab w:val="clear" w:pos="284"/>
                <w:tab w:val="clear" w:pos="567"/>
              </w:tabs>
              <w:rPr>
                <w:sz w:val="16"/>
              </w:rPr>
            </w:pPr>
          </w:p>
        </w:tc>
        <w:tc>
          <w:tcPr>
            <w:tcW w:w="2038" w:type="dxa"/>
          </w:tcPr>
          <w:p w14:paraId="67852C13" w14:textId="77777777" w:rsidR="00744129" w:rsidRPr="006B2793" w:rsidRDefault="00744129" w:rsidP="00744129">
            <w:pPr>
              <w:pStyle w:val="TAL"/>
              <w:tabs>
                <w:tab w:val="clear" w:pos="284"/>
                <w:tab w:val="clear" w:pos="567"/>
              </w:tabs>
              <w:rPr>
                <w:sz w:val="16"/>
              </w:rPr>
            </w:pPr>
          </w:p>
        </w:tc>
        <w:tc>
          <w:tcPr>
            <w:tcW w:w="1340" w:type="dxa"/>
          </w:tcPr>
          <w:p w14:paraId="7AF8C12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417A0E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983C729" w14:textId="77777777" w:rsidR="00744129" w:rsidRPr="006B2793" w:rsidRDefault="00744129" w:rsidP="00744129">
            <w:pPr>
              <w:pStyle w:val="TAL"/>
              <w:tabs>
                <w:tab w:val="clear" w:pos="284"/>
                <w:tab w:val="clear" w:pos="567"/>
              </w:tabs>
              <w:rPr>
                <w:sz w:val="16"/>
              </w:rPr>
            </w:pPr>
          </w:p>
        </w:tc>
      </w:tr>
      <w:tr w:rsidR="00744129" w:rsidRPr="00200359" w14:paraId="427791AE" w14:textId="77777777" w:rsidTr="00744129">
        <w:tc>
          <w:tcPr>
            <w:tcW w:w="675" w:type="dxa"/>
          </w:tcPr>
          <w:p w14:paraId="78F85E96" w14:textId="77777777" w:rsidR="00744129" w:rsidRPr="006B2793" w:rsidRDefault="00744129" w:rsidP="00744129">
            <w:pPr>
              <w:pStyle w:val="TAL"/>
              <w:tabs>
                <w:tab w:val="clear" w:pos="284"/>
                <w:tab w:val="clear" w:pos="567"/>
              </w:tabs>
              <w:rPr>
                <w:sz w:val="16"/>
              </w:rPr>
            </w:pPr>
            <w:r w:rsidRPr="006B2793">
              <w:rPr>
                <w:sz w:val="16"/>
              </w:rPr>
              <w:t>16.6</w:t>
            </w:r>
          </w:p>
        </w:tc>
        <w:tc>
          <w:tcPr>
            <w:tcW w:w="1134" w:type="dxa"/>
          </w:tcPr>
          <w:p w14:paraId="6B518DE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191108</w:t>
            </w:r>
          </w:p>
        </w:tc>
        <w:tc>
          <w:tcPr>
            <w:tcW w:w="948" w:type="dxa"/>
          </w:tcPr>
          <w:p w14:paraId="32BD1ECC"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C535027" w14:textId="77777777" w:rsidR="00744129" w:rsidRPr="006B2793" w:rsidRDefault="00744129" w:rsidP="00744129">
            <w:pPr>
              <w:pStyle w:val="TAL"/>
              <w:tabs>
                <w:tab w:val="clear" w:pos="284"/>
                <w:tab w:val="clear" w:pos="567"/>
              </w:tabs>
              <w:rPr>
                <w:sz w:val="16"/>
              </w:rPr>
            </w:pPr>
            <w:r w:rsidRPr="006B2793">
              <w:rPr>
                <w:sz w:val="16"/>
              </w:rPr>
              <w:t>Rel-16 CRs to TS 23.282 for eMCData2</w:t>
            </w:r>
          </w:p>
        </w:tc>
        <w:tc>
          <w:tcPr>
            <w:tcW w:w="1519" w:type="dxa"/>
          </w:tcPr>
          <w:p w14:paraId="4336AC0E"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23735E4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BF5287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71ECA3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341013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FD8754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E17AD2F" w14:textId="77777777" w:rsidR="00744129" w:rsidRPr="006B2793" w:rsidRDefault="00744129" w:rsidP="00744129">
            <w:pPr>
              <w:pStyle w:val="TAL"/>
              <w:tabs>
                <w:tab w:val="clear" w:pos="284"/>
                <w:tab w:val="clear" w:pos="567"/>
              </w:tabs>
              <w:rPr>
                <w:sz w:val="16"/>
              </w:rPr>
            </w:pPr>
          </w:p>
        </w:tc>
        <w:tc>
          <w:tcPr>
            <w:tcW w:w="2038" w:type="dxa"/>
          </w:tcPr>
          <w:p w14:paraId="2D5BCB1A" w14:textId="77777777" w:rsidR="00744129" w:rsidRPr="006B2793" w:rsidRDefault="00744129" w:rsidP="00744129">
            <w:pPr>
              <w:pStyle w:val="TAL"/>
              <w:tabs>
                <w:tab w:val="clear" w:pos="284"/>
                <w:tab w:val="clear" w:pos="567"/>
              </w:tabs>
              <w:rPr>
                <w:sz w:val="16"/>
              </w:rPr>
            </w:pPr>
          </w:p>
        </w:tc>
        <w:tc>
          <w:tcPr>
            <w:tcW w:w="1340" w:type="dxa"/>
          </w:tcPr>
          <w:p w14:paraId="358B74E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211385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9ABE4DC" w14:textId="77777777" w:rsidR="00744129" w:rsidRPr="006B2793" w:rsidRDefault="00744129" w:rsidP="00744129">
            <w:pPr>
              <w:pStyle w:val="TAL"/>
              <w:tabs>
                <w:tab w:val="clear" w:pos="284"/>
                <w:tab w:val="clear" w:pos="567"/>
              </w:tabs>
              <w:rPr>
                <w:sz w:val="16"/>
              </w:rPr>
            </w:pPr>
          </w:p>
        </w:tc>
      </w:tr>
      <w:tr w:rsidR="00744129" w:rsidRPr="00200359" w14:paraId="5D7EB751" w14:textId="77777777" w:rsidTr="00744129">
        <w:tc>
          <w:tcPr>
            <w:tcW w:w="675" w:type="dxa"/>
          </w:tcPr>
          <w:p w14:paraId="001C9E2D" w14:textId="77777777" w:rsidR="00744129" w:rsidRPr="006B2793" w:rsidRDefault="00744129" w:rsidP="00744129">
            <w:pPr>
              <w:pStyle w:val="TAL"/>
              <w:tabs>
                <w:tab w:val="clear" w:pos="284"/>
                <w:tab w:val="clear" w:pos="567"/>
              </w:tabs>
              <w:rPr>
                <w:sz w:val="16"/>
              </w:rPr>
            </w:pPr>
            <w:r w:rsidRPr="006B2793">
              <w:rPr>
                <w:sz w:val="16"/>
              </w:rPr>
              <w:t>16.6</w:t>
            </w:r>
          </w:p>
        </w:tc>
        <w:tc>
          <w:tcPr>
            <w:tcW w:w="1134" w:type="dxa"/>
          </w:tcPr>
          <w:p w14:paraId="64ECCF4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191109</w:t>
            </w:r>
          </w:p>
        </w:tc>
        <w:tc>
          <w:tcPr>
            <w:tcW w:w="948" w:type="dxa"/>
          </w:tcPr>
          <w:p w14:paraId="6BD8DA11"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932AF64" w14:textId="77777777" w:rsidR="00744129" w:rsidRPr="006B2793" w:rsidRDefault="00744129" w:rsidP="00744129">
            <w:pPr>
              <w:pStyle w:val="TAL"/>
              <w:tabs>
                <w:tab w:val="clear" w:pos="284"/>
                <w:tab w:val="clear" w:pos="567"/>
              </w:tabs>
              <w:rPr>
                <w:sz w:val="16"/>
              </w:rPr>
            </w:pPr>
            <w:r w:rsidRPr="006B2793">
              <w:rPr>
                <w:sz w:val="16"/>
              </w:rPr>
              <w:t>Rel-16 CRs to TS 23.280 and TS 23.2379 for enh2MCPTT</w:t>
            </w:r>
          </w:p>
        </w:tc>
        <w:tc>
          <w:tcPr>
            <w:tcW w:w="1519" w:type="dxa"/>
          </w:tcPr>
          <w:p w14:paraId="287F7ADA"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3D98C9D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9845CB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5E53B2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61C531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7AC6B1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C95A4CD" w14:textId="77777777" w:rsidR="00744129" w:rsidRPr="006B2793" w:rsidRDefault="00744129" w:rsidP="00744129">
            <w:pPr>
              <w:pStyle w:val="TAL"/>
              <w:tabs>
                <w:tab w:val="clear" w:pos="284"/>
                <w:tab w:val="clear" w:pos="567"/>
              </w:tabs>
              <w:rPr>
                <w:sz w:val="16"/>
              </w:rPr>
            </w:pPr>
          </w:p>
        </w:tc>
        <w:tc>
          <w:tcPr>
            <w:tcW w:w="2038" w:type="dxa"/>
          </w:tcPr>
          <w:p w14:paraId="23E03CF1" w14:textId="77777777" w:rsidR="00744129" w:rsidRPr="006B2793" w:rsidRDefault="00744129" w:rsidP="00744129">
            <w:pPr>
              <w:pStyle w:val="TAL"/>
              <w:tabs>
                <w:tab w:val="clear" w:pos="284"/>
                <w:tab w:val="clear" w:pos="567"/>
              </w:tabs>
              <w:rPr>
                <w:sz w:val="16"/>
              </w:rPr>
            </w:pPr>
          </w:p>
        </w:tc>
        <w:tc>
          <w:tcPr>
            <w:tcW w:w="1340" w:type="dxa"/>
          </w:tcPr>
          <w:p w14:paraId="6C8EB5A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9DC9CA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F731879" w14:textId="77777777" w:rsidR="00744129" w:rsidRPr="006B2793" w:rsidRDefault="00744129" w:rsidP="00744129">
            <w:pPr>
              <w:pStyle w:val="TAL"/>
              <w:tabs>
                <w:tab w:val="clear" w:pos="284"/>
                <w:tab w:val="clear" w:pos="567"/>
              </w:tabs>
              <w:rPr>
                <w:sz w:val="16"/>
              </w:rPr>
            </w:pPr>
          </w:p>
        </w:tc>
      </w:tr>
      <w:tr w:rsidR="00744129" w:rsidRPr="00200359" w14:paraId="745AD66C" w14:textId="77777777" w:rsidTr="00744129">
        <w:tc>
          <w:tcPr>
            <w:tcW w:w="675" w:type="dxa"/>
          </w:tcPr>
          <w:p w14:paraId="614B84B4" w14:textId="77777777" w:rsidR="00744129" w:rsidRPr="006B2793" w:rsidRDefault="00744129" w:rsidP="00744129">
            <w:pPr>
              <w:pStyle w:val="TAL"/>
              <w:tabs>
                <w:tab w:val="clear" w:pos="284"/>
                <w:tab w:val="clear" w:pos="567"/>
              </w:tabs>
              <w:rPr>
                <w:sz w:val="16"/>
              </w:rPr>
            </w:pPr>
            <w:r w:rsidRPr="006B2793">
              <w:rPr>
                <w:sz w:val="16"/>
              </w:rPr>
              <w:t>16.6</w:t>
            </w:r>
          </w:p>
        </w:tc>
        <w:tc>
          <w:tcPr>
            <w:tcW w:w="1134" w:type="dxa"/>
          </w:tcPr>
          <w:p w14:paraId="292EC4E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191110</w:t>
            </w:r>
          </w:p>
        </w:tc>
        <w:tc>
          <w:tcPr>
            <w:tcW w:w="948" w:type="dxa"/>
          </w:tcPr>
          <w:p w14:paraId="0244D81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623B697" w14:textId="77777777" w:rsidR="00744129" w:rsidRPr="006B2793" w:rsidRDefault="00744129" w:rsidP="00744129">
            <w:pPr>
              <w:pStyle w:val="TAL"/>
              <w:tabs>
                <w:tab w:val="clear" w:pos="284"/>
                <w:tab w:val="clear" w:pos="567"/>
              </w:tabs>
              <w:rPr>
                <w:sz w:val="16"/>
              </w:rPr>
            </w:pPr>
            <w:r w:rsidRPr="006B2793">
              <w:rPr>
                <w:sz w:val="16"/>
              </w:rPr>
              <w:t>Rel-16 CRs to TS 23.379 for MONASTERY2</w:t>
            </w:r>
          </w:p>
        </w:tc>
        <w:tc>
          <w:tcPr>
            <w:tcW w:w="1519" w:type="dxa"/>
          </w:tcPr>
          <w:p w14:paraId="43208178"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5113B56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2418D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FD924A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85FF7F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4B82AF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85487EB" w14:textId="77777777" w:rsidR="00744129" w:rsidRPr="006B2793" w:rsidRDefault="00744129" w:rsidP="00744129">
            <w:pPr>
              <w:pStyle w:val="TAL"/>
              <w:tabs>
                <w:tab w:val="clear" w:pos="284"/>
                <w:tab w:val="clear" w:pos="567"/>
              </w:tabs>
              <w:rPr>
                <w:sz w:val="16"/>
              </w:rPr>
            </w:pPr>
          </w:p>
        </w:tc>
        <w:tc>
          <w:tcPr>
            <w:tcW w:w="2038" w:type="dxa"/>
          </w:tcPr>
          <w:p w14:paraId="7DEEFB77" w14:textId="77777777" w:rsidR="00744129" w:rsidRPr="006B2793" w:rsidRDefault="00744129" w:rsidP="00744129">
            <w:pPr>
              <w:pStyle w:val="TAL"/>
              <w:tabs>
                <w:tab w:val="clear" w:pos="284"/>
                <w:tab w:val="clear" w:pos="567"/>
              </w:tabs>
              <w:rPr>
                <w:sz w:val="16"/>
              </w:rPr>
            </w:pPr>
          </w:p>
        </w:tc>
        <w:tc>
          <w:tcPr>
            <w:tcW w:w="1340" w:type="dxa"/>
          </w:tcPr>
          <w:p w14:paraId="5431EDC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A7CCF21"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122EFEB" w14:textId="77777777" w:rsidR="00744129" w:rsidRPr="006B2793" w:rsidRDefault="00744129" w:rsidP="00744129">
            <w:pPr>
              <w:pStyle w:val="TAL"/>
              <w:tabs>
                <w:tab w:val="clear" w:pos="284"/>
                <w:tab w:val="clear" w:pos="567"/>
              </w:tabs>
              <w:rPr>
                <w:sz w:val="16"/>
              </w:rPr>
            </w:pPr>
          </w:p>
        </w:tc>
      </w:tr>
      <w:tr w:rsidR="00744129" w:rsidRPr="00200359" w14:paraId="767EBCA4" w14:textId="77777777" w:rsidTr="00744129">
        <w:tc>
          <w:tcPr>
            <w:tcW w:w="675" w:type="dxa"/>
          </w:tcPr>
          <w:p w14:paraId="5BE0D515" w14:textId="77777777" w:rsidR="00744129" w:rsidRPr="006B2793" w:rsidRDefault="00744129" w:rsidP="00744129">
            <w:pPr>
              <w:pStyle w:val="TAL"/>
              <w:tabs>
                <w:tab w:val="clear" w:pos="284"/>
                <w:tab w:val="clear" w:pos="567"/>
              </w:tabs>
              <w:rPr>
                <w:sz w:val="16"/>
              </w:rPr>
            </w:pPr>
            <w:r w:rsidRPr="006B2793">
              <w:rPr>
                <w:sz w:val="16"/>
              </w:rPr>
              <w:t>16.6</w:t>
            </w:r>
          </w:p>
        </w:tc>
        <w:tc>
          <w:tcPr>
            <w:tcW w:w="1134" w:type="dxa"/>
          </w:tcPr>
          <w:p w14:paraId="5B5B7D8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191111</w:t>
            </w:r>
          </w:p>
        </w:tc>
        <w:tc>
          <w:tcPr>
            <w:tcW w:w="948" w:type="dxa"/>
          </w:tcPr>
          <w:p w14:paraId="5FEBFB1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B0C60AB" w14:textId="77777777" w:rsidR="00744129" w:rsidRPr="006B2793" w:rsidRDefault="00744129" w:rsidP="00744129">
            <w:pPr>
              <w:pStyle w:val="TAL"/>
              <w:tabs>
                <w:tab w:val="clear" w:pos="284"/>
                <w:tab w:val="clear" w:pos="567"/>
              </w:tabs>
              <w:rPr>
                <w:sz w:val="16"/>
              </w:rPr>
            </w:pPr>
            <w:r w:rsidRPr="006B2793">
              <w:rPr>
                <w:sz w:val="16"/>
              </w:rPr>
              <w:t>Rel-16 CRs to TS 23.434 for SEAL</w:t>
            </w:r>
          </w:p>
        </w:tc>
        <w:tc>
          <w:tcPr>
            <w:tcW w:w="1519" w:type="dxa"/>
          </w:tcPr>
          <w:p w14:paraId="24E56C9F"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1084C3D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059CBC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FEC2FE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2F6356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A6BF97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B4D97BB" w14:textId="77777777" w:rsidR="00744129" w:rsidRPr="006B2793" w:rsidRDefault="00744129" w:rsidP="00744129">
            <w:pPr>
              <w:pStyle w:val="TAL"/>
              <w:tabs>
                <w:tab w:val="clear" w:pos="284"/>
                <w:tab w:val="clear" w:pos="567"/>
              </w:tabs>
              <w:rPr>
                <w:sz w:val="16"/>
              </w:rPr>
            </w:pPr>
          </w:p>
        </w:tc>
        <w:tc>
          <w:tcPr>
            <w:tcW w:w="2038" w:type="dxa"/>
          </w:tcPr>
          <w:p w14:paraId="0AC2AA97" w14:textId="77777777" w:rsidR="00744129" w:rsidRPr="006B2793" w:rsidRDefault="00744129" w:rsidP="00744129">
            <w:pPr>
              <w:pStyle w:val="TAL"/>
              <w:tabs>
                <w:tab w:val="clear" w:pos="284"/>
                <w:tab w:val="clear" w:pos="567"/>
              </w:tabs>
              <w:rPr>
                <w:sz w:val="16"/>
              </w:rPr>
            </w:pPr>
          </w:p>
        </w:tc>
        <w:tc>
          <w:tcPr>
            <w:tcW w:w="1340" w:type="dxa"/>
          </w:tcPr>
          <w:p w14:paraId="69172B8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8EE07F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EB3E5AC" w14:textId="77777777" w:rsidR="00744129" w:rsidRPr="006B2793" w:rsidRDefault="00744129" w:rsidP="00744129">
            <w:pPr>
              <w:pStyle w:val="TAL"/>
              <w:tabs>
                <w:tab w:val="clear" w:pos="284"/>
                <w:tab w:val="clear" w:pos="567"/>
              </w:tabs>
              <w:rPr>
                <w:sz w:val="16"/>
              </w:rPr>
            </w:pPr>
          </w:p>
        </w:tc>
      </w:tr>
      <w:tr w:rsidR="00744129" w:rsidRPr="00200359" w14:paraId="65DE8BBB" w14:textId="77777777" w:rsidTr="00744129">
        <w:tc>
          <w:tcPr>
            <w:tcW w:w="675" w:type="dxa"/>
          </w:tcPr>
          <w:p w14:paraId="7717D284" w14:textId="77777777" w:rsidR="00744129" w:rsidRPr="006B2793" w:rsidRDefault="00744129" w:rsidP="00744129">
            <w:pPr>
              <w:pStyle w:val="TAL"/>
              <w:tabs>
                <w:tab w:val="clear" w:pos="284"/>
                <w:tab w:val="clear" w:pos="567"/>
              </w:tabs>
              <w:rPr>
                <w:sz w:val="16"/>
              </w:rPr>
            </w:pPr>
            <w:r w:rsidRPr="006B2793">
              <w:rPr>
                <w:sz w:val="16"/>
              </w:rPr>
              <w:t>16.6</w:t>
            </w:r>
          </w:p>
        </w:tc>
        <w:tc>
          <w:tcPr>
            <w:tcW w:w="1134" w:type="dxa"/>
          </w:tcPr>
          <w:p w14:paraId="67F4045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191112</w:t>
            </w:r>
          </w:p>
        </w:tc>
        <w:tc>
          <w:tcPr>
            <w:tcW w:w="948" w:type="dxa"/>
          </w:tcPr>
          <w:p w14:paraId="1758721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71D1A45" w14:textId="77777777" w:rsidR="00744129" w:rsidRPr="006B2793" w:rsidRDefault="00744129" w:rsidP="00744129">
            <w:pPr>
              <w:pStyle w:val="TAL"/>
              <w:tabs>
                <w:tab w:val="clear" w:pos="284"/>
                <w:tab w:val="clear" w:pos="567"/>
              </w:tabs>
              <w:rPr>
                <w:sz w:val="16"/>
              </w:rPr>
            </w:pPr>
            <w:r w:rsidRPr="006B2793">
              <w:rPr>
                <w:sz w:val="16"/>
              </w:rPr>
              <w:t>Rel-16 CRs to TS 23.286 for V2XAPP</w:t>
            </w:r>
          </w:p>
        </w:tc>
        <w:tc>
          <w:tcPr>
            <w:tcW w:w="1519" w:type="dxa"/>
          </w:tcPr>
          <w:p w14:paraId="72859AF6"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0A96BDA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3F6E49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1AD74A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66078F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E0E71B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B2CE087" w14:textId="77777777" w:rsidR="00744129" w:rsidRPr="006B2793" w:rsidRDefault="00744129" w:rsidP="00744129">
            <w:pPr>
              <w:pStyle w:val="TAL"/>
              <w:tabs>
                <w:tab w:val="clear" w:pos="284"/>
                <w:tab w:val="clear" w:pos="567"/>
              </w:tabs>
              <w:rPr>
                <w:sz w:val="16"/>
              </w:rPr>
            </w:pPr>
          </w:p>
        </w:tc>
        <w:tc>
          <w:tcPr>
            <w:tcW w:w="2038" w:type="dxa"/>
          </w:tcPr>
          <w:p w14:paraId="03AE8898" w14:textId="77777777" w:rsidR="00744129" w:rsidRPr="006B2793" w:rsidRDefault="00744129" w:rsidP="00744129">
            <w:pPr>
              <w:pStyle w:val="TAL"/>
              <w:tabs>
                <w:tab w:val="clear" w:pos="284"/>
                <w:tab w:val="clear" w:pos="567"/>
              </w:tabs>
              <w:rPr>
                <w:sz w:val="16"/>
              </w:rPr>
            </w:pPr>
          </w:p>
        </w:tc>
        <w:tc>
          <w:tcPr>
            <w:tcW w:w="1340" w:type="dxa"/>
          </w:tcPr>
          <w:p w14:paraId="59BAD1E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F13B54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21F4D1F" w14:textId="77777777" w:rsidR="00744129" w:rsidRPr="006B2793" w:rsidRDefault="00744129" w:rsidP="00744129">
            <w:pPr>
              <w:pStyle w:val="TAL"/>
              <w:tabs>
                <w:tab w:val="clear" w:pos="284"/>
                <w:tab w:val="clear" w:pos="567"/>
              </w:tabs>
              <w:rPr>
                <w:sz w:val="16"/>
              </w:rPr>
            </w:pPr>
          </w:p>
        </w:tc>
      </w:tr>
      <w:tr w:rsidR="00744129" w:rsidRPr="00200359" w14:paraId="643F6B5A" w14:textId="77777777" w:rsidTr="00744129">
        <w:tc>
          <w:tcPr>
            <w:tcW w:w="675" w:type="dxa"/>
          </w:tcPr>
          <w:p w14:paraId="25A36D3C" w14:textId="77777777" w:rsidR="00744129" w:rsidRPr="006B2793" w:rsidRDefault="00744129" w:rsidP="00744129">
            <w:pPr>
              <w:pStyle w:val="TAL"/>
              <w:tabs>
                <w:tab w:val="clear" w:pos="284"/>
                <w:tab w:val="clear" w:pos="567"/>
              </w:tabs>
              <w:rPr>
                <w:sz w:val="16"/>
              </w:rPr>
            </w:pPr>
            <w:r w:rsidRPr="006B2793">
              <w:rPr>
                <w:sz w:val="16"/>
              </w:rPr>
              <w:t>17.6</w:t>
            </w:r>
          </w:p>
        </w:tc>
        <w:tc>
          <w:tcPr>
            <w:tcW w:w="1134" w:type="dxa"/>
          </w:tcPr>
          <w:p w14:paraId="09A26AA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191113</w:t>
            </w:r>
          </w:p>
        </w:tc>
        <w:tc>
          <w:tcPr>
            <w:tcW w:w="948" w:type="dxa"/>
          </w:tcPr>
          <w:p w14:paraId="36E1F93C"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6233C9B" w14:textId="77777777" w:rsidR="00744129" w:rsidRPr="006B2793" w:rsidRDefault="00744129" w:rsidP="00744129">
            <w:pPr>
              <w:pStyle w:val="TAL"/>
              <w:tabs>
                <w:tab w:val="clear" w:pos="284"/>
                <w:tab w:val="clear" w:pos="567"/>
              </w:tabs>
              <w:rPr>
                <w:sz w:val="16"/>
              </w:rPr>
            </w:pPr>
            <w:r w:rsidRPr="006B2793">
              <w:rPr>
                <w:sz w:val="16"/>
              </w:rPr>
              <w:t>Rel-17 CRs to TS 23.280, TS 23.281, TS 23.282, TS 23.283 and TS 23.379 for eMONASTERY2</w:t>
            </w:r>
          </w:p>
        </w:tc>
        <w:tc>
          <w:tcPr>
            <w:tcW w:w="1519" w:type="dxa"/>
          </w:tcPr>
          <w:p w14:paraId="60D8B690"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74E08B4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54B076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A676BF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CA56DA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16D26E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379D6A3" w14:textId="77777777" w:rsidR="00744129" w:rsidRPr="006B2793" w:rsidRDefault="00744129" w:rsidP="00744129">
            <w:pPr>
              <w:pStyle w:val="TAL"/>
              <w:tabs>
                <w:tab w:val="clear" w:pos="284"/>
                <w:tab w:val="clear" w:pos="567"/>
              </w:tabs>
              <w:rPr>
                <w:sz w:val="16"/>
              </w:rPr>
            </w:pPr>
          </w:p>
        </w:tc>
        <w:tc>
          <w:tcPr>
            <w:tcW w:w="2038" w:type="dxa"/>
          </w:tcPr>
          <w:p w14:paraId="342C14F1" w14:textId="77777777" w:rsidR="00744129" w:rsidRPr="006B2793" w:rsidRDefault="00744129" w:rsidP="00744129">
            <w:pPr>
              <w:pStyle w:val="TAL"/>
              <w:tabs>
                <w:tab w:val="clear" w:pos="284"/>
                <w:tab w:val="clear" w:pos="567"/>
              </w:tabs>
              <w:rPr>
                <w:sz w:val="16"/>
              </w:rPr>
            </w:pPr>
          </w:p>
        </w:tc>
        <w:tc>
          <w:tcPr>
            <w:tcW w:w="1340" w:type="dxa"/>
          </w:tcPr>
          <w:p w14:paraId="1A2C205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9E18BB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CB8AFDC" w14:textId="77777777" w:rsidR="00744129" w:rsidRPr="006B2793" w:rsidRDefault="00744129" w:rsidP="00744129">
            <w:pPr>
              <w:pStyle w:val="TAL"/>
              <w:tabs>
                <w:tab w:val="clear" w:pos="284"/>
                <w:tab w:val="clear" w:pos="567"/>
              </w:tabs>
              <w:rPr>
                <w:sz w:val="16"/>
              </w:rPr>
            </w:pPr>
          </w:p>
        </w:tc>
      </w:tr>
      <w:tr w:rsidR="00744129" w:rsidRPr="00200359" w14:paraId="3ACE62DD" w14:textId="77777777" w:rsidTr="00744129">
        <w:tc>
          <w:tcPr>
            <w:tcW w:w="675" w:type="dxa"/>
          </w:tcPr>
          <w:p w14:paraId="70065321" w14:textId="77777777" w:rsidR="00744129" w:rsidRPr="006B2793" w:rsidRDefault="00744129" w:rsidP="00744129">
            <w:pPr>
              <w:pStyle w:val="TAL"/>
              <w:tabs>
                <w:tab w:val="clear" w:pos="284"/>
                <w:tab w:val="clear" w:pos="567"/>
              </w:tabs>
              <w:rPr>
                <w:sz w:val="16"/>
              </w:rPr>
            </w:pPr>
            <w:r w:rsidRPr="006B2793">
              <w:rPr>
                <w:sz w:val="16"/>
              </w:rPr>
              <w:t>17.6</w:t>
            </w:r>
          </w:p>
        </w:tc>
        <w:tc>
          <w:tcPr>
            <w:tcW w:w="1134" w:type="dxa"/>
          </w:tcPr>
          <w:p w14:paraId="3DB0075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191114</w:t>
            </w:r>
          </w:p>
        </w:tc>
        <w:tc>
          <w:tcPr>
            <w:tcW w:w="948" w:type="dxa"/>
          </w:tcPr>
          <w:p w14:paraId="25171D5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2CCEF3E" w14:textId="77777777" w:rsidR="00744129" w:rsidRPr="006B2793" w:rsidRDefault="00744129" w:rsidP="00744129">
            <w:pPr>
              <w:pStyle w:val="TAL"/>
              <w:tabs>
                <w:tab w:val="clear" w:pos="284"/>
                <w:tab w:val="clear" w:pos="567"/>
              </w:tabs>
              <w:rPr>
                <w:sz w:val="16"/>
              </w:rPr>
            </w:pPr>
            <w:r w:rsidRPr="006B2793">
              <w:rPr>
                <w:sz w:val="16"/>
              </w:rPr>
              <w:t>Rel-17 CRs to TS 23.280, TS 23.281 and TS 2.3379 for TEI17</w:t>
            </w:r>
          </w:p>
        </w:tc>
        <w:tc>
          <w:tcPr>
            <w:tcW w:w="1519" w:type="dxa"/>
          </w:tcPr>
          <w:p w14:paraId="0B02DB31"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079FAD1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BFFE0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780087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5D2891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8E1FD7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0C67EDA" w14:textId="77777777" w:rsidR="00744129" w:rsidRPr="006B2793" w:rsidRDefault="00744129" w:rsidP="00744129">
            <w:pPr>
              <w:pStyle w:val="TAL"/>
              <w:tabs>
                <w:tab w:val="clear" w:pos="284"/>
                <w:tab w:val="clear" w:pos="567"/>
              </w:tabs>
              <w:rPr>
                <w:sz w:val="16"/>
              </w:rPr>
            </w:pPr>
          </w:p>
        </w:tc>
        <w:tc>
          <w:tcPr>
            <w:tcW w:w="2038" w:type="dxa"/>
          </w:tcPr>
          <w:p w14:paraId="79FD2DE2" w14:textId="77777777" w:rsidR="00744129" w:rsidRPr="006B2793" w:rsidRDefault="00744129" w:rsidP="00744129">
            <w:pPr>
              <w:pStyle w:val="TAL"/>
              <w:tabs>
                <w:tab w:val="clear" w:pos="284"/>
                <w:tab w:val="clear" w:pos="567"/>
              </w:tabs>
              <w:rPr>
                <w:sz w:val="16"/>
              </w:rPr>
            </w:pPr>
          </w:p>
        </w:tc>
        <w:tc>
          <w:tcPr>
            <w:tcW w:w="1340" w:type="dxa"/>
          </w:tcPr>
          <w:p w14:paraId="00D63C4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5D2348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C36BBC5" w14:textId="77777777" w:rsidR="00744129" w:rsidRPr="006B2793" w:rsidRDefault="00744129" w:rsidP="00744129">
            <w:pPr>
              <w:pStyle w:val="TAL"/>
              <w:tabs>
                <w:tab w:val="clear" w:pos="284"/>
                <w:tab w:val="clear" w:pos="567"/>
              </w:tabs>
              <w:rPr>
                <w:sz w:val="16"/>
              </w:rPr>
            </w:pPr>
          </w:p>
        </w:tc>
      </w:tr>
      <w:tr w:rsidR="00744129" w:rsidRPr="00200359" w14:paraId="3439DABA" w14:textId="77777777" w:rsidTr="00744129">
        <w:tc>
          <w:tcPr>
            <w:tcW w:w="675" w:type="dxa"/>
          </w:tcPr>
          <w:p w14:paraId="1AB37A26"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7261D0A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191115</w:t>
            </w:r>
          </w:p>
        </w:tc>
        <w:tc>
          <w:tcPr>
            <w:tcW w:w="948" w:type="dxa"/>
          </w:tcPr>
          <w:p w14:paraId="2D8F8AFD"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76D3D569" w14:textId="77777777" w:rsidR="00744129" w:rsidRPr="006B2793" w:rsidRDefault="00744129" w:rsidP="00744129">
            <w:pPr>
              <w:pStyle w:val="TAL"/>
              <w:tabs>
                <w:tab w:val="clear" w:pos="284"/>
                <w:tab w:val="clear" w:pos="567"/>
              </w:tabs>
              <w:rPr>
                <w:sz w:val="16"/>
              </w:rPr>
            </w:pPr>
            <w:r w:rsidRPr="006B2793">
              <w:rPr>
                <w:sz w:val="16"/>
              </w:rPr>
              <w:t>23.502 CR1875R2 (Rel-16, 'F'): Correction to EPS-5GS idle mobility with N26</w:t>
            </w:r>
          </w:p>
        </w:tc>
        <w:tc>
          <w:tcPr>
            <w:tcW w:w="1519" w:type="dxa"/>
          </w:tcPr>
          <w:p w14:paraId="37AF249E" w14:textId="77777777" w:rsidR="00744129" w:rsidRPr="006B2793" w:rsidRDefault="00744129" w:rsidP="00744129">
            <w:pPr>
              <w:pStyle w:val="TAL"/>
              <w:tabs>
                <w:tab w:val="clear" w:pos="284"/>
                <w:tab w:val="clear" w:pos="567"/>
              </w:tabs>
              <w:rPr>
                <w:sz w:val="16"/>
              </w:rPr>
            </w:pPr>
            <w:r w:rsidRPr="006B2793">
              <w:rPr>
                <w:sz w:val="16"/>
              </w:rPr>
              <w:t>Ericsson</w:t>
            </w:r>
          </w:p>
        </w:tc>
        <w:tc>
          <w:tcPr>
            <w:tcW w:w="1212" w:type="dxa"/>
          </w:tcPr>
          <w:p w14:paraId="551C8475" w14:textId="77777777" w:rsidR="00744129" w:rsidRPr="006B2793" w:rsidRDefault="00744129" w:rsidP="00744129">
            <w:pPr>
              <w:pStyle w:val="TAL"/>
              <w:tabs>
                <w:tab w:val="clear" w:pos="284"/>
                <w:tab w:val="clear" w:pos="567"/>
              </w:tabs>
              <w:rPr>
                <w:sz w:val="16"/>
              </w:rPr>
            </w:pPr>
            <w:r w:rsidRPr="006B2793">
              <w:rPr>
                <w:sz w:val="16"/>
              </w:rPr>
              <w:t>23.502</w:t>
            </w:r>
          </w:p>
        </w:tc>
        <w:tc>
          <w:tcPr>
            <w:tcW w:w="661" w:type="dxa"/>
          </w:tcPr>
          <w:p w14:paraId="42126C26" w14:textId="77777777" w:rsidR="00744129" w:rsidRPr="006B2793" w:rsidRDefault="00744129" w:rsidP="00744129">
            <w:pPr>
              <w:pStyle w:val="TAL"/>
              <w:tabs>
                <w:tab w:val="clear" w:pos="284"/>
                <w:tab w:val="clear" w:pos="567"/>
              </w:tabs>
              <w:rPr>
                <w:sz w:val="16"/>
              </w:rPr>
            </w:pPr>
            <w:r w:rsidRPr="006B2793">
              <w:rPr>
                <w:sz w:val="16"/>
              </w:rPr>
              <w:t>1875</w:t>
            </w:r>
          </w:p>
        </w:tc>
        <w:tc>
          <w:tcPr>
            <w:tcW w:w="688" w:type="dxa"/>
          </w:tcPr>
          <w:p w14:paraId="57CBBA01" w14:textId="77777777" w:rsidR="00744129" w:rsidRPr="006B2793" w:rsidRDefault="00744129" w:rsidP="00744129">
            <w:pPr>
              <w:pStyle w:val="TAL"/>
              <w:tabs>
                <w:tab w:val="clear" w:pos="284"/>
                <w:tab w:val="clear" w:pos="567"/>
              </w:tabs>
              <w:rPr>
                <w:sz w:val="16"/>
              </w:rPr>
            </w:pPr>
            <w:r w:rsidRPr="006B2793">
              <w:rPr>
                <w:sz w:val="16"/>
              </w:rPr>
              <w:t>2</w:t>
            </w:r>
          </w:p>
        </w:tc>
        <w:tc>
          <w:tcPr>
            <w:tcW w:w="474" w:type="dxa"/>
          </w:tcPr>
          <w:p w14:paraId="3DABAE27" w14:textId="77777777" w:rsidR="00744129" w:rsidRPr="006B2793" w:rsidRDefault="00744129" w:rsidP="00744129">
            <w:pPr>
              <w:pStyle w:val="TAL"/>
              <w:tabs>
                <w:tab w:val="clear" w:pos="284"/>
                <w:tab w:val="clear" w:pos="567"/>
              </w:tabs>
              <w:rPr>
                <w:sz w:val="16"/>
              </w:rPr>
            </w:pPr>
            <w:r w:rsidRPr="006B2793">
              <w:rPr>
                <w:sz w:val="16"/>
              </w:rPr>
              <w:t>F</w:t>
            </w:r>
          </w:p>
        </w:tc>
        <w:tc>
          <w:tcPr>
            <w:tcW w:w="661" w:type="dxa"/>
          </w:tcPr>
          <w:p w14:paraId="7E44D652" w14:textId="77777777" w:rsidR="00744129" w:rsidRPr="006B2793" w:rsidRDefault="00744129" w:rsidP="00744129">
            <w:pPr>
              <w:pStyle w:val="TAL"/>
              <w:tabs>
                <w:tab w:val="clear" w:pos="284"/>
                <w:tab w:val="clear" w:pos="567"/>
              </w:tabs>
              <w:rPr>
                <w:sz w:val="16"/>
              </w:rPr>
            </w:pPr>
            <w:r w:rsidRPr="006B2793">
              <w:rPr>
                <w:sz w:val="16"/>
              </w:rPr>
              <w:t>16.2.0</w:t>
            </w:r>
          </w:p>
        </w:tc>
        <w:tc>
          <w:tcPr>
            <w:tcW w:w="511" w:type="dxa"/>
          </w:tcPr>
          <w:p w14:paraId="31DF04EC"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3CC9266" w14:textId="77777777"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14:paraId="6A192387" w14:textId="77777777" w:rsidR="00744129" w:rsidRPr="006B2793" w:rsidRDefault="00744129" w:rsidP="00744129">
            <w:pPr>
              <w:pStyle w:val="TAL"/>
              <w:tabs>
                <w:tab w:val="clear" w:pos="284"/>
                <w:tab w:val="clear" w:pos="567"/>
              </w:tabs>
              <w:rPr>
                <w:sz w:val="16"/>
              </w:rPr>
            </w:pPr>
            <w:r w:rsidRPr="006B2793">
              <w:rPr>
                <w:sz w:val="16"/>
              </w:rPr>
              <w:t>Update to 23.502 CR1875R1 in CR Pack SP-191091. This CR was approved.</w:t>
            </w:r>
          </w:p>
        </w:tc>
        <w:tc>
          <w:tcPr>
            <w:tcW w:w="986" w:type="dxa"/>
          </w:tcPr>
          <w:p w14:paraId="6174CF0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9372957" w14:textId="77777777" w:rsidR="00744129" w:rsidRPr="006B2793" w:rsidRDefault="00744129" w:rsidP="00744129">
            <w:pPr>
              <w:pStyle w:val="TAL"/>
              <w:tabs>
                <w:tab w:val="clear" w:pos="284"/>
                <w:tab w:val="clear" w:pos="567"/>
              </w:tabs>
              <w:rPr>
                <w:sz w:val="16"/>
              </w:rPr>
            </w:pPr>
          </w:p>
        </w:tc>
      </w:tr>
      <w:tr w:rsidR="00744129" w:rsidRPr="00200359" w14:paraId="74BF292B" w14:textId="77777777" w:rsidTr="00744129">
        <w:tc>
          <w:tcPr>
            <w:tcW w:w="675" w:type="dxa"/>
          </w:tcPr>
          <w:p w14:paraId="2A88EF88" w14:textId="77777777"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14:paraId="625A05B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191116</w:t>
            </w:r>
          </w:p>
        </w:tc>
        <w:tc>
          <w:tcPr>
            <w:tcW w:w="948" w:type="dxa"/>
          </w:tcPr>
          <w:p w14:paraId="3299A74E"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4BB417CD" w14:textId="77777777" w:rsidR="00744129" w:rsidRPr="006B2793" w:rsidRDefault="00744129" w:rsidP="00744129">
            <w:pPr>
              <w:pStyle w:val="TAL"/>
              <w:tabs>
                <w:tab w:val="clear" w:pos="284"/>
                <w:tab w:val="clear" w:pos="567"/>
              </w:tabs>
              <w:rPr>
                <w:sz w:val="16"/>
              </w:rPr>
            </w:pPr>
            <w:r w:rsidRPr="006B2793">
              <w:rPr>
                <w:sz w:val="16"/>
              </w:rPr>
              <w:t>Support for Public Safety Needs in Rel17</w:t>
            </w:r>
          </w:p>
        </w:tc>
        <w:tc>
          <w:tcPr>
            <w:tcW w:w="1519" w:type="dxa"/>
          </w:tcPr>
          <w:p w14:paraId="570203B7" w14:textId="77777777" w:rsidR="00744129" w:rsidRPr="006B2793" w:rsidRDefault="00744129" w:rsidP="00744129">
            <w:pPr>
              <w:pStyle w:val="TAL"/>
              <w:tabs>
                <w:tab w:val="clear" w:pos="284"/>
                <w:tab w:val="clear" w:pos="567"/>
              </w:tabs>
              <w:rPr>
                <w:sz w:val="16"/>
              </w:rPr>
            </w:pPr>
            <w:r w:rsidRPr="006B2793">
              <w:rPr>
                <w:sz w:val="16"/>
              </w:rPr>
              <w:t>FirstNet, AT&amp;T, SyncTechno Inc., UK HO, French MoI , Nkom</w:t>
            </w:r>
          </w:p>
        </w:tc>
        <w:tc>
          <w:tcPr>
            <w:tcW w:w="1212" w:type="dxa"/>
          </w:tcPr>
          <w:p w14:paraId="0355611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D799DF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DAF0AC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F3DDF5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3AE056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6119FA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D277B3A" w14:textId="77777777" w:rsidR="00744129" w:rsidRPr="006B2793" w:rsidRDefault="00744129" w:rsidP="00744129">
            <w:pPr>
              <w:pStyle w:val="TAL"/>
              <w:tabs>
                <w:tab w:val="clear" w:pos="284"/>
                <w:tab w:val="clear" w:pos="567"/>
              </w:tabs>
              <w:rPr>
                <w:sz w:val="16"/>
              </w:rPr>
            </w:pPr>
          </w:p>
        </w:tc>
        <w:tc>
          <w:tcPr>
            <w:tcW w:w="1340" w:type="dxa"/>
          </w:tcPr>
          <w:p w14:paraId="5EAF2F91" w14:textId="77777777"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14:paraId="01C0C32B"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B0BF4E7" w14:textId="77777777" w:rsidR="00744129" w:rsidRPr="006B2793" w:rsidRDefault="00744129" w:rsidP="00744129">
            <w:pPr>
              <w:pStyle w:val="TAL"/>
              <w:tabs>
                <w:tab w:val="clear" w:pos="284"/>
                <w:tab w:val="clear" w:pos="567"/>
              </w:tabs>
              <w:rPr>
                <w:sz w:val="16"/>
              </w:rPr>
            </w:pPr>
          </w:p>
        </w:tc>
      </w:tr>
      <w:tr w:rsidR="00744129" w:rsidRPr="00200359" w14:paraId="04EAD6DE" w14:textId="77777777" w:rsidTr="00744129">
        <w:tc>
          <w:tcPr>
            <w:tcW w:w="675" w:type="dxa"/>
          </w:tcPr>
          <w:p w14:paraId="649B5300" w14:textId="77777777" w:rsidR="00744129" w:rsidRPr="006B2793" w:rsidRDefault="00744129" w:rsidP="00744129">
            <w:pPr>
              <w:pStyle w:val="TAL"/>
              <w:tabs>
                <w:tab w:val="clear" w:pos="284"/>
                <w:tab w:val="clear" w:pos="567"/>
              </w:tabs>
              <w:rPr>
                <w:sz w:val="16"/>
              </w:rPr>
            </w:pPr>
            <w:r w:rsidRPr="006B2793">
              <w:rPr>
                <w:sz w:val="16"/>
              </w:rPr>
              <w:t>4.7</w:t>
            </w:r>
          </w:p>
        </w:tc>
        <w:tc>
          <w:tcPr>
            <w:tcW w:w="1134" w:type="dxa"/>
          </w:tcPr>
          <w:p w14:paraId="35CC14E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191117</w:t>
            </w:r>
          </w:p>
        </w:tc>
        <w:tc>
          <w:tcPr>
            <w:tcW w:w="948" w:type="dxa"/>
          </w:tcPr>
          <w:p w14:paraId="714B671E" w14:textId="77777777" w:rsidR="00744129" w:rsidRPr="006B2793" w:rsidRDefault="00744129" w:rsidP="00744129">
            <w:pPr>
              <w:pStyle w:val="TAL"/>
              <w:tabs>
                <w:tab w:val="clear" w:pos="284"/>
                <w:tab w:val="clear" w:pos="567"/>
              </w:tabs>
              <w:rPr>
                <w:sz w:val="16"/>
              </w:rPr>
            </w:pPr>
            <w:r w:rsidRPr="006B2793">
              <w:rPr>
                <w:sz w:val="16"/>
              </w:rPr>
              <w:t>OTHER</w:t>
            </w:r>
          </w:p>
        </w:tc>
        <w:tc>
          <w:tcPr>
            <w:tcW w:w="2188" w:type="dxa"/>
          </w:tcPr>
          <w:p w14:paraId="74BFCB61" w14:textId="77777777" w:rsidR="00744129" w:rsidRPr="006B2793" w:rsidRDefault="00744129" w:rsidP="00744129">
            <w:pPr>
              <w:pStyle w:val="TAL"/>
              <w:tabs>
                <w:tab w:val="clear" w:pos="284"/>
                <w:tab w:val="clear" w:pos="567"/>
              </w:tabs>
              <w:rPr>
                <w:sz w:val="16"/>
              </w:rPr>
            </w:pPr>
            <w:r w:rsidRPr="006B2793">
              <w:rPr>
                <w:sz w:val="16"/>
              </w:rPr>
              <w:t>IMT-2020 Non-RAN Aspects Proposal</w:t>
            </w:r>
          </w:p>
        </w:tc>
        <w:tc>
          <w:tcPr>
            <w:tcW w:w="1519" w:type="dxa"/>
          </w:tcPr>
          <w:p w14:paraId="7CEA2E36" w14:textId="77777777"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14:paraId="3EFBD61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E4FF4C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C6F909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F0B30E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B5FAFF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0ED4F7E" w14:textId="77777777" w:rsidR="00744129" w:rsidRPr="006B2793" w:rsidRDefault="00744129" w:rsidP="00744129">
            <w:pPr>
              <w:pStyle w:val="TAL"/>
              <w:tabs>
                <w:tab w:val="clear" w:pos="284"/>
                <w:tab w:val="clear" w:pos="567"/>
              </w:tabs>
              <w:rPr>
                <w:sz w:val="16"/>
              </w:rPr>
            </w:pPr>
          </w:p>
        </w:tc>
        <w:tc>
          <w:tcPr>
            <w:tcW w:w="2038" w:type="dxa"/>
          </w:tcPr>
          <w:p w14:paraId="5B0F95A6" w14:textId="77777777" w:rsidR="00744129" w:rsidRPr="006B2793" w:rsidRDefault="00744129" w:rsidP="00744129">
            <w:pPr>
              <w:pStyle w:val="TAL"/>
              <w:tabs>
                <w:tab w:val="clear" w:pos="284"/>
                <w:tab w:val="clear" w:pos="567"/>
              </w:tabs>
              <w:rPr>
                <w:sz w:val="16"/>
              </w:rPr>
            </w:pPr>
          </w:p>
        </w:tc>
        <w:tc>
          <w:tcPr>
            <w:tcW w:w="1340" w:type="dxa"/>
          </w:tcPr>
          <w:p w14:paraId="7FECEB53" w14:textId="77777777" w:rsidR="00744129" w:rsidRPr="006B2793" w:rsidRDefault="00744129" w:rsidP="00744129">
            <w:pPr>
              <w:pStyle w:val="TAL"/>
              <w:tabs>
                <w:tab w:val="clear" w:pos="284"/>
                <w:tab w:val="clear" w:pos="567"/>
              </w:tabs>
              <w:rPr>
                <w:sz w:val="16"/>
              </w:rPr>
            </w:pPr>
            <w:r w:rsidRPr="006B2793">
              <w:rPr>
                <w:sz w:val="16"/>
              </w:rPr>
              <w:t>This proposal was then endorsed.</w:t>
            </w:r>
          </w:p>
        </w:tc>
        <w:tc>
          <w:tcPr>
            <w:tcW w:w="986" w:type="dxa"/>
          </w:tcPr>
          <w:p w14:paraId="3F0CD02E"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699B4675" w14:textId="77777777" w:rsidR="00744129" w:rsidRPr="006B2793" w:rsidRDefault="00744129" w:rsidP="00744129">
            <w:pPr>
              <w:pStyle w:val="TAL"/>
              <w:tabs>
                <w:tab w:val="clear" w:pos="284"/>
                <w:tab w:val="clear" w:pos="567"/>
              </w:tabs>
              <w:rPr>
                <w:sz w:val="16"/>
              </w:rPr>
            </w:pPr>
          </w:p>
        </w:tc>
      </w:tr>
      <w:tr w:rsidR="00744129" w:rsidRPr="00200359" w14:paraId="0BE2D953" w14:textId="77777777" w:rsidTr="00744129">
        <w:tc>
          <w:tcPr>
            <w:tcW w:w="675" w:type="dxa"/>
          </w:tcPr>
          <w:p w14:paraId="4041A664"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3199167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191118</w:t>
            </w:r>
          </w:p>
        </w:tc>
        <w:tc>
          <w:tcPr>
            <w:tcW w:w="948" w:type="dxa"/>
          </w:tcPr>
          <w:p w14:paraId="58FF4EF5"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5584FFA5" w14:textId="77777777" w:rsidR="00744129" w:rsidRPr="006B2793" w:rsidRDefault="00744129" w:rsidP="00744129">
            <w:pPr>
              <w:pStyle w:val="TAL"/>
              <w:tabs>
                <w:tab w:val="clear" w:pos="284"/>
                <w:tab w:val="clear" w:pos="567"/>
              </w:tabs>
              <w:rPr>
                <w:sz w:val="16"/>
              </w:rPr>
            </w:pPr>
            <w:r w:rsidRPr="006B2793">
              <w:rPr>
                <w:sz w:val="16"/>
              </w:rPr>
              <w:t>LS from Taiwan Association of Information and Communication Standards (TAICS):  LS on Regional Interests in 3GPP Rel-17 Standardization Directions</w:t>
            </w:r>
          </w:p>
        </w:tc>
        <w:tc>
          <w:tcPr>
            <w:tcW w:w="1519" w:type="dxa"/>
          </w:tcPr>
          <w:p w14:paraId="6A503355" w14:textId="77777777" w:rsidR="00744129" w:rsidRPr="006B2793" w:rsidRDefault="00744129" w:rsidP="00744129">
            <w:pPr>
              <w:pStyle w:val="TAL"/>
              <w:tabs>
                <w:tab w:val="clear" w:pos="284"/>
                <w:tab w:val="clear" w:pos="567"/>
              </w:tabs>
              <w:rPr>
                <w:sz w:val="16"/>
              </w:rPr>
            </w:pPr>
            <w:r w:rsidRPr="006B2793">
              <w:rPr>
                <w:sz w:val="16"/>
              </w:rPr>
              <w:t>TAICS</w:t>
            </w:r>
          </w:p>
        </w:tc>
        <w:tc>
          <w:tcPr>
            <w:tcW w:w="1212" w:type="dxa"/>
          </w:tcPr>
          <w:p w14:paraId="21CE2E4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DD230E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3AC242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DF4CD2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36F463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EE52E9A" w14:textId="77777777" w:rsidR="00744129" w:rsidRPr="006B2793" w:rsidRDefault="00744129" w:rsidP="00744129">
            <w:pPr>
              <w:pStyle w:val="TAL"/>
              <w:tabs>
                <w:tab w:val="clear" w:pos="284"/>
                <w:tab w:val="clear" w:pos="567"/>
              </w:tabs>
              <w:rPr>
                <w:sz w:val="16"/>
              </w:rPr>
            </w:pPr>
          </w:p>
        </w:tc>
        <w:tc>
          <w:tcPr>
            <w:tcW w:w="2038" w:type="dxa"/>
          </w:tcPr>
          <w:p w14:paraId="4939B17F" w14:textId="77777777" w:rsidR="00744129" w:rsidRPr="006B2793" w:rsidRDefault="00744129" w:rsidP="00744129">
            <w:pPr>
              <w:pStyle w:val="TAL"/>
              <w:tabs>
                <w:tab w:val="clear" w:pos="284"/>
                <w:tab w:val="clear" w:pos="567"/>
              </w:tabs>
              <w:rPr>
                <w:sz w:val="16"/>
              </w:rPr>
            </w:pPr>
          </w:p>
        </w:tc>
        <w:tc>
          <w:tcPr>
            <w:tcW w:w="1340" w:type="dxa"/>
          </w:tcPr>
          <w:p w14:paraId="455B3006"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564E3CA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27ACBA3" w14:textId="77777777" w:rsidR="00744129" w:rsidRPr="006B2793" w:rsidRDefault="00744129" w:rsidP="00744129">
            <w:pPr>
              <w:pStyle w:val="TAL"/>
              <w:tabs>
                <w:tab w:val="clear" w:pos="284"/>
                <w:tab w:val="clear" w:pos="567"/>
              </w:tabs>
              <w:rPr>
                <w:sz w:val="16"/>
              </w:rPr>
            </w:pPr>
          </w:p>
        </w:tc>
      </w:tr>
      <w:tr w:rsidR="00744129" w:rsidRPr="00200359" w14:paraId="4EFE06A1" w14:textId="77777777" w:rsidTr="00744129">
        <w:tc>
          <w:tcPr>
            <w:tcW w:w="675" w:type="dxa"/>
          </w:tcPr>
          <w:p w14:paraId="18B805F8"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66C9B32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191119</w:t>
            </w:r>
          </w:p>
        </w:tc>
        <w:tc>
          <w:tcPr>
            <w:tcW w:w="948" w:type="dxa"/>
          </w:tcPr>
          <w:p w14:paraId="62EA40D2"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4FC5A2D6" w14:textId="77777777" w:rsidR="00744129" w:rsidRPr="006B2793" w:rsidRDefault="00744129" w:rsidP="00744129">
            <w:pPr>
              <w:pStyle w:val="TAL"/>
              <w:tabs>
                <w:tab w:val="clear" w:pos="284"/>
                <w:tab w:val="clear" w:pos="567"/>
              </w:tabs>
              <w:rPr>
                <w:sz w:val="16"/>
              </w:rPr>
            </w:pPr>
            <w:r w:rsidRPr="006B2793">
              <w:rPr>
                <w:sz w:val="16"/>
              </w:rPr>
              <w:t>LS from RAN WG2: Reply LS on Mobile-terminated Early Data Transmission</w:t>
            </w:r>
          </w:p>
        </w:tc>
        <w:tc>
          <w:tcPr>
            <w:tcW w:w="1519" w:type="dxa"/>
          </w:tcPr>
          <w:p w14:paraId="6C04D0D1" w14:textId="77777777" w:rsidR="00744129" w:rsidRPr="006B2793" w:rsidRDefault="00744129" w:rsidP="00744129">
            <w:pPr>
              <w:pStyle w:val="TAL"/>
              <w:tabs>
                <w:tab w:val="clear" w:pos="284"/>
                <w:tab w:val="clear" w:pos="567"/>
              </w:tabs>
              <w:rPr>
                <w:sz w:val="16"/>
              </w:rPr>
            </w:pPr>
            <w:r w:rsidRPr="006B2793">
              <w:rPr>
                <w:sz w:val="16"/>
              </w:rPr>
              <w:t>RAN WG2</w:t>
            </w:r>
          </w:p>
        </w:tc>
        <w:tc>
          <w:tcPr>
            <w:tcW w:w="1212" w:type="dxa"/>
          </w:tcPr>
          <w:p w14:paraId="0FCBE36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BDFBB7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1277DE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316C1B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B117FF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967DAD7"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04319FC" w14:textId="77777777" w:rsidR="00744129" w:rsidRPr="006B2793" w:rsidRDefault="00744129" w:rsidP="00744129">
            <w:pPr>
              <w:pStyle w:val="TAL"/>
              <w:tabs>
                <w:tab w:val="clear" w:pos="284"/>
                <w:tab w:val="clear" w:pos="567"/>
              </w:tabs>
              <w:rPr>
                <w:sz w:val="16"/>
              </w:rPr>
            </w:pPr>
            <w:r w:rsidRPr="006B2793">
              <w:rPr>
                <w:sz w:val="16"/>
              </w:rPr>
              <w:t>5G_CIoT</w:t>
            </w:r>
          </w:p>
        </w:tc>
        <w:tc>
          <w:tcPr>
            <w:tcW w:w="1340" w:type="dxa"/>
          </w:tcPr>
          <w:p w14:paraId="6948B502"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2554ED1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6192DC7" w14:textId="77777777" w:rsidR="00744129" w:rsidRPr="006B2793" w:rsidRDefault="00744129" w:rsidP="00744129">
            <w:pPr>
              <w:pStyle w:val="TAL"/>
              <w:tabs>
                <w:tab w:val="clear" w:pos="284"/>
                <w:tab w:val="clear" w:pos="567"/>
              </w:tabs>
              <w:rPr>
                <w:sz w:val="16"/>
              </w:rPr>
            </w:pPr>
          </w:p>
        </w:tc>
      </w:tr>
      <w:tr w:rsidR="00744129" w:rsidRPr="00200359" w14:paraId="69C05B33" w14:textId="77777777" w:rsidTr="00744129">
        <w:tc>
          <w:tcPr>
            <w:tcW w:w="675" w:type="dxa"/>
          </w:tcPr>
          <w:p w14:paraId="02513871"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00EEF46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191120</w:t>
            </w:r>
          </w:p>
        </w:tc>
        <w:tc>
          <w:tcPr>
            <w:tcW w:w="948" w:type="dxa"/>
          </w:tcPr>
          <w:p w14:paraId="6A222952"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3B9817D5" w14:textId="77777777" w:rsidR="00744129" w:rsidRPr="006B2793" w:rsidRDefault="00744129" w:rsidP="00744129">
            <w:pPr>
              <w:pStyle w:val="TAL"/>
              <w:tabs>
                <w:tab w:val="clear" w:pos="284"/>
                <w:tab w:val="clear" w:pos="567"/>
              </w:tabs>
              <w:rPr>
                <w:sz w:val="16"/>
              </w:rPr>
            </w:pPr>
            <w:r w:rsidRPr="006B2793">
              <w:rPr>
                <w:sz w:val="16"/>
              </w:rPr>
              <w:t>23.288 CR0095R3 (Rel-16, 'F'): Alignment of User Data Congestion Analytics</w:t>
            </w:r>
          </w:p>
        </w:tc>
        <w:tc>
          <w:tcPr>
            <w:tcW w:w="1519" w:type="dxa"/>
          </w:tcPr>
          <w:p w14:paraId="54D72670" w14:textId="77777777" w:rsidR="00744129" w:rsidRPr="006B2793" w:rsidRDefault="00744129" w:rsidP="00744129">
            <w:pPr>
              <w:pStyle w:val="TAL"/>
              <w:tabs>
                <w:tab w:val="clear" w:pos="284"/>
                <w:tab w:val="clear" w:pos="567"/>
              </w:tabs>
              <w:rPr>
                <w:sz w:val="16"/>
              </w:rPr>
            </w:pPr>
            <w:r w:rsidRPr="006B2793">
              <w:rPr>
                <w:sz w:val="16"/>
              </w:rPr>
              <w:t>ORANGE</w:t>
            </w:r>
          </w:p>
        </w:tc>
        <w:tc>
          <w:tcPr>
            <w:tcW w:w="1212" w:type="dxa"/>
          </w:tcPr>
          <w:p w14:paraId="5CEA6B48" w14:textId="77777777" w:rsidR="00744129" w:rsidRPr="006B2793" w:rsidRDefault="00744129" w:rsidP="00744129">
            <w:pPr>
              <w:pStyle w:val="TAL"/>
              <w:tabs>
                <w:tab w:val="clear" w:pos="284"/>
                <w:tab w:val="clear" w:pos="567"/>
              </w:tabs>
              <w:rPr>
                <w:sz w:val="16"/>
              </w:rPr>
            </w:pPr>
            <w:r w:rsidRPr="006B2793">
              <w:rPr>
                <w:sz w:val="16"/>
              </w:rPr>
              <w:t>23.288</w:t>
            </w:r>
          </w:p>
        </w:tc>
        <w:tc>
          <w:tcPr>
            <w:tcW w:w="661" w:type="dxa"/>
          </w:tcPr>
          <w:p w14:paraId="282285C5" w14:textId="77777777" w:rsidR="00744129" w:rsidRPr="006B2793" w:rsidRDefault="00744129" w:rsidP="00744129">
            <w:pPr>
              <w:pStyle w:val="TAL"/>
              <w:tabs>
                <w:tab w:val="clear" w:pos="284"/>
                <w:tab w:val="clear" w:pos="567"/>
              </w:tabs>
              <w:rPr>
                <w:sz w:val="16"/>
              </w:rPr>
            </w:pPr>
            <w:r w:rsidRPr="006B2793">
              <w:rPr>
                <w:sz w:val="16"/>
              </w:rPr>
              <w:t>0095</w:t>
            </w:r>
          </w:p>
        </w:tc>
        <w:tc>
          <w:tcPr>
            <w:tcW w:w="688" w:type="dxa"/>
          </w:tcPr>
          <w:p w14:paraId="4F729D86" w14:textId="77777777" w:rsidR="00744129" w:rsidRPr="006B2793" w:rsidRDefault="00744129" w:rsidP="00744129">
            <w:pPr>
              <w:pStyle w:val="TAL"/>
              <w:tabs>
                <w:tab w:val="clear" w:pos="284"/>
                <w:tab w:val="clear" w:pos="567"/>
              </w:tabs>
              <w:rPr>
                <w:sz w:val="16"/>
              </w:rPr>
            </w:pPr>
            <w:r w:rsidRPr="006B2793">
              <w:rPr>
                <w:sz w:val="16"/>
              </w:rPr>
              <w:t>3</w:t>
            </w:r>
          </w:p>
        </w:tc>
        <w:tc>
          <w:tcPr>
            <w:tcW w:w="474" w:type="dxa"/>
          </w:tcPr>
          <w:p w14:paraId="7B11F80A" w14:textId="77777777" w:rsidR="00744129" w:rsidRPr="006B2793" w:rsidRDefault="00744129" w:rsidP="00744129">
            <w:pPr>
              <w:pStyle w:val="TAL"/>
              <w:tabs>
                <w:tab w:val="clear" w:pos="284"/>
                <w:tab w:val="clear" w:pos="567"/>
              </w:tabs>
              <w:rPr>
                <w:sz w:val="16"/>
              </w:rPr>
            </w:pPr>
            <w:r w:rsidRPr="006B2793">
              <w:rPr>
                <w:sz w:val="16"/>
              </w:rPr>
              <w:t>F</w:t>
            </w:r>
          </w:p>
        </w:tc>
        <w:tc>
          <w:tcPr>
            <w:tcW w:w="661" w:type="dxa"/>
          </w:tcPr>
          <w:p w14:paraId="7B659A14" w14:textId="77777777" w:rsidR="00744129" w:rsidRPr="006B2793" w:rsidRDefault="00744129" w:rsidP="00744129">
            <w:pPr>
              <w:pStyle w:val="TAL"/>
              <w:tabs>
                <w:tab w:val="clear" w:pos="284"/>
                <w:tab w:val="clear" w:pos="567"/>
              </w:tabs>
              <w:rPr>
                <w:sz w:val="16"/>
              </w:rPr>
            </w:pPr>
            <w:r w:rsidRPr="006B2793">
              <w:rPr>
                <w:sz w:val="16"/>
              </w:rPr>
              <w:t>16.1.0</w:t>
            </w:r>
          </w:p>
        </w:tc>
        <w:tc>
          <w:tcPr>
            <w:tcW w:w="511" w:type="dxa"/>
          </w:tcPr>
          <w:p w14:paraId="03D4FA9D"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C9F0A91" w14:textId="77777777" w:rsidR="00744129" w:rsidRPr="006B2793" w:rsidRDefault="00744129" w:rsidP="00744129">
            <w:pPr>
              <w:pStyle w:val="TAL"/>
              <w:tabs>
                <w:tab w:val="clear" w:pos="284"/>
                <w:tab w:val="clear" w:pos="567"/>
              </w:tabs>
              <w:rPr>
                <w:sz w:val="16"/>
              </w:rPr>
            </w:pPr>
            <w:r w:rsidRPr="006B2793">
              <w:rPr>
                <w:sz w:val="16"/>
              </w:rPr>
              <w:t>eNA</w:t>
            </w:r>
          </w:p>
        </w:tc>
        <w:tc>
          <w:tcPr>
            <w:tcW w:w="1340" w:type="dxa"/>
          </w:tcPr>
          <w:p w14:paraId="1C6512A0" w14:textId="77777777" w:rsidR="00744129" w:rsidRPr="006B2793" w:rsidRDefault="00744129" w:rsidP="00744129">
            <w:pPr>
              <w:pStyle w:val="TAL"/>
              <w:tabs>
                <w:tab w:val="clear" w:pos="284"/>
                <w:tab w:val="clear" w:pos="567"/>
              </w:tabs>
              <w:rPr>
                <w:sz w:val="16"/>
              </w:rPr>
            </w:pPr>
            <w:r w:rsidRPr="006B2793">
              <w:rPr>
                <w:sz w:val="16"/>
              </w:rPr>
              <w:t>Proposed revision to 23.288 CR0095R2 in CR Pack SP-191079. This CR was approved.</w:t>
            </w:r>
          </w:p>
        </w:tc>
        <w:tc>
          <w:tcPr>
            <w:tcW w:w="986" w:type="dxa"/>
          </w:tcPr>
          <w:p w14:paraId="6C88559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547ACE3" w14:textId="77777777" w:rsidR="00744129" w:rsidRPr="006B2793" w:rsidRDefault="00744129" w:rsidP="00744129">
            <w:pPr>
              <w:pStyle w:val="TAL"/>
              <w:tabs>
                <w:tab w:val="clear" w:pos="284"/>
                <w:tab w:val="clear" w:pos="567"/>
              </w:tabs>
              <w:rPr>
                <w:sz w:val="16"/>
              </w:rPr>
            </w:pPr>
          </w:p>
        </w:tc>
      </w:tr>
      <w:tr w:rsidR="00744129" w:rsidRPr="00200359" w14:paraId="6FD3577D" w14:textId="77777777" w:rsidTr="00744129">
        <w:tc>
          <w:tcPr>
            <w:tcW w:w="675" w:type="dxa"/>
          </w:tcPr>
          <w:p w14:paraId="1377B275" w14:textId="77777777" w:rsidR="00744129" w:rsidRPr="006B2793" w:rsidRDefault="00744129" w:rsidP="00744129">
            <w:pPr>
              <w:pStyle w:val="TAL"/>
              <w:tabs>
                <w:tab w:val="clear" w:pos="284"/>
                <w:tab w:val="clear" w:pos="567"/>
              </w:tabs>
              <w:rPr>
                <w:sz w:val="16"/>
              </w:rPr>
            </w:pPr>
            <w:r w:rsidRPr="006B2793">
              <w:rPr>
                <w:sz w:val="16"/>
              </w:rPr>
              <w:t>4.5</w:t>
            </w:r>
          </w:p>
        </w:tc>
        <w:tc>
          <w:tcPr>
            <w:tcW w:w="1134" w:type="dxa"/>
          </w:tcPr>
          <w:p w14:paraId="720600C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191121</w:t>
            </w:r>
          </w:p>
        </w:tc>
        <w:tc>
          <w:tcPr>
            <w:tcW w:w="948" w:type="dxa"/>
          </w:tcPr>
          <w:p w14:paraId="6B59B18E"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6AFD82CE" w14:textId="77777777" w:rsidR="00744129" w:rsidRPr="006B2793" w:rsidRDefault="00744129" w:rsidP="00744129">
            <w:pPr>
              <w:pStyle w:val="TAL"/>
              <w:tabs>
                <w:tab w:val="clear" w:pos="284"/>
                <w:tab w:val="clear" w:pos="567"/>
              </w:tabs>
              <w:rPr>
                <w:sz w:val="16"/>
              </w:rPr>
            </w:pPr>
            <w:r w:rsidRPr="006B2793">
              <w:rPr>
                <w:sz w:val="16"/>
              </w:rPr>
              <w:t>SA WG5 Status report</w:t>
            </w:r>
          </w:p>
        </w:tc>
        <w:tc>
          <w:tcPr>
            <w:tcW w:w="1519" w:type="dxa"/>
          </w:tcPr>
          <w:p w14:paraId="1A8FFA2C" w14:textId="77777777" w:rsidR="00744129" w:rsidRPr="006B2793" w:rsidRDefault="00744129" w:rsidP="00744129">
            <w:pPr>
              <w:pStyle w:val="TAL"/>
              <w:tabs>
                <w:tab w:val="clear" w:pos="284"/>
                <w:tab w:val="clear" w:pos="567"/>
              </w:tabs>
              <w:rPr>
                <w:sz w:val="16"/>
              </w:rPr>
            </w:pPr>
            <w:r w:rsidRPr="006B2793">
              <w:rPr>
                <w:sz w:val="16"/>
              </w:rPr>
              <w:t>SA WG5 Chairman</w:t>
            </w:r>
          </w:p>
        </w:tc>
        <w:tc>
          <w:tcPr>
            <w:tcW w:w="1212" w:type="dxa"/>
          </w:tcPr>
          <w:p w14:paraId="207D1BA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A9B0CA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940DF2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8BD7A1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802850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3B70761" w14:textId="77777777" w:rsidR="00744129" w:rsidRPr="006B2793" w:rsidRDefault="00744129" w:rsidP="00744129">
            <w:pPr>
              <w:pStyle w:val="TAL"/>
              <w:tabs>
                <w:tab w:val="clear" w:pos="284"/>
                <w:tab w:val="clear" w:pos="567"/>
              </w:tabs>
              <w:rPr>
                <w:sz w:val="16"/>
              </w:rPr>
            </w:pPr>
          </w:p>
        </w:tc>
        <w:tc>
          <w:tcPr>
            <w:tcW w:w="2038" w:type="dxa"/>
          </w:tcPr>
          <w:p w14:paraId="4FA31544" w14:textId="77777777" w:rsidR="00744129" w:rsidRPr="006B2793" w:rsidRDefault="00744129" w:rsidP="00744129">
            <w:pPr>
              <w:pStyle w:val="TAL"/>
              <w:tabs>
                <w:tab w:val="clear" w:pos="284"/>
                <w:tab w:val="clear" w:pos="567"/>
              </w:tabs>
              <w:rPr>
                <w:sz w:val="16"/>
              </w:rPr>
            </w:pPr>
          </w:p>
        </w:tc>
        <w:tc>
          <w:tcPr>
            <w:tcW w:w="1340" w:type="dxa"/>
          </w:tcPr>
          <w:p w14:paraId="3E73A373" w14:textId="77777777" w:rsidR="00744129" w:rsidRPr="006B2793" w:rsidRDefault="00744129" w:rsidP="00744129">
            <w:pPr>
              <w:pStyle w:val="TAL"/>
              <w:tabs>
                <w:tab w:val="clear" w:pos="284"/>
                <w:tab w:val="clear" w:pos="567"/>
              </w:tabs>
              <w:rPr>
                <w:sz w:val="16"/>
              </w:rPr>
            </w:pPr>
            <w:r w:rsidRPr="006B2793">
              <w:rPr>
                <w:sz w:val="16"/>
              </w:rPr>
              <w:t>Revised to SP-191282.</w:t>
            </w:r>
          </w:p>
        </w:tc>
        <w:tc>
          <w:tcPr>
            <w:tcW w:w="986" w:type="dxa"/>
          </w:tcPr>
          <w:p w14:paraId="75525322"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24C2FD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191282</w:t>
            </w:r>
          </w:p>
        </w:tc>
      </w:tr>
      <w:tr w:rsidR="00744129" w:rsidRPr="00200359" w14:paraId="1C614875" w14:textId="77777777" w:rsidTr="00744129">
        <w:tc>
          <w:tcPr>
            <w:tcW w:w="675" w:type="dxa"/>
          </w:tcPr>
          <w:p w14:paraId="19D04C46" w14:textId="77777777" w:rsidR="00744129" w:rsidRPr="006B2793" w:rsidRDefault="00744129" w:rsidP="00744129">
            <w:pPr>
              <w:pStyle w:val="TAL"/>
              <w:tabs>
                <w:tab w:val="clear" w:pos="284"/>
                <w:tab w:val="clear" w:pos="567"/>
              </w:tabs>
              <w:rPr>
                <w:sz w:val="16"/>
              </w:rPr>
            </w:pPr>
            <w:r w:rsidRPr="006B2793">
              <w:rPr>
                <w:sz w:val="16"/>
              </w:rPr>
              <w:t>4.3</w:t>
            </w:r>
          </w:p>
        </w:tc>
        <w:tc>
          <w:tcPr>
            <w:tcW w:w="1134" w:type="dxa"/>
          </w:tcPr>
          <w:p w14:paraId="670AE8A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191122</w:t>
            </w:r>
          </w:p>
        </w:tc>
        <w:tc>
          <w:tcPr>
            <w:tcW w:w="948" w:type="dxa"/>
          </w:tcPr>
          <w:p w14:paraId="288B421B"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0173C294" w14:textId="77777777" w:rsidR="00744129" w:rsidRPr="006B2793" w:rsidRDefault="00744129" w:rsidP="00744129">
            <w:pPr>
              <w:pStyle w:val="TAL"/>
              <w:tabs>
                <w:tab w:val="clear" w:pos="284"/>
                <w:tab w:val="clear" w:pos="567"/>
              </w:tabs>
              <w:rPr>
                <w:sz w:val="16"/>
              </w:rPr>
            </w:pPr>
            <w:r w:rsidRPr="006B2793">
              <w:rPr>
                <w:sz w:val="16"/>
              </w:rPr>
              <w:t>SA WG3 Status report</w:t>
            </w:r>
          </w:p>
        </w:tc>
        <w:tc>
          <w:tcPr>
            <w:tcW w:w="1519" w:type="dxa"/>
          </w:tcPr>
          <w:p w14:paraId="50FC6727" w14:textId="77777777"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14:paraId="7E0E36A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252C6A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C9B105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3CEAB2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A87F37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C9329D0" w14:textId="77777777" w:rsidR="00744129" w:rsidRPr="006B2793" w:rsidRDefault="00744129" w:rsidP="00744129">
            <w:pPr>
              <w:pStyle w:val="TAL"/>
              <w:tabs>
                <w:tab w:val="clear" w:pos="284"/>
                <w:tab w:val="clear" w:pos="567"/>
              </w:tabs>
              <w:rPr>
                <w:sz w:val="16"/>
              </w:rPr>
            </w:pPr>
          </w:p>
        </w:tc>
        <w:tc>
          <w:tcPr>
            <w:tcW w:w="2038" w:type="dxa"/>
          </w:tcPr>
          <w:p w14:paraId="14B802C2" w14:textId="77777777" w:rsidR="00744129" w:rsidRPr="006B2793" w:rsidRDefault="00744129" w:rsidP="00744129">
            <w:pPr>
              <w:pStyle w:val="TAL"/>
              <w:tabs>
                <w:tab w:val="clear" w:pos="284"/>
                <w:tab w:val="clear" w:pos="567"/>
              </w:tabs>
              <w:rPr>
                <w:sz w:val="16"/>
              </w:rPr>
            </w:pPr>
          </w:p>
        </w:tc>
        <w:tc>
          <w:tcPr>
            <w:tcW w:w="1340" w:type="dxa"/>
          </w:tcPr>
          <w:p w14:paraId="724E790E" w14:textId="77777777" w:rsidR="00744129" w:rsidRPr="006B2793" w:rsidRDefault="00744129" w:rsidP="00744129">
            <w:pPr>
              <w:pStyle w:val="TAL"/>
              <w:tabs>
                <w:tab w:val="clear" w:pos="284"/>
                <w:tab w:val="clear" w:pos="567"/>
              </w:tabs>
              <w:rPr>
                <w:sz w:val="16"/>
              </w:rPr>
            </w:pPr>
            <w:r w:rsidRPr="006B2793">
              <w:rPr>
                <w:sz w:val="16"/>
              </w:rPr>
              <w:t>Revised to SP-191275.</w:t>
            </w:r>
          </w:p>
        </w:tc>
        <w:tc>
          <w:tcPr>
            <w:tcW w:w="986" w:type="dxa"/>
          </w:tcPr>
          <w:p w14:paraId="47871136"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3AC19A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191275</w:t>
            </w:r>
          </w:p>
        </w:tc>
      </w:tr>
      <w:tr w:rsidR="00744129" w:rsidRPr="00200359" w14:paraId="569945D0" w14:textId="77777777" w:rsidTr="00744129">
        <w:tc>
          <w:tcPr>
            <w:tcW w:w="675" w:type="dxa"/>
          </w:tcPr>
          <w:p w14:paraId="5B255EBC"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43B02EE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191123</w:t>
            </w:r>
          </w:p>
        </w:tc>
        <w:tc>
          <w:tcPr>
            <w:tcW w:w="948" w:type="dxa"/>
          </w:tcPr>
          <w:p w14:paraId="5904679A"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19075950" w14:textId="77777777" w:rsidR="00744129" w:rsidRPr="006B2793" w:rsidRDefault="00744129" w:rsidP="00744129">
            <w:pPr>
              <w:pStyle w:val="TAL"/>
              <w:tabs>
                <w:tab w:val="clear" w:pos="284"/>
                <w:tab w:val="clear" w:pos="567"/>
              </w:tabs>
              <w:rPr>
                <w:sz w:val="16"/>
              </w:rPr>
            </w:pPr>
            <w:r w:rsidRPr="006B2793">
              <w:rPr>
                <w:sz w:val="16"/>
              </w:rPr>
              <w:t>New WID for User Plane Gateway Function for the Inter-PLMN Security</w:t>
            </w:r>
          </w:p>
        </w:tc>
        <w:tc>
          <w:tcPr>
            <w:tcW w:w="1519" w:type="dxa"/>
          </w:tcPr>
          <w:p w14:paraId="49FA07C9"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18098CE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7030F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8128D6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AC6976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AC44F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EDE375B" w14:textId="77777777" w:rsidR="00744129" w:rsidRPr="006B2793" w:rsidRDefault="00744129" w:rsidP="00744129">
            <w:pPr>
              <w:pStyle w:val="TAL"/>
              <w:tabs>
                <w:tab w:val="clear" w:pos="284"/>
                <w:tab w:val="clear" w:pos="567"/>
              </w:tabs>
              <w:rPr>
                <w:sz w:val="16"/>
              </w:rPr>
            </w:pPr>
          </w:p>
        </w:tc>
        <w:tc>
          <w:tcPr>
            <w:tcW w:w="2038" w:type="dxa"/>
          </w:tcPr>
          <w:p w14:paraId="3DFE7B6B" w14:textId="77777777" w:rsidR="00744129" w:rsidRPr="006B2793" w:rsidRDefault="00744129" w:rsidP="00744129">
            <w:pPr>
              <w:pStyle w:val="TAL"/>
              <w:tabs>
                <w:tab w:val="clear" w:pos="284"/>
                <w:tab w:val="clear" w:pos="567"/>
              </w:tabs>
              <w:rPr>
                <w:sz w:val="16"/>
              </w:rPr>
            </w:pPr>
          </w:p>
        </w:tc>
        <w:tc>
          <w:tcPr>
            <w:tcW w:w="1340" w:type="dxa"/>
          </w:tcPr>
          <w:p w14:paraId="66D19E25"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12ACEF5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F65FCA0" w14:textId="77777777" w:rsidR="00744129" w:rsidRPr="006B2793" w:rsidRDefault="00744129" w:rsidP="00744129">
            <w:pPr>
              <w:pStyle w:val="TAL"/>
              <w:tabs>
                <w:tab w:val="clear" w:pos="284"/>
                <w:tab w:val="clear" w:pos="567"/>
              </w:tabs>
              <w:rPr>
                <w:sz w:val="16"/>
              </w:rPr>
            </w:pPr>
          </w:p>
        </w:tc>
      </w:tr>
      <w:tr w:rsidR="00744129" w:rsidRPr="00200359" w14:paraId="1E020534" w14:textId="77777777" w:rsidTr="00744129">
        <w:tc>
          <w:tcPr>
            <w:tcW w:w="675" w:type="dxa"/>
          </w:tcPr>
          <w:p w14:paraId="51182589"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2664E4F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191124</w:t>
            </w:r>
          </w:p>
        </w:tc>
        <w:tc>
          <w:tcPr>
            <w:tcW w:w="948" w:type="dxa"/>
          </w:tcPr>
          <w:p w14:paraId="07B0BCA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2426C93" w14:textId="77777777" w:rsidR="00744129" w:rsidRPr="006B2793" w:rsidRDefault="00744129" w:rsidP="00744129">
            <w:pPr>
              <w:pStyle w:val="TAL"/>
              <w:tabs>
                <w:tab w:val="clear" w:pos="284"/>
                <w:tab w:val="clear" w:pos="567"/>
              </w:tabs>
              <w:rPr>
                <w:sz w:val="16"/>
              </w:rPr>
            </w:pPr>
            <w:r w:rsidRPr="006B2793">
              <w:rPr>
                <w:sz w:val="16"/>
              </w:rPr>
              <w:t>Rel-16 CRs on User Plane Gateway Function for the Inter-PLMN Security</w:t>
            </w:r>
          </w:p>
        </w:tc>
        <w:tc>
          <w:tcPr>
            <w:tcW w:w="1519" w:type="dxa"/>
          </w:tcPr>
          <w:p w14:paraId="694BFA53"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22CF217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F43878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CB23F5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D34168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25084B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6014F1B" w14:textId="77777777" w:rsidR="00744129" w:rsidRPr="006B2793" w:rsidRDefault="00744129" w:rsidP="00744129">
            <w:pPr>
              <w:pStyle w:val="TAL"/>
              <w:tabs>
                <w:tab w:val="clear" w:pos="284"/>
                <w:tab w:val="clear" w:pos="567"/>
              </w:tabs>
              <w:rPr>
                <w:sz w:val="16"/>
              </w:rPr>
            </w:pPr>
          </w:p>
        </w:tc>
        <w:tc>
          <w:tcPr>
            <w:tcW w:w="2038" w:type="dxa"/>
          </w:tcPr>
          <w:p w14:paraId="6B448FBB" w14:textId="77777777" w:rsidR="00744129" w:rsidRPr="006B2793" w:rsidRDefault="00744129" w:rsidP="00744129">
            <w:pPr>
              <w:pStyle w:val="TAL"/>
              <w:tabs>
                <w:tab w:val="clear" w:pos="284"/>
                <w:tab w:val="clear" w:pos="567"/>
              </w:tabs>
              <w:rPr>
                <w:sz w:val="16"/>
              </w:rPr>
            </w:pPr>
            <w:r w:rsidRPr="006B2793">
              <w:rPr>
                <w:sz w:val="16"/>
              </w:rPr>
              <w:t>DUMMY</w:t>
            </w:r>
          </w:p>
        </w:tc>
        <w:tc>
          <w:tcPr>
            <w:tcW w:w="1340" w:type="dxa"/>
          </w:tcPr>
          <w:p w14:paraId="404AD95E" w14:textId="77777777" w:rsidR="00744129" w:rsidRPr="006B2793" w:rsidRDefault="00744129" w:rsidP="00744129">
            <w:pPr>
              <w:pStyle w:val="TAL"/>
              <w:tabs>
                <w:tab w:val="clear" w:pos="284"/>
                <w:tab w:val="clear" w:pos="567"/>
              </w:tabs>
              <w:rPr>
                <w:sz w:val="16"/>
              </w:rPr>
            </w:pPr>
            <w:r w:rsidRPr="006B2793">
              <w:rPr>
                <w:sz w:val="16"/>
              </w:rPr>
              <w:t>This CR Pack was postponed.</w:t>
            </w:r>
          </w:p>
        </w:tc>
        <w:tc>
          <w:tcPr>
            <w:tcW w:w="986" w:type="dxa"/>
          </w:tcPr>
          <w:p w14:paraId="1281BC4D"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16217E96" w14:textId="77777777" w:rsidR="00744129" w:rsidRPr="006B2793" w:rsidRDefault="00744129" w:rsidP="00744129">
            <w:pPr>
              <w:pStyle w:val="TAL"/>
              <w:tabs>
                <w:tab w:val="clear" w:pos="284"/>
                <w:tab w:val="clear" w:pos="567"/>
              </w:tabs>
              <w:rPr>
                <w:sz w:val="16"/>
              </w:rPr>
            </w:pPr>
          </w:p>
        </w:tc>
      </w:tr>
      <w:tr w:rsidR="00744129" w:rsidRPr="00200359" w14:paraId="4A467FB0" w14:textId="77777777" w:rsidTr="00744129">
        <w:tc>
          <w:tcPr>
            <w:tcW w:w="675" w:type="dxa"/>
          </w:tcPr>
          <w:p w14:paraId="4E8E6505"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47C6557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191125</w:t>
            </w:r>
          </w:p>
        </w:tc>
        <w:tc>
          <w:tcPr>
            <w:tcW w:w="948" w:type="dxa"/>
          </w:tcPr>
          <w:p w14:paraId="1EC8CE15"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1896C30A" w14:textId="77777777" w:rsidR="00744129" w:rsidRPr="006B2793" w:rsidRDefault="00744129" w:rsidP="00744129">
            <w:pPr>
              <w:pStyle w:val="TAL"/>
              <w:tabs>
                <w:tab w:val="clear" w:pos="284"/>
                <w:tab w:val="clear" w:pos="567"/>
              </w:tabs>
              <w:rPr>
                <w:sz w:val="16"/>
              </w:rPr>
            </w:pPr>
            <w:r w:rsidRPr="006B2793">
              <w:rPr>
                <w:sz w:val="16"/>
              </w:rPr>
              <w:t>New WID on Security Aspects of 3GPP support for Advanced V2X Services</w:t>
            </w:r>
          </w:p>
        </w:tc>
        <w:tc>
          <w:tcPr>
            <w:tcW w:w="1519" w:type="dxa"/>
          </w:tcPr>
          <w:p w14:paraId="6AC50E14"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24B9FEF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E78152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FCFC8C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155D40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B30B2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3C06489" w14:textId="77777777" w:rsidR="00744129" w:rsidRPr="006B2793" w:rsidRDefault="00744129" w:rsidP="00744129">
            <w:pPr>
              <w:pStyle w:val="TAL"/>
              <w:tabs>
                <w:tab w:val="clear" w:pos="284"/>
                <w:tab w:val="clear" w:pos="567"/>
              </w:tabs>
              <w:rPr>
                <w:sz w:val="16"/>
              </w:rPr>
            </w:pPr>
          </w:p>
        </w:tc>
        <w:tc>
          <w:tcPr>
            <w:tcW w:w="2038" w:type="dxa"/>
          </w:tcPr>
          <w:p w14:paraId="46DDB589" w14:textId="77777777" w:rsidR="00744129" w:rsidRPr="006B2793" w:rsidRDefault="00744129" w:rsidP="00744129">
            <w:pPr>
              <w:pStyle w:val="TAL"/>
              <w:tabs>
                <w:tab w:val="clear" w:pos="284"/>
                <w:tab w:val="clear" w:pos="567"/>
              </w:tabs>
              <w:rPr>
                <w:sz w:val="16"/>
              </w:rPr>
            </w:pPr>
          </w:p>
        </w:tc>
        <w:tc>
          <w:tcPr>
            <w:tcW w:w="1340" w:type="dxa"/>
          </w:tcPr>
          <w:p w14:paraId="428A1379"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4619E67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AAB5771" w14:textId="77777777" w:rsidR="00744129" w:rsidRPr="006B2793" w:rsidRDefault="00744129" w:rsidP="00744129">
            <w:pPr>
              <w:pStyle w:val="TAL"/>
              <w:tabs>
                <w:tab w:val="clear" w:pos="284"/>
                <w:tab w:val="clear" w:pos="567"/>
              </w:tabs>
              <w:rPr>
                <w:sz w:val="16"/>
              </w:rPr>
            </w:pPr>
          </w:p>
        </w:tc>
      </w:tr>
      <w:tr w:rsidR="00744129" w:rsidRPr="00200359" w14:paraId="26A71792" w14:textId="77777777" w:rsidTr="00744129">
        <w:tc>
          <w:tcPr>
            <w:tcW w:w="675" w:type="dxa"/>
          </w:tcPr>
          <w:p w14:paraId="0D9D6386"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69FFC45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191126</w:t>
            </w:r>
          </w:p>
        </w:tc>
        <w:tc>
          <w:tcPr>
            <w:tcW w:w="948" w:type="dxa"/>
          </w:tcPr>
          <w:p w14:paraId="141B8A48"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7F94B5BB" w14:textId="77777777" w:rsidR="00744129" w:rsidRPr="006B2793" w:rsidRDefault="00744129" w:rsidP="00744129">
            <w:pPr>
              <w:pStyle w:val="TAL"/>
              <w:tabs>
                <w:tab w:val="clear" w:pos="284"/>
                <w:tab w:val="clear" w:pos="567"/>
              </w:tabs>
              <w:rPr>
                <w:sz w:val="16"/>
              </w:rPr>
            </w:pPr>
            <w:r w:rsidRPr="006B2793">
              <w:rPr>
                <w:sz w:val="16"/>
              </w:rPr>
              <w:t>New WID on Security Aspects of PARLOS</w:t>
            </w:r>
          </w:p>
        </w:tc>
        <w:tc>
          <w:tcPr>
            <w:tcW w:w="1519" w:type="dxa"/>
          </w:tcPr>
          <w:p w14:paraId="070CD560"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126282E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844357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BC367B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26E1F9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5BE840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8DACAEB" w14:textId="77777777" w:rsidR="00744129" w:rsidRPr="006B2793" w:rsidRDefault="00744129" w:rsidP="00744129">
            <w:pPr>
              <w:pStyle w:val="TAL"/>
              <w:tabs>
                <w:tab w:val="clear" w:pos="284"/>
                <w:tab w:val="clear" w:pos="567"/>
              </w:tabs>
              <w:rPr>
                <w:sz w:val="16"/>
              </w:rPr>
            </w:pPr>
          </w:p>
        </w:tc>
        <w:tc>
          <w:tcPr>
            <w:tcW w:w="2038" w:type="dxa"/>
          </w:tcPr>
          <w:p w14:paraId="3CA767D2" w14:textId="77777777" w:rsidR="00744129" w:rsidRPr="006B2793" w:rsidRDefault="00744129" w:rsidP="00744129">
            <w:pPr>
              <w:pStyle w:val="TAL"/>
              <w:tabs>
                <w:tab w:val="clear" w:pos="284"/>
                <w:tab w:val="clear" w:pos="567"/>
              </w:tabs>
              <w:rPr>
                <w:sz w:val="16"/>
              </w:rPr>
            </w:pPr>
          </w:p>
        </w:tc>
        <w:tc>
          <w:tcPr>
            <w:tcW w:w="1340" w:type="dxa"/>
          </w:tcPr>
          <w:p w14:paraId="7D46C3F1"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1ED800E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FA70CE8" w14:textId="77777777" w:rsidR="00744129" w:rsidRPr="006B2793" w:rsidRDefault="00744129" w:rsidP="00744129">
            <w:pPr>
              <w:pStyle w:val="TAL"/>
              <w:tabs>
                <w:tab w:val="clear" w:pos="284"/>
                <w:tab w:val="clear" w:pos="567"/>
              </w:tabs>
              <w:rPr>
                <w:sz w:val="16"/>
              </w:rPr>
            </w:pPr>
          </w:p>
        </w:tc>
      </w:tr>
      <w:tr w:rsidR="00744129" w:rsidRPr="00200359" w14:paraId="3210E899" w14:textId="77777777" w:rsidTr="00744129">
        <w:tc>
          <w:tcPr>
            <w:tcW w:w="675" w:type="dxa"/>
          </w:tcPr>
          <w:p w14:paraId="733FF61B" w14:textId="77777777" w:rsidR="00744129" w:rsidRPr="006B2793" w:rsidRDefault="00744129" w:rsidP="00744129">
            <w:pPr>
              <w:pStyle w:val="TAL"/>
              <w:tabs>
                <w:tab w:val="clear" w:pos="284"/>
                <w:tab w:val="clear" w:pos="567"/>
              </w:tabs>
              <w:rPr>
                <w:sz w:val="16"/>
              </w:rPr>
            </w:pPr>
            <w:r w:rsidRPr="006B2793">
              <w:rPr>
                <w:sz w:val="16"/>
              </w:rPr>
              <w:lastRenderedPageBreak/>
              <w:t>6.1</w:t>
            </w:r>
          </w:p>
        </w:tc>
        <w:tc>
          <w:tcPr>
            <w:tcW w:w="1134" w:type="dxa"/>
          </w:tcPr>
          <w:p w14:paraId="77D1613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191127</w:t>
            </w:r>
          </w:p>
        </w:tc>
        <w:tc>
          <w:tcPr>
            <w:tcW w:w="948" w:type="dxa"/>
          </w:tcPr>
          <w:p w14:paraId="368C760B"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5995AD7" w14:textId="77777777" w:rsidR="00744129" w:rsidRPr="006B2793" w:rsidRDefault="00744129" w:rsidP="00744129">
            <w:pPr>
              <w:pStyle w:val="TAL"/>
              <w:tabs>
                <w:tab w:val="clear" w:pos="284"/>
                <w:tab w:val="clear" w:pos="567"/>
              </w:tabs>
              <w:rPr>
                <w:sz w:val="16"/>
              </w:rPr>
            </w:pPr>
            <w:r w:rsidRPr="006B2793">
              <w:rPr>
                <w:sz w:val="16"/>
              </w:rPr>
              <w:t>Rel-16 CRs on Security Aspects of PARLOS</w:t>
            </w:r>
          </w:p>
        </w:tc>
        <w:tc>
          <w:tcPr>
            <w:tcW w:w="1519" w:type="dxa"/>
          </w:tcPr>
          <w:p w14:paraId="273EB197"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2B2FAC4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EF0B8A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3E95DA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ABA87D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0FB0BF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A06E509" w14:textId="77777777" w:rsidR="00744129" w:rsidRPr="006B2793" w:rsidRDefault="00744129" w:rsidP="00744129">
            <w:pPr>
              <w:pStyle w:val="TAL"/>
              <w:tabs>
                <w:tab w:val="clear" w:pos="284"/>
                <w:tab w:val="clear" w:pos="567"/>
              </w:tabs>
              <w:rPr>
                <w:sz w:val="16"/>
              </w:rPr>
            </w:pPr>
          </w:p>
        </w:tc>
        <w:tc>
          <w:tcPr>
            <w:tcW w:w="2038" w:type="dxa"/>
          </w:tcPr>
          <w:p w14:paraId="558D7019" w14:textId="77777777" w:rsidR="00744129" w:rsidRPr="006B2793" w:rsidRDefault="00744129" w:rsidP="00744129">
            <w:pPr>
              <w:pStyle w:val="TAL"/>
              <w:tabs>
                <w:tab w:val="clear" w:pos="284"/>
                <w:tab w:val="clear" w:pos="567"/>
              </w:tabs>
              <w:rPr>
                <w:sz w:val="16"/>
              </w:rPr>
            </w:pPr>
            <w:r w:rsidRPr="006B2793">
              <w:rPr>
                <w:sz w:val="16"/>
              </w:rPr>
              <w:t>DUMMY</w:t>
            </w:r>
          </w:p>
        </w:tc>
        <w:tc>
          <w:tcPr>
            <w:tcW w:w="1340" w:type="dxa"/>
          </w:tcPr>
          <w:p w14:paraId="2E124327" w14:textId="77777777" w:rsidR="00744129" w:rsidRPr="006B2793" w:rsidRDefault="00744129" w:rsidP="00744129">
            <w:pPr>
              <w:pStyle w:val="TAL"/>
              <w:tabs>
                <w:tab w:val="clear" w:pos="284"/>
                <w:tab w:val="clear" w:pos="567"/>
              </w:tabs>
              <w:rPr>
                <w:sz w:val="16"/>
              </w:rPr>
            </w:pPr>
            <w:r w:rsidRPr="006B2793">
              <w:rPr>
                <w:sz w:val="16"/>
              </w:rPr>
              <w:t>MCC have an objection to the text 'The version of the whitelist given in the latest available release shall supersede the whitelist defined in the present document.' in this CR. This CR pack was noted and 33.401 CR0687R1 was revised in SP-191332.</w:t>
            </w:r>
          </w:p>
        </w:tc>
        <w:tc>
          <w:tcPr>
            <w:tcW w:w="986" w:type="dxa"/>
          </w:tcPr>
          <w:p w14:paraId="0DA7015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AEC3097" w14:textId="77777777" w:rsidR="00744129" w:rsidRPr="006B2793" w:rsidRDefault="00744129" w:rsidP="00744129">
            <w:pPr>
              <w:pStyle w:val="TAL"/>
              <w:tabs>
                <w:tab w:val="clear" w:pos="284"/>
                <w:tab w:val="clear" w:pos="567"/>
              </w:tabs>
              <w:rPr>
                <w:sz w:val="16"/>
              </w:rPr>
            </w:pPr>
          </w:p>
        </w:tc>
      </w:tr>
      <w:tr w:rsidR="00744129" w:rsidRPr="00200359" w14:paraId="34787890" w14:textId="77777777" w:rsidTr="00744129">
        <w:tc>
          <w:tcPr>
            <w:tcW w:w="675" w:type="dxa"/>
          </w:tcPr>
          <w:p w14:paraId="4DB803F5"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277CA7B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191128</w:t>
            </w:r>
          </w:p>
        </w:tc>
        <w:tc>
          <w:tcPr>
            <w:tcW w:w="948" w:type="dxa"/>
          </w:tcPr>
          <w:p w14:paraId="743A1B65"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7439F9AF" w14:textId="77777777" w:rsidR="00744129" w:rsidRPr="006B2793" w:rsidRDefault="00744129" w:rsidP="00744129">
            <w:pPr>
              <w:pStyle w:val="TAL"/>
              <w:tabs>
                <w:tab w:val="clear" w:pos="284"/>
                <w:tab w:val="clear" w:pos="567"/>
              </w:tabs>
              <w:rPr>
                <w:sz w:val="16"/>
              </w:rPr>
            </w:pPr>
            <w:r w:rsidRPr="006B2793">
              <w:rPr>
                <w:sz w:val="16"/>
              </w:rPr>
              <w:t>New WID on Security Assurance Specification for IMS</w:t>
            </w:r>
          </w:p>
        </w:tc>
        <w:tc>
          <w:tcPr>
            <w:tcW w:w="1519" w:type="dxa"/>
          </w:tcPr>
          <w:p w14:paraId="6F2CA27C"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1E626F4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52BBF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E0305F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509D1B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4C0322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C50CAA0" w14:textId="77777777" w:rsidR="00744129" w:rsidRPr="006B2793" w:rsidRDefault="00744129" w:rsidP="00744129">
            <w:pPr>
              <w:pStyle w:val="TAL"/>
              <w:tabs>
                <w:tab w:val="clear" w:pos="284"/>
                <w:tab w:val="clear" w:pos="567"/>
              </w:tabs>
              <w:rPr>
                <w:sz w:val="16"/>
              </w:rPr>
            </w:pPr>
          </w:p>
        </w:tc>
        <w:tc>
          <w:tcPr>
            <w:tcW w:w="2038" w:type="dxa"/>
          </w:tcPr>
          <w:p w14:paraId="327A2867" w14:textId="77777777" w:rsidR="00744129" w:rsidRPr="006B2793" w:rsidRDefault="00744129" w:rsidP="00744129">
            <w:pPr>
              <w:pStyle w:val="TAL"/>
              <w:tabs>
                <w:tab w:val="clear" w:pos="284"/>
                <w:tab w:val="clear" w:pos="567"/>
              </w:tabs>
              <w:rPr>
                <w:sz w:val="16"/>
              </w:rPr>
            </w:pPr>
          </w:p>
        </w:tc>
        <w:tc>
          <w:tcPr>
            <w:tcW w:w="1340" w:type="dxa"/>
          </w:tcPr>
          <w:p w14:paraId="136CCDD0"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5020689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6598CBA" w14:textId="77777777" w:rsidR="00744129" w:rsidRPr="006B2793" w:rsidRDefault="00744129" w:rsidP="00744129">
            <w:pPr>
              <w:pStyle w:val="TAL"/>
              <w:tabs>
                <w:tab w:val="clear" w:pos="284"/>
                <w:tab w:val="clear" w:pos="567"/>
              </w:tabs>
              <w:rPr>
                <w:sz w:val="16"/>
              </w:rPr>
            </w:pPr>
          </w:p>
        </w:tc>
      </w:tr>
      <w:tr w:rsidR="00744129" w:rsidRPr="00200359" w14:paraId="417D83B8" w14:textId="77777777" w:rsidTr="00744129">
        <w:tc>
          <w:tcPr>
            <w:tcW w:w="675" w:type="dxa"/>
          </w:tcPr>
          <w:p w14:paraId="0CB6009C"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3D42216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191129</w:t>
            </w:r>
          </w:p>
        </w:tc>
        <w:tc>
          <w:tcPr>
            <w:tcW w:w="948" w:type="dxa"/>
          </w:tcPr>
          <w:p w14:paraId="2D089096"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3C9FA35C" w14:textId="77777777" w:rsidR="00744129" w:rsidRPr="006B2793" w:rsidRDefault="00744129" w:rsidP="00744129">
            <w:pPr>
              <w:pStyle w:val="TAL"/>
              <w:tabs>
                <w:tab w:val="clear" w:pos="284"/>
                <w:tab w:val="clear" w:pos="567"/>
              </w:tabs>
              <w:rPr>
                <w:sz w:val="16"/>
              </w:rPr>
            </w:pPr>
            <w:r w:rsidRPr="006B2793">
              <w:rPr>
                <w:sz w:val="16"/>
              </w:rPr>
              <w:t>New WID on 3GPP profiles for cryptographic algorithms and IETF protocols</w:t>
            </w:r>
          </w:p>
        </w:tc>
        <w:tc>
          <w:tcPr>
            <w:tcW w:w="1519" w:type="dxa"/>
          </w:tcPr>
          <w:p w14:paraId="534AC43B"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7656F40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0DCC6A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0BCBB5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36CFDC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750D7E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378A7C5" w14:textId="77777777" w:rsidR="00744129" w:rsidRPr="006B2793" w:rsidRDefault="00744129" w:rsidP="00744129">
            <w:pPr>
              <w:pStyle w:val="TAL"/>
              <w:tabs>
                <w:tab w:val="clear" w:pos="284"/>
                <w:tab w:val="clear" w:pos="567"/>
              </w:tabs>
              <w:rPr>
                <w:sz w:val="16"/>
              </w:rPr>
            </w:pPr>
          </w:p>
        </w:tc>
        <w:tc>
          <w:tcPr>
            <w:tcW w:w="2038" w:type="dxa"/>
          </w:tcPr>
          <w:p w14:paraId="16C8F009" w14:textId="77777777" w:rsidR="00744129" w:rsidRPr="006B2793" w:rsidRDefault="00744129" w:rsidP="00744129">
            <w:pPr>
              <w:pStyle w:val="TAL"/>
              <w:tabs>
                <w:tab w:val="clear" w:pos="284"/>
                <w:tab w:val="clear" w:pos="567"/>
              </w:tabs>
              <w:rPr>
                <w:sz w:val="16"/>
              </w:rPr>
            </w:pPr>
          </w:p>
        </w:tc>
        <w:tc>
          <w:tcPr>
            <w:tcW w:w="1340" w:type="dxa"/>
          </w:tcPr>
          <w:p w14:paraId="35AD36FA"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5122E70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3056842" w14:textId="77777777" w:rsidR="00744129" w:rsidRPr="006B2793" w:rsidRDefault="00744129" w:rsidP="00744129">
            <w:pPr>
              <w:pStyle w:val="TAL"/>
              <w:tabs>
                <w:tab w:val="clear" w:pos="284"/>
                <w:tab w:val="clear" w:pos="567"/>
              </w:tabs>
              <w:rPr>
                <w:sz w:val="16"/>
              </w:rPr>
            </w:pPr>
          </w:p>
        </w:tc>
      </w:tr>
      <w:tr w:rsidR="00744129" w:rsidRPr="00200359" w14:paraId="0563836B" w14:textId="77777777" w:rsidTr="00744129">
        <w:tc>
          <w:tcPr>
            <w:tcW w:w="675" w:type="dxa"/>
          </w:tcPr>
          <w:p w14:paraId="0732F839"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4969560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191130</w:t>
            </w:r>
          </w:p>
        </w:tc>
        <w:tc>
          <w:tcPr>
            <w:tcW w:w="948" w:type="dxa"/>
          </w:tcPr>
          <w:p w14:paraId="69165B01"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19AE16FF" w14:textId="77777777" w:rsidR="00744129" w:rsidRPr="006B2793" w:rsidRDefault="00744129" w:rsidP="00744129">
            <w:pPr>
              <w:pStyle w:val="TAL"/>
              <w:tabs>
                <w:tab w:val="clear" w:pos="284"/>
                <w:tab w:val="clear" w:pos="567"/>
              </w:tabs>
              <w:rPr>
                <w:sz w:val="16"/>
              </w:rPr>
            </w:pPr>
            <w:r w:rsidRPr="006B2793">
              <w:rPr>
                <w:sz w:val="16"/>
              </w:rPr>
              <w:t>Revised WID on Security for enhancements to the Service Based 5G System Architecture</w:t>
            </w:r>
          </w:p>
        </w:tc>
        <w:tc>
          <w:tcPr>
            <w:tcW w:w="1519" w:type="dxa"/>
          </w:tcPr>
          <w:p w14:paraId="46B5021D"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291EE55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150BCB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164228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98D666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9ED46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846B8AD"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6C278F19" w14:textId="77777777" w:rsidR="00744129" w:rsidRPr="006B2793" w:rsidRDefault="00744129" w:rsidP="00744129">
            <w:pPr>
              <w:pStyle w:val="TAL"/>
              <w:tabs>
                <w:tab w:val="clear" w:pos="284"/>
                <w:tab w:val="clear" w:pos="567"/>
              </w:tabs>
              <w:rPr>
                <w:sz w:val="16"/>
              </w:rPr>
            </w:pPr>
            <w:r w:rsidRPr="006B2793">
              <w:rPr>
                <w:sz w:val="16"/>
              </w:rPr>
              <w:t>5G_eSBA</w:t>
            </w:r>
          </w:p>
        </w:tc>
        <w:tc>
          <w:tcPr>
            <w:tcW w:w="1340" w:type="dxa"/>
          </w:tcPr>
          <w:p w14:paraId="44A9B282"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3D320BF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4016A9B" w14:textId="77777777" w:rsidR="00744129" w:rsidRPr="006B2793" w:rsidRDefault="00744129" w:rsidP="00744129">
            <w:pPr>
              <w:pStyle w:val="TAL"/>
              <w:tabs>
                <w:tab w:val="clear" w:pos="284"/>
                <w:tab w:val="clear" w:pos="567"/>
              </w:tabs>
              <w:rPr>
                <w:sz w:val="16"/>
              </w:rPr>
            </w:pPr>
          </w:p>
        </w:tc>
      </w:tr>
      <w:tr w:rsidR="00744129" w:rsidRPr="00200359" w14:paraId="3693AABE" w14:textId="77777777" w:rsidTr="00744129">
        <w:tc>
          <w:tcPr>
            <w:tcW w:w="675" w:type="dxa"/>
          </w:tcPr>
          <w:p w14:paraId="55B561CF" w14:textId="77777777" w:rsidR="00744129" w:rsidRPr="006B2793" w:rsidRDefault="00744129" w:rsidP="00744129">
            <w:pPr>
              <w:pStyle w:val="TAL"/>
              <w:tabs>
                <w:tab w:val="clear" w:pos="284"/>
                <w:tab w:val="clear" w:pos="567"/>
              </w:tabs>
              <w:rPr>
                <w:sz w:val="16"/>
              </w:rPr>
            </w:pPr>
            <w:r w:rsidRPr="006B2793">
              <w:rPr>
                <w:sz w:val="16"/>
              </w:rPr>
              <w:t>16.3</w:t>
            </w:r>
          </w:p>
        </w:tc>
        <w:tc>
          <w:tcPr>
            <w:tcW w:w="1134" w:type="dxa"/>
          </w:tcPr>
          <w:p w14:paraId="2A76160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191131</w:t>
            </w:r>
          </w:p>
        </w:tc>
        <w:tc>
          <w:tcPr>
            <w:tcW w:w="948" w:type="dxa"/>
          </w:tcPr>
          <w:p w14:paraId="0F3887A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6B8DB7A" w14:textId="77777777" w:rsidR="00744129" w:rsidRPr="006B2793" w:rsidRDefault="00744129" w:rsidP="00744129">
            <w:pPr>
              <w:pStyle w:val="TAL"/>
              <w:tabs>
                <w:tab w:val="clear" w:pos="284"/>
                <w:tab w:val="clear" w:pos="567"/>
              </w:tabs>
              <w:rPr>
                <w:sz w:val="16"/>
              </w:rPr>
            </w:pPr>
            <w:r w:rsidRPr="006B2793">
              <w:rPr>
                <w:sz w:val="16"/>
              </w:rPr>
              <w:t>Rel-16 CRs on Security for enhancements to the Service Based 5G System Architecture</w:t>
            </w:r>
          </w:p>
        </w:tc>
        <w:tc>
          <w:tcPr>
            <w:tcW w:w="1519" w:type="dxa"/>
          </w:tcPr>
          <w:p w14:paraId="7CC88792"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3405EB5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22259D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ADCB8B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0A7F04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5B9571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24EE6E5" w14:textId="77777777" w:rsidR="00744129" w:rsidRPr="006B2793" w:rsidRDefault="00744129" w:rsidP="00744129">
            <w:pPr>
              <w:pStyle w:val="TAL"/>
              <w:tabs>
                <w:tab w:val="clear" w:pos="284"/>
                <w:tab w:val="clear" w:pos="567"/>
              </w:tabs>
              <w:rPr>
                <w:sz w:val="16"/>
              </w:rPr>
            </w:pPr>
          </w:p>
        </w:tc>
        <w:tc>
          <w:tcPr>
            <w:tcW w:w="2038" w:type="dxa"/>
          </w:tcPr>
          <w:p w14:paraId="37FCBB5B" w14:textId="77777777" w:rsidR="00744129" w:rsidRPr="006B2793" w:rsidRDefault="00744129" w:rsidP="00744129">
            <w:pPr>
              <w:pStyle w:val="TAL"/>
              <w:tabs>
                <w:tab w:val="clear" w:pos="284"/>
                <w:tab w:val="clear" w:pos="567"/>
              </w:tabs>
              <w:rPr>
                <w:sz w:val="16"/>
              </w:rPr>
            </w:pPr>
            <w:r w:rsidRPr="006B2793">
              <w:rPr>
                <w:sz w:val="16"/>
              </w:rPr>
              <w:t>5G_eSBA</w:t>
            </w:r>
          </w:p>
        </w:tc>
        <w:tc>
          <w:tcPr>
            <w:tcW w:w="1340" w:type="dxa"/>
          </w:tcPr>
          <w:p w14:paraId="75AC559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F5B8EC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680CF0B" w14:textId="77777777" w:rsidR="00744129" w:rsidRPr="006B2793" w:rsidRDefault="00744129" w:rsidP="00744129">
            <w:pPr>
              <w:pStyle w:val="TAL"/>
              <w:tabs>
                <w:tab w:val="clear" w:pos="284"/>
                <w:tab w:val="clear" w:pos="567"/>
              </w:tabs>
              <w:rPr>
                <w:sz w:val="16"/>
              </w:rPr>
            </w:pPr>
          </w:p>
        </w:tc>
      </w:tr>
      <w:tr w:rsidR="00744129" w:rsidRPr="00200359" w14:paraId="5D3CBD1E" w14:textId="77777777" w:rsidTr="00744129">
        <w:tc>
          <w:tcPr>
            <w:tcW w:w="675" w:type="dxa"/>
          </w:tcPr>
          <w:p w14:paraId="5A0A1B61"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50C948B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191132</w:t>
            </w:r>
          </w:p>
        </w:tc>
        <w:tc>
          <w:tcPr>
            <w:tcW w:w="948" w:type="dxa"/>
          </w:tcPr>
          <w:p w14:paraId="54F713E1"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5C28D8F" w14:textId="77777777" w:rsidR="00744129" w:rsidRPr="006B2793" w:rsidRDefault="00744129" w:rsidP="00744129">
            <w:pPr>
              <w:pStyle w:val="TAL"/>
              <w:tabs>
                <w:tab w:val="clear" w:pos="284"/>
                <w:tab w:val="clear" w:pos="567"/>
              </w:tabs>
              <w:rPr>
                <w:sz w:val="16"/>
              </w:rPr>
            </w:pPr>
            <w:r w:rsidRPr="006B2793">
              <w:rPr>
                <w:sz w:val="16"/>
              </w:rPr>
              <w:t>Rel-15 CRs on Security aspects of 5G System - Phase 1 (5GS_Ph1-SEC)</w:t>
            </w:r>
          </w:p>
        </w:tc>
        <w:tc>
          <w:tcPr>
            <w:tcW w:w="1519" w:type="dxa"/>
          </w:tcPr>
          <w:p w14:paraId="33BD733A"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05FA4E7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EA0EF4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F07DAD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B6373E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16219D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B8549E7" w14:textId="77777777" w:rsidR="00744129" w:rsidRPr="006B2793" w:rsidRDefault="00744129" w:rsidP="00744129">
            <w:pPr>
              <w:pStyle w:val="TAL"/>
              <w:tabs>
                <w:tab w:val="clear" w:pos="284"/>
                <w:tab w:val="clear" w:pos="567"/>
              </w:tabs>
              <w:rPr>
                <w:sz w:val="16"/>
              </w:rPr>
            </w:pPr>
          </w:p>
        </w:tc>
        <w:tc>
          <w:tcPr>
            <w:tcW w:w="2038" w:type="dxa"/>
          </w:tcPr>
          <w:p w14:paraId="43712119" w14:textId="77777777" w:rsidR="00744129" w:rsidRPr="006B2793" w:rsidRDefault="00744129" w:rsidP="00744129">
            <w:pPr>
              <w:pStyle w:val="TAL"/>
              <w:tabs>
                <w:tab w:val="clear" w:pos="284"/>
                <w:tab w:val="clear" w:pos="567"/>
              </w:tabs>
              <w:rPr>
                <w:sz w:val="16"/>
              </w:rPr>
            </w:pPr>
            <w:r w:rsidRPr="006B2793">
              <w:rPr>
                <w:sz w:val="16"/>
              </w:rPr>
              <w:t>5GS_Ph1-SEC</w:t>
            </w:r>
          </w:p>
        </w:tc>
        <w:tc>
          <w:tcPr>
            <w:tcW w:w="1340" w:type="dxa"/>
          </w:tcPr>
          <w:p w14:paraId="660F916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E4AD82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853ADBC" w14:textId="77777777" w:rsidR="00744129" w:rsidRPr="006B2793" w:rsidRDefault="00744129" w:rsidP="00744129">
            <w:pPr>
              <w:pStyle w:val="TAL"/>
              <w:tabs>
                <w:tab w:val="clear" w:pos="284"/>
                <w:tab w:val="clear" w:pos="567"/>
              </w:tabs>
              <w:rPr>
                <w:sz w:val="16"/>
              </w:rPr>
            </w:pPr>
          </w:p>
        </w:tc>
      </w:tr>
      <w:tr w:rsidR="00744129" w:rsidRPr="00200359" w14:paraId="68096823" w14:textId="77777777" w:rsidTr="00744129">
        <w:tc>
          <w:tcPr>
            <w:tcW w:w="675" w:type="dxa"/>
          </w:tcPr>
          <w:p w14:paraId="7E300E19" w14:textId="77777777" w:rsidR="00744129" w:rsidRPr="006B2793" w:rsidRDefault="00744129" w:rsidP="00744129">
            <w:pPr>
              <w:pStyle w:val="TAL"/>
              <w:tabs>
                <w:tab w:val="clear" w:pos="284"/>
                <w:tab w:val="clear" w:pos="567"/>
              </w:tabs>
              <w:rPr>
                <w:sz w:val="16"/>
              </w:rPr>
            </w:pPr>
            <w:r w:rsidRPr="006B2793">
              <w:rPr>
                <w:sz w:val="16"/>
              </w:rPr>
              <w:t>16.3</w:t>
            </w:r>
          </w:p>
        </w:tc>
        <w:tc>
          <w:tcPr>
            <w:tcW w:w="1134" w:type="dxa"/>
          </w:tcPr>
          <w:p w14:paraId="1499CBF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191133</w:t>
            </w:r>
          </w:p>
        </w:tc>
        <w:tc>
          <w:tcPr>
            <w:tcW w:w="948" w:type="dxa"/>
          </w:tcPr>
          <w:p w14:paraId="6B33B34D"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9727D9F" w14:textId="77777777" w:rsidR="00744129" w:rsidRPr="006B2793" w:rsidRDefault="00744129" w:rsidP="00744129">
            <w:pPr>
              <w:pStyle w:val="TAL"/>
              <w:tabs>
                <w:tab w:val="clear" w:pos="284"/>
                <w:tab w:val="clear" w:pos="567"/>
              </w:tabs>
              <w:rPr>
                <w:sz w:val="16"/>
              </w:rPr>
            </w:pPr>
            <w:r w:rsidRPr="006B2793">
              <w:rPr>
                <w:sz w:val="16"/>
              </w:rPr>
              <w:t>Rel-16 CRs on Security aspects of eCAPIF</w:t>
            </w:r>
          </w:p>
        </w:tc>
        <w:tc>
          <w:tcPr>
            <w:tcW w:w="1519" w:type="dxa"/>
          </w:tcPr>
          <w:p w14:paraId="7849FEEC"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49C58C7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AB487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808BC4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22BB39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96038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312DB37" w14:textId="77777777" w:rsidR="00744129" w:rsidRPr="006B2793" w:rsidRDefault="00744129" w:rsidP="00744129">
            <w:pPr>
              <w:pStyle w:val="TAL"/>
              <w:tabs>
                <w:tab w:val="clear" w:pos="284"/>
                <w:tab w:val="clear" w:pos="567"/>
              </w:tabs>
              <w:rPr>
                <w:sz w:val="16"/>
              </w:rPr>
            </w:pPr>
          </w:p>
        </w:tc>
        <w:tc>
          <w:tcPr>
            <w:tcW w:w="2038" w:type="dxa"/>
          </w:tcPr>
          <w:p w14:paraId="7570A026" w14:textId="77777777" w:rsidR="00744129" w:rsidRPr="006B2793" w:rsidRDefault="00744129" w:rsidP="00744129">
            <w:pPr>
              <w:pStyle w:val="TAL"/>
              <w:tabs>
                <w:tab w:val="clear" w:pos="284"/>
                <w:tab w:val="clear" w:pos="567"/>
              </w:tabs>
              <w:rPr>
                <w:sz w:val="16"/>
              </w:rPr>
            </w:pPr>
            <w:r w:rsidRPr="006B2793">
              <w:rPr>
                <w:sz w:val="16"/>
              </w:rPr>
              <w:t>eCAPIF</w:t>
            </w:r>
          </w:p>
        </w:tc>
        <w:tc>
          <w:tcPr>
            <w:tcW w:w="1340" w:type="dxa"/>
          </w:tcPr>
          <w:p w14:paraId="7CBCC37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0A3C18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5458B9A" w14:textId="77777777" w:rsidR="00744129" w:rsidRPr="006B2793" w:rsidRDefault="00744129" w:rsidP="00744129">
            <w:pPr>
              <w:pStyle w:val="TAL"/>
              <w:tabs>
                <w:tab w:val="clear" w:pos="284"/>
                <w:tab w:val="clear" w:pos="567"/>
              </w:tabs>
              <w:rPr>
                <w:sz w:val="16"/>
              </w:rPr>
            </w:pPr>
          </w:p>
        </w:tc>
      </w:tr>
      <w:tr w:rsidR="00744129" w:rsidRPr="00200359" w14:paraId="0DF3ED53" w14:textId="77777777" w:rsidTr="00744129">
        <w:tc>
          <w:tcPr>
            <w:tcW w:w="675" w:type="dxa"/>
          </w:tcPr>
          <w:p w14:paraId="4BECF4B6" w14:textId="77777777" w:rsidR="00744129" w:rsidRPr="006B2793" w:rsidRDefault="00744129" w:rsidP="00744129">
            <w:pPr>
              <w:pStyle w:val="TAL"/>
              <w:tabs>
                <w:tab w:val="clear" w:pos="284"/>
                <w:tab w:val="clear" w:pos="567"/>
              </w:tabs>
              <w:rPr>
                <w:sz w:val="16"/>
              </w:rPr>
            </w:pPr>
            <w:r w:rsidRPr="006B2793">
              <w:rPr>
                <w:sz w:val="16"/>
              </w:rPr>
              <w:t>13</w:t>
            </w:r>
          </w:p>
        </w:tc>
        <w:tc>
          <w:tcPr>
            <w:tcW w:w="1134" w:type="dxa"/>
          </w:tcPr>
          <w:p w14:paraId="5C74B67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191134</w:t>
            </w:r>
          </w:p>
        </w:tc>
        <w:tc>
          <w:tcPr>
            <w:tcW w:w="948" w:type="dxa"/>
          </w:tcPr>
          <w:p w14:paraId="0488F6F5"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576D4EC" w14:textId="77777777" w:rsidR="00744129" w:rsidRPr="006B2793" w:rsidRDefault="00744129" w:rsidP="00744129">
            <w:pPr>
              <w:pStyle w:val="TAL"/>
              <w:tabs>
                <w:tab w:val="clear" w:pos="284"/>
                <w:tab w:val="clear" w:pos="567"/>
              </w:tabs>
              <w:rPr>
                <w:sz w:val="16"/>
              </w:rPr>
            </w:pPr>
            <w:r w:rsidRPr="006B2793">
              <w:rPr>
                <w:sz w:val="16"/>
              </w:rPr>
              <w:t>Rel-13 CRs on security of MCPTT</w:t>
            </w:r>
          </w:p>
        </w:tc>
        <w:tc>
          <w:tcPr>
            <w:tcW w:w="1519" w:type="dxa"/>
          </w:tcPr>
          <w:p w14:paraId="0AD312E4"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5E886E4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2FC3FA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2231F5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877455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2AC25E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136B5BB" w14:textId="77777777" w:rsidR="00744129" w:rsidRPr="006B2793" w:rsidRDefault="00744129" w:rsidP="00744129">
            <w:pPr>
              <w:pStyle w:val="TAL"/>
              <w:tabs>
                <w:tab w:val="clear" w:pos="284"/>
                <w:tab w:val="clear" w:pos="567"/>
              </w:tabs>
              <w:rPr>
                <w:sz w:val="16"/>
              </w:rPr>
            </w:pPr>
          </w:p>
        </w:tc>
        <w:tc>
          <w:tcPr>
            <w:tcW w:w="2038" w:type="dxa"/>
          </w:tcPr>
          <w:p w14:paraId="0AE6A439" w14:textId="77777777" w:rsidR="00744129" w:rsidRPr="006B2793" w:rsidRDefault="00744129" w:rsidP="00744129">
            <w:pPr>
              <w:pStyle w:val="TAL"/>
              <w:tabs>
                <w:tab w:val="clear" w:pos="284"/>
                <w:tab w:val="clear" w:pos="567"/>
              </w:tabs>
              <w:rPr>
                <w:sz w:val="16"/>
              </w:rPr>
            </w:pPr>
            <w:r w:rsidRPr="006B2793">
              <w:rPr>
                <w:sz w:val="16"/>
              </w:rPr>
              <w:t>MCPTT</w:t>
            </w:r>
          </w:p>
        </w:tc>
        <w:tc>
          <w:tcPr>
            <w:tcW w:w="1340" w:type="dxa"/>
          </w:tcPr>
          <w:p w14:paraId="4D36D7A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BFBFD4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D3178CC" w14:textId="77777777" w:rsidR="00744129" w:rsidRPr="006B2793" w:rsidRDefault="00744129" w:rsidP="00744129">
            <w:pPr>
              <w:pStyle w:val="TAL"/>
              <w:tabs>
                <w:tab w:val="clear" w:pos="284"/>
                <w:tab w:val="clear" w:pos="567"/>
              </w:tabs>
              <w:rPr>
                <w:sz w:val="16"/>
              </w:rPr>
            </w:pPr>
          </w:p>
        </w:tc>
      </w:tr>
      <w:tr w:rsidR="00744129" w:rsidRPr="00200359" w14:paraId="25861139" w14:textId="77777777" w:rsidTr="00744129">
        <w:tc>
          <w:tcPr>
            <w:tcW w:w="675" w:type="dxa"/>
          </w:tcPr>
          <w:p w14:paraId="61E43A01" w14:textId="77777777" w:rsidR="00744129" w:rsidRPr="006B2793" w:rsidRDefault="00744129" w:rsidP="00744129">
            <w:pPr>
              <w:pStyle w:val="TAL"/>
              <w:tabs>
                <w:tab w:val="clear" w:pos="284"/>
                <w:tab w:val="clear" w:pos="567"/>
              </w:tabs>
              <w:rPr>
                <w:sz w:val="16"/>
              </w:rPr>
            </w:pPr>
            <w:r w:rsidRPr="006B2793">
              <w:rPr>
                <w:sz w:val="16"/>
              </w:rPr>
              <w:t>14</w:t>
            </w:r>
          </w:p>
        </w:tc>
        <w:tc>
          <w:tcPr>
            <w:tcW w:w="1134" w:type="dxa"/>
          </w:tcPr>
          <w:p w14:paraId="0B9222B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191135</w:t>
            </w:r>
          </w:p>
        </w:tc>
        <w:tc>
          <w:tcPr>
            <w:tcW w:w="948" w:type="dxa"/>
          </w:tcPr>
          <w:p w14:paraId="00498A1D"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0443BA6" w14:textId="77777777" w:rsidR="00744129" w:rsidRPr="006B2793" w:rsidRDefault="00744129" w:rsidP="00744129">
            <w:pPr>
              <w:pStyle w:val="TAL"/>
              <w:tabs>
                <w:tab w:val="clear" w:pos="284"/>
                <w:tab w:val="clear" w:pos="567"/>
              </w:tabs>
              <w:rPr>
                <w:sz w:val="16"/>
              </w:rPr>
            </w:pPr>
            <w:r w:rsidRPr="006B2793">
              <w:rPr>
                <w:sz w:val="16"/>
              </w:rPr>
              <w:t>Rel-14 CRs on Security of the Mission Critical Service</w:t>
            </w:r>
          </w:p>
        </w:tc>
        <w:tc>
          <w:tcPr>
            <w:tcW w:w="1519" w:type="dxa"/>
          </w:tcPr>
          <w:p w14:paraId="74B12339"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4AA13AB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5665C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B8C7C2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784E39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01B69B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6B2D610" w14:textId="77777777" w:rsidR="00744129" w:rsidRPr="006B2793" w:rsidRDefault="00744129" w:rsidP="00744129">
            <w:pPr>
              <w:pStyle w:val="TAL"/>
              <w:tabs>
                <w:tab w:val="clear" w:pos="284"/>
                <w:tab w:val="clear" w:pos="567"/>
              </w:tabs>
              <w:rPr>
                <w:sz w:val="16"/>
              </w:rPr>
            </w:pPr>
          </w:p>
        </w:tc>
        <w:tc>
          <w:tcPr>
            <w:tcW w:w="2038" w:type="dxa"/>
          </w:tcPr>
          <w:p w14:paraId="05CAFC15" w14:textId="77777777" w:rsidR="00744129" w:rsidRPr="006B2793" w:rsidRDefault="00744129" w:rsidP="00744129">
            <w:pPr>
              <w:pStyle w:val="TAL"/>
              <w:tabs>
                <w:tab w:val="clear" w:pos="284"/>
                <w:tab w:val="clear" w:pos="567"/>
              </w:tabs>
              <w:rPr>
                <w:sz w:val="16"/>
              </w:rPr>
            </w:pPr>
            <w:r w:rsidRPr="006B2793">
              <w:rPr>
                <w:sz w:val="16"/>
              </w:rPr>
              <w:t>MCSec</w:t>
            </w:r>
          </w:p>
        </w:tc>
        <w:tc>
          <w:tcPr>
            <w:tcW w:w="1340" w:type="dxa"/>
          </w:tcPr>
          <w:p w14:paraId="57357271" w14:textId="77777777" w:rsidR="00744129" w:rsidRPr="006B2793" w:rsidRDefault="00744129" w:rsidP="00744129">
            <w:pPr>
              <w:pStyle w:val="TAL"/>
              <w:tabs>
                <w:tab w:val="clear" w:pos="284"/>
                <w:tab w:val="clear" w:pos="567"/>
              </w:tabs>
              <w:rPr>
                <w:sz w:val="16"/>
              </w:rPr>
            </w:pPr>
            <w:r w:rsidRPr="006B2793">
              <w:rPr>
                <w:sz w:val="16"/>
              </w:rPr>
              <w:t>Revised in SP-191209</w:t>
            </w:r>
          </w:p>
        </w:tc>
        <w:tc>
          <w:tcPr>
            <w:tcW w:w="986" w:type="dxa"/>
          </w:tcPr>
          <w:p w14:paraId="38743776"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D807E9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191209</w:t>
            </w:r>
          </w:p>
        </w:tc>
      </w:tr>
      <w:tr w:rsidR="00744129" w:rsidRPr="00200359" w14:paraId="292B5932" w14:textId="77777777" w:rsidTr="00744129">
        <w:tc>
          <w:tcPr>
            <w:tcW w:w="675" w:type="dxa"/>
          </w:tcPr>
          <w:p w14:paraId="234F766D"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3A7EE85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191136</w:t>
            </w:r>
          </w:p>
        </w:tc>
        <w:tc>
          <w:tcPr>
            <w:tcW w:w="948" w:type="dxa"/>
          </w:tcPr>
          <w:p w14:paraId="31A4736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CEB09F0" w14:textId="77777777" w:rsidR="00744129" w:rsidRPr="006B2793" w:rsidRDefault="00744129" w:rsidP="00744129">
            <w:pPr>
              <w:pStyle w:val="TAL"/>
              <w:tabs>
                <w:tab w:val="clear" w:pos="284"/>
                <w:tab w:val="clear" w:pos="567"/>
              </w:tabs>
              <w:rPr>
                <w:sz w:val="16"/>
              </w:rPr>
            </w:pPr>
            <w:r w:rsidRPr="006B2793">
              <w:rPr>
                <w:sz w:val="16"/>
              </w:rPr>
              <w:t>Rel-15 CRs on MC Security Enhancements</w:t>
            </w:r>
          </w:p>
        </w:tc>
        <w:tc>
          <w:tcPr>
            <w:tcW w:w="1519" w:type="dxa"/>
          </w:tcPr>
          <w:p w14:paraId="2FE8EA6B"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1575E77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73E470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B36CBB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0327AA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B9861F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FF20508" w14:textId="77777777" w:rsidR="00744129" w:rsidRPr="006B2793" w:rsidRDefault="00744129" w:rsidP="00744129">
            <w:pPr>
              <w:pStyle w:val="TAL"/>
              <w:tabs>
                <w:tab w:val="clear" w:pos="284"/>
                <w:tab w:val="clear" w:pos="567"/>
              </w:tabs>
              <w:rPr>
                <w:sz w:val="16"/>
              </w:rPr>
            </w:pPr>
          </w:p>
        </w:tc>
        <w:tc>
          <w:tcPr>
            <w:tcW w:w="2038" w:type="dxa"/>
          </w:tcPr>
          <w:p w14:paraId="32B803BC" w14:textId="77777777" w:rsidR="00744129" w:rsidRPr="006B2793" w:rsidRDefault="00744129" w:rsidP="00744129">
            <w:pPr>
              <w:pStyle w:val="TAL"/>
              <w:tabs>
                <w:tab w:val="clear" w:pos="284"/>
                <w:tab w:val="clear" w:pos="567"/>
              </w:tabs>
              <w:rPr>
                <w:sz w:val="16"/>
              </w:rPr>
            </w:pPr>
            <w:r w:rsidRPr="006B2793">
              <w:rPr>
                <w:sz w:val="16"/>
              </w:rPr>
              <w:t>eMCSec</w:t>
            </w:r>
          </w:p>
        </w:tc>
        <w:tc>
          <w:tcPr>
            <w:tcW w:w="1340" w:type="dxa"/>
          </w:tcPr>
          <w:p w14:paraId="587418A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8E2212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61E72EB" w14:textId="77777777" w:rsidR="00744129" w:rsidRPr="006B2793" w:rsidRDefault="00744129" w:rsidP="00744129">
            <w:pPr>
              <w:pStyle w:val="TAL"/>
              <w:tabs>
                <w:tab w:val="clear" w:pos="284"/>
                <w:tab w:val="clear" w:pos="567"/>
              </w:tabs>
              <w:rPr>
                <w:sz w:val="16"/>
              </w:rPr>
            </w:pPr>
          </w:p>
        </w:tc>
      </w:tr>
      <w:tr w:rsidR="00744129" w:rsidRPr="00200359" w14:paraId="59AB52B2" w14:textId="77777777" w:rsidTr="00744129">
        <w:tc>
          <w:tcPr>
            <w:tcW w:w="675" w:type="dxa"/>
          </w:tcPr>
          <w:p w14:paraId="7F099300" w14:textId="77777777" w:rsidR="00744129" w:rsidRPr="006B2793" w:rsidRDefault="00744129" w:rsidP="00744129">
            <w:pPr>
              <w:pStyle w:val="TAL"/>
              <w:tabs>
                <w:tab w:val="clear" w:pos="284"/>
                <w:tab w:val="clear" w:pos="567"/>
              </w:tabs>
              <w:rPr>
                <w:sz w:val="16"/>
              </w:rPr>
            </w:pPr>
            <w:r w:rsidRPr="006B2793">
              <w:rPr>
                <w:sz w:val="16"/>
              </w:rPr>
              <w:t>16.3</w:t>
            </w:r>
          </w:p>
        </w:tc>
        <w:tc>
          <w:tcPr>
            <w:tcW w:w="1134" w:type="dxa"/>
          </w:tcPr>
          <w:p w14:paraId="2D595DE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191138</w:t>
            </w:r>
          </w:p>
        </w:tc>
        <w:tc>
          <w:tcPr>
            <w:tcW w:w="948" w:type="dxa"/>
          </w:tcPr>
          <w:p w14:paraId="587497AC"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BEB8E22" w14:textId="77777777" w:rsidR="00744129" w:rsidRPr="006B2793" w:rsidRDefault="00744129" w:rsidP="00744129">
            <w:pPr>
              <w:pStyle w:val="TAL"/>
              <w:tabs>
                <w:tab w:val="clear" w:pos="284"/>
                <w:tab w:val="clear" w:pos="567"/>
              </w:tabs>
              <w:rPr>
                <w:sz w:val="16"/>
              </w:rPr>
            </w:pPr>
            <w:r w:rsidRPr="006B2793">
              <w:rPr>
                <w:sz w:val="16"/>
              </w:rPr>
              <w:t>Rel-16 CRs on Security Assurance Specification for 5G</w:t>
            </w:r>
          </w:p>
        </w:tc>
        <w:tc>
          <w:tcPr>
            <w:tcW w:w="1519" w:type="dxa"/>
          </w:tcPr>
          <w:p w14:paraId="66B8705D"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4CBB7A9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F5B1F1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5C58C1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69BAE5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D7CEA3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C3153CA" w14:textId="77777777" w:rsidR="00744129" w:rsidRPr="006B2793" w:rsidRDefault="00744129" w:rsidP="00744129">
            <w:pPr>
              <w:pStyle w:val="TAL"/>
              <w:tabs>
                <w:tab w:val="clear" w:pos="284"/>
                <w:tab w:val="clear" w:pos="567"/>
              </w:tabs>
              <w:rPr>
                <w:sz w:val="16"/>
              </w:rPr>
            </w:pPr>
          </w:p>
        </w:tc>
        <w:tc>
          <w:tcPr>
            <w:tcW w:w="2038" w:type="dxa"/>
          </w:tcPr>
          <w:p w14:paraId="5B6814C5" w14:textId="77777777" w:rsidR="00744129" w:rsidRPr="006B2793" w:rsidRDefault="00744129" w:rsidP="00744129">
            <w:pPr>
              <w:pStyle w:val="TAL"/>
              <w:tabs>
                <w:tab w:val="clear" w:pos="284"/>
                <w:tab w:val="clear" w:pos="567"/>
              </w:tabs>
              <w:rPr>
                <w:sz w:val="16"/>
              </w:rPr>
            </w:pPr>
            <w:r w:rsidRPr="006B2793">
              <w:rPr>
                <w:sz w:val="16"/>
              </w:rPr>
              <w:t>SCAS_5G</w:t>
            </w:r>
          </w:p>
        </w:tc>
        <w:tc>
          <w:tcPr>
            <w:tcW w:w="1340" w:type="dxa"/>
          </w:tcPr>
          <w:p w14:paraId="42F19FB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A89C4C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24F5CE4" w14:textId="77777777" w:rsidR="00744129" w:rsidRPr="006B2793" w:rsidRDefault="00744129" w:rsidP="00744129">
            <w:pPr>
              <w:pStyle w:val="TAL"/>
              <w:tabs>
                <w:tab w:val="clear" w:pos="284"/>
                <w:tab w:val="clear" w:pos="567"/>
              </w:tabs>
              <w:rPr>
                <w:sz w:val="16"/>
              </w:rPr>
            </w:pPr>
          </w:p>
        </w:tc>
      </w:tr>
      <w:tr w:rsidR="00744129" w:rsidRPr="00200359" w14:paraId="6815F806" w14:textId="77777777" w:rsidTr="00744129">
        <w:tc>
          <w:tcPr>
            <w:tcW w:w="675" w:type="dxa"/>
          </w:tcPr>
          <w:p w14:paraId="1C905587" w14:textId="77777777" w:rsidR="00744129" w:rsidRPr="006B2793" w:rsidRDefault="00744129" w:rsidP="00744129">
            <w:pPr>
              <w:pStyle w:val="TAL"/>
              <w:tabs>
                <w:tab w:val="clear" w:pos="284"/>
                <w:tab w:val="clear" w:pos="567"/>
              </w:tabs>
              <w:rPr>
                <w:sz w:val="16"/>
              </w:rPr>
            </w:pPr>
            <w:r w:rsidRPr="006B2793">
              <w:rPr>
                <w:sz w:val="16"/>
              </w:rPr>
              <w:lastRenderedPageBreak/>
              <w:t>15</w:t>
            </w:r>
          </w:p>
        </w:tc>
        <w:tc>
          <w:tcPr>
            <w:tcW w:w="1134" w:type="dxa"/>
          </w:tcPr>
          <w:p w14:paraId="682DCDD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191139</w:t>
            </w:r>
          </w:p>
        </w:tc>
        <w:tc>
          <w:tcPr>
            <w:tcW w:w="948" w:type="dxa"/>
          </w:tcPr>
          <w:p w14:paraId="403FB5D5"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72F93B4" w14:textId="77777777" w:rsidR="00744129" w:rsidRPr="006B2793" w:rsidRDefault="00744129" w:rsidP="00744129">
            <w:pPr>
              <w:pStyle w:val="TAL"/>
              <w:tabs>
                <w:tab w:val="clear" w:pos="284"/>
                <w:tab w:val="clear" w:pos="567"/>
              </w:tabs>
              <w:rPr>
                <w:sz w:val="16"/>
              </w:rPr>
            </w:pPr>
            <w:r w:rsidRPr="006B2793">
              <w:rPr>
                <w:sz w:val="16"/>
              </w:rPr>
              <w:t>Rel-15 CRs on Security Assurance Specification for eNB network product class</w:t>
            </w:r>
          </w:p>
        </w:tc>
        <w:tc>
          <w:tcPr>
            <w:tcW w:w="1519" w:type="dxa"/>
          </w:tcPr>
          <w:p w14:paraId="27424CBD"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3586BB2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CC6FF3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938D8D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4E3620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233BF8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6470E28" w14:textId="77777777" w:rsidR="00744129" w:rsidRPr="006B2793" w:rsidRDefault="00744129" w:rsidP="00744129">
            <w:pPr>
              <w:pStyle w:val="TAL"/>
              <w:tabs>
                <w:tab w:val="clear" w:pos="284"/>
                <w:tab w:val="clear" w:pos="567"/>
              </w:tabs>
              <w:rPr>
                <w:sz w:val="16"/>
              </w:rPr>
            </w:pPr>
          </w:p>
        </w:tc>
        <w:tc>
          <w:tcPr>
            <w:tcW w:w="2038" w:type="dxa"/>
          </w:tcPr>
          <w:p w14:paraId="7EF70140" w14:textId="77777777" w:rsidR="00744129" w:rsidRPr="006B2793" w:rsidRDefault="00744129" w:rsidP="00744129">
            <w:pPr>
              <w:pStyle w:val="TAL"/>
              <w:tabs>
                <w:tab w:val="clear" w:pos="284"/>
                <w:tab w:val="clear" w:pos="567"/>
              </w:tabs>
              <w:rPr>
                <w:sz w:val="16"/>
              </w:rPr>
            </w:pPr>
            <w:r w:rsidRPr="006B2793">
              <w:rPr>
                <w:sz w:val="16"/>
              </w:rPr>
              <w:t>SCAS_eNB</w:t>
            </w:r>
          </w:p>
        </w:tc>
        <w:tc>
          <w:tcPr>
            <w:tcW w:w="1340" w:type="dxa"/>
          </w:tcPr>
          <w:p w14:paraId="64F7E39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4E3151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6ABCE4B" w14:textId="77777777" w:rsidR="00744129" w:rsidRPr="006B2793" w:rsidRDefault="00744129" w:rsidP="00744129">
            <w:pPr>
              <w:pStyle w:val="TAL"/>
              <w:tabs>
                <w:tab w:val="clear" w:pos="284"/>
                <w:tab w:val="clear" w:pos="567"/>
              </w:tabs>
              <w:rPr>
                <w:sz w:val="16"/>
              </w:rPr>
            </w:pPr>
          </w:p>
        </w:tc>
      </w:tr>
      <w:tr w:rsidR="00744129" w:rsidRPr="00200359" w14:paraId="5B04B0E7" w14:textId="77777777" w:rsidTr="00744129">
        <w:tc>
          <w:tcPr>
            <w:tcW w:w="675" w:type="dxa"/>
          </w:tcPr>
          <w:p w14:paraId="2DD8E3C9"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74A7552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191140</w:t>
            </w:r>
          </w:p>
        </w:tc>
        <w:tc>
          <w:tcPr>
            <w:tcW w:w="948" w:type="dxa"/>
          </w:tcPr>
          <w:p w14:paraId="527BCAA2"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2198BAE" w14:textId="77777777" w:rsidR="00744129" w:rsidRPr="006B2793" w:rsidRDefault="00744129" w:rsidP="00744129">
            <w:pPr>
              <w:pStyle w:val="TAL"/>
              <w:tabs>
                <w:tab w:val="clear" w:pos="284"/>
                <w:tab w:val="clear" w:pos="567"/>
              </w:tabs>
              <w:rPr>
                <w:sz w:val="16"/>
              </w:rPr>
            </w:pPr>
            <w:r w:rsidRPr="006B2793">
              <w:rPr>
                <w:sz w:val="16"/>
              </w:rPr>
              <w:t>Rel-15 CRs on TEI</w:t>
            </w:r>
          </w:p>
        </w:tc>
        <w:tc>
          <w:tcPr>
            <w:tcW w:w="1519" w:type="dxa"/>
          </w:tcPr>
          <w:p w14:paraId="59108274"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696979E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E75692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94F004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6C9EC0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B715CC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7021997" w14:textId="77777777" w:rsidR="00744129" w:rsidRPr="006B2793" w:rsidRDefault="00744129" w:rsidP="00744129">
            <w:pPr>
              <w:pStyle w:val="TAL"/>
              <w:tabs>
                <w:tab w:val="clear" w:pos="284"/>
                <w:tab w:val="clear" w:pos="567"/>
              </w:tabs>
              <w:rPr>
                <w:sz w:val="16"/>
              </w:rPr>
            </w:pPr>
          </w:p>
        </w:tc>
        <w:tc>
          <w:tcPr>
            <w:tcW w:w="2038" w:type="dxa"/>
          </w:tcPr>
          <w:p w14:paraId="769C65A8" w14:textId="77777777" w:rsidR="00744129" w:rsidRPr="006B2793" w:rsidRDefault="00744129" w:rsidP="00744129">
            <w:pPr>
              <w:pStyle w:val="TAL"/>
              <w:tabs>
                <w:tab w:val="clear" w:pos="284"/>
                <w:tab w:val="clear" w:pos="567"/>
              </w:tabs>
              <w:rPr>
                <w:sz w:val="16"/>
              </w:rPr>
            </w:pPr>
            <w:r w:rsidRPr="006B2793">
              <w:rPr>
                <w:sz w:val="16"/>
              </w:rPr>
              <w:t>TEI15</w:t>
            </w:r>
          </w:p>
        </w:tc>
        <w:tc>
          <w:tcPr>
            <w:tcW w:w="1340" w:type="dxa"/>
          </w:tcPr>
          <w:p w14:paraId="68F4D9E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457BD0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4FC3833" w14:textId="77777777" w:rsidR="00744129" w:rsidRPr="006B2793" w:rsidRDefault="00744129" w:rsidP="00744129">
            <w:pPr>
              <w:pStyle w:val="TAL"/>
              <w:tabs>
                <w:tab w:val="clear" w:pos="284"/>
                <w:tab w:val="clear" w:pos="567"/>
              </w:tabs>
              <w:rPr>
                <w:sz w:val="16"/>
              </w:rPr>
            </w:pPr>
          </w:p>
        </w:tc>
      </w:tr>
      <w:tr w:rsidR="00744129" w:rsidRPr="00200359" w14:paraId="49B13E23" w14:textId="77777777" w:rsidTr="00744129">
        <w:tc>
          <w:tcPr>
            <w:tcW w:w="675" w:type="dxa"/>
          </w:tcPr>
          <w:p w14:paraId="5E03667B" w14:textId="77777777" w:rsidR="00744129" w:rsidRPr="006B2793" w:rsidRDefault="00744129" w:rsidP="00744129">
            <w:pPr>
              <w:pStyle w:val="TAL"/>
              <w:tabs>
                <w:tab w:val="clear" w:pos="284"/>
                <w:tab w:val="clear" w:pos="567"/>
              </w:tabs>
              <w:rPr>
                <w:sz w:val="16"/>
              </w:rPr>
            </w:pPr>
            <w:r w:rsidRPr="006B2793">
              <w:rPr>
                <w:sz w:val="16"/>
              </w:rPr>
              <w:t>16.3</w:t>
            </w:r>
          </w:p>
        </w:tc>
        <w:tc>
          <w:tcPr>
            <w:tcW w:w="1134" w:type="dxa"/>
          </w:tcPr>
          <w:p w14:paraId="437F715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191141</w:t>
            </w:r>
          </w:p>
        </w:tc>
        <w:tc>
          <w:tcPr>
            <w:tcW w:w="948" w:type="dxa"/>
          </w:tcPr>
          <w:p w14:paraId="0B2C360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A227EF1" w14:textId="77777777" w:rsidR="00744129" w:rsidRPr="006B2793" w:rsidRDefault="00744129" w:rsidP="00744129">
            <w:pPr>
              <w:pStyle w:val="TAL"/>
              <w:tabs>
                <w:tab w:val="clear" w:pos="284"/>
                <w:tab w:val="clear" w:pos="567"/>
              </w:tabs>
              <w:rPr>
                <w:sz w:val="16"/>
              </w:rPr>
            </w:pPr>
            <w:r w:rsidRPr="006B2793">
              <w:rPr>
                <w:sz w:val="16"/>
              </w:rPr>
              <w:t>Rel-16 CRs on Security for 5GS Enhanced support of Vertical and LAN Services</w:t>
            </w:r>
          </w:p>
        </w:tc>
        <w:tc>
          <w:tcPr>
            <w:tcW w:w="1519" w:type="dxa"/>
          </w:tcPr>
          <w:p w14:paraId="586CC4CE"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5FC70A3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1DF079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43212A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00172F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2A37A3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4938031" w14:textId="77777777" w:rsidR="00744129" w:rsidRPr="006B2793" w:rsidRDefault="00744129" w:rsidP="00744129">
            <w:pPr>
              <w:pStyle w:val="TAL"/>
              <w:tabs>
                <w:tab w:val="clear" w:pos="284"/>
                <w:tab w:val="clear" w:pos="567"/>
              </w:tabs>
              <w:rPr>
                <w:sz w:val="16"/>
              </w:rPr>
            </w:pPr>
          </w:p>
        </w:tc>
        <w:tc>
          <w:tcPr>
            <w:tcW w:w="2038" w:type="dxa"/>
          </w:tcPr>
          <w:p w14:paraId="69A9C232" w14:textId="77777777" w:rsidR="00744129" w:rsidRPr="006B2793" w:rsidRDefault="00744129" w:rsidP="00744129">
            <w:pPr>
              <w:pStyle w:val="TAL"/>
              <w:tabs>
                <w:tab w:val="clear" w:pos="284"/>
                <w:tab w:val="clear" w:pos="567"/>
              </w:tabs>
              <w:rPr>
                <w:sz w:val="16"/>
              </w:rPr>
            </w:pPr>
            <w:r w:rsidRPr="006B2793">
              <w:rPr>
                <w:sz w:val="16"/>
              </w:rPr>
              <w:t>Vertical_LAN_SEC</w:t>
            </w:r>
          </w:p>
        </w:tc>
        <w:tc>
          <w:tcPr>
            <w:tcW w:w="1340" w:type="dxa"/>
          </w:tcPr>
          <w:p w14:paraId="308BF5A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45C847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C53109D" w14:textId="77777777" w:rsidR="00744129" w:rsidRPr="006B2793" w:rsidRDefault="00744129" w:rsidP="00744129">
            <w:pPr>
              <w:pStyle w:val="TAL"/>
              <w:tabs>
                <w:tab w:val="clear" w:pos="284"/>
                <w:tab w:val="clear" w:pos="567"/>
              </w:tabs>
              <w:rPr>
                <w:sz w:val="16"/>
              </w:rPr>
            </w:pPr>
          </w:p>
        </w:tc>
      </w:tr>
      <w:tr w:rsidR="00744129" w:rsidRPr="00200359" w14:paraId="107FE9E7" w14:textId="77777777" w:rsidTr="00744129">
        <w:tc>
          <w:tcPr>
            <w:tcW w:w="675" w:type="dxa"/>
          </w:tcPr>
          <w:p w14:paraId="2FA99C28"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18D8836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191142</w:t>
            </w:r>
          </w:p>
        </w:tc>
        <w:tc>
          <w:tcPr>
            <w:tcW w:w="948" w:type="dxa"/>
          </w:tcPr>
          <w:p w14:paraId="4535A3DD"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35DC3DE3" w14:textId="77777777" w:rsidR="00744129" w:rsidRPr="006B2793" w:rsidRDefault="00744129" w:rsidP="00744129">
            <w:pPr>
              <w:pStyle w:val="TAL"/>
              <w:tabs>
                <w:tab w:val="clear" w:pos="284"/>
                <w:tab w:val="clear" w:pos="567"/>
              </w:tabs>
              <w:rPr>
                <w:sz w:val="16"/>
              </w:rPr>
            </w:pPr>
            <w:r w:rsidRPr="006B2793">
              <w:rPr>
                <w:sz w:val="16"/>
              </w:rPr>
              <w:t>TR 33.835: Study on authentication and key management for applications based on 3GPP credential in 5G</w:t>
            </w:r>
          </w:p>
        </w:tc>
        <w:tc>
          <w:tcPr>
            <w:tcW w:w="1519" w:type="dxa"/>
          </w:tcPr>
          <w:p w14:paraId="5D3EF6D1"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538FA97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964DF2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DD2638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B40923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73580C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A9AFCE2"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6E43DB9" w14:textId="77777777" w:rsidR="00744129" w:rsidRPr="006B2793" w:rsidRDefault="00744129" w:rsidP="00744129">
            <w:pPr>
              <w:pStyle w:val="TAL"/>
              <w:tabs>
                <w:tab w:val="clear" w:pos="284"/>
                <w:tab w:val="clear" w:pos="567"/>
              </w:tabs>
              <w:rPr>
                <w:sz w:val="16"/>
              </w:rPr>
            </w:pPr>
            <w:r w:rsidRPr="006B2793">
              <w:rPr>
                <w:sz w:val="16"/>
              </w:rPr>
              <w:t>FS_AKMA</w:t>
            </w:r>
          </w:p>
        </w:tc>
        <w:tc>
          <w:tcPr>
            <w:tcW w:w="1340" w:type="dxa"/>
          </w:tcPr>
          <w:p w14:paraId="4D20B0F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A317D2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79BD67A" w14:textId="77777777" w:rsidR="00744129" w:rsidRPr="006B2793" w:rsidRDefault="00744129" w:rsidP="00744129">
            <w:pPr>
              <w:pStyle w:val="TAL"/>
              <w:tabs>
                <w:tab w:val="clear" w:pos="284"/>
                <w:tab w:val="clear" w:pos="567"/>
              </w:tabs>
              <w:rPr>
                <w:sz w:val="16"/>
              </w:rPr>
            </w:pPr>
          </w:p>
        </w:tc>
      </w:tr>
      <w:tr w:rsidR="00744129" w:rsidRPr="00200359" w14:paraId="1B720941" w14:textId="77777777" w:rsidTr="00744129">
        <w:tc>
          <w:tcPr>
            <w:tcW w:w="675" w:type="dxa"/>
          </w:tcPr>
          <w:p w14:paraId="163D05C2"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3E1297D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191143</w:t>
            </w:r>
          </w:p>
        </w:tc>
        <w:tc>
          <w:tcPr>
            <w:tcW w:w="948" w:type="dxa"/>
          </w:tcPr>
          <w:p w14:paraId="6A585EC2"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5B382D23" w14:textId="77777777" w:rsidR="00744129" w:rsidRPr="006B2793" w:rsidRDefault="00744129" w:rsidP="00744129">
            <w:pPr>
              <w:pStyle w:val="TAL"/>
              <w:tabs>
                <w:tab w:val="clear" w:pos="284"/>
                <w:tab w:val="clear" w:pos="567"/>
              </w:tabs>
              <w:rPr>
                <w:sz w:val="16"/>
              </w:rPr>
            </w:pPr>
            <w:r w:rsidRPr="006B2793">
              <w:rPr>
                <w:sz w:val="16"/>
              </w:rPr>
              <w:t>TR 33.819 Study on security enhancements of 5GS for vertical and Local Area Network (LAN) services</w:t>
            </w:r>
          </w:p>
        </w:tc>
        <w:tc>
          <w:tcPr>
            <w:tcW w:w="1519" w:type="dxa"/>
          </w:tcPr>
          <w:p w14:paraId="152890CD"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5047D05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E1007C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80707E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0C7F69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24B396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AE5C949"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C67B715" w14:textId="77777777" w:rsidR="00744129" w:rsidRPr="006B2793" w:rsidRDefault="00744129" w:rsidP="00744129">
            <w:pPr>
              <w:pStyle w:val="TAL"/>
              <w:tabs>
                <w:tab w:val="clear" w:pos="284"/>
                <w:tab w:val="clear" w:pos="567"/>
              </w:tabs>
              <w:rPr>
                <w:sz w:val="16"/>
              </w:rPr>
            </w:pPr>
            <w:r w:rsidRPr="006B2793">
              <w:rPr>
                <w:sz w:val="16"/>
              </w:rPr>
              <w:t>FS_Vertical_LAN_SEC</w:t>
            </w:r>
          </w:p>
        </w:tc>
        <w:tc>
          <w:tcPr>
            <w:tcW w:w="1340" w:type="dxa"/>
          </w:tcPr>
          <w:p w14:paraId="41E777F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7F3438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A72A6B3" w14:textId="77777777" w:rsidR="00744129" w:rsidRPr="006B2793" w:rsidRDefault="00744129" w:rsidP="00744129">
            <w:pPr>
              <w:pStyle w:val="TAL"/>
              <w:tabs>
                <w:tab w:val="clear" w:pos="284"/>
                <w:tab w:val="clear" w:pos="567"/>
              </w:tabs>
              <w:rPr>
                <w:sz w:val="16"/>
              </w:rPr>
            </w:pPr>
          </w:p>
        </w:tc>
      </w:tr>
      <w:tr w:rsidR="00744129" w:rsidRPr="00200359" w14:paraId="1136D89D" w14:textId="77777777" w:rsidTr="00744129">
        <w:tc>
          <w:tcPr>
            <w:tcW w:w="675" w:type="dxa"/>
          </w:tcPr>
          <w:p w14:paraId="00D9CF92" w14:textId="77777777" w:rsidR="00744129" w:rsidRPr="006B2793" w:rsidRDefault="00744129" w:rsidP="00744129">
            <w:pPr>
              <w:pStyle w:val="TAL"/>
              <w:tabs>
                <w:tab w:val="clear" w:pos="284"/>
                <w:tab w:val="clear" w:pos="567"/>
              </w:tabs>
              <w:rPr>
                <w:sz w:val="16"/>
              </w:rPr>
            </w:pPr>
            <w:r w:rsidRPr="006B2793">
              <w:rPr>
                <w:sz w:val="16"/>
              </w:rPr>
              <w:t>4.1</w:t>
            </w:r>
          </w:p>
        </w:tc>
        <w:tc>
          <w:tcPr>
            <w:tcW w:w="1134" w:type="dxa"/>
          </w:tcPr>
          <w:p w14:paraId="3EFCB60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191144</w:t>
            </w:r>
          </w:p>
        </w:tc>
        <w:tc>
          <w:tcPr>
            <w:tcW w:w="948" w:type="dxa"/>
          </w:tcPr>
          <w:p w14:paraId="7FE122C1"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7AFF5273" w14:textId="77777777" w:rsidR="00744129" w:rsidRPr="006B2793" w:rsidRDefault="00744129" w:rsidP="00744129">
            <w:pPr>
              <w:pStyle w:val="TAL"/>
              <w:tabs>
                <w:tab w:val="clear" w:pos="284"/>
                <w:tab w:val="clear" w:pos="567"/>
              </w:tabs>
              <w:rPr>
                <w:sz w:val="16"/>
              </w:rPr>
            </w:pPr>
            <w:r w:rsidRPr="006B2793">
              <w:rPr>
                <w:sz w:val="16"/>
              </w:rPr>
              <w:t>SA WG1 Report to TSG SA#86</w:t>
            </w:r>
          </w:p>
        </w:tc>
        <w:tc>
          <w:tcPr>
            <w:tcW w:w="1519" w:type="dxa"/>
          </w:tcPr>
          <w:p w14:paraId="300B0E39" w14:textId="77777777" w:rsidR="00744129" w:rsidRPr="006B2793" w:rsidRDefault="00744129" w:rsidP="00744129">
            <w:pPr>
              <w:pStyle w:val="TAL"/>
              <w:tabs>
                <w:tab w:val="clear" w:pos="284"/>
                <w:tab w:val="clear" w:pos="567"/>
              </w:tabs>
              <w:rPr>
                <w:sz w:val="16"/>
              </w:rPr>
            </w:pPr>
            <w:r w:rsidRPr="006B2793">
              <w:rPr>
                <w:sz w:val="16"/>
              </w:rPr>
              <w:t>SA WG1 Chairman</w:t>
            </w:r>
          </w:p>
        </w:tc>
        <w:tc>
          <w:tcPr>
            <w:tcW w:w="1212" w:type="dxa"/>
          </w:tcPr>
          <w:p w14:paraId="332D71B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16FEDC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E0251B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A05087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E23496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AC3AB6B" w14:textId="77777777" w:rsidR="00744129" w:rsidRPr="006B2793" w:rsidRDefault="00744129" w:rsidP="00744129">
            <w:pPr>
              <w:pStyle w:val="TAL"/>
              <w:tabs>
                <w:tab w:val="clear" w:pos="284"/>
                <w:tab w:val="clear" w:pos="567"/>
              </w:tabs>
              <w:rPr>
                <w:sz w:val="16"/>
              </w:rPr>
            </w:pPr>
          </w:p>
        </w:tc>
        <w:tc>
          <w:tcPr>
            <w:tcW w:w="2038" w:type="dxa"/>
          </w:tcPr>
          <w:p w14:paraId="0F93E7CA" w14:textId="77777777" w:rsidR="00744129" w:rsidRPr="006B2793" w:rsidRDefault="00744129" w:rsidP="00744129">
            <w:pPr>
              <w:pStyle w:val="TAL"/>
              <w:tabs>
                <w:tab w:val="clear" w:pos="284"/>
                <w:tab w:val="clear" w:pos="567"/>
              </w:tabs>
              <w:rPr>
                <w:sz w:val="16"/>
              </w:rPr>
            </w:pPr>
          </w:p>
        </w:tc>
        <w:tc>
          <w:tcPr>
            <w:tcW w:w="1340" w:type="dxa"/>
          </w:tcPr>
          <w:p w14:paraId="382FE189"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1FEC249B"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1450DFF" w14:textId="77777777" w:rsidR="00744129" w:rsidRPr="006B2793" w:rsidRDefault="00744129" w:rsidP="00744129">
            <w:pPr>
              <w:pStyle w:val="TAL"/>
              <w:tabs>
                <w:tab w:val="clear" w:pos="284"/>
                <w:tab w:val="clear" w:pos="567"/>
              </w:tabs>
              <w:rPr>
                <w:sz w:val="16"/>
              </w:rPr>
            </w:pPr>
          </w:p>
        </w:tc>
      </w:tr>
      <w:tr w:rsidR="00744129" w:rsidRPr="00200359" w14:paraId="2B1A8062" w14:textId="77777777" w:rsidTr="00744129">
        <w:tc>
          <w:tcPr>
            <w:tcW w:w="675" w:type="dxa"/>
          </w:tcPr>
          <w:p w14:paraId="0020C4DF" w14:textId="77777777" w:rsidR="00744129" w:rsidRPr="006B2793" w:rsidRDefault="00744129" w:rsidP="00744129">
            <w:pPr>
              <w:pStyle w:val="TAL"/>
              <w:tabs>
                <w:tab w:val="clear" w:pos="284"/>
                <w:tab w:val="clear" w:pos="567"/>
              </w:tabs>
              <w:rPr>
                <w:sz w:val="16"/>
              </w:rPr>
            </w:pPr>
            <w:r w:rsidRPr="006B2793">
              <w:rPr>
                <w:sz w:val="16"/>
              </w:rPr>
              <w:t>3.5</w:t>
            </w:r>
          </w:p>
        </w:tc>
        <w:tc>
          <w:tcPr>
            <w:tcW w:w="1134" w:type="dxa"/>
          </w:tcPr>
          <w:p w14:paraId="042D5D9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191145</w:t>
            </w:r>
          </w:p>
        </w:tc>
        <w:tc>
          <w:tcPr>
            <w:tcW w:w="948" w:type="dxa"/>
          </w:tcPr>
          <w:p w14:paraId="5B6BC3F1"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5048E035" w14:textId="77777777" w:rsidR="00744129" w:rsidRPr="006B2793" w:rsidRDefault="00744129" w:rsidP="00744129">
            <w:pPr>
              <w:pStyle w:val="TAL"/>
              <w:tabs>
                <w:tab w:val="clear" w:pos="284"/>
                <w:tab w:val="clear" w:pos="567"/>
              </w:tabs>
              <w:rPr>
                <w:sz w:val="16"/>
              </w:rPr>
            </w:pPr>
            <w:r w:rsidRPr="006B2793">
              <w:rPr>
                <w:sz w:val="16"/>
              </w:rPr>
              <w:t>Common external TR on guidelines for Edge Computing deployment</w:t>
            </w:r>
          </w:p>
        </w:tc>
        <w:tc>
          <w:tcPr>
            <w:tcW w:w="1519" w:type="dxa"/>
          </w:tcPr>
          <w:p w14:paraId="16CE3B48" w14:textId="77777777"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14:paraId="00C4ED7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D6731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70A7ED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8B1E87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C312A3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52CCD41"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2CB1195" w14:textId="77777777" w:rsidR="00744129" w:rsidRPr="006B2793" w:rsidRDefault="00744129" w:rsidP="00744129">
            <w:pPr>
              <w:pStyle w:val="TAL"/>
              <w:tabs>
                <w:tab w:val="clear" w:pos="284"/>
                <w:tab w:val="clear" w:pos="567"/>
              </w:tabs>
              <w:rPr>
                <w:sz w:val="16"/>
              </w:rPr>
            </w:pPr>
          </w:p>
        </w:tc>
        <w:tc>
          <w:tcPr>
            <w:tcW w:w="1340" w:type="dxa"/>
          </w:tcPr>
          <w:p w14:paraId="436E21DF"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316505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A13F7E9" w14:textId="77777777" w:rsidR="00744129" w:rsidRPr="006B2793" w:rsidRDefault="00744129" w:rsidP="00744129">
            <w:pPr>
              <w:pStyle w:val="TAL"/>
              <w:tabs>
                <w:tab w:val="clear" w:pos="284"/>
                <w:tab w:val="clear" w:pos="567"/>
              </w:tabs>
              <w:rPr>
                <w:sz w:val="16"/>
              </w:rPr>
            </w:pPr>
          </w:p>
        </w:tc>
      </w:tr>
      <w:tr w:rsidR="00744129" w:rsidRPr="00200359" w14:paraId="4FC3E7C3" w14:textId="77777777" w:rsidTr="00744129">
        <w:tc>
          <w:tcPr>
            <w:tcW w:w="675" w:type="dxa"/>
          </w:tcPr>
          <w:p w14:paraId="32BC082B"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729227E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191146</w:t>
            </w:r>
          </w:p>
        </w:tc>
        <w:tc>
          <w:tcPr>
            <w:tcW w:w="948" w:type="dxa"/>
          </w:tcPr>
          <w:p w14:paraId="6C125B74"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174B5F5D" w14:textId="77777777" w:rsidR="00744129" w:rsidRPr="006B2793" w:rsidRDefault="00744129" w:rsidP="00744129">
            <w:pPr>
              <w:pStyle w:val="TAL"/>
              <w:tabs>
                <w:tab w:val="clear" w:pos="284"/>
                <w:tab w:val="clear" w:pos="567"/>
              </w:tabs>
              <w:rPr>
                <w:sz w:val="16"/>
              </w:rPr>
            </w:pPr>
            <w:r w:rsidRPr="006B2793">
              <w:rPr>
                <w:sz w:val="16"/>
              </w:rPr>
              <w:t>New SID: Study on enhancement of support for Edge Computing in 5GC</w:t>
            </w:r>
          </w:p>
        </w:tc>
        <w:tc>
          <w:tcPr>
            <w:tcW w:w="1519" w:type="dxa"/>
          </w:tcPr>
          <w:p w14:paraId="41962DC1" w14:textId="77777777"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14:paraId="39661D1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766B8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308A72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E02A14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5F2B7A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B7D443B"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FAF8A36" w14:textId="77777777" w:rsidR="00744129" w:rsidRPr="006B2793" w:rsidRDefault="00744129" w:rsidP="00744129">
            <w:pPr>
              <w:pStyle w:val="TAL"/>
              <w:tabs>
                <w:tab w:val="clear" w:pos="284"/>
                <w:tab w:val="clear" w:pos="567"/>
              </w:tabs>
              <w:rPr>
                <w:sz w:val="16"/>
              </w:rPr>
            </w:pPr>
            <w:r w:rsidRPr="006B2793">
              <w:rPr>
                <w:sz w:val="16"/>
              </w:rPr>
              <w:t>FS_enh_EC</w:t>
            </w:r>
          </w:p>
        </w:tc>
        <w:tc>
          <w:tcPr>
            <w:tcW w:w="1340" w:type="dxa"/>
          </w:tcPr>
          <w:p w14:paraId="4C562058" w14:textId="77777777" w:rsidR="00744129" w:rsidRPr="006B2793" w:rsidRDefault="00744129" w:rsidP="00744129">
            <w:pPr>
              <w:pStyle w:val="TAL"/>
              <w:tabs>
                <w:tab w:val="clear" w:pos="284"/>
                <w:tab w:val="clear" w:pos="567"/>
              </w:tabs>
              <w:rPr>
                <w:sz w:val="16"/>
              </w:rPr>
            </w:pPr>
            <w:r w:rsidRPr="006B2793">
              <w:rPr>
                <w:sz w:val="16"/>
              </w:rPr>
              <w:t>No clean version provided. Noted</w:t>
            </w:r>
          </w:p>
        </w:tc>
        <w:tc>
          <w:tcPr>
            <w:tcW w:w="986" w:type="dxa"/>
          </w:tcPr>
          <w:p w14:paraId="1F23AAEF"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66159EF" w14:textId="77777777" w:rsidR="00744129" w:rsidRPr="006B2793" w:rsidRDefault="00744129" w:rsidP="00744129">
            <w:pPr>
              <w:pStyle w:val="TAL"/>
              <w:tabs>
                <w:tab w:val="clear" w:pos="284"/>
                <w:tab w:val="clear" w:pos="567"/>
              </w:tabs>
              <w:rPr>
                <w:sz w:val="16"/>
              </w:rPr>
            </w:pPr>
          </w:p>
        </w:tc>
      </w:tr>
      <w:tr w:rsidR="00744129" w:rsidRPr="00200359" w14:paraId="6E68E988" w14:textId="77777777" w:rsidTr="00744129">
        <w:tc>
          <w:tcPr>
            <w:tcW w:w="675" w:type="dxa"/>
          </w:tcPr>
          <w:p w14:paraId="299EF7B0"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5290D83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191147</w:t>
            </w:r>
          </w:p>
        </w:tc>
        <w:tc>
          <w:tcPr>
            <w:tcW w:w="948" w:type="dxa"/>
          </w:tcPr>
          <w:p w14:paraId="19C4193E"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13090FC8" w14:textId="77777777" w:rsidR="00744129" w:rsidRPr="006B2793" w:rsidRDefault="00744129" w:rsidP="00744129">
            <w:pPr>
              <w:pStyle w:val="TAL"/>
              <w:tabs>
                <w:tab w:val="clear" w:pos="284"/>
                <w:tab w:val="clear" w:pos="567"/>
              </w:tabs>
              <w:rPr>
                <w:sz w:val="16"/>
              </w:rPr>
            </w:pPr>
            <w:r w:rsidRPr="006B2793">
              <w:rPr>
                <w:sz w:val="16"/>
              </w:rPr>
              <w:t>Revised New WID on Architecture for enabling Edge Applications</w:t>
            </w:r>
          </w:p>
        </w:tc>
        <w:tc>
          <w:tcPr>
            <w:tcW w:w="1519" w:type="dxa"/>
          </w:tcPr>
          <w:p w14:paraId="5DAF1E3B" w14:textId="77777777"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14:paraId="2227AE9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76121E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45DA4D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7894F0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A99C9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AE9B0B7"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22D1E1F" w14:textId="77777777" w:rsidR="00744129" w:rsidRPr="006B2793" w:rsidRDefault="00744129" w:rsidP="00744129">
            <w:pPr>
              <w:pStyle w:val="TAL"/>
              <w:tabs>
                <w:tab w:val="clear" w:pos="284"/>
                <w:tab w:val="clear" w:pos="567"/>
              </w:tabs>
              <w:rPr>
                <w:sz w:val="16"/>
              </w:rPr>
            </w:pPr>
            <w:r w:rsidRPr="006B2793">
              <w:rPr>
                <w:sz w:val="16"/>
              </w:rPr>
              <w:t>FS_EDGEAPP</w:t>
            </w:r>
          </w:p>
        </w:tc>
        <w:tc>
          <w:tcPr>
            <w:tcW w:w="1340" w:type="dxa"/>
          </w:tcPr>
          <w:p w14:paraId="67E9433B" w14:textId="77777777" w:rsidR="00744129" w:rsidRPr="006B2793" w:rsidRDefault="00744129" w:rsidP="00744129">
            <w:pPr>
              <w:pStyle w:val="TAL"/>
              <w:tabs>
                <w:tab w:val="clear" w:pos="284"/>
                <w:tab w:val="clear" w:pos="567"/>
              </w:tabs>
              <w:rPr>
                <w:sz w:val="16"/>
              </w:rPr>
            </w:pPr>
            <w:r w:rsidRPr="006B2793">
              <w:rPr>
                <w:sz w:val="16"/>
              </w:rPr>
              <w:t>No clean version provided. Noted</w:t>
            </w:r>
          </w:p>
        </w:tc>
        <w:tc>
          <w:tcPr>
            <w:tcW w:w="986" w:type="dxa"/>
          </w:tcPr>
          <w:p w14:paraId="7AC52292"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7CC29B4" w14:textId="77777777" w:rsidR="00744129" w:rsidRPr="006B2793" w:rsidRDefault="00744129" w:rsidP="00744129">
            <w:pPr>
              <w:pStyle w:val="TAL"/>
              <w:tabs>
                <w:tab w:val="clear" w:pos="284"/>
                <w:tab w:val="clear" w:pos="567"/>
              </w:tabs>
              <w:rPr>
                <w:sz w:val="16"/>
              </w:rPr>
            </w:pPr>
          </w:p>
        </w:tc>
      </w:tr>
      <w:tr w:rsidR="00744129" w:rsidRPr="00200359" w14:paraId="35A1C682" w14:textId="77777777" w:rsidTr="00744129">
        <w:tc>
          <w:tcPr>
            <w:tcW w:w="675" w:type="dxa"/>
          </w:tcPr>
          <w:p w14:paraId="49D3EC15"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6214CE3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191148</w:t>
            </w:r>
          </w:p>
        </w:tc>
        <w:tc>
          <w:tcPr>
            <w:tcW w:w="948" w:type="dxa"/>
          </w:tcPr>
          <w:p w14:paraId="53375BEF"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0DCEBEC3" w14:textId="77777777" w:rsidR="00744129" w:rsidRPr="006B2793" w:rsidRDefault="00744129" w:rsidP="00744129">
            <w:pPr>
              <w:pStyle w:val="TAL"/>
              <w:tabs>
                <w:tab w:val="clear" w:pos="284"/>
                <w:tab w:val="clear" w:pos="567"/>
              </w:tabs>
              <w:rPr>
                <w:sz w:val="16"/>
              </w:rPr>
            </w:pPr>
            <w:r w:rsidRPr="006B2793">
              <w:rPr>
                <w:sz w:val="16"/>
              </w:rPr>
              <w:t>[DRAFT] Reply LS on Split of work responsibilities between SA WG2 and SA WG6</w:t>
            </w:r>
          </w:p>
        </w:tc>
        <w:tc>
          <w:tcPr>
            <w:tcW w:w="1519" w:type="dxa"/>
          </w:tcPr>
          <w:p w14:paraId="4F78F7A3" w14:textId="77777777"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14:paraId="6EC0F5E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A6F9B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FC67D9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CCC751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AB5343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4A13704"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7C852CC" w14:textId="77777777" w:rsidR="00744129" w:rsidRPr="006B2793" w:rsidRDefault="00744129" w:rsidP="00744129">
            <w:pPr>
              <w:pStyle w:val="TAL"/>
              <w:tabs>
                <w:tab w:val="clear" w:pos="284"/>
                <w:tab w:val="clear" w:pos="567"/>
              </w:tabs>
              <w:rPr>
                <w:sz w:val="16"/>
              </w:rPr>
            </w:pPr>
            <w:r w:rsidRPr="006B2793">
              <w:rPr>
                <w:sz w:val="16"/>
              </w:rPr>
              <w:t>FS_EDGEAPP, FS_enh_EC</w:t>
            </w:r>
          </w:p>
        </w:tc>
        <w:tc>
          <w:tcPr>
            <w:tcW w:w="1340" w:type="dxa"/>
          </w:tcPr>
          <w:p w14:paraId="4B1D1461" w14:textId="77777777" w:rsidR="00744129" w:rsidRPr="006B2793" w:rsidRDefault="00744129" w:rsidP="00744129">
            <w:pPr>
              <w:pStyle w:val="TAL"/>
              <w:tabs>
                <w:tab w:val="clear" w:pos="284"/>
                <w:tab w:val="clear" w:pos="567"/>
              </w:tabs>
              <w:rPr>
                <w:sz w:val="16"/>
              </w:rPr>
            </w:pPr>
            <w:r w:rsidRPr="006B2793">
              <w:rPr>
                <w:sz w:val="16"/>
              </w:rPr>
              <w:t>Response to SP-191052. Revised to SP-191363.</w:t>
            </w:r>
          </w:p>
        </w:tc>
        <w:tc>
          <w:tcPr>
            <w:tcW w:w="986" w:type="dxa"/>
          </w:tcPr>
          <w:p w14:paraId="35A3B6E3"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4AC00A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191363</w:t>
            </w:r>
          </w:p>
        </w:tc>
      </w:tr>
      <w:tr w:rsidR="00744129" w:rsidRPr="00200359" w14:paraId="1DEE7521" w14:textId="77777777" w:rsidTr="00744129">
        <w:tc>
          <w:tcPr>
            <w:tcW w:w="675" w:type="dxa"/>
          </w:tcPr>
          <w:p w14:paraId="1A4939C7"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063A44E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191149</w:t>
            </w:r>
          </w:p>
        </w:tc>
        <w:tc>
          <w:tcPr>
            <w:tcW w:w="948" w:type="dxa"/>
          </w:tcPr>
          <w:p w14:paraId="047177C9"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00CF9CB" w14:textId="77777777"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w:t>
            </w:r>
          </w:p>
        </w:tc>
        <w:tc>
          <w:tcPr>
            <w:tcW w:w="1519" w:type="dxa"/>
          </w:tcPr>
          <w:p w14:paraId="5CD794D2"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55751F5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94051C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38D2A5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99DFB2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CBA210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B91D30D" w14:textId="77777777" w:rsidR="00744129" w:rsidRPr="006B2793" w:rsidRDefault="00744129" w:rsidP="00744129">
            <w:pPr>
              <w:pStyle w:val="TAL"/>
              <w:tabs>
                <w:tab w:val="clear" w:pos="284"/>
                <w:tab w:val="clear" w:pos="567"/>
              </w:tabs>
              <w:rPr>
                <w:sz w:val="16"/>
              </w:rPr>
            </w:pPr>
          </w:p>
        </w:tc>
        <w:tc>
          <w:tcPr>
            <w:tcW w:w="2038" w:type="dxa"/>
          </w:tcPr>
          <w:p w14:paraId="145A5478" w14:textId="77777777" w:rsidR="00744129" w:rsidRPr="006B2793" w:rsidRDefault="00744129" w:rsidP="00744129">
            <w:pPr>
              <w:pStyle w:val="TAL"/>
              <w:tabs>
                <w:tab w:val="clear" w:pos="284"/>
                <w:tab w:val="clear" w:pos="567"/>
              </w:tabs>
              <w:rPr>
                <w:sz w:val="16"/>
              </w:rPr>
            </w:pPr>
            <w:r w:rsidRPr="006B2793">
              <w:rPr>
                <w:sz w:val="16"/>
              </w:rPr>
              <w:t>5G_SLICE_ePA</w:t>
            </w:r>
          </w:p>
        </w:tc>
        <w:tc>
          <w:tcPr>
            <w:tcW w:w="1340" w:type="dxa"/>
          </w:tcPr>
          <w:p w14:paraId="686742A7" w14:textId="77777777" w:rsidR="00744129" w:rsidRPr="006B2793" w:rsidRDefault="00744129" w:rsidP="00744129">
            <w:pPr>
              <w:pStyle w:val="TAL"/>
              <w:tabs>
                <w:tab w:val="clear" w:pos="284"/>
                <w:tab w:val="clear" w:pos="567"/>
              </w:tabs>
              <w:rPr>
                <w:sz w:val="16"/>
              </w:rPr>
            </w:pPr>
            <w:r w:rsidRPr="006B2793">
              <w:rPr>
                <w:sz w:val="16"/>
              </w:rPr>
              <w:t>Huawei proposed to withdraw 28.552 CR0149R1 as it conflicts with other CRs. 28.552 CR0149R1 was withdrawn and the other CRs in this CR Pack were approved (Partially approved).</w:t>
            </w:r>
          </w:p>
        </w:tc>
        <w:tc>
          <w:tcPr>
            <w:tcW w:w="986" w:type="dxa"/>
          </w:tcPr>
          <w:p w14:paraId="5C74F04F" w14:textId="77777777"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14:paraId="0D33F945" w14:textId="77777777" w:rsidR="00744129" w:rsidRPr="006B2793" w:rsidRDefault="00744129" w:rsidP="00744129">
            <w:pPr>
              <w:pStyle w:val="TAL"/>
              <w:tabs>
                <w:tab w:val="clear" w:pos="284"/>
                <w:tab w:val="clear" w:pos="567"/>
              </w:tabs>
              <w:rPr>
                <w:sz w:val="16"/>
              </w:rPr>
            </w:pPr>
          </w:p>
        </w:tc>
      </w:tr>
      <w:tr w:rsidR="00744129" w:rsidRPr="00200359" w14:paraId="34262201" w14:textId="77777777" w:rsidTr="00744129">
        <w:tc>
          <w:tcPr>
            <w:tcW w:w="675" w:type="dxa"/>
          </w:tcPr>
          <w:p w14:paraId="60103B25" w14:textId="77777777" w:rsidR="00744129" w:rsidRPr="006B2793" w:rsidRDefault="00744129" w:rsidP="00744129">
            <w:pPr>
              <w:pStyle w:val="TAL"/>
              <w:tabs>
                <w:tab w:val="clear" w:pos="284"/>
                <w:tab w:val="clear" w:pos="567"/>
              </w:tabs>
              <w:rPr>
                <w:sz w:val="16"/>
              </w:rPr>
            </w:pPr>
            <w:r w:rsidRPr="006B2793">
              <w:rPr>
                <w:sz w:val="16"/>
              </w:rPr>
              <w:lastRenderedPageBreak/>
              <w:t>16.5</w:t>
            </w:r>
          </w:p>
        </w:tc>
        <w:tc>
          <w:tcPr>
            <w:tcW w:w="1134" w:type="dxa"/>
          </w:tcPr>
          <w:p w14:paraId="69B9D13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191150</w:t>
            </w:r>
          </w:p>
        </w:tc>
        <w:tc>
          <w:tcPr>
            <w:tcW w:w="948" w:type="dxa"/>
          </w:tcPr>
          <w:p w14:paraId="189BC522"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AE66BE4" w14:textId="77777777"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slicing-KPI reporting</w:t>
            </w:r>
          </w:p>
        </w:tc>
        <w:tc>
          <w:tcPr>
            <w:tcW w:w="1519" w:type="dxa"/>
          </w:tcPr>
          <w:p w14:paraId="64C5C8B1"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12B1175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ED9A48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E887CF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52E1D7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52D381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2CCDC36" w14:textId="77777777" w:rsidR="00744129" w:rsidRPr="006B2793" w:rsidRDefault="00744129" w:rsidP="00744129">
            <w:pPr>
              <w:pStyle w:val="TAL"/>
              <w:tabs>
                <w:tab w:val="clear" w:pos="284"/>
                <w:tab w:val="clear" w:pos="567"/>
              </w:tabs>
              <w:rPr>
                <w:sz w:val="16"/>
              </w:rPr>
            </w:pPr>
          </w:p>
        </w:tc>
        <w:tc>
          <w:tcPr>
            <w:tcW w:w="2038" w:type="dxa"/>
          </w:tcPr>
          <w:p w14:paraId="4828DD02" w14:textId="77777777" w:rsidR="00744129" w:rsidRPr="006B2793" w:rsidRDefault="00744129" w:rsidP="00744129">
            <w:pPr>
              <w:pStyle w:val="TAL"/>
              <w:tabs>
                <w:tab w:val="clear" w:pos="284"/>
                <w:tab w:val="clear" w:pos="567"/>
              </w:tabs>
              <w:rPr>
                <w:sz w:val="16"/>
              </w:rPr>
            </w:pPr>
            <w:r w:rsidRPr="006B2793">
              <w:rPr>
                <w:sz w:val="16"/>
              </w:rPr>
              <w:t>5G_SLICE_ePA-KPI</w:t>
            </w:r>
          </w:p>
        </w:tc>
        <w:tc>
          <w:tcPr>
            <w:tcW w:w="1340" w:type="dxa"/>
          </w:tcPr>
          <w:p w14:paraId="62B363F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70E536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BA215AC" w14:textId="77777777" w:rsidR="00744129" w:rsidRPr="006B2793" w:rsidRDefault="00744129" w:rsidP="00744129">
            <w:pPr>
              <w:pStyle w:val="TAL"/>
              <w:tabs>
                <w:tab w:val="clear" w:pos="284"/>
                <w:tab w:val="clear" w:pos="567"/>
              </w:tabs>
              <w:rPr>
                <w:sz w:val="16"/>
              </w:rPr>
            </w:pPr>
          </w:p>
        </w:tc>
      </w:tr>
      <w:tr w:rsidR="00744129" w:rsidRPr="00200359" w14:paraId="497EA528" w14:textId="77777777" w:rsidTr="00744129">
        <w:tc>
          <w:tcPr>
            <w:tcW w:w="675" w:type="dxa"/>
          </w:tcPr>
          <w:p w14:paraId="35F354E2"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530C37B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191151</w:t>
            </w:r>
          </w:p>
        </w:tc>
        <w:tc>
          <w:tcPr>
            <w:tcW w:w="948" w:type="dxa"/>
          </w:tcPr>
          <w:p w14:paraId="16C36578"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1186038" w14:textId="77777777" w:rsidR="00744129" w:rsidRPr="006B2793" w:rsidRDefault="00744129" w:rsidP="00744129">
            <w:pPr>
              <w:pStyle w:val="TAL"/>
              <w:tabs>
                <w:tab w:val="clear" w:pos="284"/>
                <w:tab w:val="clear" w:pos="567"/>
              </w:tabs>
              <w:rPr>
                <w:sz w:val="16"/>
              </w:rPr>
            </w:pPr>
            <w:r w:rsidRPr="006B2793">
              <w:rPr>
                <w:sz w:val="16"/>
              </w:rPr>
              <w:t>Rel-16 CRs on Charging Enhancement of 5GC interworking with EPC</w:t>
            </w:r>
          </w:p>
        </w:tc>
        <w:tc>
          <w:tcPr>
            <w:tcW w:w="1519" w:type="dxa"/>
          </w:tcPr>
          <w:p w14:paraId="7F3023F3"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4E018C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423CC6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C668A1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4CBED3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E59448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1A7DE0A" w14:textId="77777777" w:rsidR="00744129" w:rsidRPr="006B2793" w:rsidRDefault="00744129" w:rsidP="00744129">
            <w:pPr>
              <w:pStyle w:val="TAL"/>
              <w:tabs>
                <w:tab w:val="clear" w:pos="284"/>
                <w:tab w:val="clear" w:pos="567"/>
              </w:tabs>
              <w:rPr>
                <w:sz w:val="16"/>
              </w:rPr>
            </w:pPr>
          </w:p>
        </w:tc>
        <w:tc>
          <w:tcPr>
            <w:tcW w:w="2038" w:type="dxa"/>
          </w:tcPr>
          <w:p w14:paraId="7FFE1965" w14:textId="77777777" w:rsidR="00744129" w:rsidRPr="006B2793" w:rsidRDefault="00744129" w:rsidP="00744129">
            <w:pPr>
              <w:pStyle w:val="TAL"/>
              <w:tabs>
                <w:tab w:val="clear" w:pos="284"/>
                <w:tab w:val="clear" w:pos="567"/>
              </w:tabs>
              <w:rPr>
                <w:sz w:val="16"/>
              </w:rPr>
            </w:pPr>
            <w:r w:rsidRPr="006B2793">
              <w:rPr>
                <w:sz w:val="16"/>
              </w:rPr>
              <w:t>5GIEPC_CH</w:t>
            </w:r>
          </w:p>
        </w:tc>
        <w:tc>
          <w:tcPr>
            <w:tcW w:w="1340" w:type="dxa"/>
          </w:tcPr>
          <w:p w14:paraId="522129E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D50960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799271E" w14:textId="77777777" w:rsidR="00744129" w:rsidRPr="006B2793" w:rsidRDefault="00744129" w:rsidP="00744129">
            <w:pPr>
              <w:pStyle w:val="TAL"/>
              <w:tabs>
                <w:tab w:val="clear" w:pos="284"/>
                <w:tab w:val="clear" w:pos="567"/>
              </w:tabs>
              <w:rPr>
                <w:sz w:val="16"/>
              </w:rPr>
            </w:pPr>
          </w:p>
        </w:tc>
      </w:tr>
      <w:tr w:rsidR="00744129" w:rsidRPr="00200359" w14:paraId="3B8E1989" w14:textId="77777777" w:rsidTr="00744129">
        <w:tc>
          <w:tcPr>
            <w:tcW w:w="675" w:type="dxa"/>
          </w:tcPr>
          <w:p w14:paraId="1A92C1BB"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0B1EE06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191152</w:t>
            </w:r>
          </w:p>
        </w:tc>
        <w:tc>
          <w:tcPr>
            <w:tcW w:w="948" w:type="dxa"/>
          </w:tcPr>
          <w:p w14:paraId="3A929A9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5426DC6" w14:textId="77777777" w:rsidR="00744129" w:rsidRPr="006B2793" w:rsidRDefault="00744129" w:rsidP="00744129">
            <w:pPr>
              <w:pStyle w:val="TAL"/>
              <w:tabs>
                <w:tab w:val="clear" w:pos="284"/>
                <w:tab w:val="clear" w:pos="567"/>
              </w:tabs>
              <w:rPr>
                <w:sz w:val="16"/>
              </w:rPr>
            </w:pPr>
            <w:r w:rsidRPr="006B2793">
              <w:rPr>
                <w:sz w:val="16"/>
              </w:rPr>
              <w:t>Rel-16 CRs on Discovery of management services in 5G</w:t>
            </w:r>
          </w:p>
        </w:tc>
        <w:tc>
          <w:tcPr>
            <w:tcW w:w="1519" w:type="dxa"/>
          </w:tcPr>
          <w:p w14:paraId="007A1EA0"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67F57D7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FDC52C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260288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DFECE0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331E0D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B8B8832" w14:textId="77777777" w:rsidR="00744129" w:rsidRPr="006B2793" w:rsidRDefault="00744129" w:rsidP="00744129">
            <w:pPr>
              <w:pStyle w:val="TAL"/>
              <w:tabs>
                <w:tab w:val="clear" w:pos="284"/>
                <w:tab w:val="clear" w:pos="567"/>
              </w:tabs>
              <w:rPr>
                <w:sz w:val="16"/>
              </w:rPr>
            </w:pPr>
          </w:p>
        </w:tc>
        <w:tc>
          <w:tcPr>
            <w:tcW w:w="2038" w:type="dxa"/>
          </w:tcPr>
          <w:p w14:paraId="62F4DC2D" w14:textId="77777777" w:rsidR="00744129" w:rsidRPr="006B2793" w:rsidRDefault="00744129" w:rsidP="00744129">
            <w:pPr>
              <w:pStyle w:val="TAL"/>
              <w:tabs>
                <w:tab w:val="clear" w:pos="284"/>
                <w:tab w:val="clear" w:pos="567"/>
              </w:tabs>
              <w:rPr>
                <w:sz w:val="16"/>
              </w:rPr>
            </w:pPr>
            <w:r w:rsidRPr="006B2793">
              <w:rPr>
                <w:sz w:val="16"/>
              </w:rPr>
              <w:t>5GDMS</w:t>
            </w:r>
          </w:p>
        </w:tc>
        <w:tc>
          <w:tcPr>
            <w:tcW w:w="1340" w:type="dxa"/>
          </w:tcPr>
          <w:p w14:paraId="66AF877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6ED716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E24F9C1" w14:textId="77777777" w:rsidR="00744129" w:rsidRPr="006B2793" w:rsidRDefault="00744129" w:rsidP="00744129">
            <w:pPr>
              <w:pStyle w:val="TAL"/>
              <w:tabs>
                <w:tab w:val="clear" w:pos="284"/>
                <w:tab w:val="clear" w:pos="567"/>
              </w:tabs>
              <w:rPr>
                <w:sz w:val="16"/>
              </w:rPr>
            </w:pPr>
          </w:p>
        </w:tc>
      </w:tr>
      <w:tr w:rsidR="00744129" w:rsidRPr="00200359" w14:paraId="4CCE7504" w14:textId="77777777" w:rsidTr="00744129">
        <w:tc>
          <w:tcPr>
            <w:tcW w:w="675" w:type="dxa"/>
          </w:tcPr>
          <w:p w14:paraId="55766DFE"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3B667F3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191153</w:t>
            </w:r>
          </w:p>
        </w:tc>
        <w:tc>
          <w:tcPr>
            <w:tcW w:w="948" w:type="dxa"/>
          </w:tcPr>
          <w:p w14:paraId="662B47E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5736555" w14:textId="77777777" w:rsidR="00744129" w:rsidRPr="006B2793" w:rsidRDefault="00744129" w:rsidP="00744129">
            <w:pPr>
              <w:pStyle w:val="TAL"/>
              <w:tabs>
                <w:tab w:val="clear" w:pos="284"/>
                <w:tab w:val="clear" w:pos="567"/>
              </w:tabs>
              <w:rPr>
                <w:sz w:val="16"/>
              </w:rPr>
            </w:pPr>
            <w:r w:rsidRPr="006B2793">
              <w:rPr>
                <w:sz w:val="16"/>
              </w:rPr>
              <w:t>Rel-16 CRs on Charging AMF in 5G System Architecture Phase 1</w:t>
            </w:r>
          </w:p>
        </w:tc>
        <w:tc>
          <w:tcPr>
            <w:tcW w:w="1519" w:type="dxa"/>
          </w:tcPr>
          <w:p w14:paraId="5703289F"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2F3A453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97D0BB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D375E0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01FC1C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D5A042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15F091E" w14:textId="77777777" w:rsidR="00744129" w:rsidRPr="006B2793" w:rsidRDefault="00744129" w:rsidP="00744129">
            <w:pPr>
              <w:pStyle w:val="TAL"/>
              <w:tabs>
                <w:tab w:val="clear" w:pos="284"/>
                <w:tab w:val="clear" w:pos="567"/>
              </w:tabs>
              <w:rPr>
                <w:sz w:val="16"/>
              </w:rPr>
            </w:pPr>
          </w:p>
        </w:tc>
        <w:tc>
          <w:tcPr>
            <w:tcW w:w="2038" w:type="dxa"/>
          </w:tcPr>
          <w:p w14:paraId="25ED8490" w14:textId="77777777" w:rsidR="00744129" w:rsidRPr="006B2793" w:rsidRDefault="00744129" w:rsidP="00744129">
            <w:pPr>
              <w:pStyle w:val="TAL"/>
              <w:tabs>
                <w:tab w:val="clear" w:pos="284"/>
                <w:tab w:val="clear" w:pos="567"/>
              </w:tabs>
              <w:rPr>
                <w:sz w:val="16"/>
              </w:rPr>
            </w:pPr>
            <w:r w:rsidRPr="006B2793">
              <w:rPr>
                <w:sz w:val="16"/>
              </w:rPr>
              <w:t>5GS_Ph1_AMFCH</w:t>
            </w:r>
          </w:p>
        </w:tc>
        <w:tc>
          <w:tcPr>
            <w:tcW w:w="1340" w:type="dxa"/>
          </w:tcPr>
          <w:p w14:paraId="240358C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F71F40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1AAB42A" w14:textId="77777777" w:rsidR="00744129" w:rsidRPr="006B2793" w:rsidRDefault="00744129" w:rsidP="00744129">
            <w:pPr>
              <w:pStyle w:val="TAL"/>
              <w:tabs>
                <w:tab w:val="clear" w:pos="284"/>
                <w:tab w:val="clear" w:pos="567"/>
              </w:tabs>
              <w:rPr>
                <w:sz w:val="16"/>
              </w:rPr>
            </w:pPr>
          </w:p>
        </w:tc>
      </w:tr>
      <w:tr w:rsidR="00744129" w:rsidRPr="00200359" w14:paraId="386CE870" w14:textId="77777777" w:rsidTr="00744129">
        <w:tc>
          <w:tcPr>
            <w:tcW w:w="675" w:type="dxa"/>
          </w:tcPr>
          <w:p w14:paraId="276BF86A"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7425CBC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191154</w:t>
            </w:r>
          </w:p>
        </w:tc>
        <w:tc>
          <w:tcPr>
            <w:tcW w:w="948" w:type="dxa"/>
          </w:tcPr>
          <w:p w14:paraId="69087ABF"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559D439" w14:textId="77777777" w:rsidR="00744129" w:rsidRPr="006B2793" w:rsidRDefault="00744129" w:rsidP="00744129">
            <w:pPr>
              <w:pStyle w:val="TAL"/>
              <w:tabs>
                <w:tab w:val="clear" w:pos="284"/>
                <w:tab w:val="clear" w:pos="567"/>
              </w:tabs>
              <w:rPr>
                <w:sz w:val="16"/>
              </w:rPr>
            </w:pPr>
            <w:r w:rsidRPr="006B2793">
              <w:rPr>
                <w:sz w:val="16"/>
              </w:rPr>
              <w:t>Rel-16 CRs on Network Exposure Charging in 5G System Architecture</w:t>
            </w:r>
          </w:p>
        </w:tc>
        <w:tc>
          <w:tcPr>
            <w:tcW w:w="1519" w:type="dxa"/>
          </w:tcPr>
          <w:p w14:paraId="622F3239"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47A6924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C471C1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F0C835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E170E7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593137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65DCDF0" w14:textId="77777777" w:rsidR="00744129" w:rsidRPr="006B2793" w:rsidRDefault="00744129" w:rsidP="00744129">
            <w:pPr>
              <w:pStyle w:val="TAL"/>
              <w:tabs>
                <w:tab w:val="clear" w:pos="284"/>
                <w:tab w:val="clear" w:pos="567"/>
              </w:tabs>
              <w:rPr>
                <w:sz w:val="16"/>
              </w:rPr>
            </w:pPr>
          </w:p>
        </w:tc>
        <w:tc>
          <w:tcPr>
            <w:tcW w:w="2038" w:type="dxa"/>
          </w:tcPr>
          <w:p w14:paraId="27B23BA4" w14:textId="77777777" w:rsidR="00744129" w:rsidRPr="006B2793" w:rsidRDefault="00744129" w:rsidP="00744129">
            <w:pPr>
              <w:pStyle w:val="TAL"/>
              <w:tabs>
                <w:tab w:val="clear" w:pos="284"/>
                <w:tab w:val="clear" w:pos="567"/>
              </w:tabs>
              <w:rPr>
                <w:sz w:val="16"/>
              </w:rPr>
            </w:pPr>
            <w:r w:rsidRPr="006B2793">
              <w:rPr>
                <w:sz w:val="16"/>
              </w:rPr>
              <w:t>5GS_Ph1_NEFCH</w:t>
            </w:r>
          </w:p>
        </w:tc>
        <w:tc>
          <w:tcPr>
            <w:tcW w:w="1340" w:type="dxa"/>
          </w:tcPr>
          <w:p w14:paraId="7BA6D90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AE16C5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506FEE1" w14:textId="77777777" w:rsidR="00744129" w:rsidRPr="006B2793" w:rsidRDefault="00744129" w:rsidP="00744129">
            <w:pPr>
              <w:pStyle w:val="TAL"/>
              <w:tabs>
                <w:tab w:val="clear" w:pos="284"/>
                <w:tab w:val="clear" w:pos="567"/>
              </w:tabs>
              <w:rPr>
                <w:sz w:val="16"/>
              </w:rPr>
            </w:pPr>
          </w:p>
        </w:tc>
      </w:tr>
      <w:tr w:rsidR="00744129" w:rsidRPr="00200359" w14:paraId="03313B69" w14:textId="77777777" w:rsidTr="00744129">
        <w:tc>
          <w:tcPr>
            <w:tcW w:w="675" w:type="dxa"/>
          </w:tcPr>
          <w:p w14:paraId="451DDD57"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25C1257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191155</w:t>
            </w:r>
          </w:p>
        </w:tc>
        <w:tc>
          <w:tcPr>
            <w:tcW w:w="948" w:type="dxa"/>
          </w:tcPr>
          <w:p w14:paraId="7DC78F1C"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BCA248C" w14:textId="77777777"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1</w:t>
            </w:r>
          </w:p>
        </w:tc>
        <w:tc>
          <w:tcPr>
            <w:tcW w:w="1519" w:type="dxa"/>
          </w:tcPr>
          <w:p w14:paraId="44E906F8"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ABD388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82E641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6C39AE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91A7F1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88B444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1C7B309" w14:textId="77777777" w:rsidR="00744129" w:rsidRPr="006B2793" w:rsidRDefault="00744129" w:rsidP="00744129">
            <w:pPr>
              <w:pStyle w:val="TAL"/>
              <w:tabs>
                <w:tab w:val="clear" w:pos="284"/>
                <w:tab w:val="clear" w:pos="567"/>
              </w:tabs>
              <w:rPr>
                <w:sz w:val="16"/>
              </w:rPr>
            </w:pPr>
          </w:p>
        </w:tc>
        <w:tc>
          <w:tcPr>
            <w:tcW w:w="2038" w:type="dxa"/>
          </w:tcPr>
          <w:p w14:paraId="552C262D" w14:textId="77777777" w:rsidR="00744129" w:rsidRPr="006B2793" w:rsidRDefault="00744129" w:rsidP="00744129">
            <w:pPr>
              <w:pStyle w:val="TAL"/>
              <w:tabs>
                <w:tab w:val="clear" w:pos="284"/>
                <w:tab w:val="clear" w:pos="567"/>
              </w:tabs>
              <w:rPr>
                <w:sz w:val="16"/>
              </w:rPr>
            </w:pPr>
            <w:r w:rsidRPr="006B2793">
              <w:rPr>
                <w:sz w:val="16"/>
              </w:rPr>
              <w:t>5GS_Ph1-DCH</w:t>
            </w:r>
          </w:p>
        </w:tc>
        <w:tc>
          <w:tcPr>
            <w:tcW w:w="1340" w:type="dxa"/>
          </w:tcPr>
          <w:p w14:paraId="19C1783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E2ED1F1"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538E836" w14:textId="77777777" w:rsidR="00744129" w:rsidRPr="006B2793" w:rsidRDefault="00744129" w:rsidP="00744129">
            <w:pPr>
              <w:pStyle w:val="TAL"/>
              <w:tabs>
                <w:tab w:val="clear" w:pos="284"/>
                <w:tab w:val="clear" w:pos="567"/>
              </w:tabs>
              <w:rPr>
                <w:sz w:val="16"/>
              </w:rPr>
            </w:pPr>
          </w:p>
        </w:tc>
      </w:tr>
      <w:tr w:rsidR="00744129" w:rsidRPr="00200359" w14:paraId="06DC8D4B" w14:textId="77777777" w:rsidTr="00744129">
        <w:tc>
          <w:tcPr>
            <w:tcW w:w="675" w:type="dxa"/>
          </w:tcPr>
          <w:p w14:paraId="12C0CBD1"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0957CBE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191156</w:t>
            </w:r>
          </w:p>
        </w:tc>
        <w:tc>
          <w:tcPr>
            <w:tcW w:w="948" w:type="dxa"/>
          </w:tcPr>
          <w:p w14:paraId="0835FF2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A8AA21C" w14:textId="77777777"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2</w:t>
            </w:r>
          </w:p>
        </w:tc>
        <w:tc>
          <w:tcPr>
            <w:tcW w:w="1519" w:type="dxa"/>
          </w:tcPr>
          <w:p w14:paraId="5379DA52"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04B966F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7AED54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939320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2410E9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4D9546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086D672" w14:textId="77777777" w:rsidR="00744129" w:rsidRPr="006B2793" w:rsidRDefault="00744129" w:rsidP="00744129">
            <w:pPr>
              <w:pStyle w:val="TAL"/>
              <w:tabs>
                <w:tab w:val="clear" w:pos="284"/>
                <w:tab w:val="clear" w:pos="567"/>
              </w:tabs>
              <w:rPr>
                <w:sz w:val="16"/>
              </w:rPr>
            </w:pPr>
          </w:p>
        </w:tc>
        <w:tc>
          <w:tcPr>
            <w:tcW w:w="2038" w:type="dxa"/>
          </w:tcPr>
          <w:p w14:paraId="0FDD98A7" w14:textId="77777777" w:rsidR="00744129" w:rsidRPr="006B2793" w:rsidRDefault="00744129" w:rsidP="00744129">
            <w:pPr>
              <w:pStyle w:val="TAL"/>
              <w:tabs>
                <w:tab w:val="clear" w:pos="284"/>
                <w:tab w:val="clear" w:pos="567"/>
              </w:tabs>
              <w:rPr>
                <w:sz w:val="16"/>
              </w:rPr>
            </w:pPr>
            <w:r w:rsidRPr="006B2793">
              <w:rPr>
                <w:sz w:val="16"/>
              </w:rPr>
              <w:t>5GS_Ph1-DCH</w:t>
            </w:r>
          </w:p>
        </w:tc>
        <w:tc>
          <w:tcPr>
            <w:tcW w:w="1340" w:type="dxa"/>
          </w:tcPr>
          <w:p w14:paraId="4335EBD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6A5D1F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2753E1C" w14:textId="77777777" w:rsidR="00744129" w:rsidRPr="006B2793" w:rsidRDefault="00744129" w:rsidP="00744129">
            <w:pPr>
              <w:pStyle w:val="TAL"/>
              <w:tabs>
                <w:tab w:val="clear" w:pos="284"/>
                <w:tab w:val="clear" w:pos="567"/>
              </w:tabs>
              <w:rPr>
                <w:sz w:val="16"/>
              </w:rPr>
            </w:pPr>
          </w:p>
        </w:tc>
      </w:tr>
      <w:tr w:rsidR="00744129" w:rsidRPr="00200359" w14:paraId="1375687A" w14:textId="77777777" w:rsidTr="00744129">
        <w:tc>
          <w:tcPr>
            <w:tcW w:w="675" w:type="dxa"/>
          </w:tcPr>
          <w:p w14:paraId="562536E8" w14:textId="77777777" w:rsidR="00744129" w:rsidRPr="006B2793" w:rsidRDefault="00744129" w:rsidP="00744129">
            <w:pPr>
              <w:pStyle w:val="TAL"/>
              <w:tabs>
                <w:tab w:val="clear" w:pos="284"/>
                <w:tab w:val="clear" w:pos="567"/>
              </w:tabs>
              <w:rPr>
                <w:sz w:val="16"/>
              </w:rPr>
            </w:pPr>
            <w:r w:rsidRPr="006B2793">
              <w:rPr>
                <w:sz w:val="16"/>
              </w:rPr>
              <w:t>11</w:t>
            </w:r>
          </w:p>
        </w:tc>
        <w:tc>
          <w:tcPr>
            <w:tcW w:w="1134" w:type="dxa"/>
          </w:tcPr>
          <w:p w14:paraId="6CB8591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191157</w:t>
            </w:r>
          </w:p>
        </w:tc>
        <w:tc>
          <w:tcPr>
            <w:tcW w:w="948" w:type="dxa"/>
          </w:tcPr>
          <w:p w14:paraId="773FB0E2"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171B7F9" w14:textId="77777777" w:rsidR="00744129" w:rsidRPr="006B2793" w:rsidRDefault="00744129" w:rsidP="00744129">
            <w:pPr>
              <w:pStyle w:val="TAL"/>
              <w:tabs>
                <w:tab w:val="clear" w:pos="284"/>
                <w:tab w:val="clear" w:pos="567"/>
              </w:tabs>
              <w:rPr>
                <w:sz w:val="16"/>
              </w:rPr>
            </w:pPr>
            <w:r w:rsidRPr="006B2793">
              <w:rPr>
                <w:sz w:val="16"/>
              </w:rPr>
              <w:t>Rel-11 CRs on TEI</w:t>
            </w:r>
          </w:p>
        </w:tc>
        <w:tc>
          <w:tcPr>
            <w:tcW w:w="1519" w:type="dxa"/>
          </w:tcPr>
          <w:p w14:paraId="62ABBE9F"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1BCBA9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4E409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510BAB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DD7106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E9D6C8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585B1E" w14:textId="77777777" w:rsidR="00744129" w:rsidRPr="006B2793" w:rsidRDefault="00744129" w:rsidP="00744129">
            <w:pPr>
              <w:pStyle w:val="TAL"/>
              <w:tabs>
                <w:tab w:val="clear" w:pos="284"/>
                <w:tab w:val="clear" w:pos="567"/>
              </w:tabs>
              <w:rPr>
                <w:sz w:val="16"/>
              </w:rPr>
            </w:pPr>
          </w:p>
        </w:tc>
        <w:tc>
          <w:tcPr>
            <w:tcW w:w="2038" w:type="dxa"/>
          </w:tcPr>
          <w:p w14:paraId="60AC6809" w14:textId="77777777" w:rsidR="00744129" w:rsidRPr="006B2793" w:rsidRDefault="00744129" w:rsidP="00744129">
            <w:pPr>
              <w:pStyle w:val="TAL"/>
              <w:tabs>
                <w:tab w:val="clear" w:pos="284"/>
                <w:tab w:val="clear" w:pos="567"/>
              </w:tabs>
              <w:rPr>
                <w:sz w:val="16"/>
              </w:rPr>
            </w:pPr>
            <w:r w:rsidRPr="006B2793">
              <w:rPr>
                <w:sz w:val="16"/>
              </w:rPr>
              <w:t>TEI11</w:t>
            </w:r>
          </w:p>
        </w:tc>
        <w:tc>
          <w:tcPr>
            <w:tcW w:w="1340" w:type="dxa"/>
          </w:tcPr>
          <w:p w14:paraId="51200ED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5E530D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48F2B1A" w14:textId="77777777" w:rsidR="00744129" w:rsidRPr="006B2793" w:rsidRDefault="00744129" w:rsidP="00744129">
            <w:pPr>
              <w:pStyle w:val="TAL"/>
              <w:tabs>
                <w:tab w:val="clear" w:pos="284"/>
                <w:tab w:val="clear" w:pos="567"/>
              </w:tabs>
              <w:rPr>
                <w:sz w:val="16"/>
              </w:rPr>
            </w:pPr>
          </w:p>
        </w:tc>
      </w:tr>
      <w:tr w:rsidR="00744129" w:rsidRPr="00200359" w14:paraId="56FA0150" w14:textId="77777777" w:rsidTr="00744129">
        <w:tc>
          <w:tcPr>
            <w:tcW w:w="675" w:type="dxa"/>
          </w:tcPr>
          <w:p w14:paraId="1A35D69B"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1E76BA5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191158</w:t>
            </w:r>
          </w:p>
        </w:tc>
        <w:tc>
          <w:tcPr>
            <w:tcW w:w="948" w:type="dxa"/>
          </w:tcPr>
          <w:p w14:paraId="4BD6B69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728117C" w14:textId="77777777" w:rsidR="00744129" w:rsidRPr="006B2793" w:rsidRDefault="00744129" w:rsidP="00744129">
            <w:pPr>
              <w:pStyle w:val="TAL"/>
              <w:tabs>
                <w:tab w:val="clear" w:pos="284"/>
                <w:tab w:val="clear" w:pos="567"/>
              </w:tabs>
              <w:rPr>
                <w:sz w:val="16"/>
              </w:rPr>
            </w:pPr>
            <w:r w:rsidRPr="006B2793">
              <w:rPr>
                <w:sz w:val="16"/>
              </w:rPr>
              <w:t>Rel-15 CRs on TEI</w:t>
            </w:r>
          </w:p>
        </w:tc>
        <w:tc>
          <w:tcPr>
            <w:tcW w:w="1519" w:type="dxa"/>
          </w:tcPr>
          <w:p w14:paraId="273365DD"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9D7A26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07D4DE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223BCD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01056F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DE58A9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A038220" w14:textId="77777777" w:rsidR="00744129" w:rsidRPr="006B2793" w:rsidRDefault="00744129" w:rsidP="00744129">
            <w:pPr>
              <w:pStyle w:val="TAL"/>
              <w:tabs>
                <w:tab w:val="clear" w:pos="284"/>
                <w:tab w:val="clear" w:pos="567"/>
              </w:tabs>
              <w:rPr>
                <w:sz w:val="16"/>
              </w:rPr>
            </w:pPr>
          </w:p>
        </w:tc>
        <w:tc>
          <w:tcPr>
            <w:tcW w:w="2038" w:type="dxa"/>
          </w:tcPr>
          <w:p w14:paraId="63A3DE57" w14:textId="77777777" w:rsidR="00744129" w:rsidRPr="006B2793" w:rsidRDefault="00744129" w:rsidP="00744129">
            <w:pPr>
              <w:pStyle w:val="TAL"/>
              <w:tabs>
                <w:tab w:val="clear" w:pos="284"/>
                <w:tab w:val="clear" w:pos="567"/>
              </w:tabs>
              <w:rPr>
                <w:sz w:val="16"/>
              </w:rPr>
            </w:pPr>
            <w:r w:rsidRPr="006B2793">
              <w:rPr>
                <w:sz w:val="16"/>
              </w:rPr>
              <w:t>TEI15</w:t>
            </w:r>
          </w:p>
        </w:tc>
        <w:tc>
          <w:tcPr>
            <w:tcW w:w="1340" w:type="dxa"/>
          </w:tcPr>
          <w:p w14:paraId="20958BD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422A7F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091DDE2" w14:textId="77777777" w:rsidR="00744129" w:rsidRPr="006B2793" w:rsidRDefault="00744129" w:rsidP="00744129">
            <w:pPr>
              <w:pStyle w:val="TAL"/>
              <w:tabs>
                <w:tab w:val="clear" w:pos="284"/>
                <w:tab w:val="clear" w:pos="567"/>
              </w:tabs>
              <w:rPr>
                <w:sz w:val="16"/>
              </w:rPr>
            </w:pPr>
          </w:p>
        </w:tc>
      </w:tr>
      <w:tr w:rsidR="00744129" w:rsidRPr="00200359" w14:paraId="0B1F64EF" w14:textId="77777777" w:rsidTr="00744129">
        <w:tc>
          <w:tcPr>
            <w:tcW w:w="675" w:type="dxa"/>
          </w:tcPr>
          <w:p w14:paraId="50114E93"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4300488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191159</w:t>
            </w:r>
          </w:p>
        </w:tc>
        <w:tc>
          <w:tcPr>
            <w:tcW w:w="948" w:type="dxa"/>
          </w:tcPr>
          <w:p w14:paraId="7CEC1951"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8943F4D" w14:textId="77777777" w:rsidR="00744129" w:rsidRPr="006B2793" w:rsidRDefault="00744129" w:rsidP="00744129">
            <w:pPr>
              <w:pStyle w:val="TAL"/>
              <w:tabs>
                <w:tab w:val="clear" w:pos="284"/>
                <w:tab w:val="clear" w:pos="567"/>
              </w:tabs>
              <w:rPr>
                <w:sz w:val="16"/>
              </w:rPr>
            </w:pPr>
            <w:r w:rsidRPr="006B2793">
              <w:rPr>
                <w:sz w:val="16"/>
              </w:rPr>
              <w:t>Rel-16 CRs on TEI</w:t>
            </w:r>
          </w:p>
        </w:tc>
        <w:tc>
          <w:tcPr>
            <w:tcW w:w="1519" w:type="dxa"/>
          </w:tcPr>
          <w:p w14:paraId="3A4D1EA7"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B9DB08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8B00C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EAA30F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225E0B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22B2DB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D859FC4" w14:textId="77777777" w:rsidR="00744129" w:rsidRPr="006B2793" w:rsidRDefault="00744129" w:rsidP="00744129">
            <w:pPr>
              <w:pStyle w:val="TAL"/>
              <w:tabs>
                <w:tab w:val="clear" w:pos="284"/>
                <w:tab w:val="clear" w:pos="567"/>
              </w:tabs>
              <w:rPr>
                <w:sz w:val="16"/>
              </w:rPr>
            </w:pPr>
          </w:p>
        </w:tc>
        <w:tc>
          <w:tcPr>
            <w:tcW w:w="2038" w:type="dxa"/>
          </w:tcPr>
          <w:p w14:paraId="0A4F1DC3" w14:textId="77777777" w:rsidR="00744129" w:rsidRPr="006B2793" w:rsidRDefault="00744129" w:rsidP="00744129">
            <w:pPr>
              <w:pStyle w:val="TAL"/>
              <w:tabs>
                <w:tab w:val="clear" w:pos="284"/>
                <w:tab w:val="clear" w:pos="567"/>
              </w:tabs>
              <w:rPr>
                <w:sz w:val="16"/>
              </w:rPr>
            </w:pPr>
            <w:r w:rsidRPr="006B2793">
              <w:rPr>
                <w:sz w:val="16"/>
              </w:rPr>
              <w:t>TEI16</w:t>
            </w:r>
          </w:p>
        </w:tc>
        <w:tc>
          <w:tcPr>
            <w:tcW w:w="1340" w:type="dxa"/>
          </w:tcPr>
          <w:p w14:paraId="1835898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8EA932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A1D24F4" w14:textId="77777777" w:rsidR="00744129" w:rsidRPr="006B2793" w:rsidRDefault="00744129" w:rsidP="00744129">
            <w:pPr>
              <w:pStyle w:val="TAL"/>
              <w:tabs>
                <w:tab w:val="clear" w:pos="284"/>
                <w:tab w:val="clear" w:pos="567"/>
              </w:tabs>
              <w:rPr>
                <w:sz w:val="16"/>
              </w:rPr>
            </w:pPr>
          </w:p>
        </w:tc>
      </w:tr>
      <w:tr w:rsidR="00744129" w:rsidRPr="00200359" w14:paraId="3DB93E32" w14:textId="77777777" w:rsidTr="00744129">
        <w:tc>
          <w:tcPr>
            <w:tcW w:w="675" w:type="dxa"/>
          </w:tcPr>
          <w:p w14:paraId="4E6FD274"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32E99DB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191160</w:t>
            </w:r>
          </w:p>
        </w:tc>
        <w:tc>
          <w:tcPr>
            <w:tcW w:w="948" w:type="dxa"/>
          </w:tcPr>
          <w:p w14:paraId="4754F6DC"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18F2D4A" w14:textId="77777777" w:rsidR="00744129" w:rsidRPr="006B2793" w:rsidRDefault="00744129" w:rsidP="00744129">
            <w:pPr>
              <w:pStyle w:val="TAL"/>
              <w:tabs>
                <w:tab w:val="clear" w:pos="284"/>
                <w:tab w:val="clear" w:pos="567"/>
              </w:tabs>
              <w:rPr>
                <w:sz w:val="16"/>
              </w:rPr>
            </w:pPr>
            <w:r w:rsidRPr="006B2793">
              <w:rPr>
                <w:sz w:val="16"/>
              </w:rPr>
              <w:t>Rel-15 CRs on Service Based Interface for 5G Charging Batch 1</w:t>
            </w:r>
          </w:p>
        </w:tc>
        <w:tc>
          <w:tcPr>
            <w:tcW w:w="1519" w:type="dxa"/>
          </w:tcPr>
          <w:p w14:paraId="0CC941C8"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1FED5D9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2C2BB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995FEB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A59C0C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0451CE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673CEB9" w14:textId="77777777" w:rsidR="00744129" w:rsidRPr="006B2793" w:rsidRDefault="00744129" w:rsidP="00744129">
            <w:pPr>
              <w:pStyle w:val="TAL"/>
              <w:tabs>
                <w:tab w:val="clear" w:pos="284"/>
                <w:tab w:val="clear" w:pos="567"/>
              </w:tabs>
              <w:rPr>
                <w:sz w:val="16"/>
              </w:rPr>
            </w:pPr>
          </w:p>
        </w:tc>
        <w:tc>
          <w:tcPr>
            <w:tcW w:w="2038" w:type="dxa"/>
          </w:tcPr>
          <w:p w14:paraId="73CE5723"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4DF1C1F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EAA078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BEEA83E" w14:textId="77777777" w:rsidR="00744129" w:rsidRPr="006B2793" w:rsidRDefault="00744129" w:rsidP="00744129">
            <w:pPr>
              <w:pStyle w:val="TAL"/>
              <w:tabs>
                <w:tab w:val="clear" w:pos="284"/>
                <w:tab w:val="clear" w:pos="567"/>
              </w:tabs>
              <w:rPr>
                <w:sz w:val="16"/>
              </w:rPr>
            </w:pPr>
          </w:p>
        </w:tc>
      </w:tr>
      <w:tr w:rsidR="00744129" w:rsidRPr="00200359" w14:paraId="5B756D45" w14:textId="77777777" w:rsidTr="00744129">
        <w:tc>
          <w:tcPr>
            <w:tcW w:w="675" w:type="dxa"/>
          </w:tcPr>
          <w:p w14:paraId="0693DEC2"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71D55CB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191161</w:t>
            </w:r>
          </w:p>
        </w:tc>
        <w:tc>
          <w:tcPr>
            <w:tcW w:w="948" w:type="dxa"/>
          </w:tcPr>
          <w:p w14:paraId="2153BB91"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44F7BB9" w14:textId="77777777" w:rsidR="00744129" w:rsidRPr="006B2793" w:rsidRDefault="00744129" w:rsidP="00744129">
            <w:pPr>
              <w:pStyle w:val="TAL"/>
              <w:tabs>
                <w:tab w:val="clear" w:pos="284"/>
                <w:tab w:val="clear" w:pos="567"/>
              </w:tabs>
              <w:rPr>
                <w:sz w:val="16"/>
              </w:rPr>
            </w:pPr>
            <w:r w:rsidRPr="006B2793">
              <w:rPr>
                <w:sz w:val="16"/>
              </w:rPr>
              <w:t>Rel-15 CRs on Service Based Interface for 5G Charging Batch 2</w:t>
            </w:r>
          </w:p>
        </w:tc>
        <w:tc>
          <w:tcPr>
            <w:tcW w:w="1519" w:type="dxa"/>
          </w:tcPr>
          <w:p w14:paraId="184A3E14"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33C3EE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945581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4514B1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DBA77F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598101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5AD733B" w14:textId="77777777" w:rsidR="00744129" w:rsidRPr="006B2793" w:rsidRDefault="00744129" w:rsidP="00744129">
            <w:pPr>
              <w:pStyle w:val="TAL"/>
              <w:tabs>
                <w:tab w:val="clear" w:pos="284"/>
                <w:tab w:val="clear" w:pos="567"/>
              </w:tabs>
              <w:rPr>
                <w:sz w:val="16"/>
              </w:rPr>
            </w:pPr>
          </w:p>
        </w:tc>
        <w:tc>
          <w:tcPr>
            <w:tcW w:w="2038" w:type="dxa"/>
          </w:tcPr>
          <w:p w14:paraId="2A2A7F78"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3B68DAB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09A5F5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D48586E" w14:textId="77777777" w:rsidR="00744129" w:rsidRPr="006B2793" w:rsidRDefault="00744129" w:rsidP="00744129">
            <w:pPr>
              <w:pStyle w:val="TAL"/>
              <w:tabs>
                <w:tab w:val="clear" w:pos="284"/>
                <w:tab w:val="clear" w:pos="567"/>
              </w:tabs>
              <w:rPr>
                <w:sz w:val="16"/>
              </w:rPr>
            </w:pPr>
          </w:p>
        </w:tc>
      </w:tr>
      <w:tr w:rsidR="00744129" w:rsidRPr="00200359" w14:paraId="059976B7" w14:textId="77777777" w:rsidTr="00744129">
        <w:tc>
          <w:tcPr>
            <w:tcW w:w="675" w:type="dxa"/>
          </w:tcPr>
          <w:p w14:paraId="42EDCCE7"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37DA95C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191162</w:t>
            </w:r>
          </w:p>
        </w:tc>
        <w:tc>
          <w:tcPr>
            <w:tcW w:w="948" w:type="dxa"/>
          </w:tcPr>
          <w:p w14:paraId="57B0E7A8"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8B3F53E" w14:textId="77777777" w:rsidR="00744129" w:rsidRPr="006B2793" w:rsidRDefault="00744129" w:rsidP="00744129">
            <w:pPr>
              <w:pStyle w:val="TAL"/>
              <w:tabs>
                <w:tab w:val="clear" w:pos="284"/>
                <w:tab w:val="clear" w:pos="567"/>
              </w:tabs>
              <w:rPr>
                <w:sz w:val="16"/>
              </w:rPr>
            </w:pPr>
            <w:r w:rsidRPr="006B2793">
              <w:rPr>
                <w:sz w:val="16"/>
              </w:rPr>
              <w:t>Rel-15 CRs on Service Based Interface for 5G Charging Batch 3</w:t>
            </w:r>
          </w:p>
        </w:tc>
        <w:tc>
          <w:tcPr>
            <w:tcW w:w="1519" w:type="dxa"/>
          </w:tcPr>
          <w:p w14:paraId="6AD423DD"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6770B50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9DE463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F391A1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CAB3B0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043E6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DD9E9F9" w14:textId="77777777" w:rsidR="00744129" w:rsidRPr="006B2793" w:rsidRDefault="00744129" w:rsidP="00744129">
            <w:pPr>
              <w:pStyle w:val="TAL"/>
              <w:tabs>
                <w:tab w:val="clear" w:pos="284"/>
                <w:tab w:val="clear" w:pos="567"/>
              </w:tabs>
              <w:rPr>
                <w:sz w:val="16"/>
              </w:rPr>
            </w:pPr>
          </w:p>
        </w:tc>
        <w:tc>
          <w:tcPr>
            <w:tcW w:w="2038" w:type="dxa"/>
          </w:tcPr>
          <w:p w14:paraId="5BF1F476"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6C3C283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ADF752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99F76B2" w14:textId="77777777" w:rsidR="00744129" w:rsidRPr="006B2793" w:rsidRDefault="00744129" w:rsidP="00744129">
            <w:pPr>
              <w:pStyle w:val="TAL"/>
              <w:tabs>
                <w:tab w:val="clear" w:pos="284"/>
                <w:tab w:val="clear" w:pos="567"/>
              </w:tabs>
              <w:rPr>
                <w:sz w:val="16"/>
              </w:rPr>
            </w:pPr>
          </w:p>
        </w:tc>
      </w:tr>
      <w:tr w:rsidR="00744129" w:rsidRPr="00200359" w14:paraId="36008FE7" w14:textId="77777777" w:rsidTr="00744129">
        <w:tc>
          <w:tcPr>
            <w:tcW w:w="675" w:type="dxa"/>
          </w:tcPr>
          <w:p w14:paraId="6B6BFB1B"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288D369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191163</w:t>
            </w:r>
          </w:p>
        </w:tc>
        <w:tc>
          <w:tcPr>
            <w:tcW w:w="948" w:type="dxa"/>
          </w:tcPr>
          <w:p w14:paraId="4C741B6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D4BB1AF" w14:textId="77777777" w:rsidR="00744129" w:rsidRPr="006B2793" w:rsidRDefault="00744129" w:rsidP="00744129">
            <w:pPr>
              <w:pStyle w:val="TAL"/>
              <w:tabs>
                <w:tab w:val="clear" w:pos="284"/>
                <w:tab w:val="clear" w:pos="567"/>
              </w:tabs>
              <w:rPr>
                <w:sz w:val="16"/>
              </w:rPr>
            </w:pPr>
            <w:r w:rsidRPr="006B2793">
              <w:rPr>
                <w:sz w:val="16"/>
              </w:rPr>
              <w:t>Rel-15 CRs on SMS Charging in 5G System Architecture Phase 1</w:t>
            </w:r>
          </w:p>
        </w:tc>
        <w:tc>
          <w:tcPr>
            <w:tcW w:w="1519" w:type="dxa"/>
          </w:tcPr>
          <w:p w14:paraId="7BEC3EB1"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12E0E6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EEA5F4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056F26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29F173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C49733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8D6CD18" w14:textId="77777777" w:rsidR="00744129" w:rsidRPr="006B2793" w:rsidRDefault="00744129" w:rsidP="00744129">
            <w:pPr>
              <w:pStyle w:val="TAL"/>
              <w:tabs>
                <w:tab w:val="clear" w:pos="284"/>
                <w:tab w:val="clear" w:pos="567"/>
              </w:tabs>
              <w:rPr>
                <w:sz w:val="16"/>
              </w:rPr>
            </w:pPr>
          </w:p>
        </w:tc>
        <w:tc>
          <w:tcPr>
            <w:tcW w:w="2038" w:type="dxa"/>
          </w:tcPr>
          <w:p w14:paraId="3386D4B5" w14:textId="77777777" w:rsidR="00744129" w:rsidRPr="006B2793" w:rsidRDefault="00744129" w:rsidP="00744129">
            <w:pPr>
              <w:pStyle w:val="TAL"/>
              <w:tabs>
                <w:tab w:val="clear" w:pos="284"/>
                <w:tab w:val="clear" w:pos="567"/>
              </w:tabs>
              <w:rPr>
                <w:sz w:val="16"/>
              </w:rPr>
            </w:pPr>
            <w:r w:rsidRPr="006B2793">
              <w:rPr>
                <w:sz w:val="16"/>
              </w:rPr>
              <w:t>5GS_Ph1-SMSCH</w:t>
            </w:r>
          </w:p>
        </w:tc>
        <w:tc>
          <w:tcPr>
            <w:tcW w:w="1340" w:type="dxa"/>
          </w:tcPr>
          <w:p w14:paraId="569AE61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F78EA81"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CC8FF8D" w14:textId="77777777" w:rsidR="00744129" w:rsidRPr="006B2793" w:rsidRDefault="00744129" w:rsidP="00744129">
            <w:pPr>
              <w:pStyle w:val="TAL"/>
              <w:tabs>
                <w:tab w:val="clear" w:pos="284"/>
                <w:tab w:val="clear" w:pos="567"/>
              </w:tabs>
              <w:rPr>
                <w:sz w:val="16"/>
              </w:rPr>
            </w:pPr>
          </w:p>
        </w:tc>
      </w:tr>
      <w:tr w:rsidR="00744129" w:rsidRPr="00200359" w14:paraId="5B882F78" w14:textId="77777777" w:rsidTr="00744129">
        <w:tc>
          <w:tcPr>
            <w:tcW w:w="675" w:type="dxa"/>
          </w:tcPr>
          <w:p w14:paraId="4E9D55ED"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04F64A1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191164</w:t>
            </w:r>
          </w:p>
        </w:tc>
        <w:tc>
          <w:tcPr>
            <w:tcW w:w="948" w:type="dxa"/>
          </w:tcPr>
          <w:p w14:paraId="77859B9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BAEC905" w14:textId="77777777" w:rsidR="00744129" w:rsidRPr="006B2793" w:rsidRDefault="00744129" w:rsidP="00744129">
            <w:pPr>
              <w:pStyle w:val="TAL"/>
              <w:tabs>
                <w:tab w:val="clear" w:pos="284"/>
                <w:tab w:val="clear" w:pos="567"/>
              </w:tabs>
              <w:rPr>
                <w:sz w:val="16"/>
              </w:rPr>
            </w:pPr>
            <w:r w:rsidRPr="006B2793">
              <w:rPr>
                <w:sz w:val="16"/>
              </w:rPr>
              <w:t>Rel-16 CRs on IMS Charging in 5G System Architecture</w:t>
            </w:r>
          </w:p>
        </w:tc>
        <w:tc>
          <w:tcPr>
            <w:tcW w:w="1519" w:type="dxa"/>
          </w:tcPr>
          <w:p w14:paraId="5B62A4A6"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2535A5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2BE3E0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75EA52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4F39B3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979FF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3DFDB83" w14:textId="77777777" w:rsidR="00744129" w:rsidRPr="006B2793" w:rsidRDefault="00744129" w:rsidP="00744129">
            <w:pPr>
              <w:pStyle w:val="TAL"/>
              <w:tabs>
                <w:tab w:val="clear" w:pos="284"/>
                <w:tab w:val="clear" w:pos="567"/>
              </w:tabs>
              <w:rPr>
                <w:sz w:val="16"/>
              </w:rPr>
            </w:pPr>
          </w:p>
        </w:tc>
        <w:tc>
          <w:tcPr>
            <w:tcW w:w="2038" w:type="dxa"/>
          </w:tcPr>
          <w:p w14:paraId="3DF4E6EA" w14:textId="77777777" w:rsidR="00744129" w:rsidRPr="006B2793" w:rsidRDefault="00744129" w:rsidP="00744129">
            <w:pPr>
              <w:pStyle w:val="TAL"/>
              <w:tabs>
                <w:tab w:val="clear" w:pos="284"/>
                <w:tab w:val="clear" w:pos="567"/>
              </w:tabs>
              <w:rPr>
                <w:sz w:val="16"/>
              </w:rPr>
            </w:pPr>
            <w:r w:rsidRPr="006B2793">
              <w:rPr>
                <w:sz w:val="16"/>
              </w:rPr>
              <w:t>5GSIMSCH</w:t>
            </w:r>
          </w:p>
        </w:tc>
        <w:tc>
          <w:tcPr>
            <w:tcW w:w="1340" w:type="dxa"/>
          </w:tcPr>
          <w:p w14:paraId="774B6CE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39EE31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179DFB7" w14:textId="77777777" w:rsidR="00744129" w:rsidRPr="006B2793" w:rsidRDefault="00744129" w:rsidP="00744129">
            <w:pPr>
              <w:pStyle w:val="TAL"/>
              <w:tabs>
                <w:tab w:val="clear" w:pos="284"/>
                <w:tab w:val="clear" w:pos="567"/>
              </w:tabs>
              <w:rPr>
                <w:sz w:val="16"/>
              </w:rPr>
            </w:pPr>
          </w:p>
        </w:tc>
      </w:tr>
      <w:tr w:rsidR="00744129" w:rsidRPr="00200359" w14:paraId="75B216C4" w14:textId="77777777" w:rsidTr="00744129">
        <w:tc>
          <w:tcPr>
            <w:tcW w:w="675" w:type="dxa"/>
          </w:tcPr>
          <w:p w14:paraId="1291ED15"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0340F3F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191165</w:t>
            </w:r>
          </w:p>
        </w:tc>
        <w:tc>
          <w:tcPr>
            <w:tcW w:w="948" w:type="dxa"/>
          </w:tcPr>
          <w:p w14:paraId="6DDCA43F"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495EA58" w14:textId="77777777" w:rsidR="00744129" w:rsidRPr="006B2793" w:rsidRDefault="00744129" w:rsidP="00744129">
            <w:pPr>
              <w:pStyle w:val="TAL"/>
              <w:tabs>
                <w:tab w:val="clear" w:pos="284"/>
                <w:tab w:val="clear" w:pos="567"/>
              </w:tabs>
              <w:rPr>
                <w:sz w:val="16"/>
              </w:rPr>
            </w:pPr>
            <w:r w:rsidRPr="006B2793">
              <w:rPr>
                <w:sz w:val="16"/>
              </w:rPr>
              <w:t>Rel-16 CRs on Energy efficiency of 5G</w:t>
            </w:r>
          </w:p>
        </w:tc>
        <w:tc>
          <w:tcPr>
            <w:tcW w:w="1519" w:type="dxa"/>
          </w:tcPr>
          <w:p w14:paraId="464BFA46"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6BCD342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55DAF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ABEDF4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7883F3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0EE296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BB80B85" w14:textId="77777777" w:rsidR="00744129" w:rsidRPr="006B2793" w:rsidRDefault="00744129" w:rsidP="00744129">
            <w:pPr>
              <w:pStyle w:val="TAL"/>
              <w:tabs>
                <w:tab w:val="clear" w:pos="284"/>
                <w:tab w:val="clear" w:pos="567"/>
              </w:tabs>
              <w:rPr>
                <w:sz w:val="16"/>
              </w:rPr>
            </w:pPr>
          </w:p>
        </w:tc>
        <w:tc>
          <w:tcPr>
            <w:tcW w:w="2038" w:type="dxa"/>
          </w:tcPr>
          <w:p w14:paraId="0E9ECDC1" w14:textId="77777777" w:rsidR="00744129" w:rsidRPr="006B2793" w:rsidRDefault="00744129" w:rsidP="00744129">
            <w:pPr>
              <w:pStyle w:val="TAL"/>
              <w:tabs>
                <w:tab w:val="clear" w:pos="284"/>
                <w:tab w:val="clear" w:pos="567"/>
              </w:tabs>
              <w:rPr>
                <w:sz w:val="16"/>
              </w:rPr>
            </w:pPr>
            <w:r w:rsidRPr="006B2793">
              <w:rPr>
                <w:sz w:val="16"/>
              </w:rPr>
              <w:t>EE_5G</w:t>
            </w:r>
          </w:p>
        </w:tc>
        <w:tc>
          <w:tcPr>
            <w:tcW w:w="1340" w:type="dxa"/>
          </w:tcPr>
          <w:p w14:paraId="7D480FE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096B98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1585B44" w14:textId="77777777" w:rsidR="00744129" w:rsidRPr="006B2793" w:rsidRDefault="00744129" w:rsidP="00744129">
            <w:pPr>
              <w:pStyle w:val="TAL"/>
              <w:tabs>
                <w:tab w:val="clear" w:pos="284"/>
                <w:tab w:val="clear" w:pos="567"/>
              </w:tabs>
              <w:rPr>
                <w:sz w:val="16"/>
              </w:rPr>
            </w:pPr>
          </w:p>
        </w:tc>
      </w:tr>
      <w:tr w:rsidR="00744129" w:rsidRPr="00200359" w14:paraId="7C0042D8" w14:textId="77777777" w:rsidTr="00744129">
        <w:tc>
          <w:tcPr>
            <w:tcW w:w="675" w:type="dxa"/>
          </w:tcPr>
          <w:p w14:paraId="4C205FF4"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110DEC2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191166</w:t>
            </w:r>
          </w:p>
        </w:tc>
        <w:tc>
          <w:tcPr>
            <w:tcW w:w="948" w:type="dxa"/>
          </w:tcPr>
          <w:p w14:paraId="5E289BAF"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6E95F6A" w14:textId="77777777" w:rsidR="00744129" w:rsidRPr="006B2793" w:rsidRDefault="00744129" w:rsidP="00744129">
            <w:pPr>
              <w:pStyle w:val="TAL"/>
              <w:tabs>
                <w:tab w:val="clear" w:pos="284"/>
                <w:tab w:val="clear" w:pos="567"/>
              </w:tabs>
              <w:rPr>
                <w:sz w:val="16"/>
              </w:rPr>
            </w:pPr>
            <w:r w:rsidRPr="006B2793">
              <w:rPr>
                <w:sz w:val="16"/>
              </w:rPr>
              <w:t>Rel-16 CRs on NRM enhancements</w:t>
            </w:r>
          </w:p>
        </w:tc>
        <w:tc>
          <w:tcPr>
            <w:tcW w:w="1519" w:type="dxa"/>
          </w:tcPr>
          <w:p w14:paraId="51FE535A"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24D0887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106F8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494A67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5C374F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6A9E4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3475B11" w14:textId="77777777" w:rsidR="00744129" w:rsidRPr="006B2793" w:rsidRDefault="00744129" w:rsidP="00744129">
            <w:pPr>
              <w:pStyle w:val="TAL"/>
              <w:tabs>
                <w:tab w:val="clear" w:pos="284"/>
                <w:tab w:val="clear" w:pos="567"/>
              </w:tabs>
              <w:rPr>
                <w:sz w:val="16"/>
              </w:rPr>
            </w:pPr>
          </w:p>
        </w:tc>
        <w:tc>
          <w:tcPr>
            <w:tcW w:w="2038" w:type="dxa"/>
          </w:tcPr>
          <w:p w14:paraId="437D8161" w14:textId="77777777" w:rsidR="00744129" w:rsidRPr="006B2793" w:rsidRDefault="00744129" w:rsidP="00744129">
            <w:pPr>
              <w:pStyle w:val="TAL"/>
              <w:tabs>
                <w:tab w:val="clear" w:pos="284"/>
                <w:tab w:val="clear" w:pos="567"/>
              </w:tabs>
              <w:rPr>
                <w:sz w:val="16"/>
              </w:rPr>
            </w:pPr>
            <w:r w:rsidRPr="006B2793">
              <w:rPr>
                <w:sz w:val="16"/>
              </w:rPr>
              <w:t>eNRM</w:t>
            </w:r>
          </w:p>
        </w:tc>
        <w:tc>
          <w:tcPr>
            <w:tcW w:w="1340" w:type="dxa"/>
          </w:tcPr>
          <w:p w14:paraId="40D936C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817A0F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D875622" w14:textId="77777777" w:rsidR="00744129" w:rsidRPr="006B2793" w:rsidRDefault="00744129" w:rsidP="00744129">
            <w:pPr>
              <w:pStyle w:val="TAL"/>
              <w:tabs>
                <w:tab w:val="clear" w:pos="284"/>
                <w:tab w:val="clear" w:pos="567"/>
              </w:tabs>
              <w:rPr>
                <w:sz w:val="16"/>
              </w:rPr>
            </w:pPr>
          </w:p>
        </w:tc>
      </w:tr>
      <w:tr w:rsidR="00744129" w:rsidRPr="00200359" w14:paraId="6D803C34" w14:textId="77777777" w:rsidTr="00744129">
        <w:tc>
          <w:tcPr>
            <w:tcW w:w="675" w:type="dxa"/>
          </w:tcPr>
          <w:p w14:paraId="31115946" w14:textId="77777777" w:rsidR="00744129" w:rsidRPr="006B2793" w:rsidRDefault="00744129" w:rsidP="00744129">
            <w:pPr>
              <w:pStyle w:val="TAL"/>
              <w:tabs>
                <w:tab w:val="clear" w:pos="284"/>
                <w:tab w:val="clear" w:pos="567"/>
              </w:tabs>
              <w:rPr>
                <w:sz w:val="16"/>
              </w:rPr>
            </w:pPr>
            <w:r w:rsidRPr="006B2793">
              <w:rPr>
                <w:sz w:val="16"/>
              </w:rPr>
              <w:lastRenderedPageBreak/>
              <w:t>16.5</w:t>
            </w:r>
          </w:p>
        </w:tc>
        <w:tc>
          <w:tcPr>
            <w:tcW w:w="1134" w:type="dxa"/>
          </w:tcPr>
          <w:p w14:paraId="019A8F3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191167</w:t>
            </w:r>
          </w:p>
        </w:tc>
        <w:tc>
          <w:tcPr>
            <w:tcW w:w="948" w:type="dxa"/>
          </w:tcPr>
          <w:p w14:paraId="217456EB"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737427A" w14:textId="77777777" w:rsidR="00744129" w:rsidRPr="006B2793" w:rsidRDefault="00744129" w:rsidP="00744129">
            <w:pPr>
              <w:pStyle w:val="TAL"/>
              <w:tabs>
                <w:tab w:val="clear" w:pos="284"/>
                <w:tab w:val="clear" w:pos="567"/>
              </w:tabs>
              <w:rPr>
                <w:sz w:val="16"/>
              </w:rPr>
            </w:pPr>
            <w:r w:rsidRPr="006B2793">
              <w:rPr>
                <w:sz w:val="16"/>
              </w:rPr>
              <w:t>Rel-16 CRs on Charging aspects of ETSUN</w:t>
            </w:r>
          </w:p>
        </w:tc>
        <w:tc>
          <w:tcPr>
            <w:tcW w:w="1519" w:type="dxa"/>
          </w:tcPr>
          <w:p w14:paraId="6DFDFDC6"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43FD870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31338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A9215F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16245E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21FA0B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264FCAC" w14:textId="77777777" w:rsidR="00744129" w:rsidRPr="006B2793" w:rsidRDefault="00744129" w:rsidP="00744129">
            <w:pPr>
              <w:pStyle w:val="TAL"/>
              <w:tabs>
                <w:tab w:val="clear" w:pos="284"/>
                <w:tab w:val="clear" w:pos="567"/>
              </w:tabs>
              <w:rPr>
                <w:sz w:val="16"/>
              </w:rPr>
            </w:pPr>
          </w:p>
        </w:tc>
        <w:tc>
          <w:tcPr>
            <w:tcW w:w="2038" w:type="dxa"/>
          </w:tcPr>
          <w:p w14:paraId="373E1FE3" w14:textId="77777777" w:rsidR="00744129" w:rsidRPr="006B2793" w:rsidRDefault="00744129" w:rsidP="00744129">
            <w:pPr>
              <w:pStyle w:val="TAL"/>
              <w:tabs>
                <w:tab w:val="clear" w:pos="284"/>
                <w:tab w:val="clear" w:pos="567"/>
              </w:tabs>
              <w:rPr>
                <w:sz w:val="16"/>
              </w:rPr>
            </w:pPr>
            <w:r w:rsidRPr="006B2793">
              <w:rPr>
                <w:sz w:val="16"/>
              </w:rPr>
              <w:t>ETSUN</w:t>
            </w:r>
          </w:p>
        </w:tc>
        <w:tc>
          <w:tcPr>
            <w:tcW w:w="1340" w:type="dxa"/>
          </w:tcPr>
          <w:p w14:paraId="655A134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BA2F731"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5F1EF90" w14:textId="77777777" w:rsidR="00744129" w:rsidRPr="006B2793" w:rsidRDefault="00744129" w:rsidP="00744129">
            <w:pPr>
              <w:pStyle w:val="TAL"/>
              <w:tabs>
                <w:tab w:val="clear" w:pos="284"/>
                <w:tab w:val="clear" w:pos="567"/>
              </w:tabs>
              <w:rPr>
                <w:sz w:val="16"/>
              </w:rPr>
            </w:pPr>
          </w:p>
        </w:tc>
      </w:tr>
      <w:tr w:rsidR="00744129" w:rsidRPr="00200359" w14:paraId="464A793F" w14:textId="77777777" w:rsidTr="00744129">
        <w:tc>
          <w:tcPr>
            <w:tcW w:w="675" w:type="dxa"/>
          </w:tcPr>
          <w:p w14:paraId="6B928F5F"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709332B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191168</w:t>
            </w:r>
          </w:p>
        </w:tc>
        <w:tc>
          <w:tcPr>
            <w:tcW w:w="948" w:type="dxa"/>
          </w:tcPr>
          <w:p w14:paraId="5A0D4C0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B2B8A21" w14:textId="77777777" w:rsidR="00744129" w:rsidRPr="006B2793" w:rsidRDefault="00744129" w:rsidP="00744129">
            <w:pPr>
              <w:pStyle w:val="TAL"/>
              <w:tabs>
                <w:tab w:val="clear" w:pos="284"/>
                <w:tab w:val="clear" w:pos="567"/>
              </w:tabs>
              <w:rPr>
                <w:sz w:val="16"/>
              </w:rPr>
            </w:pPr>
            <w:r w:rsidRPr="006B2793">
              <w:rPr>
                <w:sz w:val="16"/>
              </w:rPr>
              <w:t>Rel-16 CRs on Study on management aspects of communication services</w:t>
            </w:r>
          </w:p>
        </w:tc>
        <w:tc>
          <w:tcPr>
            <w:tcW w:w="1519" w:type="dxa"/>
          </w:tcPr>
          <w:p w14:paraId="605EF40B"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5C544F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BF3214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94F819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A2A987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28636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B7938AA" w14:textId="77777777" w:rsidR="00744129" w:rsidRPr="006B2793" w:rsidRDefault="00744129" w:rsidP="00744129">
            <w:pPr>
              <w:pStyle w:val="TAL"/>
              <w:tabs>
                <w:tab w:val="clear" w:pos="284"/>
                <w:tab w:val="clear" w:pos="567"/>
              </w:tabs>
              <w:rPr>
                <w:sz w:val="16"/>
              </w:rPr>
            </w:pPr>
          </w:p>
        </w:tc>
        <w:tc>
          <w:tcPr>
            <w:tcW w:w="2038" w:type="dxa"/>
          </w:tcPr>
          <w:p w14:paraId="447F7C9E" w14:textId="77777777" w:rsidR="00744129" w:rsidRPr="006B2793" w:rsidRDefault="00744129" w:rsidP="00744129">
            <w:pPr>
              <w:pStyle w:val="TAL"/>
              <w:tabs>
                <w:tab w:val="clear" w:pos="284"/>
                <w:tab w:val="clear" w:pos="567"/>
              </w:tabs>
              <w:rPr>
                <w:sz w:val="16"/>
              </w:rPr>
            </w:pPr>
            <w:r w:rsidRPr="006B2793">
              <w:rPr>
                <w:sz w:val="16"/>
              </w:rPr>
              <w:t>FS_CSMAN</w:t>
            </w:r>
          </w:p>
        </w:tc>
        <w:tc>
          <w:tcPr>
            <w:tcW w:w="1340" w:type="dxa"/>
          </w:tcPr>
          <w:p w14:paraId="69DC8F5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D73E38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1EDAE73" w14:textId="77777777" w:rsidR="00744129" w:rsidRPr="006B2793" w:rsidRDefault="00744129" w:rsidP="00744129">
            <w:pPr>
              <w:pStyle w:val="TAL"/>
              <w:tabs>
                <w:tab w:val="clear" w:pos="284"/>
                <w:tab w:val="clear" w:pos="567"/>
              </w:tabs>
              <w:rPr>
                <w:sz w:val="16"/>
              </w:rPr>
            </w:pPr>
          </w:p>
        </w:tc>
      </w:tr>
      <w:tr w:rsidR="00744129" w:rsidRPr="00200359" w14:paraId="0CB69BCB" w14:textId="77777777" w:rsidTr="00744129">
        <w:tc>
          <w:tcPr>
            <w:tcW w:w="675" w:type="dxa"/>
          </w:tcPr>
          <w:p w14:paraId="321A4F50"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3661795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191169</w:t>
            </w:r>
          </w:p>
        </w:tc>
        <w:tc>
          <w:tcPr>
            <w:tcW w:w="948" w:type="dxa"/>
          </w:tcPr>
          <w:p w14:paraId="5478F12B"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EC8F469" w14:textId="77777777" w:rsidR="00744129" w:rsidRPr="006B2793" w:rsidRDefault="00744129" w:rsidP="00744129">
            <w:pPr>
              <w:pStyle w:val="TAL"/>
              <w:tabs>
                <w:tab w:val="clear" w:pos="284"/>
                <w:tab w:val="clear" w:pos="567"/>
              </w:tabs>
              <w:rPr>
                <w:sz w:val="16"/>
              </w:rPr>
            </w:pPr>
            <w:r w:rsidRPr="006B2793">
              <w:rPr>
                <w:sz w:val="16"/>
              </w:rPr>
              <w:t>Rel-16 CRs on Study on non-file-based trace reporting</w:t>
            </w:r>
          </w:p>
        </w:tc>
        <w:tc>
          <w:tcPr>
            <w:tcW w:w="1519" w:type="dxa"/>
          </w:tcPr>
          <w:p w14:paraId="3E55284D"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63F7E8B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8A8818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37E4DA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F767E5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FDA056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A0D4D66" w14:textId="77777777" w:rsidR="00744129" w:rsidRPr="006B2793" w:rsidRDefault="00744129" w:rsidP="00744129">
            <w:pPr>
              <w:pStyle w:val="TAL"/>
              <w:tabs>
                <w:tab w:val="clear" w:pos="284"/>
                <w:tab w:val="clear" w:pos="567"/>
              </w:tabs>
              <w:rPr>
                <w:sz w:val="16"/>
              </w:rPr>
            </w:pPr>
          </w:p>
        </w:tc>
        <w:tc>
          <w:tcPr>
            <w:tcW w:w="2038" w:type="dxa"/>
          </w:tcPr>
          <w:p w14:paraId="6B5F4939" w14:textId="77777777" w:rsidR="00744129" w:rsidRPr="006B2793" w:rsidRDefault="00744129" w:rsidP="00744129">
            <w:pPr>
              <w:pStyle w:val="TAL"/>
              <w:tabs>
                <w:tab w:val="clear" w:pos="284"/>
                <w:tab w:val="clear" w:pos="567"/>
              </w:tabs>
              <w:rPr>
                <w:sz w:val="16"/>
              </w:rPr>
            </w:pPr>
            <w:r w:rsidRPr="006B2793">
              <w:rPr>
                <w:sz w:val="16"/>
              </w:rPr>
              <w:t>FS_OAM_RTT</w:t>
            </w:r>
          </w:p>
        </w:tc>
        <w:tc>
          <w:tcPr>
            <w:tcW w:w="1340" w:type="dxa"/>
          </w:tcPr>
          <w:p w14:paraId="4189039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05CC49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1EF199E" w14:textId="77777777" w:rsidR="00744129" w:rsidRPr="006B2793" w:rsidRDefault="00744129" w:rsidP="00744129">
            <w:pPr>
              <w:pStyle w:val="TAL"/>
              <w:tabs>
                <w:tab w:val="clear" w:pos="284"/>
                <w:tab w:val="clear" w:pos="567"/>
              </w:tabs>
              <w:rPr>
                <w:sz w:val="16"/>
              </w:rPr>
            </w:pPr>
          </w:p>
        </w:tc>
      </w:tr>
      <w:tr w:rsidR="00744129" w:rsidRPr="00200359" w14:paraId="3D044707" w14:textId="77777777" w:rsidTr="00744129">
        <w:tc>
          <w:tcPr>
            <w:tcW w:w="675" w:type="dxa"/>
          </w:tcPr>
          <w:p w14:paraId="5483629B"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4F6AC66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191170</w:t>
            </w:r>
          </w:p>
        </w:tc>
        <w:tc>
          <w:tcPr>
            <w:tcW w:w="948" w:type="dxa"/>
          </w:tcPr>
          <w:p w14:paraId="4E4B0F9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0A15B49" w14:textId="77777777" w:rsidR="00744129" w:rsidRPr="006B2793" w:rsidRDefault="00744129" w:rsidP="00744129">
            <w:pPr>
              <w:pStyle w:val="TAL"/>
              <w:tabs>
                <w:tab w:val="clear" w:pos="284"/>
                <w:tab w:val="clear" w:pos="567"/>
              </w:tabs>
              <w:rPr>
                <w:sz w:val="16"/>
              </w:rPr>
            </w:pPr>
            <w:r w:rsidRPr="006B2793">
              <w:rPr>
                <w:sz w:val="16"/>
              </w:rPr>
              <w:t>Rel-16 CRs on Management Aspects of 5G Service-Level Agreement</w:t>
            </w:r>
          </w:p>
        </w:tc>
        <w:tc>
          <w:tcPr>
            <w:tcW w:w="1519" w:type="dxa"/>
          </w:tcPr>
          <w:p w14:paraId="3937D40A"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2DCE594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043C3D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2BE1C0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2450B9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DB30D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CECB757" w14:textId="77777777" w:rsidR="00744129" w:rsidRPr="006B2793" w:rsidRDefault="00744129" w:rsidP="00744129">
            <w:pPr>
              <w:pStyle w:val="TAL"/>
              <w:tabs>
                <w:tab w:val="clear" w:pos="284"/>
                <w:tab w:val="clear" w:pos="567"/>
              </w:tabs>
              <w:rPr>
                <w:sz w:val="16"/>
              </w:rPr>
            </w:pPr>
          </w:p>
        </w:tc>
        <w:tc>
          <w:tcPr>
            <w:tcW w:w="2038" w:type="dxa"/>
          </w:tcPr>
          <w:p w14:paraId="60425048" w14:textId="77777777" w:rsidR="00744129" w:rsidRPr="006B2793" w:rsidRDefault="00744129" w:rsidP="00744129">
            <w:pPr>
              <w:pStyle w:val="TAL"/>
              <w:tabs>
                <w:tab w:val="clear" w:pos="284"/>
                <w:tab w:val="clear" w:pos="567"/>
              </w:tabs>
              <w:rPr>
                <w:sz w:val="16"/>
              </w:rPr>
            </w:pPr>
            <w:r w:rsidRPr="006B2793">
              <w:rPr>
                <w:sz w:val="16"/>
              </w:rPr>
              <w:t>MA5SLA</w:t>
            </w:r>
          </w:p>
        </w:tc>
        <w:tc>
          <w:tcPr>
            <w:tcW w:w="1340" w:type="dxa"/>
          </w:tcPr>
          <w:p w14:paraId="6B0EC58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0BCB10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1E0ED81" w14:textId="77777777" w:rsidR="00744129" w:rsidRPr="006B2793" w:rsidRDefault="00744129" w:rsidP="00744129">
            <w:pPr>
              <w:pStyle w:val="TAL"/>
              <w:tabs>
                <w:tab w:val="clear" w:pos="284"/>
                <w:tab w:val="clear" w:pos="567"/>
              </w:tabs>
              <w:rPr>
                <w:sz w:val="16"/>
              </w:rPr>
            </w:pPr>
          </w:p>
        </w:tc>
      </w:tr>
      <w:tr w:rsidR="00744129" w:rsidRPr="00200359" w14:paraId="0EC5F815" w14:textId="77777777" w:rsidTr="00744129">
        <w:tc>
          <w:tcPr>
            <w:tcW w:w="675" w:type="dxa"/>
          </w:tcPr>
          <w:p w14:paraId="6825B739"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09F3043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191171</w:t>
            </w:r>
          </w:p>
        </w:tc>
        <w:tc>
          <w:tcPr>
            <w:tcW w:w="948" w:type="dxa"/>
          </w:tcPr>
          <w:p w14:paraId="4AF4704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E84B255" w14:textId="77777777" w:rsidR="00744129" w:rsidRPr="006B2793" w:rsidRDefault="00744129" w:rsidP="00744129">
            <w:pPr>
              <w:pStyle w:val="TAL"/>
              <w:tabs>
                <w:tab w:val="clear" w:pos="284"/>
                <w:tab w:val="clear" w:pos="567"/>
              </w:tabs>
              <w:rPr>
                <w:sz w:val="16"/>
              </w:rPr>
            </w:pPr>
            <w:r w:rsidRPr="006B2793">
              <w:rPr>
                <w:sz w:val="16"/>
              </w:rPr>
              <w:t>Rel-16 CRs on Enhancement of 3GPP management system for multiple tenant environment support</w:t>
            </w:r>
          </w:p>
        </w:tc>
        <w:tc>
          <w:tcPr>
            <w:tcW w:w="1519" w:type="dxa"/>
          </w:tcPr>
          <w:p w14:paraId="63BA2C7C"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849876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7DD86D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88BA88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0CCE72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CCD88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09A80B7" w14:textId="77777777" w:rsidR="00744129" w:rsidRPr="006B2793" w:rsidRDefault="00744129" w:rsidP="00744129">
            <w:pPr>
              <w:pStyle w:val="TAL"/>
              <w:tabs>
                <w:tab w:val="clear" w:pos="284"/>
                <w:tab w:val="clear" w:pos="567"/>
              </w:tabs>
              <w:rPr>
                <w:sz w:val="16"/>
              </w:rPr>
            </w:pPr>
          </w:p>
        </w:tc>
        <w:tc>
          <w:tcPr>
            <w:tcW w:w="2038" w:type="dxa"/>
          </w:tcPr>
          <w:p w14:paraId="3248BAA2" w14:textId="77777777" w:rsidR="00744129" w:rsidRPr="006B2793" w:rsidRDefault="00744129" w:rsidP="00744129">
            <w:pPr>
              <w:pStyle w:val="TAL"/>
              <w:tabs>
                <w:tab w:val="clear" w:pos="284"/>
                <w:tab w:val="clear" w:pos="567"/>
              </w:tabs>
              <w:rPr>
                <w:sz w:val="16"/>
              </w:rPr>
            </w:pPr>
            <w:r w:rsidRPr="006B2793">
              <w:rPr>
                <w:sz w:val="16"/>
              </w:rPr>
              <w:t>MEMTANE</w:t>
            </w:r>
          </w:p>
        </w:tc>
        <w:tc>
          <w:tcPr>
            <w:tcW w:w="1340" w:type="dxa"/>
          </w:tcPr>
          <w:p w14:paraId="2B2C9DA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9A8465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79E4B91" w14:textId="77777777" w:rsidR="00744129" w:rsidRPr="006B2793" w:rsidRDefault="00744129" w:rsidP="00744129">
            <w:pPr>
              <w:pStyle w:val="TAL"/>
              <w:tabs>
                <w:tab w:val="clear" w:pos="284"/>
                <w:tab w:val="clear" w:pos="567"/>
              </w:tabs>
              <w:rPr>
                <w:sz w:val="16"/>
              </w:rPr>
            </w:pPr>
          </w:p>
        </w:tc>
      </w:tr>
      <w:tr w:rsidR="00744129" w:rsidRPr="00200359" w14:paraId="02969E21" w14:textId="77777777" w:rsidTr="00744129">
        <w:tc>
          <w:tcPr>
            <w:tcW w:w="675" w:type="dxa"/>
          </w:tcPr>
          <w:p w14:paraId="5BCB0196"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1608CE0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191172</w:t>
            </w:r>
          </w:p>
        </w:tc>
        <w:tc>
          <w:tcPr>
            <w:tcW w:w="948" w:type="dxa"/>
          </w:tcPr>
          <w:p w14:paraId="6AD4CA0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056F5BE" w14:textId="77777777" w:rsidR="00744129" w:rsidRPr="006B2793" w:rsidRDefault="00744129" w:rsidP="00744129">
            <w:pPr>
              <w:pStyle w:val="TAL"/>
              <w:tabs>
                <w:tab w:val="clear" w:pos="284"/>
                <w:tab w:val="clear" w:pos="567"/>
              </w:tabs>
              <w:rPr>
                <w:sz w:val="16"/>
              </w:rPr>
            </w:pPr>
            <w:r w:rsidRPr="006B2793">
              <w:rPr>
                <w:sz w:val="16"/>
              </w:rPr>
              <w:t>Rel-16 CRs on Methodology for 5G management specifications</w:t>
            </w:r>
          </w:p>
        </w:tc>
        <w:tc>
          <w:tcPr>
            <w:tcW w:w="1519" w:type="dxa"/>
          </w:tcPr>
          <w:p w14:paraId="231E17EC"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54887E6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66B44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61DCBD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02314F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E6F66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386D41C" w14:textId="77777777" w:rsidR="00744129" w:rsidRPr="006B2793" w:rsidRDefault="00744129" w:rsidP="00744129">
            <w:pPr>
              <w:pStyle w:val="TAL"/>
              <w:tabs>
                <w:tab w:val="clear" w:pos="284"/>
                <w:tab w:val="clear" w:pos="567"/>
              </w:tabs>
              <w:rPr>
                <w:sz w:val="16"/>
              </w:rPr>
            </w:pPr>
          </w:p>
        </w:tc>
        <w:tc>
          <w:tcPr>
            <w:tcW w:w="2038" w:type="dxa"/>
          </w:tcPr>
          <w:p w14:paraId="26840D2A" w14:textId="77777777" w:rsidR="00744129" w:rsidRPr="006B2793" w:rsidRDefault="00744129" w:rsidP="00744129">
            <w:pPr>
              <w:pStyle w:val="TAL"/>
              <w:tabs>
                <w:tab w:val="clear" w:pos="284"/>
                <w:tab w:val="clear" w:pos="567"/>
              </w:tabs>
              <w:rPr>
                <w:sz w:val="16"/>
              </w:rPr>
            </w:pPr>
            <w:r w:rsidRPr="006B2793">
              <w:rPr>
                <w:sz w:val="16"/>
              </w:rPr>
              <w:t>METHOGY</w:t>
            </w:r>
          </w:p>
        </w:tc>
        <w:tc>
          <w:tcPr>
            <w:tcW w:w="1340" w:type="dxa"/>
          </w:tcPr>
          <w:p w14:paraId="32F9D9A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6209E6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C68FBF5" w14:textId="77777777" w:rsidR="00744129" w:rsidRPr="006B2793" w:rsidRDefault="00744129" w:rsidP="00744129">
            <w:pPr>
              <w:pStyle w:val="TAL"/>
              <w:tabs>
                <w:tab w:val="clear" w:pos="284"/>
                <w:tab w:val="clear" w:pos="567"/>
              </w:tabs>
              <w:rPr>
                <w:sz w:val="16"/>
              </w:rPr>
            </w:pPr>
          </w:p>
        </w:tc>
      </w:tr>
      <w:tr w:rsidR="00744129" w:rsidRPr="00200359" w14:paraId="1EBD0CB5" w14:textId="77777777" w:rsidTr="00744129">
        <w:tc>
          <w:tcPr>
            <w:tcW w:w="675" w:type="dxa"/>
          </w:tcPr>
          <w:p w14:paraId="673D0D56"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2C3582A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191173</w:t>
            </w:r>
          </w:p>
        </w:tc>
        <w:tc>
          <w:tcPr>
            <w:tcW w:w="948" w:type="dxa"/>
          </w:tcPr>
          <w:p w14:paraId="1BE2D69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84EBA4A" w14:textId="77777777" w:rsidR="00744129" w:rsidRPr="006B2793" w:rsidRDefault="00744129" w:rsidP="00744129">
            <w:pPr>
              <w:pStyle w:val="TAL"/>
              <w:tabs>
                <w:tab w:val="clear" w:pos="284"/>
                <w:tab w:val="clear" w:pos="567"/>
              </w:tabs>
              <w:rPr>
                <w:sz w:val="16"/>
              </w:rPr>
            </w:pPr>
            <w:r w:rsidRPr="006B2793">
              <w:rPr>
                <w:sz w:val="16"/>
              </w:rPr>
              <w:t>Rel-15 CRs on Network Resource Model (NRM) for 5G networks and network slicing</w:t>
            </w:r>
          </w:p>
        </w:tc>
        <w:tc>
          <w:tcPr>
            <w:tcW w:w="1519" w:type="dxa"/>
          </w:tcPr>
          <w:p w14:paraId="2F4D9083"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4DADAD1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AD5E10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A25F68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D6F42A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5BED0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1A238BC" w14:textId="77777777" w:rsidR="00744129" w:rsidRPr="006B2793" w:rsidRDefault="00744129" w:rsidP="00744129">
            <w:pPr>
              <w:pStyle w:val="TAL"/>
              <w:tabs>
                <w:tab w:val="clear" w:pos="284"/>
                <w:tab w:val="clear" w:pos="567"/>
              </w:tabs>
              <w:rPr>
                <w:sz w:val="16"/>
              </w:rPr>
            </w:pPr>
          </w:p>
        </w:tc>
        <w:tc>
          <w:tcPr>
            <w:tcW w:w="2038" w:type="dxa"/>
          </w:tcPr>
          <w:p w14:paraId="17674783" w14:textId="77777777" w:rsidR="00744129" w:rsidRPr="006B2793" w:rsidRDefault="00744129" w:rsidP="00744129">
            <w:pPr>
              <w:pStyle w:val="TAL"/>
              <w:tabs>
                <w:tab w:val="clear" w:pos="284"/>
                <w:tab w:val="clear" w:pos="567"/>
              </w:tabs>
              <w:rPr>
                <w:sz w:val="16"/>
              </w:rPr>
            </w:pPr>
            <w:r w:rsidRPr="006B2793">
              <w:rPr>
                <w:sz w:val="16"/>
              </w:rPr>
              <w:t>NETSLICE-5GNRM</w:t>
            </w:r>
          </w:p>
        </w:tc>
        <w:tc>
          <w:tcPr>
            <w:tcW w:w="1340" w:type="dxa"/>
          </w:tcPr>
          <w:p w14:paraId="702F1D7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A89625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38FCD1F" w14:textId="77777777" w:rsidR="00744129" w:rsidRPr="006B2793" w:rsidRDefault="00744129" w:rsidP="00744129">
            <w:pPr>
              <w:pStyle w:val="TAL"/>
              <w:tabs>
                <w:tab w:val="clear" w:pos="284"/>
                <w:tab w:val="clear" w:pos="567"/>
              </w:tabs>
              <w:rPr>
                <w:sz w:val="16"/>
              </w:rPr>
            </w:pPr>
          </w:p>
        </w:tc>
      </w:tr>
      <w:tr w:rsidR="00744129" w:rsidRPr="00200359" w14:paraId="3A192CA9" w14:textId="77777777" w:rsidTr="00744129">
        <w:tc>
          <w:tcPr>
            <w:tcW w:w="675" w:type="dxa"/>
          </w:tcPr>
          <w:p w14:paraId="559D4B8D"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0E684B3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191174</w:t>
            </w:r>
          </w:p>
        </w:tc>
        <w:tc>
          <w:tcPr>
            <w:tcW w:w="948" w:type="dxa"/>
          </w:tcPr>
          <w:p w14:paraId="521A8BD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F74AC66" w14:textId="77777777" w:rsidR="00744129" w:rsidRPr="006B2793" w:rsidRDefault="00744129" w:rsidP="00744129">
            <w:pPr>
              <w:pStyle w:val="TAL"/>
              <w:tabs>
                <w:tab w:val="clear" w:pos="284"/>
                <w:tab w:val="clear" w:pos="567"/>
              </w:tabs>
              <w:rPr>
                <w:sz w:val="16"/>
              </w:rPr>
            </w:pPr>
            <w:r w:rsidRPr="006B2793">
              <w:rPr>
                <w:sz w:val="16"/>
              </w:rPr>
              <w:t>Rel-15 CRs on Performance Assurance for 5G networks including network slicing</w:t>
            </w:r>
          </w:p>
        </w:tc>
        <w:tc>
          <w:tcPr>
            <w:tcW w:w="1519" w:type="dxa"/>
          </w:tcPr>
          <w:p w14:paraId="1A069C59"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0AA8CD4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8D74F6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70D972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F6D901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93E583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7CA175B" w14:textId="77777777" w:rsidR="00744129" w:rsidRPr="006B2793" w:rsidRDefault="00744129" w:rsidP="00744129">
            <w:pPr>
              <w:pStyle w:val="TAL"/>
              <w:tabs>
                <w:tab w:val="clear" w:pos="284"/>
                <w:tab w:val="clear" w:pos="567"/>
              </w:tabs>
              <w:rPr>
                <w:sz w:val="16"/>
              </w:rPr>
            </w:pPr>
          </w:p>
        </w:tc>
        <w:tc>
          <w:tcPr>
            <w:tcW w:w="2038" w:type="dxa"/>
          </w:tcPr>
          <w:p w14:paraId="2EEEE9CF" w14:textId="77777777" w:rsidR="00744129" w:rsidRPr="006B2793" w:rsidRDefault="00744129" w:rsidP="00744129">
            <w:pPr>
              <w:pStyle w:val="TAL"/>
              <w:tabs>
                <w:tab w:val="clear" w:pos="284"/>
                <w:tab w:val="clear" w:pos="567"/>
              </w:tabs>
              <w:rPr>
                <w:sz w:val="16"/>
              </w:rPr>
            </w:pPr>
            <w:r w:rsidRPr="006B2793">
              <w:rPr>
                <w:sz w:val="16"/>
              </w:rPr>
              <w:t>NETSLICE-ADPM5G</w:t>
            </w:r>
          </w:p>
        </w:tc>
        <w:tc>
          <w:tcPr>
            <w:tcW w:w="1340" w:type="dxa"/>
          </w:tcPr>
          <w:p w14:paraId="1E8C655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B17BA5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854038E" w14:textId="77777777" w:rsidR="00744129" w:rsidRPr="006B2793" w:rsidRDefault="00744129" w:rsidP="00744129">
            <w:pPr>
              <w:pStyle w:val="TAL"/>
              <w:tabs>
                <w:tab w:val="clear" w:pos="284"/>
                <w:tab w:val="clear" w:pos="567"/>
              </w:tabs>
              <w:rPr>
                <w:sz w:val="16"/>
              </w:rPr>
            </w:pPr>
          </w:p>
        </w:tc>
      </w:tr>
      <w:tr w:rsidR="00744129" w:rsidRPr="00200359" w14:paraId="75D3974D" w14:textId="77777777" w:rsidTr="00744129">
        <w:tc>
          <w:tcPr>
            <w:tcW w:w="675" w:type="dxa"/>
          </w:tcPr>
          <w:p w14:paraId="72D33392"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2B6E62A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191175</w:t>
            </w:r>
          </w:p>
        </w:tc>
        <w:tc>
          <w:tcPr>
            <w:tcW w:w="948" w:type="dxa"/>
          </w:tcPr>
          <w:p w14:paraId="44CA4DE5"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01B25C2" w14:textId="77777777" w:rsidR="00744129" w:rsidRPr="006B2793" w:rsidRDefault="00744129" w:rsidP="00744129">
            <w:pPr>
              <w:pStyle w:val="TAL"/>
              <w:tabs>
                <w:tab w:val="clear" w:pos="284"/>
                <w:tab w:val="clear" w:pos="567"/>
              </w:tabs>
              <w:rPr>
                <w:sz w:val="16"/>
              </w:rPr>
            </w:pPr>
            <w:r w:rsidRPr="006B2793">
              <w:rPr>
                <w:sz w:val="16"/>
              </w:rPr>
              <w:t>Rel-15 CRs on Provisioning of network slicing for 5G networks and services</w:t>
            </w:r>
          </w:p>
        </w:tc>
        <w:tc>
          <w:tcPr>
            <w:tcW w:w="1519" w:type="dxa"/>
          </w:tcPr>
          <w:p w14:paraId="4C84359A"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070942A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94E646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F6F4AB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B92334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2C5509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6B1234B" w14:textId="77777777" w:rsidR="00744129" w:rsidRPr="006B2793" w:rsidRDefault="00744129" w:rsidP="00744129">
            <w:pPr>
              <w:pStyle w:val="TAL"/>
              <w:tabs>
                <w:tab w:val="clear" w:pos="284"/>
                <w:tab w:val="clear" w:pos="567"/>
              </w:tabs>
              <w:rPr>
                <w:sz w:val="16"/>
              </w:rPr>
            </w:pPr>
          </w:p>
        </w:tc>
        <w:tc>
          <w:tcPr>
            <w:tcW w:w="2038" w:type="dxa"/>
          </w:tcPr>
          <w:p w14:paraId="34A3D2CF" w14:textId="77777777" w:rsidR="00744129" w:rsidRPr="006B2793" w:rsidRDefault="00744129" w:rsidP="00744129">
            <w:pPr>
              <w:pStyle w:val="TAL"/>
              <w:tabs>
                <w:tab w:val="clear" w:pos="284"/>
                <w:tab w:val="clear" w:pos="567"/>
              </w:tabs>
              <w:rPr>
                <w:sz w:val="16"/>
              </w:rPr>
            </w:pPr>
            <w:r w:rsidRPr="006B2793">
              <w:rPr>
                <w:sz w:val="16"/>
              </w:rPr>
              <w:t>NETSLICE-PRO_NS</w:t>
            </w:r>
          </w:p>
        </w:tc>
        <w:tc>
          <w:tcPr>
            <w:tcW w:w="1340" w:type="dxa"/>
          </w:tcPr>
          <w:p w14:paraId="0BDB228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0C8218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8BC2B3D" w14:textId="77777777" w:rsidR="00744129" w:rsidRPr="006B2793" w:rsidRDefault="00744129" w:rsidP="00744129">
            <w:pPr>
              <w:pStyle w:val="TAL"/>
              <w:tabs>
                <w:tab w:val="clear" w:pos="284"/>
                <w:tab w:val="clear" w:pos="567"/>
              </w:tabs>
              <w:rPr>
                <w:sz w:val="16"/>
              </w:rPr>
            </w:pPr>
          </w:p>
        </w:tc>
      </w:tr>
      <w:tr w:rsidR="00744129" w:rsidRPr="00200359" w14:paraId="6CDFA8F2" w14:textId="77777777" w:rsidTr="00744129">
        <w:tc>
          <w:tcPr>
            <w:tcW w:w="675" w:type="dxa"/>
          </w:tcPr>
          <w:p w14:paraId="51606480"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79FC625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191176</w:t>
            </w:r>
          </w:p>
        </w:tc>
        <w:tc>
          <w:tcPr>
            <w:tcW w:w="948" w:type="dxa"/>
          </w:tcPr>
          <w:p w14:paraId="62553CE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B0F5F95" w14:textId="77777777" w:rsidR="00744129" w:rsidRPr="006B2793" w:rsidRDefault="00744129" w:rsidP="00744129">
            <w:pPr>
              <w:pStyle w:val="TAL"/>
              <w:tabs>
                <w:tab w:val="clear" w:pos="284"/>
                <w:tab w:val="clear" w:pos="567"/>
              </w:tabs>
              <w:rPr>
                <w:sz w:val="16"/>
              </w:rPr>
            </w:pPr>
            <w:r w:rsidRPr="006B2793">
              <w:rPr>
                <w:sz w:val="16"/>
              </w:rPr>
              <w:t>Rel-16 CRs on Streaming trace reporting</w:t>
            </w:r>
          </w:p>
        </w:tc>
        <w:tc>
          <w:tcPr>
            <w:tcW w:w="1519" w:type="dxa"/>
          </w:tcPr>
          <w:p w14:paraId="17D2D144"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0DB2D42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0829E3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DFC4B9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2EDC99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75C3E0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8C3D8DA" w14:textId="77777777" w:rsidR="00744129" w:rsidRPr="006B2793" w:rsidRDefault="00744129" w:rsidP="00744129">
            <w:pPr>
              <w:pStyle w:val="TAL"/>
              <w:tabs>
                <w:tab w:val="clear" w:pos="284"/>
                <w:tab w:val="clear" w:pos="567"/>
              </w:tabs>
              <w:rPr>
                <w:sz w:val="16"/>
              </w:rPr>
            </w:pPr>
          </w:p>
        </w:tc>
        <w:tc>
          <w:tcPr>
            <w:tcW w:w="2038" w:type="dxa"/>
          </w:tcPr>
          <w:p w14:paraId="5C62DBEA" w14:textId="77777777" w:rsidR="00744129" w:rsidRPr="006B2793" w:rsidRDefault="00744129" w:rsidP="00744129">
            <w:pPr>
              <w:pStyle w:val="TAL"/>
              <w:tabs>
                <w:tab w:val="clear" w:pos="284"/>
                <w:tab w:val="clear" w:pos="567"/>
              </w:tabs>
              <w:rPr>
                <w:sz w:val="16"/>
              </w:rPr>
            </w:pPr>
            <w:r w:rsidRPr="006B2793">
              <w:rPr>
                <w:sz w:val="16"/>
              </w:rPr>
              <w:t>OAM_RTT</w:t>
            </w:r>
          </w:p>
        </w:tc>
        <w:tc>
          <w:tcPr>
            <w:tcW w:w="1340" w:type="dxa"/>
          </w:tcPr>
          <w:p w14:paraId="579B8D1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5810A4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273BB27" w14:textId="77777777" w:rsidR="00744129" w:rsidRPr="006B2793" w:rsidRDefault="00744129" w:rsidP="00744129">
            <w:pPr>
              <w:pStyle w:val="TAL"/>
              <w:tabs>
                <w:tab w:val="clear" w:pos="284"/>
                <w:tab w:val="clear" w:pos="567"/>
              </w:tabs>
              <w:rPr>
                <w:sz w:val="16"/>
              </w:rPr>
            </w:pPr>
          </w:p>
        </w:tc>
      </w:tr>
      <w:tr w:rsidR="00744129" w:rsidRPr="00200359" w14:paraId="23FF6FD7" w14:textId="77777777" w:rsidTr="00744129">
        <w:tc>
          <w:tcPr>
            <w:tcW w:w="675" w:type="dxa"/>
          </w:tcPr>
          <w:p w14:paraId="5B614DB0"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3EEE49D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191177</w:t>
            </w:r>
          </w:p>
        </w:tc>
        <w:tc>
          <w:tcPr>
            <w:tcW w:w="948" w:type="dxa"/>
          </w:tcPr>
          <w:p w14:paraId="56942622"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C87BC73" w14:textId="77777777" w:rsidR="00744129" w:rsidRPr="006B2793" w:rsidRDefault="00744129" w:rsidP="00744129">
            <w:pPr>
              <w:pStyle w:val="TAL"/>
              <w:tabs>
                <w:tab w:val="clear" w:pos="284"/>
                <w:tab w:val="clear" w:pos="567"/>
              </w:tabs>
              <w:rPr>
                <w:sz w:val="16"/>
              </w:rPr>
            </w:pPr>
            <w:r w:rsidRPr="006B2793">
              <w:rPr>
                <w:sz w:val="16"/>
              </w:rPr>
              <w:t>Rel-16 CRs on Nchf Online and Offline charging services</w:t>
            </w:r>
          </w:p>
        </w:tc>
        <w:tc>
          <w:tcPr>
            <w:tcW w:w="1519" w:type="dxa"/>
          </w:tcPr>
          <w:p w14:paraId="4E552FF0"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51CF1D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2759A6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4B1DD4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681CD0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CA4155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DD24A46" w14:textId="77777777" w:rsidR="00744129" w:rsidRPr="006B2793" w:rsidRDefault="00744129" w:rsidP="00744129">
            <w:pPr>
              <w:pStyle w:val="TAL"/>
              <w:tabs>
                <w:tab w:val="clear" w:pos="284"/>
                <w:tab w:val="clear" w:pos="567"/>
              </w:tabs>
              <w:rPr>
                <w:sz w:val="16"/>
              </w:rPr>
            </w:pPr>
          </w:p>
        </w:tc>
        <w:tc>
          <w:tcPr>
            <w:tcW w:w="2038" w:type="dxa"/>
          </w:tcPr>
          <w:p w14:paraId="57781959" w14:textId="77777777" w:rsidR="00744129" w:rsidRPr="006B2793" w:rsidRDefault="00744129" w:rsidP="00744129">
            <w:pPr>
              <w:pStyle w:val="TAL"/>
              <w:tabs>
                <w:tab w:val="clear" w:pos="284"/>
                <w:tab w:val="clear" w:pos="567"/>
              </w:tabs>
              <w:rPr>
                <w:sz w:val="16"/>
              </w:rPr>
            </w:pPr>
            <w:r w:rsidRPr="006B2793">
              <w:rPr>
                <w:sz w:val="16"/>
              </w:rPr>
              <w:t>OFSBI_CH</w:t>
            </w:r>
          </w:p>
        </w:tc>
        <w:tc>
          <w:tcPr>
            <w:tcW w:w="1340" w:type="dxa"/>
          </w:tcPr>
          <w:p w14:paraId="357154D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7D03FA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B25CB91" w14:textId="77777777" w:rsidR="00744129" w:rsidRPr="006B2793" w:rsidRDefault="00744129" w:rsidP="00744129">
            <w:pPr>
              <w:pStyle w:val="TAL"/>
              <w:tabs>
                <w:tab w:val="clear" w:pos="284"/>
                <w:tab w:val="clear" w:pos="567"/>
              </w:tabs>
              <w:rPr>
                <w:sz w:val="16"/>
              </w:rPr>
            </w:pPr>
          </w:p>
        </w:tc>
      </w:tr>
      <w:tr w:rsidR="00744129" w:rsidRPr="00200359" w14:paraId="5AD5DF85" w14:textId="77777777" w:rsidTr="00744129">
        <w:tc>
          <w:tcPr>
            <w:tcW w:w="675" w:type="dxa"/>
          </w:tcPr>
          <w:p w14:paraId="19724FD1"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516CCE0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191178</w:t>
            </w:r>
          </w:p>
        </w:tc>
        <w:tc>
          <w:tcPr>
            <w:tcW w:w="948" w:type="dxa"/>
          </w:tcPr>
          <w:p w14:paraId="5629D3B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DABEB26" w14:textId="77777777" w:rsidR="00744129" w:rsidRPr="006B2793" w:rsidRDefault="00744129" w:rsidP="00744129">
            <w:pPr>
              <w:pStyle w:val="TAL"/>
              <w:tabs>
                <w:tab w:val="clear" w:pos="284"/>
                <w:tab w:val="clear" w:pos="567"/>
              </w:tabs>
              <w:rPr>
                <w:sz w:val="16"/>
              </w:rPr>
            </w:pPr>
            <w:r w:rsidRPr="006B2793">
              <w:rPr>
                <w:sz w:val="16"/>
              </w:rPr>
              <w:t>Rel-16 CRs on Integration of ONAP and 3GPP 5G management framework</w:t>
            </w:r>
          </w:p>
        </w:tc>
        <w:tc>
          <w:tcPr>
            <w:tcW w:w="1519" w:type="dxa"/>
          </w:tcPr>
          <w:p w14:paraId="6768D836"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C3B6D6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EE1D85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934A6F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3F54DA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4B010C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1805C5D" w14:textId="77777777" w:rsidR="00744129" w:rsidRPr="006B2793" w:rsidRDefault="00744129" w:rsidP="00744129">
            <w:pPr>
              <w:pStyle w:val="TAL"/>
              <w:tabs>
                <w:tab w:val="clear" w:pos="284"/>
                <w:tab w:val="clear" w:pos="567"/>
              </w:tabs>
              <w:rPr>
                <w:sz w:val="16"/>
              </w:rPr>
            </w:pPr>
          </w:p>
        </w:tc>
        <w:tc>
          <w:tcPr>
            <w:tcW w:w="2038" w:type="dxa"/>
          </w:tcPr>
          <w:p w14:paraId="54642CEE" w14:textId="77777777" w:rsidR="00744129" w:rsidRPr="006B2793" w:rsidRDefault="00744129" w:rsidP="00744129">
            <w:pPr>
              <w:pStyle w:val="TAL"/>
              <w:tabs>
                <w:tab w:val="clear" w:pos="284"/>
                <w:tab w:val="clear" w:pos="567"/>
              </w:tabs>
              <w:rPr>
                <w:sz w:val="16"/>
              </w:rPr>
            </w:pPr>
            <w:r w:rsidRPr="006B2793">
              <w:rPr>
                <w:sz w:val="16"/>
              </w:rPr>
              <w:t>ONAP3GPP</w:t>
            </w:r>
          </w:p>
        </w:tc>
        <w:tc>
          <w:tcPr>
            <w:tcW w:w="1340" w:type="dxa"/>
          </w:tcPr>
          <w:p w14:paraId="221C9BC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E91CC2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A52F033" w14:textId="77777777" w:rsidR="00744129" w:rsidRPr="006B2793" w:rsidRDefault="00744129" w:rsidP="00744129">
            <w:pPr>
              <w:pStyle w:val="TAL"/>
              <w:tabs>
                <w:tab w:val="clear" w:pos="284"/>
                <w:tab w:val="clear" w:pos="567"/>
              </w:tabs>
              <w:rPr>
                <w:sz w:val="16"/>
              </w:rPr>
            </w:pPr>
          </w:p>
        </w:tc>
      </w:tr>
      <w:tr w:rsidR="00744129" w:rsidRPr="00200359" w14:paraId="08084AC6" w14:textId="77777777" w:rsidTr="00744129">
        <w:tc>
          <w:tcPr>
            <w:tcW w:w="675" w:type="dxa"/>
          </w:tcPr>
          <w:p w14:paraId="59ECC90E"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6BEA12D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191179</w:t>
            </w:r>
          </w:p>
        </w:tc>
        <w:tc>
          <w:tcPr>
            <w:tcW w:w="948" w:type="dxa"/>
          </w:tcPr>
          <w:p w14:paraId="0DE10258"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C23ADC8" w14:textId="77777777" w:rsidR="00744129" w:rsidRPr="006B2793" w:rsidRDefault="00744129" w:rsidP="00744129">
            <w:pPr>
              <w:pStyle w:val="TAL"/>
              <w:tabs>
                <w:tab w:val="clear" w:pos="284"/>
                <w:tab w:val="clear" w:pos="567"/>
              </w:tabs>
              <w:rPr>
                <w:sz w:val="16"/>
              </w:rPr>
            </w:pPr>
            <w:r w:rsidRPr="006B2793">
              <w:rPr>
                <w:sz w:val="16"/>
              </w:rPr>
              <w:t>Rel-16 CRs on Management of QoE measurement collection</w:t>
            </w:r>
          </w:p>
        </w:tc>
        <w:tc>
          <w:tcPr>
            <w:tcW w:w="1519" w:type="dxa"/>
          </w:tcPr>
          <w:p w14:paraId="4FCE93E4"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430C818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1D2AB0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9F81D3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E85692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1FAA0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CCB86FF" w14:textId="77777777" w:rsidR="00744129" w:rsidRPr="006B2793" w:rsidRDefault="00744129" w:rsidP="00744129">
            <w:pPr>
              <w:pStyle w:val="TAL"/>
              <w:tabs>
                <w:tab w:val="clear" w:pos="284"/>
                <w:tab w:val="clear" w:pos="567"/>
              </w:tabs>
              <w:rPr>
                <w:sz w:val="16"/>
              </w:rPr>
            </w:pPr>
          </w:p>
        </w:tc>
        <w:tc>
          <w:tcPr>
            <w:tcW w:w="2038" w:type="dxa"/>
          </w:tcPr>
          <w:p w14:paraId="6706A90B" w14:textId="77777777" w:rsidR="00744129" w:rsidRPr="006B2793" w:rsidRDefault="00744129" w:rsidP="00744129">
            <w:pPr>
              <w:pStyle w:val="TAL"/>
              <w:tabs>
                <w:tab w:val="clear" w:pos="284"/>
                <w:tab w:val="clear" w:pos="567"/>
              </w:tabs>
              <w:rPr>
                <w:sz w:val="16"/>
              </w:rPr>
            </w:pPr>
            <w:r w:rsidRPr="006B2793">
              <w:rPr>
                <w:sz w:val="16"/>
              </w:rPr>
              <w:t>QOED</w:t>
            </w:r>
          </w:p>
        </w:tc>
        <w:tc>
          <w:tcPr>
            <w:tcW w:w="1340" w:type="dxa"/>
          </w:tcPr>
          <w:p w14:paraId="059004F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11BDFF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56AA9FE" w14:textId="77777777" w:rsidR="00744129" w:rsidRPr="006B2793" w:rsidRDefault="00744129" w:rsidP="00744129">
            <w:pPr>
              <w:pStyle w:val="TAL"/>
              <w:tabs>
                <w:tab w:val="clear" w:pos="284"/>
                <w:tab w:val="clear" w:pos="567"/>
              </w:tabs>
              <w:rPr>
                <w:sz w:val="16"/>
              </w:rPr>
            </w:pPr>
          </w:p>
        </w:tc>
      </w:tr>
      <w:tr w:rsidR="00744129" w:rsidRPr="00200359" w14:paraId="49B533FB" w14:textId="77777777" w:rsidTr="00744129">
        <w:tc>
          <w:tcPr>
            <w:tcW w:w="675" w:type="dxa"/>
          </w:tcPr>
          <w:p w14:paraId="41293036"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642B522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191180</w:t>
            </w:r>
          </w:p>
        </w:tc>
        <w:tc>
          <w:tcPr>
            <w:tcW w:w="948" w:type="dxa"/>
          </w:tcPr>
          <w:p w14:paraId="6CFAC1A8"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AE44C08" w14:textId="77777777" w:rsidR="00744129" w:rsidRPr="006B2793" w:rsidRDefault="00744129" w:rsidP="00744129">
            <w:pPr>
              <w:pStyle w:val="TAL"/>
              <w:tabs>
                <w:tab w:val="clear" w:pos="284"/>
                <w:tab w:val="clear" w:pos="567"/>
              </w:tabs>
              <w:rPr>
                <w:sz w:val="16"/>
              </w:rPr>
            </w:pPr>
            <w:r w:rsidRPr="006B2793">
              <w:rPr>
                <w:sz w:val="16"/>
              </w:rPr>
              <w:t>Rel-16 CRs on Self-Organizing Networks (SON) for 5G networks</w:t>
            </w:r>
          </w:p>
        </w:tc>
        <w:tc>
          <w:tcPr>
            <w:tcW w:w="1519" w:type="dxa"/>
          </w:tcPr>
          <w:p w14:paraId="5345AE70"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341EF4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3865D6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4B9F8A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D842BE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294261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886019F" w14:textId="77777777" w:rsidR="00744129" w:rsidRPr="006B2793" w:rsidRDefault="00744129" w:rsidP="00744129">
            <w:pPr>
              <w:pStyle w:val="TAL"/>
              <w:tabs>
                <w:tab w:val="clear" w:pos="284"/>
                <w:tab w:val="clear" w:pos="567"/>
              </w:tabs>
              <w:rPr>
                <w:sz w:val="16"/>
              </w:rPr>
            </w:pPr>
          </w:p>
        </w:tc>
        <w:tc>
          <w:tcPr>
            <w:tcW w:w="2038" w:type="dxa"/>
          </w:tcPr>
          <w:p w14:paraId="67F8EC41" w14:textId="77777777" w:rsidR="00744129" w:rsidRPr="006B2793" w:rsidRDefault="00744129" w:rsidP="00744129">
            <w:pPr>
              <w:pStyle w:val="TAL"/>
              <w:tabs>
                <w:tab w:val="clear" w:pos="284"/>
                <w:tab w:val="clear" w:pos="567"/>
              </w:tabs>
              <w:rPr>
                <w:sz w:val="16"/>
              </w:rPr>
            </w:pPr>
            <w:r w:rsidRPr="006B2793">
              <w:rPr>
                <w:sz w:val="16"/>
              </w:rPr>
              <w:t>SON_5G</w:t>
            </w:r>
          </w:p>
        </w:tc>
        <w:tc>
          <w:tcPr>
            <w:tcW w:w="1340" w:type="dxa"/>
          </w:tcPr>
          <w:p w14:paraId="538C5BF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AB20C1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B85DE7D" w14:textId="77777777" w:rsidR="00744129" w:rsidRPr="006B2793" w:rsidRDefault="00744129" w:rsidP="00744129">
            <w:pPr>
              <w:pStyle w:val="TAL"/>
              <w:tabs>
                <w:tab w:val="clear" w:pos="284"/>
                <w:tab w:val="clear" w:pos="567"/>
              </w:tabs>
              <w:rPr>
                <w:sz w:val="16"/>
              </w:rPr>
            </w:pPr>
          </w:p>
        </w:tc>
      </w:tr>
      <w:tr w:rsidR="00744129" w:rsidRPr="00200359" w14:paraId="33D05AE8" w14:textId="77777777" w:rsidTr="00744129">
        <w:tc>
          <w:tcPr>
            <w:tcW w:w="675" w:type="dxa"/>
          </w:tcPr>
          <w:p w14:paraId="47980477"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2DF032B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191181</w:t>
            </w:r>
          </w:p>
        </w:tc>
        <w:tc>
          <w:tcPr>
            <w:tcW w:w="948" w:type="dxa"/>
          </w:tcPr>
          <w:p w14:paraId="72D7002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D2ED328" w14:textId="77777777" w:rsidR="00744129" w:rsidRPr="006B2793" w:rsidRDefault="00744129" w:rsidP="00744129">
            <w:pPr>
              <w:pStyle w:val="TAL"/>
              <w:tabs>
                <w:tab w:val="clear" w:pos="284"/>
                <w:tab w:val="clear" w:pos="567"/>
              </w:tabs>
              <w:rPr>
                <w:sz w:val="16"/>
              </w:rPr>
            </w:pPr>
            <w:r w:rsidRPr="006B2793">
              <w:rPr>
                <w:sz w:val="16"/>
              </w:rPr>
              <w:t>Rel-16 CRs on Trace Management in the context of Services Based Management Architecture</w:t>
            </w:r>
          </w:p>
        </w:tc>
        <w:tc>
          <w:tcPr>
            <w:tcW w:w="1519" w:type="dxa"/>
          </w:tcPr>
          <w:p w14:paraId="4867757B"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4412C24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EB317E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7A895B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983778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38E244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F139449" w14:textId="77777777" w:rsidR="00744129" w:rsidRPr="006B2793" w:rsidRDefault="00744129" w:rsidP="00744129">
            <w:pPr>
              <w:pStyle w:val="TAL"/>
              <w:tabs>
                <w:tab w:val="clear" w:pos="284"/>
                <w:tab w:val="clear" w:pos="567"/>
              </w:tabs>
              <w:rPr>
                <w:sz w:val="16"/>
              </w:rPr>
            </w:pPr>
          </w:p>
        </w:tc>
        <w:tc>
          <w:tcPr>
            <w:tcW w:w="2038" w:type="dxa"/>
          </w:tcPr>
          <w:p w14:paraId="6D2C8717" w14:textId="77777777" w:rsidR="00744129" w:rsidRPr="006B2793" w:rsidRDefault="00744129" w:rsidP="00744129">
            <w:pPr>
              <w:pStyle w:val="TAL"/>
              <w:tabs>
                <w:tab w:val="clear" w:pos="284"/>
                <w:tab w:val="clear" w:pos="567"/>
              </w:tabs>
              <w:rPr>
                <w:sz w:val="16"/>
              </w:rPr>
            </w:pPr>
            <w:r w:rsidRPr="006B2793">
              <w:rPr>
                <w:sz w:val="16"/>
              </w:rPr>
              <w:t>TM_SBMA</w:t>
            </w:r>
          </w:p>
        </w:tc>
        <w:tc>
          <w:tcPr>
            <w:tcW w:w="1340" w:type="dxa"/>
          </w:tcPr>
          <w:p w14:paraId="60475DA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CE01FC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D305F9A" w14:textId="77777777" w:rsidR="00744129" w:rsidRPr="006B2793" w:rsidRDefault="00744129" w:rsidP="00744129">
            <w:pPr>
              <w:pStyle w:val="TAL"/>
              <w:tabs>
                <w:tab w:val="clear" w:pos="284"/>
                <w:tab w:val="clear" w:pos="567"/>
              </w:tabs>
              <w:rPr>
                <w:sz w:val="16"/>
              </w:rPr>
            </w:pPr>
          </w:p>
        </w:tc>
      </w:tr>
      <w:tr w:rsidR="00744129" w:rsidRPr="00200359" w14:paraId="2C565841" w14:textId="77777777" w:rsidTr="00744129">
        <w:tc>
          <w:tcPr>
            <w:tcW w:w="675" w:type="dxa"/>
          </w:tcPr>
          <w:p w14:paraId="5B3C4674" w14:textId="77777777" w:rsidR="00744129" w:rsidRPr="006B2793" w:rsidRDefault="00744129" w:rsidP="00744129">
            <w:pPr>
              <w:pStyle w:val="TAL"/>
              <w:tabs>
                <w:tab w:val="clear" w:pos="284"/>
                <w:tab w:val="clear" w:pos="567"/>
              </w:tabs>
              <w:rPr>
                <w:sz w:val="16"/>
              </w:rPr>
            </w:pPr>
            <w:r w:rsidRPr="006B2793">
              <w:rPr>
                <w:sz w:val="16"/>
              </w:rPr>
              <w:lastRenderedPageBreak/>
              <w:t>16.5</w:t>
            </w:r>
          </w:p>
        </w:tc>
        <w:tc>
          <w:tcPr>
            <w:tcW w:w="1134" w:type="dxa"/>
          </w:tcPr>
          <w:p w14:paraId="3267B79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191182</w:t>
            </w:r>
          </w:p>
        </w:tc>
        <w:tc>
          <w:tcPr>
            <w:tcW w:w="948" w:type="dxa"/>
          </w:tcPr>
          <w:p w14:paraId="4FFBFC51"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10B9A0D" w14:textId="77777777" w:rsidR="00744129" w:rsidRPr="006B2793" w:rsidRDefault="00744129" w:rsidP="00744129">
            <w:pPr>
              <w:pStyle w:val="TAL"/>
              <w:tabs>
                <w:tab w:val="clear" w:pos="284"/>
                <w:tab w:val="clear" w:pos="567"/>
              </w:tabs>
              <w:rPr>
                <w:sz w:val="16"/>
              </w:rPr>
            </w:pPr>
            <w:r w:rsidRPr="006B2793">
              <w:rPr>
                <w:sz w:val="16"/>
              </w:rPr>
              <w:t>Rel-16 CRs on Volume Based Charging Aspects for VoLTE</w:t>
            </w:r>
          </w:p>
        </w:tc>
        <w:tc>
          <w:tcPr>
            <w:tcW w:w="1519" w:type="dxa"/>
          </w:tcPr>
          <w:p w14:paraId="0521AA69"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7932EC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76375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6362DD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78A840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7F6D27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2F5BAC3" w14:textId="77777777" w:rsidR="00744129" w:rsidRPr="006B2793" w:rsidRDefault="00744129" w:rsidP="00744129">
            <w:pPr>
              <w:pStyle w:val="TAL"/>
              <w:tabs>
                <w:tab w:val="clear" w:pos="284"/>
                <w:tab w:val="clear" w:pos="567"/>
              </w:tabs>
              <w:rPr>
                <w:sz w:val="16"/>
              </w:rPr>
            </w:pPr>
          </w:p>
        </w:tc>
        <w:tc>
          <w:tcPr>
            <w:tcW w:w="2038" w:type="dxa"/>
          </w:tcPr>
          <w:p w14:paraId="280A8AE8" w14:textId="77777777" w:rsidR="00744129" w:rsidRPr="006B2793" w:rsidRDefault="00744129" w:rsidP="00744129">
            <w:pPr>
              <w:pStyle w:val="TAL"/>
              <w:tabs>
                <w:tab w:val="clear" w:pos="284"/>
                <w:tab w:val="clear" w:pos="567"/>
              </w:tabs>
              <w:rPr>
                <w:sz w:val="16"/>
              </w:rPr>
            </w:pPr>
            <w:r w:rsidRPr="006B2793">
              <w:rPr>
                <w:sz w:val="16"/>
              </w:rPr>
              <w:t>VBCLTE</w:t>
            </w:r>
          </w:p>
        </w:tc>
        <w:tc>
          <w:tcPr>
            <w:tcW w:w="1340" w:type="dxa"/>
          </w:tcPr>
          <w:p w14:paraId="377FA56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6F81C1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75B158B" w14:textId="77777777" w:rsidR="00744129" w:rsidRPr="006B2793" w:rsidRDefault="00744129" w:rsidP="00744129">
            <w:pPr>
              <w:pStyle w:val="TAL"/>
              <w:tabs>
                <w:tab w:val="clear" w:pos="284"/>
                <w:tab w:val="clear" w:pos="567"/>
              </w:tabs>
              <w:rPr>
                <w:sz w:val="16"/>
              </w:rPr>
            </w:pPr>
          </w:p>
        </w:tc>
      </w:tr>
      <w:tr w:rsidR="00744129" w:rsidRPr="00200359" w14:paraId="66B0EE8D" w14:textId="77777777" w:rsidTr="00744129">
        <w:tc>
          <w:tcPr>
            <w:tcW w:w="675" w:type="dxa"/>
          </w:tcPr>
          <w:p w14:paraId="07847887"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00108E6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191183</w:t>
            </w:r>
          </w:p>
        </w:tc>
        <w:tc>
          <w:tcPr>
            <w:tcW w:w="948" w:type="dxa"/>
          </w:tcPr>
          <w:p w14:paraId="16334069" w14:textId="77777777"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14:paraId="473ACAD2" w14:textId="77777777" w:rsidR="00744129" w:rsidRPr="006B2793" w:rsidRDefault="00744129" w:rsidP="00744129">
            <w:pPr>
              <w:pStyle w:val="TAL"/>
              <w:tabs>
                <w:tab w:val="clear" w:pos="284"/>
                <w:tab w:val="clear" w:pos="567"/>
              </w:tabs>
              <w:rPr>
                <w:sz w:val="16"/>
              </w:rPr>
            </w:pPr>
            <w:r w:rsidRPr="006B2793">
              <w:rPr>
                <w:sz w:val="16"/>
              </w:rPr>
              <w:t>TS 32.256 "Charging management;5G connection and mobility domain charging; Stage 2"</w:t>
            </w:r>
          </w:p>
        </w:tc>
        <w:tc>
          <w:tcPr>
            <w:tcW w:w="1519" w:type="dxa"/>
          </w:tcPr>
          <w:p w14:paraId="3583B725"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1915DA7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669C5E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2DA89E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4EA6D4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06EA29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F5F7ED9"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D92336E" w14:textId="77777777" w:rsidR="00744129" w:rsidRPr="006B2793" w:rsidRDefault="00744129" w:rsidP="00744129">
            <w:pPr>
              <w:pStyle w:val="TAL"/>
              <w:tabs>
                <w:tab w:val="clear" w:pos="284"/>
                <w:tab w:val="clear" w:pos="567"/>
              </w:tabs>
              <w:rPr>
                <w:sz w:val="16"/>
              </w:rPr>
            </w:pPr>
            <w:r w:rsidRPr="006B2793">
              <w:rPr>
                <w:sz w:val="16"/>
              </w:rPr>
              <w:t>5GS_Ph1_AMFCH</w:t>
            </w:r>
          </w:p>
        </w:tc>
        <w:tc>
          <w:tcPr>
            <w:tcW w:w="1340" w:type="dxa"/>
          </w:tcPr>
          <w:p w14:paraId="7CCBF2A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729D06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A2C0B0E" w14:textId="77777777" w:rsidR="00744129" w:rsidRPr="006B2793" w:rsidRDefault="00744129" w:rsidP="00744129">
            <w:pPr>
              <w:pStyle w:val="TAL"/>
              <w:tabs>
                <w:tab w:val="clear" w:pos="284"/>
                <w:tab w:val="clear" w:pos="567"/>
              </w:tabs>
              <w:rPr>
                <w:sz w:val="16"/>
              </w:rPr>
            </w:pPr>
          </w:p>
        </w:tc>
      </w:tr>
      <w:tr w:rsidR="00744129" w:rsidRPr="00200359" w14:paraId="5F69CBFC" w14:textId="77777777" w:rsidTr="00744129">
        <w:tc>
          <w:tcPr>
            <w:tcW w:w="675" w:type="dxa"/>
          </w:tcPr>
          <w:p w14:paraId="2CBC8897"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57D0DBE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191184</w:t>
            </w:r>
          </w:p>
        </w:tc>
        <w:tc>
          <w:tcPr>
            <w:tcW w:w="948" w:type="dxa"/>
          </w:tcPr>
          <w:p w14:paraId="0290041C"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69FA5094" w14:textId="77777777" w:rsidR="00744129" w:rsidRPr="006B2793" w:rsidRDefault="00744129" w:rsidP="00744129">
            <w:pPr>
              <w:pStyle w:val="TAL"/>
              <w:tabs>
                <w:tab w:val="clear" w:pos="284"/>
                <w:tab w:val="clear" w:pos="567"/>
              </w:tabs>
              <w:rPr>
                <w:sz w:val="16"/>
              </w:rPr>
            </w:pPr>
            <w:r w:rsidRPr="006B2793">
              <w:rPr>
                <w:sz w:val="16"/>
              </w:rPr>
              <w:t>TR 32.845 "Study on Charging Aspects of Network Slicing"</w:t>
            </w:r>
          </w:p>
        </w:tc>
        <w:tc>
          <w:tcPr>
            <w:tcW w:w="1519" w:type="dxa"/>
          </w:tcPr>
          <w:p w14:paraId="42F236A1"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6126887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E4D3B9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3F47A0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4F96A4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F6E1D0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E5D429C"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2AD107B5" w14:textId="77777777" w:rsidR="00744129" w:rsidRPr="006B2793" w:rsidRDefault="00744129" w:rsidP="00744129">
            <w:pPr>
              <w:pStyle w:val="TAL"/>
              <w:tabs>
                <w:tab w:val="clear" w:pos="284"/>
                <w:tab w:val="clear" w:pos="567"/>
              </w:tabs>
              <w:rPr>
                <w:sz w:val="16"/>
              </w:rPr>
            </w:pPr>
            <w:r w:rsidRPr="006B2793">
              <w:rPr>
                <w:sz w:val="16"/>
              </w:rPr>
              <w:t>FS_NETSLICE_CH</w:t>
            </w:r>
          </w:p>
        </w:tc>
        <w:tc>
          <w:tcPr>
            <w:tcW w:w="1340" w:type="dxa"/>
          </w:tcPr>
          <w:p w14:paraId="3021649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C1D241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4FF40E7" w14:textId="77777777" w:rsidR="00744129" w:rsidRPr="006B2793" w:rsidRDefault="00744129" w:rsidP="00744129">
            <w:pPr>
              <w:pStyle w:val="TAL"/>
              <w:tabs>
                <w:tab w:val="clear" w:pos="284"/>
                <w:tab w:val="clear" w:pos="567"/>
              </w:tabs>
              <w:rPr>
                <w:sz w:val="16"/>
              </w:rPr>
            </w:pPr>
          </w:p>
        </w:tc>
      </w:tr>
      <w:tr w:rsidR="00744129" w:rsidRPr="00200359" w14:paraId="2F9D73B2" w14:textId="77777777" w:rsidTr="00744129">
        <w:tc>
          <w:tcPr>
            <w:tcW w:w="675" w:type="dxa"/>
          </w:tcPr>
          <w:p w14:paraId="78C37C3A"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7E81BCA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191185</w:t>
            </w:r>
          </w:p>
        </w:tc>
        <w:tc>
          <w:tcPr>
            <w:tcW w:w="948" w:type="dxa"/>
          </w:tcPr>
          <w:p w14:paraId="522FF936" w14:textId="77777777"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14:paraId="157867A8" w14:textId="77777777" w:rsidR="00744129" w:rsidRPr="006B2793" w:rsidRDefault="00744129" w:rsidP="00744129">
            <w:pPr>
              <w:pStyle w:val="TAL"/>
              <w:tabs>
                <w:tab w:val="clear" w:pos="284"/>
                <w:tab w:val="clear" w:pos="567"/>
              </w:tabs>
              <w:rPr>
                <w:sz w:val="16"/>
              </w:rPr>
            </w:pPr>
            <w:r w:rsidRPr="006B2793">
              <w:rPr>
                <w:sz w:val="16"/>
              </w:rPr>
              <w:t>TS 28.311 "Network policy management for mobile network based on NFV scenarios"</w:t>
            </w:r>
          </w:p>
        </w:tc>
        <w:tc>
          <w:tcPr>
            <w:tcW w:w="1519" w:type="dxa"/>
          </w:tcPr>
          <w:p w14:paraId="472D661B"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3B2FDF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4C6A72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4067D2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7FAE9E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EBFC0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B2FE8AA"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7FD98F9" w14:textId="77777777" w:rsidR="00744129" w:rsidRPr="006B2793" w:rsidRDefault="00744129" w:rsidP="00744129">
            <w:pPr>
              <w:pStyle w:val="TAL"/>
              <w:tabs>
                <w:tab w:val="clear" w:pos="284"/>
                <w:tab w:val="clear" w:pos="567"/>
              </w:tabs>
              <w:rPr>
                <w:sz w:val="16"/>
              </w:rPr>
            </w:pPr>
            <w:r w:rsidRPr="006B2793">
              <w:rPr>
                <w:sz w:val="16"/>
              </w:rPr>
              <w:t>NETPOL</w:t>
            </w:r>
          </w:p>
        </w:tc>
        <w:tc>
          <w:tcPr>
            <w:tcW w:w="1340" w:type="dxa"/>
          </w:tcPr>
          <w:p w14:paraId="36E272C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85A32D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75CD67E" w14:textId="77777777" w:rsidR="00744129" w:rsidRPr="006B2793" w:rsidRDefault="00744129" w:rsidP="00744129">
            <w:pPr>
              <w:pStyle w:val="TAL"/>
              <w:tabs>
                <w:tab w:val="clear" w:pos="284"/>
                <w:tab w:val="clear" w:pos="567"/>
              </w:tabs>
              <w:rPr>
                <w:sz w:val="16"/>
              </w:rPr>
            </w:pPr>
          </w:p>
        </w:tc>
      </w:tr>
      <w:tr w:rsidR="00744129" w:rsidRPr="00200359" w14:paraId="711B3394" w14:textId="77777777" w:rsidTr="00744129">
        <w:tc>
          <w:tcPr>
            <w:tcW w:w="675" w:type="dxa"/>
          </w:tcPr>
          <w:p w14:paraId="466C37EC" w14:textId="77777777" w:rsidR="00744129" w:rsidRPr="006B2793" w:rsidRDefault="00744129" w:rsidP="00744129">
            <w:pPr>
              <w:pStyle w:val="TAL"/>
              <w:tabs>
                <w:tab w:val="clear" w:pos="284"/>
                <w:tab w:val="clear" w:pos="567"/>
              </w:tabs>
              <w:rPr>
                <w:sz w:val="16"/>
              </w:rPr>
            </w:pPr>
            <w:r w:rsidRPr="006B2793">
              <w:rPr>
                <w:sz w:val="16"/>
              </w:rPr>
              <w:t>6.9</w:t>
            </w:r>
          </w:p>
        </w:tc>
        <w:tc>
          <w:tcPr>
            <w:tcW w:w="1134" w:type="dxa"/>
          </w:tcPr>
          <w:p w14:paraId="40AA44C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191186</w:t>
            </w:r>
          </w:p>
        </w:tc>
        <w:tc>
          <w:tcPr>
            <w:tcW w:w="948" w:type="dxa"/>
          </w:tcPr>
          <w:p w14:paraId="5F1D83A5" w14:textId="77777777"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14:paraId="0A504CBA" w14:textId="77777777" w:rsidR="00744129" w:rsidRPr="006B2793" w:rsidRDefault="00744129" w:rsidP="00744129">
            <w:pPr>
              <w:pStyle w:val="TAL"/>
              <w:tabs>
                <w:tab w:val="clear" w:pos="284"/>
                <w:tab w:val="clear" w:pos="567"/>
              </w:tabs>
              <w:rPr>
                <w:sz w:val="16"/>
              </w:rPr>
            </w:pPr>
            <w:r w:rsidRPr="006B2793">
              <w:rPr>
                <w:sz w:val="16"/>
              </w:rPr>
              <w:t>TS 28.535 "Management and orchestration; Management Services for Communication Service Assurance; Requirements"</w:t>
            </w:r>
          </w:p>
        </w:tc>
        <w:tc>
          <w:tcPr>
            <w:tcW w:w="1519" w:type="dxa"/>
          </w:tcPr>
          <w:p w14:paraId="459C31BE"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142D2C6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40C3D5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49ACE2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1E2D4C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609BBB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E7465FB"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2790E9F" w14:textId="77777777" w:rsidR="00744129" w:rsidRPr="006B2793" w:rsidRDefault="00744129" w:rsidP="00744129">
            <w:pPr>
              <w:pStyle w:val="TAL"/>
              <w:tabs>
                <w:tab w:val="clear" w:pos="284"/>
                <w:tab w:val="clear" w:pos="567"/>
              </w:tabs>
              <w:rPr>
                <w:sz w:val="16"/>
              </w:rPr>
            </w:pPr>
            <w:r w:rsidRPr="006B2793">
              <w:rPr>
                <w:sz w:val="16"/>
              </w:rPr>
              <w:t>COSLA</w:t>
            </w:r>
          </w:p>
        </w:tc>
        <w:tc>
          <w:tcPr>
            <w:tcW w:w="1340" w:type="dxa"/>
          </w:tcPr>
          <w:p w14:paraId="3932CBB2" w14:textId="77777777"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14:paraId="6CBD2EA6"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0B37EFB" w14:textId="77777777" w:rsidR="00744129" w:rsidRPr="006B2793" w:rsidRDefault="00744129" w:rsidP="00744129">
            <w:pPr>
              <w:pStyle w:val="TAL"/>
              <w:tabs>
                <w:tab w:val="clear" w:pos="284"/>
                <w:tab w:val="clear" w:pos="567"/>
              </w:tabs>
              <w:rPr>
                <w:sz w:val="16"/>
              </w:rPr>
            </w:pPr>
          </w:p>
        </w:tc>
      </w:tr>
      <w:tr w:rsidR="00744129" w:rsidRPr="00200359" w14:paraId="28342E9D" w14:textId="77777777" w:rsidTr="00744129">
        <w:tc>
          <w:tcPr>
            <w:tcW w:w="675" w:type="dxa"/>
          </w:tcPr>
          <w:p w14:paraId="3B96B126"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1F16C65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191187</w:t>
            </w:r>
          </w:p>
        </w:tc>
        <w:tc>
          <w:tcPr>
            <w:tcW w:w="948" w:type="dxa"/>
          </w:tcPr>
          <w:p w14:paraId="47C4A32B"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5DB48A1A" w14:textId="77777777" w:rsidR="00744129" w:rsidRPr="006B2793" w:rsidRDefault="00744129" w:rsidP="00744129">
            <w:pPr>
              <w:pStyle w:val="TAL"/>
              <w:tabs>
                <w:tab w:val="clear" w:pos="284"/>
                <w:tab w:val="clear" w:pos="567"/>
              </w:tabs>
              <w:rPr>
                <w:sz w:val="16"/>
              </w:rPr>
            </w:pPr>
            <w:r w:rsidRPr="006B2793">
              <w:rPr>
                <w:sz w:val="16"/>
              </w:rPr>
              <w:t>New WID on Charging Access Traffic Steering, Switching and Splitting in 5G system architecture</w:t>
            </w:r>
          </w:p>
        </w:tc>
        <w:tc>
          <w:tcPr>
            <w:tcW w:w="1519" w:type="dxa"/>
          </w:tcPr>
          <w:p w14:paraId="7222ED58"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40F84A5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049ECA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F08FA8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680769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95285C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DE3E87B" w14:textId="77777777" w:rsidR="00744129" w:rsidRPr="006B2793" w:rsidRDefault="00744129" w:rsidP="00744129">
            <w:pPr>
              <w:pStyle w:val="TAL"/>
              <w:tabs>
                <w:tab w:val="clear" w:pos="284"/>
                <w:tab w:val="clear" w:pos="567"/>
              </w:tabs>
              <w:rPr>
                <w:sz w:val="16"/>
              </w:rPr>
            </w:pPr>
          </w:p>
        </w:tc>
        <w:tc>
          <w:tcPr>
            <w:tcW w:w="2038" w:type="dxa"/>
          </w:tcPr>
          <w:p w14:paraId="3B5A9CD0" w14:textId="77777777" w:rsidR="00744129" w:rsidRPr="006B2793" w:rsidRDefault="00744129" w:rsidP="00744129">
            <w:pPr>
              <w:pStyle w:val="TAL"/>
              <w:tabs>
                <w:tab w:val="clear" w:pos="284"/>
                <w:tab w:val="clear" w:pos="567"/>
              </w:tabs>
              <w:rPr>
                <w:sz w:val="16"/>
              </w:rPr>
            </w:pPr>
          </w:p>
        </w:tc>
        <w:tc>
          <w:tcPr>
            <w:tcW w:w="1340" w:type="dxa"/>
          </w:tcPr>
          <w:p w14:paraId="1E3EA125"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63B8CA2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3301F79" w14:textId="77777777" w:rsidR="00744129" w:rsidRPr="006B2793" w:rsidRDefault="00744129" w:rsidP="00744129">
            <w:pPr>
              <w:pStyle w:val="TAL"/>
              <w:tabs>
                <w:tab w:val="clear" w:pos="284"/>
                <w:tab w:val="clear" w:pos="567"/>
              </w:tabs>
              <w:rPr>
                <w:sz w:val="16"/>
              </w:rPr>
            </w:pPr>
          </w:p>
        </w:tc>
      </w:tr>
      <w:tr w:rsidR="00744129" w:rsidRPr="00200359" w14:paraId="6298846C" w14:textId="77777777" w:rsidTr="00744129">
        <w:tc>
          <w:tcPr>
            <w:tcW w:w="675" w:type="dxa"/>
          </w:tcPr>
          <w:p w14:paraId="74ED05B6"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44011EA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191188</w:t>
            </w:r>
          </w:p>
        </w:tc>
        <w:tc>
          <w:tcPr>
            <w:tcW w:w="948" w:type="dxa"/>
          </w:tcPr>
          <w:p w14:paraId="7A0229DC"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400CCF6A" w14:textId="77777777" w:rsidR="00744129" w:rsidRPr="006B2793" w:rsidRDefault="00744129" w:rsidP="00744129">
            <w:pPr>
              <w:pStyle w:val="TAL"/>
              <w:tabs>
                <w:tab w:val="clear" w:pos="284"/>
                <w:tab w:val="clear" w:pos="567"/>
              </w:tabs>
              <w:rPr>
                <w:sz w:val="16"/>
              </w:rPr>
            </w:pPr>
            <w:r w:rsidRPr="006B2793">
              <w:rPr>
                <w:sz w:val="16"/>
              </w:rPr>
              <w:t>New WID on Charging Aspect for 5WWC</w:t>
            </w:r>
          </w:p>
        </w:tc>
        <w:tc>
          <w:tcPr>
            <w:tcW w:w="1519" w:type="dxa"/>
          </w:tcPr>
          <w:p w14:paraId="467DDDF7"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65B9190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901381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ED2C14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64E57C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89441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B06941B" w14:textId="77777777" w:rsidR="00744129" w:rsidRPr="006B2793" w:rsidRDefault="00744129" w:rsidP="00744129">
            <w:pPr>
              <w:pStyle w:val="TAL"/>
              <w:tabs>
                <w:tab w:val="clear" w:pos="284"/>
                <w:tab w:val="clear" w:pos="567"/>
              </w:tabs>
              <w:rPr>
                <w:sz w:val="16"/>
              </w:rPr>
            </w:pPr>
          </w:p>
        </w:tc>
        <w:tc>
          <w:tcPr>
            <w:tcW w:w="2038" w:type="dxa"/>
          </w:tcPr>
          <w:p w14:paraId="666C908B" w14:textId="77777777" w:rsidR="00744129" w:rsidRPr="006B2793" w:rsidRDefault="00744129" w:rsidP="00744129">
            <w:pPr>
              <w:pStyle w:val="TAL"/>
              <w:tabs>
                <w:tab w:val="clear" w:pos="284"/>
                <w:tab w:val="clear" w:pos="567"/>
              </w:tabs>
              <w:rPr>
                <w:sz w:val="16"/>
              </w:rPr>
            </w:pPr>
          </w:p>
        </w:tc>
        <w:tc>
          <w:tcPr>
            <w:tcW w:w="1340" w:type="dxa"/>
          </w:tcPr>
          <w:p w14:paraId="6DF2224C"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7D1ABCD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5CB4812" w14:textId="77777777" w:rsidR="00744129" w:rsidRPr="006B2793" w:rsidRDefault="00744129" w:rsidP="00744129">
            <w:pPr>
              <w:pStyle w:val="TAL"/>
              <w:tabs>
                <w:tab w:val="clear" w:pos="284"/>
                <w:tab w:val="clear" w:pos="567"/>
              </w:tabs>
              <w:rPr>
                <w:sz w:val="16"/>
              </w:rPr>
            </w:pPr>
          </w:p>
        </w:tc>
      </w:tr>
      <w:tr w:rsidR="00744129" w:rsidRPr="00200359" w14:paraId="2A1D6BC6" w14:textId="77777777" w:rsidTr="00744129">
        <w:tc>
          <w:tcPr>
            <w:tcW w:w="675" w:type="dxa"/>
          </w:tcPr>
          <w:p w14:paraId="101D11AF"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463C100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191189</w:t>
            </w:r>
          </w:p>
        </w:tc>
        <w:tc>
          <w:tcPr>
            <w:tcW w:w="948" w:type="dxa"/>
          </w:tcPr>
          <w:p w14:paraId="093F07BA"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52182CBB" w14:textId="77777777" w:rsidR="00744129" w:rsidRPr="006B2793" w:rsidRDefault="00744129" w:rsidP="00744129">
            <w:pPr>
              <w:pStyle w:val="TAL"/>
              <w:tabs>
                <w:tab w:val="clear" w:pos="284"/>
                <w:tab w:val="clear" w:pos="567"/>
              </w:tabs>
              <w:rPr>
                <w:sz w:val="16"/>
              </w:rPr>
            </w:pPr>
            <w:r w:rsidRPr="006B2793">
              <w:rPr>
                <w:sz w:val="16"/>
              </w:rPr>
              <w:t>New WID on CHF-controlled quota management</w:t>
            </w:r>
          </w:p>
        </w:tc>
        <w:tc>
          <w:tcPr>
            <w:tcW w:w="1519" w:type="dxa"/>
          </w:tcPr>
          <w:p w14:paraId="0478EAB0"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2DD012D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270999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4C08ED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A33CFC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0B6D5B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130BD64" w14:textId="77777777" w:rsidR="00744129" w:rsidRPr="006B2793" w:rsidRDefault="00744129" w:rsidP="00744129">
            <w:pPr>
              <w:pStyle w:val="TAL"/>
              <w:tabs>
                <w:tab w:val="clear" w:pos="284"/>
                <w:tab w:val="clear" w:pos="567"/>
              </w:tabs>
              <w:rPr>
                <w:sz w:val="16"/>
              </w:rPr>
            </w:pPr>
          </w:p>
        </w:tc>
        <w:tc>
          <w:tcPr>
            <w:tcW w:w="2038" w:type="dxa"/>
          </w:tcPr>
          <w:p w14:paraId="75DE9A37" w14:textId="77777777" w:rsidR="00744129" w:rsidRPr="006B2793" w:rsidRDefault="00744129" w:rsidP="00744129">
            <w:pPr>
              <w:pStyle w:val="TAL"/>
              <w:tabs>
                <w:tab w:val="clear" w:pos="284"/>
                <w:tab w:val="clear" w:pos="567"/>
              </w:tabs>
              <w:rPr>
                <w:sz w:val="16"/>
              </w:rPr>
            </w:pPr>
          </w:p>
        </w:tc>
        <w:tc>
          <w:tcPr>
            <w:tcW w:w="1340" w:type="dxa"/>
          </w:tcPr>
          <w:p w14:paraId="77CF179A"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5EC9773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1F04895" w14:textId="77777777" w:rsidR="00744129" w:rsidRPr="006B2793" w:rsidRDefault="00744129" w:rsidP="00744129">
            <w:pPr>
              <w:pStyle w:val="TAL"/>
              <w:tabs>
                <w:tab w:val="clear" w:pos="284"/>
                <w:tab w:val="clear" w:pos="567"/>
              </w:tabs>
              <w:rPr>
                <w:sz w:val="16"/>
              </w:rPr>
            </w:pPr>
          </w:p>
        </w:tc>
      </w:tr>
      <w:tr w:rsidR="00744129" w:rsidRPr="00200359" w14:paraId="7FE1C01B" w14:textId="77777777" w:rsidTr="00744129">
        <w:tc>
          <w:tcPr>
            <w:tcW w:w="675" w:type="dxa"/>
          </w:tcPr>
          <w:p w14:paraId="45BC5748"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656D428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191190</w:t>
            </w:r>
          </w:p>
        </w:tc>
        <w:tc>
          <w:tcPr>
            <w:tcW w:w="948" w:type="dxa"/>
          </w:tcPr>
          <w:p w14:paraId="2B9DA83B"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5A4BB6F3" w14:textId="77777777" w:rsidR="00744129" w:rsidRPr="006B2793" w:rsidRDefault="00744129" w:rsidP="00744129">
            <w:pPr>
              <w:pStyle w:val="TAL"/>
              <w:tabs>
                <w:tab w:val="clear" w:pos="284"/>
                <w:tab w:val="clear" w:pos="567"/>
              </w:tabs>
              <w:rPr>
                <w:sz w:val="16"/>
              </w:rPr>
            </w:pPr>
            <w:r w:rsidRPr="006B2793">
              <w:rPr>
                <w:sz w:val="16"/>
              </w:rPr>
              <w:t>New WID on Management of MDT in 5G</w:t>
            </w:r>
          </w:p>
        </w:tc>
        <w:tc>
          <w:tcPr>
            <w:tcW w:w="1519" w:type="dxa"/>
          </w:tcPr>
          <w:p w14:paraId="25B6681D"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61C4E03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8DAD3A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DF7A66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0B7C8B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59BBB4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26D0988" w14:textId="77777777" w:rsidR="00744129" w:rsidRPr="006B2793" w:rsidRDefault="00744129" w:rsidP="00744129">
            <w:pPr>
              <w:pStyle w:val="TAL"/>
              <w:tabs>
                <w:tab w:val="clear" w:pos="284"/>
                <w:tab w:val="clear" w:pos="567"/>
              </w:tabs>
              <w:rPr>
                <w:sz w:val="16"/>
              </w:rPr>
            </w:pPr>
          </w:p>
        </w:tc>
        <w:tc>
          <w:tcPr>
            <w:tcW w:w="2038" w:type="dxa"/>
          </w:tcPr>
          <w:p w14:paraId="0C139138" w14:textId="77777777" w:rsidR="00744129" w:rsidRPr="006B2793" w:rsidRDefault="00744129" w:rsidP="00744129">
            <w:pPr>
              <w:pStyle w:val="TAL"/>
              <w:tabs>
                <w:tab w:val="clear" w:pos="284"/>
                <w:tab w:val="clear" w:pos="567"/>
              </w:tabs>
              <w:rPr>
                <w:sz w:val="16"/>
              </w:rPr>
            </w:pPr>
          </w:p>
        </w:tc>
        <w:tc>
          <w:tcPr>
            <w:tcW w:w="1340" w:type="dxa"/>
          </w:tcPr>
          <w:p w14:paraId="65B6D53A"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321F01A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A8EB5CF" w14:textId="77777777" w:rsidR="00744129" w:rsidRPr="006B2793" w:rsidRDefault="00744129" w:rsidP="00744129">
            <w:pPr>
              <w:pStyle w:val="TAL"/>
              <w:tabs>
                <w:tab w:val="clear" w:pos="284"/>
                <w:tab w:val="clear" w:pos="567"/>
              </w:tabs>
              <w:rPr>
                <w:sz w:val="16"/>
              </w:rPr>
            </w:pPr>
          </w:p>
        </w:tc>
      </w:tr>
      <w:tr w:rsidR="00744129" w:rsidRPr="00200359" w14:paraId="564B5D25" w14:textId="77777777" w:rsidTr="00744129">
        <w:tc>
          <w:tcPr>
            <w:tcW w:w="675" w:type="dxa"/>
          </w:tcPr>
          <w:p w14:paraId="1293B9F5"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4851A01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191191</w:t>
            </w:r>
          </w:p>
        </w:tc>
        <w:tc>
          <w:tcPr>
            <w:tcW w:w="948" w:type="dxa"/>
          </w:tcPr>
          <w:p w14:paraId="7E770251"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6A0E293" w14:textId="77777777" w:rsidR="00744129" w:rsidRPr="006B2793" w:rsidRDefault="00744129" w:rsidP="00744129">
            <w:pPr>
              <w:pStyle w:val="TAL"/>
              <w:tabs>
                <w:tab w:val="clear" w:pos="284"/>
                <w:tab w:val="clear" w:pos="567"/>
              </w:tabs>
              <w:rPr>
                <w:sz w:val="16"/>
              </w:rPr>
            </w:pPr>
            <w:r w:rsidRPr="006B2793">
              <w:rPr>
                <w:sz w:val="16"/>
              </w:rPr>
              <w:t>Rel-16 CRs on Management of MDT in 5G</w:t>
            </w:r>
          </w:p>
        </w:tc>
        <w:tc>
          <w:tcPr>
            <w:tcW w:w="1519" w:type="dxa"/>
          </w:tcPr>
          <w:p w14:paraId="5520F2B3"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6C0B99F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41D6F0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838DCC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87A561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846B3F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B72AFE5" w14:textId="77777777" w:rsidR="00744129" w:rsidRPr="006B2793" w:rsidRDefault="00744129" w:rsidP="00744129">
            <w:pPr>
              <w:pStyle w:val="TAL"/>
              <w:tabs>
                <w:tab w:val="clear" w:pos="284"/>
                <w:tab w:val="clear" w:pos="567"/>
              </w:tabs>
              <w:rPr>
                <w:sz w:val="16"/>
              </w:rPr>
            </w:pPr>
          </w:p>
        </w:tc>
        <w:tc>
          <w:tcPr>
            <w:tcW w:w="2038" w:type="dxa"/>
          </w:tcPr>
          <w:p w14:paraId="29D2C1A1" w14:textId="77777777" w:rsidR="00744129" w:rsidRPr="006B2793" w:rsidRDefault="00744129" w:rsidP="00744129">
            <w:pPr>
              <w:pStyle w:val="TAL"/>
              <w:tabs>
                <w:tab w:val="clear" w:pos="284"/>
                <w:tab w:val="clear" w:pos="567"/>
              </w:tabs>
              <w:rPr>
                <w:sz w:val="16"/>
              </w:rPr>
            </w:pPr>
            <w:r w:rsidRPr="006B2793">
              <w:rPr>
                <w:sz w:val="16"/>
              </w:rPr>
              <w:t>DUMMY</w:t>
            </w:r>
          </w:p>
        </w:tc>
        <w:tc>
          <w:tcPr>
            <w:tcW w:w="1340" w:type="dxa"/>
          </w:tcPr>
          <w:p w14:paraId="155B0473"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5FC663C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8EEA561" w14:textId="77777777" w:rsidR="00744129" w:rsidRPr="006B2793" w:rsidRDefault="00744129" w:rsidP="00744129">
            <w:pPr>
              <w:pStyle w:val="TAL"/>
              <w:tabs>
                <w:tab w:val="clear" w:pos="284"/>
                <w:tab w:val="clear" w:pos="567"/>
              </w:tabs>
              <w:rPr>
                <w:sz w:val="16"/>
              </w:rPr>
            </w:pPr>
          </w:p>
        </w:tc>
      </w:tr>
      <w:tr w:rsidR="00744129" w:rsidRPr="00200359" w14:paraId="3CEDD968" w14:textId="77777777" w:rsidTr="00744129">
        <w:tc>
          <w:tcPr>
            <w:tcW w:w="675" w:type="dxa"/>
          </w:tcPr>
          <w:p w14:paraId="2441254B" w14:textId="77777777" w:rsidR="00744129" w:rsidRPr="006B2793" w:rsidRDefault="00744129" w:rsidP="00744129">
            <w:pPr>
              <w:pStyle w:val="TAL"/>
              <w:tabs>
                <w:tab w:val="clear" w:pos="284"/>
                <w:tab w:val="clear" w:pos="567"/>
              </w:tabs>
              <w:rPr>
                <w:sz w:val="16"/>
              </w:rPr>
            </w:pPr>
            <w:r w:rsidRPr="006B2793">
              <w:rPr>
                <w:sz w:val="16"/>
              </w:rPr>
              <w:t>6.3</w:t>
            </w:r>
          </w:p>
        </w:tc>
        <w:tc>
          <w:tcPr>
            <w:tcW w:w="1134" w:type="dxa"/>
          </w:tcPr>
          <w:p w14:paraId="7240615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191192</w:t>
            </w:r>
          </w:p>
        </w:tc>
        <w:tc>
          <w:tcPr>
            <w:tcW w:w="948" w:type="dxa"/>
          </w:tcPr>
          <w:p w14:paraId="2AE36887" w14:textId="77777777" w:rsidR="00744129" w:rsidRPr="006B2793" w:rsidRDefault="00744129" w:rsidP="00744129">
            <w:pPr>
              <w:pStyle w:val="TAL"/>
              <w:tabs>
                <w:tab w:val="clear" w:pos="284"/>
                <w:tab w:val="clear" w:pos="567"/>
              </w:tabs>
              <w:rPr>
                <w:sz w:val="16"/>
              </w:rPr>
            </w:pPr>
            <w:r w:rsidRPr="006B2793">
              <w:rPr>
                <w:sz w:val="16"/>
              </w:rPr>
              <w:t>SID NEW</w:t>
            </w:r>
          </w:p>
        </w:tc>
        <w:tc>
          <w:tcPr>
            <w:tcW w:w="2188" w:type="dxa"/>
          </w:tcPr>
          <w:p w14:paraId="712DCABF" w14:textId="77777777" w:rsidR="00744129" w:rsidRPr="006B2793" w:rsidRDefault="00744129" w:rsidP="00744129">
            <w:pPr>
              <w:pStyle w:val="TAL"/>
              <w:tabs>
                <w:tab w:val="clear" w:pos="284"/>
                <w:tab w:val="clear" w:pos="567"/>
              </w:tabs>
              <w:rPr>
                <w:sz w:val="16"/>
              </w:rPr>
            </w:pPr>
            <w:r w:rsidRPr="006B2793">
              <w:rPr>
                <w:sz w:val="16"/>
              </w:rPr>
              <w:t>New SID Study on network slice management enhancement</w:t>
            </w:r>
          </w:p>
        </w:tc>
        <w:tc>
          <w:tcPr>
            <w:tcW w:w="1519" w:type="dxa"/>
          </w:tcPr>
          <w:p w14:paraId="04C7FB13"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06F7BAC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8C54AF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3D8F9E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5F82AD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9194E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80B928D" w14:textId="77777777" w:rsidR="00744129" w:rsidRPr="006B2793" w:rsidRDefault="00744129" w:rsidP="00744129">
            <w:pPr>
              <w:pStyle w:val="TAL"/>
              <w:tabs>
                <w:tab w:val="clear" w:pos="284"/>
                <w:tab w:val="clear" w:pos="567"/>
              </w:tabs>
              <w:rPr>
                <w:sz w:val="16"/>
              </w:rPr>
            </w:pPr>
          </w:p>
        </w:tc>
        <w:tc>
          <w:tcPr>
            <w:tcW w:w="2038" w:type="dxa"/>
          </w:tcPr>
          <w:p w14:paraId="6F0223A1" w14:textId="77777777" w:rsidR="00744129" w:rsidRPr="006B2793" w:rsidRDefault="00744129" w:rsidP="00744129">
            <w:pPr>
              <w:pStyle w:val="TAL"/>
              <w:tabs>
                <w:tab w:val="clear" w:pos="284"/>
                <w:tab w:val="clear" w:pos="567"/>
              </w:tabs>
              <w:rPr>
                <w:sz w:val="16"/>
              </w:rPr>
            </w:pPr>
          </w:p>
        </w:tc>
        <w:tc>
          <w:tcPr>
            <w:tcW w:w="1340" w:type="dxa"/>
          </w:tcPr>
          <w:p w14:paraId="401DD3CB" w14:textId="77777777" w:rsidR="00744129" w:rsidRPr="006B2793" w:rsidRDefault="00744129" w:rsidP="00744129">
            <w:pPr>
              <w:pStyle w:val="TAL"/>
              <w:tabs>
                <w:tab w:val="clear" w:pos="284"/>
                <w:tab w:val="clear" w:pos="567"/>
              </w:tabs>
              <w:rPr>
                <w:sz w:val="16"/>
              </w:rPr>
            </w:pPr>
            <w:r w:rsidRPr="006B2793">
              <w:rPr>
                <w:sz w:val="16"/>
              </w:rPr>
              <w:t>Revised to SP-191338.</w:t>
            </w:r>
          </w:p>
        </w:tc>
        <w:tc>
          <w:tcPr>
            <w:tcW w:w="986" w:type="dxa"/>
          </w:tcPr>
          <w:p w14:paraId="5352F9C6"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144F16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191338</w:t>
            </w:r>
          </w:p>
        </w:tc>
      </w:tr>
      <w:tr w:rsidR="00744129" w:rsidRPr="00200359" w14:paraId="5711F038" w14:textId="77777777" w:rsidTr="00744129">
        <w:tc>
          <w:tcPr>
            <w:tcW w:w="675" w:type="dxa"/>
          </w:tcPr>
          <w:p w14:paraId="0BBA2E38" w14:textId="77777777" w:rsidR="00744129" w:rsidRPr="006B2793" w:rsidRDefault="00744129" w:rsidP="00744129">
            <w:pPr>
              <w:pStyle w:val="TAL"/>
              <w:tabs>
                <w:tab w:val="clear" w:pos="284"/>
                <w:tab w:val="clear" w:pos="567"/>
              </w:tabs>
              <w:rPr>
                <w:sz w:val="16"/>
              </w:rPr>
            </w:pPr>
            <w:r w:rsidRPr="006B2793">
              <w:rPr>
                <w:sz w:val="16"/>
              </w:rPr>
              <w:t>6.2</w:t>
            </w:r>
          </w:p>
        </w:tc>
        <w:tc>
          <w:tcPr>
            <w:tcW w:w="1134" w:type="dxa"/>
          </w:tcPr>
          <w:p w14:paraId="008BE01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191193</w:t>
            </w:r>
          </w:p>
        </w:tc>
        <w:tc>
          <w:tcPr>
            <w:tcW w:w="948" w:type="dxa"/>
          </w:tcPr>
          <w:p w14:paraId="11212369"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3F581E14" w14:textId="77777777" w:rsidR="00744129" w:rsidRPr="006B2793" w:rsidRDefault="00744129" w:rsidP="00744129">
            <w:pPr>
              <w:pStyle w:val="TAL"/>
              <w:tabs>
                <w:tab w:val="clear" w:pos="284"/>
                <w:tab w:val="clear" w:pos="567"/>
              </w:tabs>
              <w:rPr>
                <w:sz w:val="16"/>
              </w:rPr>
            </w:pPr>
            <w:r w:rsidRPr="006B2793">
              <w:rPr>
                <w:sz w:val="16"/>
              </w:rPr>
              <w:t>Revised WID Energy Efficiency of 5G</w:t>
            </w:r>
          </w:p>
        </w:tc>
        <w:tc>
          <w:tcPr>
            <w:tcW w:w="1519" w:type="dxa"/>
          </w:tcPr>
          <w:p w14:paraId="3286CDAE"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88D574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15A8BD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9B4C9B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7AA89C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474888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5A5CEAC"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04F68876" w14:textId="77777777" w:rsidR="00744129" w:rsidRPr="006B2793" w:rsidRDefault="00744129" w:rsidP="00744129">
            <w:pPr>
              <w:pStyle w:val="TAL"/>
              <w:tabs>
                <w:tab w:val="clear" w:pos="284"/>
                <w:tab w:val="clear" w:pos="567"/>
              </w:tabs>
              <w:rPr>
                <w:sz w:val="16"/>
              </w:rPr>
            </w:pPr>
            <w:r w:rsidRPr="006B2793">
              <w:rPr>
                <w:sz w:val="16"/>
              </w:rPr>
              <w:t>EE_5G</w:t>
            </w:r>
          </w:p>
        </w:tc>
        <w:tc>
          <w:tcPr>
            <w:tcW w:w="1340" w:type="dxa"/>
          </w:tcPr>
          <w:p w14:paraId="00DDC088"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562FD49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3FB344C" w14:textId="77777777" w:rsidR="00744129" w:rsidRPr="006B2793" w:rsidRDefault="00744129" w:rsidP="00744129">
            <w:pPr>
              <w:pStyle w:val="TAL"/>
              <w:tabs>
                <w:tab w:val="clear" w:pos="284"/>
                <w:tab w:val="clear" w:pos="567"/>
              </w:tabs>
              <w:rPr>
                <w:sz w:val="16"/>
              </w:rPr>
            </w:pPr>
          </w:p>
        </w:tc>
      </w:tr>
      <w:tr w:rsidR="00744129" w:rsidRPr="00200359" w14:paraId="73B3AB08" w14:textId="77777777" w:rsidTr="00744129">
        <w:tc>
          <w:tcPr>
            <w:tcW w:w="675" w:type="dxa"/>
          </w:tcPr>
          <w:p w14:paraId="66397F6A" w14:textId="77777777" w:rsidR="00744129" w:rsidRPr="006B2793" w:rsidRDefault="00744129" w:rsidP="00744129">
            <w:pPr>
              <w:pStyle w:val="TAL"/>
              <w:tabs>
                <w:tab w:val="clear" w:pos="284"/>
                <w:tab w:val="clear" w:pos="567"/>
              </w:tabs>
              <w:rPr>
                <w:sz w:val="16"/>
              </w:rPr>
            </w:pPr>
            <w:r w:rsidRPr="006B2793">
              <w:rPr>
                <w:sz w:val="16"/>
              </w:rPr>
              <w:t>6.2</w:t>
            </w:r>
          </w:p>
        </w:tc>
        <w:tc>
          <w:tcPr>
            <w:tcW w:w="1134" w:type="dxa"/>
          </w:tcPr>
          <w:p w14:paraId="46D9F50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191194</w:t>
            </w:r>
          </w:p>
        </w:tc>
        <w:tc>
          <w:tcPr>
            <w:tcW w:w="948" w:type="dxa"/>
          </w:tcPr>
          <w:p w14:paraId="3298E5A1"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2EAE2928" w14:textId="77777777" w:rsidR="00744129" w:rsidRPr="006B2793" w:rsidRDefault="00744129" w:rsidP="00744129">
            <w:pPr>
              <w:pStyle w:val="TAL"/>
              <w:tabs>
                <w:tab w:val="clear" w:pos="284"/>
                <w:tab w:val="clear" w:pos="567"/>
              </w:tabs>
              <w:rPr>
                <w:sz w:val="16"/>
              </w:rPr>
            </w:pPr>
            <w:r w:rsidRPr="006B2793">
              <w:rPr>
                <w:sz w:val="16"/>
              </w:rPr>
              <w:t>Revised WID Network policy management for mobile networks based on NFV scenarios</w:t>
            </w:r>
          </w:p>
        </w:tc>
        <w:tc>
          <w:tcPr>
            <w:tcW w:w="1519" w:type="dxa"/>
          </w:tcPr>
          <w:p w14:paraId="6A6DAAF0"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0C43970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8049E5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43C149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FEE2D7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53BEF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AD21088"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7D0DC1E" w14:textId="77777777" w:rsidR="00744129" w:rsidRPr="006B2793" w:rsidRDefault="00744129" w:rsidP="00744129">
            <w:pPr>
              <w:pStyle w:val="TAL"/>
              <w:tabs>
                <w:tab w:val="clear" w:pos="284"/>
                <w:tab w:val="clear" w:pos="567"/>
              </w:tabs>
              <w:rPr>
                <w:sz w:val="16"/>
              </w:rPr>
            </w:pPr>
            <w:r w:rsidRPr="006B2793">
              <w:rPr>
                <w:sz w:val="16"/>
              </w:rPr>
              <w:t>NETPOL</w:t>
            </w:r>
          </w:p>
        </w:tc>
        <w:tc>
          <w:tcPr>
            <w:tcW w:w="1340" w:type="dxa"/>
          </w:tcPr>
          <w:p w14:paraId="629932E7"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2A42B71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C779C4A" w14:textId="77777777" w:rsidR="00744129" w:rsidRPr="006B2793" w:rsidRDefault="00744129" w:rsidP="00744129">
            <w:pPr>
              <w:pStyle w:val="TAL"/>
              <w:tabs>
                <w:tab w:val="clear" w:pos="284"/>
                <w:tab w:val="clear" w:pos="567"/>
              </w:tabs>
              <w:rPr>
                <w:sz w:val="16"/>
              </w:rPr>
            </w:pPr>
          </w:p>
        </w:tc>
      </w:tr>
      <w:tr w:rsidR="00744129" w:rsidRPr="00200359" w14:paraId="3D6066F1" w14:textId="77777777" w:rsidTr="00744129">
        <w:tc>
          <w:tcPr>
            <w:tcW w:w="675" w:type="dxa"/>
          </w:tcPr>
          <w:p w14:paraId="4EB53E2D"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1A1F305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191195</w:t>
            </w:r>
          </w:p>
        </w:tc>
        <w:tc>
          <w:tcPr>
            <w:tcW w:w="948" w:type="dxa"/>
          </w:tcPr>
          <w:p w14:paraId="398D89D0"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05ECCA1B" w14:textId="77777777" w:rsidR="00744129" w:rsidRPr="006B2793" w:rsidRDefault="00744129" w:rsidP="00744129">
            <w:pPr>
              <w:pStyle w:val="TAL"/>
              <w:tabs>
                <w:tab w:val="clear" w:pos="284"/>
                <w:tab w:val="clear" w:pos="567"/>
              </w:tabs>
              <w:rPr>
                <w:sz w:val="16"/>
              </w:rPr>
            </w:pPr>
            <w:r w:rsidRPr="006B2793">
              <w:rPr>
                <w:sz w:val="16"/>
              </w:rPr>
              <w:t>New WID on 5G management capabilities</w:t>
            </w:r>
          </w:p>
        </w:tc>
        <w:tc>
          <w:tcPr>
            <w:tcW w:w="1519" w:type="dxa"/>
          </w:tcPr>
          <w:p w14:paraId="6812239B"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1AECDB2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BA166C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9F1A05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59FEEB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3967BA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F13DD29" w14:textId="77777777" w:rsidR="00744129" w:rsidRPr="006B2793" w:rsidRDefault="00744129" w:rsidP="00744129">
            <w:pPr>
              <w:pStyle w:val="TAL"/>
              <w:tabs>
                <w:tab w:val="clear" w:pos="284"/>
                <w:tab w:val="clear" w:pos="567"/>
              </w:tabs>
              <w:rPr>
                <w:sz w:val="16"/>
              </w:rPr>
            </w:pPr>
          </w:p>
        </w:tc>
        <w:tc>
          <w:tcPr>
            <w:tcW w:w="2038" w:type="dxa"/>
          </w:tcPr>
          <w:p w14:paraId="68186002" w14:textId="77777777" w:rsidR="00744129" w:rsidRPr="006B2793" w:rsidRDefault="00744129" w:rsidP="00744129">
            <w:pPr>
              <w:pStyle w:val="TAL"/>
              <w:tabs>
                <w:tab w:val="clear" w:pos="284"/>
                <w:tab w:val="clear" w:pos="567"/>
              </w:tabs>
              <w:rPr>
                <w:sz w:val="16"/>
              </w:rPr>
            </w:pPr>
          </w:p>
        </w:tc>
        <w:tc>
          <w:tcPr>
            <w:tcW w:w="1340" w:type="dxa"/>
          </w:tcPr>
          <w:p w14:paraId="0A281F25"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403F8FE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1816DDB" w14:textId="77777777" w:rsidR="00744129" w:rsidRPr="006B2793" w:rsidRDefault="00744129" w:rsidP="00744129">
            <w:pPr>
              <w:pStyle w:val="TAL"/>
              <w:tabs>
                <w:tab w:val="clear" w:pos="284"/>
                <w:tab w:val="clear" w:pos="567"/>
              </w:tabs>
              <w:rPr>
                <w:sz w:val="16"/>
              </w:rPr>
            </w:pPr>
          </w:p>
        </w:tc>
      </w:tr>
      <w:tr w:rsidR="00744129" w:rsidRPr="00200359" w14:paraId="36673939" w14:textId="77777777" w:rsidTr="00744129">
        <w:tc>
          <w:tcPr>
            <w:tcW w:w="675" w:type="dxa"/>
          </w:tcPr>
          <w:p w14:paraId="3659F31C" w14:textId="77777777" w:rsidR="00744129" w:rsidRPr="006B2793" w:rsidRDefault="00744129" w:rsidP="00744129">
            <w:pPr>
              <w:pStyle w:val="TAL"/>
              <w:tabs>
                <w:tab w:val="clear" w:pos="284"/>
                <w:tab w:val="clear" w:pos="567"/>
              </w:tabs>
              <w:rPr>
                <w:sz w:val="16"/>
              </w:rPr>
            </w:pPr>
            <w:r w:rsidRPr="006B2793">
              <w:rPr>
                <w:sz w:val="16"/>
              </w:rPr>
              <w:t>6.2</w:t>
            </w:r>
          </w:p>
        </w:tc>
        <w:tc>
          <w:tcPr>
            <w:tcW w:w="1134" w:type="dxa"/>
          </w:tcPr>
          <w:p w14:paraId="33D03E8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191196</w:t>
            </w:r>
          </w:p>
        </w:tc>
        <w:tc>
          <w:tcPr>
            <w:tcW w:w="948" w:type="dxa"/>
          </w:tcPr>
          <w:p w14:paraId="56FCAF11"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36D50514" w14:textId="77777777" w:rsidR="00744129" w:rsidRPr="006B2793" w:rsidRDefault="00744129" w:rsidP="00744129">
            <w:pPr>
              <w:pStyle w:val="TAL"/>
              <w:tabs>
                <w:tab w:val="clear" w:pos="284"/>
                <w:tab w:val="clear" w:pos="567"/>
              </w:tabs>
              <w:rPr>
                <w:sz w:val="16"/>
              </w:rPr>
            </w:pPr>
            <w:r w:rsidRPr="006B2793">
              <w:rPr>
                <w:sz w:val="16"/>
              </w:rPr>
              <w:t>Revised WID Management Aspects of 5G Service-Level Agreement</w:t>
            </w:r>
          </w:p>
        </w:tc>
        <w:tc>
          <w:tcPr>
            <w:tcW w:w="1519" w:type="dxa"/>
          </w:tcPr>
          <w:p w14:paraId="2530AB4E"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57289D6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C2BA95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20BA95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46D81A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813728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D1C975A"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CE74563" w14:textId="77777777" w:rsidR="00744129" w:rsidRPr="006B2793" w:rsidRDefault="00744129" w:rsidP="00744129">
            <w:pPr>
              <w:pStyle w:val="TAL"/>
              <w:tabs>
                <w:tab w:val="clear" w:pos="284"/>
                <w:tab w:val="clear" w:pos="567"/>
              </w:tabs>
              <w:rPr>
                <w:sz w:val="16"/>
              </w:rPr>
            </w:pPr>
            <w:r w:rsidRPr="006B2793">
              <w:rPr>
                <w:sz w:val="16"/>
              </w:rPr>
              <w:t>MA5SLA</w:t>
            </w:r>
          </w:p>
        </w:tc>
        <w:tc>
          <w:tcPr>
            <w:tcW w:w="1340" w:type="dxa"/>
          </w:tcPr>
          <w:p w14:paraId="4F5DE42B"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6007338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F5120E2" w14:textId="77777777" w:rsidR="00744129" w:rsidRPr="006B2793" w:rsidRDefault="00744129" w:rsidP="00744129">
            <w:pPr>
              <w:pStyle w:val="TAL"/>
              <w:tabs>
                <w:tab w:val="clear" w:pos="284"/>
                <w:tab w:val="clear" w:pos="567"/>
              </w:tabs>
              <w:rPr>
                <w:sz w:val="16"/>
              </w:rPr>
            </w:pPr>
          </w:p>
        </w:tc>
      </w:tr>
      <w:tr w:rsidR="00744129" w:rsidRPr="00200359" w14:paraId="1C53E13C" w14:textId="77777777" w:rsidTr="00744129">
        <w:tc>
          <w:tcPr>
            <w:tcW w:w="675" w:type="dxa"/>
          </w:tcPr>
          <w:p w14:paraId="310AFF3F" w14:textId="77777777" w:rsidR="00744129" w:rsidRPr="006B2793" w:rsidRDefault="00744129" w:rsidP="00744129">
            <w:pPr>
              <w:pStyle w:val="TAL"/>
              <w:tabs>
                <w:tab w:val="clear" w:pos="284"/>
                <w:tab w:val="clear" w:pos="567"/>
              </w:tabs>
              <w:rPr>
                <w:sz w:val="16"/>
              </w:rPr>
            </w:pPr>
            <w:r w:rsidRPr="006B2793">
              <w:rPr>
                <w:sz w:val="16"/>
              </w:rPr>
              <w:lastRenderedPageBreak/>
              <w:t>2.1</w:t>
            </w:r>
          </w:p>
        </w:tc>
        <w:tc>
          <w:tcPr>
            <w:tcW w:w="1134" w:type="dxa"/>
          </w:tcPr>
          <w:p w14:paraId="0DEEEEE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191197</w:t>
            </w:r>
          </w:p>
        </w:tc>
        <w:tc>
          <w:tcPr>
            <w:tcW w:w="948" w:type="dxa"/>
          </w:tcPr>
          <w:p w14:paraId="2250C82D"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101C242B" w14:textId="77777777" w:rsidR="00744129" w:rsidRPr="006B2793" w:rsidRDefault="00744129" w:rsidP="00744129">
            <w:pPr>
              <w:pStyle w:val="TAL"/>
              <w:tabs>
                <w:tab w:val="clear" w:pos="284"/>
                <w:tab w:val="clear" w:pos="567"/>
              </w:tabs>
              <w:rPr>
                <w:sz w:val="16"/>
              </w:rPr>
            </w:pPr>
            <w:r w:rsidRPr="006B2793">
              <w:rPr>
                <w:sz w:val="16"/>
              </w:rPr>
              <w:t>LS from ETSI ISG SAI: Liaison statement from ETSI ISG SAI on Securing Artificial Intelligence</w:t>
            </w:r>
          </w:p>
        </w:tc>
        <w:tc>
          <w:tcPr>
            <w:tcW w:w="1519" w:type="dxa"/>
          </w:tcPr>
          <w:p w14:paraId="22A4337B" w14:textId="77777777" w:rsidR="00744129" w:rsidRPr="006B2793" w:rsidRDefault="00744129" w:rsidP="00744129">
            <w:pPr>
              <w:pStyle w:val="TAL"/>
              <w:tabs>
                <w:tab w:val="clear" w:pos="284"/>
                <w:tab w:val="clear" w:pos="567"/>
              </w:tabs>
              <w:rPr>
                <w:sz w:val="16"/>
              </w:rPr>
            </w:pPr>
            <w:r w:rsidRPr="006B2793">
              <w:rPr>
                <w:sz w:val="16"/>
              </w:rPr>
              <w:t>ETSI ISG SAI</w:t>
            </w:r>
          </w:p>
        </w:tc>
        <w:tc>
          <w:tcPr>
            <w:tcW w:w="1212" w:type="dxa"/>
          </w:tcPr>
          <w:p w14:paraId="1057AF7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EF2D0B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43D61E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1E0E27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5B932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329A01B" w14:textId="77777777" w:rsidR="00744129" w:rsidRPr="006B2793" w:rsidRDefault="00744129" w:rsidP="00744129">
            <w:pPr>
              <w:pStyle w:val="TAL"/>
              <w:tabs>
                <w:tab w:val="clear" w:pos="284"/>
                <w:tab w:val="clear" w:pos="567"/>
              </w:tabs>
              <w:rPr>
                <w:sz w:val="16"/>
              </w:rPr>
            </w:pPr>
          </w:p>
        </w:tc>
        <w:tc>
          <w:tcPr>
            <w:tcW w:w="2038" w:type="dxa"/>
          </w:tcPr>
          <w:p w14:paraId="6EEFEA5F" w14:textId="77777777" w:rsidR="00744129" w:rsidRPr="006B2793" w:rsidRDefault="00744129" w:rsidP="00744129">
            <w:pPr>
              <w:pStyle w:val="TAL"/>
              <w:tabs>
                <w:tab w:val="clear" w:pos="284"/>
                <w:tab w:val="clear" w:pos="567"/>
              </w:tabs>
              <w:rPr>
                <w:sz w:val="16"/>
              </w:rPr>
            </w:pPr>
          </w:p>
        </w:tc>
        <w:tc>
          <w:tcPr>
            <w:tcW w:w="1340" w:type="dxa"/>
          </w:tcPr>
          <w:p w14:paraId="04FF320F"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D301116"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80C5634" w14:textId="77777777" w:rsidR="00744129" w:rsidRPr="006B2793" w:rsidRDefault="00744129" w:rsidP="00744129">
            <w:pPr>
              <w:pStyle w:val="TAL"/>
              <w:tabs>
                <w:tab w:val="clear" w:pos="284"/>
                <w:tab w:val="clear" w:pos="567"/>
              </w:tabs>
              <w:rPr>
                <w:sz w:val="16"/>
              </w:rPr>
            </w:pPr>
          </w:p>
        </w:tc>
      </w:tr>
      <w:tr w:rsidR="00744129" w:rsidRPr="00200359" w14:paraId="2CD32E5A" w14:textId="77777777" w:rsidTr="00744129">
        <w:tc>
          <w:tcPr>
            <w:tcW w:w="675" w:type="dxa"/>
          </w:tcPr>
          <w:p w14:paraId="58F47431"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51A5AE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191198</w:t>
            </w:r>
          </w:p>
        </w:tc>
        <w:tc>
          <w:tcPr>
            <w:tcW w:w="948" w:type="dxa"/>
          </w:tcPr>
          <w:p w14:paraId="4F1D7D32"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3958D2FD" w14:textId="77777777" w:rsidR="00744129" w:rsidRPr="006B2793" w:rsidRDefault="00744129" w:rsidP="00744129">
            <w:pPr>
              <w:pStyle w:val="TAL"/>
              <w:tabs>
                <w:tab w:val="clear" w:pos="284"/>
                <w:tab w:val="clear" w:pos="567"/>
              </w:tabs>
              <w:rPr>
                <w:sz w:val="16"/>
              </w:rPr>
            </w:pPr>
            <w:r w:rsidRPr="006B2793">
              <w:rPr>
                <w:sz w:val="16"/>
              </w:rPr>
              <w:t>Report from moderated email discussion on 'Study on Support for 5WWC, Phase 2'</w:t>
            </w:r>
          </w:p>
        </w:tc>
        <w:tc>
          <w:tcPr>
            <w:tcW w:w="1519" w:type="dxa"/>
          </w:tcPr>
          <w:p w14:paraId="1FA2F600" w14:textId="77777777" w:rsidR="00744129" w:rsidRPr="006B2793" w:rsidRDefault="00744129" w:rsidP="00744129">
            <w:pPr>
              <w:pStyle w:val="TAL"/>
              <w:tabs>
                <w:tab w:val="clear" w:pos="284"/>
                <w:tab w:val="clear" w:pos="567"/>
              </w:tabs>
              <w:rPr>
                <w:sz w:val="16"/>
              </w:rPr>
            </w:pPr>
            <w:r w:rsidRPr="006B2793">
              <w:rPr>
                <w:sz w:val="16"/>
              </w:rPr>
              <w:t>BROADCOM CORPORATION</w:t>
            </w:r>
          </w:p>
        </w:tc>
        <w:tc>
          <w:tcPr>
            <w:tcW w:w="1212" w:type="dxa"/>
          </w:tcPr>
          <w:p w14:paraId="49C4196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30FF94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6DB301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1D0187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747ED6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D6BE754"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F9669F8" w14:textId="77777777" w:rsidR="00744129" w:rsidRPr="006B2793" w:rsidRDefault="00744129" w:rsidP="00744129">
            <w:pPr>
              <w:pStyle w:val="TAL"/>
              <w:tabs>
                <w:tab w:val="clear" w:pos="284"/>
                <w:tab w:val="clear" w:pos="567"/>
              </w:tabs>
              <w:rPr>
                <w:sz w:val="16"/>
              </w:rPr>
            </w:pPr>
          </w:p>
        </w:tc>
        <w:tc>
          <w:tcPr>
            <w:tcW w:w="1340" w:type="dxa"/>
          </w:tcPr>
          <w:p w14:paraId="386C0AAA" w14:textId="77777777" w:rsidR="00744129" w:rsidRPr="006B2793" w:rsidRDefault="00744129" w:rsidP="00744129">
            <w:pPr>
              <w:pStyle w:val="TAL"/>
              <w:tabs>
                <w:tab w:val="clear" w:pos="284"/>
                <w:tab w:val="clear" w:pos="567"/>
              </w:tabs>
              <w:rPr>
                <w:sz w:val="16"/>
              </w:rPr>
            </w:pPr>
            <w:r w:rsidRPr="006B2793">
              <w:rPr>
                <w:sz w:val="16"/>
              </w:rPr>
              <w:t>Revised to SP-191333.</w:t>
            </w:r>
          </w:p>
        </w:tc>
        <w:tc>
          <w:tcPr>
            <w:tcW w:w="986" w:type="dxa"/>
          </w:tcPr>
          <w:p w14:paraId="23E1DEBF"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B2B07B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191333</w:t>
            </w:r>
          </w:p>
        </w:tc>
      </w:tr>
      <w:tr w:rsidR="00744129" w:rsidRPr="00200359" w14:paraId="4C267BF4" w14:textId="77777777" w:rsidTr="00744129">
        <w:tc>
          <w:tcPr>
            <w:tcW w:w="675" w:type="dxa"/>
          </w:tcPr>
          <w:p w14:paraId="3CA601BF"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479DC81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191199</w:t>
            </w:r>
          </w:p>
        </w:tc>
        <w:tc>
          <w:tcPr>
            <w:tcW w:w="948" w:type="dxa"/>
          </w:tcPr>
          <w:p w14:paraId="0B10F930"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25346514" w14:textId="77777777" w:rsidR="00744129" w:rsidRPr="006B2793" w:rsidRDefault="00744129" w:rsidP="00744129">
            <w:pPr>
              <w:pStyle w:val="TAL"/>
              <w:tabs>
                <w:tab w:val="clear" w:pos="284"/>
                <w:tab w:val="clear" w:pos="567"/>
              </w:tabs>
              <w:rPr>
                <w:sz w:val="16"/>
              </w:rPr>
            </w:pPr>
            <w:r w:rsidRPr="006B2793">
              <w:rPr>
                <w:sz w:val="16"/>
              </w:rPr>
              <w:t>Revised SID: Study on Extended Access Traffic Steering, Switch and Splitting support in the 5G system architecture</w:t>
            </w:r>
          </w:p>
        </w:tc>
        <w:tc>
          <w:tcPr>
            <w:tcW w:w="1519" w:type="dxa"/>
          </w:tcPr>
          <w:p w14:paraId="66168468" w14:textId="77777777" w:rsidR="00744129" w:rsidRPr="006B2793" w:rsidRDefault="00744129" w:rsidP="00744129">
            <w:pPr>
              <w:pStyle w:val="TAL"/>
              <w:tabs>
                <w:tab w:val="clear" w:pos="284"/>
                <w:tab w:val="clear" w:pos="567"/>
              </w:tabs>
              <w:rPr>
                <w:sz w:val="16"/>
              </w:rPr>
            </w:pPr>
            <w:r w:rsidRPr="006B2793">
              <w:rPr>
                <w:sz w:val="16"/>
              </w:rPr>
              <w:t>Broadcom Corp., Apple, Telecom Italia, Deutsche Telekom, BT, Charter Communications, CableLabs, Motorola Mobility, Lenovo, ZTE, Ruckus, CommScope Technologies, HPE, Nokia, Nokia Shanghai Bell, Cisco Systems</w:t>
            </w:r>
          </w:p>
        </w:tc>
        <w:tc>
          <w:tcPr>
            <w:tcW w:w="1212" w:type="dxa"/>
          </w:tcPr>
          <w:p w14:paraId="08E2895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5BA7B6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E1C36B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B6BFBB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A3C71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E1A694B"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6464035" w14:textId="77777777" w:rsidR="00744129" w:rsidRPr="006B2793" w:rsidRDefault="00744129" w:rsidP="00744129">
            <w:pPr>
              <w:pStyle w:val="TAL"/>
              <w:tabs>
                <w:tab w:val="clear" w:pos="284"/>
                <w:tab w:val="clear" w:pos="567"/>
              </w:tabs>
              <w:rPr>
                <w:sz w:val="16"/>
              </w:rPr>
            </w:pPr>
            <w:r w:rsidRPr="006B2793">
              <w:rPr>
                <w:sz w:val="16"/>
              </w:rPr>
              <w:t>FS_ATSSS_Ph2</w:t>
            </w:r>
          </w:p>
        </w:tc>
        <w:tc>
          <w:tcPr>
            <w:tcW w:w="1340" w:type="dxa"/>
          </w:tcPr>
          <w:p w14:paraId="101A028E"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50E0B822"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5804D32E" w14:textId="77777777" w:rsidR="00744129" w:rsidRPr="006B2793" w:rsidRDefault="00744129" w:rsidP="00744129">
            <w:pPr>
              <w:pStyle w:val="TAL"/>
              <w:tabs>
                <w:tab w:val="clear" w:pos="284"/>
                <w:tab w:val="clear" w:pos="567"/>
              </w:tabs>
              <w:rPr>
                <w:sz w:val="16"/>
              </w:rPr>
            </w:pPr>
          </w:p>
        </w:tc>
      </w:tr>
      <w:tr w:rsidR="00744129" w:rsidRPr="00200359" w14:paraId="09DA2001" w14:textId="77777777" w:rsidTr="00744129">
        <w:tc>
          <w:tcPr>
            <w:tcW w:w="675" w:type="dxa"/>
          </w:tcPr>
          <w:p w14:paraId="7B6E1D39"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4A640EE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191200</w:t>
            </w:r>
          </w:p>
        </w:tc>
        <w:tc>
          <w:tcPr>
            <w:tcW w:w="948" w:type="dxa"/>
          </w:tcPr>
          <w:p w14:paraId="7B9C0BFA"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2C847D24" w14:textId="77777777" w:rsidR="00744129" w:rsidRPr="006B2793" w:rsidRDefault="00744129" w:rsidP="00744129">
            <w:pPr>
              <w:pStyle w:val="TAL"/>
              <w:tabs>
                <w:tab w:val="clear" w:pos="284"/>
                <w:tab w:val="clear" w:pos="567"/>
              </w:tabs>
              <w:rPr>
                <w:sz w:val="16"/>
              </w:rPr>
            </w:pPr>
            <w:r w:rsidRPr="006B2793">
              <w:rPr>
                <w:sz w:val="16"/>
              </w:rPr>
              <w:t xml:space="preserve">Revised SID: Study on enhancement of support for 5WWC </w:t>
            </w:r>
          </w:p>
        </w:tc>
        <w:tc>
          <w:tcPr>
            <w:tcW w:w="1519" w:type="dxa"/>
          </w:tcPr>
          <w:p w14:paraId="71C1A9B6" w14:textId="77777777" w:rsidR="00744129" w:rsidRPr="006B2793" w:rsidRDefault="00744129" w:rsidP="00744129">
            <w:pPr>
              <w:pStyle w:val="TAL"/>
              <w:tabs>
                <w:tab w:val="clear" w:pos="284"/>
                <w:tab w:val="clear" w:pos="567"/>
              </w:tabs>
              <w:rPr>
                <w:sz w:val="16"/>
              </w:rPr>
            </w:pPr>
            <w:r w:rsidRPr="006B2793">
              <w:rPr>
                <w:sz w:val="16"/>
              </w:rPr>
              <w:t>Broadcom, Apple, Telecom Italia, Deutsche Telekom, BT, Charter Communications, CableLabs, Motorola Mobility, Lenovo, ZTE, Ruckus, CommScope Technologies, HPE, Nokia, Nokia Shanghai Bell, Cisco Systems</w:t>
            </w:r>
          </w:p>
        </w:tc>
        <w:tc>
          <w:tcPr>
            <w:tcW w:w="1212" w:type="dxa"/>
          </w:tcPr>
          <w:p w14:paraId="2D98B0F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5C8D0E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4035FC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07EF73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DDE3B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87610A4"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46934A8" w14:textId="77777777" w:rsidR="00744129" w:rsidRPr="006B2793" w:rsidRDefault="00744129" w:rsidP="00744129">
            <w:pPr>
              <w:pStyle w:val="TAL"/>
              <w:tabs>
                <w:tab w:val="clear" w:pos="284"/>
                <w:tab w:val="clear" w:pos="567"/>
              </w:tabs>
              <w:rPr>
                <w:sz w:val="16"/>
              </w:rPr>
            </w:pPr>
            <w:r w:rsidRPr="006B2793">
              <w:rPr>
                <w:sz w:val="16"/>
              </w:rPr>
              <w:t>FS_5WWC_Ph2</w:t>
            </w:r>
          </w:p>
        </w:tc>
        <w:tc>
          <w:tcPr>
            <w:tcW w:w="1340" w:type="dxa"/>
          </w:tcPr>
          <w:p w14:paraId="7315C9AD"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25E6D7FA"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23F85B7A" w14:textId="77777777" w:rsidR="00744129" w:rsidRPr="006B2793" w:rsidRDefault="00744129" w:rsidP="00744129">
            <w:pPr>
              <w:pStyle w:val="TAL"/>
              <w:tabs>
                <w:tab w:val="clear" w:pos="284"/>
                <w:tab w:val="clear" w:pos="567"/>
              </w:tabs>
              <w:rPr>
                <w:sz w:val="16"/>
              </w:rPr>
            </w:pPr>
          </w:p>
        </w:tc>
      </w:tr>
      <w:tr w:rsidR="00744129" w:rsidRPr="00200359" w14:paraId="32622844" w14:textId="77777777" w:rsidTr="00744129">
        <w:tc>
          <w:tcPr>
            <w:tcW w:w="675" w:type="dxa"/>
          </w:tcPr>
          <w:p w14:paraId="100A812F"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E0AB21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191201</w:t>
            </w:r>
          </w:p>
        </w:tc>
        <w:tc>
          <w:tcPr>
            <w:tcW w:w="948" w:type="dxa"/>
          </w:tcPr>
          <w:p w14:paraId="7B5F7AF7"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18FD48C0" w14:textId="77777777" w:rsidR="00744129" w:rsidRPr="006B2793" w:rsidRDefault="00744129" w:rsidP="00744129">
            <w:pPr>
              <w:pStyle w:val="TAL"/>
              <w:tabs>
                <w:tab w:val="clear" w:pos="284"/>
                <w:tab w:val="clear" w:pos="567"/>
              </w:tabs>
              <w:rPr>
                <w:sz w:val="16"/>
              </w:rPr>
            </w:pPr>
            <w:r w:rsidRPr="006B2793">
              <w:rPr>
                <w:sz w:val="16"/>
              </w:rPr>
              <w:t>Potential Rel-17 SA5 OAM work</w:t>
            </w:r>
          </w:p>
        </w:tc>
        <w:tc>
          <w:tcPr>
            <w:tcW w:w="1519" w:type="dxa"/>
          </w:tcPr>
          <w:p w14:paraId="47DC9A55" w14:textId="77777777" w:rsidR="00744129" w:rsidRPr="006B2793" w:rsidRDefault="00744129" w:rsidP="00744129">
            <w:pPr>
              <w:pStyle w:val="TAL"/>
              <w:tabs>
                <w:tab w:val="clear" w:pos="284"/>
                <w:tab w:val="clear" w:pos="567"/>
              </w:tabs>
              <w:rPr>
                <w:sz w:val="16"/>
              </w:rPr>
            </w:pPr>
            <w:r w:rsidRPr="006B2793">
              <w:rPr>
                <w:sz w:val="16"/>
              </w:rPr>
              <w:t>SA WG5 Vice Chairman</w:t>
            </w:r>
          </w:p>
        </w:tc>
        <w:tc>
          <w:tcPr>
            <w:tcW w:w="1212" w:type="dxa"/>
          </w:tcPr>
          <w:p w14:paraId="75198BA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0EE77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6D2DF2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2C7BF0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F90E1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49D92CC" w14:textId="77777777" w:rsidR="00744129" w:rsidRPr="006B2793" w:rsidRDefault="00744129" w:rsidP="00744129">
            <w:pPr>
              <w:pStyle w:val="TAL"/>
              <w:tabs>
                <w:tab w:val="clear" w:pos="284"/>
                <w:tab w:val="clear" w:pos="567"/>
              </w:tabs>
              <w:rPr>
                <w:sz w:val="16"/>
              </w:rPr>
            </w:pPr>
          </w:p>
        </w:tc>
        <w:tc>
          <w:tcPr>
            <w:tcW w:w="2038" w:type="dxa"/>
          </w:tcPr>
          <w:p w14:paraId="4C154FCF" w14:textId="77777777" w:rsidR="00744129" w:rsidRPr="006B2793" w:rsidRDefault="00744129" w:rsidP="00744129">
            <w:pPr>
              <w:pStyle w:val="TAL"/>
              <w:tabs>
                <w:tab w:val="clear" w:pos="284"/>
                <w:tab w:val="clear" w:pos="567"/>
              </w:tabs>
              <w:rPr>
                <w:sz w:val="16"/>
              </w:rPr>
            </w:pPr>
          </w:p>
        </w:tc>
        <w:tc>
          <w:tcPr>
            <w:tcW w:w="1340" w:type="dxa"/>
          </w:tcPr>
          <w:p w14:paraId="68A39EC6" w14:textId="77777777" w:rsidR="00744129" w:rsidRPr="006B2793" w:rsidRDefault="00744129" w:rsidP="00744129">
            <w:pPr>
              <w:pStyle w:val="TAL"/>
              <w:tabs>
                <w:tab w:val="clear" w:pos="284"/>
                <w:tab w:val="clear" w:pos="567"/>
              </w:tabs>
              <w:rPr>
                <w:sz w:val="16"/>
              </w:rPr>
            </w:pPr>
            <w:r w:rsidRPr="006B2793">
              <w:rPr>
                <w:sz w:val="16"/>
              </w:rPr>
              <w:t>SA WG5 specific. Noted</w:t>
            </w:r>
          </w:p>
        </w:tc>
        <w:tc>
          <w:tcPr>
            <w:tcW w:w="986" w:type="dxa"/>
          </w:tcPr>
          <w:p w14:paraId="680F055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34BEA24" w14:textId="77777777" w:rsidR="00744129" w:rsidRPr="006B2793" w:rsidRDefault="00744129" w:rsidP="00744129">
            <w:pPr>
              <w:pStyle w:val="TAL"/>
              <w:tabs>
                <w:tab w:val="clear" w:pos="284"/>
                <w:tab w:val="clear" w:pos="567"/>
              </w:tabs>
              <w:rPr>
                <w:sz w:val="16"/>
              </w:rPr>
            </w:pPr>
          </w:p>
        </w:tc>
      </w:tr>
      <w:tr w:rsidR="00744129" w:rsidRPr="00200359" w14:paraId="7B8B3253" w14:textId="77777777" w:rsidTr="00744129">
        <w:tc>
          <w:tcPr>
            <w:tcW w:w="675" w:type="dxa"/>
          </w:tcPr>
          <w:p w14:paraId="7AAF9396"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3CBDEE5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191202</w:t>
            </w:r>
          </w:p>
        </w:tc>
        <w:tc>
          <w:tcPr>
            <w:tcW w:w="948" w:type="dxa"/>
          </w:tcPr>
          <w:p w14:paraId="5D6E057A"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60D51327" w14:textId="77777777" w:rsidR="00744129" w:rsidRPr="006B2793" w:rsidRDefault="00744129" w:rsidP="00744129">
            <w:pPr>
              <w:pStyle w:val="TAL"/>
              <w:tabs>
                <w:tab w:val="clear" w:pos="284"/>
                <w:tab w:val="clear" w:pos="567"/>
              </w:tabs>
              <w:rPr>
                <w:sz w:val="16"/>
              </w:rPr>
            </w:pPr>
            <w:r w:rsidRPr="006B2793">
              <w:rPr>
                <w:sz w:val="16"/>
              </w:rPr>
              <w:t>32.291 CR0182R2 (Rel-15, 'F'): Rel-15 CR 32.291 Add Session-AMBR change trigger</w:t>
            </w:r>
          </w:p>
        </w:tc>
        <w:tc>
          <w:tcPr>
            <w:tcW w:w="1519" w:type="dxa"/>
          </w:tcPr>
          <w:p w14:paraId="694CA658" w14:textId="77777777" w:rsidR="00744129" w:rsidRPr="006B2793" w:rsidRDefault="00744129" w:rsidP="00744129">
            <w:pPr>
              <w:pStyle w:val="TAL"/>
              <w:tabs>
                <w:tab w:val="clear" w:pos="284"/>
                <w:tab w:val="clear" w:pos="567"/>
              </w:tabs>
              <w:rPr>
                <w:sz w:val="16"/>
              </w:rPr>
            </w:pPr>
            <w:r w:rsidRPr="006B2793">
              <w:rPr>
                <w:sz w:val="16"/>
              </w:rPr>
              <w:t>Huawei</w:t>
            </w:r>
          </w:p>
        </w:tc>
        <w:tc>
          <w:tcPr>
            <w:tcW w:w="1212" w:type="dxa"/>
          </w:tcPr>
          <w:p w14:paraId="3C965C61" w14:textId="77777777" w:rsidR="00744129" w:rsidRPr="006B2793" w:rsidRDefault="00744129" w:rsidP="00744129">
            <w:pPr>
              <w:pStyle w:val="TAL"/>
              <w:tabs>
                <w:tab w:val="clear" w:pos="284"/>
                <w:tab w:val="clear" w:pos="567"/>
              </w:tabs>
              <w:rPr>
                <w:sz w:val="16"/>
              </w:rPr>
            </w:pPr>
            <w:r w:rsidRPr="006B2793">
              <w:rPr>
                <w:sz w:val="16"/>
              </w:rPr>
              <w:t>32.291</w:t>
            </w:r>
          </w:p>
        </w:tc>
        <w:tc>
          <w:tcPr>
            <w:tcW w:w="661" w:type="dxa"/>
          </w:tcPr>
          <w:p w14:paraId="6F62C9FB" w14:textId="77777777" w:rsidR="00744129" w:rsidRPr="006B2793" w:rsidRDefault="00744129" w:rsidP="00744129">
            <w:pPr>
              <w:pStyle w:val="TAL"/>
              <w:tabs>
                <w:tab w:val="clear" w:pos="284"/>
                <w:tab w:val="clear" w:pos="567"/>
              </w:tabs>
              <w:rPr>
                <w:sz w:val="16"/>
              </w:rPr>
            </w:pPr>
            <w:r w:rsidRPr="006B2793">
              <w:rPr>
                <w:sz w:val="16"/>
              </w:rPr>
              <w:t>0182</w:t>
            </w:r>
          </w:p>
        </w:tc>
        <w:tc>
          <w:tcPr>
            <w:tcW w:w="688" w:type="dxa"/>
          </w:tcPr>
          <w:p w14:paraId="3BEB8CBB" w14:textId="77777777" w:rsidR="00744129" w:rsidRPr="006B2793" w:rsidRDefault="00744129" w:rsidP="00744129">
            <w:pPr>
              <w:pStyle w:val="TAL"/>
              <w:tabs>
                <w:tab w:val="clear" w:pos="284"/>
                <w:tab w:val="clear" w:pos="567"/>
              </w:tabs>
              <w:rPr>
                <w:sz w:val="16"/>
              </w:rPr>
            </w:pPr>
            <w:r w:rsidRPr="006B2793">
              <w:rPr>
                <w:sz w:val="16"/>
              </w:rPr>
              <w:t>2</w:t>
            </w:r>
          </w:p>
        </w:tc>
        <w:tc>
          <w:tcPr>
            <w:tcW w:w="474" w:type="dxa"/>
          </w:tcPr>
          <w:p w14:paraId="5682C729" w14:textId="77777777" w:rsidR="00744129" w:rsidRPr="006B2793" w:rsidRDefault="00744129" w:rsidP="00744129">
            <w:pPr>
              <w:pStyle w:val="TAL"/>
              <w:tabs>
                <w:tab w:val="clear" w:pos="284"/>
                <w:tab w:val="clear" w:pos="567"/>
              </w:tabs>
              <w:rPr>
                <w:sz w:val="16"/>
              </w:rPr>
            </w:pPr>
            <w:r w:rsidRPr="006B2793">
              <w:rPr>
                <w:sz w:val="16"/>
              </w:rPr>
              <w:t>F</w:t>
            </w:r>
          </w:p>
        </w:tc>
        <w:tc>
          <w:tcPr>
            <w:tcW w:w="661" w:type="dxa"/>
          </w:tcPr>
          <w:p w14:paraId="721F58F1" w14:textId="77777777" w:rsidR="00744129" w:rsidRPr="006B2793" w:rsidRDefault="00744129" w:rsidP="00744129">
            <w:pPr>
              <w:pStyle w:val="TAL"/>
              <w:tabs>
                <w:tab w:val="clear" w:pos="284"/>
                <w:tab w:val="clear" w:pos="567"/>
              </w:tabs>
              <w:rPr>
                <w:sz w:val="16"/>
              </w:rPr>
            </w:pPr>
            <w:r w:rsidRPr="006B2793">
              <w:rPr>
                <w:sz w:val="16"/>
              </w:rPr>
              <w:t>15.4.0</w:t>
            </w:r>
          </w:p>
        </w:tc>
        <w:tc>
          <w:tcPr>
            <w:tcW w:w="511" w:type="dxa"/>
          </w:tcPr>
          <w:p w14:paraId="37A408B7" w14:textId="77777777" w:rsidR="00744129" w:rsidRPr="006B2793" w:rsidRDefault="00744129" w:rsidP="00744129">
            <w:pPr>
              <w:pStyle w:val="TAL"/>
              <w:tabs>
                <w:tab w:val="clear" w:pos="284"/>
                <w:tab w:val="clear" w:pos="567"/>
              </w:tabs>
              <w:rPr>
                <w:sz w:val="16"/>
              </w:rPr>
            </w:pPr>
            <w:r w:rsidRPr="006B2793">
              <w:rPr>
                <w:sz w:val="16"/>
              </w:rPr>
              <w:t>Rel-15</w:t>
            </w:r>
          </w:p>
        </w:tc>
        <w:tc>
          <w:tcPr>
            <w:tcW w:w="2038" w:type="dxa"/>
          </w:tcPr>
          <w:p w14:paraId="2AEF355D"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35DF054E" w14:textId="77777777" w:rsidR="00744129" w:rsidRPr="006B2793" w:rsidRDefault="00744129" w:rsidP="00744129">
            <w:pPr>
              <w:pStyle w:val="TAL"/>
              <w:tabs>
                <w:tab w:val="clear" w:pos="284"/>
                <w:tab w:val="clear" w:pos="567"/>
              </w:tabs>
              <w:rPr>
                <w:sz w:val="16"/>
              </w:rPr>
            </w:pPr>
            <w:r w:rsidRPr="006B2793">
              <w:rPr>
                <w:sz w:val="16"/>
              </w:rPr>
              <w:t>Revision of S5-197667. This CR was approved.</w:t>
            </w:r>
          </w:p>
        </w:tc>
        <w:tc>
          <w:tcPr>
            <w:tcW w:w="986" w:type="dxa"/>
          </w:tcPr>
          <w:p w14:paraId="47DB56F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4A4A643" w14:textId="77777777" w:rsidR="00744129" w:rsidRPr="006B2793" w:rsidRDefault="00744129" w:rsidP="00744129">
            <w:pPr>
              <w:pStyle w:val="TAL"/>
              <w:tabs>
                <w:tab w:val="clear" w:pos="284"/>
                <w:tab w:val="clear" w:pos="567"/>
              </w:tabs>
              <w:rPr>
                <w:sz w:val="16"/>
              </w:rPr>
            </w:pPr>
          </w:p>
        </w:tc>
      </w:tr>
      <w:tr w:rsidR="00744129" w:rsidRPr="00200359" w14:paraId="18372DB8" w14:textId="77777777" w:rsidTr="00744129">
        <w:tc>
          <w:tcPr>
            <w:tcW w:w="675" w:type="dxa"/>
          </w:tcPr>
          <w:p w14:paraId="2616A020" w14:textId="77777777" w:rsidR="00744129" w:rsidRPr="006B2793" w:rsidRDefault="00744129" w:rsidP="00744129">
            <w:pPr>
              <w:pStyle w:val="TAL"/>
              <w:tabs>
                <w:tab w:val="clear" w:pos="284"/>
                <w:tab w:val="clear" w:pos="567"/>
              </w:tabs>
              <w:rPr>
                <w:sz w:val="16"/>
              </w:rPr>
            </w:pPr>
            <w:r w:rsidRPr="006B2793">
              <w:rPr>
                <w:sz w:val="16"/>
              </w:rPr>
              <w:lastRenderedPageBreak/>
              <w:t>15</w:t>
            </w:r>
          </w:p>
        </w:tc>
        <w:tc>
          <w:tcPr>
            <w:tcW w:w="1134" w:type="dxa"/>
          </w:tcPr>
          <w:p w14:paraId="4D09BCC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191203</w:t>
            </w:r>
          </w:p>
        </w:tc>
        <w:tc>
          <w:tcPr>
            <w:tcW w:w="948" w:type="dxa"/>
          </w:tcPr>
          <w:p w14:paraId="099BC6E8"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382A76FE" w14:textId="77777777" w:rsidR="00744129" w:rsidRPr="006B2793" w:rsidRDefault="00744129" w:rsidP="00744129">
            <w:pPr>
              <w:pStyle w:val="TAL"/>
              <w:tabs>
                <w:tab w:val="clear" w:pos="284"/>
                <w:tab w:val="clear" w:pos="567"/>
              </w:tabs>
              <w:rPr>
                <w:sz w:val="16"/>
              </w:rPr>
            </w:pPr>
            <w:r w:rsidRPr="006B2793">
              <w:rPr>
                <w:sz w:val="16"/>
              </w:rPr>
              <w:t>32.291 CR0183R2 (Rel-16, 'A'): Rel-16 CR 32.291 Add Session-AMBR change trigger</w:t>
            </w:r>
          </w:p>
        </w:tc>
        <w:tc>
          <w:tcPr>
            <w:tcW w:w="1519" w:type="dxa"/>
          </w:tcPr>
          <w:p w14:paraId="5023B767" w14:textId="77777777" w:rsidR="00744129" w:rsidRPr="006B2793" w:rsidRDefault="00744129" w:rsidP="00744129">
            <w:pPr>
              <w:pStyle w:val="TAL"/>
              <w:tabs>
                <w:tab w:val="clear" w:pos="284"/>
                <w:tab w:val="clear" w:pos="567"/>
              </w:tabs>
              <w:rPr>
                <w:sz w:val="16"/>
              </w:rPr>
            </w:pPr>
            <w:r w:rsidRPr="006B2793">
              <w:rPr>
                <w:sz w:val="16"/>
              </w:rPr>
              <w:t>Huawei</w:t>
            </w:r>
          </w:p>
        </w:tc>
        <w:tc>
          <w:tcPr>
            <w:tcW w:w="1212" w:type="dxa"/>
          </w:tcPr>
          <w:p w14:paraId="053FCF0D" w14:textId="77777777" w:rsidR="00744129" w:rsidRPr="006B2793" w:rsidRDefault="00744129" w:rsidP="00744129">
            <w:pPr>
              <w:pStyle w:val="TAL"/>
              <w:tabs>
                <w:tab w:val="clear" w:pos="284"/>
                <w:tab w:val="clear" w:pos="567"/>
              </w:tabs>
              <w:rPr>
                <w:sz w:val="16"/>
              </w:rPr>
            </w:pPr>
            <w:r w:rsidRPr="006B2793">
              <w:rPr>
                <w:sz w:val="16"/>
              </w:rPr>
              <w:t>32.291</w:t>
            </w:r>
          </w:p>
        </w:tc>
        <w:tc>
          <w:tcPr>
            <w:tcW w:w="661" w:type="dxa"/>
          </w:tcPr>
          <w:p w14:paraId="7BF6D706" w14:textId="77777777" w:rsidR="00744129" w:rsidRPr="006B2793" w:rsidRDefault="00744129" w:rsidP="00744129">
            <w:pPr>
              <w:pStyle w:val="TAL"/>
              <w:tabs>
                <w:tab w:val="clear" w:pos="284"/>
                <w:tab w:val="clear" w:pos="567"/>
              </w:tabs>
              <w:rPr>
                <w:sz w:val="16"/>
              </w:rPr>
            </w:pPr>
            <w:r w:rsidRPr="006B2793">
              <w:rPr>
                <w:sz w:val="16"/>
              </w:rPr>
              <w:t>0183</w:t>
            </w:r>
          </w:p>
        </w:tc>
        <w:tc>
          <w:tcPr>
            <w:tcW w:w="688" w:type="dxa"/>
          </w:tcPr>
          <w:p w14:paraId="47A3EEF3" w14:textId="77777777" w:rsidR="00744129" w:rsidRPr="006B2793" w:rsidRDefault="00744129" w:rsidP="00744129">
            <w:pPr>
              <w:pStyle w:val="TAL"/>
              <w:tabs>
                <w:tab w:val="clear" w:pos="284"/>
                <w:tab w:val="clear" w:pos="567"/>
              </w:tabs>
              <w:rPr>
                <w:sz w:val="16"/>
              </w:rPr>
            </w:pPr>
            <w:r w:rsidRPr="006B2793">
              <w:rPr>
                <w:sz w:val="16"/>
              </w:rPr>
              <w:t>2</w:t>
            </w:r>
          </w:p>
        </w:tc>
        <w:tc>
          <w:tcPr>
            <w:tcW w:w="474" w:type="dxa"/>
          </w:tcPr>
          <w:p w14:paraId="7712BE29" w14:textId="77777777" w:rsidR="00744129" w:rsidRPr="006B2793" w:rsidRDefault="00744129" w:rsidP="00744129">
            <w:pPr>
              <w:pStyle w:val="TAL"/>
              <w:tabs>
                <w:tab w:val="clear" w:pos="284"/>
                <w:tab w:val="clear" w:pos="567"/>
              </w:tabs>
              <w:rPr>
                <w:sz w:val="16"/>
              </w:rPr>
            </w:pPr>
            <w:r w:rsidRPr="006B2793">
              <w:rPr>
                <w:sz w:val="16"/>
              </w:rPr>
              <w:t>A</w:t>
            </w:r>
          </w:p>
        </w:tc>
        <w:tc>
          <w:tcPr>
            <w:tcW w:w="661" w:type="dxa"/>
          </w:tcPr>
          <w:p w14:paraId="25161B97" w14:textId="77777777" w:rsidR="00744129" w:rsidRPr="006B2793" w:rsidRDefault="00744129" w:rsidP="00744129">
            <w:pPr>
              <w:pStyle w:val="TAL"/>
              <w:tabs>
                <w:tab w:val="clear" w:pos="284"/>
                <w:tab w:val="clear" w:pos="567"/>
              </w:tabs>
              <w:rPr>
                <w:sz w:val="16"/>
              </w:rPr>
            </w:pPr>
            <w:r w:rsidRPr="006B2793">
              <w:rPr>
                <w:sz w:val="16"/>
              </w:rPr>
              <w:t>16.1.1</w:t>
            </w:r>
          </w:p>
        </w:tc>
        <w:tc>
          <w:tcPr>
            <w:tcW w:w="511" w:type="dxa"/>
          </w:tcPr>
          <w:p w14:paraId="5C2D2A86"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BC53923"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682DC11D" w14:textId="77777777" w:rsidR="00744129" w:rsidRPr="006B2793" w:rsidRDefault="00744129" w:rsidP="00744129">
            <w:pPr>
              <w:pStyle w:val="TAL"/>
              <w:tabs>
                <w:tab w:val="clear" w:pos="284"/>
                <w:tab w:val="clear" w:pos="567"/>
              </w:tabs>
              <w:rPr>
                <w:sz w:val="16"/>
              </w:rPr>
            </w:pPr>
            <w:r w:rsidRPr="006B2793">
              <w:rPr>
                <w:sz w:val="16"/>
              </w:rPr>
              <w:t>Revision of S5-197668. This CR was approved.</w:t>
            </w:r>
          </w:p>
        </w:tc>
        <w:tc>
          <w:tcPr>
            <w:tcW w:w="986" w:type="dxa"/>
          </w:tcPr>
          <w:p w14:paraId="3E5667B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3D61D85" w14:textId="77777777" w:rsidR="00744129" w:rsidRPr="006B2793" w:rsidRDefault="00744129" w:rsidP="00744129">
            <w:pPr>
              <w:pStyle w:val="TAL"/>
              <w:tabs>
                <w:tab w:val="clear" w:pos="284"/>
                <w:tab w:val="clear" w:pos="567"/>
              </w:tabs>
              <w:rPr>
                <w:sz w:val="16"/>
              </w:rPr>
            </w:pPr>
          </w:p>
        </w:tc>
      </w:tr>
      <w:tr w:rsidR="00744129" w:rsidRPr="00200359" w14:paraId="0B401F67" w14:textId="77777777" w:rsidTr="00744129">
        <w:tc>
          <w:tcPr>
            <w:tcW w:w="675" w:type="dxa"/>
          </w:tcPr>
          <w:p w14:paraId="17E19A61"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44EC26F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191204</w:t>
            </w:r>
          </w:p>
        </w:tc>
        <w:tc>
          <w:tcPr>
            <w:tcW w:w="948" w:type="dxa"/>
          </w:tcPr>
          <w:p w14:paraId="32A0E179"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60F6BAD1" w14:textId="77777777" w:rsidR="00744129" w:rsidRPr="006B2793" w:rsidRDefault="00744129" w:rsidP="00744129">
            <w:pPr>
              <w:pStyle w:val="TAL"/>
              <w:tabs>
                <w:tab w:val="clear" w:pos="284"/>
                <w:tab w:val="clear" w:pos="567"/>
              </w:tabs>
              <w:rPr>
                <w:sz w:val="16"/>
              </w:rPr>
            </w:pPr>
            <w:r w:rsidRPr="006B2793">
              <w:rPr>
                <w:sz w:val="16"/>
              </w:rPr>
              <w:t>32.291 CR0167R2 (Rel-15, 'F'): Rel-15 CR 32.291 Correction of ChargingDataResponse description</w:t>
            </w:r>
          </w:p>
        </w:tc>
        <w:tc>
          <w:tcPr>
            <w:tcW w:w="1519" w:type="dxa"/>
          </w:tcPr>
          <w:p w14:paraId="7469D849" w14:textId="77777777" w:rsidR="00744129" w:rsidRPr="006B2793" w:rsidRDefault="00744129" w:rsidP="00744129">
            <w:pPr>
              <w:pStyle w:val="TAL"/>
              <w:tabs>
                <w:tab w:val="clear" w:pos="284"/>
                <w:tab w:val="clear" w:pos="567"/>
              </w:tabs>
              <w:rPr>
                <w:sz w:val="16"/>
              </w:rPr>
            </w:pPr>
            <w:r w:rsidRPr="006B2793">
              <w:rPr>
                <w:sz w:val="16"/>
              </w:rPr>
              <w:t>Huawei</w:t>
            </w:r>
          </w:p>
        </w:tc>
        <w:tc>
          <w:tcPr>
            <w:tcW w:w="1212" w:type="dxa"/>
          </w:tcPr>
          <w:p w14:paraId="1B9B6C19" w14:textId="77777777" w:rsidR="00744129" w:rsidRPr="006B2793" w:rsidRDefault="00744129" w:rsidP="00744129">
            <w:pPr>
              <w:pStyle w:val="TAL"/>
              <w:tabs>
                <w:tab w:val="clear" w:pos="284"/>
                <w:tab w:val="clear" w:pos="567"/>
              </w:tabs>
              <w:rPr>
                <w:sz w:val="16"/>
              </w:rPr>
            </w:pPr>
            <w:r w:rsidRPr="006B2793">
              <w:rPr>
                <w:sz w:val="16"/>
              </w:rPr>
              <w:t>32.291</w:t>
            </w:r>
          </w:p>
        </w:tc>
        <w:tc>
          <w:tcPr>
            <w:tcW w:w="661" w:type="dxa"/>
          </w:tcPr>
          <w:p w14:paraId="348EAD0F" w14:textId="77777777" w:rsidR="00744129" w:rsidRPr="006B2793" w:rsidRDefault="00744129" w:rsidP="00744129">
            <w:pPr>
              <w:pStyle w:val="TAL"/>
              <w:tabs>
                <w:tab w:val="clear" w:pos="284"/>
                <w:tab w:val="clear" w:pos="567"/>
              </w:tabs>
              <w:rPr>
                <w:sz w:val="16"/>
              </w:rPr>
            </w:pPr>
            <w:r w:rsidRPr="006B2793">
              <w:rPr>
                <w:sz w:val="16"/>
              </w:rPr>
              <w:t>0167</w:t>
            </w:r>
          </w:p>
        </w:tc>
        <w:tc>
          <w:tcPr>
            <w:tcW w:w="688" w:type="dxa"/>
          </w:tcPr>
          <w:p w14:paraId="6091F835" w14:textId="77777777" w:rsidR="00744129" w:rsidRPr="006B2793" w:rsidRDefault="00744129" w:rsidP="00744129">
            <w:pPr>
              <w:pStyle w:val="TAL"/>
              <w:tabs>
                <w:tab w:val="clear" w:pos="284"/>
                <w:tab w:val="clear" w:pos="567"/>
              </w:tabs>
              <w:rPr>
                <w:sz w:val="16"/>
              </w:rPr>
            </w:pPr>
            <w:r w:rsidRPr="006B2793">
              <w:rPr>
                <w:sz w:val="16"/>
              </w:rPr>
              <w:t>2</w:t>
            </w:r>
          </w:p>
        </w:tc>
        <w:tc>
          <w:tcPr>
            <w:tcW w:w="474" w:type="dxa"/>
          </w:tcPr>
          <w:p w14:paraId="5AEBE856" w14:textId="77777777" w:rsidR="00744129" w:rsidRPr="006B2793" w:rsidRDefault="00744129" w:rsidP="00744129">
            <w:pPr>
              <w:pStyle w:val="TAL"/>
              <w:tabs>
                <w:tab w:val="clear" w:pos="284"/>
                <w:tab w:val="clear" w:pos="567"/>
              </w:tabs>
              <w:rPr>
                <w:sz w:val="16"/>
              </w:rPr>
            </w:pPr>
            <w:r w:rsidRPr="006B2793">
              <w:rPr>
                <w:sz w:val="16"/>
              </w:rPr>
              <w:t>F</w:t>
            </w:r>
          </w:p>
        </w:tc>
        <w:tc>
          <w:tcPr>
            <w:tcW w:w="661" w:type="dxa"/>
          </w:tcPr>
          <w:p w14:paraId="273D1857" w14:textId="77777777" w:rsidR="00744129" w:rsidRPr="006B2793" w:rsidRDefault="00744129" w:rsidP="00744129">
            <w:pPr>
              <w:pStyle w:val="TAL"/>
              <w:tabs>
                <w:tab w:val="clear" w:pos="284"/>
                <w:tab w:val="clear" w:pos="567"/>
              </w:tabs>
              <w:rPr>
                <w:sz w:val="16"/>
              </w:rPr>
            </w:pPr>
            <w:r w:rsidRPr="006B2793">
              <w:rPr>
                <w:sz w:val="16"/>
              </w:rPr>
              <w:t>15.4.0</w:t>
            </w:r>
          </w:p>
        </w:tc>
        <w:tc>
          <w:tcPr>
            <w:tcW w:w="511" w:type="dxa"/>
          </w:tcPr>
          <w:p w14:paraId="6DDB8710" w14:textId="77777777" w:rsidR="00744129" w:rsidRPr="006B2793" w:rsidRDefault="00744129" w:rsidP="00744129">
            <w:pPr>
              <w:pStyle w:val="TAL"/>
              <w:tabs>
                <w:tab w:val="clear" w:pos="284"/>
                <w:tab w:val="clear" w:pos="567"/>
              </w:tabs>
              <w:rPr>
                <w:sz w:val="16"/>
              </w:rPr>
            </w:pPr>
            <w:r w:rsidRPr="006B2793">
              <w:rPr>
                <w:sz w:val="16"/>
              </w:rPr>
              <w:t>Rel-15</w:t>
            </w:r>
          </w:p>
        </w:tc>
        <w:tc>
          <w:tcPr>
            <w:tcW w:w="2038" w:type="dxa"/>
          </w:tcPr>
          <w:p w14:paraId="19D95944"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42424145" w14:textId="77777777" w:rsidR="00744129" w:rsidRPr="006B2793" w:rsidRDefault="00744129" w:rsidP="00744129">
            <w:pPr>
              <w:pStyle w:val="TAL"/>
              <w:tabs>
                <w:tab w:val="clear" w:pos="284"/>
                <w:tab w:val="clear" w:pos="567"/>
              </w:tabs>
              <w:rPr>
                <w:sz w:val="16"/>
              </w:rPr>
            </w:pPr>
            <w:r w:rsidRPr="006B2793">
              <w:rPr>
                <w:sz w:val="16"/>
              </w:rPr>
              <w:t>Revision of S5-197694. This CR was approved.</w:t>
            </w:r>
          </w:p>
        </w:tc>
        <w:tc>
          <w:tcPr>
            <w:tcW w:w="986" w:type="dxa"/>
          </w:tcPr>
          <w:p w14:paraId="02CEDD6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511142F" w14:textId="77777777" w:rsidR="00744129" w:rsidRPr="006B2793" w:rsidRDefault="00744129" w:rsidP="00744129">
            <w:pPr>
              <w:pStyle w:val="TAL"/>
              <w:tabs>
                <w:tab w:val="clear" w:pos="284"/>
                <w:tab w:val="clear" w:pos="567"/>
              </w:tabs>
              <w:rPr>
                <w:sz w:val="16"/>
              </w:rPr>
            </w:pPr>
          </w:p>
        </w:tc>
      </w:tr>
      <w:tr w:rsidR="00744129" w:rsidRPr="00200359" w14:paraId="5E5DD73F" w14:textId="77777777" w:rsidTr="00744129">
        <w:tc>
          <w:tcPr>
            <w:tcW w:w="675" w:type="dxa"/>
          </w:tcPr>
          <w:p w14:paraId="3601721C"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70835EC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191205</w:t>
            </w:r>
          </w:p>
        </w:tc>
        <w:tc>
          <w:tcPr>
            <w:tcW w:w="948" w:type="dxa"/>
          </w:tcPr>
          <w:p w14:paraId="7AD80AD9"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4D253220" w14:textId="77777777" w:rsidR="00744129" w:rsidRPr="006B2793" w:rsidRDefault="00744129" w:rsidP="00744129">
            <w:pPr>
              <w:pStyle w:val="TAL"/>
              <w:tabs>
                <w:tab w:val="clear" w:pos="284"/>
                <w:tab w:val="clear" w:pos="567"/>
              </w:tabs>
              <w:rPr>
                <w:sz w:val="16"/>
              </w:rPr>
            </w:pPr>
            <w:r w:rsidRPr="006B2793">
              <w:rPr>
                <w:sz w:val="16"/>
              </w:rPr>
              <w:t>32.291 CR0173R2 (Rel-16, 'A'): Rel-16 CR 32.291 Correction of ChargingDataResponse description</w:t>
            </w:r>
          </w:p>
        </w:tc>
        <w:tc>
          <w:tcPr>
            <w:tcW w:w="1519" w:type="dxa"/>
          </w:tcPr>
          <w:p w14:paraId="2700C2E1" w14:textId="77777777" w:rsidR="00744129" w:rsidRPr="006B2793" w:rsidRDefault="00744129" w:rsidP="00744129">
            <w:pPr>
              <w:pStyle w:val="TAL"/>
              <w:tabs>
                <w:tab w:val="clear" w:pos="284"/>
                <w:tab w:val="clear" w:pos="567"/>
              </w:tabs>
              <w:rPr>
                <w:sz w:val="16"/>
              </w:rPr>
            </w:pPr>
            <w:r w:rsidRPr="006B2793">
              <w:rPr>
                <w:sz w:val="16"/>
              </w:rPr>
              <w:t>Huawei</w:t>
            </w:r>
          </w:p>
        </w:tc>
        <w:tc>
          <w:tcPr>
            <w:tcW w:w="1212" w:type="dxa"/>
          </w:tcPr>
          <w:p w14:paraId="6340EFA1" w14:textId="77777777" w:rsidR="00744129" w:rsidRPr="006B2793" w:rsidRDefault="00744129" w:rsidP="00744129">
            <w:pPr>
              <w:pStyle w:val="TAL"/>
              <w:tabs>
                <w:tab w:val="clear" w:pos="284"/>
                <w:tab w:val="clear" w:pos="567"/>
              </w:tabs>
              <w:rPr>
                <w:sz w:val="16"/>
              </w:rPr>
            </w:pPr>
            <w:r w:rsidRPr="006B2793">
              <w:rPr>
                <w:sz w:val="16"/>
              </w:rPr>
              <w:t>32.291</w:t>
            </w:r>
          </w:p>
        </w:tc>
        <w:tc>
          <w:tcPr>
            <w:tcW w:w="661" w:type="dxa"/>
          </w:tcPr>
          <w:p w14:paraId="4D35CEAD" w14:textId="77777777" w:rsidR="00744129" w:rsidRPr="006B2793" w:rsidRDefault="00744129" w:rsidP="00744129">
            <w:pPr>
              <w:pStyle w:val="TAL"/>
              <w:tabs>
                <w:tab w:val="clear" w:pos="284"/>
                <w:tab w:val="clear" w:pos="567"/>
              </w:tabs>
              <w:rPr>
                <w:sz w:val="16"/>
              </w:rPr>
            </w:pPr>
            <w:r w:rsidRPr="006B2793">
              <w:rPr>
                <w:sz w:val="16"/>
              </w:rPr>
              <w:t>0173</w:t>
            </w:r>
          </w:p>
        </w:tc>
        <w:tc>
          <w:tcPr>
            <w:tcW w:w="688" w:type="dxa"/>
          </w:tcPr>
          <w:p w14:paraId="24469EDD" w14:textId="77777777" w:rsidR="00744129" w:rsidRPr="006B2793" w:rsidRDefault="00744129" w:rsidP="00744129">
            <w:pPr>
              <w:pStyle w:val="TAL"/>
              <w:tabs>
                <w:tab w:val="clear" w:pos="284"/>
                <w:tab w:val="clear" w:pos="567"/>
              </w:tabs>
              <w:rPr>
                <w:sz w:val="16"/>
              </w:rPr>
            </w:pPr>
            <w:r w:rsidRPr="006B2793">
              <w:rPr>
                <w:sz w:val="16"/>
              </w:rPr>
              <w:t>2</w:t>
            </w:r>
          </w:p>
        </w:tc>
        <w:tc>
          <w:tcPr>
            <w:tcW w:w="474" w:type="dxa"/>
          </w:tcPr>
          <w:p w14:paraId="444939DC" w14:textId="77777777" w:rsidR="00744129" w:rsidRPr="006B2793" w:rsidRDefault="00744129" w:rsidP="00744129">
            <w:pPr>
              <w:pStyle w:val="TAL"/>
              <w:tabs>
                <w:tab w:val="clear" w:pos="284"/>
                <w:tab w:val="clear" w:pos="567"/>
              </w:tabs>
              <w:rPr>
                <w:sz w:val="16"/>
              </w:rPr>
            </w:pPr>
            <w:r w:rsidRPr="006B2793">
              <w:rPr>
                <w:sz w:val="16"/>
              </w:rPr>
              <w:t>A</w:t>
            </w:r>
          </w:p>
        </w:tc>
        <w:tc>
          <w:tcPr>
            <w:tcW w:w="661" w:type="dxa"/>
          </w:tcPr>
          <w:p w14:paraId="483D81E4" w14:textId="77777777" w:rsidR="00744129" w:rsidRPr="006B2793" w:rsidRDefault="00744129" w:rsidP="00744129">
            <w:pPr>
              <w:pStyle w:val="TAL"/>
              <w:tabs>
                <w:tab w:val="clear" w:pos="284"/>
                <w:tab w:val="clear" w:pos="567"/>
              </w:tabs>
              <w:rPr>
                <w:sz w:val="16"/>
              </w:rPr>
            </w:pPr>
            <w:r w:rsidRPr="006B2793">
              <w:rPr>
                <w:sz w:val="16"/>
              </w:rPr>
              <w:t>16.1.1</w:t>
            </w:r>
          </w:p>
        </w:tc>
        <w:tc>
          <w:tcPr>
            <w:tcW w:w="511" w:type="dxa"/>
          </w:tcPr>
          <w:p w14:paraId="7AACE0EA"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53D7016"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3101D83B" w14:textId="77777777" w:rsidR="00744129" w:rsidRPr="006B2793" w:rsidRDefault="00744129" w:rsidP="00744129">
            <w:pPr>
              <w:pStyle w:val="TAL"/>
              <w:tabs>
                <w:tab w:val="clear" w:pos="284"/>
                <w:tab w:val="clear" w:pos="567"/>
              </w:tabs>
              <w:rPr>
                <w:sz w:val="16"/>
              </w:rPr>
            </w:pPr>
            <w:r w:rsidRPr="006B2793">
              <w:rPr>
                <w:sz w:val="16"/>
              </w:rPr>
              <w:t>Revision of S5-197695. This CR was approved.</w:t>
            </w:r>
          </w:p>
        </w:tc>
        <w:tc>
          <w:tcPr>
            <w:tcW w:w="986" w:type="dxa"/>
          </w:tcPr>
          <w:p w14:paraId="2ED119E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6DBEE9D" w14:textId="77777777" w:rsidR="00744129" w:rsidRPr="006B2793" w:rsidRDefault="00744129" w:rsidP="00744129">
            <w:pPr>
              <w:pStyle w:val="TAL"/>
              <w:tabs>
                <w:tab w:val="clear" w:pos="284"/>
                <w:tab w:val="clear" w:pos="567"/>
              </w:tabs>
              <w:rPr>
                <w:sz w:val="16"/>
              </w:rPr>
            </w:pPr>
          </w:p>
        </w:tc>
      </w:tr>
      <w:tr w:rsidR="00744129" w:rsidRPr="00200359" w14:paraId="5C6DC311" w14:textId="77777777" w:rsidTr="00744129">
        <w:tc>
          <w:tcPr>
            <w:tcW w:w="675" w:type="dxa"/>
          </w:tcPr>
          <w:p w14:paraId="51178066"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0DA5B43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191206</w:t>
            </w:r>
          </w:p>
        </w:tc>
        <w:tc>
          <w:tcPr>
            <w:tcW w:w="948" w:type="dxa"/>
          </w:tcPr>
          <w:p w14:paraId="28FEFEFE"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5989106B" w14:textId="77777777" w:rsidR="00744129" w:rsidRPr="006B2793" w:rsidRDefault="00744129" w:rsidP="00744129">
            <w:pPr>
              <w:pStyle w:val="TAL"/>
              <w:tabs>
                <w:tab w:val="clear" w:pos="284"/>
                <w:tab w:val="clear" w:pos="567"/>
              </w:tabs>
              <w:rPr>
                <w:sz w:val="16"/>
              </w:rPr>
            </w:pPr>
            <w:r w:rsidRPr="006B2793">
              <w:rPr>
                <w:sz w:val="16"/>
              </w:rPr>
              <w:t>32.291 CR0197 (Rel-15, 'F'): Rel-15 CR 32.291 Update OpenAPI version</w:t>
            </w:r>
          </w:p>
        </w:tc>
        <w:tc>
          <w:tcPr>
            <w:tcW w:w="1519" w:type="dxa"/>
          </w:tcPr>
          <w:p w14:paraId="7A47B0E9" w14:textId="77777777"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14:paraId="2B5AC4E5" w14:textId="77777777" w:rsidR="00744129" w:rsidRPr="006B2793" w:rsidRDefault="00744129" w:rsidP="00744129">
            <w:pPr>
              <w:pStyle w:val="TAL"/>
              <w:tabs>
                <w:tab w:val="clear" w:pos="284"/>
                <w:tab w:val="clear" w:pos="567"/>
              </w:tabs>
              <w:rPr>
                <w:sz w:val="16"/>
              </w:rPr>
            </w:pPr>
            <w:r w:rsidRPr="006B2793">
              <w:rPr>
                <w:sz w:val="16"/>
              </w:rPr>
              <w:t>32.291</w:t>
            </w:r>
          </w:p>
        </w:tc>
        <w:tc>
          <w:tcPr>
            <w:tcW w:w="661" w:type="dxa"/>
          </w:tcPr>
          <w:p w14:paraId="54404E8C" w14:textId="77777777" w:rsidR="00744129" w:rsidRPr="006B2793" w:rsidRDefault="00744129" w:rsidP="00744129">
            <w:pPr>
              <w:pStyle w:val="TAL"/>
              <w:tabs>
                <w:tab w:val="clear" w:pos="284"/>
                <w:tab w:val="clear" w:pos="567"/>
              </w:tabs>
              <w:rPr>
                <w:sz w:val="16"/>
              </w:rPr>
            </w:pPr>
            <w:r w:rsidRPr="006B2793">
              <w:rPr>
                <w:sz w:val="16"/>
              </w:rPr>
              <w:t>0197</w:t>
            </w:r>
          </w:p>
        </w:tc>
        <w:tc>
          <w:tcPr>
            <w:tcW w:w="688" w:type="dxa"/>
          </w:tcPr>
          <w:p w14:paraId="4212240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CFD1235" w14:textId="77777777" w:rsidR="00744129" w:rsidRPr="006B2793" w:rsidRDefault="00744129" w:rsidP="00744129">
            <w:pPr>
              <w:pStyle w:val="TAL"/>
              <w:tabs>
                <w:tab w:val="clear" w:pos="284"/>
                <w:tab w:val="clear" w:pos="567"/>
              </w:tabs>
              <w:rPr>
                <w:sz w:val="16"/>
              </w:rPr>
            </w:pPr>
            <w:r w:rsidRPr="006B2793">
              <w:rPr>
                <w:sz w:val="16"/>
              </w:rPr>
              <w:t>F</w:t>
            </w:r>
          </w:p>
        </w:tc>
        <w:tc>
          <w:tcPr>
            <w:tcW w:w="661" w:type="dxa"/>
          </w:tcPr>
          <w:p w14:paraId="23B06A26" w14:textId="77777777" w:rsidR="00744129" w:rsidRPr="006B2793" w:rsidRDefault="00744129" w:rsidP="00744129">
            <w:pPr>
              <w:pStyle w:val="TAL"/>
              <w:tabs>
                <w:tab w:val="clear" w:pos="284"/>
                <w:tab w:val="clear" w:pos="567"/>
              </w:tabs>
              <w:rPr>
                <w:sz w:val="16"/>
              </w:rPr>
            </w:pPr>
            <w:r w:rsidRPr="006B2793">
              <w:rPr>
                <w:sz w:val="16"/>
              </w:rPr>
              <w:t>15.4.0</w:t>
            </w:r>
          </w:p>
        </w:tc>
        <w:tc>
          <w:tcPr>
            <w:tcW w:w="511" w:type="dxa"/>
          </w:tcPr>
          <w:p w14:paraId="41E5070D" w14:textId="77777777" w:rsidR="00744129" w:rsidRPr="006B2793" w:rsidRDefault="00744129" w:rsidP="00744129">
            <w:pPr>
              <w:pStyle w:val="TAL"/>
              <w:tabs>
                <w:tab w:val="clear" w:pos="284"/>
                <w:tab w:val="clear" w:pos="567"/>
              </w:tabs>
              <w:rPr>
                <w:sz w:val="16"/>
              </w:rPr>
            </w:pPr>
            <w:r w:rsidRPr="006B2793">
              <w:rPr>
                <w:sz w:val="16"/>
              </w:rPr>
              <w:t>Rel-15</w:t>
            </w:r>
          </w:p>
        </w:tc>
        <w:tc>
          <w:tcPr>
            <w:tcW w:w="2038" w:type="dxa"/>
          </w:tcPr>
          <w:p w14:paraId="0A4C4FFF"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2CA5AE0C" w14:textId="77777777" w:rsidR="00744129" w:rsidRPr="006B2793" w:rsidRDefault="00744129" w:rsidP="00744129">
            <w:pPr>
              <w:pStyle w:val="TAL"/>
              <w:tabs>
                <w:tab w:val="clear" w:pos="284"/>
                <w:tab w:val="clear" w:pos="567"/>
              </w:tabs>
              <w:rPr>
                <w:sz w:val="16"/>
              </w:rPr>
            </w:pPr>
            <w:r w:rsidRPr="006B2793">
              <w:rPr>
                <w:sz w:val="16"/>
              </w:rPr>
              <w:t>This CR was approved.</w:t>
            </w:r>
          </w:p>
        </w:tc>
        <w:tc>
          <w:tcPr>
            <w:tcW w:w="986" w:type="dxa"/>
          </w:tcPr>
          <w:p w14:paraId="6B12D5F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CA7CCEF" w14:textId="77777777" w:rsidR="00744129" w:rsidRPr="006B2793" w:rsidRDefault="00744129" w:rsidP="00744129">
            <w:pPr>
              <w:pStyle w:val="TAL"/>
              <w:tabs>
                <w:tab w:val="clear" w:pos="284"/>
                <w:tab w:val="clear" w:pos="567"/>
              </w:tabs>
              <w:rPr>
                <w:sz w:val="16"/>
              </w:rPr>
            </w:pPr>
          </w:p>
        </w:tc>
      </w:tr>
      <w:tr w:rsidR="00744129" w:rsidRPr="00200359" w14:paraId="075B7C6F" w14:textId="77777777" w:rsidTr="00744129">
        <w:tc>
          <w:tcPr>
            <w:tcW w:w="675" w:type="dxa"/>
          </w:tcPr>
          <w:p w14:paraId="79E13FA2"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51532F9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191207</w:t>
            </w:r>
          </w:p>
        </w:tc>
        <w:tc>
          <w:tcPr>
            <w:tcW w:w="948" w:type="dxa"/>
          </w:tcPr>
          <w:p w14:paraId="7F55E342"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1CFC63A6" w14:textId="77777777" w:rsidR="00744129" w:rsidRPr="006B2793" w:rsidRDefault="00744129" w:rsidP="00744129">
            <w:pPr>
              <w:pStyle w:val="TAL"/>
              <w:tabs>
                <w:tab w:val="clear" w:pos="284"/>
                <w:tab w:val="clear" w:pos="567"/>
              </w:tabs>
              <w:rPr>
                <w:sz w:val="16"/>
              </w:rPr>
            </w:pPr>
            <w:r w:rsidRPr="006B2793">
              <w:rPr>
                <w:sz w:val="16"/>
              </w:rPr>
              <w:t>32.291 CR0198 (Rel-16, 'A'): Rel-16 CR 32.291 Update OpenAPI version</w:t>
            </w:r>
          </w:p>
        </w:tc>
        <w:tc>
          <w:tcPr>
            <w:tcW w:w="1519" w:type="dxa"/>
          </w:tcPr>
          <w:p w14:paraId="198796C6" w14:textId="77777777"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14:paraId="01AFD7A4" w14:textId="77777777" w:rsidR="00744129" w:rsidRPr="006B2793" w:rsidRDefault="00744129" w:rsidP="00744129">
            <w:pPr>
              <w:pStyle w:val="TAL"/>
              <w:tabs>
                <w:tab w:val="clear" w:pos="284"/>
                <w:tab w:val="clear" w:pos="567"/>
              </w:tabs>
              <w:rPr>
                <w:sz w:val="16"/>
              </w:rPr>
            </w:pPr>
            <w:r w:rsidRPr="006B2793">
              <w:rPr>
                <w:sz w:val="16"/>
              </w:rPr>
              <w:t>32.291</w:t>
            </w:r>
          </w:p>
        </w:tc>
        <w:tc>
          <w:tcPr>
            <w:tcW w:w="661" w:type="dxa"/>
          </w:tcPr>
          <w:p w14:paraId="51F05A69" w14:textId="77777777" w:rsidR="00744129" w:rsidRPr="006B2793" w:rsidRDefault="00744129" w:rsidP="00744129">
            <w:pPr>
              <w:pStyle w:val="TAL"/>
              <w:tabs>
                <w:tab w:val="clear" w:pos="284"/>
                <w:tab w:val="clear" w:pos="567"/>
              </w:tabs>
              <w:rPr>
                <w:sz w:val="16"/>
              </w:rPr>
            </w:pPr>
            <w:r w:rsidRPr="006B2793">
              <w:rPr>
                <w:sz w:val="16"/>
              </w:rPr>
              <w:t>0198</w:t>
            </w:r>
          </w:p>
        </w:tc>
        <w:tc>
          <w:tcPr>
            <w:tcW w:w="688" w:type="dxa"/>
          </w:tcPr>
          <w:p w14:paraId="0CC951F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259C606" w14:textId="77777777" w:rsidR="00744129" w:rsidRPr="006B2793" w:rsidRDefault="00744129" w:rsidP="00744129">
            <w:pPr>
              <w:pStyle w:val="TAL"/>
              <w:tabs>
                <w:tab w:val="clear" w:pos="284"/>
                <w:tab w:val="clear" w:pos="567"/>
              </w:tabs>
              <w:rPr>
                <w:sz w:val="16"/>
              </w:rPr>
            </w:pPr>
            <w:r w:rsidRPr="006B2793">
              <w:rPr>
                <w:sz w:val="16"/>
              </w:rPr>
              <w:t>A</w:t>
            </w:r>
          </w:p>
        </w:tc>
        <w:tc>
          <w:tcPr>
            <w:tcW w:w="661" w:type="dxa"/>
          </w:tcPr>
          <w:p w14:paraId="690E997C" w14:textId="77777777" w:rsidR="00744129" w:rsidRPr="006B2793" w:rsidRDefault="00744129" w:rsidP="00744129">
            <w:pPr>
              <w:pStyle w:val="TAL"/>
              <w:tabs>
                <w:tab w:val="clear" w:pos="284"/>
                <w:tab w:val="clear" w:pos="567"/>
              </w:tabs>
              <w:rPr>
                <w:sz w:val="16"/>
              </w:rPr>
            </w:pPr>
            <w:r w:rsidRPr="006B2793">
              <w:rPr>
                <w:sz w:val="16"/>
              </w:rPr>
              <w:t>16.1.1</w:t>
            </w:r>
          </w:p>
        </w:tc>
        <w:tc>
          <w:tcPr>
            <w:tcW w:w="511" w:type="dxa"/>
          </w:tcPr>
          <w:p w14:paraId="70232AEC"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03289C3"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7DDBB236" w14:textId="77777777" w:rsidR="00744129" w:rsidRPr="006B2793" w:rsidRDefault="00744129" w:rsidP="00744129">
            <w:pPr>
              <w:pStyle w:val="TAL"/>
              <w:tabs>
                <w:tab w:val="clear" w:pos="284"/>
                <w:tab w:val="clear" w:pos="567"/>
              </w:tabs>
              <w:rPr>
                <w:sz w:val="16"/>
              </w:rPr>
            </w:pPr>
            <w:r w:rsidRPr="006B2793">
              <w:rPr>
                <w:sz w:val="16"/>
              </w:rPr>
              <w:t>Revised to SP-191339</w:t>
            </w:r>
          </w:p>
        </w:tc>
        <w:tc>
          <w:tcPr>
            <w:tcW w:w="986" w:type="dxa"/>
          </w:tcPr>
          <w:p w14:paraId="7050C08B"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4F7894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191339</w:t>
            </w:r>
          </w:p>
        </w:tc>
      </w:tr>
      <w:tr w:rsidR="00744129" w:rsidRPr="00200359" w14:paraId="77616830" w14:textId="77777777" w:rsidTr="00744129">
        <w:tc>
          <w:tcPr>
            <w:tcW w:w="675" w:type="dxa"/>
          </w:tcPr>
          <w:p w14:paraId="5BC174E8" w14:textId="77777777" w:rsidR="00744129" w:rsidRPr="006B2793" w:rsidRDefault="00744129" w:rsidP="00744129">
            <w:pPr>
              <w:pStyle w:val="TAL"/>
              <w:tabs>
                <w:tab w:val="clear" w:pos="284"/>
                <w:tab w:val="clear" w:pos="567"/>
              </w:tabs>
              <w:rPr>
                <w:sz w:val="16"/>
              </w:rPr>
            </w:pPr>
            <w:r w:rsidRPr="006B2793">
              <w:rPr>
                <w:sz w:val="16"/>
              </w:rPr>
              <w:t>5.4</w:t>
            </w:r>
          </w:p>
        </w:tc>
        <w:tc>
          <w:tcPr>
            <w:tcW w:w="1134" w:type="dxa"/>
          </w:tcPr>
          <w:p w14:paraId="27AEC62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191208</w:t>
            </w:r>
          </w:p>
        </w:tc>
        <w:tc>
          <w:tcPr>
            <w:tcW w:w="948" w:type="dxa"/>
          </w:tcPr>
          <w:p w14:paraId="76F529F2"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3657304F" w14:textId="77777777" w:rsidR="00744129" w:rsidRPr="006B2793" w:rsidRDefault="00744129" w:rsidP="00744129">
            <w:pPr>
              <w:pStyle w:val="TAL"/>
              <w:tabs>
                <w:tab w:val="clear" w:pos="284"/>
                <w:tab w:val="clear" w:pos="567"/>
              </w:tabs>
              <w:rPr>
                <w:sz w:val="16"/>
              </w:rPr>
            </w:pPr>
            <w:r w:rsidRPr="006B2793">
              <w:rPr>
                <w:sz w:val="16"/>
              </w:rPr>
              <w:t>5G NR Broadband satellite is safety</w:t>
            </w:r>
          </w:p>
        </w:tc>
        <w:tc>
          <w:tcPr>
            <w:tcW w:w="1519" w:type="dxa"/>
          </w:tcPr>
          <w:p w14:paraId="49E5293B" w14:textId="77777777" w:rsidR="00744129" w:rsidRPr="006B2793" w:rsidRDefault="00744129" w:rsidP="00744129">
            <w:pPr>
              <w:pStyle w:val="TAL"/>
              <w:tabs>
                <w:tab w:val="clear" w:pos="284"/>
                <w:tab w:val="clear" w:pos="567"/>
              </w:tabs>
              <w:rPr>
                <w:sz w:val="16"/>
              </w:rPr>
            </w:pPr>
            <w:r w:rsidRPr="006B2793">
              <w:rPr>
                <w:sz w:val="16"/>
              </w:rPr>
              <w:t>MINISTERE DE L'INTERIEUR</w:t>
            </w:r>
          </w:p>
        </w:tc>
        <w:tc>
          <w:tcPr>
            <w:tcW w:w="1212" w:type="dxa"/>
          </w:tcPr>
          <w:p w14:paraId="776B90C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49EF68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16505E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B9FDC1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ECC07A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44F21BC" w14:textId="77777777" w:rsidR="00744129" w:rsidRPr="006B2793" w:rsidRDefault="00744129" w:rsidP="00744129">
            <w:pPr>
              <w:pStyle w:val="TAL"/>
              <w:tabs>
                <w:tab w:val="clear" w:pos="284"/>
                <w:tab w:val="clear" w:pos="567"/>
              </w:tabs>
              <w:rPr>
                <w:sz w:val="16"/>
              </w:rPr>
            </w:pPr>
          </w:p>
        </w:tc>
        <w:tc>
          <w:tcPr>
            <w:tcW w:w="2038" w:type="dxa"/>
          </w:tcPr>
          <w:p w14:paraId="0ACDF175" w14:textId="77777777" w:rsidR="00744129" w:rsidRPr="006B2793" w:rsidRDefault="00744129" w:rsidP="00744129">
            <w:pPr>
              <w:pStyle w:val="TAL"/>
              <w:tabs>
                <w:tab w:val="clear" w:pos="284"/>
                <w:tab w:val="clear" w:pos="567"/>
              </w:tabs>
              <w:rPr>
                <w:sz w:val="16"/>
              </w:rPr>
            </w:pPr>
          </w:p>
        </w:tc>
        <w:tc>
          <w:tcPr>
            <w:tcW w:w="1340" w:type="dxa"/>
          </w:tcPr>
          <w:p w14:paraId="19B4C5E9"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7193C28"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E25B36F" w14:textId="77777777" w:rsidR="00744129" w:rsidRPr="006B2793" w:rsidRDefault="00744129" w:rsidP="00744129">
            <w:pPr>
              <w:pStyle w:val="TAL"/>
              <w:tabs>
                <w:tab w:val="clear" w:pos="284"/>
                <w:tab w:val="clear" w:pos="567"/>
              </w:tabs>
              <w:rPr>
                <w:sz w:val="16"/>
              </w:rPr>
            </w:pPr>
          </w:p>
        </w:tc>
      </w:tr>
      <w:tr w:rsidR="00744129" w:rsidRPr="00200359" w14:paraId="12A48042" w14:textId="77777777" w:rsidTr="00744129">
        <w:tc>
          <w:tcPr>
            <w:tcW w:w="675" w:type="dxa"/>
          </w:tcPr>
          <w:p w14:paraId="6EE6E27C" w14:textId="77777777" w:rsidR="00744129" w:rsidRPr="006B2793" w:rsidRDefault="00744129" w:rsidP="00744129">
            <w:pPr>
              <w:pStyle w:val="TAL"/>
              <w:tabs>
                <w:tab w:val="clear" w:pos="284"/>
                <w:tab w:val="clear" w:pos="567"/>
              </w:tabs>
              <w:rPr>
                <w:sz w:val="16"/>
              </w:rPr>
            </w:pPr>
            <w:r w:rsidRPr="006B2793">
              <w:rPr>
                <w:sz w:val="16"/>
              </w:rPr>
              <w:t>14</w:t>
            </w:r>
          </w:p>
        </w:tc>
        <w:tc>
          <w:tcPr>
            <w:tcW w:w="1134" w:type="dxa"/>
          </w:tcPr>
          <w:p w14:paraId="2A8BA25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191209</w:t>
            </w:r>
          </w:p>
        </w:tc>
        <w:tc>
          <w:tcPr>
            <w:tcW w:w="948" w:type="dxa"/>
          </w:tcPr>
          <w:p w14:paraId="49E0923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75720CD" w14:textId="77777777" w:rsidR="00744129" w:rsidRPr="006B2793" w:rsidRDefault="00744129" w:rsidP="00744129">
            <w:pPr>
              <w:pStyle w:val="TAL"/>
              <w:tabs>
                <w:tab w:val="clear" w:pos="284"/>
                <w:tab w:val="clear" w:pos="567"/>
              </w:tabs>
              <w:rPr>
                <w:sz w:val="16"/>
              </w:rPr>
            </w:pPr>
            <w:r w:rsidRPr="006B2793">
              <w:rPr>
                <w:sz w:val="16"/>
              </w:rPr>
              <w:t>Rel-14 CRs on Security of the Mission Critical Service</w:t>
            </w:r>
          </w:p>
        </w:tc>
        <w:tc>
          <w:tcPr>
            <w:tcW w:w="1519" w:type="dxa"/>
          </w:tcPr>
          <w:p w14:paraId="74922EDD"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271CBEA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4CC16B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4904DD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F06DF0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5A7437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CD34AD4" w14:textId="77777777" w:rsidR="00744129" w:rsidRPr="006B2793" w:rsidRDefault="00744129" w:rsidP="00744129">
            <w:pPr>
              <w:pStyle w:val="TAL"/>
              <w:tabs>
                <w:tab w:val="clear" w:pos="284"/>
                <w:tab w:val="clear" w:pos="567"/>
              </w:tabs>
              <w:rPr>
                <w:sz w:val="16"/>
              </w:rPr>
            </w:pPr>
          </w:p>
        </w:tc>
        <w:tc>
          <w:tcPr>
            <w:tcW w:w="2038" w:type="dxa"/>
          </w:tcPr>
          <w:p w14:paraId="70EA5565" w14:textId="77777777" w:rsidR="00744129" w:rsidRPr="006B2793" w:rsidRDefault="00744129" w:rsidP="00744129">
            <w:pPr>
              <w:pStyle w:val="TAL"/>
              <w:tabs>
                <w:tab w:val="clear" w:pos="284"/>
                <w:tab w:val="clear" w:pos="567"/>
              </w:tabs>
              <w:rPr>
                <w:sz w:val="16"/>
              </w:rPr>
            </w:pPr>
            <w:r w:rsidRPr="006B2793">
              <w:rPr>
                <w:sz w:val="16"/>
              </w:rPr>
              <w:t>MCSec</w:t>
            </w:r>
          </w:p>
        </w:tc>
        <w:tc>
          <w:tcPr>
            <w:tcW w:w="1340" w:type="dxa"/>
          </w:tcPr>
          <w:p w14:paraId="68DAEE3D" w14:textId="77777777" w:rsidR="00744129" w:rsidRPr="006B2793" w:rsidRDefault="00744129" w:rsidP="00744129">
            <w:pPr>
              <w:pStyle w:val="TAL"/>
              <w:tabs>
                <w:tab w:val="clear" w:pos="284"/>
                <w:tab w:val="clear" w:pos="567"/>
              </w:tabs>
              <w:rPr>
                <w:sz w:val="16"/>
              </w:rPr>
            </w:pPr>
            <w:r w:rsidRPr="006B2793">
              <w:rPr>
                <w:sz w:val="16"/>
              </w:rPr>
              <w:t>Revision of SP-191135 Block Approved</w:t>
            </w:r>
          </w:p>
        </w:tc>
        <w:tc>
          <w:tcPr>
            <w:tcW w:w="986" w:type="dxa"/>
          </w:tcPr>
          <w:p w14:paraId="31F27F6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F0DE204" w14:textId="77777777" w:rsidR="00744129" w:rsidRPr="006B2793" w:rsidRDefault="00744129" w:rsidP="00744129">
            <w:pPr>
              <w:pStyle w:val="TAL"/>
              <w:tabs>
                <w:tab w:val="clear" w:pos="284"/>
                <w:tab w:val="clear" w:pos="567"/>
              </w:tabs>
              <w:rPr>
                <w:sz w:val="16"/>
              </w:rPr>
            </w:pPr>
          </w:p>
        </w:tc>
      </w:tr>
      <w:tr w:rsidR="00744129" w:rsidRPr="00200359" w14:paraId="3D9A5CF3" w14:textId="77777777" w:rsidTr="00744129">
        <w:tc>
          <w:tcPr>
            <w:tcW w:w="675" w:type="dxa"/>
          </w:tcPr>
          <w:p w14:paraId="4BD91E6C"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6370E2C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191210</w:t>
            </w:r>
          </w:p>
        </w:tc>
        <w:tc>
          <w:tcPr>
            <w:tcW w:w="948" w:type="dxa"/>
          </w:tcPr>
          <w:p w14:paraId="7CB912C8"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631273B9" w14:textId="77777777" w:rsidR="00744129" w:rsidRPr="006B2793" w:rsidRDefault="00744129" w:rsidP="00744129">
            <w:pPr>
              <w:pStyle w:val="TAL"/>
              <w:tabs>
                <w:tab w:val="clear" w:pos="284"/>
                <w:tab w:val="clear" w:pos="567"/>
              </w:tabs>
              <w:rPr>
                <w:sz w:val="16"/>
              </w:rPr>
            </w:pPr>
            <w:r w:rsidRPr="006B2793">
              <w:rPr>
                <w:sz w:val="16"/>
              </w:rPr>
              <w:t>TR 28.861 Study on the Self-Organizing Networks (SON) for 5G networks</w:t>
            </w:r>
          </w:p>
        </w:tc>
        <w:tc>
          <w:tcPr>
            <w:tcW w:w="1519" w:type="dxa"/>
          </w:tcPr>
          <w:p w14:paraId="55EE5DCB"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491099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B28CAD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6FA07F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110B6F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947336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B8D1B25"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0F570A8C" w14:textId="77777777" w:rsidR="00744129" w:rsidRPr="006B2793" w:rsidRDefault="00744129" w:rsidP="00744129">
            <w:pPr>
              <w:pStyle w:val="TAL"/>
              <w:tabs>
                <w:tab w:val="clear" w:pos="284"/>
                <w:tab w:val="clear" w:pos="567"/>
              </w:tabs>
              <w:rPr>
                <w:sz w:val="16"/>
              </w:rPr>
            </w:pPr>
            <w:r w:rsidRPr="006B2793">
              <w:rPr>
                <w:sz w:val="16"/>
              </w:rPr>
              <w:t>FS_SON_5G</w:t>
            </w:r>
          </w:p>
        </w:tc>
        <w:tc>
          <w:tcPr>
            <w:tcW w:w="1340" w:type="dxa"/>
          </w:tcPr>
          <w:p w14:paraId="193C67D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D695C4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E070012" w14:textId="77777777" w:rsidR="00744129" w:rsidRPr="006B2793" w:rsidRDefault="00744129" w:rsidP="00744129">
            <w:pPr>
              <w:pStyle w:val="TAL"/>
              <w:tabs>
                <w:tab w:val="clear" w:pos="284"/>
                <w:tab w:val="clear" w:pos="567"/>
              </w:tabs>
              <w:rPr>
                <w:sz w:val="16"/>
              </w:rPr>
            </w:pPr>
          </w:p>
        </w:tc>
      </w:tr>
      <w:tr w:rsidR="00744129" w:rsidRPr="00200359" w14:paraId="09DA47FA" w14:textId="77777777" w:rsidTr="00744129">
        <w:tc>
          <w:tcPr>
            <w:tcW w:w="675" w:type="dxa"/>
          </w:tcPr>
          <w:p w14:paraId="65ECA8C5"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43138D3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191211</w:t>
            </w:r>
          </w:p>
        </w:tc>
        <w:tc>
          <w:tcPr>
            <w:tcW w:w="948" w:type="dxa"/>
          </w:tcPr>
          <w:p w14:paraId="601E7124"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0AE76852" w14:textId="77777777" w:rsidR="00744129" w:rsidRPr="006B2793" w:rsidRDefault="00744129" w:rsidP="00744129">
            <w:pPr>
              <w:pStyle w:val="TAL"/>
              <w:tabs>
                <w:tab w:val="clear" w:pos="284"/>
                <w:tab w:val="clear" w:pos="567"/>
              </w:tabs>
              <w:rPr>
                <w:sz w:val="16"/>
              </w:rPr>
            </w:pPr>
            <w:r w:rsidRPr="006B2793">
              <w:rPr>
                <w:sz w:val="16"/>
              </w:rPr>
              <w:t>New WID Network policy management for 5G mobile networks</w:t>
            </w:r>
          </w:p>
        </w:tc>
        <w:tc>
          <w:tcPr>
            <w:tcW w:w="1519" w:type="dxa"/>
          </w:tcPr>
          <w:p w14:paraId="6A99B707"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260F6BF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8AD0C0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1B3AF6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55CDF1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6E7DCB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80BEE8A" w14:textId="77777777" w:rsidR="00744129" w:rsidRPr="006B2793" w:rsidRDefault="00744129" w:rsidP="00744129">
            <w:pPr>
              <w:pStyle w:val="TAL"/>
              <w:tabs>
                <w:tab w:val="clear" w:pos="284"/>
                <w:tab w:val="clear" w:pos="567"/>
              </w:tabs>
              <w:rPr>
                <w:sz w:val="16"/>
              </w:rPr>
            </w:pPr>
          </w:p>
        </w:tc>
        <w:tc>
          <w:tcPr>
            <w:tcW w:w="2038" w:type="dxa"/>
          </w:tcPr>
          <w:p w14:paraId="5CCB0098" w14:textId="77777777" w:rsidR="00744129" w:rsidRPr="006B2793" w:rsidRDefault="00744129" w:rsidP="00744129">
            <w:pPr>
              <w:pStyle w:val="TAL"/>
              <w:tabs>
                <w:tab w:val="clear" w:pos="284"/>
                <w:tab w:val="clear" w:pos="567"/>
              </w:tabs>
              <w:rPr>
                <w:sz w:val="16"/>
              </w:rPr>
            </w:pPr>
          </w:p>
        </w:tc>
        <w:tc>
          <w:tcPr>
            <w:tcW w:w="1340" w:type="dxa"/>
          </w:tcPr>
          <w:p w14:paraId="72E2A69A"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7C1E448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038B090" w14:textId="77777777" w:rsidR="00744129" w:rsidRPr="006B2793" w:rsidRDefault="00744129" w:rsidP="00744129">
            <w:pPr>
              <w:pStyle w:val="TAL"/>
              <w:tabs>
                <w:tab w:val="clear" w:pos="284"/>
                <w:tab w:val="clear" w:pos="567"/>
              </w:tabs>
              <w:rPr>
                <w:sz w:val="16"/>
              </w:rPr>
            </w:pPr>
          </w:p>
        </w:tc>
      </w:tr>
      <w:tr w:rsidR="00744129" w:rsidRPr="00200359" w14:paraId="338F03F2" w14:textId="77777777" w:rsidTr="00744129">
        <w:tc>
          <w:tcPr>
            <w:tcW w:w="675" w:type="dxa"/>
          </w:tcPr>
          <w:p w14:paraId="1607F620"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4A79D4D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191212</w:t>
            </w:r>
          </w:p>
        </w:tc>
        <w:tc>
          <w:tcPr>
            <w:tcW w:w="948" w:type="dxa"/>
          </w:tcPr>
          <w:p w14:paraId="3EE7CE58"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5DE3D850" w14:textId="77777777" w:rsidR="00744129" w:rsidRPr="006B2793" w:rsidRDefault="00744129" w:rsidP="00744129">
            <w:pPr>
              <w:pStyle w:val="TAL"/>
              <w:tabs>
                <w:tab w:val="clear" w:pos="284"/>
                <w:tab w:val="clear" w:pos="567"/>
              </w:tabs>
              <w:rPr>
                <w:sz w:val="16"/>
              </w:rPr>
            </w:pPr>
            <w:r w:rsidRPr="006B2793">
              <w:rPr>
                <w:sz w:val="16"/>
              </w:rPr>
              <w:t>New WID on Handsets Featuring Non-Traditional Earpieces (HaNTE)</w:t>
            </w:r>
          </w:p>
        </w:tc>
        <w:tc>
          <w:tcPr>
            <w:tcW w:w="1519" w:type="dxa"/>
          </w:tcPr>
          <w:p w14:paraId="08EE66CF"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3CEABC5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447FE5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8F62EC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76E090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5C040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C12DE14"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ADE69D4" w14:textId="77777777" w:rsidR="00744129" w:rsidRPr="006B2793" w:rsidRDefault="00744129" w:rsidP="00744129">
            <w:pPr>
              <w:pStyle w:val="TAL"/>
              <w:tabs>
                <w:tab w:val="clear" w:pos="284"/>
                <w:tab w:val="clear" w:pos="567"/>
              </w:tabs>
              <w:rPr>
                <w:sz w:val="16"/>
              </w:rPr>
            </w:pPr>
          </w:p>
        </w:tc>
        <w:tc>
          <w:tcPr>
            <w:tcW w:w="1340" w:type="dxa"/>
          </w:tcPr>
          <w:p w14:paraId="618EA535" w14:textId="77777777" w:rsidR="00744129" w:rsidRPr="006B2793" w:rsidRDefault="00744129" w:rsidP="00744129">
            <w:pPr>
              <w:pStyle w:val="TAL"/>
              <w:tabs>
                <w:tab w:val="clear" w:pos="284"/>
                <w:tab w:val="clear" w:pos="567"/>
              </w:tabs>
              <w:rPr>
                <w:sz w:val="16"/>
              </w:rPr>
            </w:pPr>
            <w:r w:rsidRPr="006B2793">
              <w:rPr>
                <w:sz w:val="16"/>
              </w:rPr>
              <w:t>Revision of SP-190989. Approved</w:t>
            </w:r>
          </w:p>
        </w:tc>
        <w:tc>
          <w:tcPr>
            <w:tcW w:w="986" w:type="dxa"/>
          </w:tcPr>
          <w:p w14:paraId="3864CF2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E6AD58C" w14:textId="77777777" w:rsidR="00744129" w:rsidRPr="006B2793" w:rsidRDefault="00744129" w:rsidP="00744129">
            <w:pPr>
              <w:pStyle w:val="TAL"/>
              <w:tabs>
                <w:tab w:val="clear" w:pos="284"/>
                <w:tab w:val="clear" w:pos="567"/>
              </w:tabs>
              <w:rPr>
                <w:sz w:val="16"/>
              </w:rPr>
            </w:pPr>
          </w:p>
        </w:tc>
      </w:tr>
      <w:tr w:rsidR="00744129" w:rsidRPr="00200359" w14:paraId="2E77CCC8" w14:textId="77777777" w:rsidTr="00744129">
        <w:tc>
          <w:tcPr>
            <w:tcW w:w="675" w:type="dxa"/>
          </w:tcPr>
          <w:p w14:paraId="10973B93"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14D5360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191213</w:t>
            </w:r>
          </w:p>
        </w:tc>
        <w:tc>
          <w:tcPr>
            <w:tcW w:w="948" w:type="dxa"/>
          </w:tcPr>
          <w:p w14:paraId="52861975"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7D8B8DD1" w14:textId="77777777" w:rsidR="00744129" w:rsidRPr="006B2793" w:rsidRDefault="00744129" w:rsidP="00744129">
            <w:pPr>
              <w:pStyle w:val="TAL"/>
              <w:tabs>
                <w:tab w:val="clear" w:pos="284"/>
                <w:tab w:val="clear" w:pos="567"/>
              </w:tabs>
              <w:rPr>
                <w:sz w:val="16"/>
              </w:rPr>
            </w:pPr>
            <w:r w:rsidRPr="006B2793">
              <w:rPr>
                <w:sz w:val="16"/>
              </w:rPr>
              <w:t>Revised WID for 5GSAT_ARCH_rm</w:t>
            </w:r>
          </w:p>
        </w:tc>
        <w:tc>
          <w:tcPr>
            <w:tcW w:w="1519" w:type="dxa"/>
          </w:tcPr>
          <w:p w14:paraId="6DCC95D7" w14:textId="77777777" w:rsidR="00744129" w:rsidRPr="006B2793" w:rsidRDefault="00744129" w:rsidP="00744129">
            <w:pPr>
              <w:pStyle w:val="TAL"/>
              <w:tabs>
                <w:tab w:val="clear" w:pos="284"/>
                <w:tab w:val="clear" w:pos="567"/>
              </w:tabs>
              <w:rPr>
                <w:sz w:val="16"/>
              </w:rPr>
            </w:pPr>
            <w:r w:rsidRPr="006B2793">
              <w:rPr>
                <w:sz w:val="16"/>
              </w:rPr>
              <w:t>CATT</w:t>
            </w:r>
          </w:p>
        </w:tc>
        <w:tc>
          <w:tcPr>
            <w:tcW w:w="1212" w:type="dxa"/>
          </w:tcPr>
          <w:p w14:paraId="5C9D505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A1F0CF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4413BE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5A383B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D005D1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20121BE"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0782156" w14:textId="77777777"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14:paraId="1BA39346" w14:textId="77777777" w:rsidR="00744129" w:rsidRPr="006B2793" w:rsidRDefault="00744129" w:rsidP="00744129">
            <w:pPr>
              <w:pStyle w:val="TAL"/>
              <w:tabs>
                <w:tab w:val="clear" w:pos="284"/>
                <w:tab w:val="clear" w:pos="567"/>
              </w:tabs>
              <w:rPr>
                <w:sz w:val="16"/>
              </w:rPr>
            </w:pPr>
            <w:r w:rsidRPr="006B2793">
              <w:rPr>
                <w:sz w:val="16"/>
              </w:rPr>
              <w:t>Merged into SAT_ARCH work Item.</w:t>
            </w:r>
          </w:p>
        </w:tc>
        <w:tc>
          <w:tcPr>
            <w:tcW w:w="986" w:type="dxa"/>
          </w:tcPr>
          <w:p w14:paraId="6D55A349" w14:textId="77777777" w:rsidR="00744129" w:rsidRPr="006B2793" w:rsidRDefault="00744129" w:rsidP="00744129">
            <w:pPr>
              <w:pStyle w:val="TAL"/>
              <w:tabs>
                <w:tab w:val="clear" w:pos="284"/>
                <w:tab w:val="clear" w:pos="567"/>
              </w:tabs>
              <w:rPr>
                <w:sz w:val="16"/>
              </w:rPr>
            </w:pPr>
            <w:r w:rsidRPr="006B2793">
              <w:rPr>
                <w:sz w:val="16"/>
              </w:rPr>
              <w:t>Merged</w:t>
            </w:r>
          </w:p>
        </w:tc>
        <w:tc>
          <w:tcPr>
            <w:tcW w:w="1019" w:type="dxa"/>
          </w:tcPr>
          <w:p w14:paraId="096623CB" w14:textId="77777777" w:rsidR="00744129" w:rsidRPr="006B2793" w:rsidRDefault="00744129" w:rsidP="00744129">
            <w:pPr>
              <w:pStyle w:val="TAL"/>
              <w:tabs>
                <w:tab w:val="clear" w:pos="284"/>
                <w:tab w:val="clear" w:pos="567"/>
              </w:tabs>
              <w:rPr>
                <w:sz w:val="16"/>
              </w:rPr>
            </w:pPr>
          </w:p>
        </w:tc>
      </w:tr>
      <w:tr w:rsidR="00744129" w:rsidRPr="00200359" w14:paraId="4180B9DA" w14:textId="77777777" w:rsidTr="00744129">
        <w:tc>
          <w:tcPr>
            <w:tcW w:w="675" w:type="dxa"/>
          </w:tcPr>
          <w:p w14:paraId="44F7EAAD"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5F2B66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191214</w:t>
            </w:r>
          </w:p>
        </w:tc>
        <w:tc>
          <w:tcPr>
            <w:tcW w:w="948" w:type="dxa"/>
          </w:tcPr>
          <w:p w14:paraId="7B4C7929"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3FD121E4" w14:textId="77777777" w:rsidR="00744129" w:rsidRPr="006B2793" w:rsidRDefault="00744129" w:rsidP="00744129">
            <w:pPr>
              <w:pStyle w:val="TAL"/>
              <w:tabs>
                <w:tab w:val="clear" w:pos="284"/>
                <w:tab w:val="clear" w:pos="567"/>
              </w:tabs>
              <w:rPr>
                <w:sz w:val="16"/>
              </w:rPr>
            </w:pPr>
            <w:r w:rsidRPr="006B2793">
              <w:rPr>
                <w:sz w:val="16"/>
              </w:rPr>
              <w:t>Report from moderated email discussion on study item FS_5GLAN_enh</w:t>
            </w:r>
          </w:p>
        </w:tc>
        <w:tc>
          <w:tcPr>
            <w:tcW w:w="1519" w:type="dxa"/>
          </w:tcPr>
          <w:p w14:paraId="550DF561" w14:textId="77777777" w:rsidR="00744129" w:rsidRPr="006B2793" w:rsidRDefault="00744129" w:rsidP="00744129">
            <w:pPr>
              <w:pStyle w:val="TAL"/>
              <w:tabs>
                <w:tab w:val="clear" w:pos="284"/>
                <w:tab w:val="clear" w:pos="567"/>
              </w:tabs>
              <w:rPr>
                <w:sz w:val="16"/>
              </w:rPr>
            </w:pPr>
            <w:r w:rsidRPr="006B2793">
              <w:rPr>
                <w:sz w:val="16"/>
              </w:rPr>
              <w:t>InterDigital Belgium. LLC</w:t>
            </w:r>
          </w:p>
        </w:tc>
        <w:tc>
          <w:tcPr>
            <w:tcW w:w="1212" w:type="dxa"/>
          </w:tcPr>
          <w:p w14:paraId="138B640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588451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7CE7AB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7457FC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04437A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418089E"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90F4E0B" w14:textId="77777777" w:rsidR="00744129" w:rsidRPr="006B2793" w:rsidRDefault="00744129" w:rsidP="00744129">
            <w:pPr>
              <w:pStyle w:val="TAL"/>
              <w:tabs>
                <w:tab w:val="clear" w:pos="284"/>
                <w:tab w:val="clear" w:pos="567"/>
              </w:tabs>
              <w:rPr>
                <w:sz w:val="16"/>
              </w:rPr>
            </w:pPr>
          </w:p>
        </w:tc>
        <w:tc>
          <w:tcPr>
            <w:tcW w:w="1340" w:type="dxa"/>
          </w:tcPr>
          <w:p w14:paraId="6B31E21F" w14:textId="77777777" w:rsidR="00744129" w:rsidRPr="006B2793" w:rsidRDefault="00744129" w:rsidP="00744129">
            <w:pPr>
              <w:pStyle w:val="TAL"/>
              <w:tabs>
                <w:tab w:val="clear" w:pos="284"/>
                <w:tab w:val="clear" w:pos="567"/>
              </w:tabs>
              <w:rPr>
                <w:sz w:val="16"/>
              </w:rPr>
            </w:pPr>
            <w:r w:rsidRPr="006B2793">
              <w:rPr>
                <w:sz w:val="16"/>
              </w:rPr>
              <w:t>Revised to SP-191293.</w:t>
            </w:r>
          </w:p>
        </w:tc>
        <w:tc>
          <w:tcPr>
            <w:tcW w:w="986" w:type="dxa"/>
          </w:tcPr>
          <w:p w14:paraId="73BCAF34"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89A461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191293</w:t>
            </w:r>
          </w:p>
        </w:tc>
      </w:tr>
      <w:tr w:rsidR="00744129" w:rsidRPr="00200359" w14:paraId="598AFEFF" w14:textId="77777777" w:rsidTr="00744129">
        <w:tc>
          <w:tcPr>
            <w:tcW w:w="675" w:type="dxa"/>
          </w:tcPr>
          <w:p w14:paraId="0266A895"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75DFB1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191215</w:t>
            </w:r>
          </w:p>
        </w:tc>
        <w:tc>
          <w:tcPr>
            <w:tcW w:w="948" w:type="dxa"/>
          </w:tcPr>
          <w:p w14:paraId="2B75E26B"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647BFD88"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14:paraId="03BA425F" w14:textId="77777777"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14:paraId="1B90E29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050CD6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6E41A5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7D3717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5B4D7B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5C4807E"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E8222AA" w14:textId="77777777" w:rsidR="00744129" w:rsidRPr="006B2793" w:rsidRDefault="00744129" w:rsidP="00744129">
            <w:pPr>
              <w:pStyle w:val="TAL"/>
              <w:tabs>
                <w:tab w:val="clear" w:pos="284"/>
                <w:tab w:val="clear" w:pos="567"/>
              </w:tabs>
              <w:rPr>
                <w:sz w:val="16"/>
              </w:rPr>
            </w:pPr>
          </w:p>
        </w:tc>
        <w:tc>
          <w:tcPr>
            <w:tcW w:w="1340" w:type="dxa"/>
          </w:tcPr>
          <w:p w14:paraId="517892C6" w14:textId="77777777" w:rsidR="00744129" w:rsidRPr="006B2793" w:rsidRDefault="00744129" w:rsidP="00744129">
            <w:pPr>
              <w:pStyle w:val="TAL"/>
              <w:tabs>
                <w:tab w:val="clear" w:pos="284"/>
                <w:tab w:val="clear" w:pos="567"/>
              </w:tabs>
              <w:rPr>
                <w:sz w:val="16"/>
              </w:rPr>
            </w:pPr>
            <w:r w:rsidRPr="006B2793">
              <w:rPr>
                <w:sz w:val="16"/>
              </w:rPr>
              <w:t>Wrong version uploaded. Revised to SP-191274.</w:t>
            </w:r>
          </w:p>
        </w:tc>
        <w:tc>
          <w:tcPr>
            <w:tcW w:w="986" w:type="dxa"/>
          </w:tcPr>
          <w:p w14:paraId="19A3868E"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16DBA2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191274</w:t>
            </w:r>
          </w:p>
        </w:tc>
      </w:tr>
      <w:tr w:rsidR="00744129" w:rsidRPr="00200359" w14:paraId="09E09386" w14:textId="77777777" w:rsidTr="00744129">
        <w:tc>
          <w:tcPr>
            <w:tcW w:w="675" w:type="dxa"/>
          </w:tcPr>
          <w:p w14:paraId="44656982"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18D772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191216</w:t>
            </w:r>
          </w:p>
        </w:tc>
        <w:tc>
          <w:tcPr>
            <w:tcW w:w="948" w:type="dxa"/>
          </w:tcPr>
          <w:p w14:paraId="2B2094E5"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1BFCCF7D"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FS_IIoT</w:t>
            </w:r>
          </w:p>
        </w:tc>
        <w:tc>
          <w:tcPr>
            <w:tcW w:w="1519" w:type="dxa"/>
          </w:tcPr>
          <w:p w14:paraId="4CB0B986" w14:textId="77777777" w:rsidR="00744129" w:rsidRPr="006B2793" w:rsidRDefault="00744129" w:rsidP="00744129">
            <w:pPr>
              <w:pStyle w:val="TAL"/>
              <w:tabs>
                <w:tab w:val="clear" w:pos="284"/>
                <w:tab w:val="clear" w:pos="567"/>
              </w:tabs>
              <w:rPr>
                <w:sz w:val="16"/>
              </w:rPr>
            </w:pPr>
            <w:r w:rsidRPr="006B2793">
              <w:rPr>
                <w:sz w:val="16"/>
              </w:rPr>
              <w:t>Nokia</w:t>
            </w:r>
          </w:p>
        </w:tc>
        <w:tc>
          <w:tcPr>
            <w:tcW w:w="1212" w:type="dxa"/>
          </w:tcPr>
          <w:p w14:paraId="32CA3A5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2CBF9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6BE251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7A105F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76FD50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84CAC76"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080FDD1" w14:textId="77777777" w:rsidR="00744129" w:rsidRPr="006B2793" w:rsidRDefault="00744129" w:rsidP="00744129">
            <w:pPr>
              <w:pStyle w:val="TAL"/>
              <w:tabs>
                <w:tab w:val="clear" w:pos="284"/>
                <w:tab w:val="clear" w:pos="567"/>
              </w:tabs>
              <w:rPr>
                <w:sz w:val="16"/>
              </w:rPr>
            </w:pPr>
          </w:p>
        </w:tc>
        <w:tc>
          <w:tcPr>
            <w:tcW w:w="1340" w:type="dxa"/>
          </w:tcPr>
          <w:p w14:paraId="3F95F153" w14:textId="77777777" w:rsidR="00744129" w:rsidRPr="006B2793" w:rsidRDefault="00744129" w:rsidP="00744129">
            <w:pPr>
              <w:pStyle w:val="TAL"/>
              <w:tabs>
                <w:tab w:val="clear" w:pos="284"/>
                <w:tab w:val="clear" w:pos="567"/>
              </w:tabs>
              <w:rPr>
                <w:sz w:val="16"/>
              </w:rPr>
            </w:pPr>
            <w:r w:rsidRPr="006B2793">
              <w:rPr>
                <w:sz w:val="16"/>
              </w:rPr>
              <w:t>Revised to SP-191288.</w:t>
            </w:r>
          </w:p>
        </w:tc>
        <w:tc>
          <w:tcPr>
            <w:tcW w:w="986" w:type="dxa"/>
          </w:tcPr>
          <w:p w14:paraId="7657D20B"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221E87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191288</w:t>
            </w:r>
          </w:p>
        </w:tc>
      </w:tr>
      <w:tr w:rsidR="00744129" w:rsidRPr="00200359" w14:paraId="6AA5A788" w14:textId="77777777" w:rsidTr="00744129">
        <w:tc>
          <w:tcPr>
            <w:tcW w:w="675" w:type="dxa"/>
          </w:tcPr>
          <w:p w14:paraId="0788312F" w14:textId="77777777" w:rsidR="00744129" w:rsidRPr="006B2793" w:rsidRDefault="00744129" w:rsidP="00744129">
            <w:pPr>
              <w:pStyle w:val="TAL"/>
              <w:tabs>
                <w:tab w:val="clear" w:pos="284"/>
                <w:tab w:val="clear" w:pos="567"/>
              </w:tabs>
              <w:rPr>
                <w:sz w:val="16"/>
              </w:rPr>
            </w:pPr>
            <w:r w:rsidRPr="006B2793">
              <w:rPr>
                <w:sz w:val="16"/>
              </w:rPr>
              <w:lastRenderedPageBreak/>
              <w:t>3.4</w:t>
            </w:r>
          </w:p>
        </w:tc>
        <w:tc>
          <w:tcPr>
            <w:tcW w:w="1134" w:type="dxa"/>
          </w:tcPr>
          <w:p w14:paraId="0ED37FB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191217</w:t>
            </w:r>
          </w:p>
        </w:tc>
        <w:tc>
          <w:tcPr>
            <w:tcW w:w="948" w:type="dxa"/>
          </w:tcPr>
          <w:p w14:paraId="62D74654"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77B1DCDA" w14:textId="77777777" w:rsidR="00744129" w:rsidRPr="006B2793" w:rsidRDefault="00744129" w:rsidP="00744129">
            <w:pPr>
              <w:pStyle w:val="TAL"/>
              <w:tabs>
                <w:tab w:val="clear" w:pos="284"/>
                <w:tab w:val="clear" w:pos="567"/>
              </w:tabs>
              <w:rPr>
                <w:sz w:val="16"/>
              </w:rPr>
            </w:pPr>
            <w:r w:rsidRPr="006B2793">
              <w:rPr>
                <w:sz w:val="16"/>
              </w:rPr>
              <w:t>Discussion on system level impacts of MT-EDT</w:t>
            </w:r>
          </w:p>
        </w:tc>
        <w:tc>
          <w:tcPr>
            <w:tcW w:w="1519" w:type="dxa"/>
          </w:tcPr>
          <w:p w14:paraId="7D729D50" w14:textId="77777777"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14:paraId="310A0BA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96E272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1E0544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60D736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11AAF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9D95A98"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27532E9" w14:textId="77777777" w:rsidR="00744129" w:rsidRPr="006B2793" w:rsidRDefault="00744129" w:rsidP="00744129">
            <w:pPr>
              <w:pStyle w:val="TAL"/>
              <w:tabs>
                <w:tab w:val="clear" w:pos="284"/>
                <w:tab w:val="clear" w:pos="567"/>
              </w:tabs>
              <w:rPr>
                <w:sz w:val="16"/>
              </w:rPr>
            </w:pPr>
          </w:p>
        </w:tc>
        <w:tc>
          <w:tcPr>
            <w:tcW w:w="1340" w:type="dxa"/>
          </w:tcPr>
          <w:p w14:paraId="152F0F9B"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97663A2"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DD90BC7" w14:textId="77777777" w:rsidR="00744129" w:rsidRPr="006B2793" w:rsidRDefault="00744129" w:rsidP="00744129">
            <w:pPr>
              <w:pStyle w:val="TAL"/>
              <w:tabs>
                <w:tab w:val="clear" w:pos="284"/>
                <w:tab w:val="clear" w:pos="567"/>
              </w:tabs>
              <w:rPr>
                <w:sz w:val="16"/>
              </w:rPr>
            </w:pPr>
          </w:p>
        </w:tc>
      </w:tr>
      <w:tr w:rsidR="00744129" w:rsidRPr="00200359" w14:paraId="711BE77C" w14:textId="77777777" w:rsidTr="00744129">
        <w:tc>
          <w:tcPr>
            <w:tcW w:w="675" w:type="dxa"/>
          </w:tcPr>
          <w:p w14:paraId="70190F3A"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C6A29D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191218</w:t>
            </w:r>
          </w:p>
        </w:tc>
        <w:tc>
          <w:tcPr>
            <w:tcW w:w="948" w:type="dxa"/>
          </w:tcPr>
          <w:p w14:paraId="5FD3199B"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408A319D"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FS_5MBS</w:t>
            </w:r>
          </w:p>
        </w:tc>
        <w:tc>
          <w:tcPr>
            <w:tcW w:w="1519" w:type="dxa"/>
          </w:tcPr>
          <w:p w14:paraId="109E39DE" w14:textId="77777777"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14:paraId="211EA75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007204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C6D416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6737D9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7A6BE6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2E39BD6" w14:textId="77777777" w:rsidR="00744129" w:rsidRPr="006B2793" w:rsidRDefault="00744129" w:rsidP="00744129">
            <w:pPr>
              <w:pStyle w:val="TAL"/>
              <w:tabs>
                <w:tab w:val="clear" w:pos="284"/>
                <w:tab w:val="clear" w:pos="567"/>
              </w:tabs>
              <w:rPr>
                <w:sz w:val="16"/>
              </w:rPr>
            </w:pPr>
          </w:p>
        </w:tc>
        <w:tc>
          <w:tcPr>
            <w:tcW w:w="2038" w:type="dxa"/>
          </w:tcPr>
          <w:p w14:paraId="40DE247A" w14:textId="77777777" w:rsidR="00744129" w:rsidRPr="006B2793" w:rsidRDefault="00744129" w:rsidP="00744129">
            <w:pPr>
              <w:pStyle w:val="TAL"/>
              <w:tabs>
                <w:tab w:val="clear" w:pos="284"/>
                <w:tab w:val="clear" w:pos="567"/>
              </w:tabs>
              <w:rPr>
                <w:sz w:val="16"/>
              </w:rPr>
            </w:pPr>
          </w:p>
        </w:tc>
        <w:tc>
          <w:tcPr>
            <w:tcW w:w="1340" w:type="dxa"/>
          </w:tcPr>
          <w:p w14:paraId="252A3DF4" w14:textId="77777777" w:rsidR="00744129" w:rsidRPr="006B2793" w:rsidRDefault="00744129" w:rsidP="00744129">
            <w:pPr>
              <w:pStyle w:val="TAL"/>
              <w:tabs>
                <w:tab w:val="clear" w:pos="284"/>
                <w:tab w:val="clear" w:pos="567"/>
              </w:tabs>
              <w:rPr>
                <w:sz w:val="16"/>
              </w:rPr>
            </w:pPr>
            <w:r w:rsidRPr="006B2793">
              <w:rPr>
                <w:sz w:val="16"/>
              </w:rPr>
              <w:t>Revised to SP-191284.</w:t>
            </w:r>
          </w:p>
        </w:tc>
        <w:tc>
          <w:tcPr>
            <w:tcW w:w="986" w:type="dxa"/>
          </w:tcPr>
          <w:p w14:paraId="6097871D"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0275CB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191284</w:t>
            </w:r>
          </w:p>
        </w:tc>
      </w:tr>
      <w:tr w:rsidR="00744129" w:rsidRPr="00200359" w14:paraId="4B668A17" w14:textId="77777777" w:rsidTr="00744129">
        <w:tc>
          <w:tcPr>
            <w:tcW w:w="675" w:type="dxa"/>
          </w:tcPr>
          <w:p w14:paraId="568C838C"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679F634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191219</w:t>
            </w:r>
          </w:p>
        </w:tc>
        <w:tc>
          <w:tcPr>
            <w:tcW w:w="948" w:type="dxa"/>
          </w:tcPr>
          <w:p w14:paraId="68B1922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F41EFA9" w14:textId="77777777" w:rsidR="00744129" w:rsidRPr="006B2793" w:rsidRDefault="00744129" w:rsidP="00744129">
            <w:pPr>
              <w:pStyle w:val="TAL"/>
              <w:tabs>
                <w:tab w:val="clear" w:pos="284"/>
                <w:tab w:val="clear" w:pos="567"/>
              </w:tabs>
              <w:rPr>
                <w:sz w:val="16"/>
              </w:rPr>
            </w:pPr>
            <w:r w:rsidRPr="006B2793">
              <w:rPr>
                <w:sz w:val="16"/>
              </w:rPr>
              <w:t>Rel-15 CRs on General aspects of NETSLICE</w:t>
            </w:r>
          </w:p>
        </w:tc>
        <w:tc>
          <w:tcPr>
            <w:tcW w:w="1519" w:type="dxa"/>
          </w:tcPr>
          <w:p w14:paraId="1F941764"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0F52078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8F6D83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0D0EB6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9E498B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1C2FEA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0AFBDD6" w14:textId="77777777" w:rsidR="00744129" w:rsidRPr="006B2793" w:rsidRDefault="00744129" w:rsidP="00744129">
            <w:pPr>
              <w:pStyle w:val="TAL"/>
              <w:tabs>
                <w:tab w:val="clear" w:pos="284"/>
                <w:tab w:val="clear" w:pos="567"/>
              </w:tabs>
              <w:rPr>
                <w:sz w:val="16"/>
              </w:rPr>
            </w:pPr>
          </w:p>
        </w:tc>
        <w:tc>
          <w:tcPr>
            <w:tcW w:w="2038" w:type="dxa"/>
          </w:tcPr>
          <w:p w14:paraId="71126F90" w14:textId="77777777" w:rsidR="00744129" w:rsidRPr="006B2793" w:rsidRDefault="00744129" w:rsidP="00744129">
            <w:pPr>
              <w:pStyle w:val="TAL"/>
              <w:tabs>
                <w:tab w:val="clear" w:pos="284"/>
                <w:tab w:val="clear" w:pos="567"/>
              </w:tabs>
              <w:rPr>
                <w:sz w:val="16"/>
              </w:rPr>
            </w:pPr>
            <w:r w:rsidRPr="006B2793">
              <w:rPr>
                <w:sz w:val="16"/>
              </w:rPr>
              <w:t>NETSLICE</w:t>
            </w:r>
          </w:p>
        </w:tc>
        <w:tc>
          <w:tcPr>
            <w:tcW w:w="1340" w:type="dxa"/>
          </w:tcPr>
          <w:p w14:paraId="6B4EE9B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D67EC6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6E57281" w14:textId="77777777" w:rsidR="00744129" w:rsidRPr="006B2793" w:rsidRDefault="00744129" w:rsidP="00744129">
            <w:pPr>
              <w:pStyle w:val="TAL"/>
              <w:tabs>
                <w:tab w:val="clear" w:pos="284"/>
                <w:tab w:val="clear" w:pos="567"/>
              </w:tabs>
              <w:rPr>
                <w:sz w:val="16"/>
              </w:rPr>
            </w:pPr>
          </w:p>
        </w:tc>
      </w:tr>
      <w:tr w:rsidR="00744129" w:rsidRPr="00200359" w14:paraId="164D9BEA" w14:textId="77777777" w:rsidTr="00744129">
        <w:tc>
          <w:tcPr>
            <w:tcW w:w="675" w:type="dxa"/>
          </w:tcPr>
          <w:p w14:paraId="37CC7C48"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3AC8AD8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191220</w:t>
            </w:r>
          </w:p>
        </w:tc>
        <w:tc>
          <w:tcPr>
            <w:tcW w:w="948" w:type="dxa"/>
          </w:tcPr>
          <w:p w14:paraId="3FB5BF9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A8358B3" w14:textId="77777777" w:rsidR="00744129" w:rsidRPr="006B2793" w:rsidRDefault="00744129" w:rsidP="00744129">
            <w:pPr>
              <w:pStyle w:val="TAL"/>
              <w:tabs>
                <w:tab w:val="clear" w:pos="284"/>
                <w:tab w:val="clear" w:pos="567"/>
              </w:tabs>
              <w:rPr>
                <w:sz w:val="16"/>
              </w:rPr>
            </w:pPr>
            <w:r w:rsidRPr="006B2793">
              <w:rPr>
                <w:sz w:val="16"/>
              </w:rPr>
              <w:t>Rel-15 CRs on REST Solution Sets</w:t>
            </w:r>
          </w:p>
        </w:tc>
        <w:tc>
          <w:tcPr>
            <w:tcW w:w="1519" w:type="dxa"/>
          </w:tcPr>
          <w:p w14:paraId="5BEE8CE3"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699FD3B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389882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E39A30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43103D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76DFC7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17B5080" w14:textId="77777777" w:rsidR="00744129" w:rsidRPr="006B2793" w:rsidRDefault="00744129" w:rsidP="00744129">
            <w:pPr>
              <w:pStyle w:val="TAL"/>
              <w:tabs>
                <w:tab w:val="clear" w:pos="284"/>
                <w:tab w:val="clear" w:pos="567"/>
              </w:tabs>
              <w:rPr>
                <w:sz w:val="16"/>
              </w:rPr>
            </w:pPr>
          </w:p>
        </w:tc>
        <w:tc>
          <w:tcPr>
            <w:tcW w:w="2038" w:type="dxa"/>
          </w:tcPr>
          <w:p w14:paraId="32CC0E3A" w14:textId="77777777" w:rsidR="00744129" w:rsidRPr="006B2793" w:rsidRDefault="00744129" w:rsidP="00744129">
            <w:pPr>
              <w:pStyle w:val="TAL"/>
              <w:tabs>
                <w:tab w:val="clear" w:pos="284"/>
                <w:tab w:val="clear" w:pos="567"/>
              </w:tabs>
              <w:rPr>
                <w:sz w:val="16"/>
              </w:rPr>
            </w:pPr>
            <w:r w:rsidRPr="006B2793">
              <w:rPr>
                <w:sz w:val="16"/>
              </w:rPr>
              <w:t>REST_SS</w:t>
            </w:r>
          </w:p>
        </w:tc>
        <w:tc>
          <w:tcPr>
            <w:tcW w:w="1340" w:type="dxa"/>
          </w:tcPr>
          <w:p w14:paraId="594A84B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AD30CF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DA461ED" w14:textId="77777777" w:rsidR="00744129" w:rsidRPr="006B2793" w:rsidRDefault="00744129" w:rsidP="00744129">
            <w:pPr>
              <w:pStyle w:val="TAL"/>
              <w:tabs>
                <w:tab w:val="clear" w:pos="284"/>
                <w:tab w:val="clear" w:pos="567"/>
              </w:tabs>
              <w:rPr>
                <w:sz w:val="16"/>
              </w:rPr>
            </w:pPr>
          </w:p>
        </w:tc>
      </w:tr>
      <w:tr w:rsidR="00744129" w:rsidRPr="00200359" w14:paraId="2EA48089" w14:textId="77777777" w:rsidTr="00744129">
        <w:tc>
          <w:tcPr>
            <w:tcW w:w="675" w:type="dxa"/>
          </w:tcPr>
          <w:p w14:paraId="3A63192E"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6C9C3E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191221</w:t>
            </w:r>
          </w:p>
        </w:tc>
        <w:tc>
          <w:tcPr>
            <w:tcW w:w="948" w:type="dxa"/>
          </w:tcPr>
          <w:p w14:paraId="056CD4ED"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3B314C6F"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14:paraId="6D4E0AF9" w14:textId="77777777" w:rsidR="00744129" w:rsidRPr="006B2793" w:rsidRDefault="00744129" w:rsidP="00744129">
            <w:pPr>
              <w:pStyle w:val="TAL"/>
              <w:tabs>
                <w:tab w:val="clear" w:pos="284"/>
                <w:tab w:val="clear" w:pos="567"/>
              </w:tabs>
              <w:rPr>
                <w:sz w:val="16"/>
              </w:rPr>
            </w:pPr>
            <w:r w:rsidRPr="006B2793">
              <w:rPr>
                <w:sz w:val="16"/>
              </w:rPr>
              <w:t>CATT</w:t>
            </w:r>
          </w:p>
        </w:tc>
        <w:tc>
          <w:tcPr>
            <w:tcW w:w="1212" w:type="dxa"/>
          </w:tcPr>
          <w:p w14:paraId="6607EBB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8E9BB3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9C1207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107B1D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3DCCC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0E517E7"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FD2C233" w14:textId="77777777" w:rsidR="00744129" w:rsidRPr="006B2793" w:rsidRDefault="00744129" w:rsidP="00744129">
            <w:pPr>
              <w:pStyle w:val="TAL"/>
              <w:tabs>
                <w:tab w:val="clear" w:pos="284"/>
                <w:tab w:val="clear" w:pos="567"/>
              </w:tabs>
              <w:rPr>
                <w:sz w:val="16"/>
              </w:rPr>
            </w:pPr>
            <w:r w:rsidRPr="006B2793">
              <w:rPr>
                <w:sz w:val="16"/>
              </w:rPr>
              <w:t>FS_eLCS_ph2</w:t>
            </w:r>
          </w:p>
        </w:tc>
        <w:tc>
          <w:tcPr>
            <w:tcW w:w="1340" w:type="dxa"/>
          </w:tcPr>
          <w:p w14:paraId="4370EABB" w14:textId="77777777" w:rsidR="00744129" w:rsidRPr="006B2793" w:rsidRDefault="00744129" w:rsidP="00744129">
            <w:pPr>
              <w:pStyle w:val="TAL"/>
              <w:tabs>
                <w:tab w:val="clear" w:pos="284"/>
                <w:tab w:val="clear" w:pos="567"/>
              </w:tabs>
              <w:rPr>
                <w:sz w:val="16"/>
              </w:rPr>
            </w:pPr>
            <w:r w:rsidRPr="006B2793">
              <w:rPr>
                <w:sz w:val="16"/>
              </w:rPr>
              <w:t>Revised to SP-191269.</w:t>
            </w:r>
          </w:p>
        </w:tc>
        <w:tc>
          <w:tcPr>
            <w:tcW w:w="986" w:type="dxa"/>
          </w:tcPr>
          <w:p w14:paraId="5DE9D75B"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EF7AC9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191269</w:t>
            </w:r>
          </w:p>
        </w:tc>
      </w:tr>
      <w:tr w:rsidR="00744129" w:rsidRPr="00200359" w14:paraId="2C35FA71" w14:textId="77777777" w:rsidTr="00744129">
        <w:tc>
          <w:tcPr>
            <w:tcW w:w="675" w:type="dxa"/>
          </w:tcPr>
          <w:p w14:paraId="77E3C86E" w14:textId="77777777" w:rsidR="00744129" w:rsidRPr="006B2793" w:rsidRDefault="00744129" w:rsidP="00744129">
            <w:pPr>
              <w:pStyle w:val="TAL"/>
              <w:tabs>
                <w:tab w:val="clear" w:pos="284"/>
                <w:tab w:val="clear" w:pos="567"/>
              </w:tabs>
              <w:rPr>
                <w:sz w:val="16"/>
              </w:rPr>
            </w:pPr>
            <w:r w:rsidRPr="006B2793">
              <w:rPr>
                <w:sz w:val="16"/>
              </w:rPr>
              <w:t>19.3</w:t>
            </w:r>
          </w:p>
        </w:tc>
        <w:tc>
          <w:tcPr>
            <w:tcW w:w="1134" w:type="dxa"/>
          </w:tcPr>
          <w:p w14:paraId="788D1AC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191223</w:t>
            </w:r>
          </w:p>
        </w:tc>
        <w:tc>
          <w:tcPr>
            <w:tcW w:w="948" w:type="dxa"/>
          </w:tcPr>
          <w:p w14:paraId="5849E13E" w14:textId="77777777"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14:paraId="2552FF56" w14:textId="77777777" w:rsidR="00744129" w:rsidRPr="006B2793" w:rsidRDefault="00744129" w:rsidP="00744129">
            <w:pPr>
              <w:pStyle w:val="TAL"/>
              <w:tabs>
                <w:tab w:val="clear" w:pos="284"/>
                <w:tab w:val="clear" w:pos="567"/>
              </w:tabs>
              <w:rPr>
                <w:sz w:val="16"/>
              </w:rPr>
            </w:pPr>
            <w:r w:rsidRPr="006B2793">
              <w:rPr>
                <w:sz w:val="16"/>
              </w:rPr>
              <w:t>WI summary for 5G_eLCS</w:t>
            </w:r>
          </w:p>
        </w:tc>
        <w:tc>
          <w:tcPr>
            <w:tcW w:w="1519" w:type="dxa"/>
          </w:tcPr>
          <w:p w14:paraId="7C1A4AB9" w14:textId="77777777" w:rsidR="00744129" w:rsidRPr="006B2793" w:rsidRDefault="00744129" w:rsidP="00744129">
            <w:pPr>
              <w:pStyle w:val="TAL"/>
              <w:tabs>
                <w:tab w:val="clear" w:pos="284"/>
                <w:tab w:val="clear" w:pos="567"/>
              </w:tabs>
              <w:rPr>
                <w:sz w:val="16"/>
              </w:rPr>
            </w:pPr>
            <w:r w:rsidRPr="006B2793">
              <w:rPr>
                <w:sz w:val="16"/>
              </w:rPr>
              <w:t>CATT</w:t>
            </w:r>
          </w:p>
        </w:tc>
        <w:tc>
          <w:tcPr>
            <w:tcW w:w="1212" w:type="dxa"/>
          </w:tcPr>
          <w:p w14:paraId="17B19C2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C09B9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F1E1A1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0DBD89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D10285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FE765A5"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B3349F3" w14:textId="77777777" w:rsidR="00744129" w:rsidRPr="006B2793" w:rsidRDefault="00744129" w:rsidP="00744129">
            <w:pPr>
              <w:pStyle w:val="TAL"/>
              <w:tabs>
                <w:tab w:val="clear" w:pos="284"/>
                <w:tab w:val="clear" w:pos="567"/>
              </w:tabs>
              <w:rPr>
                <w:sz w:val="16"/>
              </w:rPr>
            </w:pPr>
            <w:r w:rsidRPr="006B2793">
              <w:rPr>
                <w:sz w:val="16"/>
              </w:rPr>
              <w:t>5G_eLCS</w:t>
            </w:r>
          </w:p>
        </w:tc>
        <w:tc>
          <w:tcPr>
            <w:tcW w:w="1340" w:type="dxa"/>
          </w:tcPr>
          <w:p w14:paraId="09A8D569"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14:paraId="2D0FC05D"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5053717F" w14:textId="77777777" w:rsidR="00744129" w:rsidRPr="006B2793" w:rsidRDefault="00744129" w:rsidP="00744129">
            <w:pPr>
              <w:pStyle w:val="TAL"/>
              <w:tabs>
                <w:tab w:val="clear" w:pos="284"/>
                <w:tab w:val="clear" w:pos="567"/>
              </w:tabs>
              <w:rPr>
                <w:sz w:val="16"/>
              </w:rPr>
            </w:pPr>
          </w:p>
        </w:tc>
      </w:tr>
      <w:tr w:rsidR="00744129" w:rsidRPr="00200359" w14:paraId="74184B9E" w14:textId="77777777" w:rsidTr="00744129">
        <w:tc>
          <w:tcPr>
            <w:tcW w:w="675" w:type="dxa"/>
          </w:tcPr>
          <w:p w14:paraId="2DD58AB5"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74370A6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191224</w:t>
            </w:r>
          </w:p>
        </w:tc>
        <w:tc>
          <w:tcPr>
            <w:tcW w:w="948" w:type="dxa"/>
          </w:tcPr>
          <w:p w14:paraId="7E982581"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2DE3B655" w14:textId="77777777"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14:paraId="13D6A716" w14:textId="77777777" w:rsidR="00744129" w:rsidRPr="006B2793" w:rsidRDefault="00744129" w:rsidP="00744129">
            <w:pPr>
              <w:pStyle w:val="TAL"/>
              <w:tabs>
                <w:tab w:val="clear" w:pos="284"/>
                <w:tab w:val="clear" w:pos="567"/>
              </w:tabs>
              <w:rPr>
                <w:sz w:val="16"/>
              </w:rPr>
            </w:pPr>
            <w:r w:rsidRPr="006B2793">
              <w:rPr>
                <w:sz w:val="16"/>
              </w:rPr>
              <w:t>Ericsson Telecomunicazioni SpA</w:t>
            </w:r>
          </w:p>
        </w:tc>
        <w:tc>
          <w:tcPr>
            <w:tcW w:w="1212" w:type="dxa"/>
          </w:tcPr>
          <w:p w14:paraId="2CD4A00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40D013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1F57E4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1FAC3E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3A921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E0465E2"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9C578FA" w14:textId="77777777"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14:paraId="67BEDB9F" w14:textId="77777777" w:rsidR="00744129" w:rsidRPr="006B2793" w:rsidRDefault="00744129" w:rsidP="00744129">
            <w:pPr>
              <w:pStyle w:val="TAL"/>
              <w:tabs>
                <w:tab w:val="clear" w:pos="284"/>
                <w:tab w:val="clear" w:pos="567"/>
              </w:tabs>
              <w:rPr>
                <w:sz w:val="16"/>
              </w:rPr>
            </w:pPr>
            <w:r w:rsidRPr="006B2793">
              <w:rPr>
                <w:sz w:val="16"/>
              </w:rPr>
              <w:t>Response to SP-191051. Revised, merging SP-191242 to SP-191359.</w:t>
            </w:r>
          </w:p>
        </w:tc>
        <w:tc>
          <w:tcPr>
            <w:tcW w:w="986" w:type="dxa"/>
          </w:tcPr>
          <w:p w14:paraId="1FFC4392"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BB9059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191359</w:t>
            </w:r>
          </w:p>
        </w:tc>
      </w:tr>
      <w:tr w:rsidR="00744129" w:rsidRPr="00200359" w14:paraId="34216D7B" w14:textId="77777777" w:rsidTr="00744129">
        <w:tc>
          <w:tcPr>
            <w:tcW w:w="675" w:type="dxa"/>
          </w:tcPr>
          <w:p w14:paraId="6319DD77"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251FBD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191225</w:t>
            </w:r>
          </w:p>
        </w:tc>
        <w:tc>
          <w:tcPr>
            <w:tcW w:w="948" w:type="dxa"/>
          </w:tcPr>
          <w:p w14:paraId="4E3655BE"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15844B8B" w14:textId="77777777" w:rsidR="00744129" w:rsidRPr="006B2793" w:rsidRDefault="00744129" w:rsidP="00744129">
            <w:pPr>
              <w:pStyle w:val="TAL"/>
              <w:tabs>
                <w:tab w:val="clear" w:pos="284"/>
                <w:tab w:val="clear" w:pos="567"/>
              </w:tabs>
              <w:rPr>
                <w:sz w:val="16"/>
              </w:rPr>
            </w:pPr>
            <w:r w:rsidRPr="006B2793">
              <w:rPr>
                <w:sz w:val="16"/>
              </w:rPr>
              <w:t>TIM view on Rel17</w:t>
            </w:r>
          </w:p>
        </w:tc>
        <w:tc>
          <w:tcPr>
            <w:tcW w:w="1519" w:type="dxa"/>
          </w:tcPr>
          <w:p w14:paraId="0F52CE18" w14:textId="77777777" w:rsidR="00744129" w:rsidRPr="006B2793" w:rsidRDefault="00744129" w:rsidP="00744129">
            <w:pPr>
              <w:pStyle w:val="TAL"/>
              <w:tabs>
                <w:tab w:val="clear" w:pos="284"/>
                <w:tab w:val="clear" w:pos="567"/>
              </w:tabs>
              <w:rPr>
                <w:sz w:val="16"/>
              </w:rPr>
            </w:pPr>
            <w:r w:rsidRPr="006B2793">
              <w:rPr>
                <w:sz w:val="16"/>
              </w:rPr>
              <w:t>TELECOM ITALIA S.p.A.</w:t>
            </w:r>
          </w:p>
        </w:tc>
        <w:tc>
          <w:tcPr>
            <w:tcW w:w="1212" w:type="dxa"/>
          </w:tcPr>
          <w:p w14:paraId="76B923D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7A0E6F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2CA69B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A46DB0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4DD9A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4A3153C"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F728286" w14:textId="77777777" w:rsidR="00744129" w:rsidRPr="006B2793" w:rsidRDefault="00744129" w:rsidP="00744129">
            <w:pPr>
              <w:pStyle w:val="TAL"/>
              <w:tabs>
                <w:tab w:val="clear" w:pos="284"/>
                <w:tab w:val="clear" w:pos="567"/>
              </w:tabs>
              <w:rPr>
                <w:sz w:val="16"/>
              </w:rPr>
            </w:pPr>
          </w:p>
        </w:tc>
        <w:tc>
          <w:tcPr>
            <w:tcW w:w="1340" w:type="dxa"/>
          </w:tcPr>
          <w:p w14:paraId="470645D1" w14:textId="77777777"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14:paraId="56B1356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75B498C" w14:textId="77777777" w:rsidR="00744129" w:rsidRPr="006B2793" w:rsidRDefault="00744129" w:rsidP="00744129">
            <w:pPr>
              <w:pStyle w:val="TAL"/>
              <w:tabs>
                <w:tab w:val="clear" w:pos="284"/>
                <w:tab w:val="clear" w:pos="567"/>
              </w:tabs>
              <w:rPr>
                <w:sz w:val="16"/>
              </w:rPr>
            </w:pPr>
          </w:p>
        </w:tc>
      </w:tr>
      <w:tr w:rsidR="00744129" w:rsidRPr="00200359" w14:paraId="11237E81" w14:textId="77777777" w:rsidTr="00744129">
        <w:tc>
          <w:tcPr>
            <w:tcW w:w="675" w:type="dxa"/>
          </w:tcPr>
          <w:p w14:paraId="0171D79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767548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191226</w:t>
            </w:r>
          </w:p>
        </w:tc>
        <w:tc>
          <w:tcPr>
            <w:tcW w:w="948" w:type="dxa"/>
          </w:tcPr>
          <w:p w14:paraId="222389A1"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4863B3C0"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FS_MUSIM</w:t>
            </w:r>
          </w:p>
        </w:tc>
        <w:tc>
          <w:tcPr>
            <w:tcW w:w="1519" w:type="dxa"/>
          </w:tcPr>
          <w:p w14:paraId="33F3AF2B" w14:textId="77777777" w:rsidR="00744129" w:rsidRPr="006B2793" w:rsidRDefault="00744129" w:rsidP="00744129">
            <w:pPr>
              <w:pStyle w:val="TAL"/>
              <w:tabs>
                <w:tab w:val="clear" w:pos="284"/>
                <w:tab w:val="clear" w:pos="567"/>
              </w:tabs>
              <w:rPr>
                <w:sz w:val="16"/>
              </w:rPr>
            </w:pPr>
            <w:r w:rsidRPr="006B2793">
              <w:rPr>
                <w:sz w:val="16"/>
              </w:rPr>
              <w:t>Intel (moderator)</w:t>
            </w:r>
          </w:p>
        </w:tc>
        <w:tc>
          <w:tcPr>
            <w:tcW w:w="1212" w:type="dxa"/>
          </w:tcPr>
          <w:p w14:paraId="2693E1A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245C0F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9091ED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DF03CA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45293E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F00CD38"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CCDE869" w14:textId="77777777" w:rsidR="00744129" w:rsidRPr="006B2793" w:rsidRDefault="00744129" w:rsidP="00744129">
            <w:pPr>
              <w:pStyle w:val="TAL"/>
              <w:tabs>
                <w:tab w:val="clear" w:pos="284"/>
                <w:tab w:val="clear" w:pos="567"/>
              </w:tabs>
              <w:rPr>
                <w:sz w:val="16"/>
              </w:rPr>
            </w:pPr>
          </w:p>
        </w:tc>
        <w:tc>
          <w:tcPr>
            <w:tcW w:w="1340" w:type="dxa"/>
          </w:tcPr>
          <w:p w14:paraId="6259E2C7"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2D5DD5F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3E55CBD" w14:textId="77777777" w:rsidR="00744129" w:rsidRPr="006B2793" w:rsidRDefault="00744129" w:rsidP="00744129">
            <w:pPr>
              <w:pStyle w:val="TAL"/>
              <w:tabs>
                <w:tab w:val="clear" w:pos="284"/>
                <w:tab w:val="clear" w:pos="567"/>
              </w:tabs>
              <w:rPr>
                <w:sz w:val="16"/>
              </w:rPr>
            </w:pPr>
          </w:p>
        </w:tc>
      </w:tr>
      <w:tr w:rsidR="00744129" w:rsidRPr="00200359" w14:paraId="3CE1B5D3" w14:textId="77777777" w:rsidTr="00744129">
        <w:tc>
          <w:tcPr>
            <w:tcW w:w="675" w:type="dxa"/>
          </w:tcPr>
          <w:p w14:paraId="19B8C50D"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06C415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191227</w:t>
            </w:r>
          </w:p>
        </w:tc>
        <w:tc>
          <w:tcPr>
            <w:tcW w:w="948" w:type="dxa"/>
          </w:tcPr>
          <w:p w14:paraId="34127FBE"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44BB6228" w14:textId="77777777" w:rsidR="00744129" w:rsidRPr="006B2793" w:rsidRDefault="00744129" w:rsidP="00744129">
            <w:pPr>
              <w:pStyle w:val="TAL"/>
              <w:tabs>
                <w:tab w:val="clear" w:pos="284"/>
                <w:tab w:val="clear" w:pos="567"/>
              </w:tabs>
              <w:rPr>
                <w:sz w:val="16"/>
              </w:rPr>
            </w:pPr>
            <w:r w:rsidRPr="006B2793">
              <w:rPr>
                <w:sz w:val="16"/>
              </w:rPr>
              <w:t>Extending R17, Stage 2</w:t>
            </w:r>
          </w:p>
        </w:tc>
        <w:tc>
          <w:tcPr>
            <w:tcW w:w="1519" w:type="dxa"/>
          </w:tcPr>
          <w:p w14:paraId="63B172F8" w14:textId="77777777" w:rsidR="00744129" w:rsidRPr="006B2793" w:rsidRDefault="00744129" w:rsidP="00744129">
            <w:pPr>
              <w:pStyle w:val="TAL"/>
              <w:tabs>
                <w:tab w:val="clear" w:pos="284"/>
                <w:tab w:val="clear" w:pos="567"/>
              </w:tabs>
              <w:rPr>
                <w:sz w:val="16"/>
              </w:rPr>
            </w:pPr>
            <w:r w:rsidRPr="006B2793">
              <w:rPr>
                <w:sz w:val="16"/>
              </w:rPr>
              <w:t>Siemens AG</w:t>
            </w:r>
          </w:p>
        </w:tc>
        <w:tc>
          <w:tcPr>
            <w:tcW w:w="1212" w:type="dxa"/>
          </w:tcPr>
          <w:p w14:paraId="2994772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ABCB9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CAE311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19DA23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764B23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D1564C3"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8C75317" w14:textId="77777777" w:rsidR="00744129" w:rsidRPr="006B2793" w:rsidRDefault="00744129" w:rsidP="00744129">
            <w:pPr>
              <w:pStyle w:val="TAL"/>
              <w:tabs>
                <w:tab w:val="clear" w:pos="284"/>
                <w:tab w:val="clear" w:pos="567"/>
              </w:tabs>
              <w:rPr>
                <w:sz w:val="16"/>
              </w:rPr>
            </w:pPr>
          </w:p>
        </w:tc>
        <w:tc>
          <w:tcPr>
            <w:tcW w:w="1340" w:type="dxa"/>
          </w:tcPr>
          <w:p w14:paraId="61CB44B3" w14:textId="77777777"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14:paraId="4E177715"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5403FEF" w14:textId="77777777" w:rsidR="00744129" w:rsidRPr="006B2793" w:rsidRDefault="00744129" w:rsidP="00744129">
            <w:pPr>
              <w:pStyle w:val="TAL"/>
              <w:tabs>
                <w:tab w:val="clear" w:pos="284"/>
                <w:tab w:val="clear" w:pos="567"/>
              </w:tabs>
              <w:rPr>
                <w:sz w:val="16"/>
              </w:rPr>
            </w:pPr>
          </w:p>
        </w:tc>
      </w:tr>
      <w:tr w:rsidR="00744129" w:rsidRPr="00200359" w14:paraId="1C67B947" w14:textId="77777777" w:rsidTr="00744129">
        <w:tc>
          <w:tcPr>
            <w:tcW w:w="675" w:type="dxa"/>
          </w:tcPr>
          <w:p w14:paraId="3A093F3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FC9DE9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191228</w:t>
            </w:r>
          </w:p>
        </w:tc>
        <w:tc>
          <w:tcPr>
            <w:tcW w:w="948" w:type="dxa"/>
          </w:tcPr>
          <w:p w14:paraId="4E6E267E"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72C79A78"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14:paraId="6E7DE09B" w14:textId="77777777"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14:paraId="6E1E939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11F13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96066B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2520F4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207CC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6605077"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7FB9B1C" w14:textId="77777777" w:rsidR="00744129" w:rsidRPr="006B2793" w:rsidRDefault="00744129" w:rsidP="00744129">
            <w:pPr>
              <w:pStyle w:val="TAL"/>
              <w:tabs>
                <w:tab w:val="clear" w:pos="284"/>
                <w:tab w:val="clear" w:pos="567"/>
              </w:tabs>
              <w:rPr>
                <w:sz w:val="16"/>
              </w:rPr>
            </w:pPr>
          </w:p>
        </w:tc>
        <w:tc>
          <w:tcPr>
            <w:tcW w:w="1340" w:type="dxa"/>
          </w:tcPr>
          <w:p w14:paraId="5A7A2549" w14:textId="77777777" w:rsidR="00744129" w:rsidRPr="006B2793" w:rsidRDefault="00744129" w:rsidP="00744129">
            <w:pPr>
              <w:pStyle w:val="TAL"/>
              <w:tabs>
                <w:tab w:val="clear" w:pos="284"/>
                <w:tab w:val="clear" w:pos="567"/>
              </w:tabs>
              <w:rPr>
                <w:sz w:val="16"/>
              </w:rPr>
            </w:pPr>
            <w:r w:rsidRPr="006B2793">
              <w:rPr>
                <w:sz w:val="16"/>
              </w:rPr>
              <w:t>Revised to SP-191276.</w:t>
            </w:r>
          </w:p>
        </w:tc>
        <w:tc>
          <w:tcPr>
            <w:tcW w:w="986" w:type="dxa"/>
          </w:tcPr>
          <w:p w14:paraId="1AF5507E"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01DA5A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191276</w:t>
            </w:r>
          </w:p>
        </w:tc>
      </w:tr>
      <w:tr w:rsidR="00744129" w:rsidRPr="00200359" w14:paraId="0973DC14" w14:textId="77777777" w:rsidTr="00744129">
        <w:tc>
          <w:tcPr>
            <w:tcW w:w="675" w:type="dxa"/>
          </w:tcPr>
          <w:p w14:paraId="523B9D94" w14:textId="77777777" w:rsidR="00744129" w:rsidRPr="006B2793" w:rsidRDefault="00744129" w:rsidP="00744129">
            <w:pPr>
              <w:pStyle w:val="TAL"/>
              <w:tabs>
                <w:tab w:val="clear" w:pos="284"/>
                <w:tab w:val="clear" w:pos="567"/>
              </w:tabs>
              <w:rPr>
                <w:sz w:val="16"/>
              </w:rPr>
            </w:pPr>
            <w:r w:rsidRPr="006B2793">
              <w:rPr>
                <w:sz w:val="16"/>
              </w:rPr>
              <w:t>19.3</w:t>
            </w:r>
          </w:p>
        </w:tc>
        <w:tc>
          <w:tcPr>
            <w:tcW w:w="1134" w:type="dxa"/>
          </w:tcPr>
          <w:p w14:paraId="541906D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191229</w:t>
            </w:r>
          </w:p>
        </w:tc>
        <w:tc>
          <w:tcPr>
            <w:tcW w:w="948" w:type="dxa"/>
          </w:tcPr>
          <w:p w14:paraId="5F292CCB" w14:textId="77777777"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14:paraId="49A83FC9" w14:textId="77777777" w:rsidR="00744129" w:rsidRPr="006B2793" w:rsidRDefault="00744129" w:rsidP="00744129">
            <w:pPr>
              <w:pStyle w:val="TAL"/>
              <w:tabs>
                <w:tab w:val="clear" w:pos="284"/>
                <w:tab w:val="clear" w:pos="567"/>
              </w:tabs>
              <w:rPr>
                <w:sz w:val="16"/>
              </w:rPr>
            </w:pPr>
            <w:r w:rsidRPr="006B2793">
              <w:rPr>
                <w:sz w:val="16"/>
              </w:rPr>
              <w:t>Work Item Summary for RDSSI</w:t>
            </w:r>
          </w:p>
        </w:tc>
        <w:tc>
          <w:tcPr>
            <w:tcW w:w="1519" w:type="dxa"/>
          </w:tcPr>
          <w:p w14:paraId="56A3EC44" w14:textId="77777777" w:rsidR="00744129" w:rsidRPr="006B2793" w:rsidRDefault="00744129" w:rsidP="00744129">
            <w:pPr>
              <w:pStyle w:val="TAL"/>
              <w:tabs>
                <w:tab w:val="clear" w:pos="284"/>
                <w:tab w:val="clear" w:pos="567"/>
              </w:tabs>
              <w:rPr>
                <w:sz w:val="16"/>
              </w:rPr>
            </w:pPr>
            <w:r w:rsidRPr="006B2793">
              <w:rPr>
                <w:sz w:val="16"/>
              </w:rPr>
              <w:t>Convida Wireless LLC</w:t>
            </w:r>
          </w:p>
        </w:tc>
        <w:tc>
          <w:tcPr>
            <w:tcW w:w="1212" w:type="dxa"/>
          </w:tcPr>
          <w:p w14:paraId="69ABDC4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2E2EA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3C1034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EA88F1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8757A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A3A6EEC"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EBE11A0" w14:textId="77777777" w:rsidR="00744129" w:rsidRPr="006B2793" w:rsidRDefault="00744129" w:rsidP="00744129">
            <w:pPr>
              <w:pStyle w:val="TAL"/>
              <w:tabs>
                <w:tab w:val="clear" w:pos="284"/>
                <w:tab w:val="clear" w:pos="567"/>
              </w:tabs>
              <w:rPr>
                <w:sz w:val="16"/>
              </w:rPr>
            </w:pPr>
            <w:r w:rsidRPr="006B2793">
              <w:rPr>
                <w:sz w:val="16"/>
              </w:rPr>
              <w:t>RDSSI</w:t>
            </w:r>
          </w:p>
        </w:tc>
        <w:tc>
          <w:tcPr>
            <w:tcW w:w="1340" w:type="dxa"/>
          </w:tcPr>
          <w:p w14:paraId="6CB7024F"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14:paraId="43E09313"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19771BD8" w14:textId="77777777" w:rsidR="00744129" w:rsidRPr="006B2793" w:rsidRDefault="00744129" w:rsidP="00744129">
            <w:pPr>
              <w:pStyle w:val="TAL"/>
              <w:tabs>
                <w:tab w:val="clear" w:pos="284"/>
                <w:tab w:val="clear" w:pos="567"/>
              </w:tabs>
              <w:rPr>
                <w:sz w:val="16"/>
              </w:rPr>
            </w:pPr>
          </w:p>
        </w:tc>
      </w:tr>
      <w:tr w:rsidR="00744129" w:rsidRPr="00200359" w14:paraId="3484BDBE" w14:textId="77777777" w:rsidTr="00744129">
        <w:tc>
          <w:tcPr>
            <w:tcW w:w="675" w:type="dxa"/>
          </w:tcPr>
          <w:p w14:paraId="3CCE9DFE"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D8FF1F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191230</w:t>
            </w:r>
          </w:p>
        </w:tc>
        <w:tc>
          <w:tcPr>
            <w:tcW w:w="948" w:type="dxa"/>
          </w:tcPr>
          <w:p w14:paraId="76435325"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0FD9A349" w14:textId="77777777"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14:paraId="2B59F047" w14:textId="77777777"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14:paraId="3463959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B6E3B0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EDBB42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D9B9EA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623309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F0BA6E2"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D0E1561" w14:textId="77777777" w:rsidR="00744129" w:rsidRPr="006B2793" w:rsidRDefault="00744129" w:rsidP="00744129">
            <w:pPr>
              <w:pStyle w:val="TAL"/>
              <w:tabs>
                <w:tab w:val="clear" w:pos="284"/>
                <w:tab w:val="clear" w:pos="567"/>
              </w:tabs>
              <w:rPr>
                <w:sz w:val="16"/>
              </w:rPr>
            </w:pPr>
          </w:p>
        </w:tc>
        <w:tc>
          <w:tcPr>
            <w:tcW w:w="1340" w:type="dxa"/>
          </w:tcPr>
          <w:p w14:paraId="1056E5A9" w14:textId="77777777" w:rsidR="00744129" w:rsidRPr="006B2793" w:rsidRDefault="00744129" w:rsidP="00744129">
            <w:pPr>
              <w:pStyle w:val="TAL"/>
              <w:tabs>
                <w:tab w:val="clear" w:pos="284"/>
                <w:tab w:val="clear" w:pos="567"/>
              </w:tabs>
              <w:rPr>
                <w:sz w:val="16"/>
              </w:rPr>
            </w:pPr>
            <w:r w:rsidRPr="006B2793">
              <w:rPr>
                <w:sz w:val="16"/>
              </w:rPr>
              <w:t>Revised to SP-191285.</w:t>
            </w:r>
          </w:p>
        </w:tc>
        <w:tc>
          <w:tcPr>
            <w:tcW w:w="986" w:type="dxa"/>
          </w:tcPr>
          <w:p w14:paraId="70B53971"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36994F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191285</w:t>
            </w:r>
          </w:p>
        </w:tc>
      </w:tr>
      <w:tr w:rsidR="00744129" w:rsidRPr="00200359" w14:paraId="66155C39" w14:textId="77777777" w:rsidTr="00744129">
        <w:tc>
          <w:tcPr>
            <w:tcW w:w="675" w:type="dxa"/>
          </w:tcPr>
          <w:p w14:paraId="636FFF28"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A9C994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191231</w:t>
            </w:r>
          </w:p>
        </w:tc>
        <w:tc>
          <w:tcPr>
            <w:tcW w:w="948" w:type="dxa"/>
          </w:tcPr>
          <w:p w14:paraId="44B0A995"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486697D7" w14:textId="77777777" w:rsidR="00744129" w:rsidRPr="006B2793" w:rsidRDefault="00744129" w:rsidP="00744129">
            <w:pPr>
              <w:pStyle w:val="TAL"/>
              <w:tabs>
                <w:tab w:val="clear" w:pos="284"/>
                <w:tab w:val="clear" w:pos="567"/>
              </w:tabs>
              <w:rPr>
                <w:sz w:val="16"/>
              </w:rPr>
            </w:pPr>
            <w:r w:rsidRPr="006B2793">
              <w:rPr>
                <w:sz w:val="16"/>
              </w:rPr>
              <w:t>Principles for SA WG2 Rel-17 prioritization</w:t>
            </w:r>
          </w:p>
        </w:tc>
        <w:tc>
          <w:tcPr>
            <w:tcW w:w="1519" w:type="dxa"/>
          </w:tcPr>
          <w:p w14:paraId="22DBDD5D" w14:textId="77777777"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14:paraId="67C7EC7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C8379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B0AC22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6C7218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05DAC8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4AFABE7"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2628AFE" w14:textId="77777777" w:rsidR="00744129" w:rsidRPr="006B2793" w:rsidRDefault="00744129" w:rsidP="00744129">
            <w:pPr>
              <w:pStyle w:val="TAL"/>
              <w:tabs>
                <w:tab w:val="clear" w:pos="284"/>
                <w:tab w:val="clear" w:pos="567"/>
              </w:tabs>
              <w:rPr>
                <w:sz w:val="16"/>
              </w:rPr>
            </w:pPr>
          </w:p>
        </w:tc>
        <w:tc>
          <w:tcPr>
            <w:tcW w:w="1340" w:type="dxa"/>
          </w:tcPr>
          <w:p w14:paraId="297B1674" w14:textId="77777777"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14:paraId="7219345B"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BFA8D8E" w14:textId="77777777" w:rsidR="00744129" w:rsidRPr="006B2793" w:rsidRDefault="00744129" w:rsidP="00744129">
            <w:pPr>
              <w:pStyle w:val="TAL"/>
              <w:tabs>
                <w:tab w:val="clear" w:pos="284"/>
                <w:tab w:val="clear" w:pos="567"/>
              </w:tabs>
              <w:rPr>
                <w:sz w:val="16"/>
              </w:rPr>
            </w:pPr>
          </w:p>
        </w:tc>
      </w:tr>
      <w:tr w:rsidR="00744129" w:rsidRPr="00200359" w14:paraId="25E1B4C8" w14:textId="77777777" w:rsidTr="00744129">
        <w:tc>
          <w:tcPr>
            <w:tcW w:w="675" w:type="dxa"/>
          </w:tcPr>
          <w:p w14:paraId="5C7FD62A"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F47F2D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191232</w:t>
            </w:r>
          </w:p>
        </w:tc>
        <w:tc>
          <w:tcPr>
            <w:tcW w:w="948" w:type="dxa"/>
          </w:tcPr>
          <w:p w14:paraId="763BAC98"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6A592D8A" w14:textId="77777777" w:rsidR="00744129" w:rsidRPr="006B2793" w:rsidRDefault="00744129" w:rsidP="00744129">
            <w:pPr>
              <w:pStyle w:val="TAL"/>
              <w:tabs>
                <w:tab w:val="clear" w:pos="284"/>
                <w:tab w:val="clear" w:pos="567"/>
              </w:tabs>
              <w:rPr>
                <w:sz w:val="16"/>
              </w:rPr>
            </w:pPr>
            <w:r w:rsidRPr="006B2793">
              <w:rPr>
                <w:sz w:val="16"/>
              </w:rPr>
              <w:t>R17 Time Schedule Revisit and Proposal</w:t>
            </w:r>
          </w:p>
        </w:tc>
        <w:tc>
          <w:tcPr>
            <w:tcW w:w="1519" w:type="dxa"/>
          </w:tcPr>
          <w:p w14:paraId="7A34FDBE" w14:textId="77777777" w:rsidR="00744129" w:rsidRPr="006B2793" w:rsidRDefault="00744129" w:rsidP="00744129">
            <w:pPr>
              <w:pStyle w:val="TAL"/>
              <w:tabs>
                <w:tab w:val="clear" w:pos="284"/>
                <w:tab w:val="clear" w:pos="567"/>
              </w:tabs>
              <w:rPr>
                <w:sz w:val="16"/>
              </w:rPr>
            </w:pPr>
            <w:r w:rsidRPr="006B2793">
              <w:rPr>
                <w:sz w:val="16"/>
              </w:rPr>
              <w:t>China Mobile, AT&amp;T, Telstra, KPN, BT, China Telecom , Telefonica, Broadcom, Motorola Mobility, Lenovo, Interdigital</w:t>
            </w:r>
          </w:p>
        </w:tc>
        <w:tc>
          <w:tcPr>
            <w:tcW w:w="1212" w:type="dxa"/>
          </w:tcPr>
          <w:p w14:paraId="5DF7507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3D6DB8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4B1361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D740A9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7C7D3B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8130E8A"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E21C143" w14:textId="77777777" w:rsidR="00744129" w:rsidRPr="006B2793" w:rsidRDefault="00744129" w:rsidP="00744129">
            <w:pPr>
              <w:pStyle w:val="TAL"/>
              <w:tabs>
                <w:tab w:val="clear" w:pos="284"/>
                <w:tab w:val="clear" w:pos="567"/>
              </w:tabs>
              <w:rPr>
                <w:sz w:val="16"/>
              </w:rPr>
            </w:pPr>
          </w:p>
        </w:tc>
        <w:tc>
          <w:tcPr>
            <w:tcW w:w="1340" w:type="dxa"/>
          </w:tcPr>
          <w:p w14:paraId="30000E38" w14:textId="77777777"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14:paraId="0D2E3CE2"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1E268F7" w14:textId="77777777" w:rsidR="00744129" w:rsidRPr="006B2793" w:rsidRDefault="00744129" w:rsidP="00744129">
            <w:pPr>
              <w:pStyle w:val="TAL"/>
              <w:tabs>
                <w:tab w:val="clear" w:pos="284"/>
                <w:tab w:val="clear" w:pos="567"/>
              </w:tabs>
              <w:rPr>
                <w:sz w:val="16"/>
              </w:rPr>
            </w:pPr>
          </w:p>
        </w:tc>
      </w:tr>
      <w:tr w:rsidR="00744129" w:rsidRPr="00200359" w14:paraId="6D7E17B7" w14:textId="77777777" w:rsidTr="00744129">
        <w:tc>
          <w:tcPr>
            <w:tcW w:w="675" w:type="dxa"/>
          </w:tcPr>
          <w:p w14:paraId="5EE12975" w14:textId="77777777" w:rsidR="00744129" w:rsidRPr="006B2793" w:rsidRDefault="00744129" w:rsidP="00744129">
            <w:pPr>
              <w:pStyle w:val="TAL"/>
              <w:tabs>
                <w:tab w:val="clear" w:pos="284"/>
                <w:tab w:val="clear" w:pos="567"/>
              </w:tabs>
              <w:rPr>
                <w:sz w:val="16"/>
              </w:rPr>
            </w:pPr>
            <w:r w:rsidRPr="006B2793">
              <w:rPr>
                <w:sz w:val="16"/>
              </w:rPr>
              <w:lastRenderedPageBreak/>
              <w:t>16.2</w:t>
            </w:r>
          </w:p>
        </w:tc>
        <w:tc>
          <w:tcPr>
            <w:tcW w:w="1134" w:type="dxa"/>
          </w:tcPr>
          <w:p w14:paraId="7F004E4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191233</w:t>
            </w:r>
          </w:p>
        </w:tc>
        <w:tc>
          <w:tcPr>
            <w:tcW w:w="948" w:type="dxa"/>
          </w:tcPr>
          <w:p w14:paraId="49C9209D"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43F500E0" w14:textId="77777777" w:rsidR="00744129" w:rsidRPr="006B2793" w:rsidRDefault="00744129" w:rsidP="00744129">
            <w:pPr>
              <w:pStyle w:val="TAL"/>
              <w:tabs>
                <w:tab w:val="clear" w:pos="284"/>
                <w:tab w:val="clear" w:pos="567"/>
              </w:tabs>
              <w:rPr>
                <w:sz w:val="16"/>
              </w:rPr>
            </w:pPr>
            <w:r w:rsidRPr="006B2793">
              <w:rPr>
                <w:sz w:val="16"/>
              </w:rPr>
              <w:t>Way forward on Introduction of the Inter PLMN UP functionality in the architecture</w:t>
            </w:r>
          </w:p>
        </w:tc>
        <w:tc>
          <w:tcPr>
            <w:tcW w:w="1519" w:type="dxa"/>
          </w:tcPr>
          <w:p w14:paraId="292F630C" w14:textId="77777777"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14:paraId="19F79CC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B453FF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AB4259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C12446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3D61E1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84E5FC8"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1BD514C" w14:textId="77777777"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14:paraId="66E4C20C"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0F546B5"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CA693BB" w14:textId="77777777" w:rsidR="00744129" w:rsidRPr="006B2793" w:rsidRDefault="00744129" w:rsidP="00744129">
            <w:pPr>
              <w:pStyle w:val="TAL"/>
              <w:tabs>
                <w:tab w:val="clear" w:pos="284"/>
                <w:tab w:val="clear" w:pos="567"/>
              </w:tabs>
              <w:rPr>
                <w:sz w:val="16"/>
              </w:rPr>
            </w:pPr>
          </w:p>
        </w:tc>
      </w:tr>
      <w:tr w:rsidR="00744129" w:rsidRPr="00200359" w14:paraId="50414753" w14:textId="77777777" w:rsidTr="00744129">
        <w:tc>
          <w:tcPr>
            <w:tcW w:w="675" w:type="dxa"/>
          </w:tcPr>
          <w:p w14:paraId="1960BCD2"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2F38892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191234</w:t>
            </w:r>
          </w:p>
        </w:tc>
        <w:tc>
          <w:tcPr>
            <w:tcW w:w="948" w:type="dxa"/>
          </w:tcPr>
          <w:p w14:paraId="26F24DE0"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38A24066" w14:textId="77777777" w:rsidR="00744129" w:rsidRPr="006B2793" w:rsidRDefault="00744129" w:rsidP="00744129">
            <w:pPr>
              <w:pStyle w:val="TAL"/>
              <w:tabs>
                <w:tab w:val="clear" w:pos="284"/>
                <w:tab w:val="clear" w:pos="567"/>
              </w:tabs>
              <w:rPr>
                <w:sz w:val="16"/>
              </w:rPr>
            </w:pPr>
            <w:r w:rsidRPr="006B2793">
              <w:rPr>
                <w:sz w:val="16"/>
              </w:rPr>
              <w:t>23.501 CR1848R9 (Rel-16, 'F'): Introduction of the Inter PLMN UP functionality in the architecture</w:t>
            </w:r>
          </w:p>
        </w:tc>
        <w:tc>
          <w:tcPr>
            <w:tcW w:w="1519" w:type="dxa"/>
          </w:tcPr>
          <w:p w14:paraId="438D6178" w14:textId="77777777"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14:paraId="21E11F53" w14:textId="77777777" w:rsidR="00744129" w:rsidRPr="006B2793" w:rsidRDefault="00744129" w:rsidP="00744129">
            <w:pPr>
              <w:pStyle w:val="TAL"/>
              <w:tabs>
                <w:tab w:val="clear" w:pos="284"/>
                <w:tab w:val="clear" w:pos="567"/>
              </w:tabs>
              <w:rPr>
                <w:sz w:val="16"/>
              </w:rPr>
            </w:pPr>
            <w:r w:rsidRPr="006B2793">
              <w:rPr>
                <w:sz w:val="16"/>
              </w:rPr>
              <w:t>23.501</w:t>
            </w:r>
          </w:p>
        </w:tc>
        <w:tc>
          <w:tcPr>
            <w:tcW w:w="661" w:type="dxa"/>
          </w:tcPr>
          <w:p w14:paraId="547B67C0" w14:textId="77777777" w:rsidR="00744129" w:rsidRPr="006B2793" w:rsidRDefault="00744129" w:rsidP="00744129">
            <w:pPr>
              <w:pStyle w:val="TAL"/>
              <w:tabs>
                <w:tab w:val="clear" w:pos="284"/>
                <w:tab w:val="clear" w:pos="567"/>
              </w:tabs>
              <w:rPr>
                <w:sz w:val="16"/>
              </w:rPr>
            </w:pPr>
            <w:r w:rsidRPr="006B2793">
              <w:rPr>
                <w:sz w:val="16"/>
              </w:rPr>
              <w:t>1848</w:t>
            </w:r>
          </w:p>
        </w:tc>
        <w:tc>
          <w:tcPr>
            <w:tcW w:w="688" w:type="dxa"/>
          </w:tcPr>
          <w:p w14:paraId="1D481E39" w14:textId="77777777" w:rsidR="00744129" w:rsidRPr="006B2793" w:rsidRDefault="00744129" w:rsidP="00744129">
            <w:pPr>
              <w:pStyle w:val="TAL"/>
              <w:tabs>
                <w:tab w:val="clear" w:pos="284"/>
                <w:tab w:val="clear" w:pos="567"/>
              </w:tabs>
              <w:rPr>
                <w:sz w:val="16"/>
              </w:rPr>
            </w:pPr>
            <w:r w:rsidRPr="006B2793">
              <w:rPr>
                <w:sz w:val="16"/>
              </w:rPr>
              <w:t>9</w:t>
            </w:r>
          </w:p>
        </w:tc>
        <w:tc>
          <w:tcPr>
            <w:tcW w:w="474" w:type="dxa"/>
          </w:tcPr>
          <w:p w14:paraId="72BC32A4" w14:textId="77777777" w:rsidR="00744129" w:rsidRPr="006B2793" w:rsidRDefault="00744129" w:rsidP="00744129">
            <w:pPr>
              <w:pStyle w:val="TAL"/>
              <w:tabs>
                <w:tab w:val="clear" w:pos="284"/>
                <w:tab w:val="clear" w:pos="567"/>
              </w:tabs>
              <w:rPr>
                <w:sz w:val="16"/>
              </w:rPr>
            </w:pPr>
            <w:r w:rsidRPr="006B2793">
              <w:rPr>
                <w:sz w:val="16"/>
              </w:rPr>
              <w:t>F</w:t>
            </w:r>
          </w:p>
        </w:tc>
        <w:tc>
          <w:tcPr>
            <w:tcW w:w="661" w:type="dxa"/>
          </w:tcPr>
          <w:p w14:paraId="38EFB7C9" w14:textId="77777777" w:rsidR="00744129" w:rsidRPr="006B2793" w:rsidRDefault="00744129" w:rsidP="00744129">
            <w:pPr>
              <w:pStyle w:val="TAL"/>
              <w:tabs>
                <w:tab w:val="clear" w:pos="284"/>
                <w:tab w:val="clear" w:pos="567"/>
              </w:tabs>
              <w:rPr>
                <w:sz w:val="16"/>
              </w:rPr>
            </w:pPr>
            <w:r w:rsidRPr="006B2793">
              <w:rPr>
                <w:sz w:val="16"/>
              </w:rPr>
              <w:t>16.2.0</w:t>
            </w:r>
          </w:p>
        </w:tc>
        <w:tc>
          <w:tcPr>
            <w:tcW w:w="511" w:type="dxa"/>
          </w:tcPr>
          <w:p w14:paraId="5F6A7DBF"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366FF87" w14:textId="77777777"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14:paraId="71658A2C" w14:textId="77777777" w:rsidR="00744129" w:rsidRPr="006B2793" w:rsidRDefault="00744129" w:rsidP="00744129">
            <w:pPr>
              <w:pStyle w:val="TAL"/>
              <w:tabs>
                <w:tab w:val="clear" w:pos="284"/>
                <w:tab w:val="clear" w:pos="567"/>
              </w:tabs>
              <w:rPr>
                <w:sz w:val="16"/>
              </w:rPr>
            </w:pPr>
            <w:r w:rsidRPr="006B2793">
              <w:rPr>
                <w:sz w:val="16"/>
              </w:rPr>
              <w:t>Revision of S2-1912045 (23.501 CR1848R4) in CR Pack SP-191090. This was withdrawn.</w:t>
            </w:r>
          </w:p>
        </w:tc>
        <w:tc>
          <w:tcPr>
            <w:tcW w:w="986" w:type="dxa"/>
          </w:tcPr>
          <w:p w14:paraId="5F72B9A9"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4F497604" w14:textId="77777777" w:rsidR="00744129" w:rsidRPr="006B2793" w:rsidRDefault="00744129" w:rsidP="00744129">
            <w:pPr>
              <w:pStyle w:val="TAL"/>
              <w:tabs>
                <w:tab w:val="clear" w:pos="284"/>
                <w:tab w:val="clear" w:pos="567"/>
              </w:tabs>
              <w:rPr>
                <w:sz w:val="16"/>
              </w:rPr>
            </w:pPr>
          </w:p>
        </w:tc>
      </w:tr>
      <w:tr w:rsidR="00744129" w:rsidRPr="00200359" w14:paraId="5025DFB5" w14:textId="77777777" w:rsidTr="00744129">
        <w:tc>
          <w:tcPr>
            <w:tcW w:w="675" w:type="dxa"/>
          </w:tcPr>
          <w:p w14:paraId="735A2D1E"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581BC4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191235</w:t>
            </w:r>
          </w:p>
        </w:tc>
        <w:tc>
          <w:tcPr>
            <w:tcW w:w="948" w:type="dxa"/>
          </w:tcPr>
          <w:p w14:paraId="3D21BF19"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52ACF5DA"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FS_enh_EC</w:t>
            </w:r>
          </w:p>
        </w:tc>
        <w:tc>
          <w:tcPr>
            <w:tcW w:w="1519" w:type="dxa"/>
          </w:tcPr>
          <w:p w14:paraId="506088E2" w14:textId="77777777"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14:paraId="2270140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0BD26C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385C97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E8F531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B7295C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5E8F4FF"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50B9E39" w14:textId="77777777" w:rsidR="00744129" w:rsidRPr="006B2793" w:rsidRDefault="00744129" w:rsidP="00744129">
            <w:pPr>
              <w:pStyle w:val="TAL"/>
              <w:tabs>
                <w:tab w:val="clear" w:pos="284"/>
                <w:tab w:val="clear" w:pos="567"/>
              </w:tabs>
              <w:rPr>
                <w:sz w:val="16"/>
              </w:rPr>
            </w:pPr>
          </w:p>
        </w:tc>
        <w:tc>
          <w:tcPr>
            <w:tcW w:w="1340" w:type="dxa"/>
          </w:tcPr>
          <w:p w14:paraId="39C1C467" w14:textId="77777777" w:rsidR="00744129" w:rsidRPr="006B2793" w:rsidRDefault="00744129" w:rsidP="00744129">
            <w:pPr>
              <w:pStyle w:val="TAL"/>
              <w:tabs>
                <w:tab w:val="clear" w:pos="284"/>
                <w:tab w:val="clear" w:pos="567"/>
              </w:tabs>
              <w:rPr>
                <w:sz w:val="16"/>
              </w:rPr>
            </w:pPr>
            <w:r w:rsidRPr="006B2793">
              <w:rPr>
                <w:sz w:val="16"/>
              </w:rPr>
              <w:t>Revised to SP-191286.</w:t>
            </w:r>
          </w:p>
        </w:tc>
        <w:tc>
          <w:tcPr>
            <w:tcW w:w="986" w:type="dxa"/>
          </w:tcPr>
          <w:p w14:paraId="59987922"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96C05C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191286</w:t>
            </w:r>
          </w:p>
        </w:tc>
      </w:tr>
      <w:tr w:rsidR="00744129" w:rsidRPr="00200359" w14:paraId="0B5EB0FD" w14:textId="77777777" w:rsidTr="00744129">
        <w:tc>
          <w:tcPr>
            <w:tcW w:w="675" w:type="dxa"/>
          </w:tcPr>
          <w:p w14:paraId="580402BC"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CE9DA4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191236</w:t>
            </w:r>
          </w:p>
        </w:tc>
        <w:tc>
          <w:tcPr>
            <w:tcW w:w="948" w:type="dxa"/>
          </w:tcPr>
          <w:p w14:paraId="22680341"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0B519B33" w14:textId="77777777" w:rsidR="00744129" w:rsidRPr="006B2793" w:rsidRDefault="00744129" w:rsidP="00744129">
            <w:pPr>
              <w:pStyle w:val="TAL"/>
              <w:tabs>
                <w:tab w:val="clear" w:pos="284"/>
                <w:tab w:val="clear" w:pos="567"/>
              </w:tabs>
              <w:rPr>
                <w:sz w:val="16"/>
              </w:rPr>
            </w:pPr>
            <w:r w:rsidRPr="006B2793">
              <w:rPr>
                <w:sz w:val="16"/>
              </w:rPr>
              <w:t>Analysis on available TU for Rel-17</w:t>
            </w:r>
          </w:p>
        </w:tc>
        <w:tc>
          <w:tcPr>
            <w:tcW w:w="1519" w:type="dxa"/>
          </w:tcPr>
          <w:p w14:paraId="54BBAB0C" w14:textId="77777777" w:rsidR="00744129" w:rsidRPr="006B2793" w:rsidRDefault="00744129" w:rsidP="00744129">
            <w:pPr>
              <w:pStyle w:val="TAL"/>
              <w:tabs>
                <w:tab w:val="clear" w:pos="284"/>
                <w:tab w:val="clear" w:pos="567"/>
              </w:tabs>
              <w:rPr>
                <w:sz w:val="16"/>
              </w:rPr>
            </w:pPr>
            <w:r w:rsidRPr="006B2793">
              <w:rPr>
                <w:sz w:val="16"/>
              </w:rPr>
              <w:t>ZTE Corporation</w:t>
            </w:r>
          </w:p>
        </w:tc>
        <w:tc>
          <w:tcPr>
            <w:tcW w:w="1212" w:type="dxa"/>
          </w:tcPr>
          <w:p w14:paraId="3E9DDC0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90FBFC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C3C319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C467B7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FA69F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FBF8F8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2F3133A" w14:textId="77777777" w:rsidR="00744129" w:rsidRPr="006B2793" w:rsidRDefault="00744129" w:rsidP="00744129">
            <w:pPr>
              <w:pStyle w:val="TAL"/>
              <w:tabs>
                <w:tab w:val="clear" w:pos="284"/>
                <w:tab w:val="clear" w:pos="567"/>
              </w:tabs>
              <w:rPr>
                <w:sz w:val="16"/>
              </w:rPr>
            </w:pPr>
          </w:p>
        </w:tc>
        <w:tc>
          <w:tcPr>
            <w:tcW w:w="1340" w:type="dxa"/>
          </w:tcPr>
          <w:p w14:paraId="62356D69" w14:textId="77777777"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14:paraId="36B35114"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83A3061" w14:textId="77777777" w:rsidR="00744129" w:rsidRPr="006B2793" w:rsidRDefault="00744129" w:rsidP="00744129">
            <w:pPr>
              <w:pStyle w:val="TAL"/>
              <w:tabs>
                <w:tab w:val="clear" w:pos="284"/>
                <w:tab w:val="clear" w:pos="567"/>
              </w:tabs>
              <w:rPr>
                <w:sz w:val="16"/>
              </w:rPr>
            </w:pPr>
          </w:p>
        </w:tc>
      </w:tr>
      <w:tr w:rsidR="00744129" w:rsidRPr="00200359" w14:paraId="782673CF" w14:textId="77777777" w:rsidTr="00744129">
        <w:tc>
          <w:tcPr>
            <w:tcW w:w="675" w:type="dxa"/>
          </w:tcPr>
          <w:p w14:paraId="4AB892C8"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25E3D75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191237</w:t>
            </w:r>
          </w:p>
        </w:tc>
        <w:tc>
          <w:tcPr>
            <w:tcW w:w="948" w:type="dxa"/>
          </w:tcPr>
          <w:p w14:paraId="30C86EBC"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144CE523" w14:textId="77777777" w:rsidR="00744129" w:rsidRPr="006B2793" w:rsidRDefault="00744129" w:rsidP="00744129">
            <w:pPr>
              <w:pStyle w:val="TAL"/>
              <w:tabs>
                <w:tab w:val="clear" w:pos="284"/>
                <w:tab w:val="clear" w:pos="567"/>
              </w:tabs>
              <w:rPr>
                <w:sz w:val="16"/>
              </w:rPr>
            </w:pPr>
            <w:r w:rsidRPr="006B2793">
              <w:rPr>
                <w:sz w:val="16"/>
              </w:rPr>
              <w:t>23.288 CR0102R2 (Rel-16, 'F'): Clarifications to network protection against abnormally behaving UEs</w:t>
            </w:r>
          </w:p>
        </w:tc>
        <w:tc>
          <w:tcPr>
            <w:tcW w:w="1519" w:type="dxa"/>
          </w:tcPr>
          <w:p w14:paraId="64FF2416" w14:textId="77777777"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14:paraId="2B185EEC" w14:textId="77777777" w:rsidR="00744129" w:rsidRPr="006B2793" w:rsidRDefault="00744129" w:rsidP="00744129">
            <w:pPr>
              <w:pStyle w:val="TAL"/>
              <w:tabs>
                <w:tab w:val="clear" w:pos="284"/>
                <w:tab w:val="clear" w:pos="567"/>
              </w:tabs>
              <w:rPr>
                <w:sz w:val="16"/>
              </w:rPr>
            </w:pPr>
            <w:r w:rsidRPr="006B2793">
              <w:rPr>
                <w:sz w:val="16"/>
              </w:rPr>
              <w:t>23.288</w:t>
            </w:r>
          </w:p>
        </w:tc>
        <w:tc>
          <w:tcPr>
            <w:tcW w:w="661" w:type="dxa"/>
          </w:tcPr>
          <w:p w14:paraId="60FE5208" w14:textId="77777777" w:rsidR="00744129" w:rsidRPr="006B2793" w:rsidRDefault="00744129" w:rsidP="00744129">
            <w:pPr>
              <w:pStyle w:val="TAL"/>
              <w:tabs>
                <w:tab w:val="clear" w:pos="284"/>
                <w:tab w:val="clear" w:pos="567"/>
              </w:tabs>
              <w:rPr>
                <w:sz w:val="16"/>
              </w:rPr>
            </w:pPr>
            <w:r w:rsidRPr="006B2793">
              <w:rPr>
                <w:sz w:val="16"/>
              </w:rPr>
              <w:t>0102</w:t>
            </w:r>
          </w:p>
        </w:tc>
        <w:tc>
          <w:tcPr>
            <w:tcW w:w="688" w:type="dxa"/>
          </w:tcPr>
          <w:p w14:paraId="179DF5FE" w14:textId="77777777" w:rsidR="00744129" w:rsidRPr="006B2793" w:rsidRDefault="00744129" w:rsidP="00744129">
            <w:pPr>
              <w:pStyle w:val="TAL"/>
              <w:tabs>
                <w:tab w:val="clear" w:pos="284"/>
                <w:tab w:val="clear" w:pos="567"/>
              </w:tabs>
              <w:rPr>
                <w:sz w:val="16"/>
              </w:rPr>
            </w:pPr>
            <w:r w:rsidRPr="006B2793">
              <w:rPr>
                <w:sz w:val="16"/>
              </w:rPr>
              <w:t>2</w:t>
            </w:r>
          </w:p>
        </w:tc>
        <w:tc>
          <w:tcPr>
            <w:tcW w:w="474" w:type="dxa"/>
          </w:tcPr>
          <w:p w14:paraId="21F2D922" w14:textId="77777777" w:rsidR="00744129" w:rsidRPr="006B2793" w:rsidRDefault="00744129" w:rsidP="00744129">
            <w:pPr>
              <w:pStyle w:val="TAL"/>
              <w:tabs>
                <w:tab w:val="clear" w:pos="284"/>
                <w:tab w:val="clear" w:pos="567"/>
              </w:tabs>
              <w:rPr>
                <w:sz w:val="16"/>
              </w:rPr>
            </w:pPr>
            <w:r w:rsidRPr="006B2793">
              <w:rPr>
                <w:sz w:val="16"/>
              </w:rPr>
              <w:t>F</w:t>
            </w:r>
          </w:p>
        </w:tc>
        <w:tc>
          <w:tcPr>
            <w:tcW w:w="661" w:type="dxa"/>
          </w:tcPr>
          <w:p w14:paraId="7C80A83E" w14:textId="77777777" w:rsidR="00744129" w:rsidRPr="006B2793" w:rsidRDefault="00744129" w:rsidP="00744129">
            <w:pPr>
              <w:pStyle w:val="TAL"/>
              <w:tabs>
                <w:tab w:val="clear" w:pos="284"/>
                <w:tab w:val="clear" w:pos="567"/>
              </w:tabs>
              <w:rPr>
                <w:sz w:val="16"/>
              </w:rPr>
            </w:pPr>
            <w:r w:rsidRPr="006B2793">
              <w:rPr>
                <w:sz w:val="16"/>
              </w:rPr>
              <w:t>16.1.0</w:t>
            </w:r>
          </w:p>
        </w:tc>
        <w:tc>
          <w:tcPr>
            <w:tcW w:w="511" w:type="dxa"/>
          </w:tcPr>
          <w:p w14:paraId="6EC349E2"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4F64A94" w14:textId="77777777" w:rsidR="00744129" w:rsidRPr="006B2793" w:rsidRDefault="00744129" w:rsidP="00744129">
            <w:pPr>
              <w:pStyle w:val="TAL"/>
              <w:tabs>
                <w:tab w:val="clear" w:pos="284"/>
                <w:tab w:val="clear" w:pos="567"/>
              </w:tabs>
              <w:rPr>
                <w:sz w:val="16"/>
              </w:rPr>
            </w:pPr>
            <w:r w:rsidRPr="006B2793">
              <w:rPr>
                <w:sz w:val="16"/>
              </w:rPr>
              <w:t>eNA</w:t>
            </w:r>
          </w:p>
        </w:tc>
        <w:tc>
          <w:tcPr>
            <w:tcW w:w="1340" w:type="dxa"/>
          </w:tcPr>
          <w:p w14:paraId="0797E3C4" w14:textId="77777777" w:rsidR="00744129" w:rsidRPr="006B2793" w:rsidRDefault="00744129" w:rsidP="00744129">
            <w:pPr>
              <w:pStyle w:val="TAL"/>
              <w:tabs>
                <w:tab w:val="clear" w:pos="284"/>
                <w:tab w:val="clear" w:pos="567"/>
              </w:tabs>
              <w:rPr>
                <w:sz w:val="16"/>
              </w:rPr>
            </w:pPr>
            <w:r w:rsidRPr="006B2793">
              <w:rPr>
                <w:sz w:val="16"/>
              </w:rPr>
              <w:t>Revision of 23.288 CR0102R1 in CR Pack SP-191062. This CR was approved.</w:t>
            </w:r>
          </w:p>
        </w:tc>
        <w:tc>
          <w:tcPr>
            <w:tcW w:w="986" w:type="dxa"/>
          </w:tcPr>
          <w:p w14:paraId="69097B11"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BC3231A" w14:textId="77777777" w:rsidR="00744129" w:rsidRPr="006B2793" w:rsidRDefault="00744129" w:rsidP="00744129">
            <w:pPr>
              <w:pStyle w:val="TAL"/>
              <w:tabs>
                <w:tab w:val="clear" w:pos="284"/>
                <w:tab w:val="clear" w:pos="567"/>
              </w:tabs>
              <w:rPr>
                <w:sz w:val="16"/>
              </w:rPr>
            </w:pPr>
          </w:p>
        </w:tc>
      </w:tr>
      <w:tr w:rsidR="00744129" w:rsidRPr="00200359" w14:paraId="4240F7E4" w14:textId="77777777" w:rsidTr="00744129">
        <w:tc>
          <w:tcPr>
            <w:tcW w:w="675" w:type="dxa"/>
          </w:tcPr>
          <w:p w14:paraId="7635C475"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7BEAAE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191238</w:t>
            </w:r>
          </w:p>
        </w:tc>
        <w:tc>
          <w:tcPr>
            <w:tcW w:w="948" w:type="dxa"/>
          </w:tcPr>
          <w:p w14:paraId="38AE1C48"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0A7FC5E2" w14:textId="77777777" w:rsidR="00744129" w:rsidRPr="006B2793" w:rsidRDefault="00744129" w:rsidP="00744129">
            <w:pPr>
              <w:pStyle w:val="TAL"/>
              <w:tabs>
                <w:tab w:val="clear" w:pos="284"/>
                <w:tab w:val="clear" w:pos="567"/>
              </w:tabs>
              <w:rPr>
                <w:sz w:val="16"/>
              </w:rPr>
            </w:pPr>
            <w:r w:rsidRPr="006B2793">
              <w:rPr>
                <w:sz w:val="16"/>
              </w:rPr>
              <w:t>Proposed way forward on the EnTV for the 5MBS</w:t>
            </w:r>
          </w:p>
        </w:tc>
        <w:tc>
          <w:tcPr>
            <w:tcW w:w="1519" w:type="dxa"/>
          </w:tcPr>
          <w:p w14:paraId="62D72CC4" w14:textId="77777777" w:rsidR="00744129" w:rsidRPr="006B2793" w:rsidRDefault="00744129" w:rsidP="00744129">
            <w:pPr>
              <w:pStyle w:val="TAL"/>
              <w:tabs>
                <w:tab w:val="clear" w:pos="284"/>
                <w:tab w:val="clear" w:pos="567"/>
              </w:tabs>
              <w:rPr>
                <w:sz w:val="16"/>
              </w:rPr>
            </w:pPr>
            <w:r w:rsidRPr="006B2793">
              <w:rPr>
                <w:sz w:val="16"/>
              </w:rPr>
              <w:t>ABS, Qualcomm, ZTE</w:t>
            </w:r>
          </w:p>
        </w:tc>
        <w:tc>
          <w:tcPr>
            <w:tcW w:w="1212" w:type="dxa"/>
          </w:tcPr>
          <w:p w14:paraId="73DD47D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B1A383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7EB242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2D65F9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51D9D3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C240DE8"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E366475" w14:textId="77777777" w:rsidR="00744129" w:rsidRPr="006B2793" w:rsidRDefault="00744129" w:rsidP="00744129">
            <w:pPr>
              <w:pStyle w:val="TAL"/>
              <w:tabs>
                <w:tab w:val="clear" w:pos="284"/>
                <w:tab w:val="clear" w:pos="567"/>
              </w:tabs>
              <w:rPr>
                <w:sz w:val="16"/>
              </w:rPr>
            </w:pPr>
          </w:p>
        </w:tc>
        <w:tc>
          <w:tcPr>
            <w:tcW w:w="1340" w:type="dxa"/>
          </w:tcPr>
          <w:p w14:paraId="47B8BAFD" w14:textId="77777777"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14:paraId="14EA57A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D30552F" w14:textId="77777777" w:rsidR="00744129" w:rsidRPr="006B2793" w:rsidRDefault="00744129" w:rsidP="00744129">
            <w:pPr>
              <w:pStyle w:val="TAL"/>
              <w:tabs>
                <w:tab w:val="clear" w:pos="284"/>
                <w:tab w:val="clear" w:pos="567"/>
              </w:tabs>
              <w:rPr>
                <w:sz w:val="16"/>
              </w:rPr>
            </w:pPr>
          </w:p>
        </w:tc>
      </w:tr>
      <w:tr w:rsidR="00744129" w:rsidRPr="00200359" w14:paraId="45087D5A" w14:textId="77777777" w:rsidTr="00744129">
        <w:tc>
          <w:tcPr>
            <w:tcW w:w="675" w:type="dxa"/>
          </w:tcPr>
          <w:p w14:paraId="5172BD92"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9DF586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191239</w:t>
            </w:r>
          </w:p>
        </w:tc>
        <w:tc>
          <w:tcPr>
            <w:tcW w:w="948" w:type="dxa"/>
          </w:tcPr>
          <w:p w14:paraId="484FB432"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34C0CC43"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FS_ATSSS_Ph2</w:t>
            </w:r>
          </w:p>
        </w:tc>
        <w:tc>
          <w:tcPr>
            <w:tcW w:w="1519" w:type="dxa"/>
          </w:tcPr>
          <w:p w14:paraId="636907F8" w14:textId="77777777" w:rsidR="00744129" w:rsidRPr="006B2793" w:rsidRDefault="00744129" w:rsidP="00744129">
            <w:pPr>
              <w:pStyle w:val="TAL"/>
              <w:tabs>
                <w:tab w:val="clear" w:pos="284"/>
                <w:tab w:val="clear" w:pos="567"/>
              </w:tabs>
              <w:rPr>
                <w:sz w:val="16"/>
              </w:rPr>
            </w:pPr>
            <w:r w:rsidRPr="006B2793">
              <w:rPr>
                <w:sz w:val="16"/>
              </w:rPr>
              <w:t>Apple</w:t>
            </w:r>
          </w:p>
        </w:tc>
        <w:tc>
          <w:tcPr>
            <w:tcW w:w="1212" w:type="dxa"/>
          </w:tcPr>
          <w:p w14:paraId="4F63A8E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D54AB9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448C19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63774A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88215F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1905CAB"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A400D13" w14:textId="77777777" w:rsidR="00744129" w:rsidRPr="006B2793" w:rsidRDefault="00744129" w:rsidP="00744129">
            <w:pPr>
              <w:pStyle w:val="TAL"/>
              <w:tabs>
                <w:tab w:val="clear" w:pos="284"/>
                <w:tab w:val="clear" w:pos="567"/>
              </w:tabs>
              <w:rPr>
                <w:sz w:val="16"/>
              </w:rPr>
            </w:pPr>
          </w:p>
        </w:tc>
        <w:tc>
          <w:tcPr>
            <w:tcW w:w="1340" w:type="dxa"/>
          </w:tcPr>
          <w:p w14:paraId="16425C9C" w14:textId="77777777" w:rsidR="00744129" w:rsidRPr="006B2793" w:rsidRDefault="00744129" w:rsidP="00744129">
            <w:pPr>
              <w:pStyle w:val="TAL"/>
              <w:tabs>
                <w:tab w:val="clear" w:pos="284"/>
                <w:tab w:val="clear" w:pos="567"/>
              </w:tabs>
              <w:rPr>
                <w:sz w:val="16"/>
              </w:rPr>
            </w:pPr>
            <w:r w:rsidRPr="006B2793">
              <w:rPr>
                <w:sz w:val="16"/>
              </w:rPr>
              <w:t>Revised to SP-191291.</w:t>
            </w:r>
          </w:p>
        </w:tc>
        <w:tc>
          <w:tcPr>
            <w:tcW w:w="986" w:type="dxa"/>
          </w:tcPr>
          <w:p w14:paraId="0AE783D3"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EB8DD2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191291</w:t>
            </w:r>
          </w:p>
        </w:tc>
      </w:tr>
      <w:tr w:rsidR="00744129" w:rsidRPr="00200359" w14:paraId="3E2ABB41" w14:textId="77777777" w:rsidTr="00744129">
        <w:tc>
          <w:tcPr>
            <w:tcW w:w="675" w:type="dxa"/>
          </w:tcPr>
          <w:p w14:paraId="71BDC66D"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1872308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191240</w:t>
            </w:r>
          </w:p>
        </w:tc>
        <w:tc>
          <w:tcPr>
            <w:tcW w:w="948" w:type="dxa"/>
          </w:tcPr>
          <w:p w14:paraId="6FBD2287"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45E293AC" w14:textId="77777777" w:rsidR="00744129" w:rsidRPr="006B2793" w:rsidRDefault="00744129" w:rsidP="00744129">
            <w:pPr>
              <w:pStyle w:val="TAL"/>
              <w:tabs>
                <w:tab w:val="clear" w:pos="284"/>
                <w:tab w:val="clear" w:pos="567"/>
              </w:tabs>
              <w:rPr>
                <w:sz w:val="16"/>
              </w:rPr>
            </w:pPr>
            <w:r w:rsidRPr="006B2793">
              <w:rPr>
                <w:sz w:val="16"/>
              </w:rPr>
              <w:t>Discussion on the network data analysis assisted energy saving</w:t>
            </w:r>
          </w:p>
        </w:tc>
        <w:tc>
          <w:tcPr>
            <w:tcW w:w="1519" w:type="dxa"/>
          </w:tcPr>
          <w:p w14:paraId="2048066D" w14:textId="77777777" w:rsidR="00744129" w:rsidRPr="006B2793" w:rsidRDefault="00744129" w:rsidP="00744129">
            <w:pPr>
              <w:pStyle w:val="TAL"/>
              <w:tabs>
                <w:tab w:val="clear" w:pos="284"/>
                <w:tab w:val="clear" w:pos="567"/>
              </w:tabs>
              <w:rPr>
                <w:sz w:val="16"/>
              </w:rPr>
            </w:pPr>
            <w:r w:rsidRPr="006B2793">
              <w:rPr>
                <w:sz w:val="16"/>
              </w:rPr>
              <w:t>China Telecom Corporation Ltd.</w:t>
            </w:r>
          </w:p>
        </w:tc>
        <w:tc>
          <w:tcPr>
            <w:tcW w:w="1212" w:type="dxa"/>
          </w:tcPr>
          <w:p w14:paraId="062B4E6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6A9D5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32375C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26A960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E0A8DF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5F54480"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D51936E" w14:textId="77777777" w:rsidR="00744129" w:rsidRPr="006B2793" w:rsidRDefault="00744129" w:rsidP="00744129">
            <w:pPr>
              <w:pStyle w:val="TAL"/>
              <w:tabs>
                <w:tab w:val="clear" w:pos="284"/>
                <w:tab w:val="clear" w:pos="567"/>
              </w:tabs>
              <w:rPr>
                <w:sz w:val="16"/>
              </w:rPr>
            </w:pPr>
          </w:p>
        </w:tc>
        <w:tc>
          <w:tcPr>
            <w:tcW w:w="1340" w:type="dxa"/>
          </w:tcPr>
          <w:p w14:paraId="2D91ADE4"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8C8CFE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ADBD296" w14:textId="77777777" w:rsidR="00744129" w:rsidRPr="006B2793" w:rsidRDefault="00744129" w:rsidP="00744129">
            <w:pPr>
              <w:pStyle w:val="TAL"/>
              <w:tabs>
                <w:tab w:val="clear" w:pos="284"/>
                <w:tab w:val="clear" w:pos="567"/>
              </w:tabs>
              <w:rPr>
                <w:sz w:val="16"/>
              </w:rPr>
            </w:pPr>
          </w:p>
        </w:tc>
      </w:tr>
      <w:tr w:rsidR="00744129" w:rsidRPr="00200359" w14:paraId="2ABA0C32" w14:textId="77777777" w:rsidTr="00744129">
        <w:tc>
          <w:tcPr>
            <w:tcW w:w="675" w:type="dxa"/>
          </w:tcPr>
          <w:p w14:paraId="085E82A2"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CC6486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191241</w:t>
            </w:r>
          </w:p>
        </w:tc>
        <w:tc>
          <w:tcPr>
            <w:tcW w:w="948" w:type="dxa"/>
          </w:tcPr>
          <w:p w14:paraId="4DD4A987"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72788186" w14:textId="77777777" w:rsidR="00744129" w:rsidRPr="006B2793" w:rsidRDefault="00744129" w:rsidP="00744129">
            <w:pPr>
              <w:pStyle w:val="TAL"/>
              <w:tabs>
                <w:tab w:val="clear" w:pos="284"/>
                <w:tab w:val="clear" w:pos="567"/>
              </w:tabs>
              <w:rPr>
                <w:sz w:val="16"/>
              </w:rPr>
            </w:pPr>
            <w:r w:rsidRPr="006B2793">
              <w:rPr>
                <w:sz w:val="16"/>
              </w:rPr>
              <w:t>Consideration for SA WG2 Rel-17 Prioritization</w:t>
            </w:r>
          </w:p>
        </w:tc>
        <w:tc>
          <w:tcPr>
            <w:tcW w:w="1519" w:type="dxa"/>
          </w:tcPr>
          <w:p w14:paraId="140DD796" w14:textId="77777777"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14:paraId="72144A2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F6E21B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F0F8DF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2C72B6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DD9F2D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D467181"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27D59AD" w14:textId="77777777" w:rsidR="00744129" w:rsidRPr="006B2793" w:rsidRDefault="00744129" w:rsidP="00744129">
            <w:pPr>
              <w:pStyle w:val="TAL"/>
              <w:tabs>
                <w:tab w:val="clear" w:pos="284"/>
                <w:tab w:val="clear" w:pos="567"/>
              </w:tabs>
              <w:rPr>
                <w:sz w:val="16"/>
              </w:rPr>
            </w:pPr>
          </w:p>
        </w:tc>
        <w:tc>
          <w:tcPr>
            <w:tcW w:w="1340" w:type="dxa"/>
          </w:tcPr>
          <w:p w14:paraId="6DE60668" w14:textId="77777777"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14:paraId="2C90A557"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423C143" w14:textId="77777777" w:rsidR="00744129" w:rsidRPr="006B2793" w:rsidRDefault="00744129" w:rsidP="00744129">
            <w:pPr>
              <w:pStyle w:val="TAL"/>
              <w:tabs>
                <w:tab w:val="clear" w:pos="284"/>
                <w:tab w:val="clear" w:pos="567"/>
              </w:tabs>
              <w:rPr>
                <w:sz w:val="16"/>
              </w:rPr>
            </w:pPr>
          </w:p>
        </w:tc>
      </w:tr>
      <w:tr w:rsidR="00744129" w:rsidRPr="00200359" w14:paraId="7C9706A3" w14:textId="77777777" w:rsidTr="00744129">
        <w:tc>
          <w:tcPr>
            <w:tcW w:w="675" w:type="dxa"/>
          </w:tcPr>
          <w:p w14:paraId="3E72A05F"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4E7F3DE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191242</w:t>
            </w:r>
          </w:p>
        </w:tc>
        <w:tc>
          <w:tcPr>
            <w:tcW w:w="948" w:type="dxa"/>
          </w:tcPr>
          <w:p w14:paraId="02773F4F"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33C4727F" w14:textId="77777777" w:rsidR="00744129" w:rsidRPr="006B2793" w:rsidRDefault="00744129" w:rsidP="00744129">
            <w:pPr>
              <w:pStyle w:val="TAL"/>
              <w:tabs>
                <w:tab w:val="clear" w:pos="284"/>
                <w:tab w:val="clear" w:pos="567"/>
              </w:tabs>
              <w:rPr>
                <w:sz w:val="16"/>
              </w:rPr>
            </w:pPr>
            <w:r w:rsidRPr="006B2793">
              <w:rPr>
                <w:sz w:val="16"/>
              </w:rPr>
              <w:t>[DRAFT] Reply LS on 'analytics support for energy saving'</w:t>
            </w:r>
          </w:p>
        </w:tc>
        <w:tc>
          <w:tcPr>
            <w:tcW w:w="1519" w:type="dxa"/>
          </w:tcPr>
          <w:p w14:paraId="12693FD8" w14:textId="77777777" w:rsidR="00744129" w:rsidRPr="006B2793" w:rsidRDefault="00744129" w:rsidP="00744129">
            <w:pPr>
              <w:pStyle w:val="TAL"/>
              <w:tabs>
                <w:tab w:val="clear" w:pos="284"/>
                <w:tab w:val="clear" w:pos="567"/>
              </w:tabs>
              <w:rPr>
                <w:sz w:val="16"/>
              </w:rPr>
            </w:pPr>
            <w:r w:rsidRPr="006B2793">
              <w:rPr>
                <w:sz w:val="16"/>
              </w:rPr>
              <w:t>China Telecom Corporation Ltd.</w:t>
            </w:r>
          </w:p>
        </w:tc>
        <w:tc>
          <w:tcPr>
            <w:tcW w:w="1212" w:type="dxa"/>
          </w:tcPr>
          <w:p w14:paraId="6AC2F37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4023C2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4CB431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4D8D04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BAD2E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63936EB"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BFC90F0" w14:textId="77777777"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14:paraId="2351308A" w14:textId="77777777" w:rsidR="00744129" w:rsidRPr="006B2793" w:rsidRDefault="00744129" w:rsidP="00744129">
            <w:pPr>
              <w:pStyle w:val="TAL"/>
              <w:tabs>
                <w:tab w:val="clear" w:pos="284"/>
                <w:tab w:val="clear" w:pos="567"/>
              </w:tabs>
              <w:rPr>
                <w:sz w:val="16"/>
              </w:rPr>
            </w:pPr>
            <w:r w:rsidRPr="006B2793">
              <w:rPr>
                <w:sz w:val="16"/>
              </w:rPr>
              <w:t>Response to SP-191051. Merged into SP-191359</w:t>
            </w:r>
          </w:p>
        </w:tc>
        <w:tc>
          <w:tcPr>
            <w:tcW w:w="986" w:type="dxa"/>
          </w:tcPr>
          <w:p w14:paraId="7CBFE097" w14:textId="77777777" w:rsidR="00744129" w:rsidRPr="006B2793" w:rsidRDefault="00744129" w:rsidP="00744129">
            <w:pPr>
              <w:pStyle w:val="TAL"/>
              <w:tabs>
                <w:tab w:val="clear" w:pos="284"/>
                <w:tab w:val="clear" w:pos="567"/>
              </w:tabs>
              <w:rPr>
                <w:sz w:val="16"/>
              </w:rPr>
            </w:pPr>
            <w:r w:rsidRPr="006B2793">
              <w:rPr>
                <w:sz w:val="16"/>
              </w:rPr>
              <w:t>Merged</w:t>
            </w:r>
          </w:p>
        </w:tc>
        <w:tc>
          <w:tcPr>
            <w:tcW w:w="1019" w:type="dxa"/>
          </w:tcPr>
          <w:p w14:paraId="6818057A" w14:textId="77777777" w:rsidR="00744129" w:rsidRPr="006B2793" w:rsidRDefault="00744129" w:rsidP="00744129">
            <w:pPr>
              <w:pStyle w:val="TAL"/>
              <w:tabs>
                <w:tab w:val="clear" w:pos="284"/>
                <w:tab w:val="clear" w:pos="567"/>
              </w:tabs>
              <w:rPr>
                <w:sz w:val="16"/>
              </w:rPr>
            </w:pPr>
          </w:p>
        </w:tc>
      </w:tr>
      <w:tr w:rsidR="00744129" w:rsidRPr="00200359" w14:paraId="48325764" w14:textId="77777777" w:rsidTr="00744129">
        <w:tc>
          <w:tcPr>
            <w:tcW w:w="675" w:type="dxa"/>
          </w:tcPr>
          <w:p w14:paraId="48E69BF1"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1F948C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191243</w:t>
            </w:r>
          </w:p>
        </w:tc>
        <w:tc>
          <w:tcPr>
            <w:tcW w:w="948" w:type="dxa"/>
          </w:tcPr>
          <w:p w14:paraId="636A37DC"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7CEDE1E3" w14:textId="77777777" w:rsidR="00744129" w:rsidRPr="006B2793" w:rsidRDefault="00744129" w:rsidP="00744129">
            <w:pPr>
              <w:pStyle w:val="TAL"/>
              <w:tabs>
                <w:tab w:val="clear" w:pos="284"/>
                <w:tab w:val="clear" w:pos="567"/>
              </w:tabs>
              <w:rPr>
                <w:sz w:val="16"/>
              </w:rPr>
            </w:pPr>
            <w:r w:rsidRPr="006B2793">
              <w:rPr>
                <w:sz w:val="16"/>
              </w:rPr>
              <w:t>Release 17 Time Schedule</w:t>
            </w:r>
          </w:p>
        </w:tc>
        <w:tc>
          <w:tcPr>
            <w:tcW w:w="1519" w:type="dxa"/>
          </w:tcPr>
          <w:p w14:paraId="4CFFC20B" w14:textId="77777777" w:rsidR="00744129" w:rsidRPr="006B2793" w:rsidRDefault="00744129" w:rsidP="00744129">
            <w:pPr>
              <w:pStyle w:val="TAL"/>
              <w:tabs>
                <w:tab w:val="clear" w:pos="284"/>
                <w:tab w:val="clear" w:pos="567"/>
              </w:tabs>
              <w:rPr>
                <w:sz w:val="16"/>
              </w:rPr>
            </w:pPr>
            <w:r w:rsidRPr="006B2793">
              <w:rPr>
                <w:sz w:val="16"/>
              </w:rPr>
              <w:t>Huawei, China Mobile, China Telecom, China Unicom, Hisilicon, CATT, CAICT, OPPO, ZTE, XiaoMi, Tencent, ABS, Sennheiser, Futurewei, Interdigital, Thales, Toyota Motor Corporation</w:t>
            </w:r>
          </w:p>
        </w:tc>
        <w:tc>
          <w:tcPr>
            <w:tcW w:w="1212" w:type="dxa"/>
          </w:tcPr>
          <w:p w14:paraId="0AC3EE2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93EC9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AE82CF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8116D2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9522D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766A2B8" w14:textId="77777777" w:rsidR="00744129" w:rsidRPr="006B2793" w:rsidRDefault="00744129" w:rsidP="00744129">
            <w:pPr>
              <w:pStyle w:val="TAL"/>
              <w:tabs>
                <w:tab w:val="clear" w:pos="284"/>
                <w:tab w:val="clear" w:pos="567"/>
              </w:tabs>
              <w:rPr>
                <w:sz w:val="16"/>
              </w:rPr>
            </w:pPr>
          </w:p>
        </w:tc>
        <w:tc>
          <w:tcPr>
            <w:tcW w:w="2038" w:type="dxa"/>
          </w:tcPr>
          <w:p w14:paraId="477D3633" w14:textId="77777777" w:rsidR="00744129" w:rsidRPr="006B2793" w:rsidRDefault="00744129" w:rsidP="00744129">
            <w:pPr>
              <w:pStyle w:val="TAL"/>
              <w:tabs>
                <w:tab w:val="clear" w:pos="284"/>
                <w:tab w:val="clear" w:pos="567"/>
              </w:tabs>
              <w:rPr>
                <w:sz w:val="16"/>
              </w:rPr>
            </w:pPr>
          </w:p>
        </w:tc>
        <w:tc>
          <w:tcPr>
            <w:tcW w:w="1340" w:type="dxa"/>
          </w:tcPr>
          <w:p w14:paraId="299515B3" w14:textId="77777777"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14:paraId="576E3F54"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B806869" w14:textId="77777777" w:rsidR="00744129" w:rsidRPr="006B2793" w:rsidRDefault="00744129" w:rsidP="00744129">
            <w:pPr>
              <w:pStyle w:val="TAL"/>
              <w:tabs>
                <w:tab w:val="clear" w:pos="284"/>
                <w:tab w:val="clear" w:pos="567"/>
              </w:tabs>
              <w:rPr>
                <w:sz w:val="16"/>
              </w:rPr>
            </w:pPr>
          </w:p>
        </w:tc>
      </w:tr>
      <w:tr w:rsidR="00744129" w:rsidRPr="00200359" w14:paraId="0DC004CD" w14:textId="77777777" w:rsidTr="00744129">
        <w:tc>
          <w:tcPr>
            <w:tcW w:w="675" w:type="dxa"/>
          </w:tcPr>
          <w:p w14:paraId="4E4F6999" w14:textId="77777777"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14:paraId="5792FD5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191244</w:t>
            </w:r>
          </w:p>
        </w:tc>
        <w:tc>
          <w:tcPr>
            <w:tcW w:w="948" w:type="dxa"/>
          </w:tcPr>
          <w:p w14:paraId="3D0E5FAE"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6B7964F5"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14:paraId="2B230789" w14:textId="77777777"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14:paraId="79E4E86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B4F59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23E55A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C67EF0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A49F52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24FA612"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4A301DD" w14:textId="77777777" w:rsidR="00744129" w:rsidRPr="006B2793" w:rsidRDefault="00744129" w:rsidP="00744129">
            <w:pPr>
              <w:pStyle w:val="TAL"/>
              <w:tabs>
                <w:tab w:val="clear" w:pos="284"/>
                <w:tab w:val="clear" w:pos="567"/>
              </w:tabs>
              <w:rPr>
                <w:sz w:val="16"/>
              </w:rPr>
            </w:pPr>
          </w:p>
        </w:tc>
        <w:tc>
          <w:tcPr>
            <w:tcW w:w="1340" w:type="dxa"/>
          </w:tcPr>
          <w:p w14:paraId="2C8B68E8" w14:textId="77777777" w:rsidR="00744129" w:rsidRPr="006B2793" w:rsidRDefault="00744129" w:rsidP="00744129">
            <w:pPr>
              <w:pStyle w:val="TAL"/>
              <w:tabs>
                <w:tab w:val="clear" w:pos="284"/>
                <w:tab w:val="clear" w:pos="567"/>
              </w:tabs>
              <w:rPr>
                <w:sz w:val="16"/>
              </w:rPr>
            </w:pPr>
            <w:r w:rsidRPr="006B2793">
              <w:rPr>
                <w:sz w:val="16"/>
              </w:rPr>
              <w:t>Revised to SP-191287.</w:t>
            </w:r>
          </w:p>
        </w:tc>
        <w:tc>
          <w:tcPr>
            <w:tcW w:w="986" w:type="dxa"/>
          </w:tcPr>
          <w:p w14:paraId="7B445C3A"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0893160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191287</w:t>
            </w:r>
          </w:p>
        </w:tc>
      </w:tr>
      <w:tr w:rsidR="00744129" w:rsidRPr="00200359" w14:paraId="15528BAF" w14:textId="77777777" w:rsidTr="00744129">
        <w:tc>
          <w:tcPr>
            <w:tcW w:w="675" w:type="dxa"/>
          </w:tcPr>
          <w:p w14:paraId="1A84D72F" w14:textId="77777777" w:rsidR="00744129" w:rsidRPr="006B2793" w:rsidRDefault="00744129" w:rsidP="00744129">
            <w:pPr>
              <w:pStyle w:val="TAL"/>
              <w:tabs>
                <w:tab w:val="clear" w:pos="284"/>
                <w:tab w:val="clear" w:pos="567"/>
              </w:tabs>
              <w:rPr>
                <w:sz w:val="16"/>
              </w:rPr>
            </w:pPr>
            <w:r w:rsidRPr="006B2793">
              <w:rPr>
                <w:sz w:val="16"/>
              </w:rPr>
              <w:t>5.4</w:t>
            </w:r>
          </w:p>
        </w:tc>
        <w:tc>
          <w:tcPr>
            <w:tcW w:w="1134" w:type="dxa"/>
          </w:tcPr>
          <w:p w14:paraId="753FEE1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191245</w:t>
            </w:r>
          </w:p>
        </w:tc>
        <w:tc>
          <w:tcPr>
            <w:tcW w:w="948" w:type="dxa"/>
          </w:tcPr>
          <w:p w14:paraId="309D6476"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2123CBA0" w14:textId="77777777" w:rsidR="00744129" w:rsidRPr="006B2793" w:rsidRDefault="00744129" w:rsidP="00744129">
            <w:pPr>
              <w:pStyle w:val="TAL"/>
              <w:tabs>
                <w:tab w:val="clear" w:pos="284"/>
                <w:tab w:val="clear" w:pos="567"/>
              </w:tabs>
              <w:rPr>
                <w:sz w:val="16"/>
              </w:rPr>
            </w:pPr>
            <w:r w:rsidRPr="006B2793">
              <w:rPr>
                <w:sz w:val="16"/>
              </w:rPr>
              <w:t>NTN for the digital inclusion of the less favoured ones</w:t>
            </w:r>
          </w:p>
        </w:tc>
        <w:tc>
          <w:tcPr>
            <w:tcW w:w="1519" w:type="dxa"/>
          </w:tcPr>
          <w:p w14:paraId="75477AE9" w14:textId="77777777" w:rsidR="00744129" w:rsidRPr="006B2793" w:rsidRDefault="00744129" w:rsidP="00744129">
            <w:pPr>
              <w:pStyle w:val="TAL"/>
              <w:tabs>
                <w:tab w:val="clear" w:pos="284"/>
                <w:tab w:val="clear" w:pos="567"/>
              </w:tabs>
              <w:rPr>
                <w:sz w:val="16"/>
              </w:rPr>
            </w:pPr>
            <w:r w:rsidRPr="006B2793">
              <w:rPr>
                <w:sz w:val="16"/>
              </w:rPr>
              <w:t>THALES</w:t>
            </w:r>
          </w:p>
        </w:tc>
        <w:tc>
          <w:tcPr>
            <w:tcW w:w="1212" w:type="dxa"/>
          </w:tcPr>
          <w:p w14:paraId="524328E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58584F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E4B613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CDD07C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680D2E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727F828"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367E342" w14:textId="77777777" w:rsidR="00744129" w:rsidRPr="006B2793" w:rsidRDefault="00744129" w:rsidP="00744129">
            <w:pPr>
              <w:pStyle w:val="TAL"/>
              <w:tabs>
                <w:tab w:val="clear" w:pos="284"/>
                <w:tab w:val="clear" w:pos="567"/>
              </w:tabs>
              <w:rPr>
                <w:sz w:val="16"/>
              </w:rPr>
            </w:pPr>
          </w:p>
        </w:tc>
        <w:tc>
          <w:tcPr>
            <w:tcW w:w="1340" w:type="dxa"/>
          </w:tcPr>
          <w:p w14:paraId="038634D2"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EA50799"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C2151F9" w14:textId="77777777" w:rsidR="00744129" w:rsidRPr="006B2793" w:rsidRDefault="00744129" w:rsidP="00744129">
            <w:pPr>
              <w:pStyle w:val="TAL"/>
              <w:tabs>
                <w:tab w:val="clear" w:pos="284"/>
                <w:tab w:val="clear" w:pos="567"/>
              </w:tabs>
              <w:rPr>
                <w:sz w:val="16"/>
              </w:rPr>
            </w:pPr>
          </w:p>
        </w:tc>
      </w:tr>
      <w:tr w:rsidR="00744129" w:rsidRPr="00200359" w14:paraId="32423C43" w14:textId="77777777" w:rsidTr="00744129">
        <w:tc>
          <w:tcPr>
            <w:tcW w:w="675" w:type="dxa"/>
          </w:tcPr>
          <w:p w14:paraId="1AC58454"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672567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191246</w:t>
            </w:r>
          </w:p>
        </w:tc>
        <w:tc>
          <w:tcPr>
            <w:tcW w:w="948" w:type="dxa"/>
          </w:tcPr>
          <w:p w14:paraId="0B6D00A9"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6FBF018C"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FS_ID-UAS</w:t>
            </w:r>
          </w:p>
        </w:tc>
        <w:tc>
          <w:tcPr>
            <w:tcW w:w="1519" w:type="dxa"/>
          </w:tcPr>
          <w:p w14:paraId="0DAB53DE" w14:textId="77777777"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14:paraId="00BD36C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5EC376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217527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3C2E2E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687FC6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9EA101F"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3794AE9" w14:textId="77777777" w:rsidR="00744129" w:rsidRPr="006B2793" w:rsidRDefault="00744129" w:rsidP="00744129">
            <w:pPr>
              <w:pStyle w:val="TAL"/>
              <w:tabs>
                <w:tab w:val="clear" w:pos="284"/>
                <w:tab w:val="clear" w:pos="567"/>
              </w:tabs>
              <w:rPr>
                <w:sz w:val="16"/>
              </w:rPr>
            </w:pPr>
            <w:r w:rsidRPr="006B2793">
              <w:rPr>
                <w:sz w:val="16"/>
              </w:rPr>
              <w:t>FS_ID_UAS_SA2</w:t>
            </w:r>
          </w:p>
        </w:tc>
        <w:tc>
          <w:tcPr>
            <w:tcW w:w="1340" w:type="dxa"/>
          </w:tcPr>
          <w:p w14:paraId="5F3B715C" w14:textId="77777777" w:rsidR="00744129" w:rsidRPr="006B2793" w:rsidRDefault="00744129" w:rsidP="00744129">
            <w:pPr>
              <w:pStyle w:val="TAL"/>
              <w:tabs>
                <w:tab w:val="clear" w:pos="284"/>
                <w:tab w:val="clear" w:pos="567"/>
              </w:tabs>
              <w:rPr>
                <w:sz w:val="16"/>
              </w:rPr>
            </w:pPr>
            <w:r w:rsidRPr="006B2793">
              <w:rPr>
                <w:sz w:val="16"/>
              </w:rPr>
              <w:t>Revised to SP-191294.</w:t>
            </w:r>
          </w:p>
        </w:tc>
        <w:tc>
          <w:tcPr>
            <w:tcW w:w="986" w:type="dxa"/>
          </w:tcPr>
          <w:p w14:paraId="0678B06A"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F148BC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191294</w:t>
            </w:r>
          </w:p>
        </w:tc>
      </w:tr>
      <w:tr w:rsidR="00744129" w:rsidRPr="00200359" w14:paraId="2980F5F2" w14:textId="77777777" w:rsidTr="00744129">
        <w:tc>
          <w:tcPr>
            <w:tcW w:w="675" w:type="dxa"/>
          </w:tcPr>
          <w:p w14:paraId="320EA551" w14:textId="77777777" w:rsidR="00744129" w:rsidRPr="006B2793" w:rsidRDefault="00744129" w:rsidP="00744129">
            <w:pPr>
              <w:pStyle w:val="TAL"/>
              <w:tabs>
                <w:tab w:val="clear" w:pos="284"/>
                <w:tab w:val="clear" w:pos="567"/>
              </w:tabs>
              <w:rPr>
                <w:sz w:val="16"/>
              </w:rPr>
            </w:pPr>
            <w:r w:rsidRPr="006B2793">
              <w:rPr>
                <w:sz w:val="16"/>
              </w:rPr>
              <w:t>19.3</w:t>
            </w:r>
          </w:p>
        </w:tc>
        <w:tc>
          <w:tcPr>
            <w:tcW w:w="1134" w:type="dxa"/>
          </w:tcPr>
          <w:p w14:paraId="76E8D92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191247</w:t>
            </w:r>
          </w:p>
        </w:tc>
        <w:tc>
          <w:tcPr>
            <w:tcW w:w="948" w:type="dxa"/>
          </w:tcPr>
          <w:p w14:paraId="5DDEDCD8" w14:textId="77777777"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14:paraId="49CB2F19" w14:textId="77777777" w:rsidR="00744129" w:rsidRPr="006B2793" w:rsidRDefault="00744129" w:rsidP="00744129">
            <w:pPr>
              <w:pStyle w:val="TAL"/>
              <w:tabs>
                <w:tab w:val="clear" w:pos="284"/>
                <w:tab w:val="clear" w:pos="567"/>
              </w:tabs>
              <w:rPr>
                <w:sz w:val="16"/>
              </w:rPr>
            </w:pPr>
            <w:r w:rsidRPr="006B2793">
              <w:rPr>
                <w:sz w:val="16"/>
              </w:rPr>
              <w:t>Summary for work item 'Service Interactivity'</w:t>
            </w:r>
          </w:p>
        </w:tc>
        <w:tc>
          <w:tcPr>
            <w:tcW w:w="1519" w:type="dxa"/>
          </w:tcPr>
          <w:p w14:paraId="12DAA9C0" w14:textId="77777777"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14:paraId="69AEF22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8CC65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EA1E15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34E38B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AE3BA2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D691794"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3BA3F3E" w14:textId="77777777" w:rsidR="00744129" w:rsidRPr="006B2793" w:rsidRDefault="00744129" w:rsidP="00744129">
            <w:pPr>
              <w:pStyle w:val="TAL"/>
              <w:tabs>
                <w:tab w:val="clear" w:pos="284"/>
                <w:tab w:val="clear" w:pos="567"/>
              </w:tabs>
              <w:rPr>
                <w:sz w:val="16"/>
              </w:rPr>
            </w:pPr>
            <w:r w:rsidRPr="006B2793">
              <w:rPr>
                <w:sz w:val="16"/>
              </w:rPr>
              <w:t>SerInter</w:t>
            </w:r>
          </w:p>
        </w:tc>
        <w:tc>
          <w:tcPr>
            <w:tcW w:w="1340" w:type="dxa"/>
          </w:tcPr>
          <w:p w14:paraId="6B18E305"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14:paraId="34CA2B2E"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4AE760FF" w14:textId="77777777" w:rsidR="00744129" w:rsidRPr="006B2793" w:rsidRDefault="00744129" w:rsidP="00744129">
            <w:pPr>
              <w:pStyle w:val="TAL"/>
              <w:tabs>
                <w:tab w:val="clear" w:pos="284"/>
                <w:tab w:val="clear" w:pos="567"/>
              </w:tabs>
              <w:rPr>
                <w:sz w:val="16"/>
              </w:rPr>
            </w:pPr>
          </w:p>
        </w:tc>
      </w:tr>
      <w:tr w:rsidR="00744129" w:rsidRPr="00200359" w14:paraId="50A681F3" w14:textId="77777777" w:rsidTr="00744129">
        <w:tc>
          <w:tcPr>
            <w:tcW w:w="675" w:type="dxa"/>
          </w:tcPr>
          <w:p w14:paraId="5368208D"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5CB5A0A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191248</w:t>
            </w:r>
          </w:p>
        </w:tc>
        <w:tc>
          <w:tcPr>
            <w:tcW w:w="948" w:type="dxa"/>
          </w:tcPr>
          <w:p w14:paraId="3EE21CC9"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0377223D" w14:textId="77777777" w:rsidR="00744129" w:rsidRPr="006B2793" w:rsidRDefault="00744129" w:rsidP="00744129">
            <w:pPr>
              <w:pStyle w:val="TAL"/>
              <w:tabs>
                <w:tab w:val="clear" w:pos="284"/>
                <w:tab w:val="clear" w:pos="567"/>
              </w:tabs>
              <w:rPr>
                <w:sz w:val="16"/>
              </w:rPr>
            </w:pPr>
            <w:r w:rsidRPr="006B2793">
              <w:rPr>
                <w:sz w:val="16"/>
              </w:rPr>
              <w:t>Revised SID: Study on System enhancement for Proximity based Services in 5GS</w:t>
            </w:r>
          </w:p>
        </w:tc>
        <w:tc>
          <w:tcPr>
            <w:tcW w:w="1519" w:type="dxa"/>
          </w:tcPr>
          <w:p w14:paraId="0C694220" w14:textId="77777777"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14:paraId="3D1A6F6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31DCC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5F0786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5477EF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2DE1C5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DF17325"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2DB27EF" w14:textId="77777777" w:rsidR="00744129" w:rsidRPr="006B2793" w:rsidRDefault="00744129" w:rsidP="00744129">
            <w:pPr>
              <w:pStyle w:val="TAL"/>
              <w:tabs>
                <w:tab w:val="clear" w:pos="284"/>
                <w:tab w:val="clear" w:pos="567"/>
              </w:tabs>
              <w:rPr>
                <w:sz w:val="16"/>
              </w:rPr>
            </w:pPr>
            <w:r w:rsidRPr="006B2793">
              <w:rPr>
                <w:sz w:val="16"/>
              </w:rPr>
              <w:t>FS_5G_ProSe</w:t>
            </w:r>
          </w:p>
        </w:tc>
        <w:tc>
          <w:tcPr>
            <w:tcW w:w="1340" w:type="dxa"/>
          </w:tcPr>
          <w:p w14:paraId="6C97DF54"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195F7BC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F1B2D51" w14:textId="77777777" w:rsidR="00744129" w:rsidRPr="006B2793" w:rsidRDefault="00744129" w:rsidP="00744129">
            <w:pPr>
              <w:pStyle w:val="TAL"/>
              <w:tabs>
                <w:tab w:val="clear" w:pos="284"/>
                <w:tab w:val="clear" w:pos="567"/>
              </w:tabs>
              <w:rPr>
                <w:sz w:val="16"/>
              </w:rPr>
            </w:pPr>
          </w:p>
        </w:tc>
      </w:tr>
      <w:tr w:rsidR="00744129" w:rsidRPr="00200359" w14:paraId="64599075" w14:textId="77777777" w:rsidTr="00744129">
        <w:tc>
          <w:tcPr>
            <w:tcW w:w="675" w:type="dxa"/>
          </w:tcPr>
          <w:p w14:paraId="1ED41521"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493B624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191249</w:t>
            </w:r>
          </w:p>
        </w:tc>
        <w:tc>
          <w:tcPr>
            <w:tcW w:w="948" w:type="dxa"/>
          </w:tcPr>
          <w:p w14:paraId="063584ED"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4E3930BE" w14:textId="77777777" w:rsidR="00744129" w:rsidRPr="006B2793" w:rsidRDefault="00744129" w:rsidP="00744129">
            <w:pPr>
              <w:pStyle w:val="TAL"/>
              <w:tabs>
                <w:tab w:val="clear" w:pos="284"/>
                <w:tab w:val="clear" w:pos="567"/>
              </w:tabs>
              <w:rPr>
                <w:sz w:val="16"/>
              </w:rPr>
            </w:pPr>
            <w:r w:rsidRPr="006B2793">
              <w:rPr>
                <w:sz w:val="16"/>
              </w:rPr>
              <w:t>Proposed way forward for SA WG2 CR:'Registration with AMF Rellocation'</w:t>
            </w:r>
          </w:p>
        </w:tc>
        <w:tc>
          <w:tcPr>
            <w:tcW w:w="1519" w:type="dxa"/>
          </w:tcPr>
          <w:p w14:paraId="030FCF28" w14:textId="77777777" w:rsidR="00744129" w:rsidRPr="006B2793" w:rsidRDefault="00744129" w:rsidP="00744129">
            <w:pPr>
              <w:pStyle w:val="TAL"/>
              <w:tabs>
                <w:tab w:val="clear" w:pos="284"/>
                <w:tab w:val="clear" w:pos="567"/>
              </w:tabs>
              <w:rPr>
                <w:sz w:val="16"/>
              </w:rPr>
            </w:pPr>
            <w:r w:rsidRPr="006B2793">
              <w:rPr>
                <w:sz w:val="16"/>
              </w:rPr>
              <w:t>Ericsson Telecomunicazioni SpA, Qualcomm Inc.</w:t>
            </w:r>
          </w:p>
        </w:tc>
        <w:tc>
          <w:tcPr>
            <w:tcW w:w="1212" w:type="dxa"/>
          </w:tcPr>
          <w:p w14:paraId="108AD4C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9108B7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AC32A2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C35C0F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53780B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D50E768"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3CA6A34" w14:textId="77777777"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14:paraId="17593C9D" w14:textId="77777777" w:rsidR="00744129" w:rsidRPr="006B2793" w:rsidRDefault="00744129" w:rsidP="00744129">
            <w:pPr>
              <w:pStyle w:val="TAL"/>
              <w:tabs>
                <w:tab w:val="clear" w:pos="284"/>
                <w:tab w:val="clear" w:pos="567"/>
              </w:tabs>
              <w:rPr>
                <w:sz w:val="16"/>
              </w:rPr>
            </w:pPr>
            <w:r w:rsidRPr="006B2793">
              <w:rPr>
                <w:sz w:val="16"/>
              </w:rPr>
              <w:t>Proposes not approving 23.502 CR1892 in SP-191058. Noted</w:t>
            </w:r>
          </w:p>
        </w:tc>
        <w:tc>
          <w:tcPr>
            <w:tcW w:w="986" w:type="dxa"/>
          </w:tcPr>
          <w:p w14:paraId="5576FFD7"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141CCC5" w14:textId="77777777" w:rsidR="00744129" w:rsidRPr="006B2793" w:rsidRDefault="00744129" w:rsidP="00744129">
            <w:pPr>
              <w:pStyle w:val="TAL"/>
              <w:tabs>
                <w:tab w:val="clear" w:pos="284"/>
                <w:tab w:val="clear" w:pos="567"/>
              </w:tabs>
              <w:rPr>
                <w:sz w:val="16"/>
              </w:rPr>
            </w:pPr>
          </w:p>
        </w:tc>
      </w:tr>
      <w:tr w:rsidR="00744129" w:rsidRPr="00200359" w14:paraId="2F106593" w14:textId="77777777" w:rsidTr="00744129">
        <w:tc>
          <w:tcPr>
            <w:tcW w:w="675" w:type="dxa"/>
          </w:tcPr>
          <w:p w14:paraId="5B07D21C"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561474C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191250</w:t>
            </w:r>
          </w:p>
        </w:tc>
        <w:tc>
          <w:tcPr>
            <w:tcW w:w="948" w:type="dxa"/>
          </w:tcPr>
          <w:p w14:paraId="69D1ED9B"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35954D4B" w14:textId="77777777" w:rsidR="00744129" w:rsidRPr="006B2793" w:rsidRDefault="00744129" w:rsidP="00744129">
            <w:pPr>
              <w:pStyle w:val="TAL"/>
              <w:tabs>
                <w:tab w:val="clear" w:pos="284"/>
                <w:tab w:val="clear" w:pos="567"/>
              </w:tabs>
              <w:rPr>
                <w:sz w:val="16"/>
              </w:rPr>
            </w:pPr>
            <w:r w:rsidRPr="006B2793">
              <w:rPr>
                <w:sz w:val="16"/>
              </w:rPr>
              <w:t>Proposed way forward for SA WG2 CR:'MO EDT for User Plane CIoT 5GS Optimisation'</w:t>
            </w:r>
          </w:p>
        </w:tc>
        <w:tc>
          <w:tcPr>
            <w:tcW w:w="1519" w:type="dxa"/>
          </w:tcPr>
          <w:p w14:paraId="3BC304FF" w14:textId="77777777" w:rsidR="00744129" w:rsidRPr="006B2793" w:rsidRDefault="00744129" w:rsidP="00744129">
            <w:pPr>
              <w:pStyle w:val="TAL"/>
              <w:tabs>
                <w:tab w:val="clear" w:pos="284"/>
                <w:tab w:val="clear" w:pos="567"/>
              </w:tabs>
              <w:rPr>
                <w:sz w:val="16"/>
              </w:rPr>
            </w:pPr>
            <w:r w:rsidRPr="006B2793">
              <w:rPr>
                <w:sz w:val="16"/>
              </w:rPr>
              <w:t>Ericsson Telecomunicazioni SpA, Verizon Wireless</w:t>
            </w:r>
          </w:p>
        </w:tc>
        <w:tc>
          <w:tcPr>
            <w:tcW w:w="1212" w:type="dxa"/>
          </w:tcPr>
          <w:p w14:paraId="43A380C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291345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7915E0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ED0C80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A97533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A606389"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ED75098" w14:textId="77777777" w:rsidR="00744129" w:rsidRPr="006B2793" w:rsidRDefault="00744129" w:rsidP="00744129">
            <w:pPr>
              <w:pStyle w:val="TAL"/>
              <w:tabs>
                <w:tab w:val="clear" w:pos="284"/>
                <w:tab w:val="clear" w:pos="567"/>
              </w:tabs>
              <w:rPr>
                <w:sz w:val="16"/>
              </w:rPr>
            </w:pPr>
            <w:r w:rsidRPr="006B2793">
              <w:rPr>
                <w:sz w:val="16"/>
              </w:rPr>
              <w:t>5G_CIoT</w:t>
            </w:r>
          </w:p>
        </w:tc>
        <w:tc>
          <w:tcPr>
            <w:tcW w:w="1340" w:type="dxa"/>
          </w:tcPr>
          <w:p w14:paraId="453B982E" w14:textId="77777777" w:rsidR="00744129" w:rsidRPr="006B2793" w:rsidRDefault="00744129" w:rsidP="00744129">
            <w:pPr>
              <w:pStyle w:val="TAL"/>
              <w:tabs>
                <w:tab w:val="clear" w:pos="284"/>
                <w:tab w:val="clear" w:pos="567"/>
              </w:tabs>
              <w:rPr>
                <w:sz w:val="16"/>
              </w:rPr>
            </w:pPr>
            <w:r w:rsidRPr="006B2793">
              <w:rPr>
                <w:sz w:val="16"/>
              </w:rPr>
              <w:t>Proposes not approving 23.502 CR1867R2 in SP-191059. Noted</w:t>
            </w:r>
          </w:p>
        </w:tc>
        <w:tc>
          <w:tcPr>
            <w:tcW w:w="986" w:type="dxa"/>
          </w:tcPr>
          <w:p w14:paraId="1A4A090F"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54A50F4" w14:textId="77777777" w:rsidR="00744129" w:rsidRPr="006B2793" w:rsidRDefault="00744129" w:rsidP="00744129">
            <w:pPr>
              <w:pStyle w:val="TAL"/>
              <w:tabs>
                <w:tab w:val="clear" w:pos="284"/>
                <w:tab w:val="clear" w:pos="567"/>
              </w:tabs>
              <w:rPr>
                <w:sz w:val="16"/>
              </w:rPr>
            </w:pPr>
          </w:p>
        </w:tc>
      </w:tr>
      <w:tr w:rsidR="00744129" w:rsidRPr="00200359" w14:paraId="696C8FEB" w14:textId="77777777" w:rsidTr="00744129">
        <w:tc>
          <w:tcPr>
            <w:tcW w:w="675" w:type="dxa"/>
          </w:tcPr>
          <w:p w14:paraId="2315967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E391EF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191251</w:t>
            </w:r>
          </w:p>
        </w:tc>
        <w:tc>
          <w:tcPr>
            <w:tcW w:w="948" w:type="dxa"/>
          </w:tcPr>
          <w:p w14:paraId="40654F6E"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09A5122B"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FS_MPS2</w:t>
            </w:r>
          </w:p>
        </w:tc>
        <w:tc>
          <w:tcPr>
            <w:tcW w:w="1519" w:type="dxa"/>
          </w:tcPr>
          <w:p w14:paraId="1CB6C1FB" w14:textId="77777777" w:rsidR="00744129" w:rsidRPr="006B2793" w:rsidRDefault="00744129" w:rsidP="00744129">
            <w:pPr>
              <w:pStyle w:val="TAL"/>
              <w:tabs>
                <w:tab w:val="clear" w:pos="284"/>
                <w:tab w:val="clear" w:pos="567"/>
              </w:tabs>
              <w:rPr>
                <w:sz w:val="16"/>
              </w:rPr>
            </w:pPr>
            <w:r w:rsidRPr="006B2793">
              <w:rPr>
                <w:sz w:val="16"/>
              </w:rPr>
              <w:t>AT&amp;T</w:t>
            </w:r>
          </w:p>
        </w:tc>
        <w:tc>
          <w:tcPr>
            <w:tcW w:w="1212" w:type="dxa"/>
          </w:tcPr>
          <w:p w14:paraId="2A3C832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E80B8F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B44222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FE0521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BBA479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458989B"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5E37A15" w14:textId="77777777" w:rsidR="00744129" w:rsidRPr="006B2793" w:rsidRDefault="00744129" w:rsidP="00744129">
            <w:pPr>
              <w:pStyle w:val="TAL"/>
              <w:tabs>
                <w:tab w:val="clear" w:pos="284"/>
                <w:tab w:val="clear" w:pos="567"/>
              </w:tabs>
              <w:rPr>
                <w:sz w:val="16"/>
              </w:rPr>
            </w:pPr>
          </w:p>
        </w:tc>
        <w:tc>
          <w:tcPr>
            <w:tcW w:w="1340" w:type="dxa"/>
          </w:tcPr>
          <w:p w14:paraId="02CF3034" w14:textId="77777777" w:rsidR="00744129" w:rsidRPr="006B2793" w:rsidRDefault="00744129" w:rsidP="00744129">
            <w:pPr>
              <w:pStyle w:val="TAL"/>
              <w:tabs>
                <w:tab w:val="clear" w:pos="284"/>
                <w:tab w:val="clear" w:pos="567"/>
              </w:tabs>
              <w:rPr>
                <w:sz w:val="16"/>
              </w:rPr>
            </w:pPr>
            <w:r w:rsidRPr="006B2793">
              <w:rPr>
                <w:sz w:val="16"/>
              </w:rPr>
              <w:t>Revised to SP-191326.</w:t>
            </w:r>
          </w:p>
        </w:tc>
        <w:tc>
          <w:tcPr>
            <w:tcW w:w="986" w:type="dxa"/>
          </w:tcPr>
          <w:p w14:paraId="6178F3AF"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82974A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191326</w:t>
            </w:r>
          </w:p>
        </w:tc>
      </w:tr>
      <w:tr w:rsidR="00744129" w:rsidRPr="00200359" w14:paraId="74FB8A41" w14:textId="77777777" w:rsidTr="00744129">
        <w:tc>
          <w:tcPr>
            <w:tcW w:w="675" w:type="dxa"/>
          </w:tcPr>
          <w:p w14:paraId="04DA0A35" w14:textId="77777777" w:rsidR="00744129" w:rsidRPr="006B2793" w:rsidRDefault="00744129" w:rsidP="00744129">
            <w:pPr>
              <w:pStyle w:val="TAL"/>
              <w:tabs>
                <w:tab w:val="clear" w:pos="284"/>
                <w:tab w:val="clear" w:pos="567"/>
              </w:tabs>
              <w:rPr>
                <w:sz w:val="16"/>
              </w:rPr>
            </w:pPr>
            <w:r w:rsidRPr="006B2793">
              <w:rPr>
                <w:sz w:val="16"/>
              </w:rPr>
              <w:t>19.3</w:t>
            </w:r>
          </w:p>
        </w:tc>
        <w:tc>
          <w:tcPr>
            <w:tcW w:w="1134" w:type="dxa"/>
          </w:tcPr>
          <w:p w14:paraId="3BC652F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191252</w:t>
            </w:r>
          </w:p>
        </w:tc>
        <w:tc>
          <w:tcPr>
            <w:tcW w:w="948" w:type="dxa"/>
          </w:tcPr>
          <w:p w14:paraId="4268D087" w14:textId="77777777"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14:paraId="4A1490E0" w14:textId="77777777" w:rsidR="00744129" w:rsidRPr="006B2793" w:rsidRDefault="00744129" w:rsidP="00744129">
            <w:pPr>
              <w:pStyle w:val="TAL"/>
              <w:tabs>
                <w:tab w:val="clear" w:pos="284"/>
                <w:tab w:val="clear" w:pos="567"/>
              </w:tabs>
              <w:rPr>
                <w:sz w:val="16"/>
              </w:rPr>
            </w:pPr>
            <w:r w:rsidRPr="006B2793">
              <w:rPr>
                <w:sz w:val="16"/>
              </w:rPr>
              <w:t>Summary for work item 'OAM aspects of LTE and WLAN integration'</w:t>
            </w:r>
          </w:p>
        </w:tc>
        <w:tc>
          <w:tcPr>
            <w:tcW w:w="1519" w:type="dxa"/>
          </w:tcPr>
          <w:p w14:paraId="1206C64E" w14:textId="77777777" w:rsidR="00744129" w:rsidRPr="006B2793" w:rsidRDefault="00744129" w:rsidP="00744129">
            <w:pPr>
              <w:pStyle w:val="TAL"/>
              <w:tabs>
                <w:tab w:val="clear" w:pos="284"/>
                <w:tab w:val="clear" w:pos="567"/>
              </w:tabs>
              <w:rPr>
                <w:sz w:val="16"/>
              </w:rPr>
            </w:pPr>
            <w:r w:rsidRPr="006B2793">
              <w:rPr>
                <w:sz w:val="16"/>
              </w:rPr>
              <w:t>Intel</w:t>
            </w:r>
          </w:p>
        </w:tc>
        <w:tc>
          <w:tcPr>
            <w:tcW w:w="1212" w:type="dxa"/>
          </w:tcPr>
          <w:p w14:paraId="28F26B8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135DD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D0539A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C82CA3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094591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62A177A"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7D37A8A" w14:textId="77777777" w:rsidR="00744129" w:rsidRPr="006B2793" w:rsidRDefault="00744129" w:rsidP="00744129">
            <w:pPr>
              <w:pStyle w:val="TAL"/>
              <w:tabs>
                <w:tab w:val="clear" w:pos="284"/>
                <w:tab w:val="clear" w:pos="567"/>
              </w:tabs>
              <w:rPr>
                <w:sz w:val="16"/>
              </w:rPr>
            </w:pPr>
            <w:r w:rsidRPr="006B2793">
              <w:rPr>
                <w:sz w:val="16"/>
              </w:rPr>
              <w:t>OAM_LTE_WLAN</w:t>
            </w:r>
          </w:p>
        </w:tc>
        <w:tc>
          <w:tcPr>
            <w:tcW w:w="1340" w:type="dxa"/>
          </w:tcPr>
          <w:p w14:paraId="4710C418"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14:paraId="693F9CE4"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4872BE4E" w14:textId="77777777" w:rsidR="00744129" w:rsidRPr="006B2793" w:rsidRDefault="00744129" w:rsidP="00744129">
            <w:pPr>
              <w:pStyle w:val="TAL"/>
              <w:tabs>
                <w:tab w:val="clear" w:pos="284"/>
                <w:tab w:val="clear" w:pos="567"/>
              </w:tabs>
              <w:rPr>
                <w:sz w:val="16"/>
              </w:rPr>
            </w:pPr>
          </w:p>
        </w:tc>
      </w:tr>
      <w:tr w:rsidR="00744129" w:rsidRPr="00200359" w14:paraId="0F9F5149" w14:textId="77777777" w:rsidTr="00744129">
        <w:tc>
          <w:tcPr>
            <w:tcW w:w="675" w:type="dxa"/>
          </w:tcPr>
          <w:p w14:paraId="70F3CA3C"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3A24BE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191253</w:t>
            </w:r>
          </w:p>
        </w:tc>
        <w:tc>
          <w:tcPr>
            <w:tcW w:w="948" w:type="dxa"/>
          </w:tcPr>
          <w:p w14:paraId="14475469" w14:textId="77777777" w:rsidR="00744129" w:rsidRPr="006B2793" w:rsidRDefault="00744129" w:rsidP="00744129">
            <w:pPr>
              <w:pStyle w:val="TAL"/>
              <w:tabs>
                <w:tab w:val="clear" w:pos="284"/>
                <w:tab w:val="clear" w:pos="567"/>
              </w:tabs>
              <w:rPr>
                <w:sz w:val="16"/>
              </w:rPr>
            </w:pPr>
            <w:r w:rsidRPr="006B2793">
              <w:rPr>
                <w:sz w:val="16"/>
              </w:rPr>
              <w:t>P-CR</w:t>
            </w:r>
          </w:p>
        </w:tc>
        <w:tc>
          <w:tcPr>
            <w:tcW w:w="2188" w:type="dxa"/>
          </w:tcPr>
          <w:p w14:paraId="0F7DF20D"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14:paraId="6DBB8F26" w14:textId="77777777" w:rsidR="00744129" w:rsidRPr="006B2793" w:rsidRDefault="00744129" w:rsidP="00744129">
            <w:pPr>
              <w:pStyle w:val="TAL"/>
              <w:tabs>
                <w:tab w:val="clear" w:pos="284"/>
                <w:tab w:val="clear" w:pos="567"/>
              </w:tabs>
              <w:rPr>
                <w:sz w:val="16"/>
              </w:rPr>
            </w:pPr>
            <w:r w:rsidRPr="006B2793">
              <w:rPr>
                <w:sz w:val="16"/>
              </w:rPr>
              <w:t>THALES</w:t>
            </w:r>
          </w:p>
        </w:tc>
        <w:tc>
          <w:tcPr>
            <w:tcW w:w="1212" w:type="dxa"/>
          </w:tcPr>
          <w:p w14:paraId="4F6F8802" w14:textId="77777777" w:rsidR="00744129" w:rsidRPr="006B2793" w:rsidRDefault="00744129" w:rsidP="00744129">
            <w:pPr>
              <w:pStyle w:val="TAL"/>
              <w:tabs>
                <w:tab w:val="clear" w:pos="284"/>
                <w:tab w:val="clear" w:pos="567"/>
              </w:tabs>
              <w:rPr>
                <w:sz w:val="16"/>
              </w:rPr>
            </w:pPr>
            <w:r w:rsidRPr="006B2793">
              <w:rPr>
                <w:sz w:val="16"/>
              </w:rPr>
              <w:t>23.737</w:t>
            </w:r>
          </w:p>
        </w:tc>
        <w:tc>
          <w:tcPr>
            <w:tcW w:w="661" w:type="dxa"/>
          </w:tcPr>
          <w:p w14:paraId="04C1A17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35B81C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88DC62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1F83F8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BAA0B11"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57749AA" w14:textId="77777777"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14:paraId="2C51EB55" w14:textId="77777777" w:rsidR="00744129" w:rsidRPr="006B2793" w:rsidRDefault="00744129" w:rsidP="00744129">
            <w:pPr>
              <w:pStyle w:val="TAL"/>
              <w:tabs>
                <w:tab w:val="clear" w:pos="284"/>
                <w:tab w:val="clear" w:pos="567"/>
              </w:tabs>
              <w:rPr>
                <w:sz w:val="16"/>
              </w:rPr>
            </w:pPr>
            <w:r w:rsidRPr="006B2793">
              <w:rPr>
                <w:sz w:val="16"/>
              </w:rPr>
              <w:t>Revision of SP-191054. WITHDRAWN</w:t>
            </w:r>
          </w:p>
        </w:tc>
        <w:tc>
          <w:tcPr>
            <w:tcW w:w="986" w:type="dxa"/>
          </w:tcPr>
          <w:p w14:paraId="5DBDD6EC"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56EAFAAB" w14:textId="77777777" w:rsidR="00744129" w:rsidRPr="006B2793" w:rsidRDefault="00744129" w:rsidP="00744129">
            <w:pPr>
              <w:pStyle w:val="TAL"/>
              <w:tabs>
                <w:tab w:val="clear" w:pos="284"/>
                <w:tab w:val="clear" w:pos="567"/>
              </w:tabs>
              <w:rPr>
                <w:sz w:val="16"/>
              </w:rPr>
            </w:pPr>
          </w:p>
        </w:tc>
      </w:tr>
      <w:tr w:rsidR="00744129" w:rsidRPr="00200359" w14:paraId="278861AC" w14:textId="77777777" w:rsidTr="00744129">
        <w:tc>
          <w:tcPr>
            <w:tcW w:w="675" w:type="dxa"/>
          </w:tcPr>
          <w:p w14:paraId="6DFE04DB"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50D2D4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191254</w:t>
            </w:r>
          </w:p>
        </w:tc>
        <w:tc>
          <w:tcPr>
            <w:tcW w:w="948" w:type="dxa"/>
          </w:tcPr>
          <w:p w14:paraId="258E25CE"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594D07BB" w14:textId="77777777" w:rsidR="00744129" w:rsidRPr="006B2793" w:rsidRDefault="00744129" w:rsidP="00744129">
            <w:pPr>
              <w:pStyle w:val="TAL"/>
              <w:tabs>
                <w:tab w:val="clear" w:pos="284"/>
                <w:tab w:val="clear" w:pos="567"/>
              </w:tabs>
              <w:rPr>
                <w:sz w:val="16"/>
              </w:rPr>
            </w:pPr>
            <w:r w:rsidRPr="006B2793">
              <w:rPr>
                <w:sz w:val="16"/>
              </w:rPr>
              <w:t>Release 17 Time Schedule</w:t>
            </w:r>
          </w:p>
        </w:tc>
        <w:tc>
          <w:tcPr>
            <w:tcW w:w="1519" w:type="dxa"/>
          </w:tcPr>
          <w:p w14:paraId="7B2E7E1A" w14:textId="77777777"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14:paraId="41A89E3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CB481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D9AD5C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80831B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D6763E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270D137" w14:textId="77777777" w:rsidR="00744129" w:rsidRPr="006B2793" w:rsidRDefault="00744129" w:rsidP="00744129">
            <w:pPr>
              <w:pStyle w:val="TAL"/>
              <w:tabs>
                <w:tab w:val="clear" w:pos="284"/>
                <w:tab w:val="clear" w:pos="567"/>
              </w:tabs>
              <w:rPr>
                <w:sz w:val="16"/>
              </w:rPr>
            </w:pPr>
          </w:p>
        </w:tc>
        <w:tc>
          <w:tcPr>
            <w:tcW w:w="2038" w:type="dxa"/>
          </w:tcPr>
          <w:p w14:paraId="0D16F038" w14:textId="77777777" w:rsidR="00744129" w:rsidRPr="006B2793" w:rsidRDefault="00744129" w:rsidP="00744129">
            <w:pPr>
              <w:pStyle w:val="TAL"/>
              <w:tabs>
                <w:tab w:val="clear" w:pos="284"/>
                <w:tab w:val="clear" w:pos="567"/>
              </w:tabs>
              <w:rPr>
                <w:sz w:val="16"/>
              </w:rPr>
            </w:pPr>
          </w:p>
        </w:tc>
        <w:tc>
          <w:tcPr>
            <w:tcW w:w="1340" w:type="dxa"/>
          </w:tcPr>
          <w:p w14:paraId="440A4187" w14:textId="77777777"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14:paraId="58809FD3"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9803BF1" w14:textId="77777777" w:rsidR="00744129" w:rsidRPr="006B2793" w:rsidRDefault="00744129" w:rsidP="00744129">
            <w:pPr>
              <w:pStyle w:val="TAL"/>
              <w:tabs>
                <w:tab w:val="clear" w:pos="284"/>
                <w:tab w:val="clear" w:pos="567"/>
              </w:tabs>
              <w:rPr>
                <w:sz w:val="16"/>
              </w:rPr>
            </w:pPr>
          </w:p>
        </w:tc>
      </w:tr>
      <w:tr w:rsidR="00744129" w:rsidRPr="00200359" w14:paraId="5FC22331" w14:textId="77777777" w:rsidTr="00744129">
        <w:tc>
          <w:tcPr>
            <w:tcW w:w="675" w:type="dxa"/>
          </w:tcPr>
          <w:p w14:paraId="3617C426" w14:textId="77777777" w:rsidR="00744129" w:rsidRPr="006B2793" w:rsidRDefault="00744129" w:rsidP="00744129">
            <w:pPr>
              <w:pStyle w:val="TAL"/>
              <w:tabs>
                <w:tab w:val="clear" w:pos="284"/>
                <w:tab w:val="clear" w:pos="567"/>
              </w:tabs>
              <w:rPr>
                <w:sz w:val="16"/>
              </w:rPr>
            </w:pPr>
            <w:r w:rsidRPr="006B2793">
              <w:rPr>
                <w:sz w:val="16"/>
              </w:rPr>
              <w:t>7.4</w:t>
            </w:r>
          </w:p>
        </w:tc>
        <w:tc>
          <w:tcPr>
            <w:tcW w:w="1134" w:type="dxa"/>
          </w:tcPr>
          <w:p w14:paraId="48CCB64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191255</w:t>
            </w:r>
          </w:p>
        </w:tc>
        <w:tc>
          <w:tcPr>
            <w:tcW w:w="948" w:type="dxa"/>
          </w:tcPr>
          <w:p w14:paraId="70799EC7"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04CD2218" w14:textId="77777777" w:rsidR="00744129" w:rsidRPr="006B2793" w:rsidRDefault="00744129" w:rsidP="00744129">
            <w:pPr>
              <w:pStyle w:val="TAL"/>
              <w:tabs>
                <w:tab w:val="clear" w:pos="284"/>
                <w:tab w:val="clear" w:pos="567"/>
              </w:tabs>
              <w:rPr>
                <w:sz w:val="16"/>
              </w:rPr>
            </w:pPr>
            <w:r w:rsidRPr="006B2793">
              <w:rPr>
                <w:sz w:val="16"/>
              </w:rPr>
              <w:t>Considerations on Rel-18 planning</w:t>
            </w:r>
          </w:p>
        </w:tc>
        <w:tc>
          <w:tcPr>
            <w:tcW w:w="1519" w:type="dxa"/>
          </w:tcPr>
          <w:p w14:paraId="4CA1B87A" w14:textId="77777777"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14:paraId="732EFE4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CDDE17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71EFC2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ABB418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CCC983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FF8C2E8" w14:textId="77777777" w:rsidR="00744129" w:rsidRPr="006B2793" w:rsidRDefault="00744129" w:rsidP="00744129">
            <w:pPr>
              <w:pStyle w:val="TAL"/>
              <w:tabs>
                <w:tab w:val="clear" w:pos="284"/>
                <w:tab w:val="clear" w:pos="567"/>
              </w:tabs>
              <w:rPr>
                <w:sz w:val="16"/>
              </w:rPr>
            </w:pPr>
            <w:r w:rsidRPr="006B2793">
              <w:rPr>
                <w:sz w:val="16"/>
              </w:rPr>
              <w:t>Rel-18</w:t>
            </w:r>
          </w:p>
        </w:tc>
        <w:tc>
          <w:tcPr>
            <w:tcW w:w="2038" w:type="dxa"/>
          </w:tcPr>
          <w:p w14:paraId="355A3651" w14:textId="77777777" w:rsidR="00744129" w:rsidRPr="006B2793" w:rsidRDefault="00744129" w:rsidP="00744129">
            <w:pPr>
              <w:pStyle w:val="TAL"/>
              <w:tabs>
                <w:tab w:val="clear" w:pos="284"/>
                <w:tab w:val="clear" w:pos="567"/>
              </w:tabs>
              <w:rPr>
                <w:sz w:val="16"/>
              </w:rPr>
            </w:pPr>
          </w:p>
        </w:tc>
        <w:tc>
          <w:tcPr>
            <w:tcW w:w="1340" w:type="dxa"/>
          </w:tcPr>
          <w:p w14:paraId="60E29AF7"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05FD1E4"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70401B4" w14:textId="77777777" w:rsidR="00744129" w:rsidRPr="006B2793" w:rsidRDefault="00744129" w:rsidP="00744129">
            <w:pPr>
              <w:pStyle w:val="TAL"/>
              <w:tabs>
                <w:tab w:val="clear" w:pos="284"/>
                <w:tab w:val="clear" w:pos="567"/>
              </w:tabs>
              <w:rPr>
                <w:sz w:val="16"/>
              </w:rPr>
            </w:pPr>
          </w:p>
        </w:tc>
      </w:tr>
      <w:tr w:rsidR="00744129" w:rsidRPr="00200359" w14:paraId="1580DA92" w14:textId="77777777" w:rsidTr="00744129">
        <w:tc>
          <w:tcPr>
            <w:tcW w:w="675" w:type="dxa"/>
          </w:tcPr>
          <w:p w14:paraId="35CCEF9C"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211013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191256</w:t>
            </w:r>
          </w:p>
        </w:tc>
        <w:tc>
          <w:tcPr>
            <w:tcW w:w="948" w:type="dxa"/>
          </w:tcPr>
          <w:p w14:paraId="3168C179"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1AD309AA"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14:paraId="2D2675E8" w14:textId="77777777" w:rsidR="00744129" w:rsidRPr="006B2793" w:rsidRDefault="00744129" w:rsidP="00744129">
            <w:pPr>
              <w:pStyle w:val="TAL"/>
              <w:tabs>
                <w:tab w:val="clear" w:pos="284"/>
                <w:tab w:val="clear" w:pos="567"/>
              </w:tabs>
              <w:rPr>
                <w:sz w:val="16"/>
              </w:rPr>
            </w:pPr>
            <w:r w:rsidRPr="006B2793">
              <w:rPr>
                <w:sz w:val="16"/>
              </w:rPr>
              <w:t>THALES</w:t>
            </w:r>
          </w:p>
        </w:tc>
        <w:tc>
          <w:tcPr>
            <w:tcW w:w="1212" w:type="dxa"/>
          </w:tcPr>
          <w:p w14:paraId="3786132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D98CEA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A3BB0B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EF6EEC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23294F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989B7A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3582990" w14:textId="77777777" w:rsidR="00744129" w:rsidRPr="006B2793" w:rsidRDefault="00744129" w:rsidP="00744129">
            <w:pPr>
              <w:pStyle w:val="TAL"/>
              <w:tabs>
                <w:tab w:val="clear" w:pos="284"/>
                <w:tab w:val="clear" w:pos="567"/>
              </w:tabs>
              <w:rPr>
                <w:sz w:val="16"/>
              </w:rPr>
            </w:pPr>
          </w:p>
        </w:tc>
        <w:tc>
          <w:tcPr>
            <w:tcW w:w="1340" w:type="dxa"/>
          </w:tcPr>
          <w:p w14:paraId="683F3840" w14:textId="77777777" w:rsidR="00744129" w:rsidRPr="006B2793" w:rsidRDefault="00744129" w:rsidP="00744129">
            <w:pPr>
              <w:pStyle w:val="TAL"/>
              <w:tabs>
                <w:tab w:val="clear" w:pos="284"/>
                <w:tab w:val="clear" w:pos="567"/>
              </w:tabs>
              <w:rPr>
                <w:sz w:val="16"/>
              </w:rPr>
            </w:pPr>
            <w:r w:rsidRPr="006B2793">
              <w:rPr>
                <w:sz w:val="16"/>
              </w:rPr>
              <w:t>Revised to SP-191257.</w:t>
            </w:r>
          </w:p>
        </w:tc>
        <w:tc>
          <w:tcPr>
            <w:tcW w:w="986" w:type="dxa"/>
          </w:tcPr>
          <w:p w14:paraId="5C5DDF44"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84B22C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191257</w:t>
            </w:r>
          </w:p>
        </w:tc>
      </w:tr>
      <w:tr w:rsidR="00744129" w:rsidRPr="00200359" w14:paraId="32BA55B6" w14:textId="77777777" w:rsidTr="00744129">
        <w:tc>
          <w:tcPr>
            <w:tcW w:w="675" w:type="dxa"/>
          </w:tcPr>
          <w:p w14:paraId="0B4DDD12"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526C0B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191257</w:t>
            </w:r>
          </w:p>
        </w:tc>
        <w:tc>
          <w:tcPr>
            <w:tcW w:w="948" w:type="dxa"/>
          </w:tcPr>
          <w:p w14:paraId="7ABB5F9A"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014F8937"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14:paraId="634FB69B" w14:textId="77777777" w:rsidR="00744129" w:rsidRPr="006B2793" w:rsidRDefault="00744129" w:rsidP="00744129">
            <w:pPr>
              <w:pStyle w:val="TAL"/>
              <w:tabs>
                <w:tab w:val="clear" w:pos="284"/>
                <w:tab w:val="clear" w:pos="567"/>
              </w:tabs>
              <w:rPr>
                <w:sz w:val="16"/>
              </w:rPr>
            </w:pPr>
            <w:r w:rsidRPr="006B2793">
              <w:rPr>
                <w:sz w:val="16"/>
              </w:rPr>
              <w:t>Thales S.A. (Moderator)</w:t>
            </w:r>
          </w:p>
        </w:tc>
        <w:tc>
          <w:tcPr>
            <w:tcW w:w="1212" w:type="dxa"/>
          </w:tcPr>
          <w:p w14:paraId="041D37E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F70EF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406A08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D484F4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A17201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4376B34"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D1850A1" w14:textId="77777777" w:rsidR="00744129" w:rsidRPr="006B2793" w:rsidRDefault="00744129" w:rsidP="00744129">
            <w:pPr>
              <w:pStyle w:val="TAL"/>
              <w:tabs>
                <w:tab w:val="clear" w:pos="284"/>
                <w:tab w:val="clear" w:pos="567"/>
              </w:tabs>
              <w:rPr>
                <w:sz w:val="16"/>
              </w:rPr>
            </w:pPr>
          </w:p>
        </w:tc>
        <w:tc>
          <w:tcPr>
            <w:tcW w:w="1340" w:type="dxa"/>
          </w:tcPr>
          <w:p w14:paraId="08DA06CF" w14:textId="77777777" w:rsidR="00744129" w:rsidRPr="006B2793" w:rsidRDefault="00744129" w:rsidP="00744129">
            <w:pPr>
              <w:pStyle w:val="TAL"/>
              <w:tabs>
                <w:tab w:val="clear" w:pos="284"/>
                <w:tab w:val="clear" w:pos="567"/>
              </w:tabs>
              <w:rPr>
                <w:sz w:val="16"/>
              </w:rPr>
            </w:pPr>
            <w:r w:rsidRPr="006B2793">
              <w:rPr>
                <w:sz w:val="16"/>
              </w:rPr>
              <w:t>Revision of SP-191256. Revised to SP-191289.</w:t>
            </w:r>
          </w:p>
        </w:tc>
        <w:tc>
          <w:tcPr>
            <w:tcW w:w="986" w:type="dxa"/>
          </w:tcPr>
          <w:p w14:paraId="2F43F044"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C653BF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191289</w:t>
            </w:r>
          </w:p>
        </w:tc>
      </w:tr>
      <w:tr w:rsidR="00744129" w:rsidRPr="00200359" w14:paraId="2CAA5B38" w14:textId="77777777" w:rsidTr="00744129">
        <w:tc>
          <w:tcPr>
            <w:tcW w:w="675" w:type="dxa"/>
          </w:tcPr>
          <w:p w14:paraId="3176FEEF"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D1EEC2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191258</w:t>
            </w:r>
          </w:p>
        </w:tc>
        <w:tc>
          <w:tcPr>
            <w:tcW w:w="948" w:type="dxa"/>
          </w:tcPr>
          <w:p w14:paraId="66570330" w14:textId="77777777" w:rsidR="00744129" w:rsidRPr="006B2793" w:rsidRDefault="00744129" w:rsidP="00744129">
            <w:pPr>
              <w:pStyle w:val="TAL"/>
              <w:tabs>
                <w:tab w:val="clear" w:pos="284"/>
                <w:tab w:val="clear" w:pos="567"/>
              </w:tabs>
              <w:rPr>
                <w:sz w:val="16"/>
              </w:rPr>
            </w:pPr>
            <w:r w:rsidRPr="006B2793">
              <w:rPr>
                <w:sz w:val="16"/>
              </w:rPr>
              <w:t>OTHER</w:t>
            </w:r>
          </w:p>
        </w:tc>
        <w:tc>
          <w:tcPr>
            <w:tcW w:w="2188" w:type="dxa"/>
          </w:tcPr>
          <w:p w14:paraId="332232E9" w14:textId="77777777" w:rsidR="00744129" w:rsidRPr="006B2793" w:rsidRDefault="00744129" w:rsidP="00744129">
            <w:pPr>
              <w:pStyle w:val="TAL"/>
              <w:tabs>
                <w:tab w:val="clear" w:pos="284"/>
                <w:tab w:val="clear" w:pos="567"/>
              </w:tabs>
              <w:rPr>
                <w:sz w:val="16"/>
              </w:rPr>
            </w:pPr>
            <w:r w:rsidRPr="006B2793">
              <w:rPr>
                <w:sz w:val="16"/>
              </w:rPr>
              <w:t>Inputs on Rel-17 prioritization</w:t>
            </w:r>
          </w:p>
        </w:tc>
        <w:tc>
          <w:tcPr>
            <w:tcW w:w="1519" w:type="dxa"/>
          </w:tcPr>
          <w:p w14:paraId="4207F2C1" w14:textId="77777777"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14:paraId="45F8B55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151EC0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ED79F9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111DA0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4E6936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CB224EC" w14:textId="77777777" w:rsidR="00744129" w:rsidRPr="006B2793" w:rsidRDefault="00744129" w:rsidP="00744129">
            <w:pPr>
              <w:pStyle w:val="TAL"/>
              <w:tabs>
                <w:tab w:val="clear" w:pos="284"/>
                <w:tab w:val="clear" w:pos="567"/>
              </w:tabs>
              <w:rPr>
                <w:sz w:val="16"/>
              </w:rPr>
            </w:pPr>
          </w:p>
        </w:tc>
        <w:tc>
          <w:tcPr>
            <w:tcW w:w="2038" w:type="dxa"/>
          </w:tcPr>
          <w:p w14:paraId="793F3C49" w14:textId="77777777" w:rsidR="00744129" w:rsidRPr="006B2793" w:rsidRDefault="00744129" w:rsidP="00744129">
            <w:pPr>
              <w:pStyle w:val="TAL"/>
              <w:tabs>
                <w:tab w:val="clear" w:pos="284"/>
                <w:tab w:val="clear" w:pos="567"/>
              </w:tabs>
              <w:rPr>
                <w:sz w:val="16"/>
              </w:rPr>
            </w:pPr>
          </w:p>
        </w:tc>
        <w:tc>
          <w:tcPr>
            <w:tcW w:w="1340" w:type="dxa"/>
          </w:tcPr>
          <w:p w14:paraId="09F8B276" w14:textId="77777777"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14:paraId="24E308C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4D363D9" w14:textId="77777777" w:rsidR="00744129" w:rsidRPr="006B2793" w:rsidRDefault="00744129" w:rsidP="00744129">
            <w:pPr>
              <w:pStyle w:val="TAL"/>
              <w:tabs>
                <w:tab w:val="clear" w:pos="284"/>
                <w:tab w:val="clear" w:pos="567"/>
              </w:tabs>
              <w:rPr>
                <w:sz w:val="16"/>
              </w:rPr>
            </w:pPr>
          </w:p>
        </w:tc>
      </w:tr>
      <w:tr w:rsidR="00744129" w:rsidRPr="00200359" w14:paraId="209AAB17" w14:textId="77777777" w:rsidTr="00744129">
        <w:tc>
          <w:tcPr>
            <w:tcW w:w="675" w:type="dxa"/>
          </w:tcPr>
          <w:p w14:paraId="1E7A2F97" w14:textId="77777777" w:rsidR="00744129" w:rsidRPr="006B2793" w:rsidRDefault="00744129" w:rsidP="00744129">
            <w:pPr>
              <w:pStyle w:val="TAL"/>
              <w:tabs>
                <w:tab w:val="clear" w:pos="284"/>
                <w:tab w:val="clear" w:pos="567"/>
              </w:tabs>
              <w:rPr>
                <w:sz w:val="16"/>
              </w:rPr>
            </w:pPr>
            <w:r w:rsidRPr="006B2793">
              <w:rPr>
                <w:sz w:val="16"/>
              </w:rPr>
              <w:lastRenderedPageBreak/>
              <w:t>2.2</w:t>
            </w:r>
          </w:p>
        </w:tc>
        <w:tc>
          <w:tcPr>
            <w:tcW w:w="1134" w:type="dxa"/>
          </w:tcPr>
          <w:p w14:paraId="508068D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191259</w:t>
            </w:r>
          </w:p>
        </w:tc>
        <w:tc>
          <w:tcPr>
            <w:tcW w:w="948" w:type="dxa"/>
          </w:tcPr>
          <w:p w14:paraId="694276F6"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35DAB56D" w14:textId="77777777" w:rsidR="00744129" w:rsidRPr="006B2793" w:rsidRDefault="00744129" w:rsidP="00744129">
            <w:pPr>
              <w:pStyle w:val="TAL"/>
              <w:tabs>
                <w:tab w:val="clear" w:pos="284"/>
                <w:tab w:val="clear" w:pos="567"/>
              </w:tabs>
              <w:rPr>
                <w:sz w:val="16"/>
              </w:rPr>
            </w:pPr>
            <w:r w:rsidRPr="006B2793">
              <w:rPr>
                <w:sz w:val="16"/>
              </w:rPr>
              <w:t>LS from BBF: Request on work items for R17</w:t>
            </w:r>
          </w:p>
        </w:tc>
        <w:tc>
          <w:tcPr>
            <w:tcW w:w="1519" w:type="dxa"/>
          </w:tcPr>
          <w:p w14:paraId="226EEC51" w14:textId="77777777" w:rsidR="00744129" w:rsidRPr="006B2793" w:rsidRDefault="00744129" w:rsidP="00744129">
            <w:pPr>
              <w:pStyle w:val="TAL"/>
              <w:tabs>
                <w:tab w:val="clear" w:pos="284"/>
                <w:tab w:val="clear" w:pos="567"/>
              </w:tabs>
              <w:rPr>
                <w:sz w:val="16"/>
              </w:rPr>
            </w:pPr>
            <w:r w:rsidRPr="006B2793">
              <w:rPr>
                <w:sz w:val="16"/>
              </w:rPr>
              <w:t>BBF</w:t>
            </w:r>
          </w:p>
        </w:tc>
        <w:tc>
          <w:tcPr>
            <w:tcW w:w="1212" w:type="dxa"/>
          </w:tcPr>
          <w:p w14:paraId="146CB17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E144D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51A32A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91564D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4CA6CD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4BE3AB0" w14:textId="77777777" w:rsidR="00744129" w:rsidRPr="006B2793" w:rsidRDefault="00744129" w:rsidP="00744129">
            <w:pPr>
              <w:pStyle w:val="TAL"/>
              <w:tabs>
                <w:tab w:val="clear" w:pos="284"/>
                <w:tab w:val="clear" w:pos="567"/>
              </w:tabs>
              <w:rPr>
                <w:sz w:val="16"/>
              </w:rPr>
            </w:pPr>
          </w:p>
        </w:tc>
        <w:tc>
          <w:tcPr>
            <w:tcW w:w="2038" w:type="dxa"/>
          </w:tcPr>
          <w:p w14:paraId="70DE4FD2" w14:textId="77777777" w:rsidR="00744129" w:rsidRPr="006B2793" w:rsidRDefault="00744129" w:rsidP="00744129">
            <w:pPr>
              <w:pStyle w:val="TAL"/>
              <w:tabs>
                <w:tab w:val="clear" w:pos="284"/>
                <w:tab w:val="clear" w:pos="567"/>
              </w:tabs>
              <w:rPr>
                <w:sz w:val="16"/>
              </w:rPr>
            </w:pPr>
          </w:p>
        </w:tc>
        <w:tc>
          <w:tcPr>
            <w:tcW w:w="1340" w:type="dxa"/>
          </w:tcPr>
          <w:p w14:paraId="1BA91BFC"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1A34D37"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0D61970" w14:textId="77777777" w:rsidR="00744129" w:rsidRPr="006B2793" w:rsidRDefault="00744129" w:rsidP="00744129">
            <w:pPr>
              <w:pStyle w:val="TAL"/>
              <w:tabs>
                <w:tab w:val="clear" w:pos="284"/>
                <w:tab w:val="clear" w:pos="567"/>
              </w:tabs>
              <w:rPr>
                <w:sz w:val="16"/>
              </w:rPr>
            </w:pPr>
          </w:p>
        </w:tc>
      </w:tr>
      <w:tr w:rsidR="00744129" w:rsidRPr="00200359" w14:paraId="4F5CC344" w14:textId="77777777" w:rsidTr="00744129">
        <w:tc>
          <w:tcPr>
            <w:tcW w:w="675" w:type="dxa"/>
          </w:tcPr>
          <w:p w14:paraId="68A25D2E"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37DDA70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191260</w:t>
            </w:r>
          </w:p>
        </w:tc>
        <w:tc>
          <w:tcPr>
            <w:tcW w:w="948" w:type="dxa"/>
          </w:tcPr>
          <w:p w14:paraId="4D5D4794"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E8FCDAA" w14:textId="77777777" w:rsidR="00744129" w:rsidRPr="006B2793" w:rsidRDefault="00744129" w:rsidP="00744129">
            <w:pPr>
              <w:pStyle w:val="TAL"/>
              <w:tabs>
                <w:tab w:val="clear" w:pos="284"/>
                <w:tab w:val="clear" w:pos="567"/>
              </w:tabs>
              <w:rPr>
                <w:sz w:val="16"/>
              </w:rPr>
            </w:pPr>
            <w:r w:rsidRPr="006B2793">
              <w:rPr>
                <w:sz w:val="16"/>
              </w:rPr>
              <w:t>LS from BBF: General Status of Work</w:t>
            </w:r>
          </w:p>
        </w:tc>
        <w:tc>
          <w:tcPr>
            <w:tcW w:w="1519" w:type="dxa"/>
          </w:tcPr>
          <w:p w14:paraId="3DD19E84" w14:textId="77777777" w:rsidR="00744129" w:rsidRPr="006B2793" w:rsidRDefault="00744129" w:rsidP="00744129">
            <w:pPr>
              <w:pStyle w:val="TAL"/>
              <w:tabs>
                <w:tab w:val="clear" w:pos="284"/>
                <w:tab w:val="clear" w:pos="567"/>
              </w:tabs>
              <w:rPr>
                <w:sz w:val="16"/>
              </w:rPr>
            </w:pPr>
            <w:r w:rsidRPr="006B2793">
              <w:rPr>
                <w:sz w:val="16"/>
              </w:rPr>
              <w:t>BBF</w:t>
            </w:r>
          </w:p>
        </w:tc>
        <w:tc>
          <w:tcPr>
            <w:tcW w:w="1212" w:type="dxa"/>
          </w:tcPr>
          <w:p w14:paraId="2DBB0AC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99C33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4E415E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D2882C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2CDF1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2761E17" w14:textId="77777777" w:rsidR="00744129" w:rsidRPr="006B2793" w:rsidRDefault="00744129" w:rsidP="00744129">
            <w:pPr>
              <w:pStyle w:val="TAL"/>
              <w:tabs>
                <w:tab w:val="clear" w:pos="284"/>
                <w:tab w:val="clear" w:pos="567"/>
              </w:tabs>
              <w:rPr>
                <w:sz w:val="16"/>
              </w:rPr>
            </w:pPr>
          </w:p>
        </w:tc>
        <w:tc>
          <w:tcPr>
            <w:tcW w:w="2038" w:type="dxa"/>
          </w:tcPr>
          <w:p w14:paraId="286D1174" w14:textId="77777777" w:rsidR="00744129" w:rsidRPr="006B2793" w:rsidRDefault="00744129" w:rsidP="00744129">
            <w:pPr>
              <w:pStyle w:val="TAL"/>
              <w:tabs>
                <w:tab w:val="clear" w:pos="284"/>
                <w:tab w:val="clear" w:pos="567"/>
              </w:tabs>
              <w:rPr>
                <w:sz w:val="16"/>
              </w:rPr>
            </w:pPr>
          </w:p>
        </w:tc>
        <w:tc>
          <w:tcPr>
            <w:tcW w:w="1340" w:type="dxa"/>
          </w:tcPr>
          <w:p w14:paraId="7B435259"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60BB1DE9"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5775DF9" w14:textId="77777777" w:rsidR="00744129" w:rsidRPr="006B2793" w:rsidRDefault="00744129" w:rsidP="00744129">
            <w:pPr>
              <w:pStyle w:val="TAL"/>
              <w:tabs>
                <w:tab w:val="clear" w:pos="284"/>
                <w:tab w:val="clear" w:pos="567"/>
              </w:tabs>
              <w:rPr>
                <w:sz w:val="16"/>
              </w:rPr>
            </w:pPr>
          </w:p>
        </w:tc>
      </w:tr>
      <w:tr w:rsidR="00744129" w:rsidRPr="00200359" w14:paraId="0D3C64F0" w14:textId="77777777" w:rsidTr="00744129">
        <w:tc>
          <w:tcPr>
            <w:tcW w:w="675" w:type="dxa"/>
          </w:tcPr>
          <w:p w14:paraId="34BBEF2E"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28D38BA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191261</w:t>
            </w:r>
          </w:p>
        </w:tc>
        <w:tc>
          <w:tcPr>
            <w:tcW w:w="948" w:type="dxa"/>
          </w:tcPr>
          <w:p w14:paraId="56A08A1C"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67DF4037" w14:textId="77777777" w:rsidR="00744129" w:rsidRPr="006B2793" w:rsidRDefault="00744129" w:rsidP="00744129">
            <w:pPr>
              <w:pStyle w:val="TAL"/>
              <w:tabs>
                <w:tab w:val="clear" w:pos="284"/>
                <w:tab w:val="clear" w:pos="567"/>
              </w:tabs>
              <w:rPr>
                <w:sz w:val="16"/>
              </w:rPr>
            </w:pPr>
            <w:r w:rsidRPr="006B2793">
              <w:rPr>
                <w:sz w:val="16"/>
              </w:rPr>
              <w:t>LS from 5GAA: LS to extend the scope of eV2X</w:t>
            </w:r>
          </w:p>
        </w:tc>
        <w:tc>
          <w:tcPr>
            <w:tcW w:w="1519" w:type="dxa"/>
          </w:tcPr>
          <w:p w14:paraId="7AAF7B55" w14:textId="77777777" w:rsidR="00744129" w:rsidRPr="006B2793" w:rsidRDefault="00744129" w:rsidP="00744129">
            <w:pPr>
              <w:pStyle w:val="TAL"/>
              <w:tabs>
                <w:tab w:val="clear" w:pos="284"/>
                <w:tab w:val="clear" w:pos="567"/>
              </w:tabs>
              <w:rPr>
                <w:sz w:val="16"/>
              </w:rPr>
            </w:pPr>
            <w:r w:rsidRPr="006B2793">
              <w:rPr>
                <w:sz w:val="16"/>
              </w:rPr>
              <w:t>5GAA</w:t>
            </w:r>
          </w:p>
        </w:tc>
        <w:tc>
          <w:tcPr>
            <w:tcW w:w="1212" w:type="dxa"/>
          </w:tcPr>
          <w:p w14:paraId="391B67A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B649AE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D9882D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EDF443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481BD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75FD8BF" w14:textId="77777777" w:rsidR="00744129" w:rsidRPr="006B2793" w:rsidRDefault="00744129" w:rsidP="00744129">
            <w:pPr>
              <w:pStyle w:val="TAL"/>
              <w:tabs>
                <w:tab w:val="clear" w:pos="284"/>
                <w:tab w:val="clear" w:pos="567"/>
              </w:tabs>
              <w:rPr>
                <w:sz w:val="16"/>
              </w:rPr>
            </w:pPr>
          </w:p>
        </w:tc>
        <w:tc>
          <w:tcPr>
            <w:tcW w:w="2038" w:type="dxa"/>
          </w:tcPr>
          <w:p w14:paraId="130AFD98" w14:textId="77777777" w:rsidR="00744129" w:rsidRPr="006B2793" w:rsidRDefault="00744129" w:rsidP="00744129">
            <w:pPr>
              <w:pStyle w:val="TAL"/>
              <w:tabs>
                <w:tab w:val="clear" w:pos="284"/>
                <w:tab w:val="clear" w:pos="567"/>
              </w:tabs>
              <w:rPr>
                <w:sz w:val="16"/>
              </w:rPr>
            </w:pPr>
          </w:p>
        </w:tc>
        <w:tc>
          <w:tcPr>
            <w:tcW w:w="1340" w:type="dxa"/>
          </w:tcPr>
          <w:p w14:paraId="27AF5A68" w14:textId="77777777" w:rsidR="00744129" w:rsidRPr="006B2793" w:rsidRDefault="00744129" w:rsidP="00744129">
            <w:pPr>
              <w:pStyle w:val="TAL"/>
              <w:tabs>
                <w:tab w:val="clear" w:pos="284"/>
                <w:tab w:val="clear" w:pos="567"/>
              </w:tabs>
              <w:rPr>
                <w:sz w:val="16"/>
              </w:rPr>
            </w:pPr>
            <w:r w:rsidRPr="006B2793">
              <w:rPr>
                <w:sz w:val="16"/>
              </w:rPr>
              <w:t>Response drafted in SP-191330. Final response in SP-191379</w:t>
            </w:r>
          </w:p>
        </w:tc>
        <w:tc>
          <w:tcPr>
            <w:tcW w:w="986" w:type="dxa"/>
          </w:tcPr>
          <w:p w14:paraId="0D2C0560" w14:textId="77777777"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14:paraId="6CD6F330" w14:textId="77777777" w:rsidR="00744129" w:rsidRPr="006B2793" w:rsidRDefault="00744129" w:rsidP="00744129">
            <w:pPr>
              <w:pStyle w:val="TAL"/>
              <w:tabs>
                <w:tab w:val="clear" w:pos="284"/>
                <w:tab w:val="clear" w:pos="567"/>
              </w:tabs>
              <w:rPr>
                <w:sz w:val="16"/>
              </w:rPr>
            </w:pPr>
          </w:p>
        </w:tc>
      </w:tr>
      <w:tr w:rsidR="00744129" w:rsidRPr="00200359" w14:paraId="4044A948" w14:textId="77777777" w:rsidTr="00744129">
        <w:tc>
          <w:tcPr>
            <w:tcW w:w="675" w:type="dxa"/>
          </w:tcPr>
          <w:p w14:paraId="60F8FF43"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4B65906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191262</w:t>
            </w:r>
          </w:p>
        </w:tc>
        <w:tc>
          <w:tcPr>
            <w:tcW w:w="948" w:type="dxa"/>
          </w:tcPr>
          <w:p w14:paraId="1261517B"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3A7F868B" w14:textId="77777777" w:rsidR="00744129" w:rsidRPr="006B2793" w:rsidRDefault="00744129" w:rsidP="00744129">
            <w:pPr>
              <w:pStyle w:val="TAL"/>
              <w:tabs>
                <w:tab w:val="clear" w:pos="284"/>
                <w:tab w:val="clear" w:pos="567"/>
              </w:tabs>
              <w:rPr>
                <w:sz w:val="16"/>
              </w:rPr>
            </w:pPr>
            <w:r w:rsidRPr="006B2793">
              <w:rPr>
                <w:sz w:val="16"/>
              </w:rPr>
              <w:t xml:space="preserve">LS from TSG RAN ITU-R ad-hoc: LS on 3GPP 5G synopsis towards ITU-R Recommendation on IMT-2020 Technical Specifications </w:t>
            </w:r>
          </w:p>
        </w:tc>
        <w:tc>
          <w:tcPr>
            <w:tcW w:w="1519" w:type="dxa"/>
          </w:tcPr>
          <w:p w14:paraId="49595870" w14:textId="77777777" w:rsidR="00744129" w:rsidRPr="006B2793" w:rsidRDefault="00744129" w:rsidP="00744129">
            <w:pPr>
              <w:pStyle w:val="TAL"/>
              <w:tabs>
                <w:tab w:val="clear" w:pos="284"/>
                <w:tab w:val="clear" w:pos="567"/>
              </w:tabs>
              <w:rPr>
                <w:sz w:val="16"/>
              </w:rPr>
            </w:pPr>
            <w:r w:rsidRPr="006B2793">
              <w:rPr>
                <w:sz w:val="16"/>
              </w:rPr>
              <w:t>TSG RAN ITU-R ad-hoc</w:t>
            </w:r>
          </w:p>
        </w:tc>
        <w:tc>
          <w:tcPr>
            <w:tcW w:w="1212" w:type="dxa"/>
          </w:tcPr>
          <w:p w14:paraId="03A2A7A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206081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C70EEB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3838BB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894017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109E49C"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23942A76" w14:textId="77777777" w:rsidR="00744129" w:rsidRPr="006B2793" w:rsidRDefault="00744129" w:rsidP="00744129">
            <w:pPr>
              <w:pStyle w:val="TAL"/>
              <w:tabs>
                <w:tab w:val="clear" w:pos="284"/>
                <w:tab w:val="clear" w:pos="567"/>
              </w:tabs>
              <w:rPr>
                <w:sz w:val="16"/>
              </w:rPr>
            </w:pPr>
          </w:p>
        </w:tc>
        <w:tc>
          <w:tcPr>
            <w:tcW w:w="1340" w:type="dxa"/>
          </w:tcPr>
          <w:p w14:paraId="062DB907"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231FF1F3"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B91B7CB" w14:textId="77777777" w:rsidR="00744129" w:rsidRPr="006B2793" w:rsidRDefault="00744129" w:rsidP="00744129">
            <w:pPr>
              <w:pStyle w:val="TAL"/>
              <w:tabs>
                <w:tab w:val="clear" w:pos="284"/>
                <w:tab w:val="clear" w:pos="567"/>
              </w:tabs>
              <w:rPr>
                <w:sz w:val="16"/>
              </w:rPr>
            </w:pPr>
          </w:p>
        </w:tc>
      </w:tr>
      <w:tr w:rsidR="00744129" w:rsidRPr="00200359" w14:paraId="599F943E" w14:textId="77777777" w:rsidTr="00744129">
        <w:tc>
          <w:tcPr>
            <w:tcW w:w="675" w:type="dxa"/>
          </w:tcPr>
          <w:p w14:paraId="251F1463" w14:textId="77777777" w:rsidR="00744129" w:rsidRPr="006B2793" w:rsidRDefault="00744129" w:rsidP="00744129">
            <w:pPr>
              <w:pStyle w:val="TAL"/>
              <w:tabs>
                <w:tab w:val="clear" w:pos="284"/>
                <w:tab w:val="clear" w:pos="567"/>
              </w:tabs>
              <w:rPr>
                <w:sz w:val="16"/>
              </w:rPr>
            </w:pPr>
            <w:r w:rsidRPr="006B2793">
              <w:rPr>
                <w:sz w:val="16"/>
              </w:rPr>
              <w:t>20</w:t>
            </w:r>
          </w:p>
        </w:tc>
        <w:tc>
          <w:tcPr>
            <w:tcW w:w="1134" w:type="dxa"/>
          </w:tcPr>
          <w:p w14:paraId="345DDCA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191263</w:t>
            </w:r>
          </w:p>
        </w:tc>
        <w:tc>
          <w:tcPr>
            <w:tcW w:w="948" w:type="dxa"/>
          </w:tcPr>
          <w:p w14:paraId="0FE6BF79"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224C3F67" w14:textId="77777777" w:rsidR="00744129" w:rsidRPr="006B2793" w:rsidRDefault="00744129" w:rsidP="00744129">
            <w:pPr>
              <w:pStyle w:val="TAL"/>
              <w:tabs>
                <w:tab w:val="clear" w:pos="284"/>
                <w:tab w:val="clear" w:pos="567"/>
              </w:tabs>
              <w:rPr>
                <w:sz w:val="16"/>
              </w:rPr>
            </w:pPr>
            <w:r w:rsidRPr="006B2793">
              <w:rPr>
                <w:sz w:val="16"/>
              </w:rPr>
              <w:t>ToR template</w:t>
            </w:r>
          </w:p>
        </w:tc>
        <w:tc>
          <w:tcPr>
            <w:tcW w:w="1519" w:type="dxa"/>
          </w:tcPr>
          <w:p w14:paraId="62291FF8" w14:textId="77777777"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14:paraId="5EBC46D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F7309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11147A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EF6061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53897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2CCE182" w14:textId="77777777" w:rsidR="00744129" w:rsidRPr="006B2793" w:rsidRDefault="00744129" w:rsidP="00744129">
            <w:pPr>
              <w:pStyle w:val="TAL"/>
              <w:tabs>
                <w:tab w:val="clear" w:pos="284"/>
                <w:tab w:val="clear" w:pos="567"/>
              </w:tabs>
              <w:rPr>
                <w:sz w:val="16"/>
              </w:rPr>
            </w:pPr>
          </w:p>
        </w:tc>
        <w:tc>
          <w:tcPr>
            <w:tcW w:w="2038" w:type="dxa"/>
          </w:tcPr>
          <w:p w14:paraId="38F4253F" w14:textId="77777777" w:rsidR="00744129" w:rsidRPr="006B2793" w:rsidRDefault="00744129" w:rsidP="00744129">
            <w:pPr>
              <w:pStyle w:val="TAL"/>
              <w:tabs>
                <w:tab w:val="clear" w:pos="284"/>
                <w:tab w:val="clear" w:pos="567"/>
              </w:tabs>
              <w:rPr>
                <w:sz w:val="16"/>
              </w:rPr>
            </w:pPr>
          </w:p>
        </w:tc>
        <w:tc>
          <w:tcPr>
            <w:tcW w:w="1340" w:type="dxa"/>
          </w:tcPr>
          <w:p w14:paraId="0945C6D2" w14:textId="77777777" w:rsidR="00744129" w:rsidRPr="006B2793" w:rsidRDefault="00744129" w:rsidP="00744129">
            <w:pPr>
              <w:pStyle w:val="TAL"/>
              <w:tabs>
                <w:tab w:val="clear" w:pos="284"/>
                <w:tab w:val="clear" w:pos="567"/>
              </w:tabs>
              <w:rPr>
                <w:sz w:val="16"/>
              </w:rPr>
            </w:pPr>
            <w:r w:rsidRPr="006B2793">
              <w:rPr>
                <w:sz w:val="16"/>
              </w:rPr>
              <w:t>Revised to SP-191327.</w:t>
            </w:r>
          </w:p>
        </w:tc>
        <w:tc>
          <w:tcPr>
            <w:tcW w:w="986" w:type="dxa"/>
          </w:tcPr>
          <w:p w14:paraId="54E90D1A"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0BA87BB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191327</w:t>
            </w:r>
          </w:p>
        </w:tc>
      </w:tr>
      <w:tr w:rsidR="00744129" w:rsidRPr="00200359" w14:paraId="6948EAF4" w14:textId="77777777" w:rsidTr="00744129">
        <w:tc>
          <w:tcPr>
            <w:tcW w:w="675" w:type="dxa"/>
          </w:tcPr>
          <w:p w14:paraId="5A06EA29" w14:textId="77777777" w:rsidR="00744129" w:rsidRPr="006B2793" w:rsidRDefault="00744129" w:rsidP="00744129">
            <w:pPr>
              <w:pStyle w:val="TAL"/>
              <w:tabs>
                <w:tab w:val="clear" w:pos="284"/>
                <w:tab w:val="clear" w:pos="567"/>
              </w:tabs>
              <w:rPr>
                <w:sz w:val="16"/>
              </w:rPr>
            </w:pPr>
            <w:r w:rsidRPr="006B2793">
              <w:rPr>
                <w:sz w:val="16"/>
              </w:rPr>
              <w:t>3</w:t>
            </w:r>
          </w:p>
        </w:tc>
        <w:tc>
          <w:tcPr>
            <w:tcW w:w="1134" w:type="dxa"/>
          </w:tcPr>
          <w:p w14:paraId="5652065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191264</w:t>
            </w:r>
          </w:p>
        </w:tc>
        <w:tc>
          <w:tcPr>
            <w:tcW w:w="948" w:type="dxa"/>
          </w:tcPr>
          <w:p w14:paraId="23CA9445"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2DA6F249" w14:textId="77777777" w:rsidR="00744129" w:rsidRPr="006B2793" w:rsidRDefault="00744129" w:rsidP="00744129">
            <w:pPr>
              <w:pStyle w:val="TAL"/>
              <w:tabs>
                <w:tab w:val="clear" w:pos="284"/>
                <w:tab w:val="clear" w:pos="567"/>
              </w:tabs>
              <w:rPr>
                <w:sz w:val="16"/>
              </w:rPr>
            </w:pPr>
            <w:r w:rsidRPr="006B2793">
              <w:rPr>
                <w:sz w:val="16"/>
              </w:rPr>
              <w:t>IALA Document: RESPONSE TO MATTERS RELATED TO THE RADIOCOMMUNICATION ITU R STUDY GROUP AND ITU WORLD RADIOCOMMUNICATION CONFERENCE</w:t>
            </w:r>
          </w:p>
        </w:tc>
        <w:tc>
          <w:tcPr>
            <w:tcW w:w="1519" w:type="dxa"/>
          </w:tcPr>
          <w:p w14:paraId="78A99E7A" w14:textId="77777777"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14:paraId="1E31A4D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18E4D2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B33E5E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108BDF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76D8DB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0E29A84" w14:textId="77777777" w:rsidR="00744129" w:rsidRPr="006B2793" w:rsidRDefault="00744129" w:rsidP="00744129">
            <w:pPr>
              <w:pStyle w:val="TAL"/>
              <w:tabs>
                <w:tab w:val="clear" w:pos="284"/>
                <w:tab w:val="clear" w:pos="567"/>
              </w:tabs>
              <w:rPr>
                <w:sz w:val="16"/>
              </w:rPr>
            </w:pPr>
          </w:p>
        </w:tc>
        <w:tc>
          <w:tcPr>
            <w:tcW w:w="2038" w:type="dxa"/>
          </w:tcPr>
          <w:p w14:paraId="704EAF83" w14:textId="77777777" w:rsidR="00744129" w:rsidRPr="006B2793" w:rsidRDefault="00744129" w:rsidP="00744129">
            <w:pPr>
              <w:pStyle w:val="TAL"/>
              <w:tabs>
                <w:tab w:val="clear" w:pos="284"/>
                <w:tab w:val="clear" w:pos="567"/>
              </w:tabs>
              <w:rPr>
                <w:sz w:val="16"/>
              </w:rPr>
            </w:pPr>
          </w:p>
        </w:tc>
        <w:tc>
          <w:tcPr>
            <w:tcW w:w="1340" w:type="dxa"/>
          </w:tcPr>
          <w:p w14:paraId="15B03492" w14:textId="77777777" w:rsidR="00744129" w:rsidRPr="006B2793" w:rsidRDefault="00744129" w:rsidP="00744129">
            <w:pPr>
              <w:pStyle w:val="TAL"/>
              <w:tabs>
                <w:tab w:val="clear" w:pos="284"/>
                <w:tab w:val="clear" w:pos="567"/>
              </w:tabs>
              <w:rPr>
                <w:sz w:val="16"/>
              </w:rPr>
            </w:pPr>
            <w:r w:rsidRPr="006B2793">
              <w:rPr>
                <w:sz w:val="16"/>
              </w:rPr>
              <w:t>LS approved in SP-191366. Noted</w:t>
            </w:r>
          </w:p>
        </w:tc>
        <w:tc>
          <w:tcPr>
            <w:tcW w:w="986" w:type="dxa"/>
          </w:tcPr>
          <w:p w14:paraId="23DD81CF"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3C9A198" w14:textId="77777777" w:rsidR="00744129" w:rsidRPr="006B2793" w:rsidRDefault="00744129" w:rsidP="00744129">
            <w:pPr>
              <w:pStyle w:val="TAL"/>
              <w:tabs>
                <w:tab w:val="clear" w:pos="284"/>
                <w:tab w:val="clear" w:pos="567"/>
              </w:tabs>
              <w:rPr>
                <w:sz w:val="16"/>
              </w:rPr>
            </w:pPr>
          </w:p>
        </w:tc>
      </w:tr>
      <w:tr w:rsidR="00744129" w:rsidRPr="00200359" w14:paraId="0A744750" w14:textId="77777777" w:rsidTr="00744129">
        <w:tc>
          <w:tcPr>
            <w:tcW w:w="675" w:type="dxa"/>
          </w:tcPr>
          <w:p w14:paraId="2D6A8F53" w14:textId="77777777" w:rsidR="00744129" w:rsidRPr="006B2793" w:rsidRDefault="00744129" w:rsidP="00744129">
            <w:pPr>
              <w:pStyle w:val="TAL"/>
              <w:tabs>
                <w:tab w:val="clear" w:pos="284"/>
                <w:tab w:val="clear" w:pos="567"/>
              </w:tabs>
              <w:rPr>
                <w:sz w:val="16"/>
              </w:rPr>
            </w:pPr>
            <w:r w:rsidRPr="006B2793">
              <w:rPr>
                <w:sz w:val="16"/>
              </w:rPr>
              <w:t>3</w:t>
            </w:r>
          </w:p>
        </w:tc>
        <w:tc>
          <w:tcPr>
            <w:tcW w:w="1134" w:type="dxa"/>
          </w:tcPr>
          <w:p w14:paraId="6C09203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191265</w:t>
            </w:r>
          </w:p>
        </w:tc>
        <w:tc>
          <w:tcPr>
            <w:tcW w:w="948" w:type="dxa"/>
          </w:tcPr>
          <w:p w14:paraId="3525DF9B"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09002071" w14:textId="77777777" w:rsidR="00744129" w:rsidRPr="006B2793" w:rsidRDefault="00744129" w:rsidP="00744129">
            <w:pPr>
              <w:pStyle w:val="TAL"/>
              <w:tabs>
                <w:tab w:val="clear" w:pos="284"/>
                <w:tab w:val="clear" w:pos="567"/>
              </w:tabs>
              <w:rPr>
                <w:sz w:val="16"/>
              </w:rPr>
            </w:pPr>
            <w:r w:rsidRPr="006B2793">
              <w:rPr>
                <w:sz w:val="16"/>
              </w:rPr>
              <w:t>[DRAFT] LS on IMO NCSR 7/INF.6 submitted by IALA</w:t>
            </w:r>
          </w:p>
        </w:tc>
        <w:tc>
          <w:tcPr>
            <w:tcW w:w="1519" w:type="dxa"/>
          </w:tcPr>
          <w:p w14:paraId="64E94E70" w14:textId="77777777"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14:paraId="6573122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A8C387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05FD07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6CDB39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C6F3E1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2AE8FFD" w14:textId="77777777" w:rsidR="00744129" w:rsidRPr="006B2793" w:rsidRDefault="00744129" w:rsidP="00744129">
            <w:pPr>
              <w:pStyle w:val="TAL"/>
              <w:tabs>
                <w:tab w:val="clear" w:pos="284"/>
                <w:tab w:val="clear" w:pos="567"/>
              </w:tabs>
              <w:rPr>
                <w:sz w:val="16"/>
              </w:rPr>
            </w:pPr>
          </w:p>
        </w:tc>
        <w:tc>
          <w:tcPr>
            <w:tcW w:w="2038" w:type="dxa"/>
          </w:tcPr>
          <w:p w14:paraId="1DD6B242" w14:textId="77777777" w:rsidR="00744129" w:rsidRPr="006B2793" w:rsidRDefault="00744129" w:rsidP="00744129">
            <w:pPr>
              <w:pStyle w:val="TAL"/>
              <w:tabs>
                <w:tab w:val="clear" w:pos="284"/>
                <w:tab w:val="clear" w:pos="567"/>
              </w:tabs>
              <w:rPr>
                <w:sz w:val="16"/>
              </w:rPr>
            </w:pPr>
          </w:p>
        </w:tc>
        <w:tc>
          <w:tcPr>
            <w:tcW w:w="1340" w:type="dxa"/>
          </w:tcPr>
          <w:p w14:paraId="50813D2E" w14:textId="77777777" w:rsidR="00744129" w:rsidRPr="006B2793" w:rsidRDefault="00744129" w:rsidP="00744129">
            <w:pPr>
              <w:pStyle w:val="TAL"/>
              <w:tabs>
                <w:tab w:val="clear" w:pos="284"/>
                <w:tab w:val="clear" w:pos="567"/>
              </w:tabs>
              <w:rPr>
                <w:sz w:val="16"/>
              </w:rPr>
            </w:pPr>
            <w:r w:rsidRPr="006B2793">
              <w:rPr>
                <w:sz w:val="16"/>
              </w:rPr>
              <w:t>Response to SP-191264. Revised to SP-191298.</w:t>
            </w:r>
          </w:p>
        </w:tc>
        <w:tc>
          <w:tcPr>
            <w:tcW w:w="986" w:type="dxa"/>
          </w:tcPr>
          <w:p w14:paraId="0914F830"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0482013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191298</w:t>
            </w:r>
          </w:p>
        </w:tc>
      </w:tr>
      <w:tr w:rsidR="00744129" w:rsidRPr="00200359" w14:paraId="2413F7C0" w14:textId="77777777" w:rsidTr="00744129">
        <w:tc>
          <w:tcPr>
            <w:tcW w:w="675" w:type="dxa"/>
          </w:tcPr>
          <w:p w14:paraId="29E0765F"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2329D7B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191266</w:t>
            </w:r>
          </w:p>
        </w:tc>
        <w:tc>
          <w:tcPr>
            <w:tcW w:w="948" w:type="dxa"/>
          </w:tcPr>
          <w:p w14:paraId="1745E3C6"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6F3FD74D" w14:textId="77777777" w:rsidR="00744129" w:rsidRPr="006B2793" w:rsidRDefault="00744129" w:rsidP="00744129">
            <w:pPr>
              <w:pStyle w:val="TAL"/>
              <w:tabs>
                <w:tab w:val="clear" w:pos="284"/>
                <w:tab w:val="clear" w:pos="567"/>
              </w:tabs>
              <w:rPr>
                <w:sz w:val="16"/>
              </w:rPr>
            </w:pPr>
            <w:r w:rsidRPr="006B2793">
              <w:rPr>
                <w:sz w:val="16"/>
              </w:rPr>
              <w:t xml:space="preserve">LS from NGMN: NGMN 5G Non-Terrestrial Networks Position Paper </w:t>
            </w:r>
          </w:p>
        </w:tc>
        <w:tc>
          <w:tcPr>
            <w:tcW w:w="1519" w:type="dxa"/>
          </w:tcPr>
          <w:p w14:paraId="7F33A3E6" w14:textId="77777777" w:rsidR="00744129" w:rsidRPr="006B2793" w:rsidRDefault="00744129" w:rsidP="00744129">
            <w:pPr>
              <w:pStyle w:val="TAL"/>
              <w:tabs>
                <w:tab w:val="clear" w:pos="284"/>
                <w:tab w:val="clear" w:pos="567"/>
              </w:tabs>
              <w:rPr>
                <w:sz w:val="16"/>
              </w:rPr>
            </w:pPr>
            <w:r w:rsidRPr="006B2793">
              <w:rPr>
                <w:sz w:val="16"/>
              </w:rPr>
              <w:t>NGMN</w:t>
            </w:r>
          </w:p>
        </w:tc>
        <w:tc>
          <w:tcPr>
            <w:tcW w:w="1212" w:type="dxa"/>
          </w:tcPr>
          <w:p w14:paraId="7B23A35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13F2DE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FCFFDC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946E05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18E31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CCA467" w14:textId="77777777" w:rsidR="00744129" w:rsidRPr="006B2793" w:rsidRDefault="00744129" w:rsidP="00744129">
            <w:pPr>
              <w:pStyle w:val="TAL"/>
              <w:tabs>
                <w:tab w:val="clear" w:pos="284"/>
                <w:tab w:val="clear" w:pos="567"/>
              </w:tabs>
              <w:rPr>
                <w:sz w:val="16"/>
              </w:rPr>
            </w:pPr>
          </w:p>
        </w:tc>
        <w:tc>
          <w:tcPr>
            <w:tcW w:w="2038" w:type="dxa"/>
          </w:tcPr>
          <w:p w14:paraId="4DCBBBFD" w14:textId="77777777" w:rsidR="00744129" w:rsidRPr="006B2793" w:rsidRDefault="00744129" w:rsidP="00744129">
            <w:pPr>
              <w:pStyle w:val="TAL"/>
              <w:tabs>
                <w:tab w:val="clear" w:pos="284"/>
                <w:tab w:val="clear" w:pos="567"/>
              </w:tabs>
              <w:rPr>
                <w:sz w:val="16"/>
              </w:rPr>
            </w:pPr>
          </w:p>
        </w:tc>
        <w:tc>
          <w:tcPr>
            <w:tcW w:w="1340" w:type="dxa"/>
          </w:tcPr>
          <w:p w14:paraId="1BF7B812"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095D583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D0F03DC" w14:textId="77777777" w:rsidR="00744129" w:rsidRPr="006B2793" w:rsidRDefault="00744129" w:rsidP="00744129">
            <w:pPr>
              <w:pStyle w:val="TAL"/>
              <w:tabs>
                <w:tab w:val="clear" w:pos="284"/>
                <w:tab w:val="clear" w:pos="567"/>
              </w:tabs>
              <w:rPr>
                <w:sz w:val="16"/>
              </w:rPr>
            </w:pPr>
          </w:p>
        </w:tc>
      </w:tr>
      <w:tr w:rsidR="00744129" w:rsidRPr="00200359" w14:paraId="2CD39586" w14:textId="77777777" w:rsidTr="00744129">
        <w:tc>
          <w:tcPr>
            <w:tcW w:w="675" w:type="dxa"/>
          </w:tcPr>
          <w:p w14:paraId="2D1438A6"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BCDFF1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191267</w:t>
            </w:r>
          </w:p>
        </w:tc>
        <w:tc>
          <w:tcPr>
            <w:tcW w:w="948" w:type="dxa"/>
          </w:tcPr>
          <w:p w14:paraId="28C0C7F7"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06C40CB3" w14:textId="77777777" w:rsidR="00744129" w:rsidRPr="006B2793" w:rsidRDefault="00744129" w:rsidP="00744129">
            <w:pPr>
              <w:pStyle w:val="TAL"/>
              <w:tabs>
                <w:tab w:val="clear" w:pos="284"/>
                <w:tab w:val="clear" w:pos="567"/>
              </w:tabs>
              <w:rPr>
                <w:sz w:val="16"/>
              </w:rPr>
            </w:pPr>
            <w:r w:rsidRPr="006B2793">
              <w:rPr>
                <w:sz w:val="16"/>
              </w:rPr>
              <w:t>TSG SA Chairman's View and Proposals for Rel-17 Timeline and Content Planning</w:t>
            </w:r>
          </w:p>
        </w:tc>
        <w:tc>
          <w:tcPr>
            <w:tcW w:w="1519" w:type="dxa"/>
          </w:tcPr>
          <w:p w14:paraId="2A27EAD2"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5868522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5258B0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C5336A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F6382F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7A4653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8CB07BC" w14:textId="77777777" w:rsidR="00744129" w:rsidRPr="006B2793" w:rsidRDefault="00744129" w:rsidP="00744129">
            <w:pPr>
              <w:pStyle w:val="TAL"/>
              <w:tabs>
                <w:tab w:val="clear" w:pos="284"/>
                <w:tab w:val="clear" w:pos="567"/>
              </w:tabs>
              <w:rPr>
                <w:sz w:val="16"/>
              </w:rPr>
            </w:pPr>
          </w:p>
        </w:tc>
        <w:tc>
          <w:tcPr>
            <w:tcW w:w="2038" w:type="dxa"/>
          </w:tcPr>
          <w:p w14:paraId="6FF45F3B" w14:textId="77777777" w:rsidR="00744129" w:rsidRPr="006B2793" w:rsidRDefault="00744129" w:rsidP="00744129">
            <w:pPr>
              <w:pStyle w:val="TAL"/>
              <w:tabs>
                <w:tab w:val="clear" w:pos="284"/>
                <w:tab w:val="clear" w:pos="567"/>
              </w:tabs>
              <w:rPr>
                <w:sz w:val="16"/>
              </w:rPr>
            </w:pPr>
          </w:p>
        </w:tc>
        <w:tc>
          <w:tcPr>
            <w:tcW w:w="1340" w:type="dxa"/>
          </w:tcPr>
          <w:p w14:paraId="0CF65385"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60EEDD2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6A7C23E" w14:textId="77777777" w:rsidR="00744129" w:rsidRPr="006B2793" w:rsidRDefault="00744129" w:rsidP="00744129">
            <w:pPr>
              <w:pStyle w:val="TAL"/>
              <w:tabs>
                <w:tab w:val="clear" w:pos="284"/>
                <w:tab w:val="clear" w:pos="567"/>
              </w:tabs>
              <w:rPr>
                <w:sz w:val="16"/>
              </w:rPr>
            </w:pPr>
          </w:p>
        </w:tc>
      </w:tr>
      <w:tr w:rsidR="00744129" w:rsidRPr="00200359" w14:paraId="66355780" w14:textId="77777777" w:rsidTr="00744129">
        <w:tc>
          <w:tcPr>
            <w:tcW w:w="675" w:type="dxa"/>
          </w:tcPr>
          <w:p w14:paraId="4C1BF6B8"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7D4BDC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191268</w:t>
            </w:r>
          </w:p>
        </w:tc>
        <w:tc>
          <w:tcPr>
            <w:tcW w:w="948" w:type="dxa"/>
          </w:tcPr>
          <w:p w14:paraId="6782037D"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01CCBE16" w14:textId="77777777" w:rsidR="00744129" w:rsidRPr="006B2793" w:rsidRDefault="00744129" w:rsidP="00744129">
            <w:pPr>
              <w:pStyle w:val="TAL"/>
              <w:tabs>
                <w:tab w:val="clear" w:pos="284"/>
                <w:tab w:val="clear" w:pos="567"/>
              </w:tabs>
              <w:rPr>
                <w:sz w:val="16"/>
              </w:rPr>
            </w:pPr>
            <w:r w:rsidRPr="006B2793">
              <w:rPr>
                <w:sz w:val="16"/>
              </w:rPr>
              <w:t>Overview of SA WG2 Rel-17 Work Tasks</w:t>
            </w:r>
          </w:p>
        </w:tc>
        <w:tc>
          <w:tcPr>
            <w:tcW w:w="1519" w:type="dxa"/>
          </w:tcPr>
          <w:p w14:paraId="26A50625"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23E97D1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F71401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6B5611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7599C6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3D2AD8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45718A3" w14:textId="77777777" w:rsidR="00744129" w:rsidRPr="006B2793" w:rsidRDefault="00744129" w:rsidP="00744129">
            <w:pPr>
              <w:pStyle w:val="TAL"/>
              <w:tabs>
                <w:tab w:val="clear" w:pos="284"/>
                <w:tab w:val="clear" w:pos="567"/>
              </w:tabs>
              <w:rPr>
                <w:sz w:val="16"/>
              </w:rPr>
            </w:pPr>
          </w:p>
        </w:tc>
        <w:tc>
          <w:tcPr>
            <w:tcW w:w="2038" w:type="dxa"/>
          </w:tcPr>
          <w:p w14:paraId="5C58F8D5" w14:textId="77777777" w:rsidR="00744129" w:rsidRPr="006B2793" w:rsidRDefault="00744129" w:rsidP="00744129">
            <w:pPr>
              <w:pStyle w:val="TAL"/>
              <w:tabs>
                <w:tab w:val="clear" w:pos="284"/>
                <w:tab w:val="clear" w:pos="567"/>
              </w:tabs>
              <w:rPr>
                <w:sz w:val="16"/>
              </w:rPr>
            </w:pPr>
          </w:p>
        </w:tc>
        <w:tc>
          <w:tcPr>
            <w:tcW w:w="1340" w:type="dxa"/>
          </w:tcPr>
          <w:p w14:paraId="5C4EF87E" w14:textId="77777777"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14:paraId="5C9FCFF1"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79F9260A" w14:textId="77777777" w:rsidR="00744129" w:rsidRPr="006B2793" w:rsidRDefault="00744129" w:rsidP="00744129">
            <w:pPr>
              <w:pStyle w:val="TAL"/>
              <w:tabs>
                <w:tab w:val="clear" w:pos="284"/>
                <w:tab w:val="clear" w:pos="567"/>
              </w:tabs>
              <w:rPr>
                <w:sz w:val="16"/>
              </w:rPr>
            </w:pPr>
          </w:p>
        </w:tc>
      </w:tr>
      <w:tr w:rsidR="00744129" w:rsidRPr="00200359" w14:paraId="57707736" w14:textId="77777777" w:rsidTr="00744129">
        <w:tc>
          <w:tcPr>
            <w:tcW w:w="675" w:type="dxa"/>
          </w:tcPr>
          <w:p w14:paraId="276AABBC"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24B03C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191269</w:t>
            </w:r>
          </w:p>
        </w:tc>
        <w:tc>
          <w:tcPr>
            <w:tcW w:w="948" w:type="dxa"/>
          </w:tcPr>
          <w:p w14:paraId="52DD5AF0"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10F67B03"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14:paraId="5AD9E30D" w14:textId="77777777" w:rsidR="00744129" w:rsidRPr="006B2793" w:rsidRDefault="00744129" w:rsidP="00744129">
            <w:pPr>
              <w:pStyle w:val="TAL"/>
              <w:tabs>
                <w:tab w:val="clear" w:pos="284"/>
                <w:tab w:val="clear" w:pos="567"/>
              </w:tabs>
              <w:rPr>
                <w:sz w:val="16"/>
              </w:rPr>
            </w:pPr>
            <w:r w:rsidRPr="006B2793">
              <w:rPr>
                <w:sz w:val="16"/>
              </w:rPr>
              <w:t>CATT</w:t>
            </w:r>
          </w:p>
        </w:tc>
        <w:tc>
          <w:tcPr>
            <w:tcW w:w="1212" w:type="dxa"/>
          </w:tcPr>
          <w:p w14:paraId="73E8561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33ABD0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F73140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CD34F5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989D4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6D71F6A"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5DCDED4" w14:textId="77777777" w:rsidR="00744129" w:rsidRPr="006B2793" w:rsidRDefault="00744129" w:rsidP="00744129">
            <w:pPr>
              <w:pStyle w:val="TAL"/>
              <w:tabs>
                <w:tab w:val="clear" w:pos="284"/>
                <w:tab w:val="clear" w:pos="567"/>
              </w:tabs>
              <w:rPr>
                <w:sz w:val="16"/>
              </w:rPr>
            </w:pPr>
            <w:r w:rsidRPr="006B2793">
              <w:rPr>
                <w:sz w:val="16"/>
              </w:rPr>
              <w:t>FS_eLCS_ph2</w:t>
            </w:r>
          </w:p>
        </w:tc>
        <w:tc>
          <w:tcPr>
            <w:tcW w:w="1340" w:type="dxa"/>
          </w:tcPr>
          <w:p w14:paraId="155D4322" w14:textId="77777777" w:rsidR="00744129" w:rsidRPr="006B2793" w:rsidRDefault="00744129" w:rsidP="00744129">
            <w:pPr>
              <w:pStyle w:val="TAL"/>
              <w:tabs>
                <w:tab w:val="clear" w:pos="284"/>
                <w:tab w:val="clear" w:pos="567"/>
              </w:tabs>
              <w:rPr>
                <w:sz w:val="16"/>
              </w:rPr>
            </w:pPr>
            <w:r w:rsidRPr="006B2793">
              <w:rPr>
                <w:sz w:val="16"/>
              </w:rPr>
              <w:t>Revision of SP-191221. Revised to SP-191292.</w:t>
            </w:r>
          </w:p>
        </w:tc>
        <w:tc>
          <w:tcPr>
            <w:tcW w:w="986" w:type="dxa"/>
          </w:tcPr>
          <w:p w14:paraId="35E53A35"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5F6C85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191292</w:t>
            </w:r>
          </w:p>
        </w:tc>
      </w:tr>
      <w:tr w:rsidR="00744129" w:rsidRPr="00200359" w14:paraId="61B64750" w14:textId="77777777" w:rsidTr="00744129">
        <w:tc>
          <w:tcPr>
            <w:tcW w:w="675" w:type="dxa"/>
          </w:tcPr>
          <w:p w14:paraId="109A4902"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09EF84E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191271</w:t>
            </w:r>
          </w:p>
        </w:tc>
        <w:tc>
          <w:tcPr>
            <w:tcW w:w="948" w:type="dxa"/>
          </w:tcPr>
          <w:p w14:paraId="44CA6E14"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4EDDF24" w14:textId="77777777"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1519" w:type="dxa"/>
          </w:tcPr>
          <w:p w14:paraId="549634CE"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21749CA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1AB6A8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82249B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67272F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FB1D2E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3F60D2A"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163E54A" w14:textId="77777777" w:rsidR="00744129" w:rsidRPr="006B2793" w:rsidRDefault="00744129" w:rsidP="00744129">
            <w:pPr>
              <w:pStyle w:val="TAL"/>
              <w:tabs>
                <w:tab w:val="clear" w:pos="284"/>
                <w:tab w:val="clear" w:pos="567"/>
              </w:tabs>
              <w:rPr>
                <w:sz w:val="16"/>
              </w:rPr>
            </w:pPr>
          </w:p>
        </w:tc>
        <w:tc>
          <w:tcPr>
            <w:tcW w:w="1340" w:type="dxa"/>
          </w:tcPr>
          <w:p w14:paraId="20602A57"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24451929"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9E2ED4D" w14:textId="77777777" w:rsidR="00744129" w:rsidRPr="006B2793" w:rsidRDefault="00744129" w:rsidP="00744129">
            <w:pPr>
              <w:pStyle w:val="TAL"/>
              <w:tabs>
                <w:tab w:val="clear" w:pos="284"/>
                <w:tab w:val="clear" w:pos="567"/>
              </w:tabs>
              <w:rPr>
                <w:sz w:val="16"/>
              </w:rPr>
            </w:pPr>
          </w:p>
        </w:tc>
      </w:tr>
      <w:tr w:rsidR="00744129" w:rsidRPr="00200359" w14:paraId="7D1EE39C" w14:textId="77777777" w:rsidTr="00744129">
        <w:tc>
          <w:tcPr>
            <w:tcW w:w="675" w:type="dxa"/>
          </w:tcPr>
          <w:p w14:paraId="28DAA593" w14:textId="77777777" w:rsidR="00744129" w:rsidRPr="006B2793" w:rsidRDefault="00744129" w:rsidP="00744129">
            <w:pPr>
              <w:pStyle w:val="TAL"/>
              <w:tabs>
                <w:tab w:val="clear" w:pos="284"/>
                <w:tab w:val="clear" w:pos="567"/>
              </w:tabs>
              <w:rPr>
                <w:sz w:val="16"/>
              </w:rPr>
            </w:pPr>
            <w:r w:rsidRPr="006B2793">
              <w:rPr>
                <w:sz w:val="16"/>
              </w:rPr>
              <w:t>19.1</w:t>
            </w:r>
          </w:p>
        </w:tc>
        <w:tc>
          <w:tcPr>
            <w:tcW w:w="1134" w:type="dxa"/>
          </w:tcPr>
          <w:p w14:paraId="670EC64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191272</w:t>
            </w:r>
          </w:p>
        </w:tc>
        <w:tc>
          <w:tcPr>
            <w:tcW w:w="948" w:type="dxa"/>
          </w:tcPr>
          <w:p w14:paraId="3CD87AE3"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57EF370C" w14:textId="77777777" w:rsidR="00744129" w:rsidRPr="006B2793" w:rsidRDefault="00744129" w:rsidP="00744129">
            <w:pPr>
              <w:pStyle w:val="TAL"/>
              <w:tabs>
                <w:tab w:val="clear" w:pos="284"/>
                <w:tab w:val="clear" w:pos="567"/>
              </w:tabs>
              <w:rPr>
                <w:sz w:val="16"/>
              </w:rPr>
            </w:pPr>
            <w:r w:rsidRPr="006B2793">
              <w:rPr>
                <w:sz w:val="16"/>
              </w:rPr>
              <w:t>Work Plan review at TSG#86</w:t>
            </w:r>
          </w:p>
        </w:tc>
        <w:tc>
          <w:tcPr>
            <w:tcW w:w="1519" w:type="dxa"/>
          </w:tcPr>
          <w:p w14:paraId="0F1FA65F" w14:textId="77777777" w:rsidR="00744129" w:rsidRPr="006B2793" w:rsidRDefault="00744129" w:rsidP="00744129">
            <w:pPr>
              <w:pStyle w:val="TAL"/>
              <w:tabs>
                <w:tab w:val="clear" w:pos="284"/>
                <w:tab w:val="clear" w:pos="567"/>
              </w:tabs>
              <w:rPr>
                <w:sz w:val="16"/>
              </w:rPr>
            </w:pPr>
            <w:r w:rsidRPr="006B2793">
              <w:rPr>
                <w:sz w:val="16"/>
              </w:rPr>
              <w:t>MCC</w:t>
            </w:r>
          </w:p>
        </w:tc>
        <w:tc>
          <w:tcPr>
            <w:tcW w:w="1212" w:type="dxa"/>
          </w:tcPr>
          <w:p w14:paraId="4C3E4A4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CB44F6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C55D79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43C7AC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F3FADC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8FA00E2" w14:textId="77777777" w:rsidR="00744129" w:rsidRPr="006B2793" w:rsidRDefault="00744129" w:rsidP="00744129">
            <w:pPr>
              <w:pStyle w:val="TAL"/>
              <w:tabs>
                <w:tab w:val="clear" w:pos="284"/>
                <w:tab w:val="clear" w:pos="567"/>
              </w:tabs>
              <w:rPr>
                <w:sz w:val="16"/>
              </w:rPr>
            </w:pPr>
          </w:p>
        </w:tc>
        <w:tc>
          <w:tcPr>
            <w:tcW w:w="2038" w:type="dxa"/>
          </w:tcPr>
          <w:p w14:paraId="5A00BF48" w14:textId="77777777" w:rsidR="00744129" w:rsidRPr="006B2793" w:rsidRDefault="00744129" w:rsidP="00744129">
            <w:pPr>
              <w:pStyle w:val="TAL"/>
              <w:tabs>
                <w:tab w:val="clear" w:pos="284"/>
                <w:tab w:val="clear" w:pos="567"/>
              </w:tabs>
              <w:rPr>
                <w:sz w:val="16"/>
              </w:rPr>
            </w:pPr>
          </w:p>
        </w:tc>
        <w:tc>
          <w:tcPr>
            <w:tcW w:w="1340" w:type="dxa"/>
          </w:tcPr>
          <w:p w14:paraId="69B71D8C" w14:textId="77777777" w:rsidR="00744129" w:rsidRPr="006B2793" w:rsidRDefault="00744129" w:rsidP="00744129">
            <w:pPr>
              <w:pStyle w:val="TAL"/>
              <w:tabs>
                <w:tab w:val="clear" w:pos="284"/>
                <w:tab w:val="clear" w:pos="567"/>
              </w:tabs>
              <w:rPr>
                <w:sz w:val="16"/>
              </w:rPr>
            </w:pPr>
            <w:r w:rsidRPr="006B2793">
              <w:rPr>
                <w:sz w:val="16"/>
              </w:rPr>
              <w:t>Revised to SP-191380.</w:t>
            </w:r>
          </w:p>
        </w:tc>
        <w:tc>
          <w:tcPr>
            <w:tcW w:w="986" w:type="dxa"/>
          </w:tcPr>
          <w:p w14:paraId="30F56F62"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2BECF2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191380</w:t>
            </w:r>
          </w:p>
        </w:tc>
      </w:tr>
      <w:tr w:rsidR="00744129" w:rsidRPr="00200359" w14:paraId="50262AB1" w14:textId="77777777" w:rsidTr="00744129">
        <w:tc>
          <w:tcPr>
            <w:tcW w:w="675" w:type="dxa"/>
          </w:tcPr>
          <w:p w14:paraId="250ED7F3" w14:textId="77777777" w:rsidR="00744129" w:rsidRPr="006B2793" w:rsidRDefault="00744129" w:rsidP="00744129">
            <w:pPr>
              <w:pStyle w:val="TAL"/>
              <w:tabs>
                <w:tab w:val="clear" w:pos="284"/>
                <w:tab w:val="clear" w:pos="567"/>
              </w:tabs>
              <w:rPr>
                <w:sz w:val="16"/>
              </w:rPr>
            </w:pPr>
            <w:r w:rsidRPr="006B2793">
              <w:rPr>
                <w:sz w:val="16"/>
              </w:rPr>
              <w:lastRenderedPageBreak/>
              <w:t>19.1</w:t>
            </w:r>
          </w:p>
        </w:tc>
        <w:tc>
          <w:tcPr>
            <w:tcW w:w="1134" w:type="dxa"/>
          </w:tcPr>
          <w:p w14:paraId="457F5DE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191273</w:t>
            </w:r>
          </w:p>
        </w:tc>
        <w:tc>
          <w:tcPr>
            <w:tcW w:w="948" w:type="dxa"/>
          </w:tcPr>
          <w:p w14:paraId="4242D5A4"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190AC32E" w14:textId="77777777" w:rsidR="00744129" w:rsidRPr="006B2793" w:rsidRDefault="00744129" w:rsidP="00744129">
            <w:pPr>
              <w:pStyle w:val="TAL"/>
              <w:tabs>
                <w:tab w:val="clear" w:pos="284"/>
                <w:tab w:val="clear" w:pos="567"/>
              </w:tabs>
              <w:rPr>
                <w:sz w:val="16"/>
              </w:rPr>
            </w:pPr>
            <w:r w:rsidRPr="006B2793">
              <w:rPr>
                <w:sz w:val="16"/>
              </w:rPr>
              <w:t>TR 21.916 on Rel-16 Summary</w:t>
            </w:r>
          </w:p>
        </w:tc>
        <w:tc>
          <w:tcPr>
            <w:tcW w:w="1519" w:type="dxa"/>
          </w:tcPr>
          <w:p w14:paraId="4CEE83F1" w14:textId="77777777" w:rsidR="00744129" w:rsidRPr="006B2793" w:rsidRDefault="00744129" w:rsidP="00744129">
            <w:pPr>
              <w:pStyle w:val="TAL"/>
              <w:tabs>
                <w:tab w:val="clear" w:pos="284"/>
                <w:tab w:val="clear" w:pos="567"/>
              </w:tabs>
              <w:rPr>
                <w:sz w:val="16"/>
              </w:rPr>
            </w:pPr>
            <w:r w:rsidRPr="006B2793">
              <w:rPr>
                <w:sz w:val="16"/>
              </w:rPr>
              <w:t>MCC</w:t>
            </w:r>
          </w:p>
        </w:tc>
        <w:tc>
          <w:tcPr>
            <w:tcW w:w="1212" w:type="dxa"/>
          </w:tcPr>
          <w:p w14:paraId="7548924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20DD4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3D5AFD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7C82DE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5963D2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FB5D904"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E5336FC" w14:textId="77777777" w:rsidR="00744129" w:rsidRPr="006B2793" w:rsidRDefault="00744129" w:rsidP="00744129">
            <w:pPr>
              <w:pStyle w:val="TAL"/>
              <w:tabs>
                <w:tab w:val="clear" w:pos="284"/>
                <w:tab w:val="clear" w:pos="567"/>
              </w:tabs>
              <w:rPr>
                <w:sz w:val="16"/>
              </w:rPr>
            </w:pPr>
            <w:r w:rsidRPr="006B2793">
              <w:rPr>
                <w:sz w:val="16"/>
              </w:rPr>
              <w:t>TEI16</w:t>
            </w:r>
          </w:p>
        </w:tc>
        <w:tc>
          <w:tcPr>
            <w:tcW w:w="1340" w:type="dxa"/>
          </w:tcPr>
          <w:p w14:paraId="697134CA" w14:textId="77777777" w:rsidR="00744129" w:rsidRPr="006B2793" w:rsidRDefault="00744129" w:rsidP="00744129">
            <w:pPr>
              <w:pStyle w:val="TAL"/>
              <w:tabs>
                <w:tab w:val="clear" w:pos="284"/>
                <w:tab w:val="clear" w:pos="567"/>
              </w:tabs>
              <w:rPr>
                <w:sz w:val="16"/>
              </w:rPr>
            </w:pPr>
            <w:r w:rsidRPr="006B2793">
              <w:rPr>
                <w:sz w:val="16"/>
              </w:rPr>
              <w:t>This was noted.</w:t>
            </w:r>
          </w:p>
        </w:tc>
        <w:tc>
          <w:tcPr>
            <w:tcW w:w="986" w:type="dxa"/>
          </w:tcPr>
          <w:p w14:paraId="37032205"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E3CDE3B" w14:textId="77777777" w:rsidR="00744129" w:rsidRPr="006B2793" w:rsidRDefault="00744129" w:rsidP="00744129">
            <w:pPr>
              <w:pStyle w:val="TAL"/>
              <w:tabs>
                <w:tab w:val="clear" w:pos="284"/>
                <w:tab w:val="clear" w:pos="567"/>
              </w:tabs>
              <w:rPr>
                <w:sz w:val="16"/>
              </w:rPr>
            </w:pPr>
          </w:p>
        </w:tc>
      </w:tr>
      <w:tr w:rsidR="00744129" w:rsidRPr="00200359" w14:paraId="0B2910F5" w14:textId="77777777" w:rsidTr="00744129">
        <w:tc>
          <w:tcPr>
            <w:tcW w:w="675" w:type="dxa"/>
          </w:tcPr>
          <w:p w14:paraId="6340970C"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FEFA3E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191274</w:t>
            </w:r>
          </w:p>
        </w:tc>
        <w:tc>
          <w:tcPr>
            <w:tcW w:w="948" w:type="dxa"/>
          </w:tcPr>
          <w:p w14:paraId="676F3752"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30AA284C"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14:paraId="0AD8A77B" w14:textId="77777777"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14:paraId="349DD22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59506E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1369DB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74E42F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06CA9E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3BE82B1"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EA8AB98" w14:textId="77777777" w:rsidR="00744129" w:rsidRPr="006B2793" w:rsidRDefault="00744129" w:rsidP="00744129">
            <w:pPr>
              <w:pStyle w:val="TAL"/>
              <w:tabs>
                <w:tab w:val="clear" w:pos="284"/>
                <w:tab w:val="clear" w:pos="567"/>
              </w:tabs>
              <w:rPr>
                <w:sz w:val="16"/>
              </w:rPr>
            </w:pPr>
          </w:p>
        </w:tc>
        <w:tc>
          <w:tcPr>
            <w:tcW w:w="1340" w:type="dxa"/>
          </w:tcPr>
          <w:p w14:paraId="27CBEA9E" w14:textId="77777777" w:rsidR="00744129" w:rsidRPr="006B2793" w:rsidRDefault="00744129" w:rsidP="00744129">
            <w:pPr>
              <w:pStyle w:val="TAL"/>
              <w:tabs>
                <w:tab w:val="clear" w:pos="284"/>
                <w:tab w:val="clear" w:pos="567"/>
              </w:tabs>
              <w:rPr>
                <w:sz w:val="16"/>
              </w:rPr>
            </w:pPr>
            <w:r w:rsidRPr="006B2793">
              <w:rPr>
                <w:sz w:val="16"/>
              </w:rPr>
              <w:t>Revision of SP-191215. Revised to SP-191283.</w:t>
            </w:r>
          </w:p>
        </w:tc>
        <w:tc>
          <w:tcPr>
            <w:tcW w:w="986" w:type="dxa"/>
          </w:tcPr>
          <w:p w14:paraId="54F487BD"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4083D6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191283</w:t>
            </w:r>
          </w:p>
        </w:tc>
      </w:tr>
      <w:tr w:rsidR="00744129" w:rsidRPr="00200359" w14:paraId="43C90FE3" w14:textId="77777777" w:rsidTr="00744129">
        <w:tc>
          <w:tcPr>
            <w:tcW w:w="675" w:type="dxa"/>
          </w:tcPr>
          <w:p w14:paraId="417C4DBD" w14:textId="77777777" w:rsidR="00744129" w:rsidRPr="006B2793" w:rsidRDefault="00744129" w:rsidP="00744129">
            <w:pPr>
              <w:pStyle w:val="TAL"/>
              <w:tabs>
                <w:tab w:val="clear" w:pos="284"/>
                <w:tab w:val="clear" w:pos="567"/>
              </w:tabs>
              <w:rPr>
                <w:sz w:val="16"/>
              </w:rPr>
            </w:pPr>
            <w:r w:rsidRPr="006B2793">
              <w:rPr>
                <w:sz w:val="16"/>
              </w:rPr>
              <w:t>4.3</w:t>
            </w:r>
          </w:p>
        </w:tc>
        <w:tc>
          <w:tcPr>
            <w:tcW w:w="1134" w:type="dxa"/>
          </w:tcPr>
          <w:p w14:paraId="58BF111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191275</w:t>
            </w:r>
          </w:p>
        </w:tc>
        <w:tc>
          <w:tcPr>
            <w:tcW w:w="948" w:type="dxa"/>
          </w:tcPr>
          <w:p w14:paraId="35009459"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7247FC1C" w14:textId="77777777" w:rsidR="00744129" w:rsidRPr="006B2793" w:rsidRDefault="00744129" w:rsidP="00744129">
            <w:pPr>
              <w:pStyle w:val="TAL"/>
              <w:tabs>
                <w:tab w:val="clear" w:pos="284"/>
                <w:tab w:val="clear" w:pos="567"/>
              </w:tabs>
              <w:rPr>
                <w:sz w:val="16"/>
              </w:rPr>
            </w:pPr>
            <w:r w:rsidRPr="006B2793">
              <w:rPr>
                <w:sz w:val="16"/>
              </w:rPr>
              <w:t>SA WG3 Status report</w:t>
            </w:r>
          </w:p>
        </w:tc>
        <w:tc>
          <w:tcPr>
            <w:tcW w:w="1519" w:type="dxa"/>
          </w:tcPr>
          <w:p w14:paraId="4E9FBFF2" w14:textId="77777777"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14:paraId="619397D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63495F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A6987B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D8905E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CB410C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2F4CCC2" w14:textId="77777777" w:rsidR="00744129" w:rsidRPr="006B2793" w:rsidRDefault="00744129" w:rsidP="00744129">
            <w:pPr>
              <w:pStyle w:val="TAL"/>
              <w:tabs>
                <w:tab w:val="clear" w:pos="284"/>
                <w:tab w:val="clear" w:pos="567"/>
              </w:tabs>
              <w:rPr>
                <w:sz w:val="16"/>
              </w:rPr>
            </w:pPr>
          </w:p>
        </w:tc>
        <w:tc>
          <w:tcPr>
            <w:tcW w:w="2038" w:type="dxa"/>
          </w:tcPr>
          <w:p w14:paraId="545FEADE" w14:textId="77777777" w:rsidR="00744129" w:rsidRPr="006B2793" w:rsidRDefault="00744129" w:rsidP="00744129">
            <w:pPr>
              <w:pStyle w:val="TAL"/>
              <w:tabs>
                <w:tab w:val="clear" w:pos="284"/>
                <w:tab w:val="clear" w:pos="567"/>
              </w:tabs>
              <w:rPr>
                <w:sz w:val="16"/>
              </w:rPr>
            </w:pPr>
          </w:p>
        </w:tc>
        <w:tc>
          <w:tcPr>
            <w:tcW w:w="1340" w:type="dxa"/>
          </w:tcPr>
          <w:p w14:paraId="7EC22FEB" w14:textId="77777777" w:rsidR="00744129" w:rsidRPr="006B2793" w:rsidRDefault="00744129" w:rsidP="00744129">
            <w:pPr>
              <w:pStyle w:val="TAL"/>
              <w:tabs>
                <w:tab w:val="clear" w:pos="284"/>
                <w:tab w:val="clear" w:pos="567"/>
              </w:tabs>
              <w:rPr>
                <w:sz w:val="16"/>
              </w:rPr>
            </w:pPr>
            <w:r w:rsidRPr="006B2793">
              <w:rPr>
                <w:sz w:val="16"/>
              </w:rPr>
              <w:t>Revision of SP-191122. Noted</w:t>
            </w:r>
          </w:p>
        </w:tc>
        <w:tc>
          <w:tcPr>
            <w:tcW w:w="986" w:type="dxa"/>
          </w:tcPr>
          <w:p w14:paraId="7AB5527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9288D7F" w14:textId="77777777" w:rsidR="00744129" w:rsidRPr="006B2793" w:rsidRDefault="00744129" w:rsidP="00744129">
            <w:pPr>
              <w:pStyle w:val="TAL"/>
              <w:tabs>
                <w:tab w:val="clear" w:pos="284"/>
                <w:tab w:val="clear" w:pos="567"/>
              </w:tabs>
              <w:rPr>
                <w:sz w:val="16"/>
              </w:rPr>
            </w:pPr>
          </w:p>
        </w:tc>
      </w:tr>
      <w:tr w:rsidR="00744129" w:rsidRPr="00200359" w14:paraId="0914EA0C" w14:textId="77777777" w:rsidTr="00744129">
        <w:tc>
          <w:tcPr>
            <w:tcW w:w="675" w:type="dxa"/>
          </w:tcPr>
          <w:p w14:paraId="13734DA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976155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191276</w:t>
            </w:r>
          </w:p>
        </w:tc>
        <w:tc>
          <w:tcPr>
            <w:tcW w:w="948" w:type="dxa"/>
          </w:tcPr>
          <w:p w14:paraId="521DB479"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58A16830"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14:paraId="4326D84C" w14:textId="77777777"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14:paraId="4444B3C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AB2914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F7CD19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280BA6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F7B347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498A487"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EECC414" w14:textId="77777777" w:rsidR="00744129" w:rsidRPr="006B2793" w:rsidRDefault="00744129" w:rsidP="00744129">
            <w:pPr>
              <w:pStyle w:val="TAL"/>
              <w:tabs>
                <w:tab w:val="clear" w:pos="284"/>
                <w:tab w:val="clear" w:pos="567"/>
              </w:tabs>
              <w:rPr>
                <w:sz w:val="16"/>
              </w:rPr>
            </w:pPr>
          </w:p>
        </w:tc>
        <w:tc>
          <w:tcPr>
            <w:tcW w:w="1340" w:type="dxa"/>
          </w:tcPr>
          <w:p w14:paraId="5C2B28D4" w14:textId="77777777" w:rsidR="00744129" w:rsidRPr="006B2793" w:rsidRDefault="00744129" w:rsidP="00744129">
            <w:pPr>
              <w:pStyle w:val="TAL"/>
              <w:tabs>
                <w:tab w:val="clear" w:pos="284"/>
                <w:tab w:val="clear" w:pos="567"/>
              </w:tabs>
              <w:rPr>
                <w:sz w:val="16"/>
              </w:rPr>
            </w:pPr>
            <w:r w:rsidRPr="006B2793">
              <w:rPr>
                <w:sz w:val="16"/>
              </w:rPr>
              <w:t>Revision of SP-191228. Revised to SP-191290.</w:t>
            </w:r>
          </w:p>
        </w:tc>
        <w:tc>
          <w:tcPr>
            <w:tcW w:w="986" w:type="dxa"/>
          </w:tcPr>
          <w:p w14:paraId="7ECA26B4"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C3BB17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191290</w:t>
            </w:r>
          </w:p>
        </w:tc>
      </w:tr>
      <w:tr w:rsidR="00744129" w:rsidRPr="00200359" w14:paraId="21140744" w14:textId="77777777" w:rsidTr="00744129">
        <w:tc>
          <w:tcPr>
            <w:tcW w:w="675" w:type="dxa"/>
          </w:tcPr>
          <w:p w14:paraId="0263757A" w14:textId="77777777" w:rsidR="00744129" w:rsidRPr="006B2793" w:rsidRDefault="00744129" w:rsidP="00744129">
            <w:pPr>
              <w:pStyle w:val="TAL"/>
              <w:tabs>
                <w:tab w:val="clear" w:pos="284"/>
                <w:tab w:val="clear" w:pos="567"/>
              </w:tabs>
              <w:rPr>
                <w:sz w:val="16"/>
              </w:rPr>
            </w:pPr>
            <w:r w:rsidRPr="006B2793">
              <w:rPr>
                <w:sz w:val="16"/>
              </w:rPr>
              <w:t>19.3</w:t>
            </w:r>
          </w:p>
        </w:tc>
        <w:tc>
          <w:tcPr>
            <w:tcW w:w="1134" w:type="dxa"/>
          </w:tcPr>
          <w:p w14:paraId="3C9E75C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191277</w:t>
            </w:r>
          </w:p>
        </w:tc>
        <w:tc>
          <w:tcPr>
            <w:tcW w:w="948" w:type="dxa"/>
          </w:tcPr>
          <w:p w14:paraId="26183BF1" w14:textId="77777777"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14:paraId="0AC05A54" w14:textId="77777777" w:rsidR="00744129" w:rsidRPr="006B2793" w:rsidRDefault="00744129" w:rsidP="00744129">
            <w:pPr>
              <w:pStyle w:val="TAL"/>
              <w:tabs>
                <w:tab w:val="clear" w:pos="284"/>
                <w:tab w:val="clear" w:pos="567"/>
              </w:tabs>
              <w:rPr>
                <w:sz w:val="16"/>
              </w:rPr>
            </w:pPr>
            <w:r w:rsidRPr="006B2793">
              <w:rPr>
                <w:sz w:val="16"/>
              </w:rPr>
              <w:t>Summary for WI Volume Based Charging Aspects for VoLTE</w:t>
            </w:r>
          </w:p>
        </w:tc>
        <w:tc>
          <w:tcPr>
            <w:tcW w:w="1519" w:type="dxa"/>
          </w:tcPr>
          <w:p w14:paraId="105610D3" w14:textId="77777777"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14:paraId="50D02CF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5AEAE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3F2AFE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0541BA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5B56F2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C75AEFE"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69C703DD" w14:textId="77777777" w:rsidR="00744129" w:rsidRPr="006B2793" w:rsidRDefault="00744129" w:rsidP="00744129">
            <w:pPr>
              <w:pStyle w:val="TAL"/>
              <w:tabs>
                <w:tab w:val="clear" w:pos="284"/>
                <w:tab w:val="clear" w:pos="567"/>
              </w:tabs>
              <w:rPr>
                <w:sz w:val="16"/>
              </w:rPr>
            </w:pPr>
            <w:r w:rsidRPr="006B2793">
              <w:rPr>
                <w:sz w:val="16"/>
              </w:rPr>
              <w:t>FS_VBCLTE</w:t>
            </w:r>
          </w:p>
        </w:tc>
        <w:tc>
          <w:tcPr>
            <w:tcW w:w="1340" w:type="dxa"/>
          </w:tcPr>
          <w:p w14:paraId="12EC1AF7"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14:paraId="06D33BDE"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70AC67B9" w14:textId="77777777" w:rsidR="00744129" w:rsidRPr="006B2793" w:rsidRDefault="00744129" w:rsidP="00744129">
            <w:pPr>
              <w:pStyle w:val="TAL"/>
              <w:tabs>
                <w:tab w:val="clear" w:pos="284"/>
                <w:tab w:val="clear" w:pos="567"/>
              </w:tabs>
              <w:rPr>
                <w:sz w:val="16"/>
              </w:rPr>
            </w:pPr>
          </w:p>
        </w:tc>
      </w:tr>
      <w:tr w:rsidR="00744129" w:rsidRPr="00200359" w14:paraId="327E4448" w14:textId="77777777" w:rsidTr="00744129">
        <w:tc>
          <w:tcPr>
            <w:tcW w:w="675" w:type="dxa"/>
          </w:tcPr>
          <w:p w14:paraId="18677447" w14:textId="77777777" w:rsidR="00744129" w:rsidRPr="006B2793" w:rsidRDefault="00744129" w:rsidP="00744129">
            <w:pPr>
              <w:pStyle w:val="TAL"/>
              <w:tabs>
                <w:tab w:val="clear" w:pos="284"/>
                <w:tab w:val="clear" w:pos="567"/>
              </w:tabs>
              <w:rPr>
                <w:sz w:val="16"/>
              </w:rPr>
            </w:pPr>
            <w:r w:rsidRPr="006B2793">
              <w:rPr>
                <w:sz w:val="16"/>
              </w:rPr>
              <w:t>4.8</w:t>
            </w:r>
          </w:p>
        </w:tc>
        <w:tc>
          <w:tcPr>
            <w:tcW w:w="1134" w:type="dxa"/>
          </w:tcPr>
          <w:p w14:paraId="53E4809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191278</w:t>
            </w:r>
          </w:p>
        </w:tc>
        <w:tc>
          <w:tcPr>
            <w:tcW w:w="948" w:type="dxa"/>
          </w:tcPr>
          <w:p w14:paraId="0025EE8F"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4A3DA549" w14:textId="77777777" w:rsidR="00744129" w:rsidRPr="006B2793" w:rsidRDefault="00744129" w:rsidP="00744129">
            <w:pPr>
              <w:pStyle w:val="TAL"/>
              <w:tabs>
                <w:tab w:val="clear" w:pos="284"/>
                <w:tab w:val="clear" w:pos="567"/>
              </w:tabs>
              <w:rPr>
                <w:sz w:val="16"/>
              </w:rPr>
            </w:pPr>
            <w:r w:rsidRPr="006B2793">
              <w:rPr>
                <w:sz w:val="16"/>
              </w:rPr>
              <w:t>Status report of TSG CT#86</w:t>
            </w:r>
          </w:p>
        </w:tc>
        <w:tc>
          <w:tcPr>
            <w:tcW w:w="1519" w:type="dxa"/>
          </w:tcPr>
          <w:p w14:paraId="39FACA59" w14:textId="77777777"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14:paraId="65317E9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6D3356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FB4D7F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7CDB18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920C54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93E6129" w14:textId="77777777" w:rsidR="00744129" w:rsidRPr="006B2793" w:rsidRDefault="00744129" w:rsidP="00744129">
            <w:pPr>
              <w:pStyle w:val="TAL"/>
              <w:tabs>
                <w:tab w:val="clear" w:pos="284"/>
                <w:tab w:val="clear" w:pos="567"/>
              </w:tabs>
              <w:rPr>
                <w:sz w:val="16"/>
              </w:rPr>
            </w:pPr>
          </w:p>
        </w:tc>
        <w:tc>
          <w:tcPr>
            <w:tcW w:w="2038" w:type="dxa"/>
          </w:tcPr>
          <w:p w14:paraId="5922263A" w14:textId="77777777" w:rsidR="00744129" w:rsidRPr="006B2793" w:rsidRDefault="00744129" w:rsidP="00744129">
            <w:pPr>
              <w:pStyle w:val="TAL"/>
              <w:tabs>
                <w:tab w:val="clear" w:pos="284"/>
                <w:tab w:val="clear" w:pos="567"/>
              </w:tabs>
              <w:rPr>
                <w:sz w:val="16"/>
              </w:rPr>
            </w:pPr>
          </w:p>
        </w:tc>
        <w:tc>
          <w:tcPr>
            <w:tcW w:w="1340" w:type="dxa"/>
          </w:tcPr>
          <w:p w14:paraId="0E217217"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342288D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BE95C14" w14:textId="77777777" w:rsidR="00744129" w:rsidRPr="006B2793" w:rsidRDefault="00744129" w:rsidP="00744129">
            <w:pPr>
              <w:pStyle w:val="TAL"/>
              <w:tabs>
                <w:tab w:val="clear" w:pos="284"/>
                <w:tab w:val="clear" w:pos="567"/>
              </w:tabs>
              <w:rPr>
                <w:sz w:val="16"/>
              </w:rPr>
            </w:pPr>
          </w:p>
        </w:tc>
      </w:tr>
      <w:tr w:rsidR="00744129" w:rsidRPr="00200359" w14:paraId="69067338" w14:textId="77777777" w:rsidTr="00744129">
        <w:tc>
          <w:tcPr>
            <w:tcW w:w="675" w:type="dxa"/>
          </w:tcPr>
          <w:p w14:paraId="310E4FE7" w14:textId="77777777" w:rsidR="00744129" w:rsidRPr="006B2793" w:rsidRDefault="00744129" w:rsidP="00744129">
            <w:pPr>
              <w:pStyle w:val="TAL"/>
              <w:tabs>
                <w:tab w:val="clear" w:pos="284"/>
                <w:tab w:val="clear" w:pos="567"/>
              </w:tabs>
              <w:rPr>
                <w:sz w:val="16"/>
              </w:rPr>
            </w:pPr>
            <w:r w:rsidRPr="006B2793">
              <w:rPr>
                <w:sz w:val="16"/>
              </w:rPr>
              <w:t>4.8</w:t>
            </w:r>
          </w:p>
        </w:tc>
        <w:tc>
          <w:tcPr>
            <w:tcW w:w="1134" w:type="dxa"/>
          </w:tcPr>
          <w:p w14:paraId="0D1C314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191279</w:t>
            </w:r>
          </w:p>
        </w:tc>
        <w:tc>
          <w:tcPr>
            <w:tcW w:w="948" w:type="dxa"/>
          </w:tcPr>
          <w:p w14:paraId="0D9B3AE7"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172F55AF" w14:textId="77777777" w:rsidR="00744129" w:rsidRPr="006B2793" w:rsidRDefault="00744129" w:rsidP="00744129">
            <w:pPr>
              <w:pStyle w:val="TAL"/>
              <w:tabs>
                <w:tab w:val="clear" w:pos="284"/>
                <w:tab w:val="clear" w:pos="567"/>
              </w:tabs>
              <w:rPr>
                <w:sz w:val="16"/>
              </w:rPr>
            </w:pPr>
            <w:r w:rsidRPr="006B2793">
              <w:rPr>
                <w:sz w:val="16"/>
              </w:rPr>
              <w:t>IETF Status report</w:t>
            </w:r>
          </w:p>
        </w:tc>
        <w:tc>
          <w:tcPr>
            <w:tcW w:w="1519" w:type="dxa"/>
          </w:tcPr>
          <w:p w14:paraId="0DF6E309" w14:textId="77777777"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14:paraId="5370762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C72BF7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92822A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3C551A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D970E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7CDC2A3" w14:textId="77777777" w:rsidR="00744129" w:rsidRPr="006B2793" w:rsidRDefault="00744129" w:rsidP="00744129">
            <w:pPr>
              <w:pStyle w:val="TAL"/>
              <w:tabs>
                <w:tab w:val="clear" w:pos="284"/>
                <w:tab w:val="clear" w:pos="567"/>
              </w:tabs>
              <w:rPr>
                <w:sz w:val="16"/>
              </w:rPr>
            </w:pPr>
          </w:p>
        </w:tc>
        <w:tc>
          <w:tcPr>
            <w:tcW w:w="2038" w:type="dxa"/>
          </w:tcPr>
          <w:p w14:paraId="4BB0A3D5" w14:textId="77777777" w:rsidR="00744129" w:rsidRPr="006B2793" w:rsidRDefault="00744129" w:rsidP="00744129">
            <w:pPr>
              <w:pStyle w:val="TAL"/>
              <w:tabs>
                <w:tab w:val="clear" w:pos="284"/>
                <w:tab w:val="clear" w:pos="567"/>
              </w:tabs>
              <w:rPr>
                <w:sz w:val="16"/>
              </w:rPr>
            </w:pPr>
          </w:p>
        </w:tc>
        <w:tc>
          <w:tcPr>
            <w:tcW w:w="1340" w:type="dxa"/>
          </w:tcPr>
          <w:p w14:paraId="5289FA32"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12502583"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7BBC1CC" w14:textId="77777777" w:rsidR="00744129" w:rsidRPr="006B2793" w:rsidRDefault="00744129" w:rsidP="00744129">
            <w:pPr>
              <w:pStyle w:val="TAL"/>
              <w:tabs>
                <w:tab w:val="clear" w:pos="284"/>
                <w:tab w:val="clear" w:pos="567"/>
              </w:tabs>
              <w:rPr>
                <w:sz w:val="16"/>
              </w:rPr>
            </w:pPr>
          </w:p>
        </w:tc>
      </w:tr>
      <w:tr w:rsidR="00744129" w:rsidRPr="00200359" w14:paraId="3B9F5CC2" w14:textId="77777777" w:rsidTr="00744129">
        <w:tc>
          <w:tcPr>
            <w:tcW w:w="675" w:type="dxa"/>
          </w:tcPr>
          <w:p w14:paraId="377F0974" w14:textId="77777777" w:rsidR="00744129" w:rsidRPr="006B2793" w:rsidRDefault="00744129" w:rsidP="00744129">
            <w:pPr>
              <w:pStyle w:val="TAL"/>
              <w:tabs>
                <w:tab w:val="clear" w:pos="284"/>
                <w:tab w:val="clear" w:pos="567"/>
              </w:tabs>
              <w:rPr>
                <w:sz w:val="16"/>
              </w:rPr>
            </w:pPr>
            <w:r w:rsidRPr="006B2793">
              <w:rPr>
                <w:sz w:val="16"/>
              </w:rPr>
              <w:t>4.8</w:t>
            </w:r>
          </w:p>
        </w:tc>
        <w:tc>
          <w:tcPr>
            <w:tcW w:w="1134" w:type="dxa"/>
          </w:tcPr>
          <w:p w14:paraId="1F9A866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191280</w:t>
            </w:r>
          </w:p>
        </w:tc>
        <w:tc>
          <w:tcPr>
            <w:tcW w:w="948" w:type="dxa"/>
          </w:tcPr>
          <w:p w14:paraId="0621E58C"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5D6FE913" w14:textId="77777777" w:rsidR="00744129" w:rsidRPr="006B2793" w:rsidRDefault="00744129" w:rsidP="00744129">
            <w:pPr>
              <w:pStyle w:val="TAL"/>
              <w:tabs>
                <w:tab w:val="clear" w:pos="284"/>
                <w:tab w:val="clear" w:pos="567"/>
              </w:tabs>
              <w:rPr>
                <w:sz w:val="16"/>
              </w:rPr>
            </w:pPr>
            <w:r w:rsidRPr="006B2793">
              <w:rPr>
                <w:sz w:val="16"/>
              </w:rPr>
              <w:t>Draft meeting report of TSG CT#86</w:t>
            </w:r>
          </w:p>
        </w:tc>
        <w:tc>
          <w:tcPr>
            <w:tcW w:w="1519" w:type="dxa"/>
          </w:tcPr>
          <w:p w14:paraId="294D671A" w14:textId="77777777" w:rsidR="00744129" w:rsidRPr="006B2793" w:rsidRDefault="00744129" w:rsidP="00744129">
            <w:pPr>
              <w:pStyle w:val="TAL"/>
              <w:tabs>
                <w:tab w:val="clear" w:pos="284"/>
                <w:tab w:val="clear" w:pos="567"/>
              </w:tabs>
              <w:rPr>
                <w:sz w:val="16"/>
              </w:rPr>
            </w:pPr>
            <w:r w:rsidRPr="006B2793">
              <w:rPr>
                <w:sz w:val="16"/>
              </w:rPr>
              <w:t>MCC</w:t>
            </w:r>
          </w:p>
        </w:tc>
        <w:tc>
          <w:tcPr>
            <w:tcW w:w="1212" w:type="dxa"/>
          </w:tcPr>
          <w:p w14:paraId="19792B3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87A82A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EF29BE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C52D97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6D4BB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8FED98B" w14:textId="77777777" w:rsidR="00744129" w:rsidRPr="006B2793" w:rsidRDefault="00744129" w:rsidP="00744129">
            <w:pPr>
              <w:pStyle w:val="TAL"/>
              <w:tabs>
                <w:tab w:val="clear" w:pos="284"/>
                <w:tab w:val="clear" w:pos="567"/>
              </w:tabs>
              <w:rPr>
                <w:sz w:val="16"/>
              </w:rPr>
            </w:pPr>
          </w:p>
        </w:tc>
        <w:tc>
          <w:tcPr>
            <w:tcW w:w="2038" w:type="dxa"/>
          </w:tcPr>
          <w:p w14:paraId="03EC5B1A" w14:textId="77777777" w:rsidR="00744129" w:rsidRPr="006B2793" w:rsidRDefault="00744129" w:rsidP="00744129">
            <w:pPr>
              <w:pStyle w:val="TAL"/>
              <w:tabs>
                <w:tab w:val="clear" w:pos="284"/>
                <w:tab w:val="clear" w:pos="567"/>
              </w:tabs>
              <w:rPr>
                <w:sz w:val="16"/>
              </w:rPr>
            </w:pPr>
          </w:p>
        </w:tc>
        <w:tc>
          <w:tcPr>
            <w:tcW w:w="1340" w:type="dxa"/>
          </w:tcPr>
          <w:p w14:paraId="1D6FB15D"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60F40A1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D34BF66" w14:textId="77777777" w:rsidR="00744129" w:rsidRPr="006B2793" w:rsidRDefault="00744129" w:rsidP="00744129">
            <w:pPr>
              <w:pStyle w:val="TAL"/>
              <w:tabs>
                <w:tab w:val="clear" w:pos="284"/>
                <w:tab w:val="clear" w:pos="567"/>
              </w:tabs>
              <w:rPr>
                <w:sz w:val="16"/>
              </w:rPr>
            </w:pPr>
          </w:p>
        </w:tc>
      </w:tr>
      <w:tr w:rsidR="00744129" w:rsidRPr="00200359" w14:paraId="6D1D6974" w14:textId="77777777" w:rsidTr="00744129">
        <w:tc>
          <w:tcPr>
            <w:tcW w:w="675" w:type="dxa"/>
          </w:tcPr>
          <w:p w14:paraId="6BB65ADC"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4DC8A8B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191281</w:t>
            </w:r>
          </w:p>
        </w:tc>
        <w:tc>
          <w:tcPr>
            <w:tcW w:w="948" w:type="dxa"/>
          </w:tcPr>
          <w:p w14:paraId="25FCC1C2"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6CA1E413" w14:textId="77777777" w:rsidR="00744129" w:rsidRPr="006B2793" w:rsidRDefault="00744129" w:rsidP="00744129">
            <w:pPr>
              <w:pStyle w:val="TAL"/>
              <w:tabs>
                <w:tab w:val="clear" w:pos="284"/>
                <w:tab w:val="clear" w:pos="567"/>
              </w:tabs>
              <w:rPr>
                <w:sz w:val="16"/>
              </w:rPr>
            </w:pPr>
            <w:r w:rsidRPr="006B2793">
              <w:rPr>
                <w:sz w:val="16"/>
              </w:rPr>
              <w:t>LS from TSG CT: LS on Proposal to transfer the study on service-based support for SMS in 5GC to CT WGs</w:t>
            </w:r>
          </w:p>
        </w:tc>
        <w:tc>
          <w:tcPr>
            <w:tcW w:w="1519" w:type="dxa"/>
          </w:tcPr>
          <w:p w14:paraId="19B79A60" w14:textId="77777777" w:rsidR="00744129" w:rsidRPr="006B2793" w:rsidRDefault="00744129" w:rsidP="00744129">
            <w:pPr>
              <w:pStyle w:val="TAL"/>
              <w:tabs>
                <w:tab w:val="clear" w:pos="284"/>
                <w:tab w:val="clear" w:pos="567"/>
              </w:tabs>
              <w:rPr>
                <w:sz w:val="16"/>
              </w:rPr>
            </w:pPr>
            <w:r w:rsidRPr="006B2793">
              <w:rPr>
                <w:sz w:val="16"/>
              </w:rPr>
              <w:t>TSG CT</w:t>
            </w:r>
          </w:p>
        </w:tc>
        <w:tc>
          <w:tcPr>
            <w:tcW w:w="1212" w:type="dxa"/>
          </w:tcPr>
          <w:p w14:paraId="33AA16E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F3CDD4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D01CC5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9087CB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5A48BE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4983BEA" w14:textId="77777777" w:rsidR="00744129" w:rsidRPr="006B2793" w:rsidRDefault="00744129" w:rsidP="00744129">
            <w:pPr>
              <w:pStyle w:val="TAL"/>
              <w:tabs>
                <w:tab w:val="clear" w:pos="284"/>
                <w:tab w:val="clear" w:pos="567"/>
              </w:tabs>
              <w:rPr>
                <w:sz w:val="16"/>
              </w:rPr>
            </w:pPr>
          </w:p>
        </w:tc>
        <w:tc>
          <w:tcPr>
            <w:tcW w:w="2038" w:type="dxa"/>
          </w:tcPr>
          <w:p w14:paraId="0F3F6AC9" w14:textId="77777777" w:rsidR="00744129" w:rsidRPr="006B2793" w:rsidRDefault="00744129" w:rsidP="00744129">
            <w:pPr>
              <w:pStyle w:val="TAL"/>
              <w:tabs>
                <w:tab w:val="clear" w:pos="284"/>
                <w:tab w:val="clear" w:pos="567"/>
              </w:tabs>
              <w:rPr>
                <w:sz w:val="16"/>
              </w:rPr>
            </w:pPr>
          </w:p>
        </w:tc>
        <w:tc>
          <w:tcPr>
            <w:tcW w:w="1340" w:type="dxa"/>
          </w:tcPr>
          <w:p w14:paraId="0EF04E5B" w14:textId="77777777" w:rsidR="00744129" w:rsidRPr="006B2793" w:rsidRDefault="00744129" w:rsidP="00744129">
            <w:pPr>
              <w:pStyle w:val="TAL"/>
              <w:tabs>
                <w:tab w:val="clear" w:pos="284"/>
                <w:tab w:val="clear" w:pos="567"/>
              </w:tabs>
              <w:rPr>
                <w:sz w:val="16"/>
              </w:rPr>
            </w:pPr>
            <w:r w:rsidRPr="006B2793">
              <w:rPr>
                <w:sz w:val="16"/>
              </w:rPr>
              <w:t>Response drafted in SP-191299. Final response in SP-191362.</w:t>
            </w:r>
          </w:p>
        </w:tc>
        <w:tc>
          <w:tcPr>
            <w:tcW w:w="986" w:type="dxa"/>
          </w:tcPr>
          <w:p w14:paraId="33FAA86A" w14:textId="77777777"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14:paraId="321BBC8E" w14:textId="77777777" w:rsidR="00744129" w:rsidRPr="006B2793" w:rsidRDefault="00744129" w:rsidP="00744129">
            <w:pPr>
              <w:pStyle w:val="TAL"/>
              <w:tabs>
                <w:tab w:val="clear" w:pos="284"/>
                <w:tab w:val="clear" w:pos="567"/>
              </w:tabs>
              <w:rPr>
                <w:sz w:val="16"/>
              </w:rPr>
            </w:pPr>
          </w:p>
        </w:tc>
      </w:tr>
      <w:tr w:rsidR="00744129" w:rsidRPr="00200359" w14:paraId="4D180139" w14:textId="77777777" w:rsidTr="00744129">
        <w:tc>
          <w:tcPr>
            <w:tcW w:w="675" w:type="dxa"/>
          </w:tcPr>
          <w:p w14:paraId="1C636720" w14:textId="77777777" w:rsidR="00744129" w:rsidRPr="006B2793" w:rsidRDefault="00744129" w:rsidP="00744129">
            <w:pPr>
              <w:pStyle w:val="TAL"/>
              <w:tabs>
                <w:tab w:val="clear" w:pos="284"/>
                <w:tab w:val="clear" w:pos="567"/>
              </w:tabs>
              <w:rPr>
                <w:sz w:val="16"/>
              </w:rPr>
            </w:pPr>
            <w:r w:rsidRPr="006B2793">
              <w:rPr>
                <w:sz w:val="16"/>
              </w:rPr>
              <w:t>4.5</w:t>
            </w:r>
          </w:p>
        </w:tc>
        <w:tc>
          <w:tcPr>
            <w:tcW w:w="1134" w:type="dxa"/>
          </w:tcPr>
          <w:p w14:paraId="2C78045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191282</w:t>
            </w:r>
          </w:p>
        </w:tc>
        <w:tc>
          <w:tcPr>
            <w:tcW w:w="948" w:type="dxa"/>
          </w:tcPr>
          <w:p w14:paraId="134ACBDB"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377B5305" w14:textId="77777777" w:rsidR="00744129" w:rsidRPr="006B2793" w:rsidRDefault="00744129" w:rsidP="00744129">
            <w:pPr>
              <w:pStyle w:val="TAL"/>
              <w:tabs>
                <w:tab w:val="clear" w:pos="284"/>
                <w:tab w:val="clear" w:pos="567"/>
              </w:tabs>
              <w:rPr>
                <w:sz w:val="16"/>
              </w:rPr>
            </w:pPr>
            <w:r w:rsidRPr="006B2793">
              <w:rPr>
                <w:sz w:val="16"/>
              </w:rPr>
              <w:t>SA WG5 Status report</w:t>
            </w:r>
          </w:p>
        </w:tc>
        <w:tc>
          <w:tcPr>
            <w:tcW w:w="1519" w:type="dxa"/>
          </w:tcPr>
          <w:p w14:paraId="112CC514" w14:textId="77777777" w:rsidR="00744129" w:rsidRPr="006B2793" w:rsidRDefault="00744129" w:rsidP="00744129">
            <w:pPr>
              <w:pStyle w:val="TAL"/>
              <w:tabs>
                <w:tab w:val="clear" w:pos="284"/>
                <w:tab w:val="clear" w:pos="567"/>
              </w:tabs>
              <w:rPr>
                <w:sz w:val="16"/>
              </w:rPr>
            </w:pPr>
            <w:r w:rsidRPr="006B2793">
              <w:rPr>
                <w:sz w:val="16"/>
              </w:rPr>
              <w:t>SA WG5 Chairman</w:t>
            </w:r>
          </w:p>
        </w:tc>
        <w:tc>
          <w:tcPr>
            <w:tcW w:w="1212" w:type="dxa"/>
          </w:tcPr>
          <w:p w14:paraId="7D91571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BC6405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F9EBAD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772D2A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B071C0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ACAA1C5" w14:textId="77777777" w:rsidR="00744129" w:rsidRPr="006B2793" w:rsidRDefault="00744129" w:rsidP="00744129">
            <w:pPr>
              <w:pStyle w:val="TAL"/>
              <w:tabs>
                <w:tab w:val="clear" w:pos="284"/>
                <w:tab w:val="clear" w:pos="567"/>
              </w:tabs>
              <w:rPr>
                <w:sz w:val="16"/>
              </w:rPr>
            </w:pPr>
          </w:p>
        </w:tc>
        <w:tc>
          <w:tcPr>
            <w:tcW w:w="2038" w:type="dxa"/>
          </w:tcPr>
          <w:p w14:paraId="1AACADA7" w14:textId="77777777" w:rsidR="00744129" w:rsidRPr="006B2793" w:rsidRDefault="00744129" w:rsidP="00744129">
            <w:pPr>
              <w:pStyle w:val="TAL"/>
              <w:tabs>
                <w:tab w:val="clear" w:pos="284"/>
                <w:tab w:val="clear" w:pos="567"/>
              </w:tabs>
              <w:rPr>
                <w:sz w:val="16"/>
              </w:rPr>
            </w:pPr>
          </w:p>
        </w:tc>
        <w:tc>
          <w:tcPr>
            <w:tcW w:w="1340" w:type="dxa"/>
          </w:tcPr>
          <w:p w14:paraId="6D8EA426" w14:textId="77777777" w:rsidR="00744129" w:rsidRPr="006B2793" w:rsidRDefault="00744129" w:rsidP="00744129">
            <w:pPr>
              <w:pStyle w:val="TAL"/>
              <w:tabs>
                <w:tab w:val="clear" w:pos="284"/>
                <w:tab w:val="clear" w:pos="567"/>
              </w:tabs>
              <w:rPr>
                <w:sz w:val="16"/>
              </w:rPr>
            </w:pPr>
            <w:r w:rsidRPr="006B2793">
              <w:rPr>
                <w:sz w:val="16"/>
              </w:rPr>
              <w:t>Revision of SP-191121. Noted</w:t>
            </w:r>
          </w:p>
        </w:tc>
        <w:tc>
          <w:tcPr>
            <w:tcW w:w="986" w:type="dxa"/>
          </w:tcPr>
          <w:p w14:paraId="143C46C2"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7734B2E" w14:textId="77777777" w:rsidR="00744129" w:rsidRPr="006B2793" w:rsidRDefault="00744129" w:rsidP="00744129">
            <w:pPr>
              <w:pStyle w:val="TAL"/>
              <w:tabs>
                <w:tab w:val="clear" w:pos="284"/>
                <w:tab w:val="clear" w:pos="567"/>
              </w:tabs>
              <w:rPr>
                <w:sz w:val="16"/>
              </w:rPr>
            </w:pPr>
          </w:p>
        </w:tc>
      </w:tr>
      <w:tr w:rsidR="00744129" w:rsidRPr="00200359" w14:paraId="1FF3BB1A" w14:textId="77777777" w:rsidTr="00744129">
        <w:tc>
          <w:tcPr>
            <w:tcW w:w="675" w:type="dxa"/>
          </w:tcPr>
          <w:p w14:paraId="2CF3B58F"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C88FE3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191283</w:t>
            </w:r>
          </w:p>
        </w:tc>
        <w:tc>
          <w:tcPr>
            <w:tcW w:w="948" w:type="dxa"/>
          </w:tcPr>
          <w:p w14:paraId="4E8DB14A"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2CD742E5"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14:paraId="592E0AF4" w14:textId="77777777"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14:paraId="5667229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DA6963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ADD2E3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241FDD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8B329F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C5DF047"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AD79DD3" w14:textId="77777777" w:rsidR="00744129" w:rsidRPr="006B2793" w:rsidRDefault="00744129" w:rsidP="00744129">
            <w:pPr>
              <w:pStyle w:val="TAL"/>
              <w:tabs>
                <w:tab w:val="clear" w:pos="284"/>
                <w:tab w:val="clear" w:pos="567"/>
              </w:tabs>
              <w:rPr>
                <w:sz w:val="16"/>
              </w:rPr>
            </w:pPr>
          </w:p>
        </w:tc>
        <w:tc>
          <w:tcPr>
            <w:tcW w:w="1340" w:type="dxa"/>
          </w:tcPr>
          <w:p w14:paraId="2CCE6CD0" w14:textId="77777777" w:rsidR="00744129" w:rsidRPr="006B2793" w:rsidRDefault="00744129" w:rsidP="00744129">
            <w:pPr>
              <w:pStyle w:val="TAL"/>
              <w:tabs>
                <w:tab w:val="clear" w:pos="284"/>
                <w:tab w:val="clear" w:pos="567"/>
              </w:tabs>
              <w:rPr>
                <w:sz w:val="16"/>
              </w:rPr>
            </w:pPr>
            <w:r w:rsidRPr="006B2793">
              <w:rPr>
                <w:sz w:val="16"/>
              </w:rPr>
              <w:t>Revision of SP-191274. Noted</w:t>
            </w:r>
          </w:p>
        </w:tc>
        <w:tc>
          <w:tcPr>
            <w:tcW w:w="986" w:type="dxa"/>
          </w:tcPr>
          <w:p w14:paraId="06313425"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8AA14FB" w14:textId="77777777" w:rsidR="00744129" w:rsidRPr="006B2793" w:rsidRDefault="00744129" w:rsidP="00744129">
            <w:pPr>
              <w:pStyle w:val="TAL"/>
              <w:tabs>
                <w:tab w:val="clear" w:pos="284"/>
                <w:tab w:val="clear" w:pos="567"/>
              </w:tabs>
              <w:rPr>
                <w:sz w:val="16"/>
              </w:rPr>
            </w:pPr>
          </w:p>
        </w:tc>
      </w:tr>
      <w:tr w:rsidR="00744129" w:rsidRPr="00200359" w14:paraId="0BB67311" w14:textId="77777777" w:rsidTr="00744129">
        <w:tc>
          <w:tcPr>
            <w:tcW w:w="675" w:type="dxa"/>
          </w:tcPr>
          <w:p w14:paraId="645D86B8"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3063C7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191284</w:t>
            </w:r>
          </w:p>
        </w:tc>
        <w:tc>
          <w:tcPr>
            <w:tcW w:w="948" w:type="dxa"/>
          </w:tcPr>
          <w:p w14:paraId="514AE2EB"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40F0400A"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FS_5MBS</w:t>
            </w:r>
          </w:p>
        </w:tc>
        <w:tc>
          <w:tcPr>
            <w:tcW w:w="1519" w:type="dxa"/>
          </w:tcPr>
          <w:p w14:paraId="5BD5A456" w14:textId="77777777"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14:paraId="2E0E55E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015C0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A34305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F30461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9FCAB5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D459558" w14:textId="77777777" w:rsidR="00744129" w:rsidRPr="006B2793" w:rsidRDefault="00744129" w:rsidP="00744129">
            <w:pPr>
              <w:pStyle w:val="TAL"/>
              <w:tabs>
                <w:tab w:val="clear" w:pos="284"/>
                <w:tab w:val="clear" w:pos="567"/>
              </w:tabs>
              <w:rPr>
                <w:sz w:val="16"/>
              </w:rPr>
            </w:pPr>
          </w:p>
        </w:tc>
        <w:tc>
          <w:tcPr>
            <w:tcW w:w="2038" w:type="dxa"/>
          </w:tcPr>
          <w:p w14:paraId="717F5D62" w14:textId="77777777" w:rsidR="00744129" w:rsidRPr="006B2793" w:rsidRDefault="00744129" w:rsidP="00744129">
            <w:pPr>
              <w:pStyle w:val="TAL"/>
              <w:tabs>
                <w:tab w:val="clear" w:pos="284"/>
                <w:tab w:val="clear" w:pos="567"/>
              </w:tabs>
              <w:rPr>
                <w:sz w:val="16"/>
              </w:rPr>
            </w:pPr>
          </w:p>
        </w:tc>
        <w:tc>
          <w:tcPr>
            <w:tcW w:w="1340" w:type="dxa"/>
          </w:tcPr>
          <w:p w14:paraId="3E2E61BA" w14:textId="77777777" w:rsidR="00744129" w:rsidRPr="006B2793" w:rsidRDefault="00744129" w:rsidP="00744129">
            <w:pPr>
              <w:pStyle w:val="TAL"/>
              <w:tabs>
                <w:tab w:val="clear" w:pos="284"/>
                <w:tab w:val="clear" w:pos="567"/>
              </w:tabs>
              <w:rPr>
                <w:sz w:val="16"/>
              </w:rPr>
            </w:pPr>
            <w:r w:rsidRPr="006B2793">
              <w:rPr>
                <w:sz w:val="16"/>
              </w:rPr>
              <w:t>Revision of SP-191218. Noted</w:t>
            </w:r>
          </w:p>
        </w:tc>
        <w:tc>
          <w:tcPr>
            <w:tcW w:w="986" w:type="dxa"/>
          </w:tcPr>
          <w:p w14:paraId="1467F06B"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27EF629" w14:textId="77777777" w:rsidR="00744129" w:rsidRPr="006B2793" w:rsidRDefault="00744129" w:rsidP="00744129">
            <w:pPr>
              <w:pStyle w:val="TAL"/>
              <w:tabs>
                <w:tab w:val="clear" w:pos="284"/>
                <w:tab w:val="clear" w:pos="567"/>
              </w:tabs>
              <w:rPr>
                <w:sz w:val="16"/>
              </w:rPr>
            </w:pPr>
          </w:p>
        </w:tc>
      </w:tr>
      <w:tr w:rsidR="00744129" w:rsidRPr="00200359" w14:paraId="5B59B1CD" w14:textId="77777777" w:rsidTr="00744129">
        <w:tc>
          <w:tcPr>
            <w:tcW w:w="675" w:type="dxa"/>
          </w:tcPr>
          <w:p w14:paraId="7169038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4B84BC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191285</w:t>
            </w:r>
          </w:p>
        </w:tc>
        <w:tc>
          <w:tcPr>
            <w:tcW w:w="948" w:type="dxa"/>
          </w:tcPr>
          <w:p w14:paraId="0D3FB197"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5F8CAC58" w14:textId="77777777"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14:paraId="32BC988A" w14:textId="77777777"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14:paraId="0834C78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BD7D81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288E35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886281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DBCEFF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44FC3DB"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31987A5" w14:textId="77777777" w:rsidR="00744129" w:rsidRPr="006B2793" w:rsidRDefault="00744129" w:rsidP="00744129">
            <w:pPr>
              <w:pStyle w:val="TAL"/>
              <w:tabs>
                <w:tab w:val="clear" w:pos="284"/>
                <w:tab w:val="clear" w:pos="567"/>
              </w:tabs>
              <w:rPr>
                <w:sz w:val="16"/>
              </w:rPr>
            </w:pPr>
          </w:p>
        </w:tc>
        <w:tc>
          <w:tcPr>
            <w:tcW w:w="1340" w:type="dxa"/>
          </w:tcPr>
          <w:p w14:paraId="55758BAC" w14:textId="77777777" w:rsidR="00744129" w:rsidRPr="006B2793" w:rsidRDefault="00744129" w:rsidP="00744129">
            <w:pPr>
              <w:pStyle w:val="TAL"/>
              <w:tabs>
                <w:tab w:val="clear" w:pos="284"/>
                <w:tab w:val="clear" w:pos="567"/>
              </w:tabs>
              <w:rPr>
                <w:sz w:val="16"/>
              </w:rPr>
            </w:pPr>
            <w:r w:rsidRPr="006B2793">
              <w:rPr>
                <w:sz w:val="16"/>
              </w:rPr>
              <w:t>Revision of SP-191230. Revised to SP-191329.</w:t>
            </w:r>
          </w:p>
        </w:tc>
        <w:tc>
          <w:tcPr>
            <w:tcW w:w="986" w:type="dxa"/>
          </w:tcPr>
          <w:p w14:paraId="197C314F"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C7C65C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191329</w:t>
            </w:r>
          </w:p>
        </w:tc>
      </w:tr>
      <w:tr w:rsidR="00744129" w:rsidRPr="00200359" w14:paraId="7A98F6A0" w14:textId="77777777" w:rsidTr="00744129">
        <w:tc>
          <w:tcPr>
            <w:tcW w:w="675" w:type="dxa"/>
          </w:tcPr>
          <w:p w14:paraId="1B06E0E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1EE2F0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191286</w:t>
            </w:r>
          </w:p>
        </w:tc>
        <w:tc>
          <w:tcPr>
            <w:tcW w:w="948" w:type="dxa"/>
          </w:tcPr>
          <w:p w14:paraId="598EA264"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4FF8AC92"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FS_enh_EC</w:t>
            </w:r>
          </w:p>
        </w:tc>
        <w:tc>
          <w:tcPr>
            <w:tcW w:w="1519" w:type="dxa"/>
          </w:tcPr>
          <w:p w14:paraId="12013981" w14:textId="77777777"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14:paraId="5407C2E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8CC3AB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DF50D1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D04154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0B2250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D4379A1"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09DC12B" w14:textId="77777777" w:rsidR="00744129" w:rsidRPr="006B2793" w:rsidRDefault="00744129" w:rsidP="00744129">
            <w:pPr>
              <w:pStyle w:val="TAL"/>
              <w:tabs>
                <w:tab w:val="clear" w:pos="284"/>
                <w:tab w:val="clear" w:pos="567"/>
              </w:tabs>
              <w:rPr>
                <w:sz w:val="16"/>
              </w:rPr>
            </w:pPr>
          </w:p>
        </w:tc>
        <w:tc>
          <w:tcPr>
            <w:tcW w:w="1340" w:type="dxa"/>
          </w:tcPr>
          <w:p w14:paraId="6F088ADA" w14:textId="77777777" w:rsidR="00744129" w:rsidRPr="006B2793" w:rsidRDefault="00744129" w:rsidP="00744129">
            <w:pPr>
              <w:pStyle w:val="TAL"/>
              <w:tabs>
                <w:tab w:val="clear" w:pos="284"/>
                <w:tab w:val="clear" w:pos="567"/>
              </w:tabs>
              <w:rPr>
                <w:sz w:val="16"/>
              </w:rPr>
            </w:pPr>
            <w:r w:rsidRPr="006B2793">
              <w:rPr>
                <w:sz w:val="16"/>
              </w:rPr>
              <w:t>Revision of SP-191235. Noted</w:t>
            </w:r>
          </w:p>
        </w:tc>
        <w:tc>
          <w:tcPr>
            <w:tcW w:w="986" w:type="dxa"/>
          </w:tcPr>
          <w:p w14:paraId="35C3AD54"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EDD4B28" w14:textId="77777777" w:rsidR="00744129" w:rsidRPr="006B2793" w:rsidRDefault="00744129" w:rsidP="00744129">
            <w:pPr>
              <w:pStyle w:val="TAL"/>
              <w:tabs>
                <w:tab w:val="clear" w:pos="284"/>
                <w:tab w:val="clear" w:pos="567"/>
              </w:tabs>
              <w:rPr>
                <w:sz w:val="16"/>
              </w:rPr>
            </w:pPr>
          </w:p>
        </w:tc>
      </w:tr>
      <w:tr w:rsidR="00744129" w:rsidRPr="00200359" w14:paraId="3A0E555D" w14:textId="77777777" w:rsidTr="00744129">
        <w:tc>
          <w:tcPr>
            <w:tcW w:w="675" w:type="dxa"/>
          </w:tcPr>
          <w:p w14:paraId="593A41B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AF7475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191287</w:t>
            </w:r>
          </w:p>
        </w:tc>
        <w:tc>
          <w:tcPr>
            <w:tcW w:w="948" w:type="dxa"/>
          </w:tcPr>
          <w:p w14:paraId="6B77DFB7"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70CE61E5"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14:paraId="388E761E" w14:textId="77777777"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14:paraId="4C56345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222C67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B24D3C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EDCEEC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CC21E3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E0D10F8"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650EBC2" w14:textId="77777777" w:rsidR="00744129" w:rsidRPr="006B2793" w:rsidRDefault="00744129" w:rsidP="00744129">
            <w:pPr>
              <w:pStyle w:val="TAL"/>
              <w:tabs>
                <w:tab w:val="clear" w:pos="284"/>
                <w:tab w:val="clear" w:pos="567"/>
              </w:tabs>
              <w:rPr>
                <w:sz w:val="16"/>
              </w:rPr>
            </w:pPr>
          </w:p>
        </w:tc>
        <w:tc>
          <w:tcPr>
            <w:tcW w:w="1340" w:type="dxa"/>
          </w:tcPr>
          <w:p w14:paraId="79716071" w14:textId="77777777" w:rsidR="00744129" w:rsidRPr="006B2793" w:rsidRDefault="00744129" w:rsidP="00744129">
            <w:pPr>
              <w:pStyle w:val="TAL"/>
              <w:tabs>
                <w:tab w:val="clear" w:pos="284"/>
                <w:tab w:val="clear" w:pos="567"/>
              </w:tabs>
              <w:rPr>
                <w:sz w:val="16"/>
              </w:rPr>
            </w:pPr>
            <w:r w:rsidRPr="006B2793">
              <w:rPr>
                <w:sz w:val="16"/>
              </w:rPr>
              <w:t>Revision of SP-191244. Noted</w:t>
            </w:r>
          </w:p>
        </w:tc>
        <w:tc>
          <w:tcPr>
            <w:tcW w:w="986" w:type="dxa"/>
          </w:tcPr>
          <w:p w14:paraId="0D8DCFA2"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46321A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191349</w:t>
            </w:r>
          </w:p>
        </w:tc>
      </w:tr>
      <w:tr w:rsidR="00744129" w:rsidRPr="00200359" w14:paraId="32E5247F" w14:textId="77777777" w:rsidTr="00744129">
        <w:tc>
          <w:tcPr>
            <w:tcW w:w="675" w:type="dxa"/>
          </w:tcPr>
          <w:p w14:paraId="52EDA0E2"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141DE9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191288</w:t>
            </w:r>
          </w:p>
        </w:tc>
        <w:tc>
          <w:tcPr>
            <w:tcW w:w="948" w:type="dxa"/>
          </w:tcPr>
          <w:p w14:paraId="5705DEB6"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173DD65F"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FS_IIoT</w:t>
            </w:r>
          </w:p>
        </w:tc>
        <w:tc>
          <w:tcPr>
            <w:tcW w:w="1519" w:type="dxa"/>
          </w:tcPr>
          <w:p w14:paraId="3A55A8D1" w14:textId="77777777" w:rsidR="00744129" w:rsidRPr="006B2793" w:rsidRDefault="00744129" w:rsidP="00744129">
            <w:pPr>
              <w:pStyle w:val="TAL"/>
              <w:tabs>
                <w:tab w:val="clear" w:pos="284"/>
                <w:tab w:val="clear" w:pos="567"/>
              </w:tabs>
              <w:rPr>
                <w:sz w:val="16"/>
              </w:rPr>
            </w:pPr>
            <w:r w:rsidRPr="006B2793">
              <w:rPr>
                <w:sz w:val="16"/>
              </w:rPr>
              <w:t>Nokia</w:t>
            </w:r>
          </w:p>
        </w:tc>
        <w:tc>
          <w:tcPr>
            <w:tcW w:w="1212" w:type="dxa"/>
          </w:tcPr>
          <w:p w14:paraId="033A3D8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C56670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9BCAB8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60E2FC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94C43F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DD8C7BB"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07318B7" w14:textId="77777777" w:rsidR="00744129" w:rsidRPr="006B2793" w:rsidRDefault="00744129" w:rsidP="00744129">
            <w:pPr>
              <w:pStyle w:val="TAL"/>
              <w:tabs>
                <w:tab w:val="clear" w:pos="284"/>
                <w:tab w:val="clear" w:pos="567"/>
              </w:tabs>
              <w:rPr>
                <w:sz w:val="16"/>
              </w:rPr>
            </w:pPr>
          </w:p>
        </w:tc>
        <w:tc>
          <w:tcPr>
            <w:tcW w:w="1340" w:type="dxa"/>
          </w:tcPr>
          <w:p w14:paraId="6A87FEC4" w14:textId="77777777" w:rsidR="00744129" w:rsidRPr="006B2793" w:rsidRDefault="00744129" w:rsidP="00744129">
            <w:pPr>
              <w:pStyle w:val="TAL"/>
              <w:tabs>
                <w:tab w:val="clear" w:pos="284"/>
                <w:tab w:val="clear" w:pos="567"/>
              </w:tabs>
              <w:rPr>
                <w:sz w:val="16"/>
              </w:rPr>
            </w:pPr>
            <w:r w:rsidRPr="006B2793">
              <w:rPr>
                <w:sz w:val="16"/>
              </w:rPr>
              <w:t>Revision of SP-191216. Noted</w:t>
            </w:r>
          </w:p>
        </w:tc>
        <w:tc>
          <w:tcPr>
            <w:tcW w:w="986" w:type="dxa"/>
          </w:tcPr>
          <w:p w14:paraId="7E45A0A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032409A" w14:textId="77777777" w:rsidR="00744129" w:rsidRPr="006B2793" w:rsidRDefault="00744129" w:rsidP="00744129">
            <w:pPr>
              <w:pStyle w:val="TAL"/>
              <w:tabs>
                <w:tab w:val="clear" w:pos="284"/>
                <w:tab w:val="clear" w:pos="567"/>
              </w:tabs>
              <w:rPr>
                <w:sz w:val="16"/>
              </w:rPr>
            </w:pPr>
          </w:p>
        </w:tc>
      </w:tr>
      <w:tr w:rsidR="00744129" w:rsidRPr="00200359" w14:paraId="6C22A4C0" w14:textId="77777777" w:rsidTr="00744129">
        <w:tc>
          <w:tcPr>
            <w:tcW w:w="675" w:type="dxa"/>
          </w:tcPr>
          <w:p w14:paraId="1BB5D9BB" w14:textId="77777777"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14:paraId="2A6E9A4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191289</w:t>
            </w:r>
          </w:p>
        </w:tc>
        <w:tc>
          <w:tcPr>
            <w:tcW w:w="948" w:type="dxa"/>
          </w:tcPr>
          <w:p w14:paraId="70204F61"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22923D0B"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14:paraId="5F3C8BC3" w14:textId="77777777" w:rsidR="00744129" w:rsidRPr="006B2793" w:rsidRDefault="00744129" w:rsidP="00744129">
            <w:pPr>
              <w:pStyle w:val="TAL"/>
              <w:tabs>
                <w:tab w:val="clear" w:pos="284"/>
                <w:tab w:val="clear" w:pos="567"/>
              </w:tabs>
              <w:rPr>
                <w:sz w:val="16"/>
              </w:rPr>
            </w:pPr>
            <w:r w:rsidRPr="006B2793">
              <w:rPr>
                <w:sz w:val="16"/>
              </w:rPr>
              <w:t>Thales S.A. (Moderator)</w:t>
            </w:r>
          </w:p>
        </w:tc>
        <w:tc>
          <w:tcPr>
            <w:tcW w:w="1212" w:type="dxa"/>
          </w:tcPr>
          <w:p w14:paraId="30CA9D9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80C9D5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6FC291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2C1D43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F8036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5A82936"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F41FADF" w14:textId="77777777" w:rsidR="00744129" w:rsidRPr="006B2793" w:rsidRDefault="00744129" w:rsidP="00744129">
            <w:pPr>
              <w:pStyle w:val="TAL"/>
              <w:tabs>
                <w:tab w:val="clear" w:pos="284"/>
                <w:tab w:val="clear" w:pos="567"/>
              </w:tabs>
              <w:rPr>
                <w:sz w:val="16"/>
              </w:rPr>
            </w:pPr>
          </w:p>
        </w:tc>
        <w:tc>
          <w:tcPr>
            <w:tcW w:w="1340" w:type="dxa"/>
          </w:tcPr>
          <w:p w14:paraId="31421966" w14:textId="77777777" w:rsidR="00744129" w:rsidRPr="006B2793" w:rsidRDefault="00744129" w:rsidP="00744129">
            <w:pPr>
              <w:pStyle w:val="TAL"/>
              <w:tabs>
                <w:tab w:val="clear" w:pos="284"/>
                <w:tab w:val="clear" w:pos="567"/>
              </w:tabs>
              <w:rPr>
                <w:sz w:val="16"/>
              </w:rPr>
            </w:pPr>
            <w:r w:rsidRPr="006B2793">
              <w:rPr>
                <w:sz w:val="16"/>
              </w:rPr>
              <w:t>Revision of SP-191257. Noted</w:t>
            </w:r>
          </w:p>
        </w:tc>
        <w:tc>
          <w:tcPr>
            <w:tcW w:w="986" w:type="dxa"/>
          </w:tcPr>
          <w:p w14:paraId="4FD53678"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1978052" w14:textId="77777777" w:rsidR="00744129" w:rsidRPr="006B2793" w:rsidRDefault="00744129" w:rsidP="00744129">
            <w:pPr>
              <w:pStyle w:val="TAL"/>
              <w:tabs>
                <w:tab w:val="clear" w:pos="284"/>
                <w:tab w:val="clear" w:pos="567"/>
              </w:tabs>
              <w:rPr>
                <w:sz w:val="16"/>
              </w:rPr>
            </w:pPr>
          </w:p>
        </w:tc>
      </w:tr>
      <w:tr w:rsidR="00744129" w:rsidRPr="00200359" w14:paraId="7316C275" w14:textId="77777777" w:rsidTr="00744129">
        <w:tc>
          <w:tcPr>
            <w:tcW w:w="675" w:type="dxa"/>
          </w:tcPr>
          <w:p w14:paraId="08174739"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01417B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191290</w:t>
            </w:r>
          </w:p>
        </w:tc>
        <w:tc>
          <w:tcPr>
            <w:tcW w:w="948" w:type="dxa"/>
          </w:tcPr>
          <w:p w14:paraId="1DDEC8A9"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06C4B492"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14:paraId="434FF67E" w14:textId="77777777"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14:paraId="6DB0151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726F57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CA3C0D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12A573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061BC8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089E960"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5CABE0D" w14:textId="77777777" w:rsidR="00744129" w:rsidRPr="006B2793" w:rsidRDefault="00744129" w:rsidP="00744129">
            <w:pPr>
              <w:pStyle w:val="TAL"/>
              <w:tabs>
                <w:tab w:val="clear" w:pos="284"/>
                <w:tab w:val="clear" w:pos="567"/>
              </w:tabs>
              <w:rPr>
                <w:sz w:val="16"/>
              </w:rPr>
            </w:pPr>
          </w:p>
        </w:tc>
        <w:tc>
          <w:tcPr>
            <w:tcW w:w="1340" w:type="dxa"/>
          </w:tcPr>
          <w:p w14:paraId="1DE9B8B7" w14:textId="77777777" w:rsidR="00744129" w:rsidRPr="006B2793" w:rsidRDefault="00744129" w:rsidP="00744129">
            <w:pPr>
              <w:pStyle w:val="TAL"/>
              <w:tabs>
                <w:tab w:val="clear" w:pos="284"/>
                <w:tab w:val="clear" w:pos="567"/>
              </w:tabs>
              <w:rPr>
                <w:sz w:val="16"/>
              </w:rPr>
            </w:pPr>
            <w:r w:rsidRPr="006B2793">
              <w:rPr>
                <w:sz w:val="16"/>
              </w:rPr>
              <w:t>Revision of SP-191276. Noted</w:t>
            </w:r>
          </w:p>
        </w:tc>
        <w:tc>
          <w:tcPr>
            <w:tcW w:w="986" w:type="dxa"/>
          </w:tcPr>
          <w:p w14:paraId="2A5FFC9A"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F6A7BA8" w14:textId="77777777" w:rsidR="00744129" w:rsidRPr="006B2793" w:rsidRDefault="00744129" w:rsidP="00744129">
            <w:pPr>
              <w:pStyle w:val="TAL"/>
              <w:tabs>
                <w:tab w:val="clear" w:pos="284"/>
                <w:tab w:val="clear" w:pos="567"/>
              </w:tabs>
              <w:rPr>
                <w:sz w:val="16"/>
              </w:rPr>
            </w:pPr>
          </w:p>
        </w:tc>
      </w:tr>
      <w:tr w:rsidR="00744129" w:rsidRPr="00200359" w14:paraId="23E4CDD1" w14:textId="77777777" w:rsidTr="00744129">
        <w:tc>
          <w:tcPr>
            <w:tcW w:w="675" w:type="dxa"/>
          </w:tcPr>
          <w:p w14:paraId="4B2EE7F5"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18579B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191291</w:t>
            </w:r>
          </w:p>
        </w:tc>
        <w:tc>
          <w:tcPr>
            <w:tcW w:w="948" w:type="dxa"/>
          </w:tcPr>
          <w:p w14:paraId="589C62C3"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0285AC88"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FS_ATSSS_Ph2</w:t>
            </w:r>
          </w:p>
        </w:tc>
        <w:tc>
          <w:tcPr>
            <w:tcW w:w="1519" w:type="dxa"/>
          </w:tcPr>
          <w:p w14:paraId="5D38A124" w14:textId="77777777" w:rsidR="00744129" w:rsidRPr="006B2793" w:rsidRDefault="00744129" w:rsidP="00744129">
            <w:pPr>
              <w:pStyle w:val="TAL"/>
              <w:tabs>
                <w:tab w:val="clear" w:pos="284"/>
                <w:tab w:val="clear" w:pos="567"/>
              </w:tabs>
              <w:rPr>
                <w:sz w:val="16"/>
              </w:rPr>
            </w:pPr>
            <w:r w:rsidRPr="006B2793">
              <w:rPr>
                <w:sz w:val="16"/>
              </w:rPr>
              <w:t>Apple</w:t>
            </w:r>
          </w:p>
        </w:tc>
        <w:tc>
          <w:tcPr>
            <w:tcW w:w="1212" w:type="dxa"/>
          </w:tcPr>
          <w:p w14:paraId="608AC3B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83019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AE1145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7D510B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3EEF32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0F3F61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A359E8A" w14:textId="77777777" w:rsidR="00744129" w:rsidRPr="006B2793" w:rsidRDefault="00744129" w:rsidP="00744129">
            <w:pPr>
              <w:pStyle w:val="TAL"/>
              <w:tabs>
                <w:tab w:val="clear" w:pos="284"/>
                <w:tab w:val="clear" w:pos="567"/>
              </w:tabs>
              <w:rPr>
                <w:sz w:val="16"/>
              </w:rPr>
            </w:pPr>
          </w:p>
        </w:tc>
        <w:tc>
          <w:tcPr>
            <w:tcW w:w="1340" w:type="dxa"/>
          </w:tcPr>
          <w:p w14:paraId="460FCC1B" w14:textId="77777777" w:rsidR="00744129" w:rsidRPr="006B2793" w:rsidRDefault="00744129" w:rsidP="00744129">
            <w:pPr>
              <w:pStyle w:val="TAL"/>
              <w:tabs>
                <w:tab w:val="clear" w:pos="284"/>
                <w:tab w:val="clear" w:pos="567"/>
              </w:tabs>
              <w:rPr>
                <w:sz w:val="16"/>
              </w:rPr>
            </w:pPr>
            <w:r w:rsidRPr="006B2793">
              <w:rPr>
                <w:sz w:val="16"/>
              </w:rPr>
              <w:t>Revision of SP-191239. Noted</w:t>
            </w:r>
          </w:p>
        </w:tc>
        <w:tc>
          <w:tcPr>
            <w:tcW w:w="986" w:type="dxa"/>
          </w:tcPr>
          <w:p w14:paraId="6715F595"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07B43CC" w14:textId="77777777" w:rsidR="00744129" w:rsidRPr="006B2793" w:rsidRDefault="00744129" w:rsidP="00744129">
            <w:pPr>
              <w:pStyle w:val="TAL"/>
              <w:tabs>
                <w:tab w:val="clear" w:pos="284"/>
                <w:tab w:val="clear" w:pos="567"/>
              </w:tabs>
              <w:rPr>
                <w:sz w:val="16"/>
              </w:rPr>
            </w:pPr>
          </w:p>
        </w:tc>
      </w:tr>
      <w:tr w:rsidR="00744129" w:rsidRPr="00200359" w14:paraId="4DF6F9BC" w14:textId="77777777" w:rsidTr="00744129">
        <w:tc>
          <w:tcPr>
            <w:tcW w:w="675" w:type="dxa"/>
          </w:tcPr>
          <w:p w14:paraId="1BB8833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08DFED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191292</w:t>
            </w:r>
          </w:p>
        </w:tc>
        <w:tc>
          <w:tcPr>
            <w:tcW w:w="948" w:type="dxa"/>
          </w:tcPr>
          <w:p w14:paraId="32754FC0"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59813896"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14:paraId="4D64C967" w14:textId="77777777" w:rsidR="00744129" w:rsidRPr="006B2793" w:rsidRDefault="00744129" w:rsidP="00744129">
            <w:pPr>
              <w:pStyle w:val="TAL"/>
              <w:tabs>
                <w:tab w:val="clear" w:pos="284"/>
                <w:tab w:val="clear" w:pos="567"/>
              </w:tabs>
              <w:rPr>
                <w:sz w:val="16"/>
              </w:rPr>
            </w:pPr>
            <w:r w:rsidRPr="006B2793">
              <w:rPr>
                <w:sz w:val="16"/>
              </w:rPr>
              <w:t>CATT</w:t>
            </w:r>
          </w:p>
        </w:tc>
        <w:tc>
          <w:tcPr>
            <w:tcW w:w="1212" w:type="dxa"/>
          </w:tcPr>
          <w:p w14:paraId="2E8F586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C3E1A3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57F8FF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9C19E4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3E1536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649287A"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FA2A18B" w14:textId="77777777" w:rsidR="00744129" w:rsidRPr="006B2793" w:rsidRDefault="00744129" w:rsidP="00744129">
            <w:pPr>
              <w:pStyle w:val="TAL"/>
              <w:tabs>
                <w:tab w:val="clear" w:pos="284"/>
                <w:tab w:val="clear" w:pos="567"/>
              </w:tabs>
              <w:rPr>
                <w:sz w:val="16"/>
              </w:rPr>
            </w:pPr>
          </w:p>
        </w:tc>
        <w:tc>
          <w:tcPr>
            <w:tcW w:w="1340" w:type="dxa"/>
          </w:tcPr>
          <w:p w14:paraId="2D1C2771" w14:textId="77777777" w:rsidR="00744129" w:rsidRPr="006B2793" w:rsidRDefault="00744129" w:rsidP="00744129">
            <w:pPr>
              <w:pStyle w:val="TAL"/>
              <w:tabs>
                <w:tab w:val="clear" w:pos="284"/>
                <w:tab w:val="clear" w:pos="567"/>
              </w:tabs>
              <w:rPr>
                <w:sz w:val="16"/>
              </w:rPr>
            </w:pPr>
            <w:r w:rsidRPr="006B2793">
              <w:rPr>
                <w:sz w:val="16"/>
              </w:rPr>
              <w:t>Revision of SP-191269. Noted</w:t>
            </w:r>
          </w:p>
        </w:tc>
        <w:tc>
          <w:tcPr>
            <w:tcW w:w="986" w:type="dxa"/>
          </w:tcPr>
          <w:p w14:paraId="2C21DAA4"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9CD8F16" w14:textId="77777777" w:rsidR="00744129" w:rsidRPr="006B2793" w:rsidRDefault="00744129" w:rsidP="00744129">
            <w:pPr>
              <w:pStyle w:val="TAL"/>
              <w:tabs>
                <w:tab w:val="clear" w:pos="284"/>
                <w:tab w:val="clear" w:pos="567"/>
              </w:tabs>
              <w:rPr>
                <w:sz w:val="16"/>
              </w:rPr>
            </w:pPr>
          </w:p>
        </w:tc>
      </w:tr>
      <w:tr w:rsidR="00744129" w:rsidRPr="00200359" w14:paraId="3821A374" w14:textId="77777777" w:rsidTr="00744129">
        <w:tc>
          <w:tcPr>
            <w:tcW w:w="675" w:type="dxa"/>
          </w:tcPr>
          <w:p w14:paraId="16D78AB9"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5F1A47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191293</w:t>
            </w:r>
          </w:p>
        </w:tc>
        <w:tc>
          <w:tcPr>
            <w:tcW w:w="948" w:type="dxa"/>
          </w:tcPr>
          <w:p w14:paraId="02401B9E"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70702575" w14:textId="77777777" w:rsidR="00744129" w:rsidRPr="006B2793" w:rsidRDefault="00744129" w:rsidP="00744129">
            <w:pPr>
              <w:pStyle w:val="TAL"/>
              <w:tabs>
                <w:tab w:val="clear" w:pos="284"/>
                <w:tab w:val="clear" w:pos="567"/>
              </w:tabs>
              <w:rPr>
                <w:sz w:val="16"/>
              </w:rPr>
            </w:pPr>
            <w:r w:rsidRPr="006B2793">
              <w:rPr>
                <w:sz w:val="16"/>
              </w:rPr>
              <w:t>Report from moderated email discussion on study item FS_5GLAN_enh</w:t>
            </w:r>
          </w:p>
        </w:tc>
        <w:tc>
          <w:tcPr>
            <w:tcW w:w="1519" w:type="dxa"/>
          </w:tcPr>
          <w:p w14:paraId="1959E807" w14:textId="77777777" w:rsidR="00744129" w:rsidRPr="006B2793" w:rsidRDefault="00744129" w:rsidP="00744129">
            <w:pPr>
              <w:pStyle w:val="TAL"/>
              <w:tabs>
                <w:tab w:val="clear" w:pos="284"/>
                <w:tab w:val="clear" w:pos="567"/>
              </w:tabs>
              <w:rPr>
                <w:sz w:val="16"/>
              </w:rPr>
            </w:pPr>
            <w:r w:rsidRPr="006B2793">
              <w:rPr>
                <w:sz w:val="16"/>
              </w:rPr>
              <w:t>InterDigital Belgium. LLC</w:t>
            </w:r>
          </w:p>
        </w:tc>
        <w:tc>
          <w:tcPr>
            <w:tcW w:w="1212" w:type="dxa"/>
          </w:tcPr>
          <w:p w14:paraId="29271BF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C68171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04A90B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79EA1A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BABA5E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30992C0"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14F89D1" w14:textId="77777777" w:rsidR="00744129" w:rsidRPr="006B2793" w:rsidRDefault="00744129" w:rsidP="00744129">
            <w:pPr>
              <w:pStyle w:val="TAL"/>
              <w:tabs>
                <w:tab w:val="clear" w:pos="284"/>
                <w:tab w:val="clear" w:pos="567"/>
              </w:tabs>
              <w:rPr>
                <w:sz w:val="16"/>
              </w:rPr>
            </w:pPr>
          </w:p>
        </w:tc>
        <w:tc>
          <w:tcPr>
            <w:tcW w:w="1340" w:type="dxa"/>
          </w:tcPr>
          <w:p w14:paraId="13670E5D" w14:textId="77777777" w:rsidR="00744129" w:rsidRPr="006B2793" w:rsidRDefault="00744129" w:rsidP="00744129">
            <w:pPr>
              <w:pStyle w:val="TAL"/>
              <w:tabs>
                <w:tab w:val="clear" w:pos="284"/>
                <w:tab w:val="clear" w:pos="567"/>
              </w:tabs>
              <w:rPr>
                <w:sz w:val="16"/>
              </w:rPr>
            </w:pPr>
            <w:r w:rsidRPr="006B2793">
              <w:rPr>
                <w:sz w:val="16"/>
              </w:rPr>
              <w:t>Revision of SP-191214. Noted</w:t>
            </w:r>
          </w:p>
        </w:tc>
        <w:tc>
          <w:tcPr>
            <w:tcW w:w="986" w:type="dxa"/>
          </w:tcPr>
          <w:p w14:paraId="739ECDF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E4F6D52" w14:textId="77777777" w:rsidR="00744129" w:rsidRPr="006B2793" w:rsidRDefault="00744129" w:rsidP="00744129">
            <w:pPr>
              <w:pStyle w:val="TAL"/>
              <w:tabs>
                <w:tab w:val="clear" w:pos="284"/>
                <w:tab w:val="clear" w:pos="567"/>
              </w:tabs>
              <w:rPr>
                <w:sz w:val="16"/>
              </w:rPr>
            </w:pPr>
          </w:p>
        </w:tc>
      </w:tr>
      <w:tr w:rsidR="00744129" w:rsidRPr="00200359" w14:paraId="4B3F4292" w14:textId="77777777" w:rsidTr="00744129">
        <w:tc>
          <w:tcPr>
            <w:tcW w:w="675" w:type="dxa"/>
          </w:tcPr>
          <w:p w14:paraId="7D88699C"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548890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191294</w:t>
            </w:r>
          </w:p>
        </w:tc>
        <w:tc>
          <w:tcPr>
            <w:tcW w:w="948" w:type="dxa"/>
          </w:tcPr>
          <w:p w14:paraId="7ABD6EB0"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504C491A"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FS_ID-UAS</w:t>
            </w:r>
          </w:p>
        </w:tc>
        <w:tc>
          <w:tcPr>
            <w:tcW w:w="1519" w:type="dxa"/>
          </w:tcPr>
          <w:p w14:paraId="199D4B55" w14:textId="77777777"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14:paraId="425FAA0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B0AF0E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DC90C1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4E1822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A4A198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7C265A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7C36D92" w14:textId="77777777" w:rsidR="00744129" w:rsidRPr="006B2793" w:rsidRDefault="00744129" w:rsidP="00744129">
            <w:pPr>
              <w:pStyle w:val="TAL"/>
              <w:tabs>
                <w:tab w:val="clear" w:pos="284"/>
                <w:tab w:val="clear" w:pos="567"/>
              </w:tabs>
              <w:rPr>
                <w:sz w:val="16"/>
              </w:rPr>
            </w:pPr>
          </w:p>
        </w:tc>
        <w:tc>
          <w:tcPr>
            <w:tcW w:w="1340" w:type="dxa"/>
          </w:tcPr>
          <w:p w14:paraId="4F4F5E11" w14:textId="77777777" w:rsidR="00744129" w:rsidRPr="006B2793" w:rsidRDefault="00744129" w:rsidP="00744129">
            <w:pPr>
              <w:pStyle w:val="TAL"/>
              <w:tabs>
                <w:tab w:val="clear" w:pos="284"/>
                <w:tab w:val="clear" w:pos="567"/>
              </w:tabs>
              <w:rPr>
                <w:sz w:val="16"/>
              </w:rPr>
            </w:pPr>
            <w:r w:rsidRPr="006B2793">
              <w:rPr>
                <w:sz w:val="16"/>
              </w:rPr>
              <w:t>Revision of SP-191246. Noted</w:t>
            </w:r>
          </w:p>
        </w:tc>
        <w:tc>
          <w:tcPr>
            <w:tcW w:w="986" w:type="dxa"/>
          </w:tcPr>
          <w:p w14:paraId="32D89ED3"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B51C6AA" w14:textId="77777777" w:rsidR="00744129" w:rsidRPr="006B2793" w:rsidRDefault="00744129" w:rsidP="00744129">
            <w:pPr>
              <w:pStyle w:val="TAL"/>
              <w:tabs>
                <w:tab w:val="clear" w:pos="284"/>
                <w:tab w:val="clear" w:pos="567"/>
              </w:tabs>
              <w:rPr>
                <w:sz w:val="16"/>
              </w:rPr>
            </w:pPr>
          </w:p>
        </w:tc>
      </w:tr>
      <w:tr w:rsidR="00744129" w:rsidRPr="00200359" w14:paraId="2DCF5F41" w14:textId="77777777" w:rsidTr="00744129">
        <w:tc>
          <w:tcPr>
            <w:tcW w:w="675" w:type="dxa"/>
          </w:tcPr>
          <w:p w14:paraId="54E9BA92"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5A7639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191295</w:t>
            </w:r>
          </w:p>
        </w:tc>
        <w:tc>
          <w:tcPr>
            <w:tcW w:w="948" w:type="dxa"/>
          </w:tcPr>
          <w:p w14:paraId="21A41E3A"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30285B68" w14:textId="77777777"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14:paraId="17477170" w14:textId="77777777"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14:paraId="2AD7823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AA8DF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214C90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270969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44CF2A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7067A96" w14:textId="77777777" w:rsidR="00744129" w:rsidRPr="006B2793" w:rsidRDefault="00744129" w:rsidP="00744129">
            <w:pPr>
              <w:pStyle w:val="TAL"/>
              <w:tabs>
                <w:tab w:val="clear" w:pos="284"/>
                <w:tab w:val="clear" w:pos="567"/>
              </w:tabs>
              <w:rPr>
                <w:sz w:val="16"/>
              </w:rPr>
            </w:pPr>
          </w:p>
        </w:tc>
        <w:tc>
          <w:tcPr>
            <w:tcW w:w="2038" w:type="dxa"/>
          </w:tcPr>
          <w:p w14:paraId="7E99BEFB" w14:textId="77777777" w:rsidR="00744129" w:rsidRPr="006B2793" w:rsidRDefault="00744129" w:rsidP="00744129">
            <w:pPr>
              <w:pStyle w:val="TAL"/>
              <w:tabs>
                <w:tab w:val="clear" w:pos="284"/>
                <w:tab w:val="clear" w:pos="567"/>
              </w:tabs>
              <w:rPr>
                <w:sz w:val="16"/>
              </w:rPr>
            </w:pPr>
          </w:p>
        </w:tc>
        <w:tc>
          <w:tcPr>
            <w:tcW w:w="1340" w:type="dxa"/>
          </w:tcPr>
          <w:p w14:paraId="6B409200" w14:textId="77777777" w:rsidR="00744129" w:rsidRPr="006B2793" w:rsidRDefault="00744129" w:rsidP="00744129">
            <w:pPr>
              <w:pStyle w:val="TAL"/>
              <w:tabs>
                <w:tab w:val="clear" w:pos="284"/>
                <w:tab w:val="clear" w:pos="567"/>
              </w:tabs>
              <w:rPr>
                <w:sz w:val="16"/>
              </w:rPr>
            </w:pPr>
            <w:r w:rsidRPr="006B2793">
              <w:rPr>
                <w:sz w:val="16"/>
              </w:rPr>
              <w:t>Revised to SP-191296.</w:t>
            </w:r>
          </w:p>
        </w:tc>
        <w:tc>
          <w:tcPr>
            <w:tcW w:w="986" w:type="dxa"/>
          </w:tcPr>
          <w:p w14:paraId="272DFCB8"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A44D5E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191296</w:t>
            </w:r>
          </w:p>
        </w:tc>
      </w:tr>
      <w:tr w:rsidR="00744129" w:rsidRPr="00200359" w14:paraId="7122364E" w14:textId="77777777" w:rsidTr="00744129">
        <w:tc>
          <w:tcPr>
            <w:tcW w:w="675" w:type="dxa"/>
          </w:tcPr>
          <w:p w14:paraId="0786140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DBA70E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191296</w:t>
            </w:r>
          </w:p>
        </w:tc>
        <w:tc>
          <w:tcPr>
            <w:tcW w:w="948" w:type="dxa"/>
          </w:tcPr>
          <w:p w14:paraId="348B635B"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626F6E6D" w14:textId="77777777"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14:paraId="67EC39AA" w14:textId="77777777"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14:paraId="6C6D287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2B5504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0D60D9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ED4F4A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AB9D87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6B269D5" w14:textId="77777777" w:rsidR="00744129" w:rsidRPr="006B2793" w:rsidRDefault="00744129" w:rsidP="00744129">
            <w:pPr>
              <w:pStyle w:val="TAL"/>
              <w:tabs>
                <w:tab w:val="clear" w:pos="284"/>
                <w:tab w:val="clear" w:pos="567"/>
              </w:tabs>
              <w:rPr>
                <w:sz w:val="16"/>
              </w:rPr>
            </w:pPr>
          </w:p>
        </w:tc>
        <w:tc>
          <w:tcPr>
            <w:tcW w:w="2038" w:type="dxa"/>
          </w:tcPr>
          <w:p w14:paraId="7592DBFB" w14:textId="77777777" w:rsidR="00744129" w:rsidRPr="006B2793" w:rsidRDefault="00744129" w:rsidP="00744129">
            <w:pPr>
              <w:pStyle w:val="TAL"/>
              <w:tabs>
                <w:tab w:val="clear" w:pos="284"/>
                <w:tab w:val="clear" w:pos="567"/>
              </w:tabs>
              <w:rPr>
                <w:sz w:val="16"/>
              </w:rPr>
            </w:pPr>
          </w:p>
        </w:tc>
        <w:tc>
          <w:tcPr>
            <w:tcW w:w="1340" w:type="dxa"/>
          </w:tcPr>
          <w:p w14:paraId="1E0E1097" w14:textId="77777777" w:rsidR="00744129" w:rsidRPr="006B2793" w:rsidRDefault="00744129" w:rsidP="00744129">
            <w:pPr>
              <w:pStyle w:val="TAL"/>
              <w:tabs>
                <w:tab w:val="clear" w:pos="284"/>
                <w:tab w:val="clear" w:pos="567"/>
              </w:tabs>
              <w:rPr>
                <w:sz w:val="16"/>
              </w:rPr>
            </w:pPr>
            <w:r w:rsidRPr="006B2793">
              <w:rPr>
                <w:sz w:val="16"/>
              </w:rPr>
              <w:t>Revision of SP-191295. This was revised to take into account the Work Task adjustments drafting during Friday lunchtime in SP-191377.</w:t>
            </w:r>
          </w:p>
        </w:tc>
        <w:tc>
          <w:tcPr>
            <w:tcW w:w="986" w:type="dxa"/>
          </w:tcPr>
          <w:p w14:paraId="1C9F339E"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28C082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191377</w:t>
            </w:r>
          </w:p>
        </w:tc>
      </w:tr>
      <w:tr w:rsidR="00744129" w:rsidRPr="00200359" w14:paraId="50738CD0" w14:textId="77777777" w:rsidTr="00744129">
        <w:tc>
          <w:tcPr>
            <w:tcW w:w="675" w:type="dxa"/>
          </w:tcPr>
          <w:p w14:paraId="488A42A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B2ACA5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191297</w:t>
            </w:r>
          </w:p>
        </w:tc>
        <w:tc>
          <w:tcPr>
            <w:tcW w:w="948" w:type="dxa"/>
          </w:tcPr>
          <w:p w14:paraId="33A2549C"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7594C434" w14:textId="77777777" w:rsidR="00744129" w:rsidRPr="006B2793" w:rsidRDefault="00744129" w:rsidP="00744129">
            <w:pPr>
              <w:pStyle w:val="TAL"/>
              <w:tabs>
                <w:tab w:val="clear" w:pos="284"/>
                <w:tab w:val="clear" w:pos="567"/>
              </w:tabs>
              <w:rPr>
                <w:sz w:val="16"/>
              </w:rPr>
            </w:pPr>
            <w:r w:rsidRPr="006B2793">
              <w:rPr>
                <w:sz w:val="16"/>
              </w:rPr>
              <w:t>Way forward for WWC</w:t>
            </w:r>
          </w:p>
        </w:tc>
        <w:tc>
          <w:tcPr>
            <w:tcW w:w="1519" w:type="dxa"/>
          </w:tcPr>
          <w:p w14:paraId="6737EF6E" w14:textId="77777777" w:rsidR="00744129" w:rsidRPr="006B2793" w:rsidRDefault="00744129" w:rsidP="00744129">
            <w:pPr>
              <w:pStyle w:val="TAL"/>
              <w:tabs>
                <w:tab w:val="clear" w:pos="284"/>
                <w:tab w:val="clear" w:pos="567"/>
              </w:tabs>
              <w:rPr>
                <w:sz w:val="16"/>
              </w:rPr>
            </w:pPr>
            <w:r w:rsidRPr="006B2793">
              <w:rPr>
                <w:sz w:val="16"/>
              </w:rPr>
              <w:t>Broadcom, Apple</w:t>
            </w:r>
          </w:p>
        </w:tc>
        <w:tc>
          <w:tcPr>
            <w:tcW w:w="1212" w:type="dxa"/>
          </w:tcPr>
          <w:p w14:paraId="67E9489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91DB4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597507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8F705A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A0AD6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A288102" w14:textId="77777777" w:rsidR="00744129" w:rsidRPr="006B2793" w:rsidRDefault="00744129" w:rsidP="00744129">
            <w:pPr>
              <w:pStyle w:val="TAL"/>
              <w:tabs>
                <w:tab w:val="clear" w:pos="284"/>
                <w:tab w:val="clear" w:pos="567"/>
              </w:tabs>
              <w:rPr>
                <w:sz w:val="16"/>
              </w:rPr>
            </w:pPr>
          </w:p>
        </w:tc>
        <w:tc>
          <w:tcPr>
            <w:tcW w:w="2038" w:type="dxa"/>
          </w:tcPr>
          <w:p w14:paraId="2EEA2609" w14:textId="77777777" w:rsidR="00744129" w:rsidRPr="006B2793" w:rsidRDefault="00744129" w:rsidP="00744129">
            <w:pPr>
              <w:pStyle w:val="TAL"/>
              <w:tabs>
                <w:tab w:val="clear" w:pos="284"/>
                <w:tab w:val="clear" w:pos="567"/>
              </w:tabs>
              <w:rPr>
                <w:sz w:val="16"/>
              </w:rPr>
            </w:pPr>
          </w:p>
        </w:tc>
        <w:tc>
          <w:tcPr>
            <w:tcW w:w="1340" w:type="dxa"/>
          </w:tcPr>
          <w:p w14:paraId="67C1E7DB"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14E8AC6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D2BB2B5" w14:textId="77777777" w:rsidR="00744129" w:rsidRPr="006B2793" w:rsidRDefault="00744129" w:rsidP="00744129">
            <w:pPr>
              <w:pStyle w:val="TAL"/>
              <w:tabs>
                <w:tab w:val="clear" w:pos="284"/>
                <w:tab w:val="clear" w:pos="567"/>
              </w:tabs>
              <w:rPr>
                <w:sz w:val="16"/>
              </w:rPr>
            </w:pPr>
          </w:p>
        </w:tc>
      </w:tr>
      <w:tr w:rsidR="00744129" w:rsidRPr="00200359" w14:paraId="5F98690B" w14:textId="77777777" w:rsidTr="00744129">
        <w:tc>
          <w:tcPr>
            <w:tcW w:w="675" w:type="dxa"/>
          </w:tcPr>
          <w:p w14:paraId="7BEDF734" w14:textId="77777777" w:rsidR="00744129" w:rsidRPr="006B2793" w:rsidRDefault="00744129" w:rsidP="00744129">
            <w:pPr>
              <w:pStyle w:val="TAL"/>
              <w:tabs>
                <w:tab w:val="clear" w:pos="284"/>
                <w:tab w:val="clear" w:pos="567"/>
              </w:tabs>
              <w:rPr>
                <w:sz w:val="16"/>
              </w:rPr>
            </w:pPr>
            <w:r w:rsidRPr="006B2793">
              <w:rPr>
                <w:sz w:val="16"/>
              </w:rPr>
              <w:t>3</w:t>
            </w:r>
          </w:p>
        </w:tc>
        <w:tc>
          <w:tcPr>
            <w:tcW w:w="1134" w:type="dxa"/>
          </w:tcPr>
          <w:p w14:paraId="7331787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191298</w:t>
            </w:r>
          </w:p>
        </w:tc>
        <w:tc>
          <w:tcPr>
            <w:tcW w:w="948" w:type="dxa"/>
          </w:tcPr>
          <w:p w14:paraId="4BE6F001"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7592258F" w14:textId="77777777" w:rsidR="00744129" w:rsidRPr="006B2793" w:rsidRDefault="00744129" w:rsidP="00744129">
            <w:pPr>
              <w:pStyle w:val="TAL"/>
              <w:tabs>
                <w:tab w:val="clear" w:pos="284"/>
                <w:tab w:val="clear" w:pos="567"/>
              </w:tabs>
              <w:rPr>
                <w:sz w:val="16"/>
              </w:rPr>
            </w:pPr>
            <w:r w:rsidRPr="006B2793">
              <w:rPr>
                <w:sz w:val="16"/>
              </w:rPr>
              <w:t>[DRAFT] LS on IMO NCSR 7/INF.6 submitted by IALA</w:t>
            </w:r>
          </w:p>
        </w:tc>
        <w:tc>
          <w:tcPr>
            <w:tcW w:w="1519" w:type="dxa"/>
          </w:tcPr>
          <w:p w14:paraId="02B7DEEE" w14:textId="77777777"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14:paraId="62F00D3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E384FD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15B35C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32A20B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23663D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BA070D7" w14:textId="77777777" w:rsidR="00744129" w:rsidRPr="006B2793" w:rsidRDefault="00744129" w:rsidP="00744129">
            <w:pPr>
              <w:pStyle w:val="TAL"/>
              <w:tabs>
                <w:tab w:val="clear" w:pos="284"/>
                <w:tab w:val="clear" w:pos="567"/>
              </w:tabs>
              <w:rPr>
                <w:sz w:val="16"/>
              </w:rPr>
            </w:pPr>
          </w:p>
        </w:tc>
        <w:tc>
          <w:tcPr>
            <w:tcW w:w="2038" w:type="dxa"/>
          </w:tcPr>
          <w:p w14:paraId="3515C41E" w14:textId="77777777" w:rsidR="00744129" w:rsidRPr="006B2793" w:rsidRDefault="00744129" w:rsidP="00744129">
            <w:pPr>
              <w:pStyle w:val="TAL"/>
              <w:tabs>
                <w:tab w:val="clear" w:pos="284"/>
                <w:tab w:val="clear" w:pos="567"/>
              </w:tabs>
              <w:rPr>
                <w:sz w:val="16"/>
              </w:rPr>
            </w:pPr>
          </w:p>
        </w:tc>
        <w:tc>
          <w:tcPr>
            <w:tcW w:w="1340" w:type="dxa"/>
          </w:tcPr>
          <w:p w14:paraId="1F118ED6" w14:textId="77777777" w:rsidR="00744129" w:rsidRPr="006B2793" w:rsidRDefault="00744129" w:rsidP="00744129">
            <w:pPr>
              <w:pStyle w:val="TAL"/>
              <w:tabs>
                <w:tab w:val="clear" w:pos="284"/>
                <w:tab w:val="clear" w:pos="567"/>
              </w:tabs>
              <w:rPr>
                <w:sz w:val="16"/>
              </w:rPr>
            </w:pPr>
            <w:r w:rsidRPr="006B2793">
              <w:rPr>
                <w:sz w:val="16"/>
              </w:rPr>
              <w:t>Revision of SP-191265. Revised to SP-191366.</w:t>
            </w:r>
          </w:p>
        </w:tc>
        <w:tc>
          <w:tcPr>
            <w:tcW w:w="986" w:type="dxa"/>
          </w:tcPr>
          <w:p w14:paraId="7FA17CB5"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13A2B3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191366</w:t>
            </w:r>
          </w:p>
        </w:tc>
      </w:tr>
      <w:tr w:rsidR="00744129" w:rsidRPr="00200359" w14:paraId="6B8B7FD7" w14:textId="77777777" w:rsidTr="00744129">
        <w:tc>
          <w:tcPr>
            <w:tcW w:w="675" w:type="dxa"/>
          </w:tcPr>
          <w:p w14:paraId="7502AE46"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02E4A71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191299</w:t>
            </w:r>
          </w:p>
        </w:tc>
        <w:tc>
          <w:tcPr>
            <w:tcW w:w="948" w:type="dxa"/>
          </w:tcPr>
          <w:p w14:paraId="18EC1520"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33F31D55" w14:textId="77777777" w:rsidR="00744129" w:rsidRPr="006B2793" w:rsidRDefault="00744129" w:rsidP="00744129">
            <w:pPr>
              <w:pStyle w:val="TAL"/>
              <w:tabs>
                <w:tab w:val="clear" w:pos="284"/>
                <w:tab w:val="clear" w:pos="567"/>
              </w:tabs>
              <w:rPr>
                <w:sz w:val="16"/>
              </w:rPr>
            </w:pPr>
            <w:r w:rsidRPr="006B2793">
              <w:rPr>
                <w:sz w:val="16"/>
              </w:rPr>
              <w:t>Reply LS to Transfer the study on service-based support for SMS in 5GC to CT WGs</w:t>
            </w:r>
          </w:p>
        </w:tc>
        <w:tc>
          <w:tcPr>
            <w:tcW w:w="1519" w:type="dxa"/>
          </w:tcPr>
          <w:p w14:paraId="10B912E9" w14:textId="77777777" w:rsidR="00744129" w:rsidRPr="006B2793" w:rsidRDefault="00744129" w:rsidP="00744129">
            <w:pPr>
              <w:pStyle w:val="TAL"/>
              <w:tabs>
                <w:tab w:val="clear" w:pos="284"/>
                <w:tab w:val="clear" w:pos="567"/>
              </w:tabs>
              <w:rPr>
                <w:sz w:val="16"/>
              </w:rPr>
            </w:pPr>
            <w:r w:rsidRPr="006B2793">
              <w:rPr>
                <w:sz w:val="16"/>
              </w:rPr>
              <w:t>TSG SA</w:t>
            </w:r>
          </w:p>
        </w:tc>
        <w:tc>
          <w:tcPr>
            <w:tcW w:w="1212" w:type="dxa"/>
          </w:tcPr>
          <w:p w14:paraId="27171DA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CD8910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B41078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8CA5FD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6CAC15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B6846CE" w14:textId="77777777" w:rsidR="00744129" w:rsidRPr="006B2793" w:rsidRDefault="00744129" w:rsidP="00744129">
            <w:pPr>
              <w:pStyle w:val="TAL"/>
              <w:tabs>
                <w:tab w:val="clear" w:pos="284"/>
                <w:tab w:val="clear" w:pos="567"/>
              </w:tabs>
              <w:rPr>
                <w:sz w:val="16"/>
              </w:rPr>
            </w:pPr>
          </w:p>
        </w:tc>
        <w:tc>
          <w:tcPr>
            <w:tcW w:w="2038" w:type="dxa"/>
          </w:tcPr>
          <w:p w14:paraId="0A710DA7" w14:textId="77777777" w:rsidR="00744129" w:rsidRPr="006B2793" w:rsidRDefault="00744129" w:rsidP="00744129">
            <w:pPr>
              <w:pStyle w:val="TAL"/>
              <w:tabs>
                <w:tab w:val="clear" w:pos="284"/>
                <w:tab w:val="clear" w:pos="567"/>
              </w:tabs>
              <w:rPr>
                <w:sz w:val="16"/>
              </w:rPr>
            </w:pPr>
          </w:p>
        </w:tc>
        <w:tc>
          <w:tcPr>
            <w:tcW w:w="1340" w:type="dxa"/>
          </w:tcPr>
          <w:p w14:paraId="2E2577B7" w14:textId="77777777" w:rsidR="00744129" w:rsidRPr="006B2793" w:rsidRDefault="00744129" w:rsidP="00744129">
            <w:pPr>
              <w:pStyle w:val="TAL"/>
              <w:tabs>
                <w:tab w:val="clear" w:pos="284"/>
                <w:tab w:val="clear" w:pos="567"/>
              </w:tabs>
              <w:rPr>
                <w:sz w:val="16"/>
              </w:rPr>
            </w:pPr>
            <w:r w:rsidRPr="006B2793">
              <w:rPr>
                <w:sz w:val="16"/>
              </w:rPr>
              <w:t>Response to SP-191281. Revised to SP-191362.</w:t>
            </w:r>
          </w:p>
        </w:tc>
        <w:tc>
          <w:tcPr>
            <w:tcW w:w="986" w:type="dxa"/>
          </w:tcPr>
          <w:p w14:paraId="6E6E7C39"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FA0814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r>
      <w:tr w:rsidR="00744129" w:rsidRPr="00200359" w14:paraId="5D99B649" w14:textId="77777777" w:rsidTr="00744129">
        <w:tc>
          <w:tcPr>
            <w:tcW w:w="675" w:type="dxa"/>
          </w:tcPr>
          <w:p w14:paraId="61B44427"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BA77F7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191300</w:t>
            </w:r>
          </w:p>
        </w:tc>
        <w:tc>
          <w:tcPr>
            <w:tcW w:w="948" w:type="dxa"/>
          </w:tcPr>
          <w:p w14:paraId="43D2806D"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7D95C144" w14:textId="77777777"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14:paraId="75244E94" w14:textId="77777777"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14:paraId="0CE76DC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56BB91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0A9B2D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93E3D5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3C31F2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F8EBCA9" w14:textId="77777777" w:rsidR="00744129" w:rsidRPr="006B2793" w:rsidRDefault="00744129" w:rsidP="00744129">
            <w:pPr>
              <w:pStyle w:val="TAL"/>
              <w:tabs>
                <w:tab w:val="clear" w:pos="284"/>
                <w:tab w:val="clear" w:pos="567"/>
              </w:tabs>
              <w:rPr>
                <w:sz w:val="16"/>
              </w:rPr>
            </w:pPr>
          </w:p>
        </w:tc>
        <w:tc>
          <w:tcPr>
            <w:tcW w:w="2038" w:type="dxa"/>
          </w:tcPr>
          <w:p w14:paraId="31E880A7" w14:textId="77777777" w:rsidR="00744129" w:rsidRPr="006B2793" w:rsidRDefault="00744129" w:rsidP="00744129">
            <w:pPr>
              <w:pStyle w:val="TAL"/>
              <w:tabs>
                <w:tab w:val="clear" w:pos="284"/>
                <w:tab w:val="clear" w:pos="567"/>
              </w:tabs>
              <w:rPr>
                <w:sz w:val="16"/>
              </w:rPr>
            </w:pPr>
          </w:p>
        </w:tc>
        <w:tc>
          <w:tcPr>
            <w:tcW w:w="1340" w:type="dxa"/>
          </w:tcPr>
          <w:p w14:paraId="3F9C57AA" w14:textId="77777777" w:rsidR="00744129" w:rsidRPr="006B2793" w:rsidRDefault="00744129" w:rsidP="00744129">
            <w:pPr>
              <w:pStyle w:val="TAL"/>
              <w:tabs>
                <w:tab w:val="clear" w:pos="284"/>
                <w:tab w:val="clear" w:pos="567"/>
              </w:tabs>
              <w:rPr>
                <w:sz w:val="16"/>
              </w:rPr>
            </w:pPr>
            <w:r w:rsidRPr="006B2793">
              <w:rPr>
                <w:sz w:val="16"/>
              </w:rPr>
              <w:t>Revised to SP-191301.</w:t>
            </w:r>
          </w:p>
        </w:tc>
        <w:tc>
          <w:tcPr>
            <w:tcW w:w="986" w:type="dxa"/>
          </w:tcPr>
          <w:p w14:paraId="6BDBFC28"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1657DD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191301</w:t>
            </w:r>
          </w:p>
        </w:tc>
      </w:tr>
      <w:tr w:rsidR="00744129" w:rsidRPr="00200359" w14:paraId="1D52C9EC" w14:textId="77777777" w:rsidTr="00744129">
        <w:tc>
          <w:tcPr>
            <w:tcW w:w="675" w:type="dxa"/>
          </w:tcPr>
          <w:p w14:paraId="6CF3013B"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183382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191301</w:t>
            </w:r>
          </w:p>
        </w:tc>
        <w:tc>
          <w:tcPr>
            <w:tcW w:w="948" w:type="dxa"/>
          </w:tcPr>
          <w:p w14:paraId="620E3CF5"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57456875" w14:textId="77777777"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14:paraId="1CC52819" w14:textId="77777777"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14:paraId="52A0078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04D5B3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2B2693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17C0B7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ED0F14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0C52634" w14:textId="77777777" w:rsidR="00744129" w:rsidRPr="006B2793" w:rsidRDefault="00744129" w:rsidP="00744129">
            <w:pPr>
              <w:pStyle w:val="TAL"/>
              <w:tabs>
                <w:tab w:val="clear" w:pos="284"/>
                <w:tab w:val="clear" w:pos="567"/>
              </w:tabs>
              <w:rPr>
                <w:sz w:val="16"/>
              </w:rPr>
            </w:pPr>
          </w:p>
        </w:tc>
        <w:tc>
          <w:tcPr>
            <w:tcW w:w="2038" w:type="dxa"/>
          </w:tcPr>
          <w:p w14:paraId="06578B03" w14:textId="77777777" w:rsidR="00744129" w:rsidRPr="006B2793" w:rsidRDefault="00744129" w:rsidP="00744129">
            <w:pPr>
              <w:pStyle w:val="TAL"/>
              <w:tabs>
                <w:tab w:val="clear" w:pos="284"/>
                <w:tab w:val="clear" w:pos="567"/>
              </w:tabs>
              <w:rPr>
                <w:sz w:val="16"/>
              </w:rPr>
            </w:pPr>
          </w:p>
        </w:tc>
        <w:tc>
          <w:tcPr>
            <w:tcW w:w="1340" w:type="dxa"/>
          </w:tcPr>
          <w:p w14:paraId="677C97B4" w14:textId="77777777" w:rsidR="00744129" w:rsidRPr="006B2793" w:rsidRDefault="00744129" w:rsidP="00744129">
            <w:pPr>
              <w:pStyle w:val="TAL"/>
              <w:tabs>
                <w:tab w:val="clear" w:pos="284"/>
                <w:tab w:val="clear" w:pos="567"/>
              </w:tabs>
              <w:rPr>
                <w:sz w:val="16"/>
              </w:rPr>
            </w:pPr>
            <w:r w:rsidRPr="006B2793">
              <w:rPr>
                <w:sz w:val="16"/>
              </w:rPr>
              <w:t>Revision of SP-191300. Revised to SP-191306.</w:t>
            </w:r>
          </w:p>
        </w:tc>
        <w:tc>
          <w:tcPr>
            <w:tcW w:w="986" w:type="dxa"/>
          </w:tcPr>
          <w:p w14:paraId="31D4B546"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83B12F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191306</w:t>
            </w:r>
          </w:p>
        </w:tc>
      </w:tr>
      <w:tr w:rsidR="00744129" w:rsidRPr="00200359" w14:paraId="653A5BEA" w14:textId="77777777" w:rsidTr="00744129">
        <w:tc>
          <w:tcPr>
            <w:tcW w:w="675" w:type="dxa"/>
          </w:tcPr>
          <w:p w14:paraId="0C192DD1" w14:textId="77777777" w:rsidR="00744129" w:rsidRPr="006B2793" w:rsidRDefault="00744129" w:rsidP="00744129">
            <w:pPr>
              <w:pStyle w:val="TAL"/>
              <w:tabs>
                <w:tab w:val="clear" w:pos="284"/>
                <w:tab w:val="clear" w:pos="567"/>
              </w:tabs>
              <w:rPr>
                <w:sz w:val="16"/>
              </w:rPr>
            </w:pPr>
            <w:r w:rsidRPr="006B2793">
              <w:rPr>
                <w:sz w:val="16"/>
              </w:rPr>
              <w:lastRenderedPageBreak/>
              <w:t>2.2</w:t>
            </w:r>
          </w:p>
        </w:tc>
        <w:tc>
          <w:tcPr>
            <w:tcW w:w="1134" w:type="dxa"/>
          </w:tcPr>
          <w:p w14:paraId="3CFF5E8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191302</w:t>
            </w:r>
          </w:p>
        </w:tc>
        <w:tc>
          <w:tcPr>
            <w:tcW w:w="948" w:type="dxa"/>
          </w:tcPr>
          <w:p w14:paraId="2BDB26D5"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116D8A88" w14:textId="77777777" w:rsidR="00744129" w:rsidRPr="006B2793" w:rsidRDefault="00744129" w:rsidP="00744129">
            <w:pPr>
              <w:pStyle w:val="TAL"/>
              <w:tabs>
                <w:tab w:val="clear" w:pos="284"/>
                <w:tab w:val="clear" w:pos="567"/>
              </w:tabs>
              <w:rPr>
                <w:sz w:val="16"/>
              </w:rPr>
            </w:pPr>
            <w:r w:rsidRPr="006B2793">
              <w:rPr>
                <w:sz w:val="16"/>
              </w:rPr>
              <w:t>[DRAFT] Reply LS on the translation of GSMA GST/NEST</w:t>
            </w:r>
          </w:p>
        </w:tc>
        <w:tc>
          <w:tcPr>
            <w:tcW w:w="1519" w:type="dxa"/>
          </w:tcPr>
          <w:p w14:paraId="32682C05" w14:textId="77777777" w:rsidR="00744129" w:rsidRPr="006B2793" w:rsidRDefault="00744129" w:rsidP="00744129">
            <w:pPr>
              <w:pStyle w:val="TAL"/>
              <w:tabs>
                <w:tab w:val="clear" w:pos="284"/>
                <w:tab w:val="clear" w:pos="567"/>
              </w:tabs>
              <w:rPr>
                <w:sz w:val="16"/>
              </w:rPr>
            </w:pPr>
            <w:r w:rsidRPr="006B2793">
              <w:rPr>
                <w:sz w:val="16"/>
              </w:rPr>
              <w:t>Huawei</w:t>
            </w:r>
          </w:p>
        </w:tc>
        <w:tc>
          <w:tcPr>
            <w:tcW w:w="1212" w:type="dxa"/>
          </w:tcPr>
          <w:p w14:paraId="616D808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0E8842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323709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1A40EB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DD4D6C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9412DFF"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48E59F7" w14:textId="77777777" w:rsidR="00744129" w:rsidRPr="006B2793" w:rsidRDefault="00744129" w:rsidP="00744129">
            <w:pPr>
              <w:pStyle w:val="TAL"/>
              <w:tabs>
                <w:tab w:val="clear" w:pos="284"/>
                <w:tab w:val="clear" w:pos="567"/>
              </w:tabs>
              <w:rPr>
                <w:sz w:val="16"/>
              </w:rPr>
            </w:pPr>
          </w:p>
        </w:tc>
        <w:tc>
          <w:tcPr>
            <w:tcW w:w="1340" w:type="dxa"/>
          </w:tcPr>
          <w:p w14:paraId="241E39C4" w14:textId="77777777" w:rsidR="00744129" w:rsidRPr="006B2793" w:rsidRDefault="00744129" w:rsidP="00744129">
            <w:pPr>
              <w:pStyle w:val="TAL"/>
              <w:tabs>
                <w:tab w:val="clear" w:pos="284"/>
                <w:tab w:val="clear" w:pos="567"/>
              </w:tabs>
              <w:rPr>
                <w:sz w:val="16"/>
              </w:rPr>
            </w:pPr>
            <w:r w:rsidRPr="006B2793">
              <w:rPr>
                <w:sz w:val="16"/>
              </w:rPr>
              <w:t>Response to SP-190977. WITHDRAWN</w:t>
            </w:r>
          </w:p>
        </w:tc>
        <w:tc>
          <w:tcPr>
            <w:tcW w:w="986" w:type="dxa"/>
          </w:tcPr>
          <w:p w14:paraId="369AD04C"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6C35C102" w14:textId="77777777" w:rsidR="00744129" w:rsidRPr="006B2793" w:rsidRDefault="00744129" w:rsidP="00744129">
            <w:pPr>
              <w:pStyle w:val="TAL"/>
              <w:tabs>
                <w:tab w:val="clear" w:pos="284"/>
                <w:tab w:val="clear" w:pos="567"/>
              </w:tabs>
              <w:rPr>
                <w:sz w:val="16"/>
              </w:rPr>
            </w:pPr>
          </w:p>
        </w:tc>
      </w:tr>
      <w:tr w:rsidR="00744129" w:rsidRPr="00200359" w14:paraId="518F7425" w14:textId="77777777" w:rsidTr="00744129">
        <w:tc>
          <w:tcPr>
            <w:tcW w:w="675" w:type="dxa"/>
          </w:tcPr>
          <w:p w14:paraId="0AE51952" w14:textId="77777777" w:rsidR="00744129" w:rsidRPr="006B2793" w:rsidRDefault="00744129" w:rsidP="00744129">
            <w:pPr>
              <w:pStyle w:val="TAL"/>
              <w:tabs>
                <w:tab w:val="clear" w:pos="284"/>
                <w:tab w:val="clear" w:pos="567"/>
              </w:tabs>
              <w:rPr>
                <w:sz w:val="16"/>
              </w:rPr>
            </w:pPr>
            <w:r w:rsidRPr="006B2793">
              <w:rPr>
                <w:sz w:val="16"/>
              </w:rPr>
              <w:t>5.4</w:t>
            </w:r>
          </w:p>
        </w:tc>
        <w:tc>
          <w:tcPr>
            <w:tcW w:w="1134" w:type="dxa"/>
          </w:tcPr>
          <w:p w14:paraId="1209153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191303</w:t>
            </w:r>
          </w:p>
        </w:tc>
        <w:tc>
          <w:tcPr>
            <w:tcW w:w="948" w:type="dxa"/>
          </w:tcPr>
          <w:p w14:paraId="017EA756"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72E639FF" w14:textId="77777777"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14:paraId="054BEED7"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4D166F3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B58B4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FAC73F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5E9907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C58E97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A0092AE" w14:textId="77777777" w:rsidR="00744129" w:rsidRPr="006B2793" w:rsidRDefault="00744129" w:rsidP="00744129">
            <w:pPr>
              <w:pStyle w:val="TAL"/>
              <w:tabs>
                <w:tab w:val="clear" w:pos="284"/>
                <w:tab w:val="clear" w:pos="567"/>
              </w:tabs>
              <w:rPr>
                <w:sz w:val="16"/>
              </w:rPr>
            </w:pPr>
          </w:p>
        </w:tc>
        <w:tc>
          <w:tcPr>
            <w:tcW w:w="2038" w:type="dxa"/>
          </w:tcPr>
          <w:p w14:paraId="4307F600" w14:textId="77777777" w:rsidR="00744129" w:rsidRPr="006B2793" w:rsidRDefault="00744129" w:rsidP="00744129">
            <w:pPr>
              <w:pStyle w:val="TAL"/>
              <w:tabs>
                <w:tab w:val="clear" w:pos="284"/>
                <w:tab w:val="clear" w:pos="567"/>
              </w:tabs>
              <w:rPr>
                <w:sz w:val="16"/>
              </w:rPr>
            </w:pPr>
          </w:p>
        </w:tc>
        <w:tc>
          <w:tcPr>
            <w:tcW w:w="1340" w:type="dxa"/>
          </w:tcPr>
          <w:p w14:paraId="23754135" w14:textId="77777777" w:rsidR="00744129" w:rsidRPr="006B2793" w:rsidRDefault="00744129" w:rsidP="00744129">
            <w:pPr>
              <w:pStyle w:val="TAL"/>
              <w:tabs>
                <w:tab w:val="clear" w:pos="284"/>
                <w:tab w:val="clear" w:pos="567"/>
              </w:tabs>
              <w:rPr>
                <w:sz w:val="16"/>
              </w:rPr>
            </w:pPr>
            <w:r w:rsidRPr="006B2793">
              <w:rPr>
                <w:sz w:val="16"/>
              </w:rPr>
              <w:t>Revision of SP-191001. Wrong document uploaded. Revised to SP-191304.</w:t>
            </w:r>
          </w:p>
        </w:tc>
        <w:tc>
          <w:tcPr>
            <w:tcW w:w="986" w:type="dxa"/>
          </w:tcPr>
          <w:p w14:paraId="6453549C"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BE1D40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191304</w:t>
            </w:r>
          </w:p>
        </w:tc>
      </w:tr>
      <w:tr w:rsidR="00744129" w:rsidRPr="00200359" w14:paraId="6DF6A56F" w14:textId="77777777" w:rsidTr="00744129">
        <w:tc>
          <w:tcPr>
            <w:tcW w:w="675" w:type="dxa"/>
          </w:tcPr>
          <w:p w14:paraId="07678F6E" w14:textId="77777777" w:rsidR="00744129" w:rsidRPr="006B2793" w:rsidRDefault="00744129" w:rsidP="00744129">
            <w:pPr>
              <w:pStyle w:val="TAL"/>
              <w:tabs>
                <w:tab w:val="clear" w:pos="284"/>
                <w:tab w:val="clear" w:pos="567"/>
              </w:tabs>
              <w:rPr>
                <w:sz w:val="16"/>
              </w:rPr>
            </w:pPr>
            <w:r w:rsidRPr="006B2793">
              <w:rPr>
                <w:sz w:val="16"/>
              </w:rPr>
              <w:t>5.4</w:t>
            </w:r>
          </w:p>
        </w:tc>
        <w:tc>
          <w:tcPr>
            <w:tcW w:w="1134" w:type="dxa"/>
          </w:tcPr>
          <w:p w14:paraId="2AF6163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191304</w:t>
            </w:r>
          </w:p>
        </w:tc>
        <w:tc>
          <w:tcPr>
            <w:tcW w:w="948" w:type="dxa"/>
          </w:tcPr>
          <w:p w14:paraId="3DBF6971"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733CDAA1" w14:textId="77777777"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14:paraId="009C56BE"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08B85B1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8A5CD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E17816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6CC027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B87F16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944CDF1" w14:textId="77777777" w:rsidR="00744129" w:rsidRPr="006B2793" w:rsidRDefault="00744129" w:rsidP="00744129">
            <w:pPr>
              <w:pStyle w:val="TAL"/>
              <w:tabs>
                <w:tab w:val="clear" w:pos="284"/>
                <w:tab w:val="clear" w:pos="567"/>
              </w:tabs>
              <w:rPr>
                <w:sz w:val="16"/>
              </w:rPr>
            </w:pPr>
          </w:p>
        </w:tc>
        <w:tc>
          <w:tcPr>
            <w:tcW w:w="2038" w:type="dxa"/>
          </w:tcPr>
          <w:p w14:paraId="1F9D6202" w14:textId="77777777" w:rsidR="00744129" w:rsidRPr="006B2793" w:rsidRDefault="00744129" w:rsidP="00744129">
            <w:pPr>
              <w:pStyle w:val="TAL"/>
              <w:tabs>
                <w:tab w:val="clear" w:pos="284"/>
                <w:tab w:val="clear" w:pos="567"/>
              </w:tabs>
              <w:rPr>
                <w:sz w:val="16"/>
              </w:rPr>
            </w:pPr>
          </w:p>
        </w:tc>
        <w:tc>
          <w:tcPr>
            <w:tcW w:w="1340" w:type="dxa"/>
          </w:tcPr>
          <w:p w14:paraId="73C596D4" w14:textId="77777777" w:rsidR="00744129" w:rsidRPr="006B2793" w:rsidRDefault="00744129" w:rsidP="00744129">
            <w:pPr>
              <w:pStyle w:val="TAL"/>
              <w:tabs>
                <w:tab w:val="clear" w:pos="284"/>
                <w:tab w:val="clear" w:pos="567"/>
              </w:tabs>
              <w:rPr>
                <w:sz w:val="16"/>
              </w:rPr>
            </w:pPr>
            <w:r w:rsidRPr="006B2793">
              <w:rPr>
                <w:sz w:val="16"/>
              </w:rPr>
              <w:t>Revision of SP-191303. Revised to SP-191305.</w:t>
            </w:r>
          </w:p>
        </w:tc>
        <w:tc>
          <w:tcPr>
            <w:tcW w:w="986" w:type="dxa"/>
          </w:tcPr>
          <w:p w14:paraId="7E383461"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D3E66B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191305</w:t>
            </w:r>
          </w:p>
        </w:tc>
      </w:tr>
      <w:tr w:rsidR="00744129" w:rsidRPr="00200359" w14:paraId="7651F193" w14:textId="77777777" w:rsidTr="00744129">
        <w:tc>
          <w:tcPr>
            <w:tcW w:w="675" w:type="dxa"/>
          </w:tcPr>
          <w:p w14:paraId="2A358D4F" w14:textId="77777777" w:rsidR="00744129" w:rsidRPr="006B2793" w:rsidRDefault="00744129" w:rsidP="00744129">
            <w:pPr>
              <w:pStyle w:val="TAL"/>
              <w:tabs>
                <w:tab w:val="clear" w:pos="284"/>
                <w:tab w:val="clear" w:pos="567"/>
              </w:tabs>
              <w:rPr>
                <w:sz w:val="16"/>
              </w:rPr>
            </w:pPr>
            <w:r w:rsidRPr="006B2793">
              <w:rPr>
                <w:sz w:val="16"/>
              </w:rPr>
              <w:t>5.4</w:t>
            </w:r>
          </w:p>
        </w:tc>
        <w:tc>
          <w:tcPr>
            <w:tcW w:w="1134" w:type="dxa"/>
          </w:tcPr>
          <w:p w14:paraId="637ADE7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191305</w:t>
            </w:r>
          </w:p>
        </w:tc>
        <w:tc>
          <w:tcPr>
            <w:tcW w:w="948" w:type="dxa"/>
          </w:tcPr>
          <w:p w14:paraId="7BB4B7F1"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5F019468" w14:textId="77777777"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14:paraId="5AA73D5C"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5CE9DB9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29B3D8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893301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1A7CA7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D0F7D0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63CD6DA" w14:textId="77777777" w:rsidR="00744129" w:rsidRPr="006B2793" w:rsidRDefault="00744129" w:rsidP="00744129">
            <w:pPr>
              <w:pStyle w:val="TAL"/>
              <w:tabs>
                <w:tab w:val="clear" w:pos="284"/>
                <w:tab w:val="clear" w:pos="567"/>
              </w:tabs>
              <w:rPr>
                <w:sz w:val="16"/>
              </w:rPr>
            </w:pPr>
          </w:p>
        </w:tc>
        <w:tc>
          <w:tcPr>
            <w:tcW w:w="2038" w:type="dxa"/>
          </w:tcPr>
          <w:p w14:paraId="470B4A74" w14:textId="77777777" w:rsidR="00744129" w:rsidRPr="006B2793" w:rsidRDefault="00744129" w:rsidP="00744129">
            <w:pPr>
              <w:pStyle w:val="TAL"/>
              <w:tabs>
                <w:tab w:val="clear" w:pos="284"/>
                <w:tab w:val="clear" w:pos="567"/>
              </w:tabs>
              <w:rPr>
                <w:sz w:val="16"/>
              </w:rPr>
            </w:pPr>
          </w:p>
        </w:tc>
        <w:tc>
          <w:tcPr>
            <w:tcW w:w="1340" w:type="dxa"/>
          </w:tcPr>
          <w:p w14:paraId="17341524" w14:textId="77777777" w:rsidR="00744129" w:rsidRPr="006B2793" w:rsidRDefault="00744129" w:rsidP="00744129">
            <w:pPr>
              <w:pStyle w:val="TAL"/>
              <w:tabs>
                <w:tab w:val="clear" w:pos="284"/>
                <w:tab w:val="clear" w:pos="567"/>
              </w:tabs>
              <w:rPr>
                <w:sz w:val="16"/>
              </w:rPr>
            </w:pPr>
            <w:r w:rsidRPr="006B2793">
              <w:rPr>
                <w:sz w:val="16"/>
              </w:rPr>
              <w:t>Revision of SP-191304. Noted</w:t>
            </w:r>
          </w:p>
        </w:tc>
        <w:tc>
          <w:tcPr>
            <w:tcW w:w="986" w:type="dxa"/>
          </w:tcPr>
          <w:p w14:paraId="441BC71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8B296D9" w14:textId="77777777" w:rsidR="00744129" w:rsidRPr="006B2793" w:rsidRDefault="00744129" w:rsidP="00744129">
            <w:pPr>
              <w:pStyle w:val="TAL"/>
              <w:tabs>
                <w:tab w:val="clear" w:pos="284"/>
                <w:tab w:val="clear" w:pos="567"/>
              </w:tabs>
              <w:rPr>
                <w:sz w:val="16"/>
              </w:rPr>
            </w:pPr>
          </w:p>
        </w:tc>
      </w:tr>
      <w:tr w:rsidR="00744129" w:rsidRPr="00200359" w14:paraId="0F3B4CF9" w14:textId="77777777" w:rsidTr="00744129">
        <w:tc>
          <w:tcPr>
            <w:tcW w:w="675" w:type="dxa"/>
          </w:tcPr>
          <w:p w14:paraId="40AD8039"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B1CF33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191306</w:t>
            </w:r>
          </w:p>
        </w:tc>
        <w:tc>
          <w:tcPr>
            <w:tcW w:w="948" w:type="dxa"/>
          </w:tcPr>
          <w:p w14:paraId="00AC0730"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629C6D5D" w14:textId="77777777"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14:paraId="261C7A14" w14:textId="77777777"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14:paraId="2D8428C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21D607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C0B817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07274D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1F9486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35A76C5" w14:textId="77777777" w:rsidR="00744129" w:rsidRPr="006B2793" w:rsidRDefault="00744129" w:rsidP="00744129">
            <w:pPr>
              <w:pStyle w:val="TAL"/>
              <w:tabs>
                <w:tab w:val="clear" w:pos="284"/>
                <w:tab w:val="clear" w:pos="567"/>
              </w:tabs>
              <w:rPr>
                <w:sz w:val="16"/>
              </w:rPr>
            </w:pPr>
          </w:p>
        </w:tc>
        <w:tc>
          <w:tcPr>
            <w:tcW w:w="2038" w:type="dxa"/>
          </w:tcPr>
          <w:p w14:paraId="708B52FB" w14:textId="77777777" w:rsidR="00744129" w:rsidRPr="006B2793" w:rsidRDefault="00744129" w:rsidP="00744129">
            <w:pPr>
              <w:pStyle w:val="TAL"/>
              <w:tabs>
                <w:tab w:val="clear" w:pos="284"/>
                <w:tab w:val="clear" w:pos="567"/>
              </w:tabs>
              <w:rPr>
                <w:sz w:val="16"/>
              </w:rPr>
            </w:pPr>
          </w:p>
        </w:tc>
        <w:tc>
          <w:tcPr>
            <w:tcW w:w="1340" w:type="dxa"/>
          </w:tcPr>
          <w:p w14:paraId="2BFB6B49" w14:textId="77777777" w:rsidR="00744129" w:rsidRPr="006B2793" w:rsidRDefault="00744129" w:rsidP="00744129">
            <w:pPr>
              <w:pStyle w:val="TAL"/>
              <w:tabs>
                <w:tab w:val="clear" w:pos="284"/>
                <w:tab w:val="clear" w:pos="567"/>
              </w:tabs>
              <w:rPr>
                <w:sz w:val="16"/>
              </w:rPr>
            </w:pPr>
            <w:r w:rsidRPr="006B2793">
              <w:rPr>
                <w:sz w:val="16"/>
              </w:rPr>
              <w:t>Revision of SP-191301. Revised to SP-191348.</w:t>
            </w:r>
          </w:p>
        </w:tc>
        <w:tc>
          <w:tcPr>
            <w:tcW w:w="986" w:type="dxa"/>
          </w:tcPr>
          <w:p w14:paraId="674F8BFC"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1BA32C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191348</w:t>
            </w:r>
          </w:p>
        </w:tc>
      </w:tr>
      <w:tr w:rsidR="00744129" w:rsidRPr="00200359" w14:paraId="321A83A7" w14:textId="77777777" w:rsidTr="00744129">
        <w:tc>
          <w:tcPr>
            <w:tcW w:w="675" w:type="dxa"/>
          </w:tcPr>
          <w:p w14:paraId="71049AFC"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8BAAE0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191307</w:t>
            </w:r>
          </w:p>
        </w:tc>
        <w:tc>
          <w:tcPr>
            <w:tcW w:w="948" w:type="dxa"/>
          </w:tcPr>
          <w:p w14:paraId="0CB345BF"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548765E2" w14:textId="77777777"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14:paraId="695C8377" w14:textId="77777777"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14:paraId="1D2C497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70A4C6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121781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C08C31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7309D1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F06AE54" w14:textId="77777777" w:rsidR="00744129" w:rsidRPr="006B2793" w:rsidRDefault="00744129" w:rsidP="00744129">
            <w:pPr>
              <w:pStyle w:val="TAL"/>
              <w:tabs>
                <w:tab w:val="clear" w:pos="284"/>
                <w:tab w:val="clear" w:pos="567"/>
              </w:tabs>
              <w:rPr>
                <w:sz w:val="16"/>
              </w:rPr>
            </w:pPr>
          </w:p>
        </w:tc>
        <w:tc>
          <w:tcPr>
            <w:tcW w:w="2038" w:type="dxa"/>
          </w:tcPr>
          <w:p w14:paraId="4E5AB0D8" w14:textId="77777777" w:rsidR="00744129" w:rsidRPr="006B2793" w:rsidRDefault="00744129" w:rsidP="00744129">
            <w:pPr>
              <w:pStyle w:val="TAL"/>
              <w:tabs>
                <w:tab w:val="clear" w:pos="284"/>
                <w:tab w:val="clear" w:pos="567"/>
              </w:tabs>
              <w:rPr>
                <w:sz w:val="16"/>
              </w:rPr>
            </w:pPr>
          </w:p>
        </w:tc>
        <w:tc>
          <w:tcPr>
            <w:tcW w:w="1340" w:type="dxa"/>
          </w:tcPr>
          <w:p w14:paraId="083F30A1" w14:textId="77777777" w:rsidR="00744129" w:rsidRPr="006B2793" w:rsidRDefault="00744129" w:rsidP="00744129">
            <w:pPr>
              <w:pStyle w:val="TAL"/>
              <w:tabs>
                <w:tab w:val="clear" w:pos="284"/>
                <w:tab w:val="clear" w:pos="567"/>
              </w:tabs>
              <w:rPr>
                <w:sz w:val="16"/>
              </w:rPr>
            </w:pPr>
            <w:r w:rsidRPr="006B2793">
              <w:rPr>
                <w:sz w:val="16"/>
              </w:rPr>
              <w:t>Revised to SP-191334.</w:t>
            </w:r>
          </w:p>
        </w:tc>
        <w:tc>
          <w:tcPr>
            <w:tcW w:w="986" w:type="dxa"/>
          </w:tcPr>
          <w:p w14:paraId="7B394203"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EA66FC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191334</w:t>
            </w:r>
          </w:p>
        </w:tc>
      </w:tr>
      <w:tr w:rsidR="00744129" w:rsidRPr="00200359" w14:paraId="4C553CD6" w14:textId="77777777" w:rsidTr="00744129">
        <w:tc>
          <w:tcPr>
            <w:tcW w:w="675" w:type="dxa"/>
          </w:tcPr>
          <w:p w14:paraId="3E396227"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A774CC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191308</w:t>
            </w:r>
          </w:p>
        </w:tc>
        <w:tc>
          <w:tcPr>
            <w:tcW w:w="948" w:type="dxa"/>
          </w:tcPr>
          <w:p w14:paraId="0DC8791C"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5EDAD759" w14:textId="77777777" w:rsidR="00744129" w:rsidRPr="006B2793" w:rsidRDefault="00744129" w:rsidP="00744129">
            <w:pPr>
              <w:pStyle w:val="TAL"/>
              <w:tabs>
                <w:tab w:val="clear" w:pos="284"/>
                <w:tab w:val="clear" w:pos="567"/>
              </w:tabs>
              <w:rPr>
                <w:sz w:val="16"/>
              </w:rPr>
            </w:pPr>
            <w:r w:rsidRPr="006B2793">
              <w:rPr>
                <w:sz w:val="16"/>
              </w:rPr>
              <w:t>FS_5G_AIS Work Task</w:t>
            </w:r>
          </w:p>
        </w:tc>
        <w:tc>
          <w:tcPr>
            <w:tcW w:w="1519" w:type="dxa"/>
          </w:tcPr>
          <w:p w14:paraId="0C8469AC" w14:textId="77777777" w:rsidR="00744129" w:rsidRPr="006B2793" w:rsidRDefault="00744129" w:rsidP="00744129">
            <w:pPr>
              <w:pStyle w:val="TAL"/>
              <w:tabs>
                <w:tab w:val="clear" w:pos="284"/>
                <w:tab w:val="clear" w:pos="567"/>
              </w:tabs>
              <w:rPr>
                <w:sz w:val="16"/>
              </w:rPr>
            </w:pPr>
            <w:r w:rsidRPr="006B2793">
              <w:rPr>
                <w:sz w:val="16"/>
              </w:rPr>
              <w:t>Tencent (Rapporteur)</w:t>
            </w:r>
          </w:p>
        </w:tc>
        <w:tc>
          <w:tcPr>
            <w:tcW w:w="1212" w:type="dxa"/>
          </w:tcPr>
          <w:p w14:paraId="4ED6940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8F967E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31495F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7CAC8C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9863BA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DAB9E68" w14:textId="77777777" w:rsidR="00744129" w:rsidRPr="006B2793" w:rsidRDefault="00744129" w:rsidP="00744129">
            <w:pPr>
              <w:pStyle w:val="TAL"/>
              <w:tabs>
                <w:tab w:val="clear" w:pos="284"/>
                <w:tab w:val="clear" w:pos="567"/>
              </w:tabs>
              <w:rPr>
                <w:sz w:val="16"/>
              </w:rPr>
            </w:pPr>
          </w:p>
        </w:tc>
        <w:tc>
          <w:tcPr>
            <w:tcW w:w="2038" w:type="dxa"/>
          </w:tcPr>
          <w:p w14:paraId="2BE8D7B8" w14:textId="77777777" w:rsidR="00744129" w:rsidRPr="006B2793" w:rsidRDefault="00744129" w:rsidP="00744129">
            <w:pPr>
              <w:pStyle w:val="TAL"/>
              <w:tabs>
                <w:tab w:val="clear" w:pos="284"/>
                <w:tab w:val="clear" w:pos="567"/>
              </w:tabs>
              <w:rPr>
                <w:sz w:val="16"/>
              </w:rPr>
            </w:pPr>
          </w:p>
        </w:tc>
        <w:tc>
          <w:tcPr>
            <w:tcW w:w="1340" w:type="dxa"/>
          </w:tcPr>
          <w:p w14:paraId="1EA882D1" w14:textId="77777777"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14:paraId="41AF3EA7"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7B036561" w14:textId="77777777" w:rsidR="00744129" w:rsidRPr="006B2793" w:rsidRDefault="00744129" w:rsidP="00744129">
            <w:pPr>
              <w:pStyle w:val="TAL"/>
              <w:tabs>
                <w:tab w:val="clear" w:pos="284"/>
                <w:tab w:val="clear" w:pos="567"/>
              </w:tabs>
              <w:rPr>
                <w:sz w:val="16"/>
              </w:rPr>
            </w:pPr>
          </w:p>
        </w:tc>
      </w:tr>
      <w:tr w:rsidR="00744129" w:rsidRPr="00200359" w14:paraId="28107A28" w14:textId="77777777" w:rsidTr="00744129">
        <w:tc>
          <w:tcPr>
            <w:tcW w:w="675" w:type="dxa"/>
          </w:tcPr>
          <w:p w14:paraId="7D0BCEA8"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903F8F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191309</w:t>
            </w:r>
          </w:p>
        </w:tc>
        <w:tc>
          <w:tcPr>
            <w:tcW w:w="948" w:type="dxa"/>
          </w:tcPr>
          <w:p w14:paraId="38731856"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327977B4" w14:textId="77777777" w:rsidR="00744129" w:rsidRPr="006B2793" w:rsidRDefault="00744129" w:rsidP="00744129">
            <w:pPr>
              <w:pStyle w:val="TAL"/>
              <w:tabs>
                <w:tab w:val="clear" w:pos="284"/>
                <w:tab w:val="clear" w:pos="567"/>
              </w:tabs>
              <w:rPr>
                <w:sz w:val="16"/>
              </w:rPr>
            </w:pPr>
            <w:r w:rsidRPr="006B2793">
              <w:rPr>
                <w:sz w:val="16"/>
              </w:rPr>
              <w:t>FS_eV2XARC_Ph2 Work Tasks</w:t>
            </w:r>
          </w:p>
        </w:tc>
        <w:tc>
          <w:tcPr>
            <w:tcW w:w="1519" w:type="dxa"/>
          </w:tcPr>
          <w:p w14:paraId="78F213C5" w14:textId="77777777" w:rsidR="00744129" w:rsidRPr="006B2793" w:rsidRDefault="00744129" w:rsidP="00744129">
            <w:pPr>
              <w:pStyle w:val="TAL"/>
              <w:tabs>
                <w:tab w:val="clear" w:pos="284"/>
                <w:tab w:val="clear" w:pos="567"/>
              </w:tabs>
              <w:rPr>
                <w:sz w:val="16"/>
              </w:rPr>
            </w:pPr>
            <w:r w:rsidRPr="006B2793">
              <w:rPr>
                <w:sz w:val="16"/>
              </w:rPr>
              <w:t>LG Electronics (Rapporteur)</w:t>
            </w:r>
          </w:p>
        </w:tc>
        <w:tc>
          <w:tcPr>
            <w:tcW w:w="1212" w:type="dxa"/>
          </w:tcPr>
          <w:p w14:paraId="79ED758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5C2E41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0B5C9D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90CCB0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AD6369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6F937A4" w14:textId="77777777" w:rsidR="00744129" w:rsidRPr="006B2793" w:rsidRDefault="00744129" w:rsidP="00744129">
            <w:pPr>
              <w:pStyle w:val="TAL"/>
              <w:tabs>
                <w:tab w:val="clear" w:pos="284"/>
                <w:tab w:val="clear" w:pos="567"/>
              </w:tabs>
              <w:rPr>
                <w:sz w:val="16"/>
              </w:rPr>
            </w:pPr>
          </w:p>
        </w:tc>
        <w:tc>
          <w:tcPr>
            <w:tcW w:w="2038" w:type="dxa"/>
          </w:tcPr>
          <w:p w14:paraId="41D860ED" w14:textId="77777777" w:rsidR="00744129" w:rsidRPr="006B2793" w:rsidRDefault="00744129" w:rsidP="00744129">
            <w:pPr>
              <w:pStyle w:val="TAL"/>
              <w:tabs>
                <w:tab w:val="clear" w:pos="284"/>
                <w:tab w:val="clear" w:pos="567"/>
              </w:tabs>
              <w:rPr>
                <w:sz w:val="16"/>
              </w:rPr>
            </w:pPr>
          </w:p>
        </w:tc>
        <w:tc>
          <w:tcPr>
            <w:tcW w:w="1340" w:type="dxa"/>
          </w:tcPr>
          <w:p w14:paraId="250B2F7A" w14:textId="77777777"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14:paraId="39292AD2"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7B5C8969" w14:textId="77777777" w:rsidR="00744129" w:rsidRPr="006B2793" w:rsidRDefault="00744129" w:rsidP="00744129">
            <w:pPr>
              <w:pStyle w:val="TAL"/>
              <w:tabs>
                <w:tab w:val="clear" w:pos="284"/>
                <w:tab w:val="clear" w:pos="567"/>
              </w:tabs>
              <w:rPr>
                <w:sz w:val="16"/>
              </w:rPr>
            </w:pPr>
          </w:p>
        </w:tc>
      </w:tr>
      <w:tr w:rsidR="00744129" w:rsidRPr="00200359" w14:paraId="3641CD80" w14:textId="77777777" w:rsidTr="00744129">
        <w:tc>
          <w:tcPr>
            <w:tcW w:w="675" w:type="dxa"/>
          </w:tcPr>
          <w:p w14:paraId="1B2B117F"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E4AFB1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191310</w:t>
            </w:r>
          </w:p>
        </w:tc>
        <w:tc>
          <w:tcPr>
            <w:tcW w:w="948" w:type="dxa"/>
          </w:tcPr>
          <w:p w14:paraId="7D90A0C3"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30744423" w14:textId="77777777"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14:paraId="7766D0BF" w14:textId="77777777"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14:paraId="3E632E0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DE9286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4BF757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00A613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9409F7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F31CD3B" w14:textId="77777777" w:rsidR="00744129" w:rsidRPr="006B2793" w:rsidRDefault="00744129" w:rsidP="00744129">
            <w:pPr>
              <w:pStyle w:val="TAL"/>
              <w:tabs>
                <w:tab w:val="clear" w:pos="284"/>
                <w:tab w:val="clear" w:pos="567"/>
              </w:tabs>
              <w:rPr>
                <w:sz w:val="16"/>
              </w:rPr>
            </w:pPr>
          </w:p>
        </w:tc>
        <w:tc>
          <w:tcPr>
            <w:tcW w:w="2038" w:type="dxa"/>
          </w:tcPr>
          <w:p w14:paraId="549B0ABA" w14:textId="77777777" w:rsidR="00744129" w:rsidRPr="006B2793" w:rsidRDefault="00744129" w:rsidP="00744129">
            <w:pPr>
              <w:pStyle w:val="TAL"/>
              <w:tabs>
                <w:tab w:val="clear" w:pos="284"/>
                <w:tab w:val="clear" w:pos="567"/>
              </w:tabs>
              <w:rPr>
                <w:sz w:val="16"/>
              </w:rPr>
            </w:pPr>
          </w:p>
        </w:tc>
        <w:tc>
          <w:tcPr>
            <w:tcW w:w="1340" w:type="dxa"/>
          </w:tcPr>
          <w:p w14:paraId="5AF7678C" w14:textId="77777777" w:rsidR="00744129" w:rsidRPr="006B2793" w:rsidRDefault="00744129" w:rsidP="00744129">
            <w:pPr>
              <w:pStyle w:val="TAL"/>
              <w:tabs>
                <w:tab w:val="clear" w:pos="284"/>
                <w:tab w:val="clear" w:pos="567"/>
              </w:tabs>
              <w:rPr>
                <w:sz w:val="16"/>
              </w:rPr>
            </w:pPr>
            <w:r w:rsidRPr="006B2793">
              <w:rPr>
                <w:sz w:val="16"/>
              </w:rPr>
              <w:t>Revised to SP-191343.</w:t>
            </w:r>
          </w:p>
        </w:tc>
        <w:tc>
          <w:tcPr>
            <w:tcW w:w="986" w:type="dxa"/>
          </w:tcPr>
          <w:p w14:paraId="604C47DD"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96DD99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191343</w:t>
            </w:r>
          </w:p>
        </w:tc>
      </w:tr>
      <w:tr w:rsidR="00744129" w:rsidRPr="00200359" w14:paraId="74683001" w14:textId="77777777" w:rsidTr="00744129">
        <w:tc>
          <w:tcPr>
            <w:tcW w:w="675" w:type="dxa"/>
          </w:tcPr>
          <w:p w14:paraId="1575783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691080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191311</w:t>
            </w:r>
          </w:p>
        </w:tc>
        <w:tc>
          <w:tcPr>
            <w:tcW w:w="948" w:type="dxa"/>
          </w:tcPr>
          <w:p w14:paraId="14EEDE86"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2ADB8190" w14:textId="77777777"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14:paraId="420644B5" w14:textId="77777777"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14:paraId="0586B3F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BB2C6E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48539E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60C00C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587B22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1CA81C6" w14:textId="77777777" w:rsidR="00744129" w:rsidRPr="006B2793" w:rsidRDefault="00744129" w:rsidP="00744129">
            <w:pPr>
              <w:pStyle w:val="TAL"/>
              <w:tabs>
                <w:tab w:val="clear" w:pos="284"/>
                <w:tab w:val="clear" w:pos="567"/>
              </w:tabs>
              <w:rPr>
                <w:sz w:val="16"/>
              </w:rPr>
            </w:pPr>
          </w:p>
        </w:tc>
        <w:tc>
          <w:tcPr>
            <w:tcW w:w="2038" w:type="dxa"/>
          </w:tcPr>
          <w:p w14:paraId="50E14938" w14:textId="77777777" w:rsidR="00744129" w:rsidRPr="006B2793" w:rsidRDefault="00744129" w:rsidP="00744129">
            <w:pPr>
              <w:pStyle w:val="TAL"/>
              <w:tabs>
                <w:tab w:val="clear" w:pos="284"/>
                <w:tab w:val="clear" w:pos="567"/>
              </w:tabs>
              <w:rPr>
                <w:sz w:val="16"/>
              </w:rPr>
            </w:pPr>
          </w:p>
        </w:tc>
        <w:tc>
          <w:tcPr>
            <w:tcW w:w="1340" w:type="dxa"/>
          </w:tcPr>
          <w:p w14:paraId="6DC2BD57" w14:textId="77777777" w:rsidR="00744129" w:rsidRPr="006B2793" w:rsidRDefault="00744129" w:rsidP="00744129">
            <w:pPr>
              <w:pStyle w:val="TAL"/>
              <w:tabs>
                <w:tab w:val="clear" w:pos="284"/>
                <w:tab w:val="clear" w:pos="567"/>
              </w:tabs>
              <w:rPr>
                <w:sz w:val="16"/>
              </w:rPr>
            </w:pPr>
            <w:r w:rsidRPr="006B2793">
              <w:rPr>
                <w:sz w:val="16"/>
              </w:rPr>
              <w:t>Revised to SP-191344.</w:t>
            </w:r>
          </w:p>
        </w:tc>
        <w:tc>
          <w:tcPr>
            <w:tcW w:w="986" w:type="dxa"/>
          </w:tcPr>
          <w:p w14:paraId="62E694D6"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2E8B4A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191344</w:t>
            </w:r>
          </w:p>
        </w:tc>
      </w:tr>
      <w:tr w:rsidR="00744129" w:rsidRPr="00200359" w14:paraId="73CB28E4" w14:textId="77777777" w:rsidTr="00744129">
        <w:tc>
          <w:tcPr>
            <w:tcW w:w="675" w:type="dxa"/>
          </w:tcPr>
          <w:p w14:paraId="5C068A6D"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1F95F6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191313</w:t>
            </w:r>
          </w:p>
        </w:tc>
        <w:tc>
          <w:tcPr>
            <w:tcW w:w="948" w:type="dxa"/>
          </w:tcPr>
          <w:p w14:paraId="56CCAF4E"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056E1D7B" w14:textId="77777777"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14:paraId="6C6DAF81" w14:textId="77777777"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14:paraId="46F2CE1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BD832B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01EC72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7CB55B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EA46E4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5276BFE" w14:textId="77777777" w:rsidR="00744129" w:rsidRPr="006B2793" w:rsidRDefault="00744129" w:rsidP="00744129">
            <w:pPr>
              <w:pStyle w:val="TAL"/>
              <w:tabs>
                <w:tab w:val="clear" w:pos="284"/>
                <w:tab w:val="clear" w:pos="567"/>
              </w:tabs>
              <w:rPr>
                <w:sz w:val="16"/>
              </w:rPr>
            </w:pPr>
          </w:p>
        </w:tc>
        <w:tc>
          <w:tcPr>
            <w:tcW w:w="2038" w:type="dxa"/>
          </w:tcPr>
          <w:p w14:paraId="4466ACCA" w14:textId="77777777" w:rsidR="00744129" w:rsidRPr="006B2793" w:rsidRDefault="00744129" w:rsidP="00744129">
            <w:pPr>
              <w:pStyle w:val="TAL"/>
              <w:tabs>
                <w:tab w:val="clear" w:pos="284"/>
                <w:tab w:val="clear" w:pos="567"/>
              </w:tabs>
              <w:rPr>
                <w:sz w:val="16"/>
              </w:rPr>
            </w:pPr>
          </w:p>
        </w:tc>
        <w:tc>
          <w:tcPr>
            <w:tcW w:w="1340" w:type="dxa"/>
          </w:tcPr>
          <w:p w14:paraId="31FFA018" w14:textId="77777777" w:rsidR="00744129" w:rsidRPr="006B2793" w:rsidRDefault="00744129" w:rsidP="00744129">
            <w:pPr>
              <w:pStyle w:val="TAL"/>
              <w:tabs>
                <w:tab w:val="clear" w:pos="284"/>
                <w:tab w:val="clear" w:pos="567"/>
              </w:tabs>
              <w:rPr>
                <w:sz w:val="16"/>
              </w:rPr>
            </w:pPr>
            <w:r w:rsidRPr="006B2793">
              <w:rPr>
                <w:sz w:val="16"/>
              </w:rPr>
              <w:t>Revised to SP-191355.</w:t>
            </w:r>
          </w:p>
        </w:tc>
        <w:tc>
          <w:tcPr>
            <w:tcW w:w="986" w:type="dxa"/>
          </w:tcPr>
          <w:p w14:paraId="36AD82F9"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986648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191355</w:t>
            </w:r>
          </w:p>
        </w:tc>
      </w:tr>
      <w:tr w:rsidR="00744129" w:rsidRPr="00200359" w14:paraId="5AF6AD0D" w14:textId="77777777" w:rsidTr="00744129">
        <w:tc>
          <w:tcPr>
            <w:tcW w:w="675" w:type="dxa"/>
          </w:tcPr>
          <w:p w14:paraId="53ECA638"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8B181B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191314</w:t>
            </w:r>
          </w:p>
        </w:tc>
        <w:tc>
          <w:tcPr>
            <w:tcW w:w="948" w:type="dxa"/>
          </w:tcPr>
          <w:p w14:paraId="0CC94ADB"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21496816" w14:textId="77777777" w:rsidR="00744129" w:rsidRPr="006B2793" w:rsidRDefault="00744129" w:rsidP="00744129">
            <w:pPr>
              <w:pStyle w:val="TAL"/>
              <w:tabs>
                <w:tab w:val="clear" w:pos="284"/>
                <w:tab w:val="clear" w:pos="567"/>
              </w:tabs>
              <w:rPr>
                <w:sz w:val="16"/>
              </w:rPr>
            </w:pPr>
            <w:r w:rsidRPr="006B2793">
              <w:rPr>
                <w:sz w:val="16"/>
              </w:rPr>
              <w:t>FS_MPS2_St2 Work Tasks</w:t>
            </w:r>
          </w:p>
        </w:tc>
        <w:tc>
          <w:tcPr>
            <w:tcW w:w="1519" w:type="dxa"/>
          </w:tcPr>
          <w:p w14:paraId="182AD422" w14:textId="77777777" w:rsidR="00744129" w:rsidRPr="006B2793" w:rsidRDefault="00744129" w:rsidP="00744129">
            <w:pPr>
              <w:pStyle w:val="TAL"/>
              <w:tabs>
                <w:tab w:val="clear" w:pos="284"/>
                <w:tab w:val="clear" w:pos="567"/>
              </w:tabs>
              <w:rPr>
                <w:sz w:val="16"/>
              </w:rPr>
            </w:pPr>
            <w:r w:rsidRPr="006B2793">
              <w:rPr>
                <w:sz w:val="16"/>
              </w:rPr>
              <w:t>Perspecta Labs (Rapporteur)</w:t>
            </w:r>
          </w:p>
        </w:tc>
        <w:tc>
          <w:tcPr>
            <w:tcW w:w="1212" w:type="dxa"/>
          </w:tcPr>
          <w:p w14:paraId="3E18E26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BB2A99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021D33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CB09D0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E84EA4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C1CDD11" w14:textId="77777777" w:rsidR="00744129" w:rsidRPr="006B2793" w:rsidRDefault="00744129" w:rsidP="00744129">
            <w:pPr>
              <w:pStyle w:val="TAL"/>
              <w:tabs>
                <w:tab w:val="clear" w:pos="284"/>
                <w:tab w:val="clear" w:pos="567"/>
              </w:tabs>
              <w:rPr>
                <w:sz w:val="16"/>
              </w:rPr>
            </w:pPr>
          </w:p>
        </w:tc>
        <w:tc>
          <w:tcPr>
            <w:tcW w:w="2038" w:type="dxa"/>
          </w:tcPr>
          <w:p w14:paraId="0A59BA68" w14:textId="77777777" w:rsidR="00744129" w:rsidRPr="006B2793" w:rsidRDefault="00744129" w:rsidP="00744129">
            <w:pPr>
              <w:pStyle w:val="TAL"/>
              <w:tabs>
                <w:tab w:val="clear" w:pos="284"/>
                <w:tab w:val="clear" w:pos="567"/>
              </w:tabs>
              <w:rPr>
                <w:sz w:val="16"/>
              </w:rPr>
            </w:pPr>
          </w:p>
        </w:tc>
        <w:tc>
          <w:tcPr>
            <w:tcW w:w="1340" w:type="dxa"/>
          </w:tcPr>
          <w:p w14:paraId="2F50EA78" w14:textId="77777777"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14:paraId="4E3FCA65"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00446581" w14:textId="77777777" w:rsidR="00744129" w:rsidRPr="006B2793" w:rsidRDefault="00744129" w:rsidP="00744129">
            <w:pPr>
              <w:pStyle w:val="TAL"/>
              <w:tabs>
                <w:tab w:val="clear" w:pos="284"/>
                <w:tab w:val="clear" w:pos="567"/>
              </w:tabs>
              <w:rPr>
                <w:sz w:val="16"/>
              </w:rPr>
            </w:pPr>
          </w:p>
        </w:tc>
      </w:tr>
      <w:tr w:rsidR="00744129" w:rsidRPr="00200359" w14:paraId="7799CDEF" w14:textId="77777777" w:rsidTr="00744129">
        <w:tc>
          <w:tcPr>
            <w:tcW w:w="675" w:type="dxa"/>
          </w:tcPr>
          <w:p w14:paraId="4459A57D"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E2E858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191315</w:t>
            </w:r>
          </w:p>
        </w:tc>
        <w:tc>
          <w:tcPr>
            <w:tcW w:w="948" w:type="dxa"/>
          </w:tcPr>
          <w:p w14:paraId="19C45838"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1C791238" w14:textId="77777777" w:rsidR="00744129" w:rsidRPr="006B2793" w:rsidRDefault="00744129" w:rsidP="00744129">
            <w:pPr>
              <w:pStyle w:val="TAL"/>
              <w:tabs>
                <w:tab w:val="clear" w:pos="284"/>
                <w:tab w:val="clear" w:pos="567"/>
              </w:tabs>
              <w:rPr>
                <w:sz w:val="16"/>
              </w:rPr>
            </w:pPr>
            <w:r w:rsidRPr="006B2793">
              <w:rPr>
                <w:sz w:val="16"/>
              </w:rPr>
              <w:t>FS_eATSSS_Ph2 Work Tasks</w:t>
            </w:r>
          </w:p>
        </w:tc>
        <w:tc>
          <w:tcPr>
            <w:tcW w:w="1519" w:type="dxa"/>
          </w:tcPr>
          <w:p w14:paraId="6BBCB8D2" w14:textId="77777777"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14:paraId="420B3F4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486A14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BE582D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ED8995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7E88F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F599C68" w14:textId="77777777" w:rsidR="00744129" w:rsidRPr="006B2793" w:rsidRDefault="00744129" w:rsidP="00744129">
            <w:pPr>
              <w:pStyle w:val="TAL"/>
              <w:tabs>
                <w:tab w:val="clear" w:pos="284"/>
                <w:tab w:val="clear" w:pos="567"/>
              </w:tabs>
              <w:rPr>
                <w:sz w:val="16"/>
              </w:rPr>
            </w:pPr>
          </w:p>
        </w:tc>
        <w:tc>
          <w:tcPr>
            <w:tcW w:w="2038" w:type="dxa"/>
          </w:tcPr>
          <w:p w14:paraId="2BD24DD3" w14:textId="77777777" w:rsidR="00744129" w:rsidRPr="006B2793" w:rsidRDefault="00744129" w:rsidP="00744129">
            <w:pPr>
              <w:pStyle w:val="TAL"/>
              <w:tabs>
                <w:tab w:val="clear" w:pos="284"/>
                <w:tab w:val="clear" w:pos="567"/>
              </w:tabs>
              <w:rPr>
                <w:sz w:val="16"/>
              </w:rPr>
            </w:pPr>
          </w:p>
        </w:tc>
        <w:tc>
          <w:tcPr>
            <w:tcW w:w="1340" w:type="dxa"/>
          </w:tcPr>
          <w:p w14:paraId="3E005DDC" w14:textId="77777777"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14:paraId="2F1DA254"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1EE94F74" w14:textId="77777777" w:rsidR="00744129" w:rsidRPr="006B2793" w:rsidRDefault="00744129" w:rsidP="00744129">
            <w:pPr>
              <w:pStyle w:val="TAL"/>
              <w:tabs>
                <w:tab w:val="clear" w:pos="284"/>
                <w:tab w:val="clear" w:pos="567"/>
              </w:tabs>
              <w:rPr>
                <w:sz w:val="16"/>
              </w:rPr>
            </w:pPr>
          </w:p>
        </w:tc>
      </w:tr>
      <w:tr w:rsidR="00744129" w:rsidRPr="00200359" w14:paraId="751CE405" w14:textId="77777777" w:rsidTr="00744129">
        <w:tc>
          <w:tcPr>
            <w:tcW w:w="675" w:type="dxa"/>
          </w:tcPr>
          <w:p w14:paraId="627E3DE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019153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191316</w:t>
            </w:r>
          </w:p>
        </w:tc>
        <w:tc>
          <w:tcPr>
            <w:tcW w:w="948" w:type="dxa"/>
          </w:tcPr>
          <w:p w14:paraId="7D50B4F3"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1C3ACEC8" w14:textId="77777777" w:rsidR="00744129" w:rsidRPr="006B2793" w:rsidRDefault="00744129" w:rsidP="00744129">
            <w:pPr>
              <w:pStyle w:val="TAL"/>
              <w:tabs>
                <w:tab w:val="clear" w:pos="284"/>
                <w:tab w:val="clear" w:pos="567"/>
              </w:tabs>
              <w:rPr>
                <w:sz w:val="16"/>
              </w:rPr>
            </w:pPr>
            <w:r w:rsidRPr="006B2793">
              <w:rPr>
                <w:sz w:val="16"/>
              </w:rPr>
              <w:t>FS_5WWC_Ph2 Work Tasks</w:t>
            </w:r>
          </w:p>
        </w:tc>
        <w:tc>
          <w:tcPr>
            <w:tcW w:w="1519" w:type="dxa"/>
          </w:tcPr>
          <w:p w14:paraId="171B95EA" w14:textId="77777777"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14:paraId="185301E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37C06B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81A0BC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A4353D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3F565C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84E8657" w14:textId="77777777" w:rsidR="00744129" w:rsidRPr="006B2793" w:rsidRDefault="00744129" w:rsidP="00744129">
            <w:pPr>
              <w:pStyle w:val="TAL"/>
              <w:tabs>
                <w:tab w:val="clear" w:pos="284"/>
                <w:tab w:val="clear" w:pos="567"/>
              </w:tabs>
              <w:rPr>
                <w:sz w:val="16"/>
              </w:rPr>
            </w:pPr>
          </w:p>
        </w:tc>
        <w:tc>
          <w:tcPr>
            <w:tcW w:w="2038" w:type="dxa"/>
          </w:tcPr>
          <w:p w14:paraId="2784ABE5" w14:textId="77777777" w:rsidR="00744129" w:rsidRPr="006B2793" w:rsidRDefault="00744129" w:rsidP="00744129">
            <w:pPr>
              <w:pStyle w:val="TAL"/>
              <w:tabs>
                <w:tab w:val="clear" w:pos="284"/>
                <w:tab w:val="clear" w:pos="567"/>
              </w:tabs>
              <w:rPr>
                <w:sz w:val="16"/>
              </w:rPr>
            </w:pPr>
          </w:p>
        </w:tc>
        <w:tc>
          <w:tcPr>
            <w:tcW w:w="1340" w:type="dxa"/>
          </w:tcPr>
          <w:p w14:paraId="27C34670" w14:textId="77777777"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14:paraId="0971ECCA"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7295BA67" w14:textId="77777777" w:rsidR="00744129" w:rsidRPr="006B2793" w:rsidRDefault="00744129" w:rsidP="00744129">
            <w:pPr>
              <w:pStyle w:val="TAL"/>
              <w:tabs>
                <w:tab w:val="clear" w:pos="284"/>
                <w:tab w:val="clear" w:pos="567"/>
              </w:tabs>
              <w:rPr>
                <w:sz w:val="16"/>
              </w:rPr>
            </w:pPr>
          </w:p>
        </w:tc>
      </w:tr>
      <w:tr w:rsidR="00744129" w:rsidRPr="00200359" w14:paraId="464A5D4D" w14:textId="77777777" w:rsidTr="00744129">
        <w:tc>
          <w:tcPr>
            <w:tcW w:w="675" w:type="dxa"/>
          </w:tcPr>
          <w:p w14:paraId="70649584"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DC8D2F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191317</w:t>
            </w:r>
          </w:p>
        </w:tc>
        <w:tc>
          <w:tcPr>
            <w:tcW w:w="948" w:type="dxa"/>
          </w:tcPr>
          <w:p w14:paraId="7C529B8E"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08269585" w14:textId="77777777"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14:paraId="4B42B767" w14:textId="77777777"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14:paraId="5982CB1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9B57DE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2AB02B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595235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579A52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6C1E698" w14:textId="77777777" w:rsidR="00744129" w:rsidRPr="006B2793" w:rsidRDefault="00744129" w:rsidP="00744129">
            <w:pPr>
              <w:pStyle w:val="TAL"/>
              <w:tabs>
                <w:tab w:val="clear" w:pos="284"/>
                <w:tab w:val="clear" w:pos="567"/>
              </w:tabs>
              <w:rPr>
                <w:sz w:val="16"/>
              </w:rPr>
            </w:pPr>
          </w:p>
        </w:tc>
        <w:tc>
          <w:tcPr>
            <w:tcW w:w="2038" w:type="dxa"/>
          </w:tcPr>
          <w:p w14:paraId="77B820BE" w14:textId="77777777" w:rsidR="00744129" w:rsidRPr="006B2793" w:rsidRDefault="00744129" w:rsidP="00744129">
            <w:pPr>
              <w:pStyle w:val="TAL"/>
              <w:tabs>
                <w:tab w:val="clear" w:pos="284"/>
                <w:tab w:val="clear" w:pos="567"/>
              </w:tabs>
              <w:rPr>
                <w:sz w:val="16"/>
              </w:rPr>
            </w:pPr>
          </w:p>
        </w:tc>
        <w:tc>
          <w:tcPr>
            <w:tcW w:w="1340" w:type="dxa"/>
          </w:tcPr>
          <w:p w14:paraId="6DCD1CD2" w14:textId="77777777" w:rsidR="00744129" w:rsidRPr="006B2793" w:rsidRDefault="00744129" w:rsidP="00744129">
            <w:pPr>
              <w:pStyle w:val="TAL"/>
              <w:tabs>
                <w:tab w:val="clear" w:pos="284"/>
                <w:tab w:val="clear" w:pos="567"/>
              </w:tabs>
              <w:rPr>
                <w:sz w:val="16"/>
              </w:rPr>
            </w:pPr>
            <w:r w:rsidRPr="006B2793">
              <w:rPr>
                <w:sz w:val="16"/>
              </w:rPr>
              <w:t>Revised to SP-191346.</w:t>
            </w:r>
          </w:p>
        </w:tc>
        <w:tc>
          <w:tcPr>
            <w:tcW w:w="986" w:type="dxa"/>
          </w:tcPr>
          <w:p w14:paraId="70D7919B"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8F9E81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191346</w:t>
            </w:r>
          </w:p>
        </w:tc>
      </w:tr>
      <w:tr w:rsidR="00744129" w:rsidRPr="00200359" w14:paraId="4BED38E5" w14:textId="77777777" w:rsidTr="00744129">
        <w:tc>
          <w:tcPr>
            <w:tcW w:w="675" w:type="dxa"/>
          </w:tcPr>
          <w:p w14:paraId="2DEA38BA"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D8F04A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191318</w:t>
            </w:r>
          </w:p>
        </w:tc>
        <w:tc>
          <w:tcPr>
            <w:tcW w:w="948" w:type="dxa"/>
          </w:tcPr>
          <w:p w14:paraId="42B310CD"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6A986BE6" w14:textId="77777777"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14:paraId="7470582E" w14:textId="77777777"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14:paraId="14F3BFB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60DC13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8B9511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86996F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5D2060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53E3B7F" w14:textId="77777777" w:rsidR="00744129" w:rsidRPr="006B2793" w:rsidRDefault="00744129" w:rsidP="00744129">
            <w:pPr>
              <w:pStyle w:val="TAL"/>
              <w:tabs>
                <w:tab w:val="clear" w:pos="284"/>
                <w:tab w:val="clear" w:pos="567"/>
              </w:tabs>
              <w:rPr>
                <w:sz w:val="16"/>
              </w:rPr>
            </w:pPr>
          </w:p>
        </w:tc>
        <w:tc>
          <w:tcPr>
            <w:tcW w:w="2038" w:type="dxa"/>
          </w:tcPr>
          <w:p w14:paraId="5F7D41C4" w14:textId="77777777" w:rsidR="00744129" w:rsidRPr="006B2793" w:rsidRDefault="00744129" w:rsidP="00744129">
            <w:pPr>
              <w:pStyle w:val="TAL"/>
              <w:tabs>
                <w:tab w:val="clear" w:pos="284"/>
                <w:tab w:val="clear" w:pos="567"/>
              </w:tabs>
              <w:rPr>
                <w:sz w:val="16"/>
              </w:rPr>
            </w:pPr>
          </w:p>
        </w:tc>
        <w:tc>
          <w:tcPr>
            <w:tcW w:w="1340" w:type="dxa"/>
          </w:tcPr>
          <w:p w14:paraId="6350D2BE" w14:textId="77777777" w:rsidR="00744129" w:rsidRPr="006B2793" w:rsidRDefault="00744129" w:rsidP="00744129">
            <w:pPr>
              <w:pStyle w:val="TAL"/>
              <w:tabs>
                <w:tab w:val="clear" w:pos="284"/>
                <w:tab w:val="clear" w:pos="567"/>
              </w:tabs>
              <w:rPr>
                <w:sz w:val="16"/>
              </w:rPr>
            </w:pPr>
            <w:r w:rsidRPr="006B2793">
              <w:rPr>
                <w:sz w:val="16"/>
              </w:rPr>
              <w:t>Revised to SP-191347.</w:t>
            </w:r>
          </w:p>
        </w:tc>
        <w:tc>
          <w:tcPr>
            <w:tcW w:w="986" w:type="dxa"/>
          </w:tcPr>
          <w:p w14:paraId="2EB1BB5C"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36D875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191347</w:t>
            </w:r>
          </w:p>
        </w:tc>
      </w:tr>
      <w:tr w:rsidR="00744129" w:rsidRPr="00200359" w14:paraId="249A5435" w14:textId="77777777" w:rsidTr="00744129">
        <w:tc>
          <w:tcPr>
            <w:tcW w:w="675" w:type="dxa"/>
          </w:tcPr>
          <w:p w14:paraId="66AC7671"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148B14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191319</w:t>
            </w:r>
          </w:p>
        </w:tc>
        <w:tc>
          <w:tcPr>
            <w:tcW w:w="948" w:type="dxa"/>
          </w:tcPr>
          <w:p w14:paraId="5CC6D886"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536D68B1" w14:textId="77777777"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14:paraId="275635B4" w14:textId="77777777"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14:paraId="3157075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2C1835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4D8D90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E09D5F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A61BC4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280799D" w14:textId="77777777" w:rsidR="00744129" w:rsidRPr="006B2793" w:rsidRDefault="00744129" w:rsidP="00744129">
            <w:pPr>
              <w:pStyle w:val="TAL"/>
              <w:tabs>
                <w:tab w:val="clear" w:pos="284"/>
                <w:tab w:val="clear" w:pos="567"/>
              </w:tabs>
              <w:rPr>
                <w:sz w:val="16"/>
              </w:rPr>
            </w:pPr>
          </w:p>
        </w:tc>
        <w:tc>
          <w:tcPr>
            <w:tcW w:w="2038" w:type="dxa"/>
          </w:tcPr>
          <w:p w14:paraId="15C627A5" w14:textId="77777777" w:rsidR="00744129" w:rsidRPr="006B2793" w:rsidRDefault="00744129" w:rsidP="00744129">
            <w:pPr>
              <w:pStyle w:val="TAL"/>
              <w:tabs>
                <w:tab w:val="clear" w:pos="284"/>
                <w:tab w:val="clear" w:pos="567"/>
              </w:tabs>
              <w:rPr>
                <w:sz w:val="16"/>
              </w:rPr>
            </w:pPr>
          </w:p>
        </w:tc>
        <w:tc>
          <w:tcPr>
            <w:tcW w:w="1340" w:type="dxa"/>
          </w:tcPr>
          <w:p w14:paraId="6DEBB3D7" w14:textId="77777777" w:rsidR="00744129" w:rsidRPr="006B2793" w:rsidRDefault="00744129" w:rsidP="00744129">
            <w:pPr>
              <w:pStyle w:val="TAL"/>
              <w:tabs>
                <w:tab w:val="clear" w:pos="284"/>
                <w:tab w:val="clear" w:pos="567"/>
              </w:tabs>
              <w:rPr>
                <w:sz w:val="16"/>
              </w:rPr>
            </w:pPr>
            <w:r w:rsidRPr="006B2793">
              <w:rPr>
                <w:sz w:val="16"/>
              </w:rPr>
              <w:t>Revised to SP-191350.</w:t>
            </w:r>
          </w:p>
        </w:tc>
        <w:tc>
          <w:tcPr>
            <w:tcW w:w="986" w:type="dxa"/>
          </w:tcPr>
          <w:p w14:paraId="065F3A37"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0E49143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191350</w:t>
            </w:r>
          </w:p>
        </w:tc>
      </w:tr>
      <w:tr w:rsidR="00744129" w:rsidRPr="00200359" w14:paraId="6D223825" w14:textId="77777777" w:rsidTr="00744129">
        <w:tc>
          <w:tcPr>
            <w:tcW w:w="675" w:type="dxa"/>
          </w:tcPr>
          <w:p w14:paraId="4F9D4C3F"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082E24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191321</w:t>
            </w:r>
          </w:p>
        </w:tc>
        <w:tc>
          <w:tcPr>
            <w:tcW w:w="948" w:type="dxa"/>
          </w:tcPr>
          <w:p w14:paraId="1830A6E0"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1D7E9F5E" w14:textId="77777777" w:rsidR="00744129" w:rsidRPr="006B2793" w:rsidRDefault="00744129" w:rsidP="00744129">
            <w:pPr>
              <w:pStyle w:val="TAL"/>
              <w:tabs>
                <w:tab w:val="clear" w:pos="284"/>
                <w:tab w:val="clear" w:pos="567"/>
              </w:tabs>
              <w:rPr>
                <w:sz w:val="16"/>
              </w:rPr>
            </w:pPr>
            <w:r w:rsidRPr="006B2793">
              <w:rPr>
                <w:sz w:val="16"/>
              </w:rPr>
              <w:t>FS_5GLAN_enh Work Tasks</w:t>
            </w:r>
          </w:p>
        </w:tc>
        <w:tc>
          <w:tcPr>
            <w:tcW w:w="1519" w:type="dxa"/>
          </w:tcPr>
          <w:p w14:paraId="1DB49146" w14:textId="77777777"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14:paraId="3335DFC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4D6BBB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CEC674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443A63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24BD95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2DD4D73" w14:textId="77777777" w:rsidR="00744129" w:rsidRPr="006B2793" w:rsidRDefault="00744129" w:rsidP="00744129">
            <w:pPr>
              <w:pStyle w:val="TAL"/>
              <w:tabs>
                <w:tab w:val="clear" w:pos="284"/>
                <w:tab w:val="clear" w:pos="567"/>
              </w:tabs>
              <w:rPr>
                <w:sz w:val="16"/>
              </w:rPr>
            </w:pPr>
          </w:p>
        </w:tc>
        <w:tc>
          <w:tcPr>
            <w:tcW w:w="2038" w:type="dxa"/>
          </w:tcPr>
          <w:p w14:paraId="1EF0F7C4" w14:textId="77777777" w:rsidR="00744129" w:rsidRPr="006B2793" w:rsidRDefault="00744129" w:rsidP="00744129">
            <w:pPr>
              <w:pStyle w:val="TAL"/>
              <w:tabs>
                <w:tab w:val="clear" w:pos="284"/>
                <w:tab w:val="clear" w:pos="567"/>
              </w:tabs>
              <w:rPr>
                <w:sz w:val="16"/>
              </w:rPr>
            </w:pPr>
          </w:p>
        </w:tc>
        <w:tc>
          <w:tcPr>
            <w:tcW w:w="1340" w:type="dxa"/>
          </w:tcPr>
          <w:p w14:paraId="1D5DDC84" w14:textId="77777777"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14:paraId="34E18447"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4A9C66D8" w14:textId="77777777" w:rsidR="00744129" w:rsidRPr="006B2793" w:rsidRDefault="00744129" w:rsidP="00744129">
            <w:pPr>
              <w:pStyle w:val="TAL"/>
              <w:tabs>
                <w:tab w:val="clear" w:pos="284"/>
                <w:tab w:val="clear" w:pos="567"/>
              </w:tabs>
              <w:rPr>
                <w:sz w:val="16"/>
              </w:rPr>
            </w:pPr>
          </w:p>
        </w:tc>
      </w:tr>
      <w:tr w:rsidR="00744129" w:rsidRPr="00200359" w14:paraId="650B6E2F" w14:textId="77777777" w:rsidTr="00744129">
        <w:tc>
          <w:tcPr>
            <w:tcW w:w="675" w:type="dxa"/>
          </w:tcPr>
          <w:p w14:paraId="54D0CED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99AE6A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191322</w:t>
            </w:r>
          </w:p>
        </w:tc>
        <w:tc>
          <w:tcPr>
            <w:tcW w:w="948" w:type="dxa"/>
          </w:tcPr>
          <w:p w14:paraId="768EFCB0"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6680E758" w14:textId="77777777"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14:paraId="7A37FB19" w14:textId="77777777"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14:paraId="50A8F00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0C555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033CC6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E35F39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6CFF0E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25ABE58" w14:textId="77777777" w:rsidR="00744129" w:rsidRPr="006B2793" w:rsidRDefault="00744129" w:rsidP="00744129">
            <w:pPr>
              <w:pStyle w:val="TAL"/>
              <w:tabs>
                <w:tab w:val="clear" w:pos="284"/>
                <w:tab w:val="clear" w:pos="567"/>
              </w:tabs>
              <w:rPr>
                <w:sz w:val="16"/>
              </w:rPr>
            </w:pPr>
          </w:p>
        </w:tc>
        <w:tc>
          <w:tcPr>
            <w:tcW w:w="2038" w:type="dxa"/>
          </w:tcPr>
          <w:p w14:paraId="6E44EE50" w14:textId="77777777" w:rsidR="00744129" w:rsidRPr="006B2793" w:rsidRDefault="00744129" w:rsidP="00744129">
            <w:pPr>
              <w:pStyle w:val="TAL"/>
              <w:tabs>
                <w:tab w:val="clear" w:pos="284"/>
                <w:tab w:val="clear" w:pos="567"/>
              </w:tabs>
              <w:rPr>
                <w:sz w:val="16"/>
              </w:rPr>
            </w:pPr>
          </w:p>
        </w:tc>
        <w:tc>
          <w:tcPr>
            <w:tcW w:w="1340" w:type="dxa"/>
          </w:tcPr>
          <w:p w14:paraId="657763AE" w14:textId="77777777" w:rsidR="00744129" w:rsidRPr="006B2793" w:rsidRDefault="00744129" w:rsidP="00744129">
            <w:pPr>
              <w:pStyle w:val="TAL"/>
              <w:tabs>
                <w:tab w:val="clear" w:pos="284"/>
                <w:tab w:val="clear" w:pos="567"/>
              </w:tabs>
              <w:rPr>
                <w:sz w:val="16"/>
              </w:rPr>
            </w:pPr>
            <w:r w:rsidRPr="006B2793">
              <w:rPr>
                <w:sz w:val="16"/>
              </w:rPr>
              <w:t>Revised to SP-191345.</w:t>
            </w:r>
          </w:p>
        </w:tc>
        <w:tc>
          <w:tcPr>
            <w:tcW w:w="986" w:type="dxa"/>
          </w:tcPr>
          <w:p w14:paraId="3037FB47"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EAFB04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191345</w:t>
            </w:r>
          </w:p>
        </w:tc>
      </w:tr>
      <w:tr w:rsidR="00744129" w:rsidRPr="00200359" w14:paraId="4F34C061" w14:textId="77777777" w:rsidTr="00744129">
        <w:tc>
          <w:tcPr>
            <w:tcW w:w="675" w:type="dxa"/>
          </w:tcPr>
          <w:p w14:paraId="028EF6CA" w14:textId="77777777"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14:paraId="419E649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191323</w:t>
            </w:r>
          </w:p>
        </w:tc>
        <w:tc>
          <w:tcPr>
            <w:tcW w:w="948" w:type="dxa"/>
          </w:tcPr>
          <w:p w14:paraId="74850FED"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2FC0F49B" w14:textId="77777777" w:rsidR="00744129" w:rsidRPr="006B2793" w:rsidRDefault="00744129" w:rsidP="00744129">
            <w:pPr>
              <w:pStyle w:val="TAL"/>
              <w:tabs>
                <w:tab w:val="clear" w:pos="284"/>
                <w:tab w:val="clear" w:pos="567"/>
              </w:tabs>
              <w:rPr>
                <w:sz w:val="16"/>
              </w:rPr>
            </w:pPr>
            <w:r w:rsidRPr="006B2793">
              <w:rPr>
                <w:sz w:val="16"/>
              </w:rPr>
              <w:t>FS_MUSIM Work Tasks</w:t>
            </w:r>
          </w:p>
        </w:tc>
        <w:tc>
          <w:tcPr>
            <w:tcW w:w="1519" w:type="dxa"/>
          </w:tcPr>
          <w:p w14:paraId="18749B61" w14:textId="77777777" w:rsidR="00744129" w:rsidRPr="006B2793" w:rsidRDefault="00744129" w:rsidP="00744129">
            <w:pPr>
              <w:pStyle w:val="TAL"/>
              <w:tabs>
                <w:tab w:val="clear" w:pos="284"/>
                <w:tab w:val="clear" w:pos="567"/>
              </w:tabs>
              <w:rPr>
                <w:sz w:val="16"/>
              </w:rPr>
            </w:pPr>
            <w:r w:rsidRPr="006B2793">
              <w:rPr>
                <w:sz w:val="16"/>
              </w:rPr>
              <w:t>Intel (Rapporteur)</w:t>
            </w:r>
          </w:p>
        </w:tc>
        <w:tc>
          <w:tcPr>
            <w:tcW w:w="1212" w:type="dxa"/>
          </w:tcPr>
          <w:p w14:paraId="4C798D2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E285AB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D2C367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432E20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15FC1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975A8A5" w14:textId="77777777" w:rsidR="00744129" w:rsidRPr="006B2793" w:rsidRDefault="00744129" w:rsidP="00744129">
            <w:pPr>
              <w:pStyle w:val="TAL"/>
              <w:tabs>
                <w:tab w:val="clear" w:pos="284"/>
                <w:tab w:val="clear" w:pos="567"/>
              </w:tabs>
              <w:rPr>
                <w:sz w:val="16"/>
              </w:rPr>
            </w:pPr>
          </w:p>
        </w:tc>
        <w:tc>
          <w:tcPr>
            <w:tcW w:w="2038" w:type="dxa"/>
          </w:tcPr>
          <w:p w14:paraId="71D3A020" w14:textId="77777777" w:rsidR="00744129" w:rsidRPr="006B2793" w:rsidRDefault="00744129" w:rsidP="00744129">
            <w:pPr>
              <w:pStyle w:val="TAL"/>
              <w:tabs>
                <w:tab w:val="clear" w:pos="284"/>
                <w:tab w:val="clear" w:pos="567"/>
              </w:tabs>
              <w:rPr>
                <w:sz w:val="16"/>
              </w:rPr>
            </w:pPr>
          </w:p>
        </w:tc>
        <w:tc>
          <w:tcPr>
            <w:tcW w:w="1340" w:type="dxa"/>
          </w:tcPr>
          <w:p w14:paraId="5EB2D1D3" w14:textId="77777777" w:rsidR="00744129" w:rsidRPr="006B2793" w:rsidRDefault="00744129" w:rsidP="00744129">
            <w:pPr>
              <w:pStyle w:val="TAL"/>
              <w:tabs>
                <w:tab w:val="clear" w:pos="284"/>
                <w:tab w:val="clear" w:pos="567"/>
              </w:tabs>
              <w:rPr>
                <w:sz w:val="16"/>
              </w:rPr>
            </w:pPr>
            <w:r w:rsidRPr="006B2793">
              <w:rPr>
                <w:sz w:val="16"/>
              </w:rPr>
              <w:t>Revised to SP-191353.</w:t>
            </w:r>
          </w:p>
        </w:tc>
        <w:tc>
          <w:tcPr>
            <w:tcW w:w="986" w:type="dxa"/>
          </w:tcPr>
          <w:p w14:paraId="0D288291"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625B24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191353</w:t>
            </w:r>
          </w:p>
        </w:tc>
      </w:tr>
      <w:tr w:rsidR="00744129" w:rsidRPr="00200359" w14:paraId="45F1DAD5" w14:textId="77777777" w:rsidTr="00744129">
        <w:tc>
          <w:tcPr>
            <w:tcW w:w="675" w:type="dxa"/>
          </w:tcPr>
          <w:p w14:paraId="35C535BC"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9AB47B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191324</w:t>
            </w:r>
          </w:p>
        </w:tc>
        <w:tc>
          <w:tcPr>
            <w:tcW w:w="948" w:type="dxa"/>
          </w:tcPr>
          <w:p w14:paraId="6AEBDA5A"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75248D7A" w14:textId="77777777"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14:paraId="165478FC" w14:textId="77777777"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14:paraId="41B2122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76FE56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AC125F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EDB5F3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E1521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F173FB5" w14:textId="77777777" w:rsidR="00744129" w:rsidRPr="006B2793" w:rsidRDefault="00744129" w:rsidP="00744129">
            <w:pPr>
              <w:pStyle w:val="TAL"/>
              <w:tabs>
                <w:tab w:val="clear" w:pos="284"/>
                <w:tab w:val="clear" w:pos="567"/>
              </w:tabs>
              <w:rPr>
                <w:sz w:val="16"/>
              </w:rPr>
            </w:pPr>
          </w:p>
        </w:tc>
        <w:tc>
          <w:tcPr>
            <w:tcW w:w="2038" w:type="dxa"/>
          </w:tcPr>
          <w:p w14:paraId="09F3C645" w14:textId="77777777" w:rsidR="00744129" w:rsidRPr="006B2793" w:rsidRDefault="00744129" w:rsidP="00744129">
            <w:pPr>
              <w:pStyle w:val="TAL"/>
              <w:tabs>
                <w:tab w:val="clear" w:pos="284"/>
                <w:tab w:val="clear" w:pos="567"/>
              </w:tabs>
              <w:rPr>
                <w:sz w:val="16"/>
              </w:rPr>
            </w:pPr>
          </w:p>
        </w:tc>
        <w:tc>
          <w:tcPr>
            <w:tcW w:w="1340" w:type="dxa"/>
          </w:tcPr>
          <w:p w14:paraId="6809EB6D" w14:textId="77777777" w:rsidR="00744129" w:rsidRPr="006B2793" w:rsidRDefault="00744129" w:rsidP="00744129">
            <w:pPr>
              <w:pStyle w:val="TAL"/>
              <w:tabs>
                <w:tab w:val="clear" w:pos="284"/>
                <w:tab w:val="clear" w:pos="567"/>
              </w:tabs>
              <w:rPr>
                <w:sz w:val="16"/>
              </w:rPr>
            </w:pPr>
            <w:r w:rsidRPr="006B2793">
              <w:rPr>
                <w:sz w:val="16"/>
              </w:rPr>
              <w:t>Revised to SP-191357.</w:t>
            </w:r>
          </w:p>
        </w:tc>
        <w:tc>
          <w:tcPr>
            <w:tcW w:w="986" w:type="dxa"/>
          </w:tcPr>
          <w:p w14:paraId="5F99B4CC"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6B9EE2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191357</w:t>
            </w:r>
          </w:p>
        </w:tc>
      </w:tr>
      <w:tr w:rsidR="00744129" w:rsidRPr="00200359" w14:paraId="6ADF9F32" w14:textId="77777777" w:rsidTr="00744129">
        <w:tc>
          <w:tcPr>
            <w:tcW w:w="675" w:type="dxa"/>
          </w:tcPr>
          <w:p w14:paraId="6A64EB9A"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CAF651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191325</w:t>
            </w:r>
          </w:p>
        </w:tc>
        <w:tc>
          <w:tcPr>
            <w:tcW w:w="948" w:type="dxa"/>
          </w:tcPr>
          <w:p w14:paraId="2FC4E2CB"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2F3D4044" w14:textId="77777777" w:rsidR="00744129" w:rsidRPr="006B2793" w:rsidRDefault="00744129" w:rsidP="00744129">
            <w:pPr>
              <w:pStyle w:val="TAL"/>
              <w:tabs>
                <w:tab w:val="clear" w:pos="284"/>
                <w:tab w:val="clear" w:pos="567"/>
              </w:tabs>
              <w:rPr>
                <w:sz w:val="16"/>
              </w:rPr>
            </w:pPr>
            <w:r w:rsidRPr="006B2793">
              <w:rPr>
                <w:sz w:val="16"/>
              </w:rPr>
              <w:t>FS_5GSAT_ARCH Work Tasks</w:t>
            </w:r>
          </w:p>
        </w:tc>
        <w:tc>
          <w:tcPr>
            <w:tcW w:w="1519" w:type="dxa"/>
          </w:tcPr>
          <w:p w14:paraId="5BD74539" w14:textId="77777777" w:rsidR="00744129" w:rsidRPr="006B2793" w:rsidRDefault="00744129" w:rsidP="00744129">
            <w:pPr>
              <w:pStyle w:val="TAL"/>
              <w:tabs>
                <w:tab w:val="clear" w:pos="284"/>
                <w:tab w:val="clear" w:pos="567"/>
              </w:tabs>
              <w:rPr>
                <w:sz w:val="16"/>
              </w:rPr>
            </w:pPr>
            <w:r w:rsidRPr="006B2793">
              <w:rPr>
                <w:sz w:val="16"/>
              </w:rPr>
              <w:t>THALES S.A. (Rapporteur)</w:t>
            </w:r>
          </w:p>
        </w:tc>
        <w:tc>
          <w:tcPr>
            <w:tcW w:w="1212" w:type="dxa"/>
          </w:tcPr>
          <w:p w14:paraId="6C87715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1454C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E050A1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2601BB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C14511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2789542" w14:textId="77777777" w:rsidR="00744129" w:rsidRPr="006B2793" w:rsidRDefault="00744129" w:rsidP="00744129">
            <w:pPr>
              <w:pStyle w:val="TAL"/>
              <w:tabs>
                <w:tab w:val="clear" w:pos="284"/>
                <w:tab w:val="clear" w:pos="567"/>
              </w:tabs>
              <w:rPr>
                <w:sz w:val="16"/>
              </w:rPr>
            </w:pPr>
          </w:p>
        </w:tc>
        <w:tc>
          <w:tcPr>
            <w:tcW w:w="2038" w:type="dxa"/>
          </w:tcPr>
          <w:p w14:paraId="17030003" w14:textId="77777777" w:rsidR="00744129" w:rsidRPr="006B2793" w:rsidRDefault="00744129" w:rsidP="00744129">
            <w:pPr>
              <w:pStyle w:val="TAL"/>
              <w:tabs>
                <w:tab w:val="clear" w:pos="284"/>
                <w:tab w:val="clear" w:pos="567"/>
              </w:tabs>
              <w:rPr>
                <w:sz w:val="16"/>
              </w:rPr>
            </w:pPr>
          </w:p>
        </w:tc>
        <w:tc>
          <w:tcPr>
            <w:tcW w:w="1340" w:type="dxa"/>
          </w:tcPr>
          <w:p w14:paraId="69243074" w14:textId="77777777"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14:paraId="2C63C947"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0B2D7B4B" w14:textId="77777777" w:rsidR="00744129" w:rsidRPr="006B2793" w:rsidRDefault="00744129" w:rsidP="00744129">
            <w:pPr>
              <w:pStyle w:val="TAL"/>
              <w:tabs>
                <w:tab w:val="clear" w:pos="284"/>
                <w:tab w:val="clear" w:pos="567"/>
              </w:tabs>
              <w:rPr>
                <w:sz w:val="16"/>
              </w:rPr>
            </w:pPr>
          </w:p>
        </w:tc>
      </w:tr>
      <w:tr w:rsidR="00744129" w:rsidRPr="00200359" w14:paraId="73AA943D" w14:textId="77777777" w:rsidTr="00744129">
        <w:tc>
          <w:tcPr>
            <w:tcW w:w="675" w:type="dxa"/>
          </w:tcPr>
          <w:p w14:paraId="1FEB2EC9"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C6EA4F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191326</w:t>
            </w:r>
          </w:p>
        </w:tc>
        <w:tc>
          <w:tcPr>
            <w:tcW w:w="948" w:type="dxa"/>
          </w:tcPr>
          <w:p w14:paraId="5BBB90AA"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45A9AA0A"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FS_MPS2</w:t>
            </w:r>
          </w:p>
        </w:tc>
        <w:tc>
          <w:tcPr>
            <w:tcW w:w="1519" w:type="dxa"/>
          </w:tcPr>
          <w:p w14:paraId="18ED2B22" w14:textId="77777777" w:rsidR="00744129" w:rsidRPr="006B2793" w:rsidRDefault="00744129" w:rsidP="00744129">
            <w:pPr>
              <w:pStyle w:val="TAL"/>
              <w:tabs>
                <w:tab w:val="clear" w:pos="284"/>
                <w:tab w:val="clear" w:pos="567"/>
              </w:tabs>
              <w:rPr>
                <w:sz w:val="16"/>
              </w:rPr>
            </w:pPr>
            <w:r w:rsidRPr="006B2793">
              <w:rPr>
                <w:sz w:val="16"/>
              </w:rPr>
              <w:t>AT&amp;T</w:t>
            </w:r>
          </w:p>
        </w:tc>
        <w:tc>
          <w:tcPr>
            <w:tcW w:w="1212" w:type="dxa"/>
          </w:tcPr>
          <w:p w14:paraId="5D9C879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90AE70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24DC75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CE53F9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1C5DF7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F1AE757"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629F242" w14:textId="77777777" w:rsidR="00744129" w:rsidRPr="006B2793" w:rsidRDefault="00744129" w:rsidP="00744129">
            <w:pPr>
              <w:pStyle w:val="TAL"/>
              <w:tabs>
                <w:tab w:val="clear" w:pos="284"/>
                <w:tab w:val="clear" w:pos="567"/>
              </w:tabs>
              <w:rPr>
                <w:sz w:val="16"/>
              </w:rPr>
            </w:pPr>
          </w:p>
        </w:tc>
        <w:tc>
          <w:tcPr>
            <w:tcW w:w="1340" w:type="dxa"/>
          </w:tcPr>
          <w:p w14:paraId="423FBF58" w14:textId="77777777" w:rsidR="00744129" w:rsidRPr="006B2793" w:rsidRDefault="00744129" w:rsidP="00744129">
            <w:pPr>
              <w:pStyle w:val="TAL"/>
              <w:tabs>
                <w:tab w:val="clear" w:pos="284"/>
                <w:tab w:val="clear" w:pos="567"/>
              </w:tabs>
              <w:rPr>
                <w:sz w:val="16"/>
              </w:rPr>
            </w:pPr>
            <w:r w:rsidRPr="006B2793">
              <w:rPr>
                <w:sz w:val="16"/>
              </w:rPr>
              <w:t>Revision of SP-191251. Noted</w:t>
            </w:r>
          </w:p>
        </w:tc>
        <w:tc>
          <w:tcPr>
            <w:tcW w:w="986" w:type="dxa"/>
          </w:tcPr>
          <w:p w14:paraId="229C661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5045E82" w14:textId="77777777" w:rsidR="00744129" w:rsidRPr="006B2793" w:rsidRDefault="00744129" w:rsidP="00744129">
            <w:pPr>
              <w:pStyle w:val="TAL"/>
              <w:tabs>
                <w:tab w:val="clear" w:pos="284"/>
                <w:tab w:val="clear" w:pos="567"/>
              </w:tabs>
              <w:rPr>
                <w:sz w:val="16"/>
              </w:rPr>
            </w:pPr>
          </w:p>
        </w:tc>
      </w:tr>
      <w:tr w:rsidR="00744129" w:rsidRPr="00200359" w14:paraId="3E860D96" w14:textId="77777777" w:rsidTr="00744129">
        <w:tc>
          <w:tcPr>
            <w:tcW w:w="675" w:type="dxa"/>
          </w:tcPr>
          <w:p w14:paraId="7205E164" w14:textId="77777777" w:rsidR="00744129" w:rsidRPr="006B2793" w:rsidRDefault="00744129" w:rsidP="00744129">
            <w:pPr>
              <w:pStyle w:val="TAL"/>
              <w:tabs>
                <w:tab w:val="clear" w:pos="284"/>
                <w:tab w:val="clear" w:pos="567"/>
              </w:tabs>
              <w:rPr>
                <w:sz w:val="16"/>
              </w:rPr>
            </w:pPr>
            <w:r w:rsidRPr="006B2793">
              <w:rPr>
                <w:sz w:val="16"/>
              </w:rPr>
              <w:t>20</w:t>
            </w:r>
          </w:p>
        </w:tc>
        <w:tc>
          <w:tcPr>
            <w:tcW w:w="1134" w:type="dxa"/>
          </w:tcPr>
          <w:p w14:paraId="66A4B5A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191327</w:t>
            </w:r>
          </w:p>
        </w:tc>
        <w:tc>
          <w:tcPr>
            <w:tcW w:w="948" w:type="dxa"/>
          </w:tcPr>
          <w:p w14:paraId="57D8EEE0"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3850FE36" w14:textId="77777777" w:rsidR="00744129" w:rsidRPr="006B2793" w:rsidRDefault="00744129" w:rsidP="00744129">
            <w:pPr>
              <w:pStyle w:val="TAL"/>
              <w:tabs>
                <w:tab w:val="clear" w:pos="284"/>
                <w:tab w:val="clear" w:pos="567"/>
              </w:tabs>
              <w:rPr>
                <w:sz w:val="16"/>
              </w:rPr>
            </w:pPr>
            <w:r w:rsidRPr="006B2793">
              <w:rPr>
                <w:sz w:val="16"/>
              </w:rPr>
              <w:t>ToR template</w:t>
            </w:r>
          </w:p>
        </w:tc>
        <w:tc>
          <w:tcPr>
            <w:tcW w:w="1519" w:type="dxa"/>
          </w:tcPr>
          <w:p w14:paraId="16353A9B" w14:textId="77777777"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14:paraId="13160FB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066D82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47EE16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299FDB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8A7326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1450928" w14:textId="77777777" w:rsidR="00744129" w:rsidRPr="006B2793" w:rsidRDefault="00744129" w:rsidP="00744129">
            <w:pPr>
              <w:pStyle w:val="TAL"/>
              <w:tabs>
                <w:tab w:val="clear" w:pos="284"/>
                <w:tab w:val="clear" w:pos="567"/>
              </w:tabs>
              <w:rPr>
                <w:sz w:val="16"/>
              </w:rPr>
            </w:pPr>
          </w:p>
        </w:tc>
        <w:tc>
          <w:tcPr>
            <w:tcW w:w="2038" w:type="dxa"/>
          </w:tcPr>
          <w:p w14:paraId="607D33C6" w14:textId="77777777" w:rsidR="00744129" w:rsidRPr="006B2793" w:rsidRDefault="00744129" w:rsidP="00744129">
            <w:pPr>
              <w:pStyle w:val="TAL"/>
              <w:tabs>
                <w:tab w:val="clear" w:pos="284"/>
                <w:tab w:val="clear" w:pos="567"/>
              </w:tabs>
              <w:rPr>
                <w:sz w:val="16"/>
              </w:rPr>
            </w:pPr>
          </w:p>
        </w:tc>
        <w:tc>
          <w:tcPr>
            <w:tcW w:w="1340" w:type="dxa"/>
          </w:tcPr>
          <w:p w14:paraId="3E381084" w14:textId="77777777" w:rsidR="00744129" w:rsidRPr="006B2793" w:rsidRDefault="00744129" w:rsidP="00744129">
            <w:pPr>
              <w:pStyle w:val="TAL"/>
              <w:tabs>
                <w:tab w:val="clear" w:pos="284"/>
                <w:tab w:val="clear" w:pos="567"/>
              </w:tabs>
              <w:rPr>
                <w:sz w:val="16"/>
              </w:rPr>
            </w:pPr>
            <w:r w:rsidRPr="006B2793">
              <w:rPr>
                <w:sz w:val="16"/>
              </w:rPr>
              <w:t>Revision of SP-191263. This was endorsed.</w:t>
            </w:r>
          </w:p>
        </w:tc>
        <w:tc>
          <w:tcPr>
            <w:tcW w:w="986" w:type="dxa"/>
          </w:tcPr>
          <w:p w14:paraId="07DE6CC7"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7AFFB314" w14:textId="77777777" w:rsidR="00744129" w:rsidRPr="006B2793" w:rsidRDefault="00744129" w:rsidP="00744129">
            <w:pPr>
              <w:pStyle w:val="TAL"/>
              <w:tabs>
                <w:tab w:val="clear" w:pos="284"/>
                <w:tab w:val="clear" w:pos="567"/>
              </w:tabs>
              <w:rPr>
                <w:sz w:val="16"/>
              </w:rPr>
            </w:pPr>
          </w:p>
        </w:tc>
      </w:tr>
      <w:tr w:rsidR="00744129" w:rsidRPr="00200359" w14:paraId="7AA8F2FF" w14:textId="77777777" w:rsidTr="00744129">
        <w:tc>
          <w:tcPr>
            <w:tcW w:w="675" w:type="dxa"/>
          </w:tcPr>
          <w:p w14:paraId="37C40F21" w14:textId="77777777" w:rsidR="00744129" w:rsidRPr="006B2793" w:rsidRDefault="00744129" w:rsidP="00744129">
            <w:pPr>
              <w:pStyle w:val="TAL"/>
              <w:tabs>
                <w:tab w:val="clear" w:pos="284"/>
                <w:tab w:val="clear" w:pos="567"/>
              </w:tabs>
              <w:rPr>
                <w:sz w:val="16"/>
              </w:rPr>
            </w:pPr>
            <w:r w:rsidRPr="006B2793">
              <w:rPr>
                <w:sz w:val="16"/>
              </w:rPr>
              <w:t>19.3</w:t>
            </w:r>
          </w:p>
        </w:tc>
        <w:tc>
          <w:tcPr>
            <w:tcW w:w="1134" w:type="dxa"/>
          </w:tcPr>
          <w:p w14:paraId="7785447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191328</w:t>
            </w:r>
          </w:p>
        </w:tc>
        <w:tc>
          <w:tcPr>
            <w:tcW w:w="948" w:type="dxa"/>
          </w:tcPr>
          <w:p w14:paraId="4E9FB2FD" w14:textId="77777777"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14:paraId="5FA26B33" w14:textId="77777777" w:rsidR="00744129" w:rsidRPr="006B2793" w:rsidRDefault="00744129" w:rsidP="00744129">
            <w:pPr>
              <w:pStyle w:val="TAL"/>
              <w:tabs>
                <w:tab w:val="clear" w:pos="284"/>
                <w:tab w:val="clear" w:pos="567"/>
              </w:tabs>
              <w:rPr>
                <w:sz w:val="16"/>
              </w:rPr>
            </w:pPr>
            <w:r w:rsidRPr="006B2793">
              <w:rPr>
                <w:sz w:val="16"/>
              </w:rPr>
              <w:t>Summary for work item 'EVS Float Conformance for Non Bit-exact</w:t>
            </w:r>
          </w:p>
        </w:tc>
        <w:tc>
          <w:tcPr>
            <w:tcW w:w="1519" w:type="dxa"/>
          </w:tcPr>
          <w:p w14:paraId="74F774D1" w14:textId="77777777" w:rsidR="00744129" w:rsidRPr="006B2793" w:rsidRDefault="00744129" w:rsidP="00744129">
            <w:pPr>
              <w:pStyle w:val="TAL"/>
              <w:tabs>
                <w:tab w:val="clear" w:pos="284"/>
                <w:tab w:val="clear" w:pos="567"/>
              </w:tabs>
              <w:rPr>
                <w:sz w:val="16"/>
              </w:rPr>
            </w:pPr>
            <w:r w:rsidRPr="006B2793">
              <w:rPr>
                <w:sz w:val="16"/>
              </w:rPr>
              <w:t>EVS_FCNBE Rapporteur (Intel)</w:t>
            </w:r>
          </w:p>
        </w:tc>
        <w:tc>
          <w:tcPr>
            <w:tcW w:w="1212" w:type="dxa"/>
          </w:tcPr>
          <w:p w14:paraId="5449685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F34B98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4BE6DC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88616D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268AF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0AD4E25" w14:textId="77777777" w:rsidR="00744129" w:rsidRPr="006B2793" w:rsidRDefault="00744129" w:rsidP="00744129">
            <w:pPr>
              <w:pStyle w:val="TAL"/>
              <w:tabs>
                <w:tab w:val="clear" w:pos="284"/>
                <w:tab w:val="clear" w:pos="567"/>
              </w:tabs>
              <w:rPr>
                <w:sz w:val="16"/>
              </w:rPr>
            </w:pPr>
          </w:p>
        </w:tc>
        <w:tc>
          <w:tcPr>
            <w:tcW w:w="2038" w:type="dxa"/>
          </w:tcPr>
          <w:p w14:paraId="139B87F5" w14:textId="77777777" w:rsidR="00744129" w:rsidRPr="006B2793" w:rsidRDefault="00744129" w:rsidP="00744129">
            <w:pPr>
              <w:pStyle w:val="TAL"/>
              <w:tabs>
                <w:tab w:val="clear" w:pos="284"/>
                <w:tab w:val="clear" w:pos="567"/>
              </w:tabs>
              <w:rPr>
                <w:sz w:val="16"/>
              </w:rPr>
            </w:pPr>
            <w:r w:rsidRPr="006B2793">
              <w:rPr>
                <w:sz w:val="16"/>
              </w:rPr>
              <w:t>EVS_FCNBE</w:t>
            </w:r>
          </w:p>
        </w:tc>
        <w:tc>
          <w:tcPr>
            <w:tcW w:w="1340" w:type="dxa"/>
          </w:tcPr>
          <w:p w14:paraId="50BB836B"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14:paraId="44AD74CD"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4D66C539" w14:textId="77777777" w:rsidR="00744129" w:rsidRPr="006B2793" w:rsidRDefault="00744129" w:rsidP="00744129">
            <w:pPr>
              <w:pStyle w:val="TAL"/>
              <w:tabs>
                <w:tab w:val="clear" w:pos="284"/>
                <w:tab w:val="clear" w:pos="567"/>
              </w:tabs>
              <w:rPr>
                <w:sz w:val="16"/>
              </w:rPr>
            </w:pPr>
          </w:p>
        </w:tc>
      </w:tr>
      <w:tr w:rsidR="00744129" w:rsidRPr="00200359" w14:paraId="63C82F49" w14:textId="77777777" w:rsidTr="00744129">
        <w:tc>
          <w:tcPr>
            <w:tcW w:w="675" w:type="dxa"/>
          </w:tcPr>
          <w:p w14:paraId="3E7F11EE"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BDFA38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191329</w:t>
            </w:r>
          </w:p>
        </w:tc>
        <w:tc>
          <w:tcPr>
            <w:tcW w:w="948" w:type="dxa"/>
          </w:tcPr>
          <w:p w14:paraId="3D90C071"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75337F72" w14:textId="77777777"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14:paraId="53AD34CB" w14:textId="77777777"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14:paraId="36CF3DA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77D8E8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6D0CC5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33C31E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752130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2B1A7CC"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47F384A" w14:textId="77777777" w:rsidR="00744129" w:rsidRPr="006B2793" w:rsidRDefault="00744129" w:rsidP="00744129">
            <w:pPr>
              <w:pStyle w:val="TAL"/>
              <w:tabs>
                <w:tab w:val="clear" w:pos="284"/>
                <w:tab w:val="clear" w:pos="567"/>
              </w:tabs>
              <w:rPr>
                <w:sz w:val="16"/>
              </w:rPr>
            </w:pPr>
          </w:p>
        </w:tc>
        <w:tc>
          <w:tcPr>
            <w:tcW w:w="1340" w:type="dxa"/>
          </w:tcPr>
          <w:p w14:paraId="2F9F6067" w14:textId="77777777" w:rsidR="00744129" w:rsidRPr="006B2793" w:rsidRDefault="00744129" w:rsidP="00744129">
            <w:pPr>
              <w:pStyle w:val="TAL"/>
              <w:tabs>
                <w:tab w:val="clear" w:pos="284"/>
                <w:tab w:val="clear" w:pos="567"/>
              </w:tabs>
              <w:rPr>
                <w:sz w:val="16"/>
              </w:rPr>
            </w:pPr>
            <w:r w:rsidRPr="006B2793">
              <w:rPr>
                <w:sz w:val="16"/>
              </w:rPr>
              <w:t>Revision of SP-191285. Noted</w:t>
            </w:r>
          </w:p>
        </w:tc>
        <w:tc>
          <w:tcPr>
            <w:tcW w:w="986" w:type="dxa"/>
          </w:tcPr>
          <w:p w14:paraId="10420A04"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086F094" w14:textId="77777777" w:rsidR="00744129" w:rsidRPr="006B2793" w:rsidRDefault="00744129" w:rsidP="00744129">
            <w:pPr>
              <w:pStyle w:val="TAL"/>
              <w:tabs>
                <w:tab w:val="clear" w:pos="284"/>
                <w:tab w:val="clear" w:pos="567"/>
              </w:tabs>
              <w:rPr>
                <w:sz w:val="16"/>
              </w:rPr>
            </w:pPr>
          </w:p>
        </w:tc>
      </w:tr>
      <w:tr w:rsidR="00744129" w:rsidRPr="00200359" w14:paraId="2684B116" w14:textId="77777777" w:rsidTr="00744129">
        <w:tc>
          <w:tcPr>
            <w:tcW w:w="675" w:type="dxa"/>
          </w:tcPr>
          <w:p w14:paraId="11CAF557"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3232BAB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191330</w:t>
            </w:r>
          </w:p>
        </w:tc>
        <w:tc>
          <w:tcPr>
            <w:tcW w:w="948" w:type="dxa"/>
          </w:tcPr>
          <w:p w14:paraId="5F31A31E"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0E4BAF49" w14:textId="77777777" w:rsidR="00744129" w:rsidRPr="006B2793" w:rsidRDefault="00744129" w:rsidP="00744129">
            <w:pPr>
              <w:pStyle w:val="TAL"/>
              <w:tabs>
                <w:tab w:val="clear" w:pos="284"/>
                <w:tab w:val="clear" w:pos="567"/>
              </w:tabs>
              <w:rPr>
                <w:sz w:val="16"/>
              </w:rPr>
            </w:pPr>
            <w:r w:rsidRPr="006B2793">
              <w:rPr>
                <w:sz w:val="16"/>
              </w:rPr>
              <w:t>[DRAFT] Reply LS to extend the scope of eV2X</w:t>
            </w:r>
          </w:p>
        </w:tc>
        <w:tc>
          <w:tcPr>
            <w:tcW w:w="1519" w:type="dxa"/>
          </w:tcPr>
          <w:p w14:paraId="089040E4" w14:textId="77777777" w:rsidR="00744129" w:rsidRPr="006B2793" w:rsidRDefault="00744129" w:rsidP="00744129">
            <w:pPr>
              <w:pStyle w:val="TAL"/>
              <w:tabs>
                <w:tab w:val="clear" w:pos="284"/>
                <w:tab w:val="clear" w:pos="567"/>
              </w:tabs>
              <w:rPr>
                <w:sz w:val="16"/>
              </w:rPr>
            </w:pPr>
            <w:r w:rsidRPr="006B2793">
              <w:rPr>
                <w:sz w:val="16"/>
              </w:rPr>
              <w:t>Telecom Italia</w:t>
            </w:r>
          </w:p>
        </w:tc>
        <w:tc>
          <w:tcPr>
            <w:tcW w:w="1212" w:type="dxa"/>
          </w:tcPr>
          <w:p w14:paraId="2116153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73997A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77BE15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680DA9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4EA2B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BC5AB89" w14:textId="77777777" w:rsidR="00744129" w:rsidRPr="006B2793" w:rsidRDefault="00744129" w:rsidP="00744129">
            <w:pPr>
              <w:pStyle w:val="TAL"/>
              <w:tabs>
                <w:tab w:val="clear" w:pos="284"/>
                <w:tab w:val="clear" w:pos="567"/>
              </w:tabs>
              <w:rPr>
                <w:sz w:val="16"/>
              </w:rPr>
            </w:pPr>
          </w:p>
        </w:tc>
        <w:tc>
          <w:tcPr>
            <w:tcW w:w="2038" w:type="dxa"/>
          </w:tcPr>
          <w:p w14:paraId="19528B2D" w14:textId="77777777" w:rsidR="00744129" w:rsidRPr="006B2793" w:rsidRDefault="00744129" w:rsidP="00744129">
            <w:pPr>
              <w:pStyle w:val="TAL"/>
              <w:tabs>
                <w:tab w:val="clear" w:pos="284"/>
                <w:tab w:val="clear" w:pos="567"/>
              </w:tabs>
              <w:rPr>
                <w:sz w:val="16"/>
              </w:rPr>
            </w:pPr>
          </w:p>
        </w:tc>
        <w:tc>
          <w:tcPr>
            <w:tcW w:w="1340" w:type="dxa"/>
          </w:tcPr>
          <w:p w14:paraId="0EB2001D" w14:textId="77777777" w:rsidR="00744129" w:rsidRPr="006B2793" w:rsidRDefault="00744129" w:rsidP="00744129">
            <w:pPr>
              <w:pStyle w:val="TAL"/>
              <w:tabs>
                <w:tab w:val="clear" w:pos="284"/>
                <w:tab w:val="clear" w:pos="567"/>
              </w:tabs>
              <w:rPr>
                <w:sz w:val="16"/>
              </w:rPr>
            </w:pPr>
            <w:r w:rsidRPr="006B2793">
              <w:rPr>
                <w:sz w:val="16"/>
              </w:rPr>
              <w:t>Created at meeting. Response to SP-191261. Revised to SP-191364.</w:t>
            </w:r>
          </w:p>
        </w:tc>
        <w:tc>
          <w:tcPr>
            <w:tcW w:w="986" w:type="dxa"/>
          </w:tcPr>
          <w:p w14:paraId="5DBB05F1"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ADFCB3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191364</w:t>
            </w:r>
          </w:p>
        </w:tc>
      </w:tr>
      <w:tr w:rsidR="00744129" w:rsidRPr="00200359" w14:paraId="3CA91D58" w14:textId="77777777" w:rsidTr="00744129">
        <w:tc>
          <w:tcPr>
            <w:tcW w:w="675" w:type="dxa"/>
          </w:tcPr>
          <w:p w14:paraId="4B8A6F3C"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18DA2D4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191331</w:t>
            </w:r>
          </w:p>
        </w:tc>
        <w:tc>
          <w:tcPr>
            <w:tcW w:w="948" w:type="dxa"/>
          </w:tcPr>
          <w:p w14:paraId="05071C5D"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7CD7D806" w14:textId="77777777" w:rsidR="00744129" w:rsidRPr="006B2793" w:rsidRDefault="00744129" w:rsidP="00744129">
            <w:pPr>
              <w:pStyle w:val="TAL"/>
              <w:tabs>
                <w:tab w:val="clear" w:pos="284"/>
                <w:tab w:val="clear" w:pos="567"/>
              </w:tabs>
              <w:rPr>
                <w:sz w:val="16"/>
              </w:rPr>
            </w:pPr>
            <w:r w:rsidRPr="006B2793">
              <w:rPr>
                <w:sz w:val="16"/>
              </w:rPr>
              <w:t>23.401 CR3527R3 (Rel-16, 'F'): UE Radio Capability ID allocation in EPS</w:t>
            </w:r>
          </w:p>
        </w:tc>
        <w:tc>
          <w:tcPr>
            <w:tcW w:w="1519" w:type="dxa"/>
          </w:tcPr>
          <w:p w14:paraId="7F875FE1" w14:textId="77777777"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14:paraId="077624C4" w14:textId="77777777" w:rsidR="00744129" w:rsidRPr="006B2793" w:rsidRDefault="00744129" w:rsidP="00744129">
            <w:pPr>
              <w:pStyle w:val="TAL"/>
              <w:tabs>
                <w:tab w:val="clear" w:pos="284"/>
                <w:tab w:val="clear" w:pos="567"/>
              </w:tabs>
              <w:rPr>
                <w:sz w:val="16"/>
              </w:rPr>
            </w:pPr>
            <w:r w:rsidRPr="006B2793">
              <w:rPr>
                <w:sz w:val="16"/>
              </w:rPr>
              <w:t>23.401</w:t>
            </w:r>
          </w:p>
        </w:tc>
        <w:tc>
          <w:tcPr>
            <w:tcW w:w="661" w:type="dxa"/>
          </w:tcPr>
          <w:p w14:paraId="5A6D2794" w14:textId="77777777" w:rsidR="00744129" w:rsidRPr="006B2793" w:rsidRDefault="00744129" w:rsidP="00744129">
            <w:pPr>
              <w:pStyle w:val="TAL"/>
              <w:tabs>
                <w:tab w:val="clear" w:pos="284"/>
                <w:tab w:val="clear" w:pos="567"/>
              </w:tabs>
              <w:rPr>
                <w:sz w:val="16"/>
              </w:rPr>
            </w:pPr>
            <w:r w:rsidRPr="006B2793">
              <w:rPr>
                <w:sz w:val="16"/>
              </w:rPr>
              <w:t>3527</w:t>
            </w:r>
          </w:p>
        </w:tc>
        <w:tc>
          <w:tcPr>
            <w:tcW w:w="688" w:type="dxa"/>
          </w:tcPr>
          <w:p w14:paraId="28943155" w14:textId="77777777" w:rsidR="00744129" w:rsidRPr="006B2793" w:rsidRDefault="00744129" w:rsidP="00744129">
            <w:pPr>
              <w:pStyle w:val="TAL"/>
              <w:tabs>
                <w:tab w:val="clear" w:pos="284"/>
                <w:tab w:val="clear" w:pos="567"/>
              </w:tabs>
              <w:rPr>
                <w:sz w:val="16"/>
              </w:rPr>
            </w:pPr>
            <w:r w:rsidRPr="006B2793">
              <w:rPr>
                <w:sz w:val="16"/>
              </w:rPr>
              <w:t>3</w:t>
            </w:r>
          </w:p>
        </w:tc>
        <w:tc>
          <w:tcPr>
            <w:tcW w:w="474" w:type="dxa"/>
          </w:tcPr>
          <w:p w14:paraId="5835582E" w14:textId="77777777" w:rsidR="00744129" w:rsidRPr="006B2793" w:rsidRDefault="00744129" w:rsidP="00744129">
            <w:pPr>
              <w:pStyle w:val="TAL"/>
              <w:tabs>
                <w:tab w:val="clear" w:pos="284"/>
                <w:tab w:val="clear" w:pos="567"/>
              </w:tabs>
              <w:rPr>
                <w:sz w:val="16"/>
              </w:rPr>
            </w:pPr>
            <w:r w:rsidRPr="006B2793">
              <w:rPr>
                <w:sz w:val="16"/>
              </w:rPr>
              <w:t>F</w:t>
            </w:r>
          </w:p>
        </w:tc>
        <w:tc>
          <w:tcPr>
            <w:tcW w:w="661" w:type="dxa"/>
          </w:tcPr>
          <w:p w14:paraId="1184AF6F" w14:textId="77777777" w:rsidR="00744129" w:rsidRPr="006B2793" w:rsidRDefault="00744129" w:rsidP="00744129">
            <w:pPr>
              <w:pStyle w:val="TAL"/>
              <w:tabs>
                <w:tab w:val="clear" w:pos="284"/>
                <w:tab w:val="clear" w:pos="567"/>
              </w:tabs>
              <w:rPr>
                <w:sz w:val="16"/>
              </w:rPr>
            </w:pPr>
            <w:r w:rsidRPr="006B2793">
              <w:rPr>
                <w:sz w:val="16"/>
              </w:rPr>
              <w:t>16.4.0</w:t>
            </w:r>
          </w:p>
        </w:tc>
        <w:tc>
          <w:tcPr>
            <w:tcW w:w="511" w:type="dxa"/>
          </w:tcPr>
          <w:p w14:paraId="2A4AFD2F"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9DFAEF8" w14:textId="77777777" w:rsidR="00744129" w:rsidRPr="006B2793" w:rsidRDefault="00744129" w:rsidP="00744129">
            <w:pPr>
              <w:pStyle w:val="TAL"/>
              <w:tabs>
                <w:tab w:val="clear" w:pos="284"/>
                <w:tab w:val="clear" w:pos="567"/>
              </w:tabs>
              <w:rPr>
                <w:sz w:val="16"/>
              </w:rPr>
            </w:pPr>
            <w:r w:rsidRPr="006B2793">
              <w:rPr>
                <w:sz w:val="16"/>
              </w:rPr>
              <w:t>RACS</w:t>
            </w:r>
          </w:p>
        </w:tc>
        <w:tc>
          <w:tcPr>
            <w:tcW w:w="1340" w:type="dxa"/>
          </w:tcPr>
          <w:p w14:paraId="35483118" w14:textId="77777777" w:rsidR="00744129" w:rsidRPr="006B2793" w:rsidRDefault="00744129" w:rsidP="00744129">
            <w:pPr>
              <w:pStyle w:val="TAL"/>
              <w:tabs>
                <w:tab w:val="clear" w:pos="284"/>
                <w:tab w:val="clear" w:pos="567"/>
              </w:tabs>
              <w:rPr>
                <w:sz w:val="16"/>
              </w:rPr>
            </w:pPr>
            <w:r w:rsidRPr="006B2793">
              <w:rPr>
                <w:sz w:val="16"/>
              </w:rPr>
              <w:t>Revision of S2-1911806 from CR pack SP-191088. This CR was approved.</w:t>
            </w:r>
          </w:p>
        </w:tc>
        <w:tc>
          <w:tcPr>
            <w:tcW w:w="986" w:type="dxa"/>
          </w:tcPr>
          <w:p w14:paraId="2D9026C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E2BAD6E" w14:textId="77777777" w:rsidR="00744129" w:rsidRPr="006B2793" w:rsidRDefault="00744129" w:rsidP="00744129">
            <w:pPr>
              <w:pStyle w:val="TAL"/>
              <w:tabs>
                <w:tab w:val="clear" w:pos="284"/>
                <w:tab w:val="clear" w:pos="567"/>
              </w:tabs>
              <w:rPr>
                <w:sz w:val="16"/>
              </w:rPr>
            </w:pPr>
          </w:p>
        </w:tc>
      </w:tr>
      <w:tr w:rsidR="00744129" w:rsidRPr="00200359" w14:paraId="31DD1092" w14:textId="77777777" w:rsidTr="00744129">
        <w:tc>
          <w:tcPr>
            <w:tcW w:w="675" w:type="dxa"/>
          </w:tcPr>
          <w:p w14:paraId="3ED77E47"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6C14444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191332</w:t>
            </w:r>
          </w:p>
        </w:tc>
        <w:tc>
          <w:tcPr>
            <w:tcW w:w="948" w:type="dxa"/>
          </w:tcPr>
          <w:p w14:paraId="608D4E5C"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2803FA29" w14:textId="77777777" w:rsidR="00744129" w:rsidRPr="006B2793" w:rsidRDefault="00744129" w:rsidP="00744129">
            <w:pPr>
              <w:pStyle w:val="TAL"/>
              <w:tabs>
                <w:tab w:val="clear" w:pos="284"/>
                <w:tab w:val="clear" w:pos="567"/>
              </w:tabs>
              <w:rPr>
                <w:sz w:val="16"/>
              </w:rPr>
            </w:pPr>
            <w:r w:rsidRPr="006B2793">
              <w:rPr>
                <w:sz w:val="16"/>
              </w:rPr>
              <w:t>33.401 CR0687R2 (Rel-16, 'B'): Security aspects of RLOS</w:t>
            </w:r>
          </w:p>
        </w:tc>
        <w:tc>
          <w:tcPr>
            <w:tcW w:w="1519" w:type="dxa"/>
          </w:tcPr>
          <w:p w14:paraId="3BA0CF76" w14:textId="77777777"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14:paraId="2343B02B" w14:textId="77777777" w:rsidR="00744129" w:rsidRPr="006B2793" w:rsidRDefault="00744129" w:rsidP="00744129">
            <w:pPr>
              <w:pStyle w:val="TAL"/>
              <w:tabs>
                <w:tab w:val="clear" w:pos="284"/>
                <w:tab w:val="clear" w:pos="567"/>
              </w:tabs>
              <w:rPr>
                <w:sz w:val="16"/>
              </w:rPr>
            </w:pPr>
            <w:r w:rsidRPr="006B2793">
              <w:rPr>
                <w:sz w:val="16"/>
              </w:rPr>
              <w:t>33.401</w:t>
            </w:r>
          </w:p>
        </w:tc>
        <w:tc>
          <w:tcPr>
            <w:tcW w:w="661" w:type="dxa"/>
          </w:tcPr>
          <w:p w14:paraId="76CA3457" w14:textId="77777777" w:rsidR="00744129" w:rsidRPr="006B2793" w:rsidRDefault="00744129" w:rsidP="00744129">
            <w:pPr>
              <w:pStyle w:val="TAL"/>
              <w:tabs>
                <w:tab w:val="clear" w:pos="284"/>
                <w:tab w:val="clear" w:pos="567"/>
              </w:tabs>
              <w:rPr>
                <w:sz w:val="16"/>
              </w:rPr>
            </w:pPr>
            <w:r w:rsidRPr="006B2793">
              <w:rPr>
                <w:sz w:val="16"/>
              </w:rPr>
              <w:t>0687</w:t>
            </w:r>
          </w:p>
        </w:tc>
        <w:tc>
          <w:tcPr>
            <w:tcW w:w="688" w:type="dxa"/>
          </w:tcPr>
          <w:p w14:paraId="4646DBD3" w14:textId="77777777" w:rsidR="00744129" w:rsidRPr="006B2793" w:rsidRDefault="00744129" w:rsidP="00744129">
            <w:pPr>
              <w:pStyle w:val="TAL"/>
              <w:tabs>
                <w:tab w:val="clear" w:pos="284"/>
                <w:tab w:val="clear" w:pos="567"/>
              </w:tabs>
              <w:rPr>
                <w:sz w:val="16"/>
              </w:rPr>
            </w:pPr>
            <w:r w:rsidRPr="006B2793">
              <w:rPr>
                <w:sz w:val="16"/>
              </w:rPr>
              <w:t>2</w:t>
            </w:r>
          </w:p>
        </w:tc>
        <w:tc>
          <w:tcPr>
            <w:tcW w:w="474" w:type="dxa"/>
          </w:tcPr>
          <w:p w14:paraId="276C0EFC" w14:textId="77777777" w:rsidR="00744129" w:rsidRPr="006B2793" w:rsidRDefault="00744129" w:rsidP="00744129">
            <w:pPr>
              <w:pStyle w:val="TAL"/>
              <w:tabs>
                <w:tab w:val="clear" w:pos="284"/>
                <w:tab w:val="clear" w:pos="567"/>
              </w:tabs>
              <w:rPr>
                <w:sz w:val="16"/>
              </w:rPr>
            </w:pPr>
            <w:r w:rsidRPr="006B2793">
              <w:rPr>
                <w:sz w:val="16"/>
              </w:rPr>
              <w:t>B</w:t>
            </w:r>
          </w:p>
        </w:tc>
        <w:tc>
          <w:tcPr>
            <w:tcW w:w="661" w:type="dxa"/>
          </w:tcPr>
          <w:p w14:paraId="7787B182" w14:textId="77777777" w:rsidR="00744129" w:rsidRPr="006B2793" w:rsidRDefault="00744129" w:rsidP="00744129">
            <w:pPr>
              <w:pStyle w:val="TAL"/>
              <w:tabs>
                <w:tab w:val="clear" w:pos="284"/>
                <w:tab w:val="clear" w:pos="567"/>
              </w:tabs>
              <w:rPr>
                <w:sz w:val="16"/>
              </w:rPr>
            </w:pPr>
            <w:r w:rsidRPr="006B2793">
              <w:rPr>
                <w:sz w:val="16"/>
              </w:rPr>
              <w:t>16.4.0</w:t>
            </w:r>
          </w:p>
        </w:tc>
        <w:tc>
          <w:tcPr>
            <w:tcW w:w="511" w:type="dxa"/>
          </w:tcPr>
          <w:p w14:paraId="2BB1D1DF"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FCD2569" w14:textId="77777777" w:rsidR="00744129" w:rsidRPr="006B2793" w:rsidRDefault="00744129" w:rsidP="00744129">
            <w:pPr>
              <w:pStyle w:val="TAL"/>
              <w:tabs>
                <w:tab w:val="clear" w:pos="284"/>
                <w:tab w:val="clear" w:pos="567"/>
              </w:tabs>
              <w:rPr>
                <w:sz w:val="16"/>
              </w:rPr>
            </w:pPr>
            <w:r w:rsidRPr="006B2793">
              <w:rPr>
                <w:sz w:val="16"/>
              </w:rPr>
              <w:t>DUMMY</w:t>
            </w:r>
          </w:p>
        </w:tc>
        <w:tc>
          <w:tcPr>
            <w:tcW w:w="1340" w:type="dxa"/>
          </w:tcPr>
          <w:p w14:paraId="5C211F55" w14:textId="77777777" w:rsidR="00744129" w:rsidRPr="006B2793" w:rsidRDefault="00744129" w:rsidP="00744129">
            <w:pPr>
              <w:pStyle w:val="TAL"/>
              <w:tabs>
                <w:tab w:val="clear" w:pos="284"/>
                <w:tab w:val="clear" w:pos="567"/>
              </w:tabs>
              <w:rPr>
                <w:sz w:val="16"/>
              </w:rPr>
            </w:pPr>
            <w:r w:rsidRPr="006B2793">
              <w:rPr>
                <w:sz w:val="16"/>
              </w:rPr>
              <w:t>Revision of S3-194633 from CR pack SP-191127. This CR was approved.</w:t>
            </w:r>
          </w:p>
        </w:tc>
        <w:tc>
          <w:tcPr>
            <w:tcW w:w="986" w:type="dxa"/>
          </w:tcPr>
          <w:p w14:paraId="7DBBF92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F538333" w14:textId="77777777" w:rsidR="00744129" w:rsidRPr="006B2793" w:rsidRDefault="00744129" w:rsidP="00744129">
            <w:pPr>
              <w:pStyle w:val="TAL"/>
              <w:tabs>
                <w:tab w:val="clear" w:pos="284"/>
                <w:tab w:val="clear" w:pos="567"/>
              </w:tabs>
              <w:rPr>
                <w:sz w:val="16"/>
              </w:rPr>
            </w:pPr>
          </w:p>
        </w:tc>
      </w:tr>
      <w:tr w:rsidR="00744129" w:rsidRPr="00200359" w14:paraId="3327CAC9" w14:textId="77777777" w:rsidTr="00744129">
        <w:tc>
          <w:tcPr>
            <w:tcW w:w="675" w:type="dxa"/>
          </w:tcPr>
          <w:p w14:paraId="08D1911A"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AB840A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191333</w:t>
            </w:r>
          </w:p>
        </w:tc>
        <w:tc>
          <w:tcPr>
            <w:tcW w:w="948" w:type="dxa"/>
          </w:tcPr>
          <w:p w14:paraId="39960976"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4BF5BAD3" w14:textId="77777777" w:rsidR="00744129" w:rsidRPr="006B2793" w:rsidRDefault="00744129" w:rsidP="00744129">
            <w:pPr>
              <w:pStyle w:val="TAL"/>
              <w:tabs>
                <w:tab w:val="clear" w:pos="284"/>
                <w:tab w:val="clear" w:pos="567"/>
              </w:tabs>
              <w:rPr>
                <w:sz w:val="16"/>
              </w:rPr>
            </w:pPr>
            <w:r w:rsidRPr="006B2793">
              <w:rPr>
                <w:sz w:val="16"/>
              </w:rPr>
              <w:t>Report from moderated email discussion on 'Study on Support for 5WWC, Phase 2'</w:t>
            </w:r>
          </w:p>
        </w:tc>
        <w:tc>
          <w:tcPr>
            <w:tcW w:w="1519" w:type="dxa"/>
          </w:tcPr>
          <w:p w14:paraId="2D0D0B04" w14:textId="77777777" w:rsidR="00744129" w:rsidRPr="006B2793" w:rsidRDefault="00744129" w:rsidP="00744129">
            <w:pPr>
              <w:pStyle w:val="TAL"/>
              <w:tabs>
                <w:tab w:val="clear" w:pos="284"/>
                <w:tab w:val="clear" w:pos="567"/>
              </w:tabs>
              <w:rPr>
                <w:sz w:val="16"/>
              </w:rPr>
            </w:pPr>
            <w:r w:rsidRPr="006B2793">
              <w:rPr>
                <w:sz w:val="16"/>
              </w:rPr>
              <w:t>BROADCOM CORPORATION</w:t>
            </w:r>
          </w:p>
        </w:tc>
        <w:tc>
          <w:tcPr>
            <w:tcW w:w="1212" w:type="dxa"/>
          </w:tcPr>
          <w:p w14:paraId="686C748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BFB50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C91117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458752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093080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3A6AFA1"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CACA635" w14:textId="77777777" w:rsidR="00744129" w:rsidRPr="006B2793" w:rsidRDefault="00744129" w:rsidP="00744129">
            <w:pPr>
              <w:pStyle w:val="TAL"/>
              <w:tabs>
                <w:tab w:val="clear" w:pos="284"/>
                <w:tab w:val="clear" w:pos="567"/>
              </w:tabs>
              <w:rPr>
                <w:sz w:val="16"/>
              </w:rPr>
            </w:pPr>
          </w:p>
        </w:tc>
        <w:tc>
          <w:tcPr>
            <w:tcW w:w="1340" w:type="dxa"/>
          </w:tcPr>
          <w:p w14:paraId="5670F640" w14:textId="77777777" w:rsidR="00744129" w:rsidRPr="006B2793" w:rsidRDefault="00744129" w:rsidP="00744129">
            <w:pPr>
              <w:pStyle w:val="TAL"/>
              <w:tabs>
                <w:tab w:val="clear" w:pos="284"/>
                <w:tab w:val="clear" w:pos="567"/>
              </w:tabs>
              <w:rPr>
                <w:sz w:val="16"/>
              </w:rPr>
            </w:pPr>
            <w:r w:rsidRPr="006B2793">
              <w:rPr>
                <w:sz w:val="16"/>
              </w:rPr>
              <w:t>Revision of SP-191198. Noted</w:t>
            </w:r>
          </w:p>
        </w:tc>
        <w:tc>
          <w:tcPr>
            <w:tcW w:w="986" w:type="dxa"/>
          </w:tcPr>
          <w:p w14:paraId="46A3DB87"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729A190" w14:textId="77777777" w:rsidR="00744129" w:rsidRPr="006B2793" w:rsidRDefault="00744129" w:rsidP="00744129">
            <w:pPr>
              <w:pStyle w:val="TAL"/>
              <w:tabs>
                <w:tab w:val="clear" w:pos="284"/>
                <w:tab w:val="clear" w:pos="567"/>
              </w:tabs>
              <w:rPr>
                <w:sz w:val="16"/>
              </w:rPr>
            </w:pPr>
          </w:p>
        </w:tc>
      </w:tr>
      <w:tr w:rsidR="00744129" w:rsidRPr="00200359" w14:paraId="357238DF" w14:textId="77777777" w:rsidTr="00744129">
        <w:tc>
          <w:tcPr>
            <w:tcW w:w="675" w:type="dxa"/>
          </w:tcPr>
          <w:p w14:paraId="189B40B6"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70E48B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191334</w:t>
            </w:r>
          </w:p>
        </w:tc>
        <w:tc>
          <w:tcPr>
            <w:tcW w:w="948" w:type="dxa"/>
          </w:tcPr>
          <w:p w14:paraId="1A08F3C5"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647C8B21" w14:textId="77777777"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14:paraId="18F26488" w14:textId="77777777"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14:paraId="26076C5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5D3B1D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559C74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03F415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5BA902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13A0BEE" w14:textId="77777777" w:rsidR="00744129" w:rsidRPr="006B2793" w:rsidRDefault="00744129" w:rsidP="00744129">
            <w:pPr>
              <w:pStyle w:val="TAL"/>
              <w:tabs>
                <w:tab w:val="clear" w:pos="284"/>
                <w:tab w:val="clear" w:pos="567"/>
              </w:tabs>
              <w:rPr>
                <w:sz w:val="16"/>
              </w:rPr>
            </w:pPr>
          </w:p>
        </w:tc>
        <w:tc>
          <w:tcPr>
            <w:tcW w:w="2038" w:type="dxa"/>
          </w:tcPr>
          <w:p w14:paraId="1AE87BCA" w14:textId="77777777" w:rsidR="00744129" w:rsidRPr="006B2793" w:rsidRDefault="00744129" w:rsidP="00744129">
            <w:pPr>
              <w:pStyle w:val="TAL"/>
              <w:tabs>
                <w:tab w:val="clear" w:pos="284"/>
                <w:tab w:val="clear" w:pos="567"/>
              </w:tabs>
              <w:rPr>
                <w:sz w:val="16"/>
              </w:rPr>
            </w:pPr>
          </w:p>
        </w:tc>
        <w:tc>
          <w:tcPr>
            <w:tcW w:w="1340" w:type="dxa"/>
          </w:tcPr>
          <w:p w14:paraId="63E1C7A0" w14:textId="77777777" w:rsidR="00744129" w:rsidRPr="006B2793" w:rsidRDefault="00744129" w:rsidP="00744129">
            <w:pPr>
              <w:pStyle w:val="TAL"/>
              <w:tabs>
                <w:tab w:val="clear" w:pos="284"/>
                <w:tab w:val="clear" w:pos="567"/>
              </w:tabs>
              <w:rPr>
                <w:sz w:val="16"/>
              </w:rPr>
            </w:pPr>
            <w:r w:rsidRPr="006B2793">
              <w:rPr>
                <w:sz w:val="16"/>
              </w:rPr>
              <w:t>Revision of SP-191307. Revised to SP-191342.</w:t>
            </w:r>
          </w:p>
        </w:tc>
        <w:tc>
          <w:tcPr>
            <w:tcW w:w="986" w:type="dxa"/>
          </w:tcPr>
          <w:p w14:paraId="67B43DC2"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08B2264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191342</w:t>
            </w:r>
          </w:p>
        </w:tc>
      </w:tr>
      <w:tr w:rsidR="00744129" w:rsidRPr="00200359" w14:paraId="6A2CEA43" w14:textId="77777777" w:rsidTr="00744129">
        <w:tc>
          <w:tcPr>
            <w:tcW w:w="675" w:type="dxa"/>
          </w:tcPr>
          <w:p w14:paraId="79FC91C2"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6970BC0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191335</w:t>
            </w:r>
          </w:p>
        </w:tc>
        <w:tc>
          <w:tcPr>
            <w:tcW w:w="948" w:type="dxa"/>
          </w:tcPr>
          <w:p w14:paraId="24E96E5F"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2A3BFD97" w14:textId="77777777"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14:paraId="5A7C63D8"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710F351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74116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2CCDE8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882DFB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CCC85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E2F9F08" w14:textId="77777777" w:rsidR="00744129" w:rsidRPr="006B2793" w:rsidRDefault="00744129" w:rsidP="00744129">
            <w:pPr>
              <w:pStyle w:val="TAL"/>
              <w:tabs>
                <w:tab w:val="clear" w:pos="284"/>
                <w:tab w:val="clear" w:pos="567"/>
              </w:tabs>
              <w:rPr>
                <w:sz w:val="16"/>
              </w:rPr>
            </w:pPr>
          </w:p>
        </w:tc>
        <w:tc>
          <w:tcPr>
            <w:tcW w:w="2038" w:type="dxa"/>
          </w:tcPr>
          <w:p w14:paraId="23F4CA81" w14:textId="77777777" w:rsidR="00744129" w:rsidRPr="006B2793" w:rsidRDefault="00744129" w:rsidP="00744129">
            <w:pPr>
              <w:pStyle w:val="TAL"/>
              <w:tabs>
                <w:tab w:val="clear" w:pos="284"/>
                <w:tab w:val="clear" w:pos="567"/>
              </w:tabs>
              <w:rPr>
                <w:sz w:val="16"/>
              </w:rPr>
            </w:pPr>
          </w:p>
        </w:tc>
        <w:tc>
          <w:tcPr>
            <w:tcW w:w="1340" w:type="dxa"/>
          </w:tcPr>
          <w:p w14:paraId="01096D1E" w14:textId="77777777" w:rsidR="00744129" w:rsidRPr="006B2793" w:rsidRDefault="00744129" w:rsidP="00744129">
            <w:pPr>
              <w:pStyle w:val="TAL"/>
              <w:tabs>
                <w:tab w:val="clear" w:pos="284"/>
                <w:tab w:val="clear" w:pos="567"/>
              </w:tabs>
              <w:rPr>
                <w:sz w:val="16"/>
              </w:rPr>
            </w:pPr>
            <w:r w:rsidRPr="006B2793">
              <w:rPr>
                <w:sz w:val="16"/>
              </w:rPr>
              <w:t>Revision of SP-191101. Revised to SP-191369.</w:t>
            </w:r>
          </w:p>
        </w:tc>
        <w:tc>
          <w:tcPr>
            <w:tcW w:w="986" w:type="dxa"/>
          </w:tcPr>
          <w:p w14:paraId="61ABB87E"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3D1942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191369</w:t>
            </w:r>
          </w:p>
        </w:tc>
      </w:tr>
      <w:tr w:rsidR="00744129" w:rsidRPr="00200359" w14:paraId="40D5B60C" w14:textId="77777777" w:rsidTr="00744129">
        <w:tc>
          <w:tcPr>
            <w:tcW w:w="675" w:type="dxa"/>
          </w:tcPr>
          <w:p w14:paraId="58240D97" w14:textId="77777777" w:rsidR="00744129" w:rsidRPr="006B2793" w:rsidRDefault="00744129" w:rsidP="00744129">
            <w:pPr>
              <w:pStyle w:val="TAL"/>
              <w:tabs>
                <w:tab w:val="clear" w:pos="284"/>
                <w:tab w:val="clear" w:pos="567"/>
              </w:tabs>
              <w:rPr>
                <w:sz w:val="16"/>
              </w:rPr>
            </w:pPr>
            <w:r w:rsidRPr="006B2793">
              <w:rPr>
                <w:sz w:val="16"/>
              </w:rPr>
              <w:lastRenderedPageBreak/>
              <w:t>6.4</w:t>
            </w:r>
          </w:p>
        </w:tc>
        <w:tc>
          <w:tcPr>
            <w:tcW w:w="1134" w:type="dxa"/>
          </w:tcPr>
          <w:p w14:paraId="7A2A405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191336</w:t>
            </w:r>
          </w:p>
        </w:tc>
        <w:tc>
          <w:tcPr>
            <w:tcW w:w="948" w:type="dxa"/>
          </w:tcPr>
          <w:p w14:paraId="41F3CF7B"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416B753B" w14:textId="77777777" w:rsidR="00744129" w:rsidRPr="006B2793" w:rsidRDefault="00744129" w:rsidP="00744129">
            <w:pPr>
              <w:pStyle w:val="TAL"/>
              <w:tabs>
                <w:tab w:val="clear" w:pos="284"/>
                <w:tab w:val="clear" w:pos="567"/>
              </w:tabs>
              <w:rPr>
                <w:sz w:val="16"/>
              </w:rPr>
            </w:pPr>
            <w:r w:rsidRPr="006B2793">
              <w:rPr>
                <w:sz w:val="16"/>
              </w:rPr>
              <w:t>New WID on Architecture for enabling Edge Applications</w:t>
            </w:r>
          </w:p>
        </w:tc>
        <w:tc>
          <w:tcPr>
            <w:tcW w:w="1519" w:type="dxa"/>
          </w:tcPr>
          <w:p w14:paraId="527D2037"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2549B84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82F043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EC0661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619C3E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57DEB5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ABAEBDB" w14:textId="77777777" w:rsidR="00744129" w:rsidRPr="006B2793" w:rsidRDefault="00744129" w:rsidP="00744129">
            <w:pPr>
              <w:pStyle w:val="TAL"/>
              <w:tabs>
                <w:tab w:val="clear" w:pos="284"/>
                <w:tab w:val="clear" w:pos="567"/>
              </w:tabs>
              <w:rPr>
                <w:sz w:val="16"/>
              </w:rPr>
            </w:pPr>
          </w:p>
        </w:tc>
        <w:tc>
          <w:tcPr>
            <w:tcW w:w="2038" w:type="dxa"/>
          </w:tcPr>
          <w:p w14:paraId="6FF71CAD" w14:textId="77777777" w:rsidR="00744129" w:rsidRPr="006B2793" w:rsidRDefault="00744129" w:rsidP="00744129">
            <w:pPr>
              <w:pStyle w:val="TAL"/>
              <w:tabs>
                <w:tab w:val="clear" w:pos="284"/>
                <w:tab w:val="clear" w:pos="567"/>
              </w:tabs>
              <w:rPr>
                <w:sz w:val="16"/>
              </w:rPr>
            </w:pPr>
          </w:p>
        </w:tc>
        <w:tc>
          <w:tcPr>
            <w:tcW w:w="1340" w:type="dxa"/>
          </w:tcPr>
          <w:p w14:paraId="76141D3E" w14:textId="77777777" w:rsidR="00744129" w:rsidRPr="006B2793" w:rsidRDefault="00744129" w:rsidP="00744129">
            <w:pPr>
              <w:pStyle w:val="TAL"/>
              <w:tabs>
                <w:tab w:val="clear" w:pos="284"/>
                <w:tab w:val="clear" w:pos="567"/>
              </w:tabs>
              <w:rPr>
                <w:sz w:val="16"/>
              </w:rPr>
            </w:pPr>
            <w:r w:rsidRPr="006B2793">
              <w:rPr>
                <w:sz w:val="16"/>
              </w:rPr>
              <w:t>Revision of SP-191105. Approved</w:t>
            </w:r>
          </w:p>
        </w:tc>
        <w:tc>
          <w:tcPr>
            <w:tcW w:w="986" w:type="dxa"/>
          </w:tcPr>
          <w:p w14:paraId="7CB2D23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337DAE7" w14:textId="77777777" w:rsidR="00744129" w:rsidRPr="006B2793" w:rsidRDefault="00744129" w:rsidP="00744129">
            <w:pPr>
              <w:pStyle w:val="TAL"/>
              <w:tabs>
                <w:tab w:val="clear" w:pos="284"/>
                <w:tab w:val="clear" w:pos="567"/>
              </w:tabs>
              <w:rPr>
                <w:sz w:val="16"/>
              </w:rPr>
            </w:pPr>
          </w:p>
        </w:tc>
      </w:tr>
      <w:tr w:rsidR="00744129" w:rsidRPr="00200359" w14:paraId="09A790B8" w14:textId="77777777" w:rsidTr="00744129">
        <w:tc>
          <w:tcPr>
            <w:tcW w:w="675" w:type="dxa"/>
          </w:tcPr>
          <w:p w14:paraId="61B5B403"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12C7C62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191337</w:t>
            </w:r>
          </w:p>
        </w:tc>
        <w:tc>
          <w:tcPr>
            <w:tcW w:w="948" w:type="dxa"/>
          </w:tcPr>
          <w:p w14:paraId="1508E789"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11A73CCD" w14:textId="77777777" w:rsidR="00744129" w:rsidRPr="006B2793" w:rsidRDefault="00744129" w:rsidP="00744129">
            <w:pPr>
              <w:pStyle w:val="TAL"/>
              <w:tabs>
                <w:tab w:val="clear" w:pos="284"/>
                <w:tab w:val="clear" w:pos="567"/>
              </w:tabs>
              <w:rPr>
                <w:sz w:val="16"/>
              </w:rPr>
            </w:pPr>
            <w:r w:rsidRPr="006B2793">
              <w:rPr>
                <w:sz w:val="16"/>
              </w:rPr>
              <w:t>New WID: Lawful Interception Rel-17</w:t>
            </w:r>
          </w:p>
        </w:tc>
        <w:tc>
          <w:tcPr>
            <w:tcW w:w="1519" w:type="dxa"/>
          </w:tcPr>
          <w:p w14:paraId="57D449A1" w14:textId="77777777"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14:paraId="0619986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EF97FD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4AB1B3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33F4C2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E59E2E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962136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2902B45" w14:textId="77777777" w:rsidR="00744129" w:rsidRPr="006B2793" w:rsidRDefault="00744129" w:rsidP="00744129">
            <w:pPr>
              <w:pStyle w:val="TAL"/>
              <w:tabs>
                <w:tab w:val="clear" w:pos="284"/>
                <w:tab w:val="clear" w:pos="567"/>
              </w:tabs>
              <w:rPr>
                <w:sz w:val="16"/>
              </w:rPr>
            </w:pPr>
          </w:p>
        </w:tc>
        <w:tc>
          <w:tcPr>
            <w:tcW w:w="1340" w:type="dxa"/>
          </w:tcPr>
          <w:p w14:paraId="0FD8B469" w14:textId="77777777" w:rsidR="00744129" w:rsidRPr="006B2793" w:rsidRDefault="00744129" w:rsidP="00744129">
            <w:pPr>
              <w:pStyle w:val="TAL"/>
              <w:tabs>
                <w:tab w:val="clear" w:pos="284"/>
                <w:tab w:val="clear" w:pos="567"/>
              </w:tabs>
              <w:rPr>
                <w:sz w:val="16"/>
              </w:rPr>
            </w:pPr>
            <w:r w:rsidRPr="006B2793">
              <w:rPr>
                <w:sz w:val="16"/>
              </w:rPr>
              <w:t>Revision of SP-190983. Approved</w:t>
            </w:r>
          </w:p>
        </w:tc>
        <w:tc>
          <w:tcPr>
            <w:tcW w:w="986" w:type="dxa"/>
          </w:tcPr>
          <w:p w14:paraId="078DD86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7B44428" w14:textId="77777777" w:rsidR="00744129" w:rsidRPr="006B2793" w:rsidRDefault="00744129" w:rsidP="00744129">
            <w:pPr>
              <w:pStyle w:val="TAL"/>
              <w:tabs>
                <w:tab w:val="clear" w:pos="284"/>
                <w:tab w:val="clear" w:pos="567"/>
              </w:tabs>
              <w:rPr>
                <w:sz w:val="16"/>
              </w:rPr>
            </w:pPr>
          </w:p>
        </w:tc>
      </w:tr>
      <w:tr w:rsidR="00744129" w:rsidRPr="00200359" w14:paraId="20B5ACB4" w14:textId="77777777" w:rsidTr="00744129">
        <w:tc>
          <w:tcPr>
            <w:tcW w:w="675" w:type="dxa"/>
          </w:tcPr>
          <w:p w14:paraId="7C67A2AE" w14:textId="77777777" w:rsidR="00744129" w:rsidRPr="006B2793" w:rsidRDefault="00744129" w:rsidP="00744129">
            <w:pPr>
              <w:pStyle w:val="TAL"/>
              <w:tabs>
                <w:tab w:val="clear" w:pos="284"/>
                <w:tab w:val="clear" w:pos="567"/>
              </w:tabs>
              <w:rPr>
                <w:sz w:val="16"/>
              </w:rPr>
            </w:pPr>
            <w:r w:rsidRPr="006B2793">
              <w:rPr>
                <w:sz w:val="16"/>
              </w:rPr>
              <w:t>6.3</w:t>
            </w:r>
          </w:p>
        </w:tc>
        <w:tc>
          <w:tcPr>
            <w:tcW w:w="1134" w:type="dxa"/>
          </w:tcPr>
          <w:p w14:paraId="2ED8E42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191338</w:t>
            </w:r>
          </w:p>
        </w:tc>
        <w:tc>
          <w:tcPr>
            <w:tcW w:w="948" w:type="dxa"/>
          </w:tcPr>
          <w:p w14:paraId="51B45D4A" w14:textId="77777777" w:rsidR="00744129" w:rsidRPr="006B2793" w:rsidRDefault="00744129" w:rsidP="00744129">
            <w:pPr>
              <w:pStyle w:val="TAL"/>
              <w:tabs>
                <w:tab w:val="clear" w:pos="284"/>
                <w:tab w:val="clear" w:pos="567"/>
              </w:tabs>
              <w:rPr>
                <w:sz w:val="16"/>
              </w:rPr>
            </w:pPr>
            <w:r w:rsidRPr="006B2793">
              <w:rPr>
                <w:sz w:val="16"/>
              </w:rPr>
              <w:t>SID NEW</w:t>
            </w:r>
          </w:p>
        </w:tc>
        <w:tc>
          <w:tcPr>
            <w:tcW w:w="2188" w:type="dxa"/>
          </w:tcPr>
          <w:p w14:paraId="0F6BCC88" w14:textId="77777777" w:rsidR="00744129" w:rsidRPr="006B2793" w:rsidRDefault="00744129" w:rsidP="00744129">
            <w:pPr>
              <w:pStyle w:val="TAL"/>
              <w:tabs>
                <w:tab w:val="clear" w:pos="284"/>
                <w:tab w:val="clear" w:pos="567"/>
              </w:tabs>
              <w:rPr>
                <w:sz w:val="16"/>
              </w:rPr>
            </w:pPr>
            <w:r w:rsidRPr="006B2793">
              <w:rPr>
                <w:sz w:val="16"/>
              </w:rPr>
              <w:t>New SID Study on network slice management enhancement</w:t>
            </w:r>
          </w:p>
        </w:tc>
        <w:tc>
          <w:tcPr>
            <w:tcW w:w="1519" w:type="dxa"/>
          </w:tcPr>
          <w:p w14:paraId="35923F6B"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4697C6A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7AE071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A53875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17C5AC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AB3E22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1F7EC39" w14:textId="77777777" w:rsidR="00744129" w:rsidRPr="006B2793" w:rsidRDefault="00744129" w:rsidP="00744129">
            <w:pPr>
              <w:pStyle w:val="TAL"/>
              <w:tabs>
                <w:tab w:val="clear" w:pos="284"/>
                <w:tab w:val="clear" w:pos="567"/>
              </w:tabs>
              <w:rPr>
                <w:sz w:val="16"/>
              </w:rPr>
            </w:pPr>
          </w:p>
        </w:tc>
        <w:tc>
          <w:tcPr>
            <w:tcW w:w="2038" w:type="dxa"/>
          </w:tcPr>
          <w:p w14:paraId="4F2E42CA" w14:textId="77777777" w:rsidR="00744129" w:rsidRPr="006B2793" w:rsidRDefault="00744129" w:rsidP="00744129">
            <w:pPr>
              <w:pStyle w:val="TAL"/>
              <w:tabs>
                <w:tab w:val="clear" w:pos="284"/>
                <w:tab w:val="clear" w:pos="567"/>
              </w:tabs>
              <w:rPr>
                <w:sz w:val="16"/>
              </w:rPr>
            </w:pPr>
          </w:p>
        </w:tc>
        <w:tc>
          <w:tcPr>
            <w:tcW w:w="1340" w:type="dxa"/>
          </w:tcPr>
          <w:p w14:paraId="3CC5116E" w14:textId="77777777" w:rsidR="00744129" w:rsidRPr="006B2793" w:rsidRDefault="00744129" w:rsidP="00744129">
            <w:pPr>
              <w:pStyle w:val="TAL"/>
              <w:tabs>
                <w:tab w:val="clear" w:pos="284"/>
                <w:tab w:val="clear" w:pos="567"/>
              </w:tabs>
              <w:rPr>
                <w:sz w:val="16"/>
              </w:rPr>
            </w:pPr>
            <w:r w:rsidRPr="006B2793">
              <w:rPr>
                <w:sz w:val="16"/>
              </w:rPr>
              <w:t>Revision of SP-191192. Approved</w:t>
            </w:r>
          </w:p>
        </w:tc>
        <w:tc>
          <w:tcPr>
            <w:tcW w:w="986" w:type="dxa"/>
          </w:tcPr>
          <w:p w14:paraId="6F3A7ED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2206B00" w14:textId="77777777" w:rsidR="00744129" w:rsidRPr="006B2793" w:rsidRDefault="00744129" w:rsidP="00744129">
            <w:pPr>
              <w:pStyle w:val="TAL"/>
              <w:tabs>
                <w:tab w:val="clear" w:pos="284"/>
                <w:tab w:val="clear" w:pos="567"/>
              </w:tabs>
              <w:rPr>
                <w:sz w:val="16"/>
              </w:rPr>
            </w:pPr>
          </w:p>
        </w:tc>
      </w:tr>
      <w:tr w:rsidR="00744129" w:rsidRPr="00200359" w14:paraId="46C1153C" w14:textId="77777777" w:rsidTr="00744129">
        <w:tc>
          <w:tcPr>
            <w:tcW w:w="675" w:type="dxa"/>
          </w:tcPr>
          <w:p w14:paraId="74AF36BA"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00D3666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191339</w:t>
            </w:r>
          </w:p>
        </w:tc>
        <w:tc>
          <w:tcPr>
            <w:tcW w:w="948" w:type="dxa"/>
          </w:tcPr>
          <w:p w14:paraId="490C0F07"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6EA94D51" w14:textId="77777777" w:rsidR="00744129" w:rsidRPr="006B2793" w:rsidRDefault="00744129" w:rsidP="00744129">
            <w:pPr>
              <w:pStyle w:val="TAL"/>
              <w:tabs>
                <w:tab w:val="clear" w:pos="284"/>
                <w:tab w:val="clear" w:pos="567"/>
              </w:tabs>
              <w:rPr>
                <w:sz w:val="16"/>
              </w:rPr>
            </w:pPr>
            <w:r w:rsidRPr="006B2793">
              <w:rPr>
                <w:sz w:val="16"/>
              </w:rPr>
              <w:t>32.291 CR0198R1 (Rel-16, 'A'): Rel-16 CR 32.291 Update OpenAPI version</w:t>
            </w:r>
          </w:p>
        </w:tc>
        <w:tc>
          <w:tcPr>
            <w:tcW w:w="1519" w:type="dxa"/>
          </w:tcPr>
          <w:p w14:paraId="7008168E" w14:textId="77777777"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14:paraId="015648CA" w14:textId="77777777" w:rsidR="00744129" w:rsidRPr="006B2793" w:rsidRDefault="00744129" w:rsidP="00744129">
            <w:pPr>
              <w:pStyle w:val="TAL"/>
              <w:tabs>
                <w:tab w:val="clear" w:pos="284"/>
                <w:tab w:val="clear" w:pos="567"/>
              </w:tabs>
              <w:rPr>
                <w:sz w:val="16"/>
              </w:rPr>
            </w:pPr>
            <w:r w:rsidRPr="006B2793">
              <w:rPr>
                <w:sz w:val="16"/>
              </w:rPr>
              <w:t>32.291</w:t>
            </w:r>
          </w:p>
        </w:tc>
        <w:tc>
          <w:tcPr>
            <w:tcW w:w="661" w:type="dxa"/>
          </w:tcPr>
          <w:p w14:paraId="663322F4" w14:textId="77777777" w:rsidR="00744129" w:rsidRPr="006B2793" w:rsidRDefault="00744129" w:rsidP="00744129">
            <w:pPr>
              <w:pStyle w:val="TAL"/>
              <w:tabs>
                <w:tab w:val="clear" w:pos="284"/>
                <w:tab w:val="clear" w:pos="567"/>
              </w:tabs>
              <w:rPr>
                <w:sz w:val="16"/>
              </w:rPr>
            </w:pPr>
            <w:r w:rsidRPr="006B2793">
              <w:rPr>
                <w:sz w:val="16"/>
              </w:rPr>
              <w:t>0198</w:t>
            </w:r>
          </w:p>
        </w:tc>
        <w:tc>
          <w:tcPr>
            <w:tcW w:w="688" w:type="dxa"/>
          </w:tcPr>
          <w:p w14:paraId="52D0E5F9" w14:textId="77777777" w:rsidR="00744129" w:rsidRPr="006B2793" w:rsidRDefault="00744129" w:rsidP="00744129">
            <w:pPr>
              <w:pStyle w:val="TAL"/>
              <w:tabs>
                <w:tab w:val="clear" w:pos="284"/>
                <w:tab w:val="clear" w:pos="567"/>
              </w:tabs>
              <w:rPr>
                <w:sz w:val="16"/>
              </w:rPr>
            </w:pPr>
            <w:r w:rsidRPr="006B2793">
              <w:rPr>
                <w:sz w:val="16"/>
              </w:rPr>
              <w:t>1</w:t>
            </w:r>
          </w:p>
        </w:tc>
        <w:tc>
          <w:tcPr>
            <w:tcW w:w="474" w:type="dxa"/>
          </w:tcPr>
          <w:p w14:paraId="33136603" w14:textId="77777777" w:rsidR="00744129" w:rsidRPr="006B2793" w:rsidRDefault="00744129" w:rsidP="00744129">
            <w:pPr>
              <w:pStyle w:val="TAL"/>
              <w:tabs>
                <w:tab w:val="clear" w:pos="284"/>
                <w:tab w:val="clear" w:pos="567"/>
              </w:tabs>
              <w:rPr>
                <w:sz w:val="16"/>
              </w:rPr>
            </w:pPr>
            <w:r w:rsidRPr="006B2793">
              <w:rPr>
                <w:sz w:val="16"/>
              </w:rPr>
              <w:t>A</w:t>
            </w:r>
          </w:p>
        </w:tc>
        <w:tc>
          <w:tcPr>
            <w:tcW w:w="661" w:type="dxa"/>
          </w:tcPr>
          <w:p w14:paraId="0A3D51CB" w14:textId="77777777" w:rsidR="00744129" w:rsidRPr="006B2793" w:rsidRDefault="00744129" w:rsidP="00744129">
            <w:pPr>
              <w:pStyle w:val="TAL"/>
              <w:tabs>
                <w:tab w:val="clear" w:pos="284"/>
                <w:tab w:val="clear" w:pos="567"/>
              </w:tabs>
              <w:rPr>
                <w:sz w:val="16"/>
              </w:rPr>
            </w:pPr>
            <w:r w:rsidRPr="006B2793">
              <w:rPr>
                <w:sz w:val="16"/>
              </w:rPr>
              <w:t>16.1.1</w:t>
            </w:r>
          </w:p>
        </w:tc>
        <w:tc>
          <w:tcPr>
            <w:tcW w:w="511" w:type="dxa"/>
          </w:tcPr>
          <w:p w14:paraId="6D777DE8"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C263115"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0035B997" w14:textId="77777777" w:rsidR="00744129" w:rsidRPr="006B2793" w:rsidRDefault="00744129" w:rsidP="00744129">
            <w:pPr>
              <w:pStyle w:val="TAL"/>
              <w:tabs>
                <w:tab w:val="clear" w:pos="284"/>
                <w:tab w:val="clear" w:pos="567"/>
              </w:tabs>
              <w:rPr>
                <w:sz w:val="16"/>
              </w:rPr>
            </w:pPr>
            <w:r w:rsidRPr="006B2793">
              <w:rPr>
                <w:sz w:val="16"/>
              </w:rPr>
              <w:t>Revision of SP-191207. This CR was approved.</w:t>
            </w:r>
          </w:p>
        </w:tc>
        <w:tc>
          <w:tcPr>
            <w:tcW w:w="986" w:type="dxa"/>
          </w:tcPr>
          <w:p w14:paraId="281D89D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03E72A6" w14:textId="77777777" w:rsidR="00744129" w:rsidRPr="006B2793" w:rsidRDefault="00744129" w:rsidP="00744129">
            <w:pPr>
              <w:pStyle w:val="TAL"/>
              <w:tabs>
                <w:tab w:val="clear" w:pos="284"/>
                <w:tab w:val="clear" w:pos="567"/>
              </w:tabs>
              <w:rPr>
                <w:sz w:val="16"/>
              </w:rPr>
            </w:pPr>
          </w:p>
        </w:tc>
      </w:tr>
      <w:tr w:rsidR="00744129" w:rsidRPr="00200359" w14:paraId="505EF2BD" w14:textId="77777777" w:rsidTr="00744129">
        <w:tc>
          <w:tcPr>
            <w:tcW w:w="675" w:type="dxa"/>
          </w:tcPr>
          <w:p w14:paraId="78586AD9"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307EEA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191340</w:t>
            </w:r>
          </w:p>
        </w:tc>
        <w:tc>
          <w:tcPr>
            <w:tcW w:w="948" w:type="dxa"/>
          </w:tcPr>
          <w:p w14:paraId="125C8020" w14:textId="77777777" w:rsidR="00744129" w:rsidRPr="006B2793" w:rsidRDefault="00744129" w:rsidP="00744129">
            <w:pPr>
              <w:pStyle w:val="TAL"/>
              <w:tabs>
                <w:tab w:val="clear" w:pos="284"/>
                <w:tab w:val="clear" w:pos="567"/>
              </w:tabs>
              <w:rPr>
                <w:sz w:val="16"/>
              </w:rPr>
            </w:pPr>
            <w:r w:rsidRPr="006B2793">
              <w:rPr>
                <w:sz w:val="16"/>
              </w:rPr>
              <w:t>Other</w:t>
            </w:r>
          </w:p>
        </w:tc>
        <w:tc>
          <w:tcPr>
            <w:tcW w:w="2188" w:type="dxa"/>
          </w:tcPr>
          <w:p w14:paraId="01AC094C" w14:textId="77777777" w:rsidR="00744129" w:rsidRPr="006B2793" w:rsidRDefault="00744129" w:rsidP="00744129">
            <w:pPr>
              <w:pStyle w:val="TAL"/>
              <w:tabs>
                <w:tab w:val="clear" w:pos="284"/>
                <w:tab w:val="clear" w:pos="567"/>
              </w:tabs>
              <w:rPr>
                <w:sz w:val="16"/>
              </w:rPr>
            </w:pPr>
            <w:r w:rsidRPr="006B2793">
              <w:rPr>
                <w:sz w:val="16"/>
              </w:rPr>
              <w:t>Working agreement for Rel-17 timeline in TSG SA</w:t>
            </w:r>
          </w:p>
        </w:tc>
        <w:tc>
          <w:tcPr>
            <w:tcW w:w="1519" w:type="dxa"/>
          </w:tcPr>
          <w:p w14:paraId="3FED4887"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0D044B6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8CE39A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A87EB6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B5EBFE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CF614C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788184A" w14:textId="77777777" w:rsidR="00744129" w:rsidRPr="006B2793" w:rsidRDefault="00744129" w:rsidP="00744129">
            <w:pPr>
              <w:pStyle w:val="TAL"/>
              <w:tabs>
                <w:tab w:val="clear" w:pos="284"/>
                <w:tab w:val="clear" w:pos="567"/>
              </w:tabs>
              <w:rPr>
                <w:sz w:val="16"/>
              </w:rPr>
            </w:pPr>
          </w:p>
        </w:tc>
        <w:tc>
          <w:tcPr>
            <w:tcW w:w="2038" w:type="dxa"/>
          </w:tcPr>
          <w:p w14:paraId="3B18D4B5" w14:textId="77777777" w:rsidR="00744129" w:rsidRPr="006B2793" w:rsidRDefault="00744129" w:rsidP="00744129">
            <w:pPr>
              <w:pStyle w:val="TAL"/>
              <w:tabs>
                <w:tab w:val="clear" w:pos="284"/>
                <w:tab w:val="clear" w:pos="567"/>
              </w:tabs>
              <w:rPr>
                <w:sz w:val="16"/>
              </w:rPr>
            </w:pPr>
          </w:p>
        </w:tc>
        <w:tc>
          <w:tcPr>
            <w:tcW w:w="1340" w:type="dxa"/>
          </w:tcPr>
          <w:p w14:paraId="42A4E71D" w14:textId="77777777" w:rsidR="00744129" w:rsidRPr="006B2793" w:rsidRDefault="00744129" w:rsidP="00744129">
            <w:pPr>
              <w:pStyle w:val="TAL"/>
              <w:tabs>
                <w:tab w:val="clear" w:pos="284"/>
                <w:tab w:val="clear" w:pos="567"/>
              </w:tabs>
              <w:rPr>
                <w:sz w:val="16"/>
              </w:rPr>
            </w:pPr>
            <w:r w:rsidRPr="006B2793">
              <w:rPr>
                <w:sz w:val="16"/>
              </w:rPr>
              <w:t>The issue was extensively discussed and the working Agreement proposal was withdrawn.</w:t>
            </w:r>
          </w:p>
        </w:tc>
        <w:tc>
          <w:tcPr>
            <w:tcW w:w="986" w:type="dxa"/>
          </w:tcPr>
          <w:p w14:paraId="4B4328B0"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6A7CCA04" w14:textId="77777777" w:rsidR="00744129" w:rsidRPr="006B2793" w:rsidRDefault="00744129" w:rsidP="00744129">
            <w:pPr>
              <w:pStyle w:val="TAL"/>
              <w:tabs>
                <w:tab w:val="clear" w:pos="284"/>
                <w:tab w:val="clear" w:pos="567"/>
              </w:tabs>
              <w:rPr>
                <w:sz w:val="16"/>
              </w:rPr>
            </w:pPr>
          </w:p>
        </w:tc>
      </w:tr>
      <w:tr w:rsidR="00744129" w:rsidRPr="00200359" w14:paraId="4A614DCC" w14:textId="77777777" w:rsidTr="00744129">
        <w:tc>
          <w:tcPr>
            <w:tcW w:w="675" w:type="dxa"/>
          </w:tcPr>
          <w:p w14:paraId="65931D17"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7CFF2C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191341</w:t>
            </w:r>
          </w:p>
        </w:tc>
        <w:tc>
          <w:tcPr>
            <w:tcW w:w="948" w:type="dxa"/>
          </w:tcPr>
          <w:p w14:paraId="5FA21DC0" w14:textId="77777777" w:rsidR="00744129" w:rsidRPr="006B2793" w:rsidRDefault="00744129" w:rsidP="00744129">
            <w:pPr>
              <w:pStyle w:val="TAL"/>
              <w:tabs>
                <w:tab w:val="clear" w:pos="284"/>
                <w:tab w:val="clear" w:pos="567"/>
              </w:tabs>
              <w:rPr>
                <w:sz w:val="16"/>
              </w:rPr>
            </w:pPr>
            <w:r w:rsidRPr="006B2793">
              <w:rPr>
                <w:sz w:val="16"/>
              </w:rPr>
              <w:t>Other</w:t>
            </w:r>
          </w:p>
        </w:tc>
        <w:tc>
          <w:tcPr>
            <w:tcW w:w="2188" w:type="dxa"/>
          </w:tcPr>
          <w:p w14:paraId="695C3DF1" w14:textId="77777777" w:rsidR="00744129" w:rsidRPr="006B2793" w:rsidRDefault="00744129" w:rsidP="00744129">
            <w:pPr>
              <w:pStyle w:val="TAL"/>
              <w:tabs>
                <w:tab w:val="clear" w:pos="284"/>
                <w:tab w:val="clear" w:pos="567"/>
              </w:tabs>
              <w:rPr>
                <w:sz w:val="16"/>
              </w:rPr>
            </w:pPr>
            <w:r w:rsidRPr="006B2793">
              <w:rPr>
                <w:sz w:val="16"/>
              </w:rPr>
              <w:t>Proposed way forward for Rel-17 timeline in TSG SA</w:t>
            </w:r>
          </w:p>
        </w:tc>
        <w:tc>
          <w:tcPr>
            <w:tcW w:w="1519" w:type="dxa"/>
          </w:tcPr>
          <w:p w14:paraId="12C135AC"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1934C94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1A485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055F72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CF6E92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75A9B0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9F99DE0" w14:textId="77777777" w:rsidR="00744129" w:rsidRPr="006B2793" w:rsidRDefault="00744129" w:rsidP="00744129">
            <w:pPr>
              <w:pStyle w:val="TAL"/>
              <w:tabs>
                <w:tab w:val="clear" w:pos="284"/>
                <w:tab w:val="clear" w:pos="567"/>
              </w:tabs>
              <w:rPr>
                <w:sz w:val="16"/>
              </w:rPr>
            </w:pPr>
          </w:p>
        </w:tc>
        <w:tc>
          <w:tcPr>
            <w:tcW w:w="2038" w:type="dxa"/>
          </w:tcPr>
          <w:p w14:paraId="782A87C4" w14:textId="77777777" w:rsidR="00744129" w:rsidRPr="006B2793" w:rsidRDefault="00744129" w:rsidP="00744129">
            <w:pPr>
              <w:pStyle w:val="TAL"/>
              <w:tabs>
                <w:tab w:val="clear" w:pos="284"/>
                <w:tab w:val="clear" w:pos="567"/>
              </w:tabs>
              <w:rPr>
                <w:sz w:val="16"/>
              </w:rPr>
            </w:pPr>
          </w:p>
        </w:tc>
        <w:tc>
          <w:tcPr>
            <w:tcW w:w="1340" w:type="dxa"/>
          </w:tcPr>
          <w:p w14:paraId="12A771E7" w14:textId="77777777" w:rsidR="00744129" w:rsidRPr="006B2793" w:rsidRDefault="00744129" w:rsidP="00744129">
            <w:pPr>
              <w:pStyle w:val="TAL"/>
              <w:tabs>
                <w:tab w:val="clear" w:pos="284"/>
                <w:tab w:val="clear" w:pos="567"/>
              </w:tabs>
              <w:rPr>
                <w:sz w:val="16"/>
              </w:rPr>
            </w:pPr>
            <w:r w:rsidRPr="006B2793">
              <w:rPr>
                <w:sz w:val="16"/>
              </w:rPr>
              <w:t>This proposal was translated into a Working agreement in SP-191340, but that was finally withdrawn. Noted</w:t>
            </w:r>
          </w:p>
        </w:tc>
        <w:tc>
          <w:tcPr>
            <w:tcW w:w="986" w:type="dxa"/>
          </w:tcPr>
          <w:p w14:paraId="3CC95C99"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3F21D78" w14:textId="77777777" w:rsidR="00744129" w:rsidRPr="006B2793" w:rsidRDefault="00744129" w:rsidP="00744129">
            <w:pPr>
              <w:pStyle w:val="TAL"/>
              <w:tabs>
                <w:tab w:val="clear" w:pos="284"/>
                <w:tab w:val="clear" w:pos="567"/>
              </w:tabs>
              <w:rPr>
                <w:sz w:val="16"/>
              </w:rPr>
            </w:pPr>
          </w:p>
        </w:tc>
      </w:tr>
      <w:tr w:rsidR="00744129" w:rsidRPr="00200359" w14:paraId="1A429F13" w14:textId="77777777" w:rsidTr="00744129">
        <w:tc>
          <w:tcPr>
            <w:tcW w:w="675" w:type="dxa"/>
          </w:tcPr>
          <w:p w14:paraId="11F276B6"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DC0D14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191342</w:t>
            </w:r>
          </w:p>
        </w:tc>
        <w:tc>
          <w:tcPr>
            <w:tcW w:w="948" w:type="dxa"/>
          </w:tcPr>
          <w:p w14:paraId="092A3EC2"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34B64C67" w14:textId="77777777"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14:paraId="509DE089" w14:textId="77777777"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14:paraId="53BBCEC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6F9389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1FC891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025075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797340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EB2D8F7" w14:textId="77777777" w:rsidR="00744129" w:rsidRPr="006B2793" w:rsidRDefault="00744129" w:rsidP="00744129">
            <w:pPr>
              <w:pStyle w:val="TAL"/>
              <w:tabs>
                <w:tab w:val="clear" w:pos="284"/>
                <w:tab w:val="clear" w:pos="567"/>
              </w:tabs>
              <w:rPr>
                <w:sz w:val="16"/>
              </w:rPr>
            </w:pPr>
          </w:p>
        </w:tc>
        <w:tc>
          <w:tcPr>
            <w:tcW w:w="2038" w:type="dxa"/>
          </w:tcPr>
          <w:p w14:paraId="6E3A43F5" w14:textId="77777777" w:rsidR="00744129" w:rsidRPr="006B2793" w:rsidRDefault="00744129" w:rsidP="00744129">
            <w:pPr>
              <w:pStyle w:val="TAL"/>
              <w:tabs>
                <w:tab w:val="clear" w:pos="284"/>
                <w:tab w:val="clear" w:pos="567"/>
              </w:tabs>
              <w:rPr>
                <w:sz w:val="16"/>
              </w:rPr>
            </w:pPr>
          </w:p>
        </w:tc>
        <w:tc>
          <w:tcPr>
            <w:tcW w:w="1340" w:type="dxa"/>
          </w:tcPr>
          <w:p w14:paraId="4C4E121A" w14:textId="77777777" w:rsidR="00744129" w:rsidRPr="006B2793" w:rsidRDefault="00744129" w:rsidP="00744129">
            <w:pPr>
              <w:pStyle w:val="TAL"/>
              <w:tabs>
                <w:tab w:val="clear" w:pos="284"/>
                <w:tab w:val="clear" w:pos="567"/>
              </w:tabs>
              <w:rPr>
                <w:sz w:val="16"/>
              </w:rPr>
            </w:pPr>
            <w:r w:rsidRPr="006B2793">
              <w:rPr>
                <w:sz w:val="16"/>
              </w:rPr>
              <w:t>Revision of SP-191334. This was endorsed.</w:t>
            </w:r>
          </w:p>
        </w:tc>
        <w:tc>
          <w:tcPr>
            <w:tcW w:w="986" w:type="dxa"/>
          </w:tcPr>
          <w:p w14:paraId="6A195246"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687637AC" w14:textId="77777777" w:rsidR="00744129" w:rsidRPr="006B2793" w:rsidRDefault="00744129" w:rsidP="00744129">
            <w:pPr>
              <w:pStyle w:val="TAL"/>
              <w:tabs>
                <w:tab w:val="clear" w:pos="284"/>
                <w:tab w:val="clear" w:pos="567"/>
              </w:tabs>
              <w:rPr>
                <w:sz w:val="16"/>
              </w:rPr>
            </w:pPr>
          </w:p>
        </w:tc>
      </w:tr>
      <w:tr w:rsidR="00744129" w:rsidRPr="00200359" w14:paraId="6C996E86" w14:textId="77777777" w:rsidTr="00744129">
        <w:tc>
          <w:tcPr>
            <w:tcW w:w="675" w:type="dxa"/>
          </w:tcPr>
          <w:p w14:paraId="08DD4A5D"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C7A769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191343</w:t>
            </w:r>
          </w:p>
        </w:tc>
        <w:tc>
          <w:tcPr>
            <w:tcW w:w="948" w:type="dxa"/>
          </w:tcPr>
          <w:p w14:paraId="7123C65B"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047D92EA" w14:textId="77777777"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14:paraId="6079C63D" w14:textId="77777777"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14:paraId="3AB70AF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B2BB84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748ADB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A3D3B5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A1A6E2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301413C" w14:textId="77777777" w:rsidR="00744129" w:rsidRPr="006B2793" w:rsidRDefault="00744129" w:rsidP="00744129">
            <w:pPr>
              <w:pStyle w:val="TAL"/>
              <w:tabs>
                <w:tab w:val="clear" w:pos="284"/>
                <w:tab w:val="clear" w:pos="567"/>
              </w:tabs>
              <w:rPr>
                <w:sz w:val="16"/>
              </w:rPr>
            </w:pPr>
          </w:p>
        </w:tc>
        <w:tc>
          <w:tcPr>
            <w:tcW w:w="2038" w:type="dxa"/>
          </w:tcPr>
          <w:p w14:paraId="22307DEE" w14:textId="77777777" w:rsidR="00744129" w:rsidRPr="006B2793" w:rsidRDefault="00744129" w:rsidP="00744129">
            <w:pPr>
              <w:pStyle w:val="TAL"/>
              <w:tabs>
                <w:tab w:val="clear" w:pos="284"/>
                <w:tab w:val="clear" w:pos="567"/>
              </w:tabs>
              <w:rPr>
                <w:sz w:val="16"/>
              </w:rPr>
            </w:pPr>
          </w:p>
        </w:tc>
        <w:tc>
          <w:tcPr>
            <w:tcW w:w="1340" w:type="dxa"/>
          </w:tcPr>
          <w:p w14:paraId="395BD2DA" w14:textId="77777777" w:rsidR="00744129" w:rsidRPr="006B2793" w:rsidRDefault="00744129" w:rsidP="00744129">
            <w:pPr>
              <w:pStyle w:val="TAL"/>
              <w:tabs>
                <w:tab w:val="clear" w:pos="284"/>
                <w:tab w:val="clear" w:pos="567"/>
              </w:tabs>
              <w:rPr>
                <w:sz w:val="16"/>
              </w:rPr>
            </w:pPr>
            <w:r w:rsidRPr="006B2793">
              <w:rPr>
                <w:sz w:val="16"/>
              </w:rPr>
              <w:t>Revision of SP-191310. Revised to SP-191354.</w:t>
            </w:r>
          </w:p>
        </w:tc>
        <w:tc>
          <w:tcPr>
            <w:tcW w:w="986" w:type="dxa"/>
          </w:tcPr>
          <w:p w14:paraId="12B4C24D"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B8EB3E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191354</w:t>
            </w:r>
          </w:p>
        </w:tc>
      </w:tr>
      <w:tr w:rsidR="00744129" w:rsidRPr="00200359" w14:paraId="0ED5E343" w14:textId="77777777" w:rsidTr="00744129">
        <w:tc>
          <w:tcPr>
            <w:tcW w:w="675" w:type="dxa"/>
          </w:tcPr>
          <w:p w14:paraId="55320C4E"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C0EEF7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191344</w:t>
            </w:r>
          </w:p>
        </w:tc>
        <w:tc>
          <w:tcPr>
            <w:tcW w:w="948" w:type="dxa"/>
          </w:tcPr>
          <w:p w14:paraId="64058DFB"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4424C9CC" w14:textId="77777777"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14:paraId="525E7B5D" w14:textId="77777777"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14:paraId="0DAF79F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FE7217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0FBD48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8153A6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6D4DF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954E0EA" w14:textId="77777777" w:rsidR="00744129" w:rsidRPr="006B2793" w:rsidRDefault="00744129" w:rsidP="00744129">
            <w:pPr>
              <w:pStyle w:val="TAL"/>
              <w:tabs>
                <w:tab w:val="clear" w:pos="284"/>
                <w:tab w:val="clear" w:pos="567"/>
              </w:tabs>
              <w:rPr>
                <w:sz w:val="16"/>
              </w:rPr>
            </w:pPr>
          </w:p>
        </w:tc>
        <w:tc>
          <w:tcPr>
            <w:tcW w:w="2038" w:type="dxa"/>
          </w:tcPr>
          <w:p w14:paraId="68451EDD" w14:textId="77777777" w:rsidR="00744129" w:rsidRPr="006B2793" w:rsidRDefault="00744129" w:rsidP="00744129">
            <w:pPr>
              <w:pStyle w:val="TAL"/>
              <w:tabs>
                <w:tab w:val="clear" w:pos="284"/>
                <w:tab w:val="clear" w:pos="567"/>
              </w:tabs>
              <w:rPr>
                <w:sz w:val="16"/>
              </w:rPr>
            </w:pPr>
          </w:p>
        </w:tc>
        <w:tc>
          <w:tcPr>
            <w:tcW w:w="1340" w:type="dxa"/>
          </w:tcPr>
          <w:p w14:paraId="3EBDE46B" w14:textId="77777777" w:rsidR="00744129" w:rsidRPr="006B2793" w:rsidRDefault="00744129" w:rsidP="00744129">
            <w:pPr>
              <w:pStyle w:val="TAL"/>
              <w:tabs>
                <w:tab w:val="clear" w:pos="284"/>
                <w:tab w:val="clear" w:pos="567"/>
              </w:tabs>
              <w:rPr>
                <w:sz w:val="16"/>
              </w:rPr>
            </w:pPr>
            <w:r w:rsidRPr="006B2793">
              <w:rPr>
                <w:sz w:val="16"/>
              </w:rPr>
              <w:t>Revision of SP-191311. Revised to SP-191351.</w:t>
            </w:r>
          </w:p>
        </w:tc>
        <w:tc>
          <w:tcPr>
            <w:tcW w:w="986" w:type="dxa"/>
          </w:tcPr>
          <w:p w14:paraId="15F0B870"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EE052D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191351</w:t>
            </w:r>
          </w:p>
        </w:tc>
      </w:tr>
      <w:tr w:rsidR="00744129" w:rsidRPr="00200359" w14:paraId="4B171985" w14:textId="77777777" w:rsidTr="00744129">
        <w:tc>
          <w:tcPr>
            <w:tcW w:w="675" w:type="dxa"/>
          </w:tcPr>
          <w:p w14:paraId="3E7C31D2"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D900CC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191345</w:t>
            </w:r>
          </w:p>
        </w:tc>
        <w:tc>
          <w:tcPr>
            <w:tcW w:w="948" w:type="dxa"/>
          </w:tcPr>
          <w:p w14:paraId="5A46C658"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68340392" w14:textId="77777777"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14:paraId="2E79DD91" w14:textId="77777777"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14:paraId="1435E23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234FA7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579FCA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3DD6BF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08343C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6CC4F30" w14:textId="77777777" w:rsidR="00744129" w:rsidRPr="006B2793" w:rsidRDefault="00744129" w:rsidP="00744129">
            <w:pPr>
              <w:pStyle w:val="TAL"/>
              <w:tabs>
                <w:tab w:val="clear" w:pos="284"/>
                <w:tab w:val="clear" w:pos="567"/>
              </w:tabs>
              <w:rPr>
                <w:sz w:val="16"/>
              </w:rPr>
            </w:pPr>
          </w:p>
        </w:tc>
        <w:tc>
          <w:tcPr>
            <w:tcW w:w="2038" w:type="dxa"/>
          </w:tcPr>
          <w:p w14:paraId="67069DC1" w14:textId="77777777" w:rsidR="00744129" w:rsidRPr="006B2793" w:rsidRDefault="00744129" w:rsidP="00744129">
            <w:pPr>
              <w:pStyle w:val="TAL"/>
              <w:tabs>
                <w:tab w:val="clear" w:pos="284"/>
                <w:tab w:val="clear" w:pos="567"/>
              </w:tabs>
              <w:rPr>
                <w:sz w:val="16"/>
              </w:rPr>
            </w:pPr>
          </w:p>
        </w:tc>
        <w:tc>
          <w:tcPr>
            <w:tcW w:w="1340" w:type="dxa"/>
          </w:tcPr>
          <w:p w14:paraId="03DEF399" w14:textId="77777777" w:rsidR="00744129" w:rsidRPr="006B2793" w:rsidRDefault="00744129" w:rsidP="00744129">
            <w:pPr>
              <w:pStyle w:val="TAL"/>
              <w:tabs>
                <w:tab w:val="clear" w:pos="284"/>
                <w:tab w:val="clear" w:pos="567"/>
              </w:tabs>
              <w:rPr>
                <w:sz w:val="16"/>
              </w:rPr>
            </w:pPr>
            <w:r w:rsidRPr="006B2793">
              <w:rPr>
                <w:sz w:val="16"/>
              </w:rPr>
              <w:t>Revision of SP-191322. Revised to SP-191352.</w:t>
            </w:r>
          </w:p>
        </w:tc>
        <w:tc>
          <w:tcPr>
            <w:tcW w:w="986" w:type="dxa"/>
          </w:tcPr>
          <w:p w14:paraId="1B33D913"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F1B72F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191352</w:t>
            </w:r>
          </w:p>
        </w:tc>
      </w:tr>
      <w:tr w:rsidR="00744129" w:rsidRPr="00200359" w14:paraId="7EC31261" w14:textId="77777777" w:rsidTr="00744129">
        <w:tc>
          <w:tcPr>
            <w:tcW w:w="675" w:type="dxa"/>
          </w:tcPr>
          <w:p w14:paraId="503AD357"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BCA8A2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191346</w:t>
            </w:r>
          </w:p>
        </w:tc>
        <w:tc>
          <w:tcPr>
            <w:tcW w:w="948" w:type="dxa"/>
          </w:tcPr>
          <w:p w14:paraId="2422899B"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5C05C2F8" w14:textId="77777777"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14:paraId="64157EC1" w14:textId="77777777"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14:paraId="27ACAA1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056D5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93FDB8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1D488E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193EF3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34DC64A" w14:textId="77777777" w:rsidR="00744129" w:rsidRPr="006B2793" w:rsidRDefault="00744129" w:rsidP="00744129">
            <w:pPr>
              <w:pStyle w:val="TAL"/>
              <w:tabs>
                <w:tab w:val="clear" w:pos="284"/>
                <w:tab w:val="clear" w:pos="567"/>
              </w:tabs>
              <w:rPr>
                <w:sz w:val="16"/>
              </w:rPr>
            </w:pPr>
          </w:p>
        </w:tc>
        <w:tc>
          <w:tcPr>
            <w:tcW w:w="2038" w:type="dxa"/>
          </w:tcPr>
          <w:p w14:paraId="29BCB12B" w14:textId="77777777" w:rsidR="00744129" w:rsidRPr="006B2793" w:rsidRDefault="00744129" w:rsidP="00744129">
            <w:pPr>
              <w:pStyle w:val="TAL"/>
              <w:tabs>
                <w:tab w:val="clear" w:pos="284"/>
                <w:tab w:val="clear" w:pos="567"/>
              </w:tabs>
              <w:rPr>
                <w:sz w:val="16"/>
              </w:rPr>
            </w:pPr>
          </w:p>
        </w:tc>
        <w:tc>
          <w:tcPr>
            <w:tcW w:w="1340" w:type="dxa"/>
          </w:tcPr>
          <w:p w14:paraId="46E57F82" w14:textId="77777777" w:rsidR="00744129" w:rsidRPr="006B2793" w:rsidRDefault="00744129" w:rsidP="00744129">
            <w:pPr>
              <w:pStyle w:val="TAL"/>
              <w:tabs>
                <w:tab w:val="clear" w:pos="284"/>
                <w:tab w:val="clear" w:pos="567"/>
              </w:tabs>
              <w:rPr>
                <w:sz w:val="16"/>
              </w:rPr>
            </w:pPr>
            <w:r w:rsidRPr="006B2793">
              <w:rPr>
                <w:sz w:val="16"/>
              </w:rPr>
              <w:t>Revision of SP-191317. Revised to SP-191373.</w:t>
            </w:r>
          </w:p>
        </w:tc>
        <w:tc>
          <w:tcPr>
            <w:tcW w:w="986" w:type="dxa"/>
          </w:tcPr>
          <w:p w14:paraId="6D59839A"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E1AA1E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191373</w:t>
            </w:r>
          </w:p>
        </w:tc>
      </w:tr>
      <w:tr w:rsidR="00744129" w:rsidRPr="00200359" w14:paraId="220EA96C" w14:textId="77777777" w:rsidTr="00744129">
        <w:tc>
          <w:tcPr>
            <w:tcW w:w="675" w:type="dxa"/>
          </w:tcPr>
          <w:p w14:paraId="1CA51B29" w14:textId="77777777"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14:paraId="050FBA8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191347</w:t>
            </w:r>
          </w:p>
        </w:tc>
        <w:tc>
          <w:tcPr>
            <w:tcW w:w="948" w:type="dxa"/>
          </w:tcPr>
          <w:p w14:paraId="47749813"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5EFAFD79" w14:textId="77777777"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14:paraId="5DDAEC5D" w14:textId="77777777"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14:paraId="32AA8AB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398940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F72B81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F0C258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007FB6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D44EFC5" w14:textId="77777777" w:rsidR="00744129" w:rsidRPr="006B2793" w:rsidRDefault="00744129" w:rsidP="00744129">
            <w:pPr>
              <w:pStyle w:val="TAL"/>
              <w:tabs>
                <w:tab w:val="clear" w:pos="284"/>
                <w:tab w:val="clear" w:pos="567"/>
              </w:tabs>
              <w:rPr>
                <w:sz w:val="16"/>
              </w:rPr>
            </w:pPr>
          </w:p>
        </w:tc>
        <w:tc>
          <w:tcPr>
            <w:tcW w:w="2038" w:type="dxa"/>
          </w:tcPr>
          <w:p w14:paraId="48AF1F60" w14:textId="77777777" w:rsidR="00744129" w:rsidRPr="006B2793" w:rsidRDefault="00744129" w:rsidP="00744129">
            <w:pPr>
              <w:pStyle w:val="TAL"/>
              <w:tabs>
                <w:tab w:val="clear" w:pos="284"/>
                <w:tab w:val="clear" w:pos="567"/>
              </w:tabs>
              <w:rPr>
                <w:sz w:val="16"/>
              </w:rPr>
            </w:pPr>
          </w:p>
        </w:tc>
        <w:tc>
          <w:tcPr>
            <w:tcW w:w="1340" w:type="dxa"/>
          </w:tcPr>
          <w:p w14:paraId="0153724E" w14:textId="77777777" w:rsidR="00744129" w:rsidRPr="006B2793" w:rsidRDefault="00744129" w:rsidP="00744129">
            <w:pPr>
              <w:pStyle w:val="TAL"/>
              <w:tabs>
                <w:tab w:val="clear" w:pos="284"/>
                <w:tab w:val="clear" w:pos="567"/>
              </w:tabs>
              <w:rPr>
                <w:sz w:val="16"/>
              </w:rPr>
            </w:pPr>
            <w:r w:rsidRPr="006B2793">
              <w:rPr>
                <w:sz w:val="16"/>
              </w:rPr>
              <w:t>Revision of SP-191318. Revised to SP-191374.</w:t>
            </w:r>
          </w:p>
        </w:tc>
        <w:tc>
          <w:tcPr>
            <w:tcW w:w="986" w:type="dxa"/>
          </w:tcPr>
          <w:p w14:paraId="7954D84C"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6FAE42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191374</w:t>
            </w:r>
          </w:p>
        </w:tc>
      </w:tr>
      <w:tr w:rsidR="00744129" w:rsidRPr="00200359" w14:paraId="4B960418" w14:textId="77777777" w:rsidTr="00744129">
        <w:tc>
          <w:tcPr>
            <w:tcW w:w="675" w:type="dxa"/>
          </w:tcPr>
          <w:p w14:paraId="2786492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5B0805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191348</w:t>
            </w:r>
          </w:p>
        </w:tc>
        <w:tc>
          <w:tcPr>
            <w:tcW w:w="948" w:type="dxa"/>
          </w:tcPr>
          <w:p w14:paraId="3F3814B2"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657EC601" w14:textId="77777777"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14:paraId="4B7F104B" w14:textId="77777777"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14:paraId="64A0F7B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E4C2BF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B3F0EE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D2A7C0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E5959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FA8119B" w14:textId="77777777" w:rsidR="00744129" w:rsidRPr="006B2793" w:rsidRDefault="00744129" w:rsidP="00744129">
            <w:pPr>
              <w:pStyle w:val="TAL"/>
              <w:tabs>
                <w:tab w:val="clear" w:pos="284"/>
                <w:tab w:val="clear" w:pos="567"/>
              </w:tabs>
              <w:rPr>
                <w:sz w:val="16"/>
              </w:rPr>
            </w:pPr>
          </w:p>
        </w:tc>
        <w:tc>
          <w:tcPr>
            <w:tcW w:w="2038" w:type="dxa"/>
          </w:tcPr>
          <w:p w14:paraId="0DB81BB0" w14:textId="77777777" w:rsidR="00744129" w:rsidRPr="006B2793" w:rsidRDefault="00744129" w:rsidP="00744129">
            <w:pPr>
              <w:pStyle w:val="TAL"/>
              <w:tabs>
                <w:tab w:val="clear" w:pos="284"/>
                <w:tab w:val="clear" w:pos="567"/>
              </w:tabs>
              <w:rPr>
                <w:sz w:val="16"/>
              </w:rPr>
            </w:pPr>
          </w:p>
        </w:tc>
        <w:tc>
          <w:tcPr>
            <w:tcW w:w="1340" w:type="dxa"/>
          </w:tcPr>
          <w:p w14:paraId="6B0AE123" w14:textId="77777777" w:rsidR="00744129" w:rsidRPr="006B2793" w:rsidRDefault="00744129" w:rsidP="00744129">
            <w:pPr>
              <w:pStyle w:val="TAL"/>
              <w:tabs>
                <w:tab w:val="clear" w:pos="284"/>
                <w:tab w:val="clear" w:pos="567"/>
              </w:tabs>
              <w:rPr>
                <w:sz w:val="16"/>
              </w:rPr>
            </w:pPr>
            <w:r w:rsidRPr="006B2793">
              <w:rPr>
                <w:sz w:val="16"/>
              </w:rPr>
              <w:t>Revision of SP-191306. Noted</w:t>
            </w:r>
          </w:p>
        </w:tc>
        <w:tc>
          <w:tcPr>
            <w:tcW w:w="986" w:type="dxa"/>
          </w:tcPr>
          <w:p w14:paraId="1B6BF06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6F18C09" w14:textId="77777777" w:rsidR="00744129" w:rsidRPr="006B2793" w:rsidRDefault="00744129" w:rsidP="00744129">
            <w:pPr>
              <w:pStyle w:val="TAL"/>
              <w:tabs>
                <w:tab w:val="clear" w:pos="284"/>
                <w:tab w:val="clear" w:pos="567"/>
              </w:tabs>
              <w:rPr>
                <w:sz w:val="16"/>
              </w:rPr>
            </w:pPr>
          </w:p>
        </w:tc>
      </w:tr>
      <w:tr w:rsidR="00744129" w:rsidRPr="00200359" w14:paraId="44C5D867" w14:textId="77777777" w:rsidTr="00744129">
        <w:tc>
          <w:tcPr>
            <w:tcW w:w="675" w:type="dxa"/>
          </w:tcPr>
          <w:p w14:paraId="5527E9DB"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74347E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191349</w:t>
            </w:r>
          </w:p>
        </w:tc>
        <w:tc>
          <w:tcPr>
            <w:tcW w:w="948" w:type="dxa"/>
          </w:tcPr>
          <w:p w14:paraId="6B2B5957"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790F3D63"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14:paraId="58B2F6A0" w14:textId="77777777"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14:paraId="64AC351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D7E5CF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3C1823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1AD55F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1C6CFD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32094BF"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3F71FDA" w14:textId="77777777" w:rsidR="00744129" w:rsidRPr="006B2793" w:rsidRDefault="00744129" w:rsidP="00744129">
            <w:pPr>
              <w:pStyle w:val="TAL"/>
              <w:tabs>
                <w:tab w:val="clear" w:pos="284"/>
                <w:tab w:val="clear" w:pos="567"/>
              </w:tabs>
              <w:rPr>
                <w:sz w:val="16"/>
              </w:rPr>
            </w:pPr>
          </w:p>
        </w:tc>
        <w:tc>
          <w:tcPr>
            <w:tcW w:w="1340" w:type="dxa"/>
          </w:tcPr>
          <w:p w14:paraId="1A8DDE71" w14:textId="77777777" w:rsidR="00744129" w:rsidRPr="006B2793" w:rsidRDefault="00744129" w:rsidP="00744129">
            <w:pPr>
              <w:pStyle w:val="TAL"/>
              <w:tabs>
                <w:tab w:val="clear" w:pos="284"/>
                <w:tab w:val="clear" w:pos="567"/>
              </w:tabs>
              <w:rPr>
                <w:sz w:val="16"/>
              </w:rPr>
            </w:pPr>
            <w:r w:rsidRPr="006B2793">
              <w:rPr>
                <w:sz w:val="16"/>
              </w:rPr>
              <w:t>Revision of SP-191287.  WITHDRAWN</w:t>
            </w:r>
          </w:p>
        </w:tc>
        <w:tc>
          <w:tcPr>
            <w:tcW w:w="986" w:type="dxa"/>
          </w:tcPr>
          <w:p w14:paraId="4F9B4C46"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13C9EE40" w14:textId="77777777" w:rsidR="00744129" w:rsidRPr="006B2793" w:rsidRDefault="00744129" w:rsidP="00744129">
            <w:pPr>
              <w:pStyle w:val="TAL"/>
              <w:tabs>
                <w:tab w:val="clear" w:pos="284"/>
                <w:tab w:val="clear" w:pos="567"/>
              </w:tabs>
              <w:rPr>
                <w:sz w:val="16"/>
              </w:rPr>
            </w:pPr>
          </w:p>
        </w:tc>
      </w:tr>
      <w:tr w:rsidR="00744129" w:rsidRPr="00200359" w14:paraId="5A844458" w14:textId="77777777" w:rsidTr="00744129">
        <w:tc>
          <w:tcPr>
            <w:tcW w:w="675" w:type="dxa"/>
          </w:tcPr>
          <w:p w14:paraId="750BC85F"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012E65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191350</w:t>
            </w:r>
          </w:p>
        </w:tc>
        <w:tc>
          <w:tcPr>
            <w:tcW w:w="948" w:type="dxa"/>
          </w:tcPr>
          <w:p w14:paraId="501C4F62"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691E3505" w14:textId="77777777"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14:paraId="46E4F987" w14:textId="77777777"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14:paraId="59457B6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99CADB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AC1D46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8FF05E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A916FF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882224A" w14:textId="77777777" w:rsidR="00744129" w:rsidRPr="006B2793" w:rsidRDefault="00744129" w:rsidP="00744129">
            <w:pPr>
              <w:pStyle w:val="TAL"/>
              <w:tabs>
                <w:tab w:val="clear" w:pos="284"/>
                <w:tab w:val="clear" w:pos="567"/>
              </w:tabs>
              <w:rPr>
                <w:sz w:val="16"/>
              </w:rPr>
            </w:pPr>
          </w:p>
        </w:tc>
        <w:tc>
          <w:tcPr>
            <w:tcW w:w="2038" w:type="dxa"/>
          </w:tcPr>
          <w:p w14:paraId="536A4181" w14:textId="77777777" w:rsidR="00744129" w:rsidRPr="006B2793" w:rsidRDefault="00744129" w:rsidP="00744129">
            <w:pPr>
              <w:pStyle w:val="TAL"/>
              <w:tabs>
                <w:tab w:val="clear" w:pos="284"/>
                <w:tab w:val="clear" w:pos="567"/>
              </w:tabs>
              <w:rPr>
                <w:sz w:val="16"/>
              </w:rPr>
            </w:pPr>
          </w:p>
        </w:tc>
        <w:tc>
          <w:tcPr>
            <w:tcW w:w="1340" w:type="dxa"/>
          </w:tcPr>
          <w:p w14:paraId="2E5FDCCA" w14:textId="77777777" w:rsidR="00744129" w:rsidRPr="006B2793" w:rsidRDefault="00744129" w:rsidP="00744129">
            <w:pPr>
              <w:pStyle w:val="TAL"/>
              <w:tabs>
                <w:tab w:val="clear" w:pos="284"/>
                <w:tab w:val="clear" w:pos="567"/>
              </w:tabs>
              <w:rPr>
                <w:sz w:val="16"/>
              </w:rPr>
            </w:pPr>
            <w:r w:rsidRPr="006B2793">
              <w:rPr>
                <w:sz w:val="16"/>
              </w:rPr>
              <w:t>Revision of SP-191319. Revised to SP-191375.</w:t>
            </w:r>
          </w:p>
        </w:tc>
        <w:tc>
          <w:tcPr>
            <w:tcW w:w="986" w:type="dxa"/>
          </w:tcPr>
          <w:p w14:paraId="2EA5EC94"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E71B04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191375</w:t>
            </w:r>
          </w:p>
        </w:tc>
      </w:tr>
      <w:tr w:rsidR="00744129" w:rsidRPr="00200359" w14:paraId="05876E8F" w14:textId="77777777" w:rsidTr="00744129">
        <w:tc>
          <w:tcPr>
            <w:tcW w:w="675" w:type="dxa"/>
          </w:tcPr>
          <w:p w14:paraId="1F3ED8C9"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90F515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191351</w:t>
            </w:r>
          </w:p>
        </w:tc>
        <w:tc>
          <w:tcPr>
            <w:tcW w:w="948" w:type="dxa"/>
          </w:tcPr>
          <w:p w14:paraId="6BAF500A"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3F9E71A4" w14:textId="77777777"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14:paraId="3C7A6A88" w14:textId="77777777"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14:paraId="3F55C7F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8E4F91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333CCB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540F2D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7B075E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7A7CBF4" w14:textId="77777777" w:rsidR="00744129" w:rsidRPr="006B2793" w:rsidRDefault="00744129" w:rsidP="00744129">
            <w:pPr>
              <w:pStyle w:val="TAL"/>
              <w:tabs>
                <w:tab w:val="clear" w:pos="284"/>
                <w:tab w:val="clear" w:pos="567"/>
              </w:tabs>
              <w:rPr>
                <w:sz w:val="16"/>
              </w:rPr>
            </w:pPr>
          </w:p>
        </w:tc>
        <w:tc>
          <w:tcPr>
            <w:tcW w:w="2038" w:type="dxa"/>
          </w:tcPr>
          <w:p w14:paraId="4B48097C" w14:textId="77777777" w:rsidR="00744129" w:rsidRPr="006B2793" w:rsidRDefault="00744129" w:rsidP="00744129">
            <w:pPr>
              <w:pStyle w:val="TAL"/>
              <w:tabs>
                <w:tab w:val="clear" w:pos="284"/>
                <w:tab w:val="clear" w:pos="567"/>
              </w:tabs>
              <w:rPr>
                <w:sz w:val="16"/>
              </w:rPr>
            </w:pPr>
          </w:p>
        </w:tc>
        <w:tc>
          <w:tcPr>
            <w:tcW w:w="1340" w:type="dxa"/>
          </w:tcPr>
          <w:p w14:paraId="25A0BC94" w14:textId="77777777" w:rsidR="00744129" w:rsidRPr="006B2793" w:rsidRDefault="00744129" w:rsidP="00744129">
            <w:pPr>
              <w:pStyle w:val="TAL"/>
              <w:tabs>
                <w:tab w:val="clear" w:pos="284"/>
                <w:tab w:val="clear" w:pos="567"/>
              </w:tabs>
              <w:rPr>
                <w:sz w:val="16"/>
              </w:rPr>
            </w:pPr>
            <w:r w:rsidRPr="006B2793">
              <w:rPr>
                <w:sz w:val="16"/>
              </w:rPr>
              <w:t>Revision of SP-191344. Revised to SP-191371.</w:t>
            </w:r>
          </w:p>
        </w:tc>
        <w:tc>
          <w:tcPr>
            <w:tcW w:w="986" w:type="dxa"/>
          </w:tcPr>
          <w:p w14:paraId="226F4E23"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3155C6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191371</w:t>
            </w:r>
          </w:p>
        </w:tc>
      </w:tr>
      <w:tr w:rsidR="00744129" w:rsidRPr="00200359" w14:paraId="2A13DBF1" w14:textId="77777777" w:rsidTr="00744129">
        <w:tc>
          <w:tcPr>
            <w:tcW w:w="675" w:type="dxa"/>
          </w:tcPr>
          <w:p w14:paraId="37A916D4"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CDD834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191352</w:t>
            </w:r>
          </w:p>
        </w:tc>
        <w:tc>
          <w:tcPr>
            <w:tcW w:w="948" w:type="dxa"/>
          </w:tcPr>
          <w:p w14:paraId="09031B56"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573C572E" w14:textId="77777777"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14:paraId="40E96E9B" w14:textId="77777777"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14:paraId="5645038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0A630D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2AD2C5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88A8C7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63CD93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767427F" w14:textId="77777777" w:rsidR="00744129" w:rsidRPr="006B2793" w:rsidRDefault="00744129" w:rsidP="00744129">
            <w:pPr>
              <w:pStyle w:val="TAL"/>
              <w:tabs>
                <w:tab w:val="clear" w:pos="284"/>
                <w:tab w:val="clear" w:pos="567"/>
              </w:tabs>
              <w:rPr>
                <w:sz w:val="16"/>
              </w:rPr>
            </w:pPr>
          </w:p>
        </w:tc>
        <w:tc>
          <w:tcPr>
            <w:tcW w:w="2038" w:type="dxa"/>
          </w:tcPr>
          <w:p w14:paraId="6F6EB84F" w14:textId="77777777" w:rsidR="00744129" w:rsidRPr="006B2793" w:rsidRDefault="00744129" w:rsidP="00744129">
            <w:pPr>
              <w:pStyle w:val="TAL"/>
              <w:tabs>
                <w:tab w:val="clear" w:pos="284"/>
                <w:tab w:val="clear" w:pos="567"/>
              </w:tabs>
              <w:rPr>
                <w:sz w:val="16"/>
              </w:rPr>
            </w:pPr>
          </w:p>
        </w:tc>
        <w:tc>
          <w:tcPr>
            <w:tcW w:w="1340" w:type="dxa"/>
          </w:tcPr>
          <w:p w14:paraId="05A1950E" w14:textId="77777777" w:rsidR="00744129" w:rsidRPr="006B2793" w:rsidRDefault="00744129" w:rsidP="00744129">
            <w:pPr>
              <w:pStyle w:val="TAL"/>
              <w:tabs>
                <w:tab w:val="clear" w:pos="284"/>
                <w:tab w:val="clear" w:pos="567"/>
              </w:tabs>
              <w:rPr>
                <w:sz w:val="16"/>
              </w:rPr>
            </w:pPr>
            <w:r w:rsidRPr="006B2793">
              <w:rPr>
                <w:sz w:val="16"/>
              </w:rPr>
              <w:t>Revision of SP-191345. Endorsed</w:t>
            </w:r>
          </w:p>
        </w:tc>
        <w:tc>
          <w:tcPr>
            <w:tcW w:w="986" w:type="dxa"/>
          </w:tcPr>
          <w:p w14:paraId="22DFF25C"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046176B6" w14:textId="77777777" w:rsidR="00744129" w:rsidRPr="006B2793" w:rsidRDefault="00744129" w:rsidP="00744129">
            <w:pPr>
              <w:pStyle w:val="TAL"/>
              <w:tabs>
                <w:tab w:val="clear" w:pos="284"/>
                <w:tab w:val="clear" w:pos="567"/>
              </w:tabs>
              <w:rPr>
                <w:sz w:val="16"/>
              </w:rPr>
            </w:pPr>
          </w:p>
        </w:tc>
      </w:tr>
      <w:tr w:rsidR="00744129" w:rsidRPr="00200359" w14:paraId="621F7EF9" w14:textId="77777777" w:rsidTr="00744129">
        <w:tc>
          <w:tcPr>
            <w:tcW w:w="675" w:type="dxa"/>
          </w:tcPr>
          <w:p w14:paraId="56E96C6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3F008E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191353</w:t>
            </w:r>
          </w:p>
        </w:tc>
        <w:tc>
          <w:tcPr>
            <w:tcW w:w="948" w:type="dxa"/>
          </w:tcPr>
          <w:p w14:paraId="3A915D54"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75B64531" w14:textId="77777777" w:rsidR="00744129" w:rsidRPr="006B2793" w:rsidRDefault="00744129" w:rsidP="00744129">
            <w:pPr>
              <w:pStyle w:val="TAL"/>
              <w:tabs>
                <w:tab w:val="clear" w:pos="284"/>
                <w:tab w:val="clear" w:pos="567"/>
              </w:tabs>
              <w:rPr>
                <w:sz w:val="16"/>
              </w:rPr>
            </w:pPr>
            <w:r w:rsidRPr="006B2793">
              <w:rPr>
                <w:sz w:val="16"/>
              </w:rPr>
              <w:t>FS_MUSIM Work Tasks</w:t>
            </w:r>
          </w:p>
        </w:tc>
        <w:tc>
          <w:tcPr>
            <w:tcW w:w="1519" w:type="dxa"/>
          </w:tcPr>
          <w:p w14:paraId="6C89554B" w14:textId="77777777" w:rsidR="00744129" w:rsidRPr="006B2793" w:rsidRDefault="00744129" w:rsidP="00744129">
            <w:pPr>
              <w:pStyle w:val="TAL"/>
              <w:tabs>
                <w:tab w:val="clear" w:pos="284"/>
                <w:tab w:val="clear" w:pos="567"/>
              </w:tabs>
              <w:rPr>
                <w:sz w:val="16"/>
              </w:rPr>
            </w:pPr>
            <w:r w:rsidRPr="006B2793">
              <w:rPr>
                <w:sz w:val="16"/>
              </w:rPr>
              <w:t>Intel (Rapporteur)</w:t>
            </w:r>
          </w:p>
        </w:tc>
        <w:tc>
          <w:tcPr>
            <w:tcW w:w="1212" w:type="dxa"/>
          </w:tcPr>
          <w:p w14:paraId="6B9A1F0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2A5F27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3548B3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D6E773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1E0E4A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BAFEF4B" w14:textId="77777777" w:rsidR="00744129" w:rsidRPr="006B2793" w:rsidRDefault="00744129" w:rsidP="00744129">
            <w:pPr>
              <w:pStyle w:val="TAL"/>
              <w:tabs>
                <w:tab w:val="clear" w:pos="284"/>
                <w:tab w:val="clear" w:pos="567"/>
              </w:tabs>
              <w:rPr>
                <w:sz w:val="16"/>
              </w:rPr>
            </w:pPr>
          </w:p>
        </w:tc>
        <w:tc>
          <w:tcPr>
            <w:tcW w:w="2038" w:type="dxa"/>
          </w:tcPr>
          <w:p w14:paraId="077C055D" w14:textId="77777777" w:rsidR="00744129" w:rsidRPr="006B2793" w:rsidRDefault="00744129" w:rsidP="00744129">
            <w:pPr>
              <w:pStyle w:val="TAL"/>
              <w:tabs>
                <w:tab w:val="clear" w:pos="284"/>
                <w:tab w:val="clear" w:pos="567"/>
              </w:tabs>
              <w:rPr>
                <w:sz w:val="16"/>
              </w:rPr>
            </w:pPr>
          </w:p>
        </w:tc>
        <w:tc>
          <w:tcPr>
            <w:tcW w:w="1340" w:type="dxa"/>
          </w:tcPr>
          <w:p w14:paraId="3BE67097" w14:textId="77777777" w:rsidR="00744129" w:rsidRPr="006B2793" w:rsidRDefault="00744129" w:rsidP="00744129">
            <w:pPr>
              <w:pStyle w:val="TAL"/>
              <w:tabs>
                <w:tab w:val="clear" w:pos="284"/>
                <w:tab w:val="clear" w:pos="567"/>
              </w:tabs>
              <w:rPr>
                <w:sz w:val="16"/>
              </w:rPr>
            </w:pPr>
            <w:r w:rsidRPr="006B2793">
              <w:rPr>
                <w:sz w:val="16"/>
              </w:rPr>
              <w:t>Revision of SP-191323. This was endorsed.</w:t>
            </w:r>
          </w:p>
        </w:tc>
        <w:tc>
          <w:tcPr>
            <w:tcW w:w="986" w:type="dxa"/>
          </w:tcPr>
          <w:p w14:paraId="127A265A"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731E07D6" w14:textId="77777777" w:rsidR="00744129" w:rsidRPr="006B2793" w:rsidRDefault="00744129" w:rsidP="00744129">
            <w:pPr>
              <w:pStyle w:val="TAL"/>
              <w:tabs>
                <w:tab w:val="clear" w:pos="284"/>
                <w:tab w:val="clear" w:pos="567"/>
              </w:tabs>
              <w:rPr>
                <w:sz w:val="16"/>
              </w:rPr>
            </w:pPr>
          </w:p>
        </w:tc>
      </w:tr>
      <w:tr w:rsidR="00744129" w:rsidRPr="00200359" w14:paraId="405A2712" w14:textId="77777777" w:rsidTr="00744129">
        <w:tc>
          <w:tcPr>
            <w:tcW w:w="675" w:type="dxa"/>
          </w:tcPr>
          <w:p w14:paraId="6D56F564"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C10DC7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191354</w:t>
            </w:r>
          </w:p>
        </w:tc>
        <w:tc>
          <w:tcPr>
            <w:tcW w:w="948" w:type="dxa"/>
          </w:tcPr>
          <w:p w14:paraId="6DE77542"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638A5A9D" w14:textId="77777777"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14:paraId="4DC319C4" w14:textId="77777777"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14:paraId="50C0612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F5BCCB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FC86CA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6FC3D8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5D0F9D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D0DCE33" w14:textId="77777777" w:rsidR="00744129" w:rsidRPr="006B2793" w:rsidRDefault="00744129" w:rsidP="00744129">
            <w:pPr>
              <w:pStyle w:val="TAL"/>
              <w:tabs>
                <w:tab w:val="clear" w:pos="284"/>
                <w:tab w:val="clear" w:pos="567"/>
              </w:tabs>
              <w:rPr>
                <w:sz w:val="16"/>
              </w:rPr>
            </w:pPr>
          </w:p>
        </w:tc>
        <w:tc>
          <w:tcPr>
            <w:tcW w:w="2038" w:type="dxa"/>
          </w:tcPr>
          <w:p w14:paraId="25AC6899" w14:textId="77777777" w:rsidR="00744129" w:rsidRPr="006B2793" w:rsidRDefault="00744129" w:rsidP="00744129">
            <w:pPr>
              <w:pStyle w:val="TAL"/>
              <w:tabs>
                <w:tab w:val="clear" w:pos="284"/>
                <w:tab w:val="clear" w:pos="567"/>
              </w:tabs>
              <w:rPr>
                <w:sz w:val="16"/>
              </w:rPr>
            </w:pPr>
          </w:p>
        </w:tc>
        <w:tc>
          <w:tcPr>
            <w:tcW w:w="1340" w:type="dxa"/>
          </w:tcPr>
          <w:p w14:paraId="623588E7" w14:textId="77777777" w:rsidR="00744129" w:rsidRPr="006B2793" w:rsidRDefault="00744129" w:rsidP="00744129">
            <w:pPr>
              <w:pStyle w:val="TAL"/>
              <w:tabs>
                <w:tab w:val="clear" w:pos="284"/>
                <w:tab w:val="clear" w:pos="567"/>
              </w:tabs>
              <w:rPr>
                <w:sz w:val="16"/>
              </w:rPr>
            </w:pPr>
            <w:r w:rsidRPr="006B2793">
              <w:rPr>
                <w:sz w:val="16"/>
              </w:rPr>
              <w:t>Revision of SP-191343. Revised to SP-191370.</w:t>
            </w:r>
          </w:p>
        </w:tc>
        <w:tc>
          <w:tcPr>
            <w:tcW w:w="986" w:type="dxa"/>
          </w:tcPr>
          <w:p w14:paraId="3AD1DF29"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06AE82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191370</w:t>
            </w:r>
          </w:p>
        </w:tc>
      </w:tr>
      <w:tr w:rsidR="00744129" w:rsidRPr="00200359" w14:paraId="77FE8389" w14:textId="77777777" w:rsidTr="00744129">
        <w:tc>
          <w:tcPr>
            <w:tcW w:w="675" w:type="dxa"/>
          </w:tcPr>
          <w:p w14:paraId="5D99A8C4"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AEC4F2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191355</w:t>
            </w:r>
          </w:p>
        </w:tc>
        <w:tc>
          <w:tcPr>
            <w:tcW w:w="948" w:type="dxa"/>
          </w:tcPr>
          <w:p w14:paraId="06A47C5C"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6F43811A" w14:textId="77777777"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14:paraId="0BBCBEAE" w14:textId="77777777"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14:paraId="62EBD2F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C09C2C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D80F1E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6CC0C1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CF7E56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D27A816" w14:textId="77777777" w:rsidR="00744129" w:rsidRPr="006B2793" w:rsidRDefault="00744129" w:rsidP="00744129">
            <w:pPr>
              <w:pStyle w:val="TAL"/>
              <w:tabs>
                <w:tab w:val="clear" w:pos="284"/>
                <w:tab w:val="clear" w:pos="567"/>
              </w:tabs>
              <w:rPr>
                <w:sz w:val="16"/>
              </w:rPr>
            </w:pPr>
          </w:p>
        </w:tc>
        <w:tc>
          <w:tcPr>
            <w:tcW w:w="2038" w:type="dxa"/>
          </w:tcPr>
          <w:p w14:paraId="65681268" w14:textId="77777777" w:rsidR="00744129" w:rsidRPr="006B2793" w:rsidRDefault="00744129" w:rsidP="00744129">
            <w:pPr>
              <w:pStyle w:val="TAL"/>
              <w:tabs>
                <w:tab w:val="clear" w:pos="284"/>
                <w:tab w:val="clear" w:pos="567"/>
              </w:tabs>
              <w:rPr>
                <w:sz w:val="16"/>
              </w:rPr>
            </w:pPr>
          </w:p>
        </w:tc>
        <w:tc>
          <w:tcPr>
            <w:tcW w:w="1340" w:type="dxa"/>
          </w:tcPr>
          <w:p w14:paraId="64970562" w14:textId="77777777" w:rsidR="00744129" w:rsidRPr="006B2793" w:rsidRDefault="00744129" w:rsidP="00744129">
            <w:pPr>
              <w:pStyle w:val="TAL"/>
              <w:tabs>
                <w:tab w:val="clear" w:pos="284"/>
                <w:tab w:val="clear" w:pos="567"/>
              </w:tabs>
              <w:rPr>
                <w:sz w:val="16"/>
              </w:rPr>
            </w:pPr>
            <w:r w:rsidRPr="006B2793">
              <w:rPr>
                <w:sz w:val="16"/>
              </w:rPr>
              <w:t>Revision of SP-191313. Revised to SP-191372.</w:t>
            </w:r>
          </w:p>
        </w:tc>
        <w:tc>
          <w:tcPr>
            <w:tcW w:w="986" w:type="dxa"/>
          </w:tcPr>
          <w:p w14:paraId="10B66622"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078DE8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191372</w:t>
            </w:r>
          </w:p>
        </w:tc>
      </w:tr>
      <w:tr w:rsidR="00744129" w:rsidRPr="00200359" w14:paraId="5344AB7F" w14:textId="77777777" w:rsidTr="00744129">
        <w:tc>
          <w:tcPr>
            <w:tcW w:w="675" w:type="dxa"/>
          </w:tcPr>
          <w:p w14:paraId="7A09276F"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C3AD98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191356</w:t>
            </w:r>
          </w:p>
        </w:tc>
        <w:tc>
          <w:tcPr>
            <w:tcW w:w="948" w:type="dxa"/>
          </w:tcPr>
          <w:p w14:paraId="08B7711A"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007AA540" w14:textId="77777777" w:rsidR="00744129" w:rsidRPr="006B2793" w:rsidRDefault="00744129" w:rsidP="00744129">
            <w:pPr>
              <w:pStyle w:val="TAL"/>
              <w:tabs>
                <w:tab w:val="clear" w:pos="284"/>
                <w:tab w:val="clear" w:pos="567"/>
              </w:tabs>
              <w:rPr>
                <w:sz w:val="16"/>
              </w:rPr>
            </w:pPr>
            <w:r w:rsidRPr="006B2793">
              <w:rPr>
                <w:sz w:val="16"/>
              </w:rPr>
              <w:t>FS_ID_UAS-SA2 Work Tasks</w:t>
            </w:r>
          </w:p>
        </w:tc>
        <w:tc>
          <w:tcPr>
            <w:tcW w:w="1519" w:type="dxa"/>
          </w:tcPr>
          <w:p w14:paraId="7C224191" w14:textId="77777777"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14:paraId="493A562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E0812E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6CAD22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DEC397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A667A3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86AF827" w14:textId="77777777" w:rsidR="00744129" w:rsidRPr="006B2793" w:rsidRDefault="00744129" w:rsidP="00744129">
            <w:pPr>
              <w:pStyle w:val="TAL"/>
              <w:tabs>
                <w:tab w:val="clear" w:pos="284"/>
                <w:tab w:val="clear" w:pos="567"/>
              </w:tabs>
              <w:rPr>
                <w:sz w:val="16"/>
              </w:rPr>
            </w:pPr>
          </w:p>
        </w:tc>
        <w:tc>
          <w:tcPr>
            <w:tcW w:w="2038" w:type="dxa"/>
          </w:tcPr>
          <w:p w14:paraId="1ABED327" w14:textId="77777777" w:rsidR="00744129" w:rsidRPr="006B2793" w:rsidRDefault="00744129" w:rsidP="00744129">
            <w:pPr>
              <w:pStyle w:val="TAL"/>
              <w:tabs>
                <w:tab w:val="clear" w:pos="284"/>
                <w:tab w:val="clear" w:pos="567"/>
              </w:tabs>
              <w:rPr>
                <w:sz w:val="16"/>
              </w:rPr>
            </w:pPr>
          </w:p>
        </w:tc>
        <w:tc>
          <w:tcPr>
            <w:tcW w:w="1340" w:type="dxa"/>
          </w:tcPr>
          <w:p w14:paraId="25B7309F" w14:textId="77777777" w:rsidR="00744129" w:rsidRPr="006B2793" w:rsidRDefault="00744129" w:rsidP="00744129">
            <w:pPr>
              <w:pStyle w:val="TAL"/>
              <w:tabs>
                <w:tab w:val="clear" w:pos="284"/>
                <w:tab w:val="clear" w:pos="567"/>
              </w:tabs>
              <w:rPr>
                <w:sz w:val="16"/>
              </w:rPr>
            </w:pPr>
            <w:r w:rsidRPr="006B2793">
              <w:rPr>
                <w:sz w:val="16"/>
              </w:rPr>
              <w:t>Revised to SP-191358.</w:t>
            </w:r>
          </w:p>
        </w:tc>
        <w:tc>
          <w:tcPr>
            <w:tcW w:w="986" w:type="dxa"/>
          </w:tcPr>
          <w:p w14:paraId="7FD1191A"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3BCF66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191358</w:t>
            </w:r>
          </w:p>
        </w:tc>
      </w:tr>
      <w:tr w:rsidR="00744129" w:rsidRPr="00200359" w14:paraId="5113B8E9" w14:textId="77777777" w:rsidTr="00744129">
        <w:tc>
          <w:tcPr>
            <w:tcW w:w="675" w:type="dxa"/>
          </w:tcPr>
          <w:p w14:paraId="0C74133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C10C91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191357</w:t>
            </w:r>
          </w:p>
        </w:tc>
        <w:tc>
          <w:tcPr>
            <w:tcW w:w="948" w:type="dxa"/>
          </w:tcPr>
          <w:p w14:paraId="0AFE6699"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5CB2B1C1" w14:textId="77777777"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14:paraId="4E5A1F77" w14:textId="77777777"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14:paraId="7275F6B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286A63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2A28C3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0EA728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38566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5583B9D" w14:textId="77777777" w:rsidR="00744129" w:rsidRPr="006B2793" w:rsidRDefault="00744129" w:rsidP="00744129">
            <w:pPr>
              <w:pStyle w:val="TAL"/>
              <w:tabs>
                <w:tab w:val="clear" w:pos="284"/>
                <w:tab w:val="clear" w:pos="567"/>
              </w:tabs>
              <w:rPr>
                <w:sz w:val="16"/>
              </w:rPr>
            </w:pPr>
          </w:p>
        </w:tc>
        <w:tc>
          <w:tcPr>
            <w:tcW w:w="2038" w:type="dxa"/>
          </w:tcPr>
          <w:p w14:paraId="74F3A95C" w14:textId="77777777" w:rsidR="00744129" w:rsidRPr="006B2793" w:rsidRDefault="00744129" w:rsidP="00744129">
            <w:pPr>
              <w:pStyle w:val="TAL"/>
              <w:tabs>
                <w:tab w:val="clear" w:pos="284"/>
                <w:tab w:val="clear" w:pos="567"/>
              </w:tabs>
              <w:rPr>
                <w:sz w:val="16"/>
              </w:rPr>
            </w:pPr>
          </w:p>
        </w:tc>
        <w:tc>
          <w:tcPr>
            <w:tcW w:w="1340" w:type="dxa"/>
          </w:tcPr>
          <w:p w14:paraId="42B51885" w14:textId="77777777" w:rsidR="00744129" w:rsidRPr="006B2793" w:rsidRDefault="00744129" w:rsidP="00744129">
            <w:pPr>
              <w:pStyle w:val="TAL"/>
              <w:tabs>
                <w:tab w:val="clear" w:pos="284"/>
                <w:tab w:val="clear" w:pos="567"/>
              </w:tabs>
              <w:rPr>
                <w:sz w:val="16"/>
              </w:rPr>
            </w:pPr>
            <w:r w:rsidRPr="006B2793">
              <w:rPr>
                <w:sz w:val="16"/>
              </w:rPr>
              <w:t>Revision of SP-191324. Revised to SP-191376.</w:t>
            </w:r>
          </w:p>
        </w:tc>
        <w:tc>
          <w:tcPr>
            <w:tcW w:w="986" w:type="dxa"/>
          </w:tcPr>
          <w:p w14:paraId="387A87F3"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FBE42C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191376</w:t>
            </w:r>
          </w:p>
        </w:tc>
      </w:tr>
      <w:tr w:rsidR="00744129" w:rsidRPr="00200359" w14:paraId="6DECB34E" w14:textId="77777777" w:rsidTr="00744129">
        <w:tc>
          <w:tcPr>
            <w:tcW w:w="675" w:type="dxa"/>
          </w:tcPr>
          <w:p w14:paraId="7CA99177"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03E85B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191358</w:t>
            </w:r>
          </w:p>
        </w:tc>
        <w:tc>
          <w:tcPr>
            <w:tcW w:w="948" w:type="dxa"/>
          </w:tcPr>
          <w:p w14:paraId="499D2861"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2D22FC16" w14:textId="77777777" w:rsidR="00744129" w:rsidRPr="006B2793" w:rsidRDefault="00744129" w:rsidP="00744129">
            <w:pPr>
              <w:pStyle w:val="TAL"/>
              <w:tabs>
                <w:tab w:val="clear" w:pos="284"/>
                <w:tab w:val="clear" w:pos="567"/>
              </w:tabs>
              <w:rPr>
                <w:sz w:val="16"/>
              </w:rPr>
            </w:pPr>
            <w:r w:rsidRPr="006B2793">
              <w:rPr>
                <w:sz w:val="16"/>
              </w:rPr>
              <w:t>FS_ID_UAS-SA2 Work Tasks</w:t>
            </w:r>
          </w:p>
        </w:tc>
        <w:tc>
          <w:tcPr>
            <w:tcW w:w="1519" w:type="dxa"/>
          </w:tcPr>
          <w:p w14:paraId="322DB295" w14:textId="77777777"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14:paraId="1E28C8C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AA910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38A3EC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9979A4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06A04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13EF798" w14:textId="77777777" w:rsidR="00744129" w:rsidRPr="006B2793" w:rsidRDefault="00744129" w:rsidP="00744129">
            <w:pPr>
              <w:pStyle w:val="TAL"/>
              <w:tabs>
                <w:tab w:val="clear" w:pos="284"/>
                <w:tab w:val="clear" w:pos="567"/>
              </w:tabs>
              <w:rPr>
                <w:sz w:val="16"/>
              </w:rPr>
            </w:pPr>
          </w:p>
        </w:tc>
        <w:tc>
          <w:tcPr>
            <w:tcW w:w="2038" w:type="dxa"/>
          </w:tcPr>
          <w:p w14:paraId="07AD401D" w14:textId="77777777" w:rsidR="00744129" w:rsidRPr="006B2793" w:rsidRDefault="00744129" w:rsidP="00744129">
            <w:pPr>
              <w:pStyle w:val="TAL"/>
              <w:tabs>
                <w:tab w:val="clear" w:pos="284"/>
                <w:tab w:val="clear" w:pos="567"/>
              </w:tabs>
              <w:rPr>
                <w:sz w:val="16"/>
              </w:rPr>
            </w:pPr>
          </w:p>
        </w:tc>
        <w:tc>
          <w:tcPr>
            <w:tcW w:w="1340" w:type="dxa"/>
          </w:tcPr>
          <w:p w14:paraId="1C814D5D" w14:textId="77777777" w:rsidR="00744129" w:rsidRPr="006B2793" w:rsidRDefault="00744129" w:rsidP="00744129">
            <w:pPr>
              <w:pStyle w:val="TAL"/>
              <w:tabs>
                <w:tab w:val="clear" w:pos="284"/>
                <w:tab w:val="clear" w:pos="567"/>
              </w:tabs>
              <w:rPr>
                <w:sz w:val="16"/>
              </w:rPr>
            </w:pPr>
            <w:r w:rsidRPr="006B2793">
              <w:rPr>
                <w:sz w:val="16"/>
              </w:rPr>
              <w:t>Revision of SP-191356. Endorsed</w:t>
            </w:r>
          </w:p>
        </w:tc>
        <w:tc>
          <w:tcPr>
            <w:tcW w:w="986" w:type="dxa"/>
          </w:tcPr>
          <w:p w14:paraId="27819E70"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32A7E443" w14:textId="77777777" w:rsidR="00744129" w:rsidRPr="006B2793" w:rsidRDefault="00744129" w:rsidP="00744129">
            <w:pPr>
              <w:pStyle w:val="TAL"/>
              <w:tabs>
                <w:tab w:val="clear" w:pos="284"/>
                <w:tab w:val="clear" w:pos="567"/>
              </w:tabs>
              <w:rPr>
                <w:sz w:val="16"/>
              </w:rPr>
            </w:pPr>
          </w:p>
        </w:tc>
      </w:tr>
      <w:tr w:rsidR="00744129" w:rsidRPr="00200359" w14:paraId="1EC5C59D" w14:textId="77777777" w:rsidTr="00744129">
        <w:tc>
          <w:tcPr>
            <w:tcW w:w="675" w:type="dxa"/>
          </w:tcPr>
          <w:p w14:paraId="2CA7B6CA"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391C3C2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191359</w:t>
            </w:r>
          </w:p>
        </w:tc>
        <w:tc>
          <w:tcPr>
            <w:tcW w:w="948" w:type="dxa"/>
          </w:tcPr>
          <w:p w14:paraId="0B3D4731"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48E0E929" w14:textId="77777777"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14:paraId="775D92DF" w14:textId="77777777" w:rsidR="00744129" w:rsidRPr="006B2793" w:rsidRDefault="00744129" w:rsidP="00744129">
            <w:pPr>
              <w:pStyle w:val="TAL"/>
              <w:tabs>
                <w:tab w:val="clear" w:pos="284"/>
                <w:tab w:val="clear" w:pos="567"/>
              </w:tabs>
              <w:rPr>
                <w:sz w:val="16"/>
              </w:rPr>
            </w:pPr>
            <w:r w:rsidRPr="006B2793">
              <w:rPr>
                <w:sz w:val="16"/>
              </w:rPr>
              <w:t>Ericsson, China Telecom</w:t>
            </w:r>
          </w:p>
        </w:tc>
        <w:tc>
          <w:tcPr>
            <w:tcW w:w="1212" w:type="dxa"/>
          </w:tcPr>
          <w:p w14:paraId="5BD8721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9CD62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0D0B08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110BF0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A7E1C4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310BA39"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3C4E709" w14:textId="77777777"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14:paraId="43E0254D" w14:textId="77777777" w:rsidR="00744129" w:rsidRPr="006B2793" w:rsidRDefault="00744129" w:rsidP="00744129">
            <w:pPr>
              <w:pStyle w:val="TAL"/>
              <w:tabs>
                <w:tab w:val="clear" w:pos="284"/>
                <w:tab w:val="clear" w:pos="567"/>
              </w:tabs>
              <w:rPr>
                <w:sz w:val="16"/>
              </w:rPr>
            </w:pPr>
            <w:r w:rsidRPr="006B2793">
              <w:rPr>
                <w:sz w:val="16"/>
              </w:rPr>
              <w:t>Revision of SP-191224, merging SP-191242. Revised to SP-191365.</w:t>
            </w:r>
          </w:p>
        </w:tc>
        <w:tc>
          <w:tcPr>
            <w:tcW w:w="986" w:type="dxa"/>
          </w:tcPr>
          <w:p w14:paraId="0903DD6F"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452925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191365</w:t>
            </w:r>
          </w:p>
        </w:tc>
      </w:tr>
      <w:tr w:rsidR="00744129" w:rsidRPr="00200359" w14:paraId="53B390D8" w14:textId="77777777" w:rsidTr="00744129">
        <w:tc>
          <w:tcPr>
            <w:tcW w:w="675" w:type="dxa"/>
          </w:tcPr>
          <w:p w14:paraId="243AEAFC" w14:textId="77777777" w:rsidR="00744129" w:rsidRPr="006B2793" w:rsidRDefault="00744129" w:rsidP="00744129">
            <w:pPr>
              <w:pStyle w:val="TAL"/>
              <w:tabs>
                <w:tab w:val="clear" w:pos="284"/>
                <w:tab w:val="clear" w:pos="567"/>
              </w:tabs>
              <w:rPr>
                <w:sz w:val="16"/>
              </w:rPr>
            </w:pPr>
            <w:r w:rsidRPr="006B2793">
              <w:rPr>
                <w:sz w:val="16"/>
              </w:rPr>
              <w:t>4.7</w:t>
            </w:r>
          </w:p>
        </w:tc>
        <w:tc>
          <w:tcPr>
            <w:tcW w:w="1134" w:type="dxa"/>
          </w:tcPr>
          <w:p w14:paraId="03557BF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191360</w:t>
            </w:r>
          </w:p>
        </w:tc>
        <w:tc>
          <w:tcPr>
            <w:tcW w:w="948" w:type="dxa"/>
          </w:tcPr>
          <w:p w14:paraId="0180C7D0"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447E2252" w14:textId="77777777" w:rsidR="00744129" w:rsidRPr="006B2793" w:rsidRDefault="00744129" w:rsidP="00744129">
            <w:pPr>
              <w:pStyle w:val="TAL"/>
              <w:tabs>
                <w:tab w:val="clear" w:pos="284"/>
                <w:tab w:val="clear" w:pos="567"/>
              </w:tabs>
              <w:rPr>
                <w:sz w:val="16"/>
              </w:rPr>
            </w:pPr>
            <w:r w:rsidRPr="006B2793">
              <w:rPr>
                <w:sz w:val="16"/>
              </w:rPr>
              <w:t>Summary status report of TSG RAN#86</w:t>
            </w:r>
          </w:p>
        </w:tc>
        <w:tc>
          <w:tcPr>
            <w:tcW w:w="1519" w:type="dxa"/>
          </w:tcPr>
          <w:p w14:paraId="35F780A1" w14:textId="77777777" w:rsidR="00744129" w:rsidRPr="006B2793" w:rsidRDefault="00744129" w:rsidP="00744129">
            <w:pPr>
              <w:pStyle w:val="TAL"/>
              <w:tabs>
                <w:tab w:val="clear" w:pos="284"/>
                <w:tab w:val="clear" w:pos="567"/>
              </w:tabs>
              <w:rPr>
                <w:sz w:val="16"/>
              </w:rPr>
            </w:pPr>
            <w:r w:rsidRPr="006B2793">
              <w:rPr>
                <w:sz w:val="16"/>
              </w:rPr>
              <w:t>TSG RAN Chairman</w:t>
            </w:r>
          </w:p>
        </w:tc>
        <w:tc>
          <w:tcPr>
            <w:tcW w:w="1212" w:type="dxa"/>
          </w:tcPr>
          <w:p w14:paraId="730E617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9BD652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1DD494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150FBA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AD37E8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EAAC03D" w14:textId="77777777" w:rsidR="00744129" w:rsidRPr="006B2793" w:rsidRDefault="00744129" w:rsidP="00744129">
            <w:pPr>
              <w:pStyle w:val="TAL"/>
              <w:tabs>
                <w:tab w:val="clear" w:pos="284"/>
                <w:tab w:val="clear" w:pos="567"/>
              </w:tabs>
              <w:rPr>
                <w:sz w:val="16"/>
              </w:rPr>
            </w:pPr>
          </w:p>
        </w:tc>
        <w:tc>
          <w:tcPr>
            <w:tcW w:w="2038" w:type="dxa"/>
          </w:tcPr>
          <w:p w14:paraId="179DB5E9" w14:textId="77777777" w:rsidR="00744129" w:rsidRPr="006B2793" w:rsidRDefault="00744129" w:rsidP="00744129">
            <w:pPr>
              <w:pStyle w:val="TAL"/>
              <w:tabs>
                <w:tab w:val="clear" w:pos="284"/>
                <w:tab w:val="clear" w:pos="567"/>
              </w:tabs>
              <w:rPr>
                <w:sz w:val="16"/>
              </w:rPr>
            </w:pPr>
          </w:p>
        </w:tc>
        <w:tc>
          <w:tcPr>
            <w:tcW w:w="1340" w:type="dxa"/>
          </w:tcPr>
          <w:p w14:paraId="185865A4"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12400EAF"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E801BB4" w14:textId="77777777" w:rsidR="00744129" w:rsidRPr="006B2793" w:rsidRDefault="00744129" w:rsidP="00744129">
            <w:pPr>
              <w:pStyle w:val="TAL"/>
              <w:tabs>
                <w:tab w:val="clear" w:pos="284"/>
                <w:tab w:val="clear" w:pos="567"/>
              </w:tabs>
              <w:rPr>
                <w:sz w:val="16"/>
              </w:rPr>
            </w:pPr>
          </w:p>
        </w:tc>
      </w:tr>
      <w:tr w:rsidR="00744129" w:rsidRPr="00200359" w14:paraId="78E25FD4" w14:textId="77777777" w:rsidTr="00744129">
        <w:tc>
          <w:tcPr>
            <w:tcW w:w="675" w:type="dxa"/>
          </w:tcPr>
          <w:p w14:paraId="2AC8A11C" w14:textId="77777777"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14:paraId="6DD9859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191361</w:t>
            </w:r>
          </w:p>
        </w:tc>
        <w:tc>
          <w:tcPr>
            <w:tcW w:w="948" w:type="dxa"/>
          </w:tcPr>
          <w:p w14:paraId="4CE5CFB6" w14:textId="77777777" w:rsidR="00744129" w:rsidRPr="006B2793" w:rsidRDefault="00744129" w:rsidP="00744129">
            <w:pPr>
              <w:pStyle w:val="TAL"/>
              <w:tabs>
                <w:tab w:val="clear" w:pos="284"/>
                <w:tab w:val="clear" w:pos="567"/>
              </w:tabs>
              <w:rPr>
                <w:sz w:val="16"/>
              </w:rPr>
            </w:pPr>
            <w:r w:rsidRPr="006B2793">
              <w:rPr>
                <w:sz w:val="16"/>
              </w:rPr>
              <w:t>OTHER</w:t>
            </w:r>
          </w:p>
        </w:tc>
        <w:tc>
          <w:tcPr>
            <w:tcW w:w="2188" w:type="dxa"/>
          </w:tcPr>
          <w:p w14:paraId="275E5043" w14:textId="77777777" w:rsidR="00744129" w:rsidRPr="006B2793" w:rsidRDefault="00744129" w:rsidP="00744129">
            <w:pPr>
              <w:pStyle w:val="TAL"/>
              <w:tabs>
                <w:tab w:val="clear" w:pos="284"/>
                <w:tab w:val="clear" w:pos="567"/>
              </w:tabs>
              <w:rPr>
                <w:sz w:val="16"/>
              </w:rPr>
            </w:pPr>
            <w:r w:rsidRPr="006B2793">
              <w:rPr>
                <w:sz w:val="16"/>
              </w:rPr>
              <w:t>Way forward on Release 17 prioritisation</w:t>
            </w:r>
          </w:p>
        </w:tc>
        <w:tc>
          <w:tcPr>
            <w:tcW w:w="1519" w:type="dxa"/>
          </w:tcPr>
          <w:p w14:paraId="6839D754" w14:textId="77777777" w:rsidR="00744129" w:rsidRPr="006B2793" w:rsidRDefault="00744129" w:rsidP="00744129">
            <w:pPr>
              <w:pStyle w:val="TAL"/>
              <w:tabs>
                <w:tab w:val="clear" w:pos="284"/>
                <w:tab w:val="clear" w:pos="567"/>
              </w:tabs>
              <w:rPr>
                <w:sz w:val="16"/>
              </w:rPr>
            </w:pPr>
            <w:r w:rsidRPr="006B2793">
              <w:rPr>
                <w:sz w:val="16"/>
              </w:rPr>
              <w:t>Qualcomm Inc., Nokia, Nokia Shanghai Bell, Ericsson, Deutsche Telekom, Telstra, Sony, Telecom Italia, Telia Company, Vodafone, Charter, BT, T-Mobile USA, Broadcom, Apple, Telenor, CableLabs, Mediatek, Cisco, Telus</w:t>
            </w:r>
          </w:p>
        </w:tc>
        <w:tc>
          <w:tcPr>
            <w:tcW w:w="1212" w:type="dxa"/>
          </w:tcPr>
          <w:p w14:paraId="0E06AC2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107FB1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A38527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DBF453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DCE2C9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9924558" w14:textId="77777777" w:rsidR="00744129" w:rsidRPr="006B2793" w:rsidRDefault="00744129" w:rsidP="00744129">
            <w:pPr>
              <w:pStyle w:val="TAL"/>
              <w:tabs>
                <w:tab w:val="clear" w:pos="284"/>
                <w:tab w:val="clear" w:pos="567"/>
              </w:tabs>
              <w:rPr>
                <w:sz w:val="16"/>
              </w:rPr>
            </w:pPr>
          </w:p>
        </w:tc>
        <w:tc>
          <w:tcPr>
            <w:tcW w:w="2038" w:type="dxa"/>
          </w:tcPr>
          <w:p w14:paraId="5B7B37A7" w14:textId="77777777" w:rsidR="00744129" w:rsidRPr="006B2793" w:rsidRDefault="00744129" w:rsidP="00744129">
            <w:pPr>
              <w:pStyle w:val="TAL"/>
              <w:tabs>
                <w:tab w:val="clear" w:pos="284"/>
                <w:tab w:val="clear" w:pos="567"/>
              </w:tabs>
              <w:rPr>
                <w:sz w:val="16"/>
              </w:rPr>
            </w:pPr>
          </w:p>
        </w:tc>
        <w:tc>
          <w:tcPr>
            <w:tcW w:w="1340" w:type="dxa"/>
          </w:tcPr>
          <w:p w14:paraId="2112F715"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6F9DAC4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EE817B6" w14:textId="77777777" w:rsidR="00744129" w:rsidRPr="006B2793" w:rsidRDefault="00744129" w:rsidP="00744129">
            <w:pPr>
              <w:pStyle w:val="TAL"/>
              <w:tabs>
                <w:tab w:val="clear" w:pos="284"/>
                <w:tab w:val="clear" w:pos="567"/>
              </w:tabs>
              <w:rPr>
                <w:sz w:val="16"/>
              </w:rPr>
            </w:pPr>
          </w:p>
        </w:tc>
      </w:tr>
      <w:tr w:rsidR="00744129" w:rsidRPr="00200359" w14:paraId="3CBC1352" w14:textId="77777777" w:rsidTr="00744129">
        <w:tc>
          <w:tcPr>
            <w:tcW w:w="675" w:type="dxa"/>
          </w:tcPr>
          <w:p w14:paraId="1F83497E"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0AA73BD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c>
          <w:tcPr>
            <w:tcW w:w="948" w:type="dxa"/>
          </w:tcPr>
          <w:p w14:paraId="4CAEA0FC"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6262B824" w14:textId="77777777" w:rsidR="00744129" w:rsidRPr="006B2793" w:rsidRDefault="00744129" w:rsidP="00744129">
            <w:pPr>
              <w:pStyle w:val="TAL"/>
              <w:tabs>
                <w:tab w:val="clear" w:pos="284"/>
                <w:tab w:val="clear" w:pos="567"/>
              </w:tabs>
              <w:rPr>
                <w:sz w:val="16"/>
              </w:rPr>
            </w:pPr>
            <w:r w:rsidRPr="006B2793">
              <w:rPr>
                <w:sz w:val="16"/>
              </w:rPr>
              <w:t>Reply LS to Transfer the study on service-based support for SMS in 5GC to CT WGs</w:t>
            </w:r>
          </w:p>
        </w:tc>
        <w:tc>
          <w:tcPr>
            <w:tcW w:w="1519" w:type="dxa"/>
          </w:tcPr>
          <w:p w14:paraId="003F19B2" w14:textId="77777777" w:rsidR="00744129" w:rsidRPr="006B2793" w:rsidRDefault="00744129" w:rsidP="00744129">
            <w:pPr>
              <w:pStyle w:val="TAL"/>
              <w:tabs>
                <w:tab w:val="clear" w:pos="284"/>
                <w:tab w:val="clear" w:pos="567"/>
              </w:tabs>
              <w:rPr>
                <w:sz w:val="16"/>
              </w:rPr>
            </w:pPr>
            <w:r w:rsidRPr="006B2793">
              <w:rPr>
                <w:sz w:val="16"/>
              </w:rPr>
              <w:t>TSG SA</w:t>
            </w:r>
          </w:p>
        </w:tc>
        <w:tc>
          <w:tcPr>
            <w:tcW w:w="1212" w:type="dxa"/>
          </w:tcPr>
          <w:p w14:paraId="0FC9624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BCB585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308EC1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854E16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B58F49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EACBF41" w14:textId="77777777" w:rsidR="00744129" w:rsidRPr="006B2793" w:rsidRDefault="00744129" w:rsidP="00744129">
            <w:pPr>
              <w:pStyle w:val="TAL"/>
              <w:tabs>
                <w:tab w:val="clear" w:pos="284"/>
                <w:tab w:val="clear" w:pos="567"/>
              </w:tabs>
              <w:rPr>
                <w:sz w:val="16"/>
              </w:rPr>
            </w:pPr>
          </w:p>
        </w:tc>
        <w:tc>
          <w:tcPr>
            <w:tcW w:w="2038" w:type="dxa"/>
          </w:tcPr>
          <w:p w14:paraId="2432132E" w14:textId="77777777" w:rsidR="00744129" w:rsidRPr="006B2793" w:rsidRDefault="00744129" w:rsidP="00744129">
            <w:pPr>
              <w:pStyle w:val="TAL"/>
              <w:tabs>
                <w:tab w:val="clear" w:pos="284"/>
                <w:tab w:val="clear" w:pos="567"/>
              </w:tabs>
              <w:rPr>
                <w:sz w:val="16"/>
              </w:rPr>
            </w:pPr>
          </w:p>
        </w:tc>
        <w:tc>
          <w:tcPr>
            <w:tcW w:w="1340" w:type="dxa"/>
          </w:tcPr>
          <w:p w14:paraId="30169B23" w14:textId="77777777" w:rsidR="00744129" w:rsidRPr="006B2793" w:rsidRDefault="00744129" w:rsidP="00744129">
            <w:pPr>
              <w:pStyle w:val="TAL"/>
              <w:tabs>
                <w:tab w:val="clear" w:pos="284"/>
                <w:tab w:val="clear" w:pos="567"/>
              </w:tabs>
              <w:rPr>
                <w:sz w:val="16"/>
              </w:rPr>
            </w:pPr>
            <w:r w:rsidRPr="006B2793">
              <w:rPr>
                <w:sz w:val="16"/>
              </w:rPr>
              <w:t>Revision of SP-191299. Approved</w:t>
            </w:r>
          </w:p>
        </w:tc>
        <w:tc>
          <w:tcPr>
            <w:tcW w:w="986" w:type="dxa"/>
          </w:tcPr>
          <w:p w14:paraId="6E4A55D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4CD22C8" w14:textId="77777777" w:rsidR="00744129" w:rsidRPr="006B2793" w:rsidRDefault="00744129" w:rsidP="00744129">
            <w:pPr>
              <w:pStyle w:val="TAL"/>
              <w:tabs>
                <w:tab w:val="clear" w:pos="284"/>
                <w:tab w:val="clear" w:pos="567"/>
              </w:tabs>
              <w:rPr>
                <w:sz w:val="16"/>
              </w:rPr>
            </w:pPr>
          </w:p>
        </w:tc>
      </w:tr>
      <w:tr w:rsidR="00744129" w:rsidRPr="00200359" w14:paraId="3554C3D6" w14:textId="77777777" w:rsidTr="00744129">
        <w:tc>
          <w:tcPr>
            <w:tcW w:w="675" w:type="dxa"/>
          </w:tcPr>
          <w:p w14:paraId="163E0144"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63C3445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191363</w:t>
            </w:r>
          </w:p>
        </w:tc>
        <w:tc>
          <w:tcPr>
            <w:tcW w:w="948" w:type="dxa"/>
          </w:tcPr>
          <w:p w14:paraId="55210DF3"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70210F65" w14:textId="77777777" w:rsidR="00744129" w:rsidRPr="006B2793" w:rsidRDefault="00744129" w:rsidP="00744129">
            <w:pPr>
              <w:pStyle w:val="TAL"/>
              <w:tabs>
                <w:tab w:val="clear" w:pos="284"/>
                <w:tab w:val="clear" w:pos="567"/>
              </w:tabs>
              <w:rPr>
                <w:sz w:val="16"/>
              </w:rPr>
            </w:pPr>
            <w:r w:rsidRPr="006B2793">
              <w:rPr>
                <w:sz w:val="16"/>
              </w:rPr>
              <w:t>[DRAFT] Reply LS on Split of work responsibilities between SA WG2 and SA WG6</w:t>
            </w:r>
          </w:p>
        </w:tc>
        <w:tc>
          <w:tcPr>
            <w:tcW w:w="1519" w:type="dxa"/>
          </w:tcPr>
          <w:p w14:paraId="3F589A04" w14:textId="77777777"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14:paraId="45195CE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90DCE6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1B4200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63CB76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255D47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1C4F3CF"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BCA1B7A" w14:textId="77777777" w:rsidR="00744129" w:rsidRPr="006B2793" w:rsidRDefault="00744129" w:rsidP="00744129">
            <w:pPr>
              <w:pStyle w:val="TAL"/>
              <w:tabs>
                <w:tab w:val="clear" w:pos="284"/>
                <w:tab w:val="clear" w:pos="567"/>
              </w:tabs>
              <w:rPr>
                <w:sz w:val="16"/>
              </w:rPr>
            </w:pPr>
            <w:r w:rsidRPr="006B2793">
              <w:rPr>
                <w:sz w:val="16"/>
              </w:rPr>
              <w:t>FS_EDGEAPP, FS_enh_EC</w:t>
            </w:r>
          </w:p>
        </w:tc>
        <w:tc>
          <w:tcPr>
            <w:tcW w:w="1340" w:type="dxa"/>
          </w:tcPr>
          <w:p w14:paraId="338CD18A" w14:textId="77777777" w:rsidR="00744129" w:rsidRPr="006B2793" w:rsidRDefault="00744129" w:rsidP="00744129">
            <w:pPr>
              <w:pStyle w:val="TAL"/>
              <w:tabs>
                <w:tab w:val="clear" w:pos="284"/>
                <w:tab w:val="clear" w:pos="567"/>
              </w:tabs>
              <w:rPr>
                <w:sz w:val="16"/>
              </w:rPr>
            </w:pPr>
            <w:r w:rsidRPr="006B2793">
              <w:rPr>
                <w:sz w:val="16"/>
              </w:rPr>
              <w:t>Revision of SP-191148. WITHDRAWN</w:t>
            </w:r>
          </w:p>
        </w:tc>
        <w:tc>
          <w:tcPr>
            <w:tcW w:w="986" w:type="dxa"/>
          </w:tcPr>
          <w:p w14:paraId="3C4F7A24"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500D9D34" w14:textId="77777777" w:rsidR="00744129" w:rsidRPr="006B2793" w:rsidRDefault="00744129" w:rsidP="00744129">
            <w:pPr>
              <w:pStyle w:val="TAL"/>
              <w:tabs>
                <w:tab w:val="clear" w:pos="284"/>
                <w:tab w:val="clear" w:pos="567"/>
              </w:tabs>
              <w:rPr>
                <w:sz w:val="16"/>
              </w:rPr>
            </w:pPr>
          </w:p>
        </w:tc>
      </w:tr>
      <w:tr w:rsidR="00744129" w:rsidRPr="00200359" w14:paraId="4834F68D" w14:textId="77777777" w:rsidTr="00744129">
        <w:tc>
          <w:tcPr>
            <w:tcW w:w="675" w:type="dxa"/>
          </w:tcPr>
          <w:p w14:paraId="0FE9AA75"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123D097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191364</w:t>
            </w:r>
          </w:p>
        </w:tc>
        <w:tc>
          <w:tcPr>
            <w:tcW w:w="948" w:type="dxa"/>
          </w:tcPr>
          <w:p w14:paraId="4AA02411"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7C948F37" w14:textId="77777777" w:rsidR="00744129" w:rsidRPr="006B2793" w:rsidRDefault="00744129" w:rsidP="00744129">
            <w:pPr>
              <w:pStyle w:val="TAL"/>
              <w:tabs>
                <w:tab w:val="clear" w:pos="284"/>
                <w:tab w:val="clear" w:pos="567"/>
              </w:tabs>
              <w:rPr>
                <w:sz w:val="16"/>
              </w:rPr>
            </w:pPr>
            <w:r w:rsidRPr="006B2793">
              <w:rPr>
                <w:sz w:val="16"/>
              </w:rPr>
              <w:t>Reply LS to extend the scope of eV2X</w:t>
            </w:r>
          </w:p>
        </w:tc>
        <w:tc>
          <w:tcPr>
            <w:tcW w:w="1519" w:type="dxa"/>
          </w:tcPr>
          <w:p w14:paraId="6A473886" w14:textId="77777777" w:rsidR="00744129" w:rsidRPr="006B2793" w:rsidRDefault="00744129" w:rsidP="00744129">
            <w:pPr>
              <w:pStyle w:val="TAL"/>
              <w:tabs>
                <w:tab w:val="clear" w:pos="284"/>
                <w:tab w:val="clear" w:pos="567"/>
              </w:tabs>
              <w:rPr>
                <w:sz w:val="16"/>
              </w:rPr>
            </w:pPr>
            <w:r w:rsidRPr="006B2793">
              <w:rPr>
                <w:sz w:val="16"/>
              </w:rPr>
              <w:t>Telecom Italia</w:t>
            </w:r>
          </w:p>
        </w:tc>
        <w:tc>
          <w:tcPr>
            <w:tcW w:w="1212" w:type="dxa"/>
          </w:tcPr>
          <w:p w14:paraId="49505D2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1246E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738074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B7C216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41B75D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C85979F" w14:textId="77777777" w:rsidR="00744129" w:rsidRPr="006B2793" w:rsidRDefault="00744129" w:rsidP="00744129">
            <w:pPr>
              <w:pStyle w:val="TAL"/>
              <w:tabs>
                <w:tab w:val="clear" w:pos="284"/>
                <w:tab w:val="clear" w:pos="567"/>
              </w:tabs>
              <w:rPr>
                <w:sz w:val="16"/>
              </w:rPr>
            </w:pPr>
          </w:p>
        </w:tc>
        <w:tc>
          <w:tcPr>
            <w:tcW w:w="2038" w:type="dxa"/>
          </w:tcPr>
          <w:p w14:paraId="3C167DA9" w14:textId="77777777" w:rsidR="00744129" w:rsidRPr="006B2793" w:rsidRDefault="00744129" w:rsidP="00744129">
            <w:pPr>
              <w:pStyle w:val="TAL"/>
              <w:tabs>
                <w:tab w:val="clear" w:pos="284"/>
                <w:tab w:val="clear" w:pos="567"/>
              </w:tabs>
              <w:rPr>
                <w:sz w:val="16"/>
              </w:rPr>
            </w:pPr>
          </w:p>
        </w:tc>
        <w:tc>
          <w:tcPr>
            <w:tcW w:w="1340" w:type="dxa"/>
          </w:tcPr>
          <w:p w14:paraId="45DFA080" w14:textId="77777777" w:rsidR="00744129" w:rsidRPr="006B2793" w:rsidRDefault="00744129" w:rsidP="00744129">
            <w:pPr>
              <w:pStyle w:val="TAL"/>
              <w:tabs>
                <w:tab w:val="clear" w:pos="284"/>
                <w:tab w:val="clear" w:pos="567"/>
              </w:tabs>
              <w:rPr>
                <w:sz w:val="16"/>
              </w:rPr>
            </w:pPr>
            <w:r w:rsidRPr="006B2793">
              <w:rPr>
                <w:sz w:val="16"/>
              </w:rPr>
              <w:t>Revision of SP-191330. Revised to SP-191379.</w:t>
            </w:r>
          </w:p>
        </w:tc>
        <w:tc>
          <w:tcPr>
            <w:tcW w:w="986" w:type="dxa"/>
          </w:tcPr>
          <w:p w14:paraId="2F1D1BC1"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0ABE790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r>
      <w:tr w:rsidR="00744129" w:rsidRPr="00200359" w14:paraId="6D75112D" w14:textId="77777777" w:rsidTr="00744129">
        <w:tc>
          <w:tcPr>
            <w:tcW w:w="675" w:type="dxa"/>
          </w:tcPr>
          <w:p w14:paraId="32E35B3C"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572FE8B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191365</w:t>
            </w:r>
          </w:p>
        </w:tc>
        <w:tc>
          <w:tcPr>
            <w:tcW w:w="948" w:type="dxa"/>
          </w:tcPr>
          <w:p w14:paraId="64004944"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7A078ECA" w14:textId="77777777"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14:paraId="0EFDDA77" w14:textId="77777777" w:rsidR="00744129" w:rsidRPr="006B2793" w:rsidRDefault="00744129" w:rsidP="00744129">
            <w:pPr>
              <w:pStyle w:val="TAL"/>
              <w:tabs>
                <w:tab w:val="clear" w:pos="284"/>
                <w:tab w:val="clear" w:pos="567"/>
              </w:tabs>
              <w:rPr>
                <w:sz w:val="16"/>
              </w:rPr>
            </w:pPr>
            <w:r w:rsidRPr="006B2793">
              <w:rPr>
                <w:sz w:val="16"/>
              </w:rPr>
              <w:t>Ericsson, China Telecom</w:t>
            </w:r>
          </w:p>
        </w:tc>
        <w:tc>
          <w:tcPr>
            <w:tcW w:w="1212" w:type="dxa"/>
          </w:tcPr>
          <w:p w14:paraId="3BB2BD1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30D7F4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7D9027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B414F9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3987B4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BBE17A7"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69E38BC" w14:textId="77777777"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14:paraId="0EF360B0" w14:textId="77777777" w:rsidR="00744129" w:rsidRPr="006B2793" w:rsidRDefault="00744129" w:rsidP="00744129">
            <w:pPr>
              <w:pStyle w:val="TAL"/>
              <w:tabs>
                <w:tab w:val="clear" w:pos="284"/>
                <w:tab w:val="clear" w:pos="567"/>
              </w:tabs>
              <w:rPr>
                <w:sz w:val="16"/>
              </w:rPr>
            </w:pPr>
            <w:r w:rsidRPr="006B2793">
              <w:rPr>
                <w:sz w:val="16"/>
              </w:rPr>
              <w:t>Revision of SP-191359. Revised to SP-191378.</w:t>
            </w:r>
          </w:p>
        </w:tc>
        <w:tc>
          <w:tcPr>
            <w:tcW w:w="986" w:type="dxa"/>
          </w:tcPr>
          <w:p w14:paraId="29D0F1FE"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FE05DA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r>
      <w:tr w:rsidR="00744129" w:rsidRPr="00200359" w14:paraId="0E8BF6AF" w14:textId="77777777" w:rsidTr="00744129">
        <w:tc>
          <w:tcPr>
            <w:tcW w:w="675" w:type="dxa"/>
          </w:tcPr>
          <w:p w14:paraId="3F20D8D1" w14:textId="77777777" w:rsidR="00744129" w:rsidRPr="006B2793" w:rsidRDefault="00744129" w:rsidP="00744129">
            <w:pPr>
              <w:pStyle w:val="TAL"/>
              <w:tabs>
                <w:tab w:val="clear" w:pos="284"/>
                <w:tab w:val="clear" w:pos="567"/>
              </w:tabs>
              <w:rPr>
                <w:sz w:val="16"/>
              </w:rPr>
            </w:pPr>
            <w:r w:rsidRPr="006B2793">
              <w:rPr>
                <w:sz w:val="16"/>
              </w:rPr>
              <w:t>3</w:t>
            </w:r>
          </w:p>
        </w:tc>
        <w:tc>
          <w:tcPr>
            <w:tcW w:w="1134" w:type="dxa"/>
          </w:tcPr>
          <w:p w14:paraId="6A2AB24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191366</w:t>
            </w:r>
          </w:p>
        </w:tc>
        <w:tc>
          <w:tcPr>
            <w:tcW w:w="948" w:type="dxa"/>
          </w:tcPr>
          <w:p w14:paraId="03070ECA"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40CF148E" w14:textId="77777777" w:rsidR="00744129" w:rsidRPr="006B2793" w:rsidRDefault="00744129" w:rsidP="00744129">
            <w:pPr>
              <w:pStyle w:val="TAL"/>
              <w:tabs>
                <w:tab w:val="clear" w:pos="284"/>
                <w:tab w:val="clear" w:pos="567"/>
              </w:tabs>
              <w:rPr>
                <w:sz w:val="16"/>
              </w:rPr>
            </w:pPr>
            <w:r w:rsidRPr="006B2793">
              <w:rPr>
                <w:sz w:val="16"/>
              </w:rPr>
              <w:t>LS on IMO NCSR 7/INF.6 submitted by IALA</w:t>
            </w:r>
          </w:p>
        </w:tc>
        <w:tc>
          <w:tcPr>
            <w:tcW w:w="1519" w:type="dxa"/>
          </w:tcPr>
          <w:p w14:paraId="635455C4" w14:textId="77777777" w:rsidR="00744129" w:rsidRPr="006B2793" w:rsidRDefault="00744129" w:rsidP="00744129">
            <w:pPr>
              <w:pStyle w:val="TAL"/>
              <w:tabs>
                <w:tab w:val="clear" w:pos="284"/>
                <w:tab w:val="clear" w:pos="567"/>
              </w:tabs>
              <w:rPr>
                <w:sz w:val="16"/>
              </w:rPr>
            </w:pPr>
            <w:r w:rsidRPr="006B2793">
              <w:rPr>
                <w:sz w:val="16"/>
              </w:rPr>
              <w:t>TSG SA</w:t>
            </w:r>
          </w:p>
        </w:tc>
        <w:tc>
          <w:tcPr>
            <w:tcW w:w="1212" w:type="dxa"/>
          </w:tcPr>
          <w:p w14:paraId="356B2A4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B42AD9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80AE0C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45E51F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7B4D9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25B8F8A" w14:textId="77777777" w:rsidR="00744129" w:rsidRPr="006B2793" w:rsidRDefault="00744129" w:rsidP="00744129">
            <w:pPr>
              <w:pStyle w:val="TAL"/>
              <w:tabs>
                <w:tab w:val="clear" w:pos="284"/>
                <w:tab w:val="clear" w:pos="567"/>
              </w:tabs>
              <w:rPr>
                <w:sz w:val="16"/>
              </w:rPr>
            </w:pPr>
          </w:p>
        </w:tc>
        <w:tc>
          <w:tcPr>
            <w:tcW w:w="2038" w:type="dxa"/>
          </w:tcPr>
          <w:p w14:paraId="7D9E6F21" w14:textId="77777777" w:rsidR="00744129" w:rsidRPr="006B2793" w:rsidRDefault="00744129" w:rsidP="00744129">
            <w:pPr>
              <w:pStyle w:val="TAL"/>
              <w:tabs>
                <w:tab w:val="clear" w:pos="284"/>
                <w:tab w:val="clear" w:pos="567"/>
              </w:tabs>
              <w:rPr>
                <w:sz w:val="16"/>
              </w:rPr>
            </w:pPr>
          </w:p>
        </w:tc>
        <w:tc>
          <w:tcPr>
            <w:tcW w:w="1340" w:type="dxa"/>
          </w:tcPr>
          <w:p w14:paraId="421A4890" w14:textId="77777777" w:rsidR="00744129" w:rsidRPr="006B2793" w:rsidRDefault="00744129" w:rsidP="00744129">
            <w:pPr>
              <w:pStyle w:val="TAL"/>
              <w:tabs>
                <w:tab w:val="clear" w:pos="284"/>
                <w:tab w:val="clear" w:pos="567"/>
              </w:tabs>
              <w:rPr>
                <w:sz w:val="16"/>
              </w:rPr>
            </w:pPr>
            <w:r w:rsidRPr="006B2793">
              <w:rPr>
                <w:sz w:val="16"/>
              </w:rPr>
              <w:t>Revision of SP-191298. Approved</w:t>
            </w:r>
          </w:p>
        </w:tc>
        <w:tc>
          <w:tcPr>
            <w:tcW w:w="986" w:type="dxa"/>
          </w:tcPr>
          <w:p w14:paraId="055E94A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879AA6E" w14:textId="77777777" w:rsidR="00744129" w:rsidRPr="006B2793" w:rsidRDefault="00744129" w:rsidP="00744129">
            <w:pPr>
              <w:pStyle w:val="TAL"/>
              <w:tabs>
                <w:tab w:val="clear" w:pos="284"/>
                <w:tab w:val="clear" w:pos="567"/>
              </w:tabs>
              <w:rPr>
                <w:sz w:val="16"/>
              </w:rPr>
            </w:pPr>
          </w:p>
        </w:tc>
      </w:tr>
      <w:tr w:rsidR="00744129" w:rsidRPr="00200359" w14:paraId="117DC599" w14:textId="77777777" w:rsidTr="00744129">
        <w:tc>
          <w:tcPr>
            <w:tcW w:w="675" w:type="dxa"/>
          </w:tcPr>
          <w:p w14:paraId="2A835E4F" w14:textId="77777777" w:rsidR="00744129" w:rsidRPr="006B2793" w:rsidRDefault="00744129" w:rsidP="00744129">
            <w:pPr>
              <w:pStyle w:val="TAL"/>
              <w:tabs>
                <w:tab w:val="clear" w:pos="284"/>
                <w:tab w:val="clear" w:pos="567"/>
              </w:tabs>
              <w:rPr>
                <w:sz w:val="16"/>
              </w:rPr>
            </w:pPr>
            <w:r w:rsidRPr="006B2793">
              <w:rPr>
                <w:sz w:val="16"/>
              </w:rPr>
              <w:t>4.7</w:t>
            </w:r>
          </w:p>
        </w:tc>
        <w:tc>
          <w:tcPr>
            <w:tcW w:w="1134" w:type="dxa"/>
          </w:tcPr>
          <w:p w14:paraId="0CC5C22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191367</w:t>
            </w:r>
          </w:p>
        </w:tc>
        <w:tc>
          <w:tcPr>
            <w:tcW w:w="948" w:type="dxa"/>
          </w:tcPr>
          <w:p w14:paraId="19B660FC"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4B35EF8" w14:textId="77777777" w:rsidR="00744129" w:rsidRPr="006B2793" w:rsidRDefault="00744129" w:rsidP="00744129">
            <w:pPr>
              <w:pStyle w:val="TAL"/>
              <w:tabs>
                <w:tab w:val="clear" w:pos="284"/>
                <w:tab w:val="clear" w:pos="567"/>
              </w:tabs>
              <w:rPr>
                <w:sz w:val="16"/>
              </w:rPr>
            </w:pPr>
            <w:r w:rsidRPr="006B2793">
              <w:rPr>
                <w:sz w:val="16"/>
              </w:rPr>
              <w:t>LS from TSG RAN: LS on Local NR positioning in NG-RAN</w:t>
            </w:r>
          </w:p>
        </w:tc>
        <w:tc>
          <w:tcPr>
            <w:tcW w:w="1519" w:type="dxa"/>
          </w:tcPr>
          <w:p w14:paraId="704F0524" w14:textId="77777777" w:rsidR="00744129" w:rsidRPr="006B2793" w:rsidRDefault="00744129" w:rsidP="00744129">
            <w:pPr>
              <w:pStyle w:val="TAL"/>
              <w:tabs>
                <w:tab w:val="clear" w:pos="284"/>
                <w:tab w:val="clear" w:pos="567"/>
              </w:tabs>
              <w:rPr>
                <w:sz w:val="16"/>
              </w:rPr>
            </w:pPr>
            <w:r w:rsidRPr="006B2793">
              <w:rPr>
                <w:sz w:val="16"/>
              </w:rPr>
              <w:t>TSG RAN</w:t>
            </w:r>
          </w:p>
        </w:tc>
        <w:tc>
          <w:tcPr>
            <w:tcW w:w="1212" w:type="dxa"/>
          </w:tcPr>
          <w:p w14:paraId="228526F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935D44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11DD19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FFE0B8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00D486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9F9C1E"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0E34F8AD" w14:textId="77777777" w:rsidR="00744129" w:rsidRPr="006B2793" w:rsidRDefault="00744129" w:rsidP="00744129">
            <w:pPr>
              <w:pStyle w:val="TAL"/>
              <w:tabs>
                <w:tab w:val="clear" w:pos="284"/>
                <w:tab w:val="clear" w:pos="567"/>
              </w:tabs>
              <w:rPr>
                <w:sz w:val="16"/>
              </w:rPr>
            </w:pPr>
            <w:r w:rsidRPr="006B2793">
              <w:rPr>
                <w:sz w:val="16"/>
              </w:rPr>
              <w:t>FS_NR_LOCAL_POS</w:t>
            </w:r>
          </w:p>
        </w:tc>
        <w:tc>
          <w:tcPr>
            <w:tcW w:w="1340" w:type="dxa"/>
          </w:tcPr>
          <w:p w14:paraId="2134CD28"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01AF35E0"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39B28AA6" w14:textId="77777777" w:rsidR="00744129" w:rsidRPr="006B2793" w:rsidRDefault="00744129" w:rsidP="00744129">
            <w:pPr>
              <w:pStyle w:val="TAL"/>
              <w:tabs>
                <w:tab w:val="clear" w:pos="284"/>
                <w:tab w:val="clear" w:pos="567"/>
              </w:tabs>
              <w:rPr>
                <w:sz w:val="16"/>
              </w:rPr>
            </w:pPr>
          </w:p>
        </w:tc>
      </w:tr>
      <w:tr w:rsidR="00744129" w:rsidRPr="00200359" w14:paraId="79C078F5" w14:textId="77777777" w:rsidTr="00744129">
        <w:tc>
          <w:tcPr>
            <w:tcW w:w="675" w:type="dxa"/>
          </w:tcPr>
          <w:p w14:paraId="2112270C" w14:textId="77777777" w:rsidR="00744129" w:rsidRPr="006B2793" w:rsidRDefault="00744129" w:rsidP="00744129">
            <w:pPr>
              <w:pStyle w:val="TAL"/>
              <w:tabs>
                <w:tab w:val="clear" w:pos="284"/>
                <w:tab w:val="clear" w:pos="567"/>
              </w:tabs>
              <w:rPr>
                <w:sz w:val="16"/>
              </w:rPr>
            </w:pPr>
            <w:r w:rsidRPr="006B2793">
              <w:rPr>
                <w:sz w:val="16"/>
              </w:rPr>
              <w:t>4.7</w:t>
            </w:r>
          </w:p>
        </w:tc>
        <w:tc>
          <w:tcPr>
            <w:tcW w:w="1134" w:type="dxa"/>
          </w:tcPr>
          <w:p w14:paraId="5070AE2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191368</w:t>
            </w:r>
          </w:p>
        </w:tc>
        <w:tc>
          <w:tcPr>
            <w:tcW w:w="948" w:type="dxa"/>
          </w:tcPr>
          <w:p w14:paraId="0DD51FBA"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442EE016" w14:textId="77777777" w:rsidR="00744129" w:rsidRPr="006B2793" w:rsidRDefault="00744129" w:rsidP="00744129">
            <w:pPr>
              <w:pStyle w:val="TAL"/>
              <w:tabs>
                <w:tab w:val="clear" w:pos="284"/>
                <w:tab w:val="clear" w:pos="567"/>
              </w:tabs>
              <w:rPr>
                <w:sz w:val="16"/>
              </w:rPr>
            </w:pPr>
            <w:r w:rsidRPr="006B2793">
              <w:rPr>
                <w:sz w:val="16"/>
              </w:rPr>
              <w:t>LS from TSG RAN: LS on 5G indicator</w:t>
            </w:r>
          </w:p>
        </w:tc>
        <w:tc>
          <w:tcPr>
            <w:tcW w:w="1519" w:type="dxa"/>
          </w:tcPr>
          <w:p w14:paraId="55578AB3" w14:textId="77777777" w:rsidR="00744129" w:rsidRPr="006B2793" w:rsidRDefault="00744129" w:rsidP="00744129">
            <w:pPr>
              <w:pStyle w:val="TAL"/>
              <w:tabs>
                <w:tab w:val="clear" w:pos="284"/>
                <w:tab w:val="clear" w:pos="567"/>
              </w:tabs>
              <w:rPr>
                <w:sz w:val="16"/>
              </w:rPr>
            </w:pPr>
            <w:r w:rsidRPr="006B2793">
              <w:rPr>
                <w:sz w:val="16"/>
              </w:rPr>
              <w:t>TSG RAN</w:t>
            </w:r>
          </w:p>
        </w:tc>
        <w:tc>
          <w:tcPr>
            <w:tcW w:w="1212" w:type="dxa"/>
          </w:tcPr>
          <w:p w14:paraId="1A70E5A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826C50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2609DF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F97F3A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6B23F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05074FC"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9A49360" w14:textId="77777777" w:rsidR="00744129" w:rsidRPr="006B2793" w:rsidRDefault="00744129" w:rsidP="00744129">
            <w:pPr>
              <w:pStyle w:val="TAL"/>
              <w:tabs>
                <w:tab w:val="clear" w:pos="284"/>
                <w:tab w:val="clear" w:pos="567"/>
              </w:tabs>
              <w:rPr>
                <w:sz w:val="16"/>
              </w:rPr>
            </w:pPr>
            <w:r w:rsidRPr="006B2793">
              <w:rPr>
                <w:sz w:val="16"/>
              </w:rPr>
              <w:t xml:space="preserve">NR_NewRAT-Core, TEI16 </w:t>
            </w:r>
          </w:p>
        </w:tc>
        <w:tc>
          <w:tcPr>
            <w:tcW w:w="1340" w:type="dxa"/>
          </w:tcPr>
          <w:p w14:paraId="39B6D40B"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35F181BD"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0D0AFE0A" w14:textId="77777777" w:rsidR="00744129" w:rsidRPr="006B2793" w:rsidRDefault="00744129" w:rsidP="00744129">
            <w:pPr>
              <w:pStyle w:val="TAL"/>
              <w:tabs>
                <w:tab w:val="clear" w:pos="284"/>
                <w:tab w:val="clear" w:pos="567"/>
              </w:tabs>
              <w:rPr>
                <w:sz w:val="16"/>
              </w:rPr>
            </w:pPr>
          </w:p>
        </w:tc>
      </w:tr>
      <w:tr w:rsidR="00744129" w:rsidRPr="00200359" w14:paraId="2CE15073" w14:textId="77777777" w:rsidTr="00744129">
        <w:tc>
          <w:tcPr>
            <w:tcW w:w="675" w:type="dxa"/>
          </w:tcPr>
          <w:p w14:paraId="67ED391A"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12B47C1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191369</w:t>
            </w:r>
          </w:p>
        </w:tc>
        <w:tc>
          <w:tcPr>
            <w:tcW w:w="948" w:type="dxa"/>
          </w:tcPr>
          <w:p w14:paraId="3108D8BE"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3B6FC3D2" w14:textId="77777777"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14:paraId="49B81E1D"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7681BA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FFA66D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448C37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67E7E6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C3D95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D7485C2" w14:textId="77777777" w:rsidR="00744129" w:rsidRPr="006B2793" w:rsidRDefault="00744129" w:rsidP="00744129">
            <w:pPr>
              <w:pStyle w:val="TAL"/>
              <w:tabs>
                <w:tab w:val="clear" w:pos="284"/>
                <w:tab w:val="clear" w:pos="567"/>
              </w:tabs>
              <w:rPr>
                <w:sz w:val="16"/>
              </w:rPr>
            </w:pPr>
          </w:p>
        </w:tc>
        <w:tc>
          <w:tcPr>
            <w:tcW w:w="2038" w:type="dxa"/>
          </w:tcPr>
          <w:p w14:paraId="7A3C706A" w14:textId="77777777" w:rsidR="00744129" w:rsidRPr="006B2793" w:rsidRDefault="00744129" w:rsidP="00744129">
            <w:pPr>
              <w:pStyle w:val="TAL"/>
              <w:tabs>
                <w:tab w:val="clear" w:pos="284"/>
                <w:tab w:val="clear" w:pos="567"/>
              </w:tabs>
              <w:rPr>
                <w:sz w:val="16"/>
              </w:rPr>
            </w:pPr>
          </w:p>
        </w:tc>
        <w:tc>
          <w:tcPr>
            <w:tcW w:w="1340" w:type="dxa"/>
          </w:tcPr>
          <w:p w14:paraId="7BB185F8" w14:textId="77777777" w:rsidR="00744129" w:rsidRPr="006B2793" w:rsidRDefault="00744129" w:rsidP="00744129">
            <w:pPr>
              <w:pStyle w:val="TAL"/>
              <w:tabs>
                <w:tab w:val="clear" w:pos="284"/>
                <w:tab w:val="clear" w:pos="567"/>
              </w:tabs>
              <w:rPr>
                <w:sz w:val="16"/>
              </w:rPr>
            </w:pPr>
            <w:r w:rsidRPr="006B2793">
              <w:rPr>
                <w:sz w:val="16"/>
              </w:rPr>
              <w:t>Revision of SP-191335. Approved</w:t>
            </w:r>
          </w:p>
        </w:tc>
        <w:tc>
          <w:tcPr>
            <w:tcW w:w="986" w:type="dxa"/>
          </w:tcPr>
          <w:p w14:paraId="646D77D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69BAA4E" w14:textId="77777777" w:rsidR="00744129" w:rsidRPr="006B2793" w:rsidRDefault="00744129" w:rsidP="00744129">
            <w:pPr>
              <w:pStyle w:val="TAL"/>
              <w:tabs>
                <w:tab w:val="clear" w:pos="284"/>
                <w:tab w:val="clear" w:pos="567"/>
              </w:tabs>
              <w:rPr>
                <w:sz w:val="16"/>
              </w:rPr>
            </w:pPr>
          </w:p>
        </w:tc>
      </w:tr>
      <w:tr w:rsidR="00744129" w:rsidRPr="00200359" w14:paraId="0A415D01" w14:textId="77777777" w:rsidTr="00744129">
        <w:tc>
          <w:tcPr>
            <w:tcW w:w="675" w:type="dxa"/>
          </w:tcPr>
          <w:p w14:paraId="5AD804A6"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C3728F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191370</w:t>
            </w:r>
          </w:p>
        </w:tc>
        <w:tc>
          <w:tcPr>
            <w:tcW w:w="948" w:type="dxa"/>
          </w:tcPr>
          <w:p w14:paraId="5B2BBC09"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37D98E78" w14:textId="77777777"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14:paraId="303B6C55" w14:textId="77777777"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14:paraId="72B7D17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0EAD0B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B55CF4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5FDA59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EC77B8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5DB0825" w14:textId="77777777" w:rsidR="00744129" w:rsidRPr="006B2793" w:rsidRDefault="00744129" w:rsidP="00744129">
            <w:pPr>
              <w:pStyle w:val="TAL"/>
              <w:tabs>
                <w:tab w:val="clear" w:pos="284"/>
                <w:tab w:val="clear" w:pos="567"/>
              </w:tabs>
              <w:rPr>
                <w:sz w:val="16"/>
              </w:rPr>
            </w:pPr>
          </w:p>
        </w:tc>
        <w:tc>
          <w:tcPr>
            <w:tcW w:w="2038" w:type="dxa"/>
          </w:tcPr>
          <w:p w14:paraId="2ED430F5" w14:textId="77777777" w:rsidR="00744129" w:rsidRPr="006B2793" w:rsidRDefault="00744129" w:rsidP="00744129">
            <w:pPr>
              <w:pStyle w:val="TAL"/>
              <w:tabs>
                <w:tab w:val="clear" w:pos="284"/>
                <w:tab w:val="clear" w:pos="567"/>
              </w:tabs>
              <w:rPr>
                <w:sz w:val="16"/>
              </w:rPr>
            </w:pPr>
          </w:p>
        </w:tc>
        <w:tc>
          <w:tcPr>
            <w:tcW w:w="1340" w:type="dxa"/>
          </w:tcPr>
          <w:p w14:paraId="1D6705B7" w14:textId="77777777" w:rsidR="00744129" w:rsidRPr="006B2793" w:rsidRDefault="00744129" w:rsidP="00744129">
            <w:pPr>
              <w:pStyle w:val="TAL"/>
              <w:tabs>
                <w:tab w:val="clear" w:pos="284"/>
                <w:tab w:val="clear" w:pos="567"/>
              </w:tabs>
              <w:rPr>
                <w:sz w:val="16"/>
              </w:rPr>
            </w:pPr>
            <w:r w:rsidRPr="006B2793">
              <w:rPr>
                <w:sz w:val="16"/>
              </w:rPr>
              <w:t>Revision of SP-191354. Endorsed</w:t>
            </w:r>
          </w:p>
        </w:tc>
        <w:tc>
          <w:tcPr>
            <w:tcW w:w="986" w:type="dxa"/>
          </w:tcPr>
          <w:p w14:paraId="145307BD"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505C915C" w14:textId="77777777" w:rsidR="00744129" w:rsidRPr="006B2793" w:rsidRDefault="00744129" w:rsidP="00744129">
            <w:pPr>
              <w:pStyle w:val="TAL"/>
              <w:tabs>
                <w:tab w:val="clear" w:pos="284"/>
                <w:tab w:val="clear" w:pos="567"/>
              </w:tabs>
              <w:rPr>
                <w:sz w:val="16"/>
              </w:rPr>
            </w:pPr>
          </w:p>
        </w:tc>
      </w:tr>
      <w:tr w:rsidR="00744129" w:rsidRPr="00200359" w14:paraId="4468DD0D" w14:textId="77777777" w:rsidTr="00744129">
        <w:tc>
          <w:tcPr>
            <w:tcW w:w="675" w:type="dxa"/>
          </w:tcPr>
          <w:p w14:paraId="08999608" w14:textId="77777777"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14:paraId="071D59E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191371</w:t>
            </w:r>
          </w:p>
        </w:tc>
        <w:tc>
          <w:tcPr>
            <w:tcW w:w="948" w:type="dxa"/>
          </w:tcPr>
          <w:p w14:paraId="0C0E6762"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1FA0CF21" w14:textId="77777777"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14:paraId="7736E520" w14:textId="77777777"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14:paraId="1000E90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DF944E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ED5401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607801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CA3A9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1358D56" w14:textId="77777777" w:rsidR="00744129" w:rsidRPr="006B2793" w:rsidRDefault="00744129" w:rsidP="00744129">
            <w:pPr>
              <w:pStyle w:val="TAL"/>
              <w:tabs>
                <w:tab w:val="clear" w:pos="284"/>
                <w:tab w:val="clear" w:pos="567"/>
              </w:tabs>
              <w:rPr>
                <w:sz w:val="16"/>
              </w:rPr>
            </w:pPr>
          </w:p>
        </w:tc>
        <w:tc>
          <w:tcPr>
            <w:tcW w:w="2038" w:type="dxa"/>
          </w:tcPr>
          <w:p w14:paraId="2E7C1314" w14:textId="77777777" w:rsidR="00744129" w:rsidRPr="006B2793" w:rsidRDefault="00744129" w:rsidP="00744129">
            <w:pPr>
              <w:pStyle w:val="TAL"/>
              <w:tabs>
                <w:tab w:val="clear" w:pos="284"/>
                <w:tab w:val="clear" w:pos="567"/>
              </w:tabs>
              <w:rPr>
                <w:sz w:val="16"/>
              </w:rPr>
            </w:pPr>
          </w:p>
        </w:tc>
        <w:tc>
          <w:tcPr>
            <w:tcW w:w="1340" w:type="dxa"/>
          </w:tcPr>
          <w:p w14:paraId="68F4C366" w14:textId="77777777" w:rsidR="00744129" w:rsidRPr="006B2793" w:rsidRDefault="00744129" w:rsidP="00744129">
            <w:pPr>
              <w:pStyle w:val="TAL"/>
              <w:tabs>
                <w:tab w:val="clear" w:pos="284"/>
                <w:tab w:val="clear" w:pos="567"/>
              </w:tabs>
              <w:rPr>
                <w:sz w:val="16"/>
              </w:rPr>
            </w:pPr>
            <w:r w:rsidRPr="006B2793">
              <w:rPr>
                <w:sz w:val="16"/>
              </w:rPr>
              <w:t>Revision of SP-191351. Endorsed</w:t>
            </w:r>
          </w:p>
        </w:tc>
        <w:tc>
          <w:tcPr>
            <w:tcW w:w="986" w:type="dxa"/>
          </w:tcPr>
          <w:p w14:paraId="10F917CB"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3F128443" w14:textId="77777777" w:rsidR="00744129" w:rsidRPr="006B2793" w:rsidRDefault="00744129" w:rsidP="00744129">
            <w:pPr>
              <w:pStyle w:val="TAL"/>
              <w:tabs>
                <w:tab w:val="clear" w:pos="284"/>
                <w:tab w:val="clear" w:pos="567"/>
              </w:tabs>
              <w:rPr>
                <w:sz w:val="16"/>
              </w:rPr>
            </w:pPr>
          </w:p>
        </w:tc>
      </w:tr>
      <w:tr w:rsidR="00744129" w:rsidRPr="00200359" w14:paraId="0E2DBDF0" w14:textId="77777777" w:rsidTr="00744129">
        <w:tc>
          <w:tcPr>
            <w:tcW w:w="675" w:type="dxa"/>
          </w:tcPr>
          <w:p w14:paraId="05F505FB"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3F321E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191372</w:t>
            </w:r>
          </w:p>
        </w:tc>
        <w:tc>
          <w:tcPr>
            <w:tcW w:w="948" w:type="dxa"/>
          </w:tcPr>
          <w:p w14:paraId="4167C1AE"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447DFD3D" w14:textId="77777777"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14:paraId="3068DC83" w14:textId="77777777"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14:paraId="41E04EC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53B032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3F5E23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AF41E0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231391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568819F" w14:textId="77777777" w:rsidR="00744129" w:rsidRPr="006B2793" w:rsidRDefault="00744129" w:rsidP="00744129">
            <w:pPr>
              <w:pStyle w:val="TAL"/>
              <w:tabs>
                <w:tab w:val="clear" w:pos="284"/>
                <w:tab w:val="clear" w:pos="567"/>
              </w:tabs>
              <w:rPr>
                <w:sz w:val="16"/>
              </w:rPr>
            </w:pPr>
          </w:p>
        </w:tc>
        <w:tc>
          <w:tcPr>
            <w:tcW w:w="2038" w:type="dxa"/>
          </w:tcPr>
          <w:p w14:paraId="25418F2C" w14:textId="77777777" w:rsidR="00744129" w:rsidRPr="006B2793" w:rsidRDefault="00744129" w:rsidP="00744129">
            <w:pPr>
              <w:pStyle w:val="TAL"/>
              <w:tabs>
                <w:tab w:val="clear" w:pos="284"/>
                <w:tab w:val="clear" w:pos="567"/>
              </w:tabs>
              <w:rPr>
                <w:sz w:val="16"/>
              </w:rPr>
            </w:pPr>
          </w:p>
        </w:tc>
        <w:tc>
          <w:tcPr>
            <w:tcW w:w="1340" w:type="dxa"/>
          </w:tcPr>
          <w:p w14:paraId="5F1E5FBA" w14:textId="77777777" w:rsidR="00744129" w:rsidRPr="006B2793" w:rsidRDefault="00744129" w:rsidP="00744129">
            <w:pPr>
              <w:pStyle w:val="TAL"/>
              <w:tabs>
                <w:tab w:val="clear" w:pos="284"/>
                <w:tab w:val="clear" w:pos="567"/>
              </w:tabs>
              <w:rPr>
                <w:sz w:val="16"/>
              </w:rPr>
            </w:pPr>
            <w:r w:rsidRPr="006B2793">
              <w:rPr>
                <w:sz w:val="16"/>
              </w:rPr>
              <w:t>Revision of SP-191355. Endorsed</w:t>
            </w:r>
          </w:p>
        </w:tc>
        <w:tc>
          <w:tcPr>
            <w:tcW w:w="986" w:type="dxa"/>
          </w:tcPr>
          <w:p w14:paraId="2B4B4D1F"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02DA5CFB" w14:textId="77777777" w:rsidR="00744129" w:rsidRPr="006B2793" w:rsidRDefault="00744129" w:rsidP="00744129">
            <w:pPr>
              <w:pStyle w:val="TAL"/>
              <w:tabs>
                <w:tab w:val="clear" w:pos="284"/>
                <w:tab w:val="clear" w:pos="567"/>
              </w:tabs>
              <w:rPr>
                <w:sz w:val="16"/>
              </w:rPr>
            </w:pPr>
          </w:p>
        </w:tc>
      </w:tr>
      <w:tr w:rsidR="00744129" w:rsidRPr="00200359" w14:paraId="16EF523F" w14:textId="77777777" w:rsidTr="00744129">
        <w:tc>
          <w:tcPr>
            <w:tcW w:w="675" w:type="dxa"/>
          </w:tcPr>
          <w:p w14:paraId="0BDC4EE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DCA91B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191373</w:t>
            </w:r>
          </w:p>
        </w:tc>
        <w:tc>
          <w:tcPr>
            <w:tcW w:w="948" w:type="dxa"/>
          </w:tcPr>
          <w:p w14:paraId="7F44BEA4"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0B529D61" w14:textId="77777777"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14:paraId="7B6C5931" w14:textId="77777777"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14:paraId="06A6AD8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35BF04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91DC4A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60D69D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BA1778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C725E03" w14:textId="77777777" w:rsidR="00744129" w:rsidRPr="006B2793" w:rsidRDefault="00744129" w:rsidP="00744129">
            <w:pPr>
              <w:pStyle w:val="TAL"/>
              <w:tabs>
                <w:tab w:val="clear" w:pos="284"/>
                <w:tab w:val="clear" w:pos="567"/>
              </w:tabs>
              <w:rPr>
                <w:sz w:val="16"/>
              </w:rPr>
            </w:pPr>
          </w:p>
        </w:tc>
        <w:tc>
          <w:tcPr>
            <w:tcW w:w="2038" w:type="dxa"/>
          </w:tcPr>
          <w:p w14:paraId="5A8D843C" w14:textId="77777777" w:rsidR="00744129" w:rsidRPr="006B2793" w:rsidRDefault="00744129" w:rsidP="00744129">
            <w:pPr>
              <w:pStyle w:val="TAL"/>
              <w:tabs>
                <w:tab w:val="clear" w:pos="284"/>
                <w:tab w:val="clear" w:pos="567"/>
              </w:tabs>
              <w:rPr>
                <w:sz w:val="16"/>
              </w:rPr>
            </w:pPr>
          </w:p>
        </w:tc>
        <w:tc>
          <w:tcPr>
            <w:tcW w:w="1340" w:type="dxa"/>
          </w:tcPr>
          <w:p w14:paraId="0216E843" w14:textId="77777777" w:rsidR="00744129" w:rsidRPr="006B2793" w:rsidRDefault="00744129" w:rsidP="00744129">
            <w:pPr>
              <w:pStyle w:val="TAL"/>
              <w:tabs>
                <w:tab w:val="clear" w:pos="284"/>
                <w:tab w:val="clear" w:pos="567"/>
              </w:tabs>
              <w:rPr>
                <w:sz w:val="16"/>
              </w:rPr>
            </w:pPr>
            <w:r w:rsidRPr="006B2793">
              <w:rPr>
                <w:sz w:val="16"/>
              </w:rPr>
              <w:t>Revision of SP-191346. Endorsed</w:t>
            </w:r>
          </w:p>
        </w:tc>
        <w:tc>
          <w:tcPr>
            <w:tcW w:w="986" w:type="dxa"/>
          </w:tcPr>
          <w:p w14:paraId="43D90C7C"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78C0C916" w14:textId="77777777" w:rsidR="00744129" w:rsidRPr="006B2793" w:rsidRDefault="00744129" w:rsidP="00744129">
            <w:pPr>
              <w:pStyle w:val="TAL"/>
              <w:tabs>
                <w:tab w:val="clear" w:pos="284"/>
                <w:tab w:val="clear" w:pos="567"/>
              </w:tabs>
              <w:rPr>
                <w:sz w:val="16"/>
              </w:rPr>
            </w:pPr>
          </w:p>
        </w:tc>
      </w:tr>
      <w:tr w:rsidR="00744129" w:rsidRPr="00200359" w14:paraId="6926A381" w14:textId="77777777" w:rsidTr="00744129">
        <w:tc>
          <w:tcPr>
            <w:tcW w:w="675" w:type="dxa"/>
          </w:tcPr>
          <w:p w14:paraId="7632FB19"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CD7E17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191374</w:t>
            </w:r>
          </w:p>
        </w:tc>
        <w:tc>
          <w:tcPr>
            <w:tcW w:w="948" w:type="dxa"/>
          </w:tcPr>
          <w:p w14:paraId="20F1AE4F"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72B8CDE2" w14:textId="77777777"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14:paraId="36BF585B" w14:textId="77777777"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14:paraId="65AD5B4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93597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DDBACD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F830EC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1D9904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280B3F0" w14:textId="77777777" w:rsidR="00744129" w:rsidRPr="006B2793" w:rsidRDefault="00744129" w:rsidP="00744129">
            <w:pPr>
              <w:pStyle w:val="TAL"/>
              <w:tabs>
                <w:tab w:val="clear" w:pos="284"/>
                <w:tab w:val="clear" w:pos="567"/>
              </w:tabs>
              <w:rPr>
                <w:sz w:val="16"/>
              </w:rPr>
            </w:pPr>
          </w:p>
        </w:tc>
        <w:tc>
          <w:tcPr>
            <w:tcW w:w="2038" w:type="dxa"/>
          </w:tcPr>
          <w:p w14:paraId="1E839DE2" w14:textId="77777777" w:rsidR="00744129" w:rsidRPr="006B2793" w:rsidRDefault="00744129" w:rsidP="00744129">
            <w:pPr>
              <w:pStyle w:val="TAL"/>
              <w:tabs>
                <w:tab w:val="clear" w:pos="284"/>
                <w:tab w:val="clear" w:pos="567"/>
              </w:tabs>
              <w:rPr>
                <w:sz w:val="16"/>
              </w:rPr>
            </w:pPr>
          </w:p>
        </w:tc>
        <w:tc>
          <w:tcPr>
            <w:tcW w:w="1340" w:type="dxa"/>
          </w:tcPr>
          <w:p w14:paraId="3A4CBA93" w14:textId="77777777" w:rsidR="00744129" w:rsidRPr="006B2793" w:rsidRDefault="00744129" w:rsidP="00744129">
            <w:pPr>
              <w:pStyle w:val="TAL"/>
              <w:tabs>
                <w:tab w:val="clear" w:pos="284"/>
                <w:tab w:val="clear" w:pos="567"/>
              </w:tabs>
              <w:rPr>
                <w:sz w:val="16"/>
              </w:rPr>
            </w:pPr>
            <w:r w:rsidRPr="006B2793">
              <w:rPr>
                <w:sz w:val="16"/>
              </w:rPr>
              <w:t>Revision of SP-191347. Endorsed</w:t>
            </w:r>
          </w:p>
        </w:tc>
        <w:tc>
          <w:tcPr>
            <w:tcW w:w="986" w:type="dxa"/>
          </w:tcPr>
          <w:p w14:paraId="2C9E7138"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556A46B0" w14:textId="77777777" w:rsidR="00744129" w:rsidRPr="006B2793" w:rsidRDefault="00744129" w:rsidP="00744129">
            <w:pPr>
              <w:pStyle w:val="TAL"/>
              <w:tabs>
                <w:tab w:val="clear" w:pos="284"/>
                <w:tab w:val="clear" w:pos="567"/>
              </w:tabs>
              <w:rPr>
                <w:sz w:val="16"/>
              </w:rPr>
            </w:pPr>
          </w:p>
        </w:tc>
      </w:tr>
      <w:tr w:rsidR="00744129" w:rsidRPr="00200359" w14:paraId="715AF956" w14:textId="77777777" w:rsidTr="00744129">
        <w:tc>
          <w:tcPr>
            <w:tcW w:w="675" w:type="dxa"/>
          </w:tcPr>
          <w:p w14:paraId="0A5B7657"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1D79F5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191375</w:t>
            </w:r>
          </w:p>
        </w:tc>
        <w:tc>
          <w:tcPr>
            <w:tcW w:w="948" w:type="dxa"/>
          </w:tcPr>
          <w:p w14:paraId="78091EED"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10F46535" w14:textId="77777777"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14:paraId="0ADB6684" w14:textId="77777777"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14:paraId="1DF89BA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577933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7572DA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67FFC0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6F4322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1357A1B" w14:textId="77777777" w:rsidR="00744129" w:rsidRPr="006B2793" w:rsidRDefault="00744129" w:rsidP="00744129">
            <w:pPr>
              <w:pStyle w:val="TAL"/>
              <w:tabs>
                <w:tab w:val="clear" w:pos="284"/>
                <w:tab w:val="clear" w:pos="567"/>
              </w:tabs>
              <w:rPr>
                <w:sz w:val="16"/>
              </w:rPr>
            </w:pPr>
          </w:p>
        </w:tc>
        <w:tc>
          <w:tcPr>
            <w:tcW w:w="2038" w:type="dxa"/>
          </w:tcPr>
          <w:p w14:paraId="6B9A3985" w14:textId="77777777" w:rsidR="00744129" w:rsidRPr="006B2793" w:rsidRDefault="00744129" w:rsidP="00744129">
            <w:pPr>
              <w:pStyle w:val="TAL"/>
              <w:tabs>
                <w:tab w:val="clear" w:pos="284"/>
                <w:tab w:val="clear" w:pos="567"/>
              </w:tabs>
              <w:rPr>
                <w:sz w:val="16"/>
              </w:rPr>
            </w:pPr>
          </w:p>
        </w:tc>
        <w:tc>
          <w:tcPr>
            <w:tcW w:w="1340" w:type="dxa"/>
          </w:tcPr>
          <w:p w14:paraId="169D89BF" w14:textId="77777777" w:rsidR="00744129" w:rsidRPr="006B2793" w:rsidRDefault="00744129" w:rsidP="00744129">
            <w:pPr>
              <w:pStyle w:val="TAL"/>
              <w:tabs>
                <w:tab w:val="clear" w:pos="284"/>
                <w:tab w:val="clear" w:pos="567"/>
              </w:tabs>
              <w:rPr>
                <w:sz w:val="16"/>
              </w:rPr>
            </w:pPr>
            <w:r w:rsidRPr="006B2793">
              <w:rPr>
                <w:sz w:val="16"/>
              </w:rPr>
              <w:t>Revision of SP-191350. Endorsed</w:t>
            </w:r>
          </w:p>
        </w:tc>
        <w:tc>
          <w:tcPr>
            <w:tcW w:w="986" w:type="dxa"/>
          </w:tcPr>
          <w:p w14:paraId="34BA238D"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63F2B6C8" w14:textId="77777777" w:rsidR="00744129" w:rsidRPr="006B2793" w:rsidRDefault="00744129" w:rsidP="00744129">
            <w:pPr>
              <w:pStyle w:val="TAL"/>
              <w:tabs>
                <w:tab w:val="clear" w:pos="284"/>
                <w:tab w:val="clear" w:pos="567"/>
              </w:tabs>
              <w:rPr>
                <w:sz w:val="16"/>
              </w:rPr>
            </w:pPr>
          </w:p>
        </w:tc>
      </w:tr>
      <w:tr w:rsidR="00744129" w:rsidRPr="00200359" w14:paraId="4A8B3743" w14:textId="77777777" w:rsidTr="00744129">
        <w:tc>
          <w:tcPr>
            <w:tcW w:w="675" w:type="dxa"/>
          </w:tcPr>
          <w:p w14:paraId="4A1C3A8C"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7FEF2B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191376</w:t>
            </w:r>
          </w:p>
        </w:tc>
        <w:tc>
          <w:tcPr>
            <w:tcW w:w="948" w:type="dxa"/>
          </w:tcPr>
          <w:p w14:paraId="4AB11E02"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07D904ED" w14:textId="77777777"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14:paraId="2B9EB58A" w14:textId="77777777"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14:paraId="02A746E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656CDB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B20187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95681C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6BDFAF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1510A94" w14:textId="77777777" w:rsidR="00744129" w:rsidRPr="006B2793" w:rsidRDefault="00744129" w:rsidP="00744129">
            <w:pPr>
              <w:pStyle w:val="TAL"/>
              <w:tabs>
                <w:tab w:val="clear" w:pos="284"/>
                <w:tab w:val="clear" w:pos="567"/>
              </w:tabs>
              <w:rPr>
                <w:sz w:val="16"/>
              </w:rPr>
            </w:pPr>
          </w:p>
        </w:tc>
        <w:tc>
          <w:tcPr>
            <w:tcW w:w="2038" w:type="dxa"/>
          </w:tcPr>
          <w:p w14:paraId="2D0FA27D" w14:textId="77777777" w:rsidR="00744129" w:rsidRPr="006B2793" w:rsidRDefault="00744129" w:rsidP="00744129">
            <w:pPr>
              <w:pStyle w:val="TAL"/>
              <w:tabs>
                <w:tab w:val="clear" w:pos="284"/>
                <w:tab w:val="clear" w:pos="567"/>
              </w:tabs>
              <w:rPr>
                <w:sz w:val="16"/>
              </w:rPr>
            </w:pPr>
          </w:p>
        </w:tc>
        <w:tc>
          <w:tcPr>
            <w:tcW w:w="1340" w:type="dxa"/>
          </w:tcPr>
          <w:p w14:paraId="4BD95D44" w14:textId="77777777" w:rsidR="00744129" w:rsidRPr="006B2793" w:rsidRDefault="00744129" w:rsidP="00744129">
            <w:pPr>
              <w:pStyle w:val="TAL"/>
              <w:tabs>
                <w:tab w:val="clear" w:pos="284"/>
                <w:tab w:val="clear" w:pos="567"/>
              </w:tabs>
              <w:rPr>
                <w:sz w:val="16"/>
              </w:rPr>
            </w:pPr>
            <w:r w:rsidRPr="006B2793">
              <w:rPr>
                <w:sz w:val="16"/>
              </w:rPr>
              <w:t>Revision of SP-191357. Endorsed</w:t>
            </w:r>
          </w:p>
        </w:tc>
        <w:tc>
          <w:tcPr>
            <w:tcW w:w="986" w:type="dxa"/>
          </w:tcPr>
          <w:p w14:paraId="6CDBDAF5"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496BE05D" w14:textId="77777777" w:rsidR="00744129" w:rsidRPr="006B2793" w:rsidRDefault="00744129" w:rsidP="00744129">
            <w:pPr>
              <w:pStyle w:val="TAL"/>
              <w:tabs>
                <w:tab w:val="clear" w:pos="284"/>
                <w:tab w:val="clear" w:pos="567"/>
              </w:tabs>
              <w:rPr>
                <w:sz w:val="16"/>
              </w:rPr>
            </w:pPr>
          </w:p>
        </w:tc>
      </w:tr>
      <w:tr w:rsidR="00744129" w:rsidRPr="00200359" w14:paraId="27521D9A" w14:textId="77777777" w:rsidTr="00744129">
        <w:tc>
          <w:tcPr>
            <w:tcW w:w="675" w:type="dxa"/>
          </w:tcPr>
          <w:p w14:paraId="59D3D942"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F42A39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191377</w:t>
            </w:r>
          </w:p>
        </w:tc>
        <w:tc>
          <w:tcPr>
            <w:tcW w:w="948" w:type="dxa"/>
          </w:tcPr>
          <w:p w14:paraId="2A8B10A1"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3409C77B" w14:textId="77777777"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14:paraId="76368F19" w14:textId="77777777"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14:paraId="261CB4F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657E79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55D311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332703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07D4C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47ADE97" w14:textId="77777777" w:rsidR="00744129" w:rsidRPr="006B2793" w:rsidRDefault="00744129" w:rsidP="00744129">
            <w:pPr>
              <w:pStyle w:val="TAL"/>
              <w:tabs>
                <w:tab w:val="clear" w:pos="284"/>
                <w:tab w:val="clear" w:pos="567"/>
              </w:tabs>
              <w:rPr>
                <w:sz w:val="16"/>
              </w:rPr>
            </w:pPr>
          </w:p>
        </w:tc>
        <w:tc>
          <w:tcPr>
            <w:tcW w:w="2038" w:type="dxa"/>
          </w:tcPr>
          <w:p w14:paraId="18BA09D8" w14:textId="77777777" w:rsidR="00744129" w:rsidRPr="006B2793" w:rsidRDefault="00744129" w:rsidP="00744129">
            <w:pPr>
              <w:pStyle w:val="TAL"/>
              <w:tabs>
                <w:tab w:val="clear" w:pos="284"/>
                <w:tab w:val="clear" w:pos="567"/>
              </w:tabs>
              <w:rPr>
                <w:sz w:val="16"/>
              </w:rPr>
            </w:pPr>
          </w:p>
        </w:tc>
        <w:tc>
          <w:tcPr>
            <w:tcW w:w="1340" w:type="dxa"/>
          </w:tcPr>
          <w:p w14:paraId="34187148" w14:textId="77777777" w:rsidR="00744129" w:rsidRPr="006B2793" w:rsidRDefault="00744129" w:rsidP="00744129">
            <w:pPr>
              <w:pStyle w:val="TAL"/>
              <w:tabs>
                <w:tab w:val="clear" w:pos="284"/>
                <w:tab w:val="clear" w:pos="567"/>
              </w:tabs>
              <w:rPr>
                <w:sz w:val="16"/>
              </w:rPr>
            </w:pPr>
            <w:r w:rsidRPr="006B2793">
              <w:rPr>
                <w:sz w:val="16"/>
              </w:rPr>
              <w:t>Revision of SP-191296. Revised to SP-191381.</w:t>
            </w:r>
          </w:p>
        </w:tc>
        <w:tc>
          <w:tcPr>
            <w:tcW w:w="986" w:type="dxa"/>
          </w:tcPr>
          <w:p w14:paraId="28BEB621"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75DDF7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191381</w:t>
            </w:r>
          </w:p>
        </w:tc>
      </w:tr>
      <w:tr w:rsidR="00744129" w:rsidRPr="00200359" w14:paraId="6A77CAE3" w14:textId="77777777" w:rsidTr="00744129">
        <w:tc>
          <w:tcPr>
            <w:tcW w:w="675" w:type="dxa"/>
          </w:tcPr>
          <w:p w14:paraId="14465E70"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6AA198B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c>
          <w:tcPr>
            <w:tcW w:w="948" w:type="dxa"/>
          </w:tcPr>
          <w:p w14:paraId="546CC739"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6C23C3A0" w14:textId="77777777" w:rsidR="00744129" w:rsidRPr="006B2793" w:rsidRDefault="00744129" w:rsidP="00744129">
            <w:pPr>
              <w:pStyle w:val="TAL"/>
              <w:tabs>
                <w:tab w:val="clear" w:pos="284"/>
                <w:tab w:val="clear" w:pos="567"/>
              </w:tabs>
              <w:rPr>
                <w:sz w:val="16"/>
              </w:rPr>
            </w:pPr>
            <w:r w:rsidRPr="006B2793">
              <w:rPr>
                <w:sz w:val="16"/>
              </w:rPr>
              <w:t>Reply LS to LS on analytics support for energy saving</w:t>
            </w:r>
          </w:p>
        </w:tc>
        <w:tc>
          <w:tcPr>
            <w:tcW w:w="1519" w:type="dxa"/>
          </w:tcPr>
          <w:p w14:paraId="3314BCDF" w14:textId="77777777" w:rsidR="00744129" w:rsidRPr="006B2793" w:rsidRDefault="00744129" w:rsidP="00744129">
            <w:pPr>
              <w:pStyle w:val="TAL"/>
              <w:tabs>
                <w:tab w:val="clear" w:pos="284"/>
                <w:tab w:val="clear" w:pos="567"/>
              </w:tabs>
              <w:rPr>
                <w:sz w:val="16"/>
              </w:rPr>
            </w:pPr>
            <w:r w:rsidRPr="006B2793">
              <w:rPr>
                <w:sz w:val="16"/>
              </w:rPr>
              <w:t>TSG SA</w:t>
            </w:r>
          </w:p>
        </w:tc>
        <w:tc>
          <w:tcPr>
            <w:tcW w:w="1212" w:type="dxa"/>
          </w:tcPr>
          <w:p w14:paraId="3D9E98A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852BF6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9863EA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E1EF4F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A7C50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33F5519"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FB05D98" w14:textId="77777777"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14:paraId="2C03954B" w14:textId="77777777" w:rsidR="00744129" w:rsidRPr="006B2793" w:rsidRDefault="00744129" w:rsidP="00744129">
            <w:pPr>
              <w:pStyle w:val="TAL"/>
              <w:tabs>
                <w:tab w:val="clear" w:pos="284"/>
                <w:tab w:val="clear" w:pos="567"/>
              </w:tabs>
              <w:rPr>
                <w:sz w:val="16"/>
              </w:rPr>
            </w:pPr>
            <w:r w:rsidRPr="006B2793">
              <w:rPr>
                <w:sz w:val="16"/>
              </w:rPr>
              <w:t>Revision of SP-191365. Approved</w:t>
            </w:r>
          </w:p>
        </w:tc>
        <w:tc>
          <w:tcPr>
            <w:tcW w:w="986" w:type="dxa"/>
          </w:tcPr>
          <w:p w14:paraId="20832881"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2B59090" w14:textId="77777777" w:rsidR="00744129" w:rsidRPr="006B2793" w:rsidRDefault="00744129" w:rsidP="00744129">
            <w:pPr>
              <w:pStyle w:val="TAL"/>
              <w:tabs>
                <w:tab w:val="clear" w:pos="284"/>
                <w:tab w:val="clear" w:pos="567"/>
              </w:tabs>
              <w:rPr>
                <w:sz w:val="16"/>
              </w:rPr>
            </w:pPr>
          </w:p>
        </w:tc>
      </w:tr>
      <w:tr w:rsidR="00744129" w:rsidRPr="00200359" w14:paraId="2E7556F7" w14:textId="77777777" w:rsidTr="00744129">
        <w:tc>
          <w:tcPr>
            <w:tcW w:w="675" w:type="dxa"/>
          </w:tcPr>
          <w:p w14:paraId="10AF59DC"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3216F5E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c>
          <w:tcPr>
            <w:tcW w:w="948" w:type="dxa"/>
          </w:tcPr>
          <w:p w14:paraId="35E4ACD5"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20C74245" w14:textId="77777777" w:rsidR="00744129" w:rsidRPr="006B2793" w:rsidRDefault="00744129" w:rsidP="00744129">
            <w:pPr>
              <w:pStyle w:val="TAL"/>
              <w:tabs>
                <w:tab w:val="clear" w:pos="284"/>
                <w:tab w:val="clear" w:pos="567"/>
              </w:tabs>
              <w:rPr>
                <w:sz w:val="16"/>
              </w:rPr>
            </w:pPr>
            <w:r w:rsidRPr="006B2793">
              <w:rPr>
                <w:sz w:val="16"/>
              </w:rPr>
              <w:t>Reply LS to extend the scope of eV2X</w:t>
            </w:r>
          </w:p>
        </w:tc>
        <w:tc>
          <w:tcPr>
            <w:tcW w:w="1519" w:type="dxa"/>
          </w:tcPr>
          <w:p w14:paraId="17461135" w14:textId="77777777" w:rsidR="00744129" w:rsidRPr="006B2793" w:rsidRDefault="00744129" w:rsidP="00744129">
            <w:pPr>
              <w:pStyle w:val="TAL"/>
              <w:tabs>
                <w:tab w:val="clear" w:pos="284"/>
                <w:tab w:val="clear" w:pos="567"/>
              </w:tabs>
              <w:rPr>
                <w:sz w:val="16"/>
              </w:rPr>
            </w:pPr>
            <w:r w:rsidRPr="006B2793">
              <w:rPr>
                <w:sz w:val="16"/>
              </w:rPr>
              <w:t>TSG SA</w:t>
            </w:r>
          </w:p>
        </w:tc>
        <w:tc>
          <w:tcPr>
            <w:tcW w:w="1212" w:type="dxa"/>
          </w:tcPr>
          <w:p w14:paraId="760EE44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459A48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E09DCB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B65DE4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E0D3CC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CE2A412" w14:textId="77777777" w:rsidR="00744129" w:rsidRPr="006B2793" w:rsidRDefault="00744129" w:rsidP="00744129">
            <w:pPr>
              <w:pStyle w:val="TAL"/>
              <w:tabs>
                <w:tab w:val="clear" w:pos="284"/>
                <w:tab w:val="clear" w:pos="567"/>
              </w:tabs>
              <w:rPr>
                <w:sz w:val="16"/>
              </w:rPr>
            </w:pPr>
          </w:p>
        </w:tc>
        <w:tc>
          <w:tcPr>
            <w:tcW w:w="2038" w:type="dxa"/>
          </w:tcPr>
          <w:p w14:paraId="5DBD1C55" w14:textId="77777777" w:rsidR="00744129" w:rsidRPr="006B2793" w:rsidRDefault="00744129" w:rsidP="00744129">
            <w:pPr>
              <w:pStyle w:val="TAL"/>
              <w:tabs>
                <w:tab w:val="clear" w:pos="284"/>
                <w:tab w:val="clear" w:pos="567"/>
              </w:tabs>
              <w:rPr>
                <w:sz w:val="16"/>
              </w:rPr>
            </w:pPr>
          </w:p>
        </w:tc>
        <w:tc>
          <w:tcPr>
            <w:tcW w:w="1340" w:type="dxa"/>
          </w:tcPr>
          <w:p w14:paraId="3AF4C1E5" w14:textId="77777777" w:rsidR="00744129" w:rsidRPr="006B2793" w:rsidRDefault="00744129" w:rsidP="00744129">
            <w:pPr>
              <w:pStyle w:val="TAL"/>
              <w:tabs>
                <w:tab w:val="clear" w:pos="284"/>
                <w:tab w:val="clear" w:pos="567"/>
              </w:tabs>
              <w:rPr>
                <w:sz w:val="16"/>
              </w:rPr>
            </w:pPr>
            <w:r w:rsidRPr="006B2793">
              <w:rPr>
                <w:sz w:val="16"/>
              </w:rPr>
              <w:t>Revision of SP-191364. Approved</w:t>
            </w:r>
          </w:p>
        </w:tc>
        <w:tc>
          <w:tcPr>
            <w:tcW w:w="986" w:type="dxa"/>
          </w:tcPr>
          <w:p w14:paraId="5ABF3FF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604BA8B" w14:textId="77777777" w:rsidR="00744129" w:rsidRPr="006B2793" w:rsidRDefault="00744129" w:rsidP="00744129">
            <w:pPr>
              <w:pStyle w:val="TAL"/>
              <w:tabs>
                <w:tab w:val="clear" w:pos="284"/>
                <w:tab w:val="clear" w:pos="567"/>
              </w:tabs>
              <w:rPr>
                <w:sz w:val="16"/>
              </w:rPr>
            </w:pPr>
          </w:p>
        </w:tc>
      </w:tr>
      <w:tr w:rsidR="00744129" w:rsidRPr="00200359" w14:paraId="55013F6D" w14:textId="77777777" w:rsidTr="00744129">
        <w:tc>
          <w:tcPr>
            <w:tcW w:w="675" w:type="dxa"/>
          </w:tcPr>
          <w:p w14:paraId="66960DEE" w14:textId="77777777" w:rsidR="00744129" w:rsidRPr="006B2793" w:rsidRDefault="00744129" w:rsidP="00744129">
            <w:pPr>
              <w:pStyle w:val="TAL"/>
              <w:tabs>
                <w:tab w:val="clear" w:pos="284"/>
                <w:tab w:val="clear" w:pos="567"/>
              </w:tabs>
              <w:rPr>
                <w:sz w:val="16"/>
              </w:rPr>
            </w:pPr>
            <w:r w:rsidRPr="006B2793">
              <w:rPr>
                <w:sz w:val="16"/>
              </w:rPr>
              <w:t>19.1</w:t>
            </w:r>
          </w:p>
        </w:tc>
        <w:tc>
          <w:tcPr>
            <w:tcW w:w="1134" w:type="dxa"/>
          </w:tcPr>
          <w:p w14:paraId="25A1594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191380</w:t>
            </w:r>
          </w:p>
        </w:tc>
        <w:tc>
          <w:tcPr>
            <w:tcW w:w="948" w:type="dxa"/>
          </w:tcPr>
          <w:p w14:paraId="39E9B468"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55BAD08C" w14:textId="77777777" w:rsidR="00744129" w:rsidRPr="006B2793" w:rsidRDefault="00744129" w:rsidP="00744129">
            <w:pPr>
              <w:pStyle w:val="TAL"/>
              <w:tabs>
                <w:tab w:val="clear" w:pos="284"/>
                <w:tab w:val="clear" w:pos="567"/>
              </w:tabs>
              <w:rPr>
                <w:sz w:val="16"/>
              </w:rPr>
            </w:pPr>
            <w:r w:rsidRPr="006B2793">
              <w:rPr>
                <w:sz w:val="16"/>
              </w:rPr>
              <w:t>Work Plan review at TSG#86</w:t>
            </w:r>
          </w:p>
        </w:tc>
        <w:tc>
          <w:tcPr>
            <w:tcW w:w="1519" w:type="dxa"/>
          </w:tcPr>
          <w:p w14:paraId="7ADF71BC" w14:textId="77777777" w:rsidR="00744129" w:rsidRPr="006B2793" w:rsidRDefault="00744129" w:rsidP="00744129">
            <w:pPr>
              <w:pStyle w:val="TAL"/>
              <w:tabs>
                <w:tab w:val="clear" w:pos="284"/>
                <w:tab w:val="clear" w:pos="567"/>
              </w:tabs>
              <w:rPr>
                <w:sz w:val="16"/>
              </w:rPr>
            </w:pPr>
            <w:r w:rsidRPr="006B2793">
              <w:rPr>
                <w:sz w:val="16"/>
              </w:rPr>
              <w:t>MCC</w:t>
            </w:r>
          </w:p>
        </w:tc>
        <w:tc>
          <w:tcPr>
            <w:tcW w:w="1212" w:type="dxa"/>
          </w:tcPr>
          <w:p w14:paraId="691B223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0FBBD6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49D8E6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B6BEC0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4B1C7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A8EE89A" w14:textId="77777777" w:rsidR="00744129" w:rsidRPr="006B2793" w:rsidRDefault="00744129" w:rsidP="00744129">
            <w:pPr>
              <w:pStyle w:val="TAL"/>
              <w:tabs>
                <w:tab w:val="clear" w:pos="284"/>
                <w:tab w:val="clear" w:pos="567"/>
              </w:tabs>
              <w:rPr>
                <w:sz w:val="16"/>
              </w:rPr>
            </w:pPr>
          </w:p>
        </w:tc>
        <w:tc>
          <w:tcPr>
            <w:tcW w:w="2038" w:type="dxa"/>
          </w:tcPr>
          <w:p w14:paraId="677E35B5" w14:textId="77777777" w:rsidR="00744129" w:rsidRPr="006B2793" w:rsidRDefault="00744129" w:rsidP="00744129">
            <w:pPr>
              <w:pStyle w:val="TAL"/>
              <w:tabs>
                <w:tab w:val="clear" w:pos="284"/>
                <w:tab w:val="clear" w:pos="567"/>
              </w:tabs>
              <w:rPr>
                <w:sz w:val="16"/>
              </w:rPr>
            </w:pPr>
          </w:p>
        </w:tc>
        <w:tc>
          <w:tcPr>
            <w:tcW w:w="1340" w:type="dxa"/>
          </w:tcPr>
          <w:p w14:paraId="6FDF51D1" w14:textId="77777777" w:rsidR="00744129" w:rsidRPr="006B2793" w:rsidRDefault="00744129" w:rsidP="00744129">
            <w:pPr>
              <w:pStyle w:val="TAL"/>
              <w:tabs>
                <w:tab w:val="clear" w:pos="284"/>
                <w:tab w:val="clear" w:pos="567"/>
              </w:tabs>
              <w:rPr>
                <w:sz w:val="16"/>
              </w:rPr>
            </w:pPr>
            <w:r w:rsidRPr="006B2793">
              <w:rPr>
                <w:sz w:val="16"/>
              </w:rPr>
              <w:t>Revision of SP-191272. Noted</w:t>
            </w:r>
          </w:p>
        </w:tc>
        <w:tc>
          <w:tcPr>
            <w:tcW w:w="986" w:type="dxa"/>
          </w:tcPr>
          <w:p w14:paraId="6552C2C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3080053" w14:textId="77777777" w:rsidR="00744129" w:rsidRPr="006B2793" w:rsidRDefault="00744129" w:rsidP="00744129">
            <w:pPr>
              <w:pStyle w:val="TAL"/>
              <w:tabs>
                <w:tab w:val="clear" w:pos="284"/>
                <w:tab w:val="clear" w:pos="567"/>
              </w:tabs>
              <w:rPr>
                <w:sz w:val="16"/>
              </w:rPr>
            </w:pPr>
          </w:p>
        </w:tc>
      </w:tr>
      <w:tr w:rsidR="00744129" w:rsidRPr="00200359" w14:paraId="27A7D023" w14:textId="77777777" w:rsidTr="00744129">
        <w:tc>
          <w:tcPr>
            <w:tcW w:w="675" w:type="dxa"/>
          </w:tcPr>
          <w:p w14:paraId="2BEB192F"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531D8B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191381</w:t>
            </w:r>
          </w:p>
        </w:tc>
        <w:tc>
          <w:tcPr>
            <w:tcW w:w="948" w:type="dxa"/>
          </w:tcPr>
          <w:p w14:paraId="1453F0F9"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73504A1C" w14:textId="77777777"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14:paraId="6A380337" w14:textId="77777777"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14:paraId="01E0365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190730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D99B6D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D07A0F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8B79F6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76B845D" w14:textId="77777777" w:rsidR="00744129" w:rsidRPr="006B2793" w:rsidRDefault="00744129" w:rsidP="00744129">
            <w:pPr>
              <w:pStyle w:val="TAL"/>
              <w:tabs>
                <w:tab w:val="clear" w:pos="284"/>
                <w:tab w:val="clear" w:pos="567"/>
              </w:tabs>
              <w:rPr>
                <w:sz w:val="16"/>
              </w:rPr>
            </w:pPr>
          </w:p>
        </w:tc>
        <w:tc>
          <w:tcPr>
            <w:tcW w:w="2038" w:type="dxa"/>
          </w:tcPr>
          <w:p w14:paraId="22C1E257" w14:textId="77777777" w:rsidR="00744129" w:rsidRPr="006B2793" w:rsidRDefault="00744129" w:rsidP="00744129">
            <w:pPr>
              <w:pStyle w:val="TAL"/>
              <w:tabs>
                <w:tab w:val="clear" w:pos="284"/>
                <w:tab w:val="clear" w:pos="567"/>
              </w:tabs>
              <w:rPr>
                <w:sz w:val="16"/>
              </w:rPr>
            </w:pPr>
          </w:p>
        </w:tc>
        <w:tc>
          <w:tcPr>
            <w:tcW w:w="1340" w:type="dxa"/>
          </w:tcPr>
          <w:p w14:paraId="0314F56E" w14:textId="77777777" w:rsidR="00744129" w:rsidRPr="006B2793" w:rsidRDefault="00744129" w:rsidP="00744129">
            <w:pPr>
              <w:pStyle w:val="TAL"/>
              <w:tabs>
                <w:tab w:val="clear" w:pos="284"/>
                <w:tab w:val="clear" w:pos="567"/>
              </w:tabs>
              <w:rPr>
                <w:sz w:val="16"/>
              </w:rPr>
            </w:pPr>
            <w:r w:rsidRPr="006B2793">
              <w:rPr>
                <w:sz w:val="16"/>
              </w:rPr>
              <w:t>Revision of SP-191377. The proposed way forward was endorsed.</w:t>
            </w:r>
          </w:p>
        </w:tc>
        <w:tc>
          <w:tcPr>
            <w:tcW w:w="986" w:type="dxa"/>
          </w:tcPr>
          <w:p w14:paraId="56183DEC"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7B0C7314" w14:textId="77777777" w:rsidR="00744129" w:rsidRPr="006B2793" w:rsidRDefault="00744129" w:rsidP="00744129">
            <w:pPr>
              <w:pStyle w:val="TAL"/>
              <w:tabs>
                <w:tab w:val="clear" w:pos="284"/>
                <w:tab w:val="clear" w:pos="567"/>
              </w:tabs>
              <w:rPr>
                <w:sz w:val="16"/>
              </w:rPr>
            </w:pPr>
          </w:p>
        </w:tc>
      </w:tr>
    </w:tbl>
    <w:p w14:paraId="6BE88A95" w14:textId="77777777" w:rsidR="00744129" w:rsidRDefault="00744129" w:rsidP="00744129">
      <w:pPr>
        <w:rPr>
          <w:color w:val="0000FF"/>
        </w:rPr>
      </w:pPr>
      <w:r>
        <w:rPr>
          <w:color w:val="0000FF"/>
        </w:rPr>
        <w:t>422 Entries.</w:t>
      </w:r>
    </w:p>
    <w:p w14:paraId="531954FD" w14:textId="77777777" w:rsidR="00744129" w:rsidRDefault="00744129" w:rsidP="00744129">
      <w:pPr>
        <w:pStyle w:val="Heading1"/>
      </w:pPr>
      <w:bookmarkStart w:id="97" w:name="_Toc20130072"/>
      <w:bookmarkStart w:id="98" w:name="_Toc68670292"/>
      <w:r>
        <w:lastRenderedPageBreak/>
        <w:t>B.2</w:t>
      </w:r>
      <w:r>
        <w:tab/>
        <w:t>List of documents by Agenda Item</w:t>
      </w:r>
      <w:bookmarkEnd w:id="97"/>
      <w:bookmarkEnd w:id="98"/>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948"/>
        <w:gridCol w:w="2188"/>
        <w:gridCol w:w="1519"/>
        <w:gridCol w:w="1212"/>
        <w:gridCol w:w="661"/>
        <w:gridCol w:w="688"/>
        <w:gridCol w:w="474"/>
        <w:gridCol w:w="661"/>
        <w:gridCol w:w="511"/>
        <w:gridCol w:w="2038"/>
        <w:gridCol w:w="1340"/>
        <w:gridCol w:w="986"/>
        <w:gridCol w:w="1019"/>
      </w:tblGrid>
      <w:tr w:rsidR="00744129" w:rsidRPr="00200359" w14:paraId="58CDAB7D" w14:textId="77777777" w:rsidTr="00744129">
        <w:trPr>
          <w:tblHeader/>
        </w:trPr>
        <w:tc>
          <w:tcPr>
            <w:tcW w:w="675" w:type="dxa"/>
            <w:shd w:val="clear" w:color="auto" w:fill="F3F3F3"/>
          </w:tcPr>
          <w:p w14:paraId="0DDE4641" w14:textId="77777777" w:rsidR="00744129" w:rsidRPr="00200359" w:rsidRDefault="00744129" w:rsidP="00DE027D">
            <w:pPr>
              <w:pStyle w:val="TAH"/>
              <w:rPr>
                <w:sz w:val="16"/>
              </w:rPr>
            </w:pPr>
            <w:r w:rsidRPr="00200359">
              <w:rPr>
                <w:sz w:val="16"/>
              </w:rPr>
              <w:lastRenderedPageBreak/>
              <w:t>AI</w:t>
            </w:r>
          </w:p>
        </w:tc>
        <w:tc>
          <w:tcPr>
            <w:tcW w:w="1134" w:type="dxa"/>
            <w:shd w:val="clear" w:color="auto" w:fill="F3F3F3"/>
          </w:tcPr>
          <w:p w14:paraId="2339E503" w14:textId="77777777" w:rsidR="00744129" w:rsidRPr="00200359" w:rsidRDefault="00744129" w:rsidP="00DE027D">
            <w:pPr>
              <w:pStyle w:val="TAH"/>
              <w:rPr>
                <w:sz w:val="16"/>
              </w:rPr>
            </w:pPr>
            <w:r w:rsidRPr="00200359">
              <w:rPr>
                <w:sz w:val="16"/>
              </w:rPr>
              <w:t>TD</w:t>
            </w:r>
          </w:p>
        </w:tc>
        <w:tc>
          <w:tcPr>
            <w:tcW w:w="948" w:type="dxa"/>
            <w:shd w:val="clear" w:color="auto" w:fill="F3F3F3"/>
          </w:tcPr>
          <w:p w14:paraId="7F135CCF" w14:textId="77777777" w:rsidR="00744129" w:rsidRPr="00200359" w:rsidRDefault="00744129" w:rsidP="00DE027D">
            <w:pPr>
              <w:pStyle w:val="TAH"/>
              <w:rPr>
                <w:sz w:val="16"/>
              </w:rPr>
            </w:pPr>
            <w:r w:rsidRPr="00200359">
              <w:rPr>
                <w:sz w:val="16"/>
              </w:rPr>
              <w:t>Type</w:t>
            </w:r>
          </w:p>
        </w:tc>
        <w:tc>
          <w:tcPr>
            <w:tcW w:w="2188" w:type="dxa"/>
            <w:shd w:val="clear" w:color="auto" w:fill="F3F3F3"/>
          </w:tcPr>
          <w:p w14:paraId="24DC5E4C" w14:textId="77777777" w:rsidR="00744129" w:rsidRPr="00200359" w:rsidRDefault="00744129" w:rsidP="00DE027D">
            <w:pPr>
              <w:pStyle w:val="TAH"/>
              <w:rPr>
                <w:sz w:val="16"/>
              </w:rPr>
            </w:pPr>
            <w:r w:rsidRPr="00200359">
              <w:rPr>
                <w:sz w:val="16"/>
              </w:rPr>
              <w:t>Title</w:t>
            </w:r>
          </w:p>
        </w:tc>
        <w:tc>
          <w:tcPr>
            <w:tcW w:w="1519" w:type="dxa"/>
            <w:shd w:val="clear" w:color="auto" w:fill="F3F3F3"/>
          </w:tcPr>
          <w:p w14:paraId="351A4F12" w14:textId="77777777" w:rsidR="00744129" w:rsidRPr="00200359" w:rsidRDefault="00744129" w:rsidP="00DE027D">
            <w:pPr>
              <w:pStyle w:val="TAH"/>
              <w:rPr>
                <w:sz w:val="16"/>
              </w:rPr>
            </w:pPr>
            <w:r w:rsidRPr="00200359">
              <w:rPr>
                <w:sz w:val="16"/>
              </w:rPr>
              <w:t>Source</w:t>
            </w:r>
          </w:p>
        </w:tc>
        <w:tc>
          <w:tcPr>
            <w:tcW w:w="1212" w:type="dxa"/>
            <w:shd w:val="clear" w:color="auto" w:fill="F3F3F3"/>
          </w:tcPr>
          <w:p w14:paraId="4D5827A0" w14:textId="77777777" w:rsidR="00744129" w:rsidRPr="00200359" w:rsidRDefault="00744129" w:rsidP="00DE027D">
            <w:pPr>
              <w:pStyle w:val="TAH"/>
              <w:rPr>
                <w:sz w:val="16"/>
              </w:rPr>
            </w:pPr>
            <w:r w:rsidRPr="00200359">
              <w:rPr>
                <w:sz w:val="16"/>
              </w:rPr>
              <w:t>Specification</w:t>
            </w:r>
          </w:p>
        </w:tc>
        <w:tc>
          <w:tcPr>
            <w:tcW w:w="661" w:type="dxa"/>
            <w:shd w:val="clear" w:color="auto" w:fill="F3F3F3"/>
          </w:tcPr>
          <w:p w14:paraId="49F506E8" w14:textId="77777777" w:rsidR="00744129" w:rsidRPr="00200359" w:rsidRDefault="00744129" w:rsidP="00DE027D">
            <w:pPr>
              <w:pStyle w:val="TAH"/>
              <w:rPr>
                <w:sz w:val="16"/>
              </w:rPr>
            </w:pPr>
            <w:r w:rsidRPr="00200359">
              <w:rPr>
                <w:sz w:val="16"/>
              </w:rPr>
              <w:t>CRNo</w:t>
            </w:r>
          </w:p>
        </w:tc>
        <w:tc>
          <w:tcPr>
            <w:tcW w:w="688" w:type="dxa"/>
            <w:shd w:val="clear" w:color="auto" w:fill="F3F3F3"/>
          </w:tcPr>
          <w:p w14:paraId="5816CDB1" w14:textId="77777777" w:rsidR="00744129" w:rsidRPr="00200359" w:rsidRDefault="00744129" w:rsidP="00DE027D">
            <w:pPr>
              <w:pStyle w:val="TAH"/>
              <w:rPr>
                <w:sz w:val="16"/>
              </w:rPr>
            </w:pPr>
            <w:r w:rsidRPr="00200359">
              <w:rPr>
                <w:sz w:val="16"/>
              </w:rPr>
              <w:t>CRrev</w:t>
            </w:r>
          </w:p>
        </w:tc>
        <w:tc>
          <w:tcPr>
            <w:tcW w:w="474" w:type="dxa"/>
            <w:shd w:val="clear" w:color="auto" w:fill="F3F3F3"/>
          </w:tcPr>
          <w:p w14:paraId="7DDDF037" w14:textId="77777777" w:rsidR="00744129" w:rsidRPr="00200359" w:rsidRDefault="00744129" w:rsidP="00DE027D">
            <w:pPr>
              <w:pStyle w:val="TAH"/>
              <w:rPr>
                <w:sz w:val="16"/>
              </w:rPr>
            </w:pPr>
            <w:r w:rsidRPr="00200359">
              <w:rPr>
                <w:sz w:val="16"/>
              </w:rPr>
              <w:t>Cat</w:t>
            </w:r>
          </w:p>
        </w:tc>
        <w:tc>
          <w:tcPr>
            <w:tcW w:w="661" w:type="dxa"/>
            <w:shd w:val="clear" w:color="auto" w:fill="F3F3F3"/>
          </w:tcPr>
          <w:p w14:paraId="465563EB" w14:textId="77777777" w:rsidR="00744129" w:rsidRPr="00200359" w:rsidRDefault="00744129" w:rsidP="00DE027D">
            <w:pPr>
              <w:pStyle w:val="TAH"/>
              <w:rPr>
                <w:sz w:val="16"/>
              </w:rPr>
            </w:pPr>
            <w:r w:rsidRPr="00200359">
              <w:rPr>
                <w:sz w:val="16"/>
              </w:rPr>
              <w:t>Ver</w:t>
            </w:r>
          </w:p>
        </w:tc>
        <w:tc>
          <w:tcPr>
            <w:tcW w:w="511" w:type="dxa"/>
            <w:shd w:val="clear" w:color="auto" w:fill="F3F3F3"/>
          </w:tcPr>
          <w:p w14:paraId="54E7049D" w14:textId="77777777" w:rsidR="00744129" w:rsidRPr="00200359" w:rsidRDefault="00744129" w:rsidP="00DE027D">
            <w:pPr>
              <w:pStyle w:val="TAH"/>
              <w:rPr>
                <w:sz w:val="16"/>
              </w:rPr>
            </w:pPr>
            <w:r w:rsidRPr="00200359">
              <w:rPr>
                <w:sz w:val="16"/>
              </w:rPr>
              <w:t>Rel</w:t>
            </w:r>
          </w:p>
        </w:tc>
        <w:tc>
          <w:tcPr>
            <w:tcW w:w="2038" w:type="dxa"/>
            <w:shd w:val="clear" w:color="auto" w:fill="F3F3F3"/>
          </w:tcPr>
          <w:p w14:paraId="3DA8D77F" w14:textId="77777777" w:rsidR="00744129" w:rsidRPr="00200359" w:rsidRDefault="00744129" w:rsidP="00DE027D">
            <w:pPr>
              <w:pStyle w:val="TAH"/>
              <w:rPr>
                <w:sz w:val="16"/>
              </w:rPr>
            </w:pPr>
            <w:r w:rsidRPr="00200359">
              <w:rPr>
                <w:sz w:val="16"/>
              </w:rPr>
              <w:t>WI</w:t>
            </w:r>
          </w:p>
        </w:tc>
        <w:tc>
          <w:tcPr>
            <w:tcW w:w="1340" w:type="dxa"/>
            <w:shd w:val="clear" w:color="auto" w:fill="F3F3F3"/>
          </w:tcPr>
          <w:p w14:paraId="11600286" w14:textId="77777777" w:rsidR="00744129" w:rsidRPr="00200359" w:rsidRDefault="00744129" w:rsidP="00DE027D">
            <w:pPr>
              <w:pStyle w:val="TAH"/>
              <w:rPr>
                <w:sz w:val="16"/>
              </w:rPr>
            </w:pPr>
            <w:r w:rsidRPr="00200359">
              <w:rPr>
                <w:sz w:val="16"/>
              </w:rPr>
              <w:t>Comment</w:t>
            </w:r>
          </w:p>
        </w:tc>
        <w:tc>
          <w:tcPr>
            <w:tcW w:w="986" w:type="dxa"/>
            <w:shd w:val="clear" w:color="auto" w:fill="F3F3F3"/>
          </w:tcPr>
          <w:p w14:paraId="2B4D8AEC" w14:textId="77777777" w:rsidR="00744129" w:rsidRPr="00200359" w:rsidRDefault="00744129" w:rsidP="00DE027D">
            <w:pPr>
              <w:pStyle w:val="TAH"/>
              <w:rPr>
                <w:sz w:val="16"/>
              </w:rPr>
            </w:pPr>
            <w:r w:rsidRPr="00200359">
              <w:rPr>
                <w:sz w:val="16"/>
              </w:rPr>
              <w:t>Decision</w:t>
            </w:r>
          </w:p>
        </w:tc>
        <w:tc>
          <w:tcPr>
            <w:tcW w:w="1019" w:type="dxa"/>
            <w:shd w:val="clear" w:color="auto" w:fill="F3F3F3"/>
          </w:tcPr>
          <w:p w14:paraId="58D75B12" w14:textId="77777777" w:rsidR="00744129" w:rsidRPr="00200359" w:rsidRDefault="00744129" w:rsidP="00DE027D">
            <w:pPr>
              <w:pStyle w:val="TAH"/>
              <w:rPr>
                <w:sz w:val="16"/>
              </w:rPr>
            </w:pPr>
            <w:r w:rsidRPr="00200359">
              <w:rPr>
                <w:sz w:val="16"/>
              </w:rPr>
              <w:t>Revised to TD</w:t>
            </w:r>
          </w:p>
        </w:tc>
      </w:tr>
      <w:tr w:rsidR="00744129" w:rsidRPr="00200359" w14:paraId="11F1ABF6" w14:textId="77777777" w:rsidTr="00744129">
        <w:tc>
          <w:tcPr>
            <w:tcW w:w="675" w:type="dxa"/>
          </w:tcPr>
          <w:p w14:paraId="6538AE1A" w14:textId="77777777" w:rsidR="00744129" w:rsidRPr="006B2793" w:rsidRDefault="00744129" w:rsidP="00744129">
            <w:pPr>
              <w:pStyle w:val="TAL"/>
              <w:tabs>
                <w:tab w:val="clear" w:pos="284"/>
                <w:tab w:val="clear" w:pos="567"/>
              </w:tabs>
              <w:rPr>
                <w:sz w:val="16"/>
              </w:rPr>
            </w:pPr>
            <w:r w:rsidRPr="006B2793">
              <w:rPr>
                <w:sz w:val="16"/>
              </w:rPr>
              <w:t>1.2</w:t>
            </w:r>
          </w:p>
        </w:tc>
        <w:tc>
          <w:tcPr>
            <w:tcW w:w="1134" w:type="dxa"/>
          </w:tcPr>
          <w:p w14:paraId="4A7C178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191002</w:t>
            </w:r>
          </w:p>
        </w:tc>
        <w:tc>
          <w:tcPr>
            <w:tcW w:w="948" w:type="dxa"/>
          </w:tcPr>
          <w:p w14:paraId="159F6818"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1F69103A" w14:textId="77777777" w:rsidR="00744129" w:rsidRPr="006B2793" w:rsidRDefault="00744129" w:rsidP="00744129">
            <w:pPr>
              <w:pStyle w:val="TAL"/>
              <w:tabs>
                <w:tab w:val="clear" w:pos="284"/>
                <w:tab w:val="clear" w:pos="567"/>
              </w:tabs>
              <w:rPr>
                <w:sz w:val="16"/>
              </w:rPr>
            </w:pPr>
            <w:r w:rsidRPr="006B2793">
              <w:rPr>
                <w:sz w:val="16"/>
              </w:rPr>
              <w:t>3GPP Leadership (living document)</w:t>
            </w:r>
          </w:p>
        </w:tc>
        <w:tc>
          <w:tcPr>
            <w:tcW w:w="1519" w:type="dxa"/>
          </w:tcPr>
          <w:p w14:paraId="1CA03AB1"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49F865E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96B15D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C3152F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B48854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82CD90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B8E5674" w14:textId="77777777" w:rsidR="00744129" w:rsidRPr="006B2793" w:rsidRDefault="00744129" w:rsidP="00744129">
            <w:pPr>
              <w:pStyle w:val="TAL"/>
              <w:tabs>
                <w:tab w:val="clear" w:pos="284"/>
                <w:tab w:val="clear" w:pos="567"/>
              </w:tabs>
              <w:rPr>
                <w:sz w:val="16"/>
              </w:rPr>
            </w:pPr>
          </w:p>
        </w:tc>
        <w:tc>
          <w:tcPr>
            <w:tcW w:w="2038" w:type="dxa"/>
          </w:tcPr>
          <w:p w14:paraId="4E977E7A" w14:textId="77777777" w:rsidR="00744129" w:rsidRPr="006B2793" w:rsidRDefault="00744129" w:rsidP="00744129">
            <w:pPr>
              <w:pStyle w:val="TAL"/>
              <w:tabs>
                <w:tab w:val="clear" w:pos="284"/>
                <w:tab w:val="clear" w:pos="567"/>
              </w:tabs>
              <w:rPr>
                <w:sz w:val="16"/>
              </w:rPr>
            </w:pPr>
          </w:p>
        </w:tc>
        <w:tc>
          <w:tcPr>
            <w:tcW w:w="1340" w:type="dxa"/>
          </w:tcPr>
          <w:p w14:paraId="24DBDC2C"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219A5343"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878EB8F" w14:textId="77777777" w:rsidR="00744129" w:rsidRPr="006B2793" w:rsidRDefault="00744129" w:rsidP="00744129">
            <w:pPr>
              <w:pStyle w:val="TAL"/>
              <w:tabs>
                <w:tab w:val="clear" w:pos="284"/>
                <w:tab w:val="clear" w:pos="567"/>
              </w:tabs>
              <w:rPr>
                <w:sz w:val="16"/>
              </w:rPr>
            </w:pPr>
          </w:p>
        </w:tc>
      </w:tr>
      <w:tr w:rsidR="00744129" w:rsidRPr="00200359" w14:paraId="6944DB84" w14:textId="77777777" w:rsidTr="00744129">
        <w:tc>
          <w:tcPr>
            <w:tcW w:w="675" w:type="dxa"/>
          </w:tcPr>
          <w:p w14:paraId="7F5EBC21" w14:textId="77777777" w:rsidR="00744129" w:rsidRPr="006B2793" w:rsidRDefault="00744129" w:rsidP="00744129">
            <w:pPr>
              <w:pStyle w:val="TAL"/>
              <w:tabs>
                <w:tab w:val="clear" w:pos="284"/>
                <w:tab w:val="clear" w:pos="567"/>
              </w:tabs>
              <w:rPr>
                <w:sz w:val="16"/>
              </w:rPr>
            </w:pPr>
            <w:r w:rsidRPr="006B2793">
              <w:rPr>
                <w:sz w:val="16"/>
              </w:rPr>
              <w:t>1.2</w:t>
            </w:r>
          </w:p>
        </w:tc>
        <w:tc>
          <w:tcPr>
            <w:tcW w:w="1134" w:type="dxa"/>
          </w:tcPr>
          <w:p w14:paraId="70642DE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191003</w:t>
            </w:r>
          </w:p>
        </w:tc>
        <w:tc>
          <w:tcPr>
            <w:tcW w:w="948" w:type="dxa"/>
          </w:tcPr>
          <w:p w14:paraId="4E42EBB0"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78588BE3" w14:textId="77777777" w:rsidR="00744129" w:rsidRPr="006B2793" w:rsidRDefault="00744129" w:rsidP="00744129">
            <w:pPr>
              <w:pStyle w:val="TAL"/>
              <w:tabs>
                <w:tab w:val="clear" w:pos="284"/>
                <w:tab w:val="clear" w:pos="567"/>
              </w:tabs>
              <w:rPr>
                <w:sz w:val="16"/>
              </w:rPr>
            </w:pPr>
            <w:r w:rsidRPr="006B2793">
              <w:rPr>
                <w:sz w:val="16"/>
              </w:rPr>
              <w:t>3GPP Newcomer Orientation (living document)</w:t>
            </w:r>
          </w:p>
        </w:tc>
        <w:tc>
          <w:tcPr>
            <w:tcW w:w="1519" w:type="dxa"/>
          </w:tcPr>
          <w:p w14:paraId="77FB7235"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0459471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088C6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3001A5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5FF9FC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A147C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84C20EB" w14:textId="77777777" w:rsidR="00744129" w:rsidRPr="006B2793" w:rsidRDefault="00744129" w:rsidP="00744129">
            <w:pPr>
              <w:pStyle w:val="TAL"/>
              <w:tabs>
                <w:tab w:val="clear" w:pos="284"/>
                <w:tab w:val="clear" w:pos="567"/>
              </w:tabs>
              <w:rPr>
                <w:sz w:val="16"/>
              </w:rPr>
            </w:pPr>
          </w:p>
        </w:tc>
        <w:tc>
          <w:tcPr>
            <w:tcW w:w="2038" w:type="dxa"/>
          </w:tcPr>
          <w:p w14:paraId="7B97BFF8" w14:textId="77777777" w:rsidR="00744129" w:rsidRPr="006B2793" w:rsidRDefault="00744129" w:rsidP="00744129">
            <w:pPr>
              <w:pStyle w:val="TAL"/>
              <w:tabs>
                <w:tab w:val="clear" w:pos="284"/>
                <w:tab w:val="clear" w:pos="567"/>
              </w:tabs>
              <w:rPr>
                <w:sz w:val="16"/>
              </w:rPr>
            </w:pPr>
          </w:p>
        </w:tc>
        <w:tc>
          <w:tcPr>
            <w:tcW w:w="1340" w:type="dxa"/>
          </w:tcPr>
          <w:p w14:paraId="07AC7CD1"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F3D0AC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3D47978" w14:textId="77777777" w:rsidR="00744129" w:rsidRPr="006B2793" w:rsidRDefault="00744129" w:rsidP="00744129">
            <w:pPr>
              <w:pStyle w:val="TAL"/>
              <w:tabs>
                <w:tab w:val="clear" w:pos="284"/>
                <w:tab w:val="clear" w:pos="567"/>
              </w:tabs>
              <w:rPr>
                <w:sz w:val="16"/>
              </w:rPr>
            </w:pPr>
          </w:p>
        </w:tc>
      </w:tr>
      <w:tr w:rsidR="00744129" w:rsidRPr="00200359" w14:paraId="25E0C10F" w14:textId="77777777" w:rsidTr="00744129">
        <w:tc>
          <w:tcPr>
            <w:tcW w:w="675" w:type="dxa"/>
          </w:tcPr>
          <w:p w14:paraId="11A63883" w14:textId="77777777" w:rsidR="00744129" w:rsidRPr="006B2793" w:rsidRDefault="00744129" w:rsidP="00744129">
            <w:pPr>
              <w:pStyle w:val="TAL"/>
              <w:tabs>
                <w:tab w:val="clear" w:pos="284"/>
                <w:tab w:val="clear" w:pos="567"/>
              </w:tabs>
              <w:rPr>
                <w:sz w:val="16"/>
              </w:rPr>
            </w:pPr>
            <w:r w:rsidRPr="006B2793">
              <w:rPr>
                <w:sz w:val="16"/>
              </w:rPr>
              <w:t>1.4</w:t>
            </w:r>
          </w:p>
        </w:tc>
        <w:tc>
          <w:tcPr>
            <w:tcW w:w="1134" w:type="dxa"/>
          </w:tcPr>
          <w:p w14:paraId="30D2C01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190953</w:t>
            </w:r>
          </w:p>
        </w:tc>
        <w:tc>
          <w:tcPr>
            <w:tcW w:w="948" w:type="dxa"/>
          </w:tcPr>
          <w:p w14:paraId="20205600" w14:textId="77777777" w:rsidR="00744129" w:rsidRPr="006B2793" w:rsidRDefault="00744129" w:rsidP="00744129">
            <w:pPr>
              <w:pStyle w:val="TAL"/>
              <w:tabs>
                <w:tab w:val="clear" w:pos="284"/>
                <w:tab w:val="clear" w:pos="567"/>
              </w:tabs>
              <w:rPr>
                <w:sz w:val="16"/>
              </w:rPr>
            </w:pPr>
            <w:r w:rsidRPr="006B2793">
              <w:rPr>
                <w:sz w:val="16"/>
              </w:rPr>
              <w:t>AGENDA</w:t>
            </w:r>
          </w:p>
        </w:tc>
        <w:tc>
          <w:tcPr>
            <w:tcW w:w="2188" w:type="dxa"/>
          </w:tcPr>
          <w:p w14:paraId="13900C74" w14:textId="77777777" w:rsidR="00744129" w:rsidRPr="006B2793" w:rsidRDefault="00744129" w:rsidP="00744129">
            <w:pPr>
              <w:pStyle w:val="TAL"/>
              <w:tabs>
                <w:tab w:val="clear" w:pos="284"/>
                <w:tab w:val="clear" w:pos="567"/>
              </w:tabs>
              <w:rPr>
                <w:sz w:val="16"/>
              </w:rPr>
            </w:pPr>
            <w:r w:rsidRPr="006B2793">
              <w:rPr>
                <w:sz w:val="16"/>
              </w:rPr>
              <w:t>Draft agenda for TSG SA meeting #86</w:t>
            </w:r>
          </w:p>
        </w:tc>
        <w:tc>
          <w:tcPr>
            <w:tcW w:w="1519" w:type="dxa"/>
          </w:tcPr>
          <w:p w14:paraId="183A7870"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162B204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F830BF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16F662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9AE314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AA4F4C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54ECEBB" w14:textId="77777777" w:rsidR="00744129" w:rsidRPr="006B2793" w:rsidRDefault="00744129" w:rsidP="00744129">
            <w:pPr>
              <w:pStyle w:val="TAL"/>
              <w:tabs>
                <w:tab w:val="clear" w:pos="284"/>
                <w:tab w:val="clear" w:pos="567"/>
              </w:tabs>
              <w:rPr>
                <w:sz w:val="16"/>
              </w:rPr>
            </w:pPr>
          </w:p>
        </w:tc>
        <w:tc>
          <w:tcPr>
            <w:tcW w:w="2038" w:type="dxa"/>
          </w:tcPr>
          <w:p w14:paraId="2B5DB95F" w14:textId="77777777" w:rsidR="00744129" w:rsidRPr="006B2793" w:rsidRDefault="00744129" w:rsidP="00744129">
            <w:pPr>
              <w:pStyle w:val="TAL"/>
              <w:tabs>
                <w:tab w:val="clear" w:pos="284"/>
                <w:tab w:val="clear" w:pos="567"/>
              </w:tabs>
              <w:rPr>
                <w:sz w:val="16"/>
              </w:rPr>
            </w:pPr>
          </w:p>
        </w:tc>
        <w:tc>
          <w:tcPr>
            <w:tcW w:w="1340" w:type="dxa"/>
          </w:tcPr>
          <w:p w14:paraId="459D3865"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3B894E1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D858234" w14:textId="77777777" w:rsidR="00744129" w:rsidRPr="006B2793" w:rsidRDefault="00744129" w:rsidP="00744129">
            <w:pPr>
              <w:pStyle w:val="TAL"/>
              <w:tabs>
                <w:tab w:val="clear" w:pos="284"/>
                <w:tab w:val="clear" w:pos="567"/>
              </w:tabs>
              <w:rPr>
                <w:sz w:val="16"/>
              </w:rPr>
            </w:pPr>
          </w:p>
        </w:tc>
      </w:tr>
      <w:tr w:rsidR="00744129" w:rsidRPr="00200359" w14:paraId="278DDF83" w14:textId="77777777" w:rsidTr="00744129">
        <w:tc>
          <w:tcPr>
            <w:tcW w:w="675" w:type="dxa"/>
          </w:tcPr>
          <w:p w14:paraId="3A5B30D2"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576CAFF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190954</w:t>
            </w:r>
          </w:p>
        </w:tc>
        <w:tc>
          <w:tcPr>
            <w:tcW w:w="948" w:type="dxa"/>
          </w:tcPr>
          <w:p w14:paraId="7FA89CF4"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029A3C3F" w14:textId="77777777" w:rsidR="00744129" w:rsidRPr="006B2793" w:rsidRDefault="00744129" w:rsidP="00744129">
            <w:pPr>
              <w:pStyle w:val="TAL"/>
              <w:tabs>
                <w:tab w:val="clear" w:pos="284"/>
                <w:tab w:val="clear" w:pos="567"/>
              </w:tabs>
              <w:rPr>
                <w:sz w:val="16"/>
              </w:rPr>
            </w:pPr>
            <w:r w:rsidRPr="006B2793">
              <w:rPr>
                <w:sz w:val="16"/>
              </w:rPr>
              <w:t>Draft Report of TSG SA meeting #85</w:t>
            </w:r>
          </w:p>
        </w:tc>
        <w:tc>
          <w:tcPr>
            <w:tcW w:w="1519" w:type="dxa"/>
          </w:tcPr>
          <w:p w14:paraId="7205FD3F" w14:textId="77777777" w:rsidR="00744129" w:rsidRPr="006B2793" w:rsidRDefault="00744129" w:rsidP="00744129">
            <w:pPr>
              <w:pStyle w:val="TAL"/>
              <w:tabs>
                <w:tab w:val="clear" w:pos="284"/>
                <w:tab w:val="clear" w:pos="567"/>
              </w:tabs>
              <w:rPr>
                <w:sz w:val="16"/>
              </w:rPr>
            </w:pPr>
            <w:r w:rsidRPr="006B2793">
              <w:rPr>
                <w:sz w:val="16"/>
              </w:rPr>
              <w:t>TSG SA Secretary</w:t>
            </w:r>
          </w:p>
        </w:tc>
        <w:tc>
          <w:tcPr>
            <w:tcW w:w="1212" w:type="dxa"/>
          </w:tcPr>
          <w:p w14:paraId="6AD15B3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A52B2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775D08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DCDEF5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064833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B0B03A4" w14:textId="77777777" w:rsidR="00744129" w:rsidRPr="006B2793" w:rsidRDefault="00744129" w:rsidP="00744129">
            <w:pPr>
              <w:pStyle w:val="TAL"/>
              <w:tabs>
                <w:tab w:val="clear" w:pos="284"/>
                <w:tab w:val="clear" w:pos="567"/>
              </w:tabs>
              <w:rPr>
                <w:sz w:val="16"/>
              </w:rPr>
            </w:pPr>
          </w:p>
        </w:tc>
        <w:tc>
          <w:tcPr>
            <w:tcW w:w="2038" w:type="dxa"/>
          </w:tcPr>
          <w:p w14:paraId="30976D91" w14:textId="77777777" w:rsidR="00744129" w:rsidRPr="006B2793" w:rsidRDefault="00744129" w:rsidP="00744129">
            <w:pPr>
              <w:pStyle w:val="TAL"/>
              <w:tabs>
                <w:tab w:val="clear" w:pos="284"/>
                <w:tab w:val="clear" w:pos="567"/>
              </w:tabs>
              <w:rPr>
                <w:sz w:val="16"/>
              </w:rPr>
            </w:pPr>
          </w:p>
        </w:tc>
        <w:tc>
          <w:tcPr>
            <w:tcW w:w="1340" w:type="dxa"/>
          </w:tcPr>
          <w:p w14:paraId="3C5315FD"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5A7F5B3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2DBDBD8" w14:textId="77777777" w:rsidR="00744129" w:rsidRPr="006B2793" w:rsidRDefault="00744129" w:rsidP="00744129">
            <w:pPr>
              <w:pStyle w:val="TAL"/>
              <w:tabs>
                <w:tab w:val="clear" w:pos="284"/>
                <w:tab w:val="clear" w:pos="567"/>
              </w:tabs>
              <w:rPr>
                <w:sz w:val="16"/>
              </w:rPr>
            </w:pPr>
          </w:p>
        </w:tc>
      </w:tr>
      <w:tr w:rsidR="00744129" w:rsidRPr="00200359" w14:paraId="628B7E90" w14:textId="77777777" w:rsidTr="00744129">
        <w:tc>
          <w:tcPr>
            <w:tcW w:w="675" w:type="dxa"/>
          </w:tcPr>
          <w:p w14:paraId="08C4699A"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7213F79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190956</w:t>
            </w:r>
          </w:p>
        </w:tc>
        <w:tc>
          <w:tcPr>
            <w:tcW w:w="948" w:type="dxa"/>
          </w:tcPr>
          <w:p w14:paraId="030E09A4"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4C948B74" w14:textId="77777777" w:rsidR="00744129" w:rsidRPr="006B2793" w:rsidRDefault="00744129" w:rsidP="00744129">
            <w:pPr>
              <w:pStyle w:val="TAL"/>
              <w:tabs>
                <w:tab w:val="clear" w:pos="284"/>
                <w:tab w:val="clear" w:pos="567"/>
              </w:tabs>
              <w:rPr>
                <w:sz w:val="16"/>
              </w:rPr>
            </w:pPr>
            <w:r w:rsidRPr="006B2793">
              <w:rPr>
                <w:sz w:val="16"/>
              </w:rPr>
              <w:t>LS from JCA-IMT2020:  LS on Invitation to update the information in the IMT2020 roadmap</w:t>
            </w:r>
          </w:p>
        </w:tc>
        <w:tc>
          <w:tcPr>
            <w:tcW w:w="1519" w:type="dxa"/>
          </w:tcPr>
          <w:p w14:paraId="79B6C7CB" w14:textId="77777777" w:rsidR="00744129" w:rsidRPr="006B2793" w:rsidRDefault="00744129" w:rsidP="00744129">
            <w:pPr>
              <w:pStyle w:val="TAL"/>
              <w:tabs>
                <w:tab w:val="clear" w:pos="284"/>
                <w:tab w:val="clear" w:pos="567"/>
              </w:tabs>
              <w:rPr>
                <w:sz w:val="16"/>
              </w:rPr>
            </w:pPr>
            <w:r w:rsidRPr="006B2793">
              <w:rPr>
                <w:sz w:val="16"/>
              </w:rPr>
              <w:t>JCA-IMT2020</w:t>
            </w:r>
          </w:p>
        </w:tc>
        <w:tc>
          <w:tcPr>
            <w:tcW w:w="1212" w:type="dxa"/>
          </w:tcPr>
          <w:p w14:paraId="741BA1B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318DE8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C1E89A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A94DCD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BE8C48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BC921A6" w14:textId="77777777" w:rsidR="00744129" w:rsidRPr="006B2793" w:rsidRDefault="00744129" w:rsidP="00744129">
            <w:pPr>
              <w:pStyle w:val="TAL"/>
              <w:tabs>
                <w:tab w:val="clear" w:pos="284"/>
                <w:tab w:val="clear" w:pos="567"/>
              </w:tabs>
              <w:rPr>
                <w:sz w:val="16"/>
              </w:rPr>
            </w:pPr>
          </w:p>
        </w:tc>
        <w:tc>
          <w:tcPr>
            <w:tcW w:w="2038" w:type="dxa"/>
          </w:tcPr>
          <w:p w14:paraId="2E1CC1A3" w14:textId="77777777" w:rsidR="00744129" w:rsidRPr="006B2793" w:rsidRDefault="00744129" w:rsidP="00744129">
            <w:pPr>
              <w:pStyle w:val="TAL"/>
              <w:tabs>
                <w:tab w:val="clear" w:pos="284"/>
                <w:tab w:val="clear" w:pos="567"/>
              </w:tabs>
              <w:rPr>
                <w:sz w:val="16"/>
              </w:rPr>
            </w:pPr>
          </w:p>
        </w:tc>
        <w:tc>
          <w:tcPr>
            <w:tcW w:w="1340" w:type="dxa"/>
          </w:tcPr>
          <w:p w14:paraId="203D4603"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69B3929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90C93B6" w14:textId="77777777" w:rsidR="00744129" w:rsidRPr="006B2793" w:rsidRDefault="00744129" w:rsidP="00744129">
            <w:pPr>
              <w:pStyle w:val="TAL"/>
              <w:tabs>
                <w:tab w:val="clear" w:pos="284"/>
                <w:tab w:val="clear" w:pos="567"/>
              </w:tabs>
              <w:rPr>
                <w:sz w:val="16"/>
              </w:rPr>
            </w:pPr>
          </w:p>
        </w:tc>
      </w:tr>
      <w:tr w:rsidR="00744129" w:rsidRPr="00200359" w14:paraId="3FEE2441" w14:textId="77777777" w:rsidTr="00744129">
        <w:tc>
          <w:tcPr>
            <w:tcW w:w="675" w:type="dxa"/>
          </w:tcPr>
          <w:p w14:paraId="1C83452A"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7301107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190957</w:t>
            </w:r>
          </w:p>
        </w:tc>
        <w:tc>
          <w:tcPr>
            <w:tcW w:w="948" w:type="dxa"/>
          </w:tcPr>
          <w:p w14:paraId="0AE22FAE"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24BD664" w14:textId="77777777" w:rsidR="00744129" w:rsidRPr="006B2793" w:rsidRDefault="00744129" w:rsidP="00744129">
            <w:pPr>
              <w:pStyle w:val="TAL"/>
              <w:tabs>
                <w:tab w:val="clear" w:pos="284"/>
                <w:tab w:val="clear" w:pos="567"/>
              </w:tabs>
              <w:rPr>
                <w:sz w:val="16"/>
              </w:rPr>
            </w:pPr>
            <w:r w:rsidRPr="006B2793">
              <w:rPr>
                <w:sz w:val="16"/>
              </w:rPr>
              <w:t>LS from RAN WG1: LS on O-RAN - 3GPP Cooperation on Management Services</w:t>
            </w:r>
          </w:p>
        </w:tc>
        <w:tc>
          <w:tcPr>
            <w:tcW w:w="1519" w:type="dxa"/>
          </w:tcPr>
          <w:p w14:paraId="526C8C4D" w14:textId="77777777" w:rsidR="00744129" w:rsidRPr="006B2793" w:rsidRDefault="00744129" w:rsidP="00744129">
            <w:pPr>
              <w:pStyle w:val="TAL"/>
              <w:tabs>
                <w:tab w:val="clear" w:pos="284"/>
                <w:tab w:val="clear" w:pos="567"/>
              </w:tabs>
              <w:rPr>
                <w:sz w:val="16"/>
              </w:rPr>
            </w:pPr>
            <w:r w:rsidRPr="006B2793">
              <w:rPr>
                <w:sz w:val="16"/>
              </w:rPr>
              <w:t>RAN WG1</w:t>
            </w:r>
          </w:p>
        </w:tc>
        <w:tc>
          <w:tcPr>
            <w:tcW w:w="1212" w:type="dxa"/>
          </w:tcPr>
          <w:p w14:paraId="294F34E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EAC331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F31D32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57E3D1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6F943A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3A4A03A" w14:textId="77777777" w:rsidR="00744129" w:rsidRPr="006B2793" w:rsidRDefault="00744129" w:rsidP="00744129">
            <w:pPr>
              <w:pStyle w:val="TAL"/>
              <w:tabs>
                <w:tab w:val="clear" w:pos="284"/>
                <w:tab w:val="clear" w:pos="567"/>
              </w:tabs>
              <w:rPr>
                <w:sz w:val="16"/>
              </w:rPr>
            </w:pPr>
          </w:p>
        </w:tc>
        <w:tc>
          <w:tcPr>
            <w:tcW w:w="2038" w:type="dxa"/>
          </w:tcPr>
          <w:p w14:paraId="4DA3AD02" w14:textId="77777777" w:rsidR="00744129" w:rsidRPr="006B2793" w:rsidRDefault="00744129" w:rsidP="00744129">
            <w:pPr>
              <w:pStyle w:val="TAL"/>
              <w:tabs>
                <w:tab w:val="clear" w:pos="284"/>
                <w:tab w:val="clear" w:pos="567"/>
              </w:tabs>
              <w:rPr>
                <w:sz w:val="16"/>
              </w:rPr>
            </w:pPr>
          </w:p>
        </w:tc>
        <w:tc>
          <w:tcPr>
            <w:tcW w:w="1340" w:type="dxa"/>
          </w:tcPr>
          <w:p w14:paraId="1B30FAB3"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10E57C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E495FD4" w14:textId="77777777" w:rsidR="00744129" w:rsidRPr="006B2793" w:rsidRDefault="00744129" w:rsidP="00744129">
            <w:pPr>
              <w:pStyle w:val="TAL"/>
              <w:tabs>
                <w:tab w:val="clear" w:pos="284"/>
                <w:tab w:val="clear" w:pos="567"/>
              </w:tabs>
              <w:rPr>
                <w:sz w:val="16"/>
              </w:rPr>
            </w:pPr>
          </w:p>
        </w:tc>
      </w:tr>
      <w:tr w:rsidR="00744129" w:rsidRPr="00200359" w14:paraId="4553A62F" w14:textId="77777777" w:rsidTr="00744129">
        <w:tc>
          <w:tcPr>
            <w:tcW w:w="675" w:type="dxa"/>
          </w:tcPr>
          <w:p w14:paraId="2DF19C18"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28FE0D5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191271</w:t>
            </w:r>
          </w:p>
        </w:tc>
        <w:tc>
          <w:tcPr>
            <w:tcW w:w="948" w:type="dxa"/>
          </w:tcPr>
          <w:p w14:paraId="3552035E"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657FB4D" w14:textId="77777777"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1519" w:type="dxa"/>
          </w:tcPr>
          <w:p w14:paraId="18507DC2"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62F54B9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6126E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51E90A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0A173E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CE80EB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D89DD0B"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0CF1E948" w14:textId="77777777" w:rsidR="00744129" w:rsidRPr="006B2793" w:rsidRDefault="00744129" w:rsidP="00744129">
            <w:pPr>
              <w:pStyle w:val="TAL"/>
              <w:tabs>
                <w:tab w:val="clear" w:pos="284"/>
                <w:tab w:val="clear" w:pos="567"/>
              </w:tabs>
              <w:rPr>
                <w:sz w:val="16"/>
              </w:rPr>
            </w:pPr>
          </w:p>
        </w:tc>
        <w:tc>
          <w:tcPr>
            <w:tcW w:w="1340" w:type="dxa"/>
          </w:tcPr>
          <w:p w14:paraId="378F336B"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0BB4558F"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042FF94" w14:textId="77777777" w:rsidR="00744129" w:rsidRPr="006B2793" w:rsidRDefault="00744129" w:rsidP="00744129">
            <w:pPr>
              <w:pStyle w:val="TAL"/>
              <w:tabs>
                <w:tab w:val="clear" w:pos="284"/>
                <w:tab w:val="clear" w:pos="567"/>
              </w:tabs>
              <w:rPr>
                <w:sz w:val="16"/>
              </w:rPr>
            </w:pPr>
          </w:p>
        </w:tc>
      </w:tr>
      <w:tr w:rsidR="00744129" w:rsidRPr="00200359" w14:paraId="77BFF096" w14:textId="77777777" w:rsidTr="00744129">
        <w:tc>
          <w:tcPr>
            <w:tcW w:w="675" w:type="dxa"/>
          </w:tcPr>
          <w:p w14:paraId="351B359D"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6FE4880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190958</w:t>
            </w:r>
          </w:p>
        </w:tc>
        <w:tc>
          <w:tcPr>
            <w:tcW w:w="948" w:type="dxa"/>
          </w:tcPr>
          <w:p w14:paraId="2D432CAA"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515518D" w14:textId="77777777" w:rsidR="00744129" w:rsidRPr="006B2793" w:rsidRDefault="00744129" w:rsidP="00744129">
            <w:pPr>
              <w:pStyle w:val="TAL"/>
              <w:tabs>
                <w:tab w:val="clear" w:pos="284"/>
                <w:tab w:val="clear" w:pos="567"/>
              </w:tabs>
              <w:rPr>
                <w:sz w:val="16"/>
              </w:rPr>
            </w:pPr>
            <w:r w:rsidRPr="006B2793">
              <w:rPr>
                <w:sz w:val="16"/>
              </w:rPr>
              <w:t xml:space="preserve">LS from GSMA: Reply to 3GPP SA5 LS from GSMA on GST </w:t>
            </w:r>
          </w:p>
        </w:tc>
        <w:tc>
          <w:tcPr>
            <w:tcW w:w="1519" w:type="dxa"/>
          </w:tcPr>
          <w:p w14:paraId="1DE62EE5" w14:textId="77777777" w:rsidR="00744129" w:rsidRPr="006B2793" w:rsidRDefault="00744129" w:rsidP="00744129">
            <w:pPr>
              <w:pStyle w:val="TAL"/>
              <w:tabs>
                <w:tab w:val="clear" w:pos="284"/>
                <w:tab w:val="clear" w:pos="567"/>
              </w:tabs>
              <w:rPr>
                <w:sz w:val="16"/>
              </w:rPr>
            </w:pPr>
            <w:r w:rsidRPr="006B2793">
              <w:rPr>
                <w:sz w:val="16"/>
              </w:rPr>
              <w:t>GSMA</w:t>
            </w:r>
          </w:p>
        </w:tc>
        <w:tc>
          <w:tcPr>
            <w:tcW w:w="1212" w:type="dxa"/>
          </w:tcPr>
          <w:p w14:paraId="22A1C22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2A276D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DB6B93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5EBCD3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22CA23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5577BF5" w14:textId="77777777" w:rsidR="00744129" w:rsidRPr="006B2793" w:rsidRDefault="00744129" w:rsidP="00744129">
            <w:pPr>
              <w:pStyle w:val="TAL"/>
              <w:tabs>
                <w:tab w:val="clear" w:pos="284"/>
                <w:tab w:val="clear" w:pos="567"/>
              </w:tabs>
              <w:rPr>
                <w:sz w:val="16"/>
              </w:rPr>
            </w:pPr>
          </w:p>
        </w:tc>
        <w:tc>
          <w:tcPr>
            <w:tcW w:w="2038" w:type="dxa"/>
          </w:tcPr>
          <w:p w14:paraId="483B4264" w14:textId="77777777" w:rsidR="00744129" w:rsidRPr="006B2793" w:rsidRDefault="00744129" w:rsidP="00744129">
            <w:pPr>
              <w:pStyle w:val="TAL"/>
              <w:tabs>
                <w:tab w:val="clear" w:pos="284"/>
                <w:tab w:val="clear" w:pos="567"/>
              </w:tabs>
              <w:rPr>
                <w:sz w:val="16"/>
              </w:rPr>
            </w:pPr>
          </w:p>
        </w:tc>
        <w:tc>
          <w:tcPr>
            <w:tcW w:w="1340" w:type="dxa"/>
          </w:tcPr>
          <w:p w14:paraId="246ECEBF"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9FE35C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860E1B7" w14:textId="77777777" w:rsidR="00744129" w:rsidRPr="006B2793" w:rsidRDefault="00744129" w:rsidP="00744129">
            <w:pPr>
              <w:pStyle w:val="TAL"/>
              <w:tabs>
                <w:tab w:val="clear" w:pos="284"/>
                <w:tab w:val="clear" w:pos="567"/>
              </w:tabs>
              <w:rPr>
                <w:sz w:val="16"/>
              </w:rPr>
            </w:pPr>
          </w:p>
        </w:tc>
      </w:tr>
      <w:tr w:rsidR="00744129" w:rsidRPr="00200359" w14:paraId="02322FCF" w14:textId="77777777" w:rsidTr="00744129">
        <w:tc>
          <w:tcPr>
            <w:tcW w:w="675" w:type="dxa"/>
          </w:tcPr>
          <w:p w14:paraId="197D92CC"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0175499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190970</w:t>
            </w:r>
          </w:p>
        </w:tc>
        <w:tc>
          <w:tcPr>
            <w:tcW w:w="948" w:type="dxa"/>
          </w:tcPr>
          <w:p w14:paraId="0B950983"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6F9AB065" w14:textId="77777777" w:rsidR="00744129" w:rsidRPr="006B2793" w:rsidRDefault="00744129" w:rsidP="00744129">
            <w:pPr>
              <w:pStyle w:val="TAL"/>
              <w:tabs>
                <w:tab w:val="clear" w:pos="284"/>
                <w:tab w:val="clear" w:pos="567"/>
              </w:tabs>
              <w:rPr>
                <w:sz w:val="16"/>
              </w:rPr>
            </w:pPr>
            <w:r w:rsidRPr="006B2793">
              <w:rPr>
                <w:sz w:val="16"/>
              </w:rPr>
              <w:t>LS from SA WG2: Reply LS on NG.116 GST publication and cooperation with 3GPP SA WG2</w:t>
            </w:r>
          </w:p>
        </w:tc>
        <w:tc>
          <w:tcPr>
            <w:tcW w:w="1519" w:type="dxa"/>
          </w:tcPr>
          <w:p w14:paraId="1C6DF4D0"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415590D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AA1D08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CC8ED9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350401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8B81BC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A0DB40C"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AC110CC" w14:textId="77777777"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14:paraId="2BAE0CD2"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F2E9C4B"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A2ED870" w14:textId="77777777" w:rsidR="00744129" w:rsidRPr="006B2793" w:rsidRDefault="00744129" w:rsidP="00744129">
            <w:pPr>
              <w:pStyle w:val="TAL"/>
              <w:tabs>
                <w:tab w:val="clear" w:pos="284"/>
                <w:tab w:val="clear" w:pos="567"/>
              </w:tabs>
              <w:rPr>
                <w:sz w:val="16"/>
              </w:rPr>
            </w:pPr>
          </w:p>
        </w:tc>
      </w:tr>
      <w:tr w:rsidR="00744129" w:rsidRPr="00200359" w14:paraId="05D89C16" w14:textId="77777777" w:rsidTr="00744129">
        <w:tc>
          <w:tcPr>
            <w:tcW w:w="675" w:type="dxa"/>
          </w:tcPr>
          <w:p w14:paraId="5A60D9FC"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509784D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190975</w:t>
            </w:r>
          </w:p>
        </w:tc>
        <w:tc>
          <w:tcPr>
            <w:tcW w:w="948" w:type="dxa"/>
          </w:tcPr>
          <w:p w14:paraId="5FCF48D3"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E29AD01" w14:textId="77777777" w:rsidR="00744129" w:rsidRPr="006B2793" w:rsidRDefault="00744129" w:rsidP="00744129">
            <w:pPr>
              <w:pStyle w:val="TAL"/>
              <w:tabs>
                <w:tab w:val="clear" w:pos="284"/>
                <w:tab w:val="clear" w:pos="567"/>
              </w:tabs>
              <w:rPr>
                <w:sz w:val="16"/>
              </w:rPr>
            </w:pPr>
            <w:r w:rsidRPr="006B2793">
              <w:rPr>
                <w:sz w:val="16"/>
              </w:rPr>
              <w:t>LS from SA WG5: LS from SA WG5 to GSMA 5GJA on GST attributes</w:t>
            </w:r>
          </w:p>
        </w:tc>
        <w:tc>
          <w:tcPr>
            <w:tcW w:w="1519" w:type="dxa"/>
          </w:tcPr>
          <w:p w14:paraId="0FDEDDDA"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3F1A98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021FE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18F864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A1E96E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28FD83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36763B7"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0694F3C" w14:textId="77777777" w:rsidR="00744129" w:rsidRPr="006B2793" w:rsidRDefault="00744129" w:rsidP="00744129">
            <w:pPr>
              <w:pStyle w:val="TAL"/>
              <w:tabs>
                <w:tab w:val="clear" w:pos="284"/>
                <w:tab w:val="clear" w:pos="567"/>
              </w:tabs>
              <w:rPr>
                <w:sz w:val="16"/>
              </w:rPr>
            </w:pPr>
            <w:r w:rsidRPr="006B2793">
              <w:rPr>
                <w:sz w:val="16"/>
              </w:rPr>
              <w:t>MA5SLA</w:t>
            </w:r>
          </w:p>
        </w:tc>
        <w:tc>
          <w:tcPr>
            <w:tcW w:w="1340" w:type="dxa"/>
          </w:tcPr>
          <w:p w14:paraId="33115C8E"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3C18906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5695B19" w14:textId="77777777" w:rsidR="00744129" w:rsidRPr="006B2793" w:rsidRDefault="00744129" w:rsidP="00744129">
            <w:pPr>
              <w:pStyle w:val="TAL"/>
              <w:tabs>
                <w:tab w:val="clear" w:pos="284"/>
                <w:tab w:val="clear" w:pos="567"/>
              </w:tabs>
              <w:rPr>
                <w:sz w:val="16"/>
              </w:rPr>
            </w:pPr>
          </w:p>
        </w:tc>
      </w:tr>
      <w:tr w:rsidR="00744129" w:rsidRPr="00200359" w14:paraId="67EA0E77" w14:textId="77777777" w:rsidTr="00744129">
        <w:tc>
          <w:tcPr>
            <w:tcW w:w="675" w:type="dxa"/>
          </w:tcPr>
          <w:p w14:paraId="61E8AED7"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3688467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191053</w:t>
            </w:r>
          </w:p>
        </w:tc>
        <w:tc>
          <w:tcPr>
            <w:tcW w:w="948" w:type="dxa"/>
          </w:tcPr>
          <w:p w14:paraId="2503632D"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E006E12" w14:textId="77777777" w:rsidR="00744129" w:rsidRPr="006B2793" w:rsidRDefault="00744129" w:rsidP="00744129">
            <w:pPr>
              <w:pStyle w:val="TAL"/>
              <w:tabs>
                <w:tab w:val="clear" w:pos="284"/>
                <w:tab w:val="clear" w:pos="567"/>
              </w:tabs>
              <w:rPr>
                <w:sz w:val="16"/>
              </w:rPr>
            </w:pPr>
            <w:r w:rsidRPr="006B2793">
              <w:rPr>
                <w:sz w:val="16"/>
              </w:rPr>
              <w:t>LS from SA WG2: LS on Clarification NG.116 GST Throughput Attributes and Non-3GPP Access Support</w:t>
            </w:r>
          </w:p>
        </w:tc>
        <w:tc>
          <w:tcPr>
            <w:tcW w:w="1519" w:type="dxa"/>
          </w:tcPr>
          <w:p w14:paraId="418B6F46"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1D3895E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EDB0DE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4B1ABC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F183FC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0543FA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B1B2C55"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C808EF9" w14:textId="77777777"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14:paraId="2AF9B4FC"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8A0E8CF"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0102F0E" w14:textId="77777777" w:rsidR="00744129" w:rsidRPr="006B2793" w:rsidRDefault="00744129" w:rsidP="00744129">
            <w:pPr>
              <w:pStyle w:val="TAL"/>
              <w:tabs>
                <w:tab w:val="clear" w:pos="284"/>
                <w:tab w:val="clear" w:pos="567"/>
              </w:tabs>
              <w:rPr>
                <w:sz w:val="16"/>
              </w:rPr>
            </w:pPr>
          </w:p>
        </w:tc>
      </w:tr>
      <w:tr w:rsidR="00744129" w:rsidRPr="00200359" w14:paraId="29B0A8E9" w14:textId="77777777" w:rsidTr="00744129">
        <w:tc>
          <w:tcPr>
            <w:tcW w:w="675" w:type="dxa"/>
          </w:tcPr>
          <w:p w14:paraId="1939D807"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5B21547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190960</w:t>
            </w:r>
          </w:p>
        </w:tc>
        <w:tc>
          <w:tcPr>
            <w:tcW w:w="948" w:type="dxa"/>
          </w:tcPr>
          <w:p w14:paraId="28B33859"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7E856840" w14:textId="77777777" w:rsidR="00744129" w:rsidRPr="006B2793" w:rsidRDefault="00744129" w:rsidP="00744129">
            <w:pPr>
              <w:pStyle w:val="TAL"/>
              <w:tabs>
                <w:tab w:val="clear" w:pos="284"/>
                <w:tab w:val="clear" w:pos="567"/>
              </w:tabs>
              <w:rPr>
                <w:sz w:val="16"/>
              </w:rPr>
            </w:pPr>
            <w:r w:rsidRPr="006B2793">
              <w:rPr>
                <w:sz w:val="16"/>
              </w:rPr>
              <w:t>LS from ITU-T SG13: LS/o about consent of Machine Learning related ITU-T Recommendations Y.3173, Y.3174 and agreement of Machine Learning related ITU-T Supplement 55 to Y.3170-series</w:t>
            </w:r>
          </w:p>
        </w:tc>
        <w:tc>
          <w:tcPr>
            <w:tcW w:w="1519" w:type="dxa"/>
          </w:tcPr>
          <w:p w14:paraId="5EFD48BF" w14:textId="77777777" w:rsidR="00744129" w:rsidRPr="006B2793" w:rsidRDefault="00744129" w:rsidP="00744129">
            <w:pPr>
              <w:pStyle w:val="TAL"/>
              <w:tabs>
                <w:tab w:val="clear" w:pos="284"/>
                <w:tab w:val="clear" w:pos="567"/>
              </w:tabs>
              <w:rPr>
                <w:sz w:val="16"/>
              </w:rPr>
            </w:pPr>
            <w:r w:rsidRPr="006B2793">
              <w:rPr>
                <w:sz w:val="16"/>
              </w:rPr>
              <w:t>ITU-T SG13</w:t>
            </w:r>
          </w:p>
        </w:tc>
        <w:tc>
          <w:tcPr>
            <w:tcW w:w="1212" w:type="dxa"/>
          </w:tcPr>
          <w:p w14:paraId="35DCBE0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71CE1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8FBCB6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EB7FFA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3D8329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81A95AB" w14:textId="77777777" w:rsidR="00744129" w:rsidRPr="006B2793" w:rsidRDefault="00744129" w:rsidP="00744129">
            <w:pPr>
              <w:pStyle w:val="TAL"/>
              <w:tabs>
                <w:tab w:val="clear" w:pos="284"/>
                <w:tab w:val="clear" w:pos="567"/>
              </w:tabs>
              <w:rPr>
                <w:sz w:val="16"/>
              </w:rPr>
            </w:pPr>
          </w:p>
        </w:tc>
        <w:tc>
          <w:tcPr>
            <w:tcW w:w="2038" w:type="dxa"/>
          </w:tcPr>
          <w:p w14:paraId="4EEC726C" w14:textId="77777777" w:rsidR="00744129" w:rsidRPr="006B2793" w:rsidRDefault="00744129" w:rsidP="00744129">
            <w:pPr>
              <w:pStyle w:val="TAL"/>
              <w:tabs>
                <w:tab w:val="clear" w:pos="284"/>
                <w:tab w:val="clear" w:pos="567"/>
              </w:tabs>
              <w:rPr>
                <w:sz w:val="16"/>
              </w:rPr>
            </w:pPr>
          </w:p>
        </w:tc>
        <w:tc>
          <w:tcPr>
            <w:tcW w:w="1340" w:type="dxa"/>
          </w:tcPr>
          <w:p w14:paraId="5FEE8701"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5CBE0F2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258F4B6" w14:textId="77777777" w:rsidR="00744129" w:rsidRPr="006B2793" w:rsidRDefault="00744129" w:rsidP="00744129">
            <w:pPr>
              <w:pStyle w:val="TAL"/>
              <w:tabs>
                <w:tab w:val="clear" w:pos="284"/>
                <w:tab w:val="clear" w:pos="567"/>
              </w:tabs>
              <w:rPr>
                <w:sz w:val="16"/>
              </w:rPr>
            </w:pPr>
          </w:p>
        </w:tc>
      </w:tr>
      <w:tr w:rsidR="00744129" w:rsidRPr="00200359" w14:paraId="2D9E2AC6" w14:textId="77777777" w:rsidTr="00744129">
        <w:tc>
          <w:tcPr>
            <w:tcW w:w="675" w:type="dxa"/>
          </w:tcPr>
          <w:p w14:paraId="794CAE5D"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0DCA0DB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190961</w:t>
            </w:r>
          </w:p>
        </w:tc>
        <w:tc>
          <w:tcPr>
            <w:tcW w:w="948" w:type="dxa"/>
          </w:tcPr>
          <w:p w14:paraId="1B7CD690"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1F4004D1" w14:textId="77777777" w:rsidR="00744129" w:rsidRPr="006B2793" w:rsidRDefault="00744129" w:rsidP="00744129">
            <w:pPr>
              <w:pStyle w:val="TAL"/>
              <w:tabs>
                <w:tab w:val="clear" w:pos="284"/>
                <w:tab w:val="clear" w:pos="567"/>
              </w:tabs>
              <w:rPr>
                <w:sz w:val="16"/>
              </w:rPr>
            </w:pPr>
            <w:r w:rsidRPr="006B2793">
              <w:rPr>
                <w:sz w:val="16"/>
              </w:rPr>
              <w:t>LS from ETSI TC LI: LS to SA WG5 and SA WG2 on 5G Cell ID(s) in the SA WG5 billing system, related to Retained Data regulations</w:t>
            </w:r>
          </w:p>
        </w:tc>
        <w:tc>
          <w:tcPr>
            <w:tcW w:w="1519" w:type="dxa"/>
          </w:tcPr>
          <w:p w14:paraId="760589BC" w14:textId="77777777" w:rsidR="00744129" w:rsidRPr="006B2793" w:rsidRDefault="00744129" w:rsidP="00744129">
            <w:pPr>
              <w:pStyle w:val="TAL"/>
              <w:tabs>
                <w:tab w:val="clear" w:pos="284"/>
                <w:tab w:val="clear" w:pos="567"/>
              </w:tabs>
              <w:rPr>
                <w:sz w:val="16"/>
              </w:rPr>
            </w:pPr>
            <w:r w:rsidRPr="006B2793">
              <w:rPr>
                <w:sz w:val="16"/>
              </w:rPr>
              <w:t>ETSI TC LI</w:t>
            </w:r>
          </w:p>
        </w:tc>
        <w:tc>
          <w:tcPr>
            <w:tcW w:w="1212" w:type="dxa"/>
          </w:tcPr>
          <w:p w14:paraId="4D81D9E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99115E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E025ED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BFC433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ABF6F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B2E34FA" w14:textId="77777777" w:rsidR="00744129" w:rsidRPr="006B2793" w:rsidRDefault="00744129" w:rsidP="00744129">
            <w:pPr>
              <w:pStyle w:val="TAL"/>
              <w:tabs>
                <w:tab w:val="clear" w:pos="284"/>
                <w:tab w:val="clear" w:pos="567"/>
              </w:tabs>
              <w:rPr>
                <w:sz w:val="16"/>
              </w:rPr>
            </w:pPr>
          </w:p>
        </w:tc>
        <w:tc>
          <w:tcPr>
            <w:tcW w:w="2038" w:type="dxa"/>
          </w:tcPr>
          <w:p w14:paraId="56B32D2A" w14:textId="77777777" w:rsidR="00744129" w:rsidRPr="006B2793" w:rsidRDefault="00744129" w:rsidP="00744129">
            <w:pPr>
              <w:pStyle w:val="TAL"/>
              <w:tabs>
                <w:tab w:val="clear" w:pos="284"/>
                <w:tab w:val="clear" w:pos="567"/>
              </w:tabs>
              <w:rPr>
                <w:sz w:val="16"/>
              </w:rPr>
            </w:pPr>
          </w:p>
        </w:tc>
        <w:tc>
          <w:tcPr>
            <w:tcW w:w="1340" w:type="dxa"/>
          </w:tcPr>
          <w:p w14:paraId="32D89600"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39FF4D8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24CF6A1" w14:textId="77777777" w:rsidR="00744129" w:rsidRPr="006B2793" w:rsidRDefault="00744129" w:rsidP="00744129">
            <w:pPr>
              <w:pStyle w:val="TAL"/>
              <w:tabs>
                <w:tab w:val="clear" w:pos="284"/>
                <w:tab w:val="clear" w:pos="567"/>
              </w:tabs>
              <w:rPr>
                <w:sz w:val="16"/>
              </w:rPr>
            </w:pPr>
          </w:p>
        </w:tc>
      </w:tr>
      <w:tr w:rsidR="00744129" w:rsidRPr="00200359" w14:paraId="2304D880" w14:textId="77777777" w:rsidTr="00744129">
        <w:tc>
          <w:tcPr>
            <w:tcW w:w="675" w:type="dxa"/>
          </w:tcPr>
          <w:p w14:paraId="27DBAED2" w14:textId="77777777" w:rsidR="00744129" w:rsidRPr="006B2793" w:rsidRDefault="00744129" w:rsidP="00744129">
            <w:pPr>
              <w:pStyle w:val="TAL"/>
              <w:tabs>
                <w:tab w:val="clear" w:pos="284"/>
                <w:tab w:val="clear" w:pos="567"/>
              </w:tabs>
              <w:rPr>
                <w:sz w:val="16"/>
              </w:rPr>
            </w:pPr>
            <w:r w:rsidRPr="006B2793">
              <w:rPr>
                <w:sz w:val="16"/>
              </w:rPr>
              <w:lastRenderedPageBreak/>
              <w:t>2.1</w:t>
            </w:r>
          </w:p>
        </w:tc>
        <w:tc>
          <w:tcPr>
            <w:tcW w:w="1134" w:type="dxa"/>
          </w:tcPr>
          <w:p w14:paraId="31CE6D4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190962</w:t>
            </w:r>
          </w:p>
        </w:tc>
        <w:tc>
          <w:tcPr>
            <w:tcW w:w="948" w:type="dxa"/>
          </w:tcPr>
          <w:p w14:paraId="574419F5"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6AA4B6ED" w14:textId="77777777" w:rsidR="00744129" w:rsidRPr="006B2793" w:rsidRDefault="00744129" w:rsidP="00744129">
            <w:pPr>
              <w:pStyle w:val="TAL"/>
              <w:tabs>
                <w:tab w:val="clear" w:pos="284"/>
                <w:tab w:val="clear" w:pos="567"/>
              </w:tabs>
              <w:rPr>
                <w:sz w:val="16"/>
              </w:rPr>
            </w:pPr>
            <w:r w:rsidRPr="006B2793">
              <w:rPr>
                <w:sz w:val="16"/>
              </w:rPr>
              <w:t>LS from O-RAN WG5: LS on O-RAN – 3GPP Cooperation on Management Services</w:t>
            </w:r>
          </w:p>
        </w:tc>
        <w:tc>
          <w:tcPr>
            <w:tcW w:w="1519" w:type="dxa"/>
          </w:tcPr>
          <w:p w14:paraId="4C0A83A7" w14:textId="77777777" w:rsidR="00744129" w:rsidRPr="006B2793" w:rsidRDefault="00744129" w:rsidP="00744129">
            <w:pPr>
              <w:pStyle w:val="TAL"/>
              <w:tabs>
                <w:tab w:val="clear" w:pos="284"/>
                <w:tab w:val="clear" w:pos="567"/>
              </w:tabs>
              <w:rPr>
                <w:sz w:val="16"/>
              </w:rPr>
            </w:pPr>
            <w:r w:rsidRPr="006B2793">
              <w:rPr>
                <w:sz w:val="16"/>
              </w:rPr>
              <w:t>O-RAN WG5</w:t>
            </w:r>
          </w:p>
        </w:tc>
        <w:tc>
          <w:tcPr>
            <w:tcW w:w="1212" w:type="dxa"/>
          </w:tcPr>
          <w:p w14:paraId="4A698A8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DF4A70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DB96C2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D77B4A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459DD8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6957298"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6E59FB2C" w14:textId="77777777" w:rsidR="00744129" w:rsidRPr="006B2793" w:rsidRDefault="00744129" w:rsidP="00744129">
            <w:pPr>
              <w:pStyle w:val="TAL"/>
              <w:tabs>
                <w:tab w:val="clear" w:pos="284"/>
                <w:tab w:val="clear" w:pos="567"/>
              </w:tabs>
              <w:rPr>
                <w:sz w:val="16"/>
              </w:rPr>
            </w:pPr>
          </w:p>
        </w:tc>
        <w:tc>
          <w:tcPr>
            <w:tcW w:w="1340" w:type="dxa"/>
          </w:tcPr>
          <w:p w14:paraId="0D05AB8B"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2D929DFB"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CC37FA5" w14:textId="77777777" w:rsidR="00744129" w:rsidRPr="006B2793" w:rsidRDefault="00744129" w:rsidP="00744129">
            <w:pPr>
              <w:pStyle w:val="TAL"/>
              <w:tabs>
                <w:tab w:val="clear" w:pos="284"/>
                <w:tab w:val="clear" w:pos="567"/>
              </w:tabs>
              <w:rPr>
                <w:sz w:val="16"/>
              </w:rPr>
            </w:pPr>
          </w:p>
        </w:tc>
      </w:tr>
      <w:tr w:rsidR="00744129" w:rsidRPr="00200359" w14:paraId="496038EF" w14:textId="77777777" w:rsidTr="00744129">
        <w:tc>
          <w:tcPr>
            <w:tcW w:w="675" w:type="dxa"/>
          </w:tcPr>
          <w:p w14:paraId="0BF26E36"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6E7ABA9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190980</w:t>
            </w:r>
          </w:p>
        </w:tc>
        <w:tc>
          <w:tcPr>
            <w:tcW w:w="948" w:type="dxa"/>
          </w:tcPr>
          <w:p w14:paraId="755472A4"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43BEE44E" w14:textId="77777777"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1519" w:type="dxa"/>
          </w:tcPr>
          <w:p w14:paraId="0D495F61"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52DCB3F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F0557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A0B3DB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C4BC25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6B5F2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F2ECD44"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185589D" w14:textId="77777777" w:rsidR="00744129" w:rsidRPr="006B2793" w:rsidRDefault="00744129" w:rsidP="00744129">
            <w:pPr>
              <w:pStyle w:val="TAL"/>
              <w:tabs>
                <w:tab w:val="clear" w:pos="284"/>
                <w:tab w:val="clear" w:pos="567"/>
              </w:tabs>
              <w:rPr>
                <w:sz w:val="16"/>
              </w:rPr>
            </w:pPr>
          </w:p>
        </w:tc>
        <w:tc>
          <w:tcPr>
            <w:tcW w:w="1340" w:type="dxa"/>
          </w:tcPr>
          <w:p w14:paraId="43A532C6"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3399ACCF"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9875F50" w14:textId="77777777" w:rsidR="00744129" w:rsidRPr="006B2793" w:rsidRDefault="00744129" w:rsidP="00744129">
            <w:pPr>
              <w:pStyle w:val="TAL"/>
              <w:tabs>
                <w:tab w:val="clear" w:pos="284"/>
                <w:tab w:val="clear" w:pos="567"/>
              </w:tabs>
              <w:rPr>
                <w:sz w:val="16"/>
              </w:rPr>
            </w:pPr>
          </w:p>
        </w:tc>
      </w:tr>
      <w:tr w:rsidR="00744129" w:rsidRPr="00200359" w14:paraId="596F0D16" w14:textId="77777777" w:rsidTr="00744129">
        <w:tc>
          <w:tcPr>
            <w:tcW w:w="675" w:type="dxa"/>
          </w:tcPr>
          <w:p w14:paraId="0B74FD7F"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222DAE5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190963</w:t>
            </w:r>
          </w:p>
        </w:tc>
        <w:tc>
          <w:tcPr>
            <w:tcW w:w="948" w:type="dxa"/>
          </w:tcPr>
          <w:p w14:paraId="4D869BE5"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40177AEE" w14:textId="77777777" w:rsidR="00744129" w:rsidRPr="006B2793" w:rsidRDefault="00744129" w:rsidP="00744129">
            <w:pPr>
              <w:pStyle w:val="TAL"/>
              <w:tabs>
                <w:tab w:val="clear" w:pos="284"/>
                <w:tab w:val="clear" w:pos="567"/>
              </w:tabs>
              <w:rPr>
                <w:sz w:val="16"/>
              </w:rPr>
            </w:pPr>
            <w:r w:rsidRPr="006B2793">
              <w:rPr>
                <w:sz w:val="16"/>
              </w:rPr>
              <w:t>LS from RAN WG2: Reply LS on assistance indication for WUS</w:t>
            </w:r>
          </w:p>
        </w:tc>
        <w:tc>
          <w:tcPr>
            <w:tcW w:w="1519" w:type="dxa"/>
          </w:tcPr>
          <w:p w14:paraId="5FD3D506" w14:textId="77777777" w:rsidR="00744129" w:rsidRPr="006B2793" w:rsidRDefault="00744129" w:rsidP="00744129">
            <w:pPr>
              <w:pStyle w:val="TAL"/>
              <w:tabs>
                <w:tab w:val="clear" w:pos="284"/>
                <w:tab w:val="clear" w:pos="567"/>
              </w:tabs>
              <w:rPr>
                <w:sz w:val="16"/>
              </w:rPr>
            </w:pPr>
            <w:r w:rsidRPr="006B2793">
              <w:rPr>
                <w:sz w:val="16"/>
              </w:rPr>
              <w:t>RAN WG2</w:t>
            </w:r>
          </w:p>
        </w:tc>
        <w:tc>
          <w:tcPr>
            <w:tcW w:w="1212" w:type="dxa"/>
          </w:tcPr>
          <w:p w14:paraId="5CA03BD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A24A03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A223FA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EF0F14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C6574E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B41C324"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4E80908" w14:textId="77777777" w:rsidR="00744129" w:rsidRPr="006B2793" w:rsidRDefault="00744129" w:rsidP="00744129">
            <w:pPr>
              <w:pStyle w:val="TAL"/>
              <w:tabs>
                <w:tab w:val="clear" w:pos="284"/>
                <w:tab w:val="clear" w:pos="567"/>
              </w:tabs>
              <w:rPr>
                <w:sz w:val="16"/>
              </w:rPr>
            </w:pPr>
            <w:r w:rsidRPr="006B2793">
              <w:rPr>
                <w:sz w:val="16"/>
              </w:rPr>
              <w:t>NB_IOTenh3-Core, LTE_eMTC5-Core</w:t>
            </w:r>
          </w:p>
        </w:tc>
        <w:tc>
          <w:tcPr>
            <w:tcW w:w="1340" w:type="dxa"/>
          </w:tcPr>
          <w:p w14:paraId="24AF404A"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2421C3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D405E50" w14:textId="77777777" w:rsidR="00744129" w:rsidRPr="006B2793" w:rsidRDefault="00744129" w:rsidP="00744129">
            <w:pPr>
              <w:pStyle w:val="TAL"/>
              <w:tabs>
                <w:tab w:val="clear" w:pos="284"/>
                <w:tab w:val="clear" w:pos="567"/>
              </w:tabs>
              <w:rPr>
                <w:sz w:val="16"/>
              </w:rPr>
            </w:pPr>
          </w:p>
        </w:tc>
      </w:tr>
      <w:tr w:rsidR="00744129" w:rsidRPr="00200359" w14:paraId="64A51259" w14:textId="77777777" w:rsidTr="00744129">
        <w:tc>
          <w:tcPr>
            <w:tcW w:w="675" w:type="dxa"/>
          </w:tcPr>
          <w:p w14:paraId="1455DFBC"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3D74E18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190964</w:t>
            </w:r>
          </w:p>
        </w:tc>
        <w:tc>
          <w:tcPr>
            <w:tcW w:w="948" w:type="dxa"/>
          </w:tcPr>
          <w:p w14:paraId="47FBB9CD"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1F13C032" w14:textId="77777777" w:rsidR="00744129" w:rsidRPr="006B2793" w:rsidRDefault="00744129" w:rsidP="00744129">
            <w:pPr>
              <w:pStyle w:val="TAL"/>
              <w:tabs>
                <w:tab w:val="clear" w:pos="284"/>
                <w:tab w:val="clear" w:pos="567"/>
              </w:tabs>
              <w:rPr>
                <w:sz w:val="16"/>
              </w:rPr>
            </w:pPr>
            <w:r w:rsidRPr="006B2793">
              <w:rPr>
                <w:sz w:val="16"/>
              </w:rPr>
              <w:t>LS from TSG RAN: LS on Rel-16 NB-IoT enhancements</w:t>
            </w:r>
          </w:p>
        </w:tc>
        <w:tc>
          <w:tcPr>
            <w:tcW w:w="1519" w:type="dxa"/>
          </w:tcPr>
          <w:p w14:paraId="53C10605" w14:textId="77777777" w:rsidR="00744129" w:rsidRPr="006B2793" w:rsidRDefault="00744129" w:rsidP="00744129">
            <w:pPr>
              <w:pStyle w:val="TAL"/>
              <w:tabs>
                <w:tab w:val="clear" w:pos="284"/>
                <w:tab w:val="clear" w:pos="567"/>
              </w:tabs>
              <w:rPr>
                <w:sz w:val="16"/>
              </w:rPr>
            </w:pPr>
            <w:r w:rsidRPr="006B2793">
              <w:rPr>
                <w:sz w:val="16"/>
              </w:rPr>
              <w:t>TSG RAN</w:t>
            </w:r>
          </w:p>
        </w:tc>
        <w:tc>
          <w:tcPr>
            <w:tcW w:w="1212" w:type="dxa"/>
          </w:tcPr>
          <w:p w14:paraId="2F10CF1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2E4DCE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0FB4AF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37765F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68F306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E400B47"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9FD56F2" w14:textId="77777777" w:rsidR="00744129" w:rsidRPr="006B2793" w:rsidRDefault="00744129" w:rsidP="00744129">
            <w:pPr>
              <w:pStyle w:val="TAL"/>
              <w:tabs>
                <w:tab w:val="clear" w:pos="284"/>
                <w:tab w:val="clear" w:pos="567"/>
              </w:tabs>
              <w:rPr>
                <w:sz w:val="16"/>
              </w:rPr>
            </w:pPr>
            <w:r w:rsidRPr="006B2793">
              <w:rPr>
                <w:sz w:val="16"/>
              </w:rPr>
              <w:t>NB_IOTenh3</w:t>
            </w:r>
          </w:p>
        </w:tc>
        <w:tc>
          <w:tcPr>
            <w:tcW w:w="1340" w:type="dxa"/>
          </w:tcPr>
          <w:p w14:paraId="26FD4593"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5D62F31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813A4C6" w14:textId="77777777" w:rsidR="00744129" w:rsidRPr="006B2793" w:rsidRDefault="00744129" w:rsidP="00744129">
            <w:pPr>
              <w:pStyle w:val="TAL"/>
              <w:tabs>
                <w:tab w:val="clear" w:pos="284"/>
                <w:tab w:val="clear" w:pos="567"/>
              </w:tabs>
              <w:rPr>
                <w:sz w:val="16"/>
              </w:rPr>
            </w:pPr>
          </w:p>
        </w:tc>
      </w:tr>
      <w:tr w:rsidR="00744129" w:rsidRPr="00200359" w14:paraId="70C09515" w14:textId="77777777" w:rsidTr="00744129">
        <w:tc>
          <w:tcPr>
            <w:tcW w:w="675" w:type="dxa"/>
          </w:tcPr>
          <w:p w14:paraId="2BBDD90B"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2D3C466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190965</w:t>
            </w:r>
          </w:p>
        </w:tc>
        <w:tc>
          <w:tcPr>
            <w:tcW w:w="948" w:type="dxa"/>
          </w:tcPr>
          <w:p w14:paraId="7C64A05F"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3B695200" w14:textId="77777777" w:rsidR="00744129" w:rsidRPr="006B2793" w:rsidRDefault="00744129" w:rsidP="00744129">
            <w:pPr>
              <w:pStyle w:val="TAL"/>
              <w:tabs>
                <w:tab w:val="clear" w:pos="284"/>
                <w:tab w:val="clear" w:pos="567"/>
              </w:tabs>
              <w:rPr>
                <w:sz w:val="16"/>
              </w:rPr>
            </w:pPr>
            <w:r w:rsidRPr="006B2793">
              <w:rPr>
                <w:sz w:val="16"/>
              </w:rPr>
              <w:t>LS from SA WG1: Reply LS on 5G-SRVCC from NG-RAN to UTRAN for emergency calls</w:t>
            </w:r>
          </w:p>
        </w:tc>
        <w:tc>
          <w:tcPr>
            <w:tcW w:w="1519" w:type="dxa"/>
          </w:tcPr>
          <w:p w14:paraId="527B9CA5"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6B354D3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6DF362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C2E536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842AEB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36B9D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B854360"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276AFE2" w14:textId="77777777" w:rsidR="00744129" w:rsidRPr="006B2793" w:rsidRDefault="00744129" w:rsidP="00744129">
            <w:pPr>
              <w:pStyle w:val="TAL"/>
              <w:tabs>
                <w:tab w:val="clear" w:pos="284"/>
                <w:tab w:val="clear" w:pos="567"/>
              </w:tabs>
              <w:rPr>
                <w:sz w:val="16"/>
              </w:rPr>
            </w:pPr>
            <w:r w:rsidRPr="006B2793">
              <w:rPr>
                <w:sz w:val="16"/>
              </w:rPr>
              <w:t>5G_SRVCC</w:t>
            </w:r>
          </w:p>
        </w:tc>
        <w:tc>
          <w:tcPr>
            <w:tcW w:w="1340" w:type="dxa"/>
          </w:tcPr>
          <w:p w14:paraId="4E46749A"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FF40964"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0192C2D" w14:textId="77777777" w:rsidR="00744129" w:rsidRPr="006B2793" w:rsidRDefault="00744129" w:rsidP="00744129">
            <w:pPr>
              <w:pStyle w:val="TAL"/>
              <w:tabs>
                <w:tab w:val="clear" w:pos="284"/>
                <w:tab w:val="clear" w:pos="567"/>
              </w:tabs>
              <w:rPr>
                <w:sz w:val="16"/>
              </w:rPr>
            </w:pPr>
          </w:p>
        </w:tc>
      </w:tr>
      <w:tr w:rsidR="00744129" w:rsidRPr="00200359" w14:paraId="3D176BAB" w14:textId="77777777" w:rsidTr="00744129">
        <w:tc>
          <w:tcPr>
            <w:tcW w:w="675" w:type="dxa"/>
          </w:tcPr>
          <w:p w14:paraId="2724458F"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358D4D6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190966</w:t>
            </w:r>
          </w:p>
        </w:tc>
        <w:tc>
          <w:tcPr>
            <w:tcW w:w="948" w:type="dxa"/>
          </w:tcPr>
          <w:p w14:paraId="08DF22B7"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73438617" w14:textId="77777777" w:rsidR="00744129" w:rsidRPr="006B2793" w:rsidRDefault="00744129" w:rsidP="00744129">
            <w:pPr>
              <w:pStyle w:val="TAL"/>
              <w:tabs>
                <w:tab w:val="clear" w:pos="284"/>
                <w:tab w:val="clear" w:pos="567"/>
              </w:tabs>
              <w:rPr>
                <w:sz w:val="16"/>
              </w:rPr>
            </w:pPr>
            <w:r w:rsidRPr="006B2793">
              <w:rPr>
                <w:sz w:val="16"/>
              </w:rPr>
              <w:t>LS from SA WG1: Reply LS on enhanced access control for IMS signalling</w:t>
            </w:r>
          </w:p>
        </w:tc>
        <w:tc>
          <w:tcPr>
            <w:tcW w:w="1519" w:type="dxa"/>
          </w:tcPr>
          <w:p w14:paraId="007C28BB"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3633318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FFC63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364C7F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C57EBE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400E37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1232612"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C785236" w14:textId="77777777" w:rsidR="00744129" w:rsidRPr="006B2793" w:rsidRDefault="00744129" w:rsidP="00744129">
            <w:pPr>
              <w:pStyle w:val="TAL"/>
              <w:tabs>
                <w:tab w:val="clear" w:pos="284"/>
                <w:tab w:val="clear" w:pos="567"/>
              </w:tabs>
              <w:rPr>
                <w:sz w:val="16"/>
              </w:rPr>
            </w:pPr>
            <w:r w:rsidRPr="006B2793">
              <w:rPr>
                <w:sz w:val="16"/>
              </w:rPr>
              <w:t>TEI16</w:t>
            </w:r>
          </w:p>
        </w:tc>
        <w:tc>
          <w:tcPr>
            <w:tcW w:w="1340" w:type="dxa"/>
          </w:tcPr>
          <w:p w14:paraId="3EF6BB02"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1A7109F4"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D97A164" w14:textId="77777777" w:rsidR="00744129" w:rsidRPr="006B2793" w:rsidRDefault="00744129" w:rsidP="00744129">
            <w:pPr>
              <w:pStyle w:val="TAL"/>
              <w:tabs>
                <w:tab w:val="clear" w:pos="284"/>
                <w:tab w:val="clear" w:pos="567"/>
              </w:tabs>
              <w:rPr>
                <w:sz w:val="16"/>
              </w:rPr>
            </w:pPr>
          </w:p>
        </w:tc>
      </w:tr>
      <w:tr w:rsidR="00744129" w:rsidRPr="00200359" w14:paraId="7D009EF7" w14:textId="77777777" w:rsidTr="00744129">
        <w:tc>
          <w:tcPr>
            <w:tcW w:w="675" w:type="dxa"/>
          </w:tcPr>
          <w:p w14:paraId="468A6027"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45979AA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190967</w:t>
            </w:r>
          </w:p>
        </w:tc>
        <w:tc>
          <w:tcPr>
            <w:tcW w:w="948" w:type="dxa"/>
          </w:tcPr>
          <w:p w14:paraId="6413B986"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63C13BDE" w14:textId="77777777" w:rsidR="00744129" w:rsidRPr="006B2793" w:rsidRDefault="00744129" w:rsidP="00744129">
            <w:pPr>
              <w:pStyle w:val="TAL"/>
              <w:tabs>
                <w:tab w:val="clear" w:pos="284"/>
                <w:tab w:val="clear" w:pos="567"/>
              </w:tabs>
              <w:rPr>
                <w:sz w:val="16"/>
              </w:rPr>
            </w:pPr>
            <w:r w:rsidRPr="006B2793">
              <w:rPr>
                <w:sz w:val="16"/>
              </w:rPr>
              <w:t>LS from SA WG1: Reply LS on NSI requirements</w:t>
            </w:r>
          </w:p>
        </w:tc>
        <w:tc>
          <w:tcPr>
            <w:tcW w:w="1519" w:type="dxa"/>
          </w:tcPr>
          <w:p w14:paraId="0722ACF6"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58520FC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F33A71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B9E3C3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07873B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7FC827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D24AA52" w14:textId="77777777" w:rsidR="00744129" w:rsidRPr="006B2793" w:rsidRDefault="00744129" w:rsidP="00744129">
            <w:pPr>
              <w:pStyle w:val="TAL"/>
              <w:tabs>
                <w:tab w:val="clear" w:pos="284"/>
                <w:tab w:val="clear" w:pos="567"/>
              </w:tabs>
              <w:rPr>
                <w:sz w:val="16"/>
              </w:rPr>
            </w:pPr>
            <w:r w:rsidRPr="006B2793">
              <w:rPr>
                <w:sz w:val="16"/>
              </w:rPr>
              <w:t>Rel-15</w:t>
            </w:r>
          </w:p>
        </w:tc>
        <w:tc>
          <w:tcPr>
            <w:tcW w:w="2038" w:type="dxa"/>
          </w:tcPr>
          <w:p w14:paraId="02A70F5E" w14:textId="77777777" w:rsidR="00744129" w:rsidRPr="006B2793" w:rsidRDefault="00744129" w:rsidP="00744129">
            <w:pPr>
              <w:pStyle w:val="TAL"/>
              <w:tabs>
                <w:tab w:val="clear" w:pos="284"/>
                <w:tab w:val="clear" w:pos="567"/>
              </w:tabs>
              <w:rPr>
                <w:sz w:val="16"/>
              </w:rPr>
            </w:pPr>
            <w:r w:rsidRPr="006B2793">
              <w:rPr>
                <w:sz w:val="16"/>
              </w:rPr>
              <w:t>Vertical_LAN, 5GS_Ph1-CT</w:t>
            </w:r>
          </w:p>
        </w:tc>
        <w:tc>
          <w:tcPr>
            <w:tcW w:w="1340" w:type="dxa"/>
          </w:tcPr>
          <w:p w14:paraId="5E053B20"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09BA1A64"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39317B0" w14:textId="77777777" w:rsidR="00744129" w:rsidRPr="006B2793" w:rsidRDefault="00744129" w:rsidP="00744129">
            <w:pPr>
              <w:pStyle w:val="TAL"/>
              <w:tabs>
                <w:tab w:val="clear" w:pos="284"/>
                <w:tab w:val="clear" w:pos="567"/>
              </w:tabs>
              <w:rPr>
                <w:sz w:val="16"/>
              </w:rPr>
            </w:pPr>
          </w:p>
        </w:tc>
      </w:tr>
      <w:tr w:rsidR="00744129" w:rsidRPr="00200359" w14:paraId="37B083DD" w14:textId="77777777" w:rsidTr="00744129">
        <w:tc>
          <w:tcPr>
            <w:tcW w:w="675" w:type="dxa"/>
          </w:tcPr>
          <w:p w14:paraId="1BDF5661"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6201896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190968</w:t>
            </w:r>
          </w:p>
        </w:tc>
        <w:tc>
          <w:tcPr>
            <w:tcW w:w="948" w:type="dxa"/>
          </w:tcPr>
          <w:p w14:paraId="7000F6CD"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70091420" w14:textId="77777777" w:rsidR="00744129" w:rsidRPr="006B2793" w:rsidRDefault="00744129" w:rsidP="00744129">
            <w:pPr>
              <w:pStyle w:val="TAL"/>
              <w:tabs>
                <w:tab w:val="clear" w:pos="284"/>
                <w:tab w:val="clear" w:pos="567"/>
              </w:tabs>
              <w:rPr>
                <w:sz w:val="16"/>
              </w:rPr>
            </w:pPr>
            <w:r w:rsidRPr="006B2793">
              <w:rPr>
                <w:sz w:val="16"/>
              </w:rPr>
              <w:t>LS from SA WG2: LS on IAB terminology update</w:t>
            </w:r>
          </w:p>
        </w:tc>
        <w:tc>
          <w:tcPr>
            <w:tcW w:w="1519" w:type="dxa"/>
          </w:tcPr>
          <w:p w14:paraId="275600FE"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2970E35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ACF77D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4358C7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55B43F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4C440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DDAE22A"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1233760" w14:textId="77777777" w:rsidR="00744129" w:rsidRPr="006B2793" w:rsidRDefault="00744129" w:rsidP="00744129">
            <w:pPr>
              <w:pStyle w:val="TAL"/>
              <w:tabs>
                <w:tab w:val="clear" w:pos="284"/>
                <w:tab w:val="clear" w:pos="567"/>
              </w:tabs>
              <w:rPr>
                <w:sz w:val="16"/>
              </w:rPr>
            </w:pPr>
            <w:r w:rsidRPr="006B2793">
              <w:rPr>
                <w:sz w:val="16"/>
              </w:rPr>
              <w:t>IABARC</w:t>
            </w:r>
          </w:p>
        </w:tc>
        <w:tc>
          <w:tcPr>
            <w:tcW w:w="1340" w:type="dxa"/>
          </w:tcPr>
          <w:p w14:paraId="6F106112"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6268F1D6"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F129A26" w14:textId="77777777" w:rsidR="00744129" w:rsidRPr="006B2793" w:rsidRDefault="00744129" w:rsidP="00744129">
            <w:pPr>
              <w:pStyle w:val="TAL"/>
              <w:tabs>
                <w:tab w:val="clear" w:pos="284"/>
                <w:tab w:val="clear" w:pos="567"/>
              </w:tabs>
              <w:rPr>
                <w:sz w:val="16"/>
              </w:rPr>
            </w:pPr>
          </w:p>
        </w:tc>
      </w:tr>
      <w:tr w:rsidR="00744129" w:rsidRPr="00200359" w14:paraId="1EFE3A8F" w14:textId="77777777" w:rsidTr="00744129">
        <w:tc>
          <w:tcPr>
            <w:tcW w:w="675" w:type="dxa"/>
          </w:tcPr>
          <w:p w14:paraId="09BF8A08"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141F191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190969</w:t>
            </w:r>
          </w:p>
        </w:tc>
        <w:tc>
          <w:tcPr>
            <w:tcW w:w="948" w:type="dxa"/>
          </w:tcPr>
          <w:p w14:paraId="08126C70"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45D6B970" w14:textId="77777777" w:rsidR="00744129" w:rsidRPr="006B2793" w:rsidRDefault="00744129" w:rsidP="00744129">
            <w:pPr>
              <w:pStyle w:val="TAL"/>
              <w:tabs>
                <w:tab w:val="clear" w:pos="284"/>
                <w:tab w:val="clear" w:pos="567"/>
              </w:tabs>
              <w:rPr>
                <w:sz w:val="16"/>
              </w:rPr>
            </w:pPr>
            <w:r w:rsidRPr="006B2793">
              <w:rPr>
                <w:sz w:val="16"/>
              </w:rPr>
              <w:t>LS from SA WG2: Reply LS on Mobile-terminated Early Data Transmission</w:t>
            </w:r>
          </w:p>
        </w:tc>
        <w:tc>
          <w:tcPr>
            <w:tcW w:w="1519" w:type="dxa"/>
          </w:tcPr>
          <w:p w14:paraId="5994D2BB"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D652FF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DEEF7D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3A7DC4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9B9BD4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59FE6F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26CBA8C"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03D4967" w14:textId="77777777" w:rsidR="00744129" w:rsidRPr="006B2793" w:rsidRDefault="00744129" w:rsidP="00744129">
            <w:pPr>
              <w:pStyle w:val="TAL"/>
              <w:tabs>
                <w:tab w:val="clear" w:pos="284"/>
                <w:tab w:val="clear" w:pos="567"/>
              </w:tabs>
              <w:rPr>
                <w:sz w:val="16"/>
              </w:rPr>
            </w:pPr>
            <w:r w:rsidRPr="006B2793">
              <w:rPr>
                <w:sz w:val="16"/>
              </w:rPr>
              <w:t>5G_CIoT</w:t>
            </w:r>
          </w:p>
        </w:tc>
        <w:tc>
          <w:tcPr>
            <w:tcW w:w="1340" w:type="dxa"/>
          </w:tcPr>
          <w:p w14:paraId="0A35C545"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BDD9B2B"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F9695D1" w14:textId="77777777" w:rsidR="00744129" w:rsidRPr="006B2793" w:rsidRDefault="00744129" w:rsidP="00744129">
            <w:pPr>
              <w:pStyle w:val="TAL"/>
              <w:tabs>
                <w:tab w:val="clear" w:pos="284"/>
                <w:tab w:val="clear" w:pos="567"/>
              </w:tabs>
              <w:rPr>
                <w:sz w:val="16"/>
              </w:rPr>
            </w:pPr>
          </w:p>
        </w:tc>
      </w:tr>
      <w:tr w:rsidR="00744129" w:rsidRPr="00200359" w14:paraId="79949A78" w14:textId="77777777" w:rsidTr="00744129">
        <w:tc>
          <w:tcPr>
            <w:tcW w:w="675" w:type="dxa"/>
          </w:tcPr>
          <w:p w14:paraId="1A194C4E"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5791035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190971</w:t>
            </w:r>
          </w:p>
        </w:tc>
        <w:tc>
          <w:tcPr>
            <w:tcW w:w="948" w:type="dxa"/>
          </w:tcPr>
          <w:p w14:paraId="7139BA27"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4EA7680C" w14:textId="77777777" w:rsidR="00744129" w:rsidRPr="006B2793" w:rsidRDefault="00744129" w:rsidP="00744129">
            <w:pPr>
              <w:pStyle w:val="TAL"/>
              <w:tabs>
                <w:tab w:val="clear" w:pos="284"/>
                <w:tab w:val="clear" w:pos="567"/>
              </w:tabs>
              <w:rPr>
                <w:sz w:val="16"/>
              </w:rPr>
            </w:pPr>
            <w:r w:rsidRPr="006B2793">
              <w:rPr>
                <w:sz w:val="16"/>
              </w:rPr>
              <w:t>LS from SA WG3: Reply LS on SUCI computation from an NSI</w:t>
            </w:r>
          </w:p>
        </w:tc>
        <w:tc>
          <w:tcPr>
            <w:tcW w:w="1519" w:type="dxa"/>
          </w:tcPr>
          <w:p w14:paraId="074F7432"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0E2961D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9BD12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8B44AD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7A718D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7156B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7194795" w14:textId="77777777" w:rsidR="00744129" w:rsidRPr="006B2793" w:rsidRDefault="00744129" w:rsidP="00744129">
            <w:pPr>
              <w:pStyle w:val="TAL"/>
              <w:tabs>
                <w:tab w:val="clear" w:pos="284"/>
                <w:tab w:val="clear" w:pos="567"/>
              </w:tabs>
              <w:rPr>
                <w:sz w:val="16"/>
              </w:rPr>
            </w:pPr>
            <w:r w:rsidRPr="006B2793">
              <w:rPr>
                <w:sz w:val="16"/>
              </w:rPr>
              <w:t>Rel-15</w:t>
            </w:r>
          </w:p>
        </w:tc>
        <w:tc>
          <w:tcPr>
            <w:tcW w:w="2038" w:type="dxa"/>
          </w:tcPr>
          <w:p w14:paraId="2FDBFE84" w14:textId="77777777" w:rsidR="00744129" w:rsidRPr="006B2793" w:rsidRDefault="00744129" w:rsidP="00744129">
            <w:pPr>
              <w:pStyle w:val="TAL"/>
              <w:tabs>
                <w:tab w:val="clear" w:pos="284"/>
                <w:tab w:val="clear" w:pos="567"/>
              </w:tabs>
              <w:rPr>
                <w:sz w:val="16"/>
              </w:rPr>
            </w:pPr>
            <w:r w:rsidRPr="006B2793">
              <w:rPr>
                <w:sz w:val="16"/>
              </w:rPr>
              <w:t>5GS_Ph1-CT, Vertical_LAN</w:t>
            </w:r>
          </w:p>
        </w:tc>
        <w:tc>
          <w:tcPr>
            <w:tcW w:w="1340" w:type="dxa"/>
          </w:tcPr>
          <w:p w14:paraId="25BFCA33"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9BCBB8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8720772" w14:textId="77777777" w:rsidR="00744129" w:rsidRPr="006B2793" w:rsidRDefault="00744129" w:rsidP="00744129">
            <w:pPr>
              <w:pStyle w:val="TAL"/>
              <w:tabs>
                <w:tab w:val="clear" w:pos="284"/>
                <w:tab w:val="clear" w:pos="567"/>
              </w:tabs>
              <w:rPr>
                <w:sz w:val="16"/>
              </w:rPr>
            </w:pPr>
          </w:p>
        </w:tc>
      </w:tr>
      <w:tr w:rsidR="00744129" w:rsidRPr="00200359" w14:paraId="09A4F1B6" w14:textId="77777777" w:rsidTr="00744129">
        <w:tc>
          <w:tcPr>
            <w:tcW w:w="675" w:type="dxa"/>
          </w:tcPr>
          <w:p w14:paraId="54F6E9AD"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1F6F63E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190972</w:t>
            </w:r>
          </w:p>
        </w:tc>
        <w:tc>
          <w:tcPr>
            <w:tcW w:w="948" w:type="dxa"/>
          </w:tcPr>
          <w:p w14:paraId="0F581E10"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4286056F" w14:textId="77777777" w:rsidR="00744129" w:rsidRPr="006B2793" w:rsidRDefault="00744129" w:rsidP="00744129">
            <w:pPr>
              <w:pStyle w:val="TAL"/>
              <w:tabs>
                <w:tab w:val="clear" w:pos="284"/>
                <w:tab w:val="clear" w:pos="567"/>
              </w:tabs>
              <w:rPr>
                <w:sz w:val="16"/>
              </w:rPr>
            </w:pPr>
            <w:r w:rsidRPr="006B2793">
              <w:rPr>
                <w:sz w:val="16"/>
              </w:rPr>
              <w:t>LS from SA WG5: LS reply from SA WG5 to NGMN on 5G End-to-End Architecture Framework</w:t>
            </w:r>
          </w:p>
        </w:tc>
        <w:tc>
          <w:tcPr>
            <w:tcW w:w="1519" w:type="dxa"/>
          </w:tcPr>
          <w:p w14:paraId="2A8B40F4"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B478B0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2ACB8A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7357C5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9F112D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06CA32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2BB582C"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8325D62" w14:textId="77777777" w:rsidR="00744129" w:rsidRPr="006B2793" w:rsidRDefault="00744129" w:rsidP="00744129">
            <w:pPr>
              <w:pStyle w:val="TAL"/>
              <w:tabs>
                <w:tab w:val="clear" w:pos="284"/>
                <w:tab w:val="clear" w:pos="567"/>
              </w:tabs>
              <w:rPr>
                <w:sz w:val="16"/>
              </w:rPr>
            </w:pPr>
            <w:r w:rsidRPr="006B2793">
              <w:rPr>
                <w:sz w:val="16"/>
              </w:rPr>
              <w:t>FS_ANL</w:t>
            </w:r>
          </w:p>
        </w:tc>
        <w:tc>
          <w:tcPr>
            <w:tcW w:w="1340" w:type="dxa"/>
          </w:tcPr>
          <w:p w14:paraId="1F356ACB"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5F4EC0B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B43230F" w14:textId="77777777" w:rsidR="00744129" w:rsidRPr="006B2793" w:rsidRDefault="00744129" w:rsidP="00744129">
            <w:pPr>
              <w:pStyle w:val="TAL"/>
              <w:tabs>
                <w:tab w:val="clear" w:pos="284"/>
                <w:tab w:val="clear" w:pos="567"/>
              </w:tabs>
              <w:rPr>
                <w:sz w:val="16"/>
              </w:rPr>
            </w:pPr>
          </w:p>
        </w:tc>
      </w:tr>
      <w:tr w:rsidR="00744129" w:rsidRPr="00200359" w14:paraId="13B10EE8" w14:textId="77777777" w:rsidTr="00744129">
        <w:tc>
          <w:tcPr>
            <w:tcW w:w="675" w:type="dxa"/>
          </w:tcPr>
          <w:p w14:paraId="17D97EF4"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0DE8141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190973</w:t>
            </w:r>
          </w:p>
        </w:tc>
        <w:tc>
          <w:tcPr>
            <w:tcW w:w="948" w:type="dxa"/>
          </w:tcPr>
          <w:p w14:paraId="1B57415F"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7D73A7E2" w14:textId="77777777" w:rsidR="00744129" w:rsidRPr="006B2793" w:rsidRDefault="00744129" w:rsidP="00744129">
            <w:pPr>
              <w:pStyle w:val="TAL"/>
              <w:tabs>
                <w:tab w:val="clear" w:pos="284"/>
                <w:tab w:val="clear" w:pos="567"/>
              </w:tabs>
              <w:rPr>
                <w:sz w:val="16"/>
              </w:rPr>
            </w:pPr>
            <w:r w:rsidRPr="006B2793">
              <w:rPr>
                <w:sz w:val="16"/>
              </w:rPr>
              <w:t>LS from SA WG5: LS on energy efficiency</w:t>
            </w:r>
          </w:p>
        </w:tc>
        <w:tc>
          <w:tcPr>
            <w:tcW w:w="1519" w:type="dxa"/>
          </w:tcPr>
          <w:p w14:paraId="58FC8927"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6B26875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022FD3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958A39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8896AD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AD4ABC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BCE9389"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EFEC8FC" w14:textId="77777777" w:rsidR="00744129" w:rsidRPr="006B2793" w:rsidRDefault="00744129" w:rsidP="00744129">
            <w:pPr>
              <w:pStyle w:val="TAL"/>
              <w:tabs>
                <w:tab w:val="clear" w:pos="284"/>
                <w:tab w:val="clear" w:pos="567"/>
              </w:tabs>
              <w:rPr>
                <w:sz w:val="16"/>
              </w:rPr>
            </w:pPr>
          </w:p>
        </w:tc>
        <w:tc>
          <w:tcPr>
            <w:tcW w:w="1340" w:type="dxa"/>
          </w:tcPr>
          <w:p w14:paraId="2F7139B3"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25BF4CD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6F297A9" w14:textId="77777777" w:rsidR="00744129" w:rsidRPr="006B2793" w:rsidRDefault="00744129" w:rsidP="00744129">
            <w:pPr>
              <w:pStyle w:val="TAL"/>
              <w:tabs>
                <w:tab w:val="clear" w:pos="284"/>
                <w:tab w:val="clear" w:pos="567"/>
              </w:tabs>
              <w:rPr>
                <w:sz w:val="16"/>
              </w:rPr>
            </w:pPr>
          </w:p>
        </w:tc>
      </w:tr>
      <w:tr w:rsidR="00744129" w:rsidRPr="00200359" w14:paraId="36F0558A" w14:textId="77777777" w:rsidTr="00744129">
        <w:tc>
          <w:tcPr>
            <w:tcW w:w="675" w:type="dxa"/>
          </w:tcPr>
          <w:p w14:paraId="0A958BF6"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2627204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190974</w:t>
            </w:r>
          </w:p>
        </w:tc>
        <w:tc>
          <w:tcPr>
            <w:tcW w:w="948" w:type="dxa"/>
          </w:tcPr>
          <w:p w14:paraId="460D26D1"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1970B87" w14:textId="77777777" w:rsidR="00744129" w:rsidRPr="006B2793" w:rsidRDefault="00744129" w:rsidP="00744129">
            <w:pPr>
              <w:pStyle w:val="TAL"/>
              <w:tabs>
                <w:tab w:val="clear" w:pos="284"/>
                <w:tab w:val="clear" w:pos="567"/>
              </w:tabs>
              <w:rPr>
                <w:sz w:val="16"/>
              </w:rPr>
            </w:pPr>
            <w:r w:rsidRPr="006B2793">
              <w:rPr>
                <w:sz w:val="16"/>
              </w:rPr>
              <w:t>LS from SA WG5: LS on 3GPP - ONAP Cooperation &amp; WoW</w:t>
            </w:r>
          </w:p>
        </w:tc>
        <w:tc>
          <w:tcPr>
            <w:tcW w:w="1519" w:type="dxa"/>
          </w:tcPr>
          <w:p w14:paraId="1AA1E73A"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503063D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B7387F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A34B25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2AAFE6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4EFDD1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1008881" w14:textId="77777777" w:rsidR="00744129" w:rsidRPr="006B2793" w:rsidRDefault="00744129" w:rsidP="00744129">
            <w:pPr>
              <w:pStyle w:val="TAL"/>
              <w:tabs>
                <w:tab w:val="clear" w:pos="284"/>
                <w:tab w:val="clear" w:pos="567"/>
              </w:tabs>
              <w:rPr>
                <w:sz w:val="16"/>
              </w:rPr>
            </w:pPr>
          </w:p>
        </w:tc>
        <w:tc>
          <w:tcPr>
            <w:tcW w:w="2038" w:type="dxa"/>
          </w:tcPr>
          <w:p w14:paraId="5C818099" w14:textId="77777777" w:rsidR="00744129" w:rsidRPr="006B2793" w:rsidRDefault="00744129" w:rsidP="00744129">
            <w:pPr>
              <w:pStyle w:val="TAL"/>
              <w:tabs>
                <w:tab w:val="clear" w:pos="284"/>
                <w:tab w:val="clear" w:pos="567"/>
              </w:tabs>
              <w:rPr>
                <w:sz w:val="16"/>
              </w:rPr>
            </w:pPr>
          </w:p>
        </w:tc>
        <w:tc>
          <w:tcPr>
            <w:tcW w:w="1340" w:type="dxa"/>
          </w:tcPr>
          <w:p w14:paraId="6F2F4F36"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04FEBE76"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BDD6173" w14:textId="77777777" w:rsidR="00744129" w:rsidRPr="006B2793" w:rsidRDefault="00744129" w:rsidP="00744129">
            <w:pPr>
              <w:pStyle w:val="TAL"/>
              <w:tabs>
                <w:tab w:val="clear" w:pos="284"/>
                <w:tab w:val="clear" w:pos="567"/>
              </w:tabs>
              <w:rPr>
                <w:sz w:val="16"/>
              </w:rPr>
            </w:pPr>
          </w:p>
        </w:tc>
      </w:tr>
      <w:tr w:rsidR="00744129" w:rsidRPr="00200359" w14:paraId="7567A354" w14:textId="77777777" w:rsidTr="00744129">
        <w:tc>
          <w:tcPr>
            <w:tcW w:w="675" w:type="dxa"/>
          </w:tcPr>
          <w:p w14:paraId="3D0E6407"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6C2032A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190976</w:t>
            </w:r>
          </w:p>
        </w:tc>
        <w:tc>
          <w:tcPr>
            <w:tcW w:w="948" w:type="dxa"/>
          </w:tcPr>
          <w:p w14:paraId="2A448098"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1062328" w14:textId="77777777" w:rsidR="00744129" w:rsidRPr="006B2793" w:rsidRDefault="00744129" w:rsidP="00744129">
            <w:pPr>
              <w:pStyle w:val="TAL"/>
              <w:tabs>
                <w:tab w:val="clear" w:pos="284"/>
                <w:tab w:val="clear" w:pos="567"/>
              </w:tabs>
              <w:rPr>
                <w:sz w:val="16"/>
              </w:rPr>
            </w:pPr>
            <w:r w:rsidRPr="006B2793">
              <w:rPr>
                <w:sz w:val="16"/>
              </w:rPr>
              <w:t>LS from SA WG5: LS reply from SA WG5 to GSMA NEST for End-to-End Network Slicing Gap analysis</w:t>
            </w:r>
          </w:p>
        </w:tc>
        <w:tc>
          <w:tcPr>
            <w:tcW w:w="1519" w:type="dxa"/>
          </w:tcPr>
          <w:p w14:paraId="037F8A81"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4EF1299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4D55E9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899E34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2B0E54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58770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7DB6E7C"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82A5932" w14:textId="77777777" w:rsidR="00744129" w:rsidRPr="006B2793" w:rsidRDefault="00744129" w:rsidP="00744129">
            <w:pPr>
              <w:pStyle w:val="TAL"/>
              <w:tabs>
                <w:tab w:val="clear" w:pos="284"/>
                <w:tab w:val="clear" w:pos="567"/>
              </w:tabs>
              <w:rPr>
                <w:sz w:val="16"/>
              </w:rPr>
            </w:pPr>
          </w:p>
        </w:tc>
        <w:tc>
          <w:tcPr>
            <w:tcW w:w="1340" w:type="dxa"/>
          </w:tcPr>
          <w:p w14:paraId="6BACBE4F"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5D0DD329"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66AAC79" w14:textId="77777777" w:rsidR="00744129" w:rsidRPr="006B2793" w:rsidRDefault="00744129" w:rsidP="00744129">
            <w:pPr>
              <w:pStyle w:val="TAL"/>
              <w:tabs>
                <w:tab w:val="clear" w:pos="284"/>
                <w:tab w:val="clear" w:pos="567"/>
              </w:tabs>
              <w:rPr>
                <w:sz w:val="16"/>
              </w:rPr>
            </w:pPr>
          </w:p>
        </w:tc>
      </w:tr>
      <w:tr w:rsidR="00744129" w:rsidRPr="00200359" w14:paraId="3B14C8C8" w14:textId="77777777" w:rsidTr="00744129">
        <w:tc>
          <w:tcPr>
            <w:tcW w:w="675" w:type="dxa"/>
          </w:tcPr>
          <w:p w14:paraId="23F1B3A5" w14:textId="77777777" w:rsidR="00744129" w:rsidRPr="006B2793" w:rsidRDefault="00744129" w:rsidP="00744129">
            <w:pPr>
              <w:pStyle w:val="TAL"/>
              <w:tabs>
                <w:tab w:val="clear" w:pos="284"/>
                <w:tab w:val="clear" w:pos="567"/>
              </w:tabs>
              <w:rPr>
                <w:sz w:val="16"/>
              </w:rPr>
            </w:pPr>
            <w:r w:rsidRPr="006B2793">
              <w:rPr>
                <w:sz w:val="16"/>
              </w:rPr>
              <w:lastRenderedPageBreak/>
              <w:t>2.1</w:t>
            </w:r>
          </w:p>
        </w:tc>
        <w:tc>
          <w:tcPr>
            <w:tcW w:w="1134" w:type="dxa"/>
          </w:tcPr>
          <w:p w14:paraId="0A858A9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190978</w:t>
            </w:r>
          </w:p>
        </w:tc>
        <w:tc>
          <w:tcPr>
            <w:tcW w:w="948" w:type="dxa"/>
          </w:tcPr>
          <w:p w14:paraId="4022D843"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13CF6386" w14:textId="77777777" w:rsidR="00744129" w:rsidRPr="006B2793" w:rsidRDefault="00744129" w:rsidP="00744129">
            <w:pPr>
              <w:pStyle w:val="TAL"/>
              <w:tabs>
                <w:tab w:val="clear" w:pos="284"/>
                <w:tab w:val="clear" w:pos="567"/>
              </w:tabs>
              <w:rPr>
                <w:sz w:val="16"/>
              </w:rPr>
            </w:pPr>
            <w:r w:rsidRPr="006B2793">
              <w:rPr>
                <w:sz w:val="16"/>
              </w:rPr>
              <w:t>LS from SA WG5: Reply LS to LS to SA WG5 and SA WG2 on 5G Cell ID(s) in the SA WG5 billing system, related to Retained Data regulations</w:t>
            </w:r>
          </w:p>
        </w:tc>
        <w:tc>
          <w:tcPr>
            <w:tcW w:w="1519" w:type="dxa"/>
          </w:tcPr>
          <w:p w14:paraId="1629D5B6"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5DF86C4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E5EAC5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107846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86FB06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CFF7E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6521A5" w14:textId="77777777" w:rsidR="00744129" w:rsidRPr="006B2793" w:rsidRDefault="00744129" w:rsidP="00744129">
            <w:pPr>
              <w:pStyle w:val="TAL"/>
              <w:tabs>
                <w:tab w:val="clear" w:pos="284"/>
                <w:tab w:val="clear" w:pos="567"/>
              </w:tabs>
              <w:rPr>
                <w:sz w:val="16"/>
              </w:rPr>
            </w:pPr>
          </w:p>
        </w:tc>
        <w:tc>
          <w:tcPr>
            <w:tcW w:w="2038" w:type="dxa"/>
          </w:tcPr>
          <w:p w14:paraId="4AC8858A" w14:textId="77777777" w:rsidR="00744129" w:rsidRPr="006B2793" w:rsidRDefault="00744129" w:rsidP="00744129">
            <w:pPr>
              <w:pStyle w:val="TAL"/>
              <w:tabs>
                <w:tab w:val="clear" w:pos="284"/>
                <w:tab w:val="clear" w:pos="567"/>
              </w:tabs>
              <w:rPr>
                <w:sz w:val="16"/>
              </w:rPr>
            </w:pPr>
          </w:p>
        </w:tc>
        <w:tc>
          <w:tcPr>
            <w:tcW w:w="1340" w:type="dxa"/>
          </w:tcPr>
          <w:p w14:paraId="09B7EDBB"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027D64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3555117" w14:textId="77777777" w:rsidR="00744129" w:rsidRPr="006B2793" w:rsidRDefault="00744129" w:rsidP="00744129">
            <w:pPr>
              <w:pStyle w:val="TAL"/>
              <w:tabs>
                <w:tab w:val="clear" w:pos="284"/>
                <w:tab w:val="clear" w:pos="567"/>
              </w:tabs>
              <w:rPr>
                <w:sz w:val="16"/>
              </w:rPr>
            </w:pPr>
          </w:p>
        </w:tc>
      </w:tr>
      <w:tr w:rsidR="00744129" w:rsidRPr="00200359" w14:paraId="198F7D14" w14:textId="77777777" w:rsidTr="00744129">
        <w:tc>
          <w:tcPr>
            <w:tcW w:w="675" w:type="dxa"/>
          </w:tcPr>
          <w:p w14:paraId="276769F0"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4557E86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190979</w:t>
            </w:r>
          </w:p>
        </w:tc>
        <w:tc>
          <w:tcPr>
            <w:tcW w:w="948" w:type="dxa"/>
          </w:tcPr>
          <w:p w14:paraId="587B13C0"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4B19B46" w14:textId="77777777" w:rsidR="00744129" w:rsidRPr="006B2793" w:rsidRDefault="00744129" w:rsidP="00744129">
            <w:pPr>
              <w:pStyle w:val="TAL"/>
              <w:tabs>
                <w:tab w:val="clear" w:pos="284"/>
                <w:tab w:val="clear" w:pos="567"/>
              </w:tabs>
              <w:rPr>
                <w:sz w:val="16"/>
              </w:rPr>
            </w:pPr>
            <w:r w:rsidRPr="006B2793">
              <w:rPr>
                <w:sz w:val="16"/>
              </w:rPr>
              <w:t>LS from SA WG5: Reply LS on NG.116 GST publication and cooperation with SA WG2</w:t>
            </w:r>
          </w:p>
        </w:tc>
        <w:tc>
          <w:tcPr>
            <w:tcW w:w="1519" w:type="dxa"/>
          </w:tcPr>
          <w:p w14:paraId="2C9E7CD6"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5727DE4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F864C8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E3222D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46E94F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156079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C6F3FA4"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02E97177" w14:textId="77777777" w:rsidR="00744129" w:rsidRPr="006B2793" w:rsidRDefault="00744129" w:rsidP="00744129">
            <w:pPr>
              <w:pStyle w:val="TAL"/>
              <w:tabs>
                <w:tab w:val="clear" w:pos="284"/>
                <w:tab w:val="clear" w:pos="567"/>
              </w:tabs>
              <w:rPr>
                <w:sz w:val="16"/>
              </w:rPr>
            </w:pPr>
          </w:p>
        </w:tc>
        <w:tc>
          <w:tcPr>
            <w:tcW w:w="1340" w:type="dxa"/>
          </w:tcPr>
          <w:p w14:paraId="50B29182"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6D8519AB"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636A61D" w14:textId="77777777" w:rsidR="00744129" w:rsidRPr="006B2793" w:rsidRDefault="00744129" w:rsidP="00744129">
            <w:pPr>
              <w:pStyle w:val="TAL"/>
              <w:tabs>
                <w:tab w:val="clear" w:pos="284"/>
                <w:tab w:val="clear" w:pos="567"/>
              </w:tabs>
              <w:rPr>
                <w:sz w:val="16"/>
              </w:rPr>
            </w:pPr>
          </w:p>
        </w:tc>
      </w:tr>
      <w:tr w:rsidR="00744129" w:rsidRPr="00200359" w14:paraId="67DE0E30" w14:textId="77777777" w:rsidTr="00744129">
        <w:tc>
          <w:tcPr>
            <w:tcW w:w="675" w:type="dxa"/>
          </w:tcPr>
          <w:p w14:paraId="30BE3A3D"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0CCD051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191045</w:t>
            </w:r>
          </w:p>
        </w:tc>
        <w:tc>
          <w:tcPr>
            <w:tcW w:w="948" w:type="dxa"/>
          </w:tcPr>
          <w:p w14:paraId="3047F48E"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537DB8D6" w14:textId="77777777" w:rsidR="00744129" w:rsidRPr="006B2793" w:rsidRDefault="00744129" w:rsidP="00744129">
            <w:pPr>
              <w:pStyle w:val="TAL"/>
              <w:tabs>
                <w:tab w:val="clear" w:pos="284"/>
                <w:tab w:val="clear" w:pos="567"/>
              </w:tabs>
              <w:rPr>
                <w:sz w:val="16"/>
              </w:rPr>
            </w:pPr>
            <w:r w:rsidRPr="006B2793">
              <w:rPr>
                <w:sz w:val="16"/>
              </w:rPr>
              <w:t>LS from GSMA: LS Reply to TSG RAN on Requirements for NR carrier frequency mismatch in 5G status indication</w:t>
            </w:r>
          </w:p>
        </w:tc>
        <w:tc>
          <w:tcPr>
            <w:tcW w:w="1519" w:type="dxa"/>
          </w:tcPr>
          <w:p w14:paraId="1928CE00" w14:textId="77777777" w:rsidR="00744129" w:rsidRPr="006B2793" w:rsidRDefault="00744129" w:rsidP="00744129">
            <w:pPr>
              <w:pStyle w:val="TAL"/>
              <w:tabs>
                <w:tab w:val="clear" w:pos="284"/>
                <w:tab w:val="clear" w:pos="567"/>
              </w:tabs>
              <w:rPr>
                <w:sz w:val="16"/>
              </w:rPr>
            </w:pPr>
            <w:r w:rsidRPr="006B2793">
              <w:rPr>
                <w:sz w:val="16"/>
              </w:rPr>
              <w:t>GSMA</w:t>
            </w:r>
          </w:p>
        </w:tc>
        <w:tc>
          <w:tcPr>
            <w:tcW w:w="1212" w:type="dxa"/>
          </w:tcPr>
          <w:p w14:paraId="4D738AD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A19CA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70401B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FC1DEA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86C5F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C648743" w14:textId="77777777" w:rsidR="00744129" w:rsidRPr="006B2793" w:rsidRDefault="00744129" w:rsidP="00744129">
            <w:pPr>
              <w:pStyle w:val="TAL"/>
              <w:tabs>
                <w:tab w:val="clear" w:pos="284"/>
                <w:tab w:val="clear" w:pos="567"/>
              </w:tabs>
              <w:rPr>
                <w:sz w:val="16"/>
              </w:rPr>
            </w:pPr>
          </w:p>
        </w:tc>
        <w:tc>
          <w:tcPr>
            <w:tcW w:w="2038" w:type="dxa"/>
          </w:tcPr>
          <w:p w14:paraId="67A617F0" w14:textId="77777777" w:rsidR="00744129" w:rsidRPr="006B2793" w:rsidRDefault="00744129" w:rsidP="00744129">
            <w:pPr>
              <w:pStyle w:val="TAL"/>
              <w:tabs>
                <w:tab w:val="clear" w:pos="284"/>
                <w:tab w:val="clear" w:pos="567"/>
              </w:tabs>
              <w:rPr>
                <w:sz w:val="16"/>
              </w:rPr>
            </w:pPr>
          </w:p>
        </w:tc>
        <w:tc>
          <w:tcPr>
            <w:tcW w:w="1340" w:type="dxa"/>
          </w:tcPr>
          <w:p w14:paraId="69F1431A"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67A8326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AA1AFB2" w14:textId="77777777" w:rsidR="00744129" w:rsidRPr="006B2793" w:rsidRDefault="00744129" w:rsidP="00744129">
            <w:pPr>
              <w:pStyle w:val="TAL"/>
              <w:tabs>
                <w:tab w:val="clear" w:pos="284"/>
                <w:tab w:val="clear" w:pos="567"/>
              </w:tabs>
              <w:rPr>
                <w:sz w:val="16"/>
              </w:rPr>
            </w:pPr>
          </w:p>
        </w:tc>
      </w:tr>
      <w:tr w:rsidR="00744129" w:rsidRPr="00200359" w14:paraId="485B750A" w14:textId="77777777" w:rsidTr="00744129">
        <w:tc>
          <w:tcPr>
            <w:tcW w:w="675" w:type="dxa"/>
          </w:tcPr>
          <w:p w14:paraId="4CD32F10"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5CC15AA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191046</w:t>
            </w:r>
          </w:p>
        </w:tc>
        <w:tc>
          <w:tcPr>
            <w:tcW w:w="948" w:type="dxa"/>
          </w:tcPr>
          <w:p w14:paraId="00C03482"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68AAFF4B" w14:textId="77777777" w:rsidR="00744129" w:rsidRPr="006B2793" w:rsidRDefault="00744129" w:rsidP="00744129">
            <w:pPr>
              <w:pStyle w:val="TAL"/>
              <w:tabs>
                <w:tab w:val="clear" w:pos="284"/>
                <w:tab w:val="clear" w:pos="567"/>
              </w:tabs>
              <w:rPr>
                <w:sz w:val="16"/>
              </w:rPr>
            </w:pPr>
            <w:r w:rsidRPr="006B2793">
              <w:rPr>
                <w:sz w:val="16"/>
              </w:rPr>
              <w:t xml:space="preserve">LS from NGMN: NGMN Verticals URLLC Requirements &amp; Solutions Report </w:t>
            </w:r>
          </w:p>
        </w:tc>
        <w:tc>
          <w:tcPr>
            <w:tcW w:w="1519" w:type="dxa"/>
          </w:tcPr>
          <w:p w14:paraId="0310D690" w14:textId="77777777" w:rsidR="00744129" w:rsidRPr="006B2793" w:rsidRDefault="00744129" w:rsidP="00744129">
            <w:pPr>
              <w:pStyle w:val="TAL"/>
              <w:tabs>
                <w:tab w:val="clear" w:pos="284"/>
                <w:tab w:val="clear" w:pos="567"/>
              </w:tabs>
              <w:rPr>
                <w:sz w:val="16"/>
              </w:rPr>
            </w:pPr>
            <w:r w:rsidRPr="006B2793">
              <w:rPr>
                <w:sz w:val="16"/>
              </w:rPr>
              <w:t>NGMN</w:t>
            </w:r>
          </w:p>
        </w:tc>
        <w:tc>
          <w:tcPr>
            <w:tcW w:w="1212" w:type="dxa"/>
          </w:tcPr>
          <w:p w14:paraId="380409F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DFFE0D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C607B5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C692C3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9D167B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1847A06" w14:textId="77777777" w:rsidR="00744129" w:rsidRPr="006B2793" w:rsidRDefault="00744129" w:rsidP="00744129">
            <w:pPr>
              <w:pStyle w:val="TAL"/>
              <w:tabs>
                <w:tab w:val="clear" w:pos="284"/>
                <w:tab w:val="clear" w:pos="567"/>
              </w:tabs>
              <w:rPr>
                <w:sz w:val="16"/>
              </w:rPr>
            </w:pPr>
          </w:p>
        </w:tc>
        <w:tc>
          <w:tcPr>
            <w:tcW w:w="2038" w:type="dxa"/>
          </w:tcPr>
          <w:p w14:paraId="424A07E7" w14:textId="77777777" w:rsidR="00744129" w:rsidRPr="006B2793" w:rsidRDefault="00744129" w:rsidP="00744129">
            <w:pPr>
              <w:pStyle w:val="TAL"/>
              <w:tabs>
                <w:tab w:val="clear" w:pos="284"/>
                <w:tab w:val="clear" w:pos="567"/>
              </w:tabs>
              <w:rPr>
                <w:sz w:val="16"/>
              </w:rPr>
            </w:pPr>
          </w:p>
        </w:tc>
        <w:tc>
          <w:tcPr>
            <w:tcW w:w="1340" w:type="dxa"/>
          </w:tcPr>
          <w:p w14:paraId="2D1E0CF3"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4E38C8F"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8943253" w14:textId="77777777" w:rsidR="00744129" w:rsidRPr="006B2793" w:rsidRDefault="00744129" w:rsidP="00744129">
            <w:pPr>
              <w:pStyle w:val="TAL"/>
              <w:tabs>
                <w:tab w:val="clear" w:pos="284"/>
                <w:tab w:val="clear" w:pos="567"/>
              </w:tabs>
              <w:rPr>
                <w:sz w:val="16"/>
              </w:rPr>
            </w:pPr>
          </w:p>
        </w:tc>
      </w:tr>
      <w:tr w:rsidR="00744129" w:rsidRPr="00200359" w14:paraId="6612BB79" w14:textId="77777777" w:rsidTr="00744129">
        <w:tc>
          <w:tcPr>
            <w:tcW w:w="675" w:type="dxa"/>
          </w:tcPr>
          <w:p w14:paraId="77A5E722"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32A0EFC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191047</w:t>
            </w:r>
          </w:p>
        </w:tc>
        <w:tc>
          <w:tcPr>
            <w:tcW w:w="948" w:type="dxa"/>
          </w:tcPr>
          <w:p w14:paraId="631B5279"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A37DA1A" w14:textId="77777777" w:rsidR="00744129" w:rsidRPr="006B2793" w:rsidRDefault="00744129" w:rsidP="00744129">
            <w:pPr>
              <w:pStyle w:val="TAL"/>
              <w:tabs>
                <w:tab w:val="clear" w:pos="284"/>
                <w:tab w:val="clear" w:pos="567"/>
              </w:tabs>
              <w:rPr>
                <w:sz w:val="16"/>
              </w:rPr>
            </w:pPr>
            <w:r w:rsidRPr="006B2793">
              <w:rPr>
                <w:sz w:val="16"/>
              </w:rPr>
              <w:t>LS from RAN WG3: Reply LS on energy efficiency</w:t>
            </w:r>
          </w:p>
        </w:tc>
        <w:tc>
          <w:tcPr>
            <w:tcW w:w="1519" w:type="dxa"/>
          </w:tcPr>
          <w:p w14:paraId="3BB6F1BC" w14:textId="77777777" w:rsidR="00744129" w:rsidRPr="006B2793" w:rsidRDefault="00744129" w:rsidP="00744129">
            <w:pPr>
              <w:pStyle w:val="TAL"/>
              <w:tabs>
                <w:tab w:val="clear" w:pos="284"/>
                <w:tab w:val="clear" w:pos="567"/>
              </w:tabs>
              <w:rPr>
                <w:sz w:val="16"/>
              </w:rPr>
            </w:pPr>
            <w:r w:rsidRPr="006B2793">
              <w:rPr>
                <w:sz w:val="16"/>
              </w:rPr>
              <w:t>RAN WG3</w:t>
            </w:r>
          </w:p>
        </w:tc>
        <w:tc>
          <w:tcPr>
            <w:tcW w:w="1212" w:type="dxa"/>
          </w:tcPr>
          <w:p w14:paraId="74648E6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0B85F8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C35DB5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92B966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34ECE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171B982"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2E6644D" w14:textId="77777777" w:rsidR="00744129" w:rsidRPr="006B2793" w:rsidRDefault="00744129" w:rsidP="00744129">
            <w:pPr>
              <w:pStyle w:val="TAL"/>
              <w:tabs>
                <w:tab w:val="clear" w:pos="284"/>
                <w:tab w:val="clear" w:pos="567"/>
              </w:tabs>
              <w:rPr>
                <w:sz w:val="16"/>
              </w:rPr>
            </w:pPr>
          </w:p>
        </w:tc>
        <w:tc>
          <w:tcPr>
            <w:tcW w:w="1340" w:type="dxa"/>
          </w:tcPr>
          <w:p w14:paraId="6BA2C107"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5DD40853"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A504FD1" w14:textId="77777777" w:rsidR="00744129" w:rsidRPr="006B2793" w:rsidRDefault="00744129" w:rsidP="00744129">
            <w:pPr>
              <w:pStyle w:val="TAL"/>
              <w:tabs>
                <w:tab w:val="clear" w:pos="284"/>
                <w:tab w:val="clear" w:pos="567"/>
              </w:tabs>
              <w:rPr>
                <w:sz w:val="16"/>
              </w:rPr>
            </w:pPr>
          </w:p>
        </w:tc>
      </w:tr>
      <w:tr w:rsidR="00744129" w:rsidRPr="00200359" w14:paraId="331BC81F" w14:textId="77777777" w:rsidTr="00744129">
        <w:tc>
          <w:tcPr>
            <w:tcW w:w="675" w:type="dxa"/>
          </w:tcPr>
          <w:p w14:paraId="77AEF3C9"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0DCB564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191048</w:t>
            </w:r>
          </w:p>
        </w:tc>
        <w:tc>
          <w:tcPr>
            <w:tcW w:w="948" w:type="dxa"/>
          </w:tcPr>
          <w:p w14:paraId="4CB92613"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75F689A8" w14:textId="77777777" w:rsidR="00744129" w:rsidRPr="006B2793" w:rsidRDefault="00744129" w:rsidP="00744129">
            <w:pPr>
              <w:pStyle w:val="TAL"/>
              <w:tabs>
                <w:tab w:val="clear" w:pos="284"/>
                <w:tab w:val="clear" w:pos="567"/>
              </w:tabs>
              <w:rPr>
                <w:sz w:val="16"/>
              </w:rPr>
            </w:pPr>
            <w:r w:rsidRPr="006B2793">
              <w:rPr>
                <w:sz w:val="16"/>
              </w:rPr>
              <w:t>LS from SA WG2: Reply LS on SUCI computation from an NSI</w:t>
            </w:r>
          </w:p>
        </w:tc>
        <w:tc>
          <w:tcPr>
            <w:tcW w:w="1519" w:type="dxa"/>
          </w:tcPr>
          <w:p w14:paraId="0E0BDB4F"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77E9211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5A8575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62A629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31616F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7C248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29303C1"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2D03B503" w14:textId="77777777" w:rsidR="00744129" w:rsidRPr="006B2793" w:rsidRDefault="00744129" w:rsidP="00744129">
            <w:pPr>
              <w:pStyle w:val="TAL"/>
              <w:tabs>
                <w:tab w:val="clear" w:pos="284"/>
                <w:tab w:val="clear" w:pos="567"/>
              </w:tabs>
              <w:rPr>
                <w:sz w:val="16"/>
              </w:rPr>
            </w:pPr>
            <w:r w:rsidRPr="006B2793">
              <w:rPr>
                <w:sz w:val="16"/>
              </w:rPr>
              <w:t>Vertical_LAN</w:t>
            </w:r>
          </w:p>
        </w:tc>
        <w:tc>
          <w:tcPr>
            <w:tcW w:w="1340" w:type="dxa"/>
          </w:tcPr>
          <w:p w14:paraId="0243F9C2"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04D13FFA"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A900BA6" w14:textId="77777777" w:rsidR="00744129" w:rsidRPr="006B2793" w:rsidRDefault="00744129" w:rsidP="00744129">
            <w:pPr>
              <w:pStyle w:val="TAL"/>
              <w:tabs>
                <w:tab w:val="clear" w:pos="284"/>
                <w:tab w:val="clear" w:pos="567"/>
              </w:tabs>
              <w:rPr>
                <w:sz w:val="16"/>
              </w:rPr>
            </w:pPr>
          </w:p>
        </w:tc>
      </w:tr>
      <w:tr w:rsidR="00744129" w:rsidRPr="00200359" w14:paraId="6403F1CE" w14:textId="77777777" w:rsidTr="00744129">
        <w:tc>
          <w:tcPr>
            <w:tcW w:w="675" w:type="dxa"/>
          </w:tcPr>
          <w:p w14:paraId="4BD91C3C"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631D14D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191050</w:t>
            </w:r>
          </w:p>
        </w:tc>
        <w:tc>
          <w:tcPr>
            <w:tcW w:w="948" w:type="dxa"/>
          </w:tcPr>
          <w:p w14:paraId="6DB67824"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C2BE1B6" w14:textId="77777777" w:rsidR="00744129" w:rsidRPr="006B2793" w:rsidRDefault="00744129" w:rsidP="00744129">
            <w:pPr>
              <w:pStyle w:val="TAL"/>
              <w:tabs>
                <w:tab w:val="clear" w:pos="284"/>
                <w:tab w:val="clear" w:pos="567"/>
              </w:tabs>
              <w:rPr>
                <w:sz w:val="16"/>
              </w:rPr>
            </w:pPr>
            <w:r w:rsidRPr="006B2793">
              <w:rPr>
                <w:sz w:val="16"/>
              </w:rPr>
              <w:t>LS from SA WG2: Reply LS on Rel-16 NB-IoT enhancements</w:t>
            </w:r>
          </w:p>
        </w:tc>
        <w:tc>
          <w:tcPr>
            <w:tcW w:w="1519" w:type="dxa"/>
          </w:tcPr>
          <w:p w14:paraId="0A7EB480"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9DF3A8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3D48D4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C3CC6E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2A6FA7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AE34E5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D4158C4"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EF7261A" w14:textId="77777777" w:rsidR="00744129" w:rsidRPr="006B2793" w:rsidRDefault="00744129" w:rsidP="00744129">
            <w:pPr>
              <w:pStyle w:val="TAL"/>
              <w:tabs>
                <w:tab w:val="clear" w:pos="284"/>
                <w:tab w:val="clear" w:pos="567"/>
              </w:tabs>
              <w:rPr>
                <w:sz w:val="16"/>
              </w:rPr>
            </w:pPr>
            <w:r w:rsidRPr="006B2793">
              <w:rPr>
                <w:sz w:val="16"/>
              </w:rPr>
              <w:t>NB_IOTenh3</w:t>
            </w:r>
          </w:p>
        </w:tc>
        <w:tc>
          <w:tcPr>
            <w:tcW w:w="1340" w:type="dxa"/>
          </w:tcPr>
          <w:p w14:paraId="2A7D978D"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2F2BC97A"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DDD0B36" w14:textId="77777777" w:rsidR="00744129" w:rsidRPr="006B2793" w:rsidRDefault="00744129" w:rsidP="00744129">
            <w:pPr>
              <w:pStyle w:val="TAL"/>
              <w:tabs>
                <w:tab w:val="clear" w:pos="284"/>
                <w:tab w:val="clear" w:pos="567"/>
              </w:tabs>
              <w:rPr>
                <w:sz w:val="16"/>
              </w:rPr>
            </w:pPr>
          </w:p>
        </w:tc>
      </w:tr>
      <w:tr w:rsidR="00744129" w:rsidRPr="00200359" w14:paraId="18418E28" w14:textId="77777777" w:rsidTr="00744129">
        <w:tc>
          <w:tcPr>
            <w:tcW w:w="675" w:type="dxa"/>
          </w:tcPr>
          <w:p w14:paraId="066047DA"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36B12BC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191119</w:t>
            </w:r>
          </w:p>
        </w:tc>
        <w:tc>
          <w:tcPr>
            <w:tcW w:w="948" w:type="dxa"/>
          </w:tcPr>
          <w:p w14:paraId="45E8F989"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15B9D5DD" w14:textId="77777777" w:rsidR="00744129" w:rsidRPr="006B2793" w:rsidRDefault="00744129" w:rsidP="00744129">
            <w:pPr>
              <w:pStyle w:val="TAL"/>
              <w:tabs>
                <w:tab w:val="clear" w:pos="284"/>
                <w:tab w:val="clear" w:pos="567"/>
              </w:tabs>
              <w:rPr>
                <w:sz w:val="16"/>
              </w:rPr>
            </w:pPr>
            <w:r w:rsidRPr="006B2793">
              <w:rPr>
                <w:sz w:val="16"/>
              </w:rPr>
              <w:t>LS from RAN WG2: Reply LS on Mobile-terminated Early Data Transmission</w:t>
            </w:r>
          </w:p>
        </w:tc>
        <w:tc>
          <w:tcPr>
            <w:tcW w:w="1519" w:type="dxa"/>
          </w:tcPr>
          <w:p w14:paraId="154E31A4" w14:textId="77777777" w:rsidR="00744129" w:rsidRPr="006B2793" w:rsidRDefault="00744129" w:rsidP="00744129">
            <w:pPr>
              <w:pStyle w:val="TAL"/>
              <w:tabs>
                <w:tab w:val="clear" w:pos="284"/>
                <w:tab w:val="clear" w:pos="567"/>
              </w:tabs>
              <w:rPr>
                <w:sz w:val="16"/>
              </w:rPr>
            </w:pPr>
            <w:r w:rsidRPr="006B2793">
              <w:rPr>
                <w:sz w:val="16"/>
              </w:rPr>
              <w:t>RAN WG2</w:t>
            </w:r>
          </w:p>
        </w:tc>
        <w:tc>
          <w:tcPr>
            <w:tcW w:w="1212" w:type="dxa"/>
          </w:tcPr>
          <w:p w14:paraId="73D3167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4112AA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19CDE8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A11561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210FB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D64CB60"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EDB114A" w14:textId="77777777" w:rsidR="00744129" w:rsidRPr="006B2793" w:rsidRDefault="00744129" w:rsidP="00744129">
            <w:pPr>
              <w:pStyle w:val="TAL"/>
              <w:tabs>
                <w:tab w:val="clear" w:pos="284"/>
                <w:tab w:val="clear" w:pos="567"/>
              </w:tabs>
              <w:rPr>
                <w:sz w:val="16"/>
              </w:rPr>
            </w:pPr>
            <w:r w:rsidRPr="006B2793">
              <w:rPr>
                <w:sz w:val="16"/>
              </w:rPr>
              <w:t>5G_CIoT</w:t>
            </w:r>
          </w:p>
        </w:tc>
        <w:tc>
          <w:tcPr>
            <w:tcW w:w="1340" w:type="dxa"/>
          </w:tcPr>
          <w:p w14:paraId="353347E8"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0B5A6B39"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6D01850" w14:textId="77777777" w:rsidR="00744129" w:rsidRPr="006B2793" w:rsidRDefault="00744129" w:rsidP="00744129">
            <w:pPr>
              <w:pStyle w:val="TAL"/>
              <w:tabs>
                <w:tab w:val="clear" w:pos="284"/>
                <w:tab w:val="clear" w:pos="567"/>
              </w:tabs>
              <w:rPr>
                <w:sz w:val="16"/>
              </w:rPr>
            </w:pPr>
          </w:p>
        </w:tc>
      </w:tr>
      <w:tr w:rsidR="00744129" w:rsidRPr="00200359" w14:paraId="4703BE94" w14:textId="77777777" w:rsidTr="00744129">
        <w:tc>
          <w:tcPr>
            <w:tcW w:w="675" w:type="dxa"/>
          </w:tcPr>
          <w:p w14:paraId="25F746E3"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1A67285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191197</w:t>
            </w:r>
          </w:p>
        </w:tc>
        <w:tc>
          <w:tcPr>
            <w:tcW w:w="948" w:type="dxa"/>
          </w:tcPr>
          <w:p w14:paraId="02835C17"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470809A" w14:textId="77777777" w:rsidR="00744129" w:rsidRPr="006B2793" w:rsidRDefault="00744129" w:rsidP="00744129">
            <w:pPr>
              <w:pStyle w:val="TAL"/>
              <w:tabs>
                <w:tab w:val="clear" w:pos="284"/>
                <w:tab w:val="clear" w:pos="567"/>
              </w:tabs>
              <w:rPr>
                <w:sz w:val="16"/>
              </w:rPr>
            </w:pPr>
            <w:r w:rsidRPr="006B2793">
              <w:rPr>
                <w:sz w:val="16"/>
              </w:rPr>
              <w:t>LS from ETSI ISG SAI: Liaison statement from ETSI ISG SAI on Securing Artificial Intelligence</w:t>
            </w:r>
          </w:p>
        </w:tc>
        <w:tc>
          <w:tcPr>
            <w:tcW w:w="1519" w:type="dxa"/>
          </w:tcPr>
          <w:p w14:paraId="6B0247CC" w14:textId="77777777" w:rsidR="00744129" w:rsidRPr="006B2793" w:rsidRDefault="00744129" w:rsidP="00744129">
            <w:pPr>
              <w:pStyle w:val="TAL"/>
              <w:tabs>
                <w:tab w:val="clear" w:pos="284"/>
                <w:tab w:val="clear" w:pos="567"/>
              </w:tabs>
              <w:rPr>
                <w:sz w:val="16"/>
              </w:rPr>
            </w:pPr>
            <w:r w:rsidRPr="006B2793">
              <w:rPr>
                <w:sz w:val="16"/>
              </w:rPr>
              <w:t>ETSI ISG SAI</w:t>
            </w:r>
          </w:p>
        </w:tc>
        <w:tc>
          <w:tcPr>
            <w:tcW w:w="1212" w:type="dxa"/>
          </w:tcPr>
          <w:p w14:paraId="5189424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BF8A9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4336CB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3DE570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BCE03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FF25475" w14:textId="77777777" w:rsidR="00744129" w:rsidRPr="006B2793" w:rsidRDefault="00744129" w:rsidP="00744129">
            <w:pPr>
              <w:pStyle w:val="TAL"/>
              <w:tabs>
                <w:tab w:val="clear" w:pos="284"/>
                <w:tab w:val="clear" w:pos="567"/>
              </w:tabs>
              <w:rPr>
                <w:sz w:val="16"/>
              </w:rPr>
            </w:pPr>
          </w:p>
        </w:tc>
        <w:tc>
          <w:tcPr>
            <w:tcW w:w="2038" w:type="dxa"/>
          </w:tcPr>
          <w:p w14:paraId="2E9EC201" w14:textId="77777777" w:rsidR="00744129" w:rsidRPr="006B2793" w:rsidRDefault="00744129" w:rsidP="00744129">
            <w:pPr>
              <w:pStyle w:val="TAL"/>
              <w:tabs>
                <w:tab w:val="clear" w:pos="284"/>
                <w:tab w:val="clear" w:pos="567"/>
              </w:tabs>
              <w:rPr>
                <w:sz w:val="16"/>
              </w:rPr>
            </w:pPr>
          </w:p>
        </w:tc>
        <w:tc>
          <w:tcPr>
            <w:tcW w:w="1340" w:type="dxa"/>
          </w:tcPr>
          <w:p w14:paraId="1B856E5E"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68E7C2F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E3088FB" w14:textId="77777777" w:rsidR="00744129" w:rsidRPr="006B2793" w:rsidRDefault="00744129" w:rsidP="00744129">
            <w:pPr>
              <w:pStyle w:val="TAL"/>
              <w:tabs>
                <w:tab w:val="clear" w:pos="284"/>
                <w:tab w:val="clear" w:pos="567"/>
              </w:tabs>
              <w:rPr>
                <w:sz w:val="16"/>
              </w:rPr>
            </w:pPr>
          </w:p>
        </w:tc>
      </w:tr>
      <w:tr w:rsidR="00744129" w:rsidRPr="00200359" w14:paraId="50523257" w14:textId="77777777" w:rsidTr="00744129">
        <w:tc>
          <w:tcPr>
            <w:tcW w:w="675" w:type="dxa"/>
          </w:tcPr>
          <w:p w14:paraId="75B312D9"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71E6FBE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191262</w:t>
            </w:r>
          </w:p>
        </w:tc>
        <w:tc>
          <w:tcPr>
            <w:tcW w:w="948" w:type="dxa"/>
          </w:tcPr>
          <w:p w14:paraId="455B9EEB"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66EC85E5" w14:textId="77777777" w:rsidR="00744129" w:rsidRPr="006B2793" w:rsidRDefault="00744129" w:rsidP="00744129">
            <w:pPr>
              <w:pStyle w:val="TAL"/>
              <w:tabs>
                <w:tab w:val="clear" w:pos="284"/>
                <w:tab w:val="clear" w:pos="567"/>
              </w:tabs>
              <w:rPr>
                <w:sz w:val="16"/>
              </w:rPr>
            </w:pPr>
            <w:r w:rsidRPr="006B2793">
              <w:rPr>
                <w:sz w:val="16"/>
              </w:rPr>
              <w:t xml:space="preserve">LS from TSG RAN ITU-R ad-hoc: LS on 3GPP 5G synopsis towards ITU-R Recommendation on IMT-2020 Technical Specifications </w:t>
            </w:r>
          </w:p>
        </w:tc>
        <w:tc>
          <w:tcPr>
            <w:tcW w:w="1519" w:type="dxa"/>
          </w:tcPr>
          <w:p w14:paraId="1AD98AF2" w14:textId="77777777" w:rsidR="00744129" w:rsidRPr="006B2793" w:rsidRDefault="00744129" w:rsidP="00744129">
            <w:pPr>
              <w:pStyle w:val="TAL"/>
              <w:tabs>
                <w:tab w:val="clear" w:pos="284"/>
                <w:tab w:val="clear" w:pos="567"/>
              </w:tabs>
              <w:rPr>
                <w:sz w:val="16"/>
              </w:rPr>
            </w:pPr>
            <w:r w:rsidRPr="006B2793">
              <w:rPr>
                <w:sz w:val="16"/>
              </w:rPr>
              <w:t>TSG RAN ITU-R ad-hoc</w:t>
            </w:r>
          </w:p>
        </w:tc>
        <w:tc>
          <w:tcPr>
            <w:tcW w:w="1212" w:type="dxa"/>
          </w:tcPr>
          <w:p w14:paraId="26B416D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5DD276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03D401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8D133A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CB7AAF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D25C394"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2CCCF16A" w14:textId="77777777" w:rsidR="00744129" w:rsidRPr="006B2793" w:rsidRDefault="00744129" w:rsidP="00744129">
            <w:pPr>
              <w:pStyle w:val="TAL"/>
              <w:tabs>
                <w:tab w:val="clear" w:pos="284"/>
                <w:tab w:val="clear" w:pos="567"/>
              </w:tabs>
              <w:rPr>
                <w:sz w:val="16"/>
              </w:rPr>
            </w:pPr>
          </w:p>
        </w:tc>
        <w:tc>
          <w:tcPr>
            <w:tcW w:w="1340" w:type="dxa"/>
          </w:tcPr>
          <w:p w14:paraId="4D5631AB"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EBC55D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A37234E" w14:textId="77777777" w:rsidR="00744129" w:rsidRPr="006B2793" w:rsidRDefault="00744129" w:rsidP="00744129">
            <w:pPr>
              <w:pStyle w:val="TAL"/>
              <w:tabs>
                <w:tab w:val="clear" w:pos="284"/>
                <w:tab w:val="clear" w:pos="567"/>
              </w:tabs>
              <w:rPr>
                <w:sz w:val="16"/>
              </w:rPr>
            </w:pPr>
          </w:p>
        </w:tc>
      </w:tr>
      <w:tr w:rsidR="00744129" w:rsidRPr="00200359" w14:paraId="233EAB5B" w14:textId="77777777" w:rsidTr="00744129">
        <w:tc>
          <w:tcPr>
            <w:tcW w:w="675" w:type="dxa"/>
          </w:tcPr>
          <w:p w14:paraId="7C62069F" w14:textId="77777777" w:rsidR="00744129" w:rsidRPr="006B2793" w:rsidRDefault="00744129" w:rsidP="00744129">
            <w:pPr>
              <w:pStyle w:val="TAL"/>
              <w:tabs>
                <w:tab w:val="clear" w:pos="284"/>
                <w:tab w:val="clear" w:pos="567"/>
              </w:tabs>
              <w:rPr>
                <w:sz w:val="16"/>
              </w:rPr>
            </w:pPr>
            <w:r w:rsidRPr="006B2793">
              <w:rPr>
                <w:sz w:val="16"/>
              </w:rPr>
              <w:t>2.1</w:t>
            </w:r>
          </w:p>
        </w:tc>
        <w:tc>
          <w:tcPr>
            <w:tcW w:w="1134" w:type="dxa"/>
          </w:tcPr>
          <w:p w14:paraId="57A50BD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191266</w:t>
            </w:r>
          </w:p>
        </w:tc>
        <w:tc>
          <w:tcPr>
            <w:tcW w:w="948" w:type="dxa"/>
          </w:tcPr>
          <w:p w14:paraId="71C4A167"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1F70EC3F" w14:textId="77777777" w:rsidR="00744129" w:rsidRPr="006B2793" w:rsidRDefault="00744129" w:rsidP="00744129">
            <w:pPr>
              <w:pStyle w:val="TAL"/>
              <w:tabs>
                <w:tab w:val="clear" w:pos="284"/>
                <w:tab w:val="clear" w:pos="567"/>
              </w:tabs>
              <w:rPr>
                <w:sz w:val="16"/>
              </w:rPr>
            </w:pPr>
            <w:r w:rsidRPr="006B2793">
              <w:rPr>
                <w:sz w:val="16"/>
              </w:rPr>
              <w:t xml:space="preserve">LS from NGMN: NGMN 5G Non-Terrestrial Networks Position Paper </w:t>
            </w:r>
          </w:p>
        </w:tc>
        <w:tc>
          <w:tcPr>
            <w:tcW w:w="1519" w:type="dxa"/>
          </w:tcPr>
          <w:p w14:paraId="4A24023B" w14:textId="77777777" w:rsidR="00744129" w:rsidRPr="006B2793" w:rsidRDefault="00744129" w:rsidP="00744129">
            <w:pPr>
              <w:pStyle w:val="TAL"/>
              <w:tabs>
                <w:tab w:val="clear" w:pos="284"/>
                <w:tab w:val="clear" w:pos="567"/>
              </w:tabs>
              <w:rPr>
                <w:sz w:val="16"/>
              </w:rPr>
            </w:pPr>
            <w:r w:rsidRPr="006B2793">
              <w:rPr>
                <w:sz w:val="16"/>
              </w:rPr>
              <w:t>NGMN</w:t>
            </w:r>
          </w:p>
        </w:tc>
        <w:tc>
          <w:tcPr>
            <w:tcW w:w="1212" w:type="dxa"/>
          </w:tcPr>
          <w:p w14:paraId="6276670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35A557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B8DE11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D00286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A1B18E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C96A704" w14:textId="77777777" w:rsidR="00744129" w:rsidRPr="006B2793" w:rsidRDefault="00744129" w:rsidP="00744129">
            <w:pPr>
              <w:pStyle w:val="TAL"/>
              <w:tabs>
                <w:tab w:val="clear" w:pos="284"/>
                <w:tab w:val="clear" w:pos="567"/>
              </w:tabs>
              <w:rPr>
                <w:sz w:val="16"/>
              </w:rPr>
            </w:pPr>
          </w:p>
        </w:tc>
        <w:tc>
          <w:tcPr>
            <w:tcW w:w="2038" w:type="dxa"/>
          </w:tcPr>
          <w:p w14:paraId="0A92032C" w14:textId="77777777" w:rsidR="00744129" w:rsidRPr="006B2793" w:rsidRDefault="00744129" w:rsidP="00744129">
            <w:pPr>
              <w:pStyle w:val="TAL"/>
              <w:tabs>
                <w:tab w:val="clear" w:pos="284"/>
                <w:tab w:val="clear" w:pos="567"/>
              </w:tabs>
              <w:rPr>
                <w:sz w:val="16"/>
              </w:rPr>
            </w:pPr>
          </w:p>
        </w:tc>
        <w:tc>
          <w:tcPr>
            <w:tcW w:w="1340" w:type="dxa"/>
          </w:tcPr>
          <w:p w14:paraId="1E9063BC"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244EF858"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49A01AB" w14:textId="77777777" w:rsidR="00744129" w:rsidRPr="006B2793" w:rsidRDefault="00744129" w:rsidP="00744129">
            <w:pPr>
              <w:pStyle w:val="TAL"/>
              <w:tabs>
                <w:tab w:val="clear" w:pos="284"/>
                <w:tab w:val="clear" w:pos="567"/>
              </w:tabs>
              <w:rPr>
                <w:sz w:val="16"/>
              </w:rPr>
            </w:pPr>
          </w:p>
        </w:tc>
      </w:tr>
      <w:tr w:rsidR="00744129" w:rsidRPr="00200359" w14:paraId="69898FA7" w14:textId="77777777" w:rsidTr="00744129">
        <w:tc>
          <w:tcPr>
            <w:tcW w:w="675" w:type="dxa"/>
          </w:tcPr>
          <w:p w14:paraId="3640784F"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625435A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190959</w:t>
            </w:r>
          </w:p>
        </w:tc>
        <w:tc>
          <w:tcPr>
            <w:tcW w:w="948" w:type="dxa"/>
          </w:tcPr>
          <w:p w14:paraId="539B4865"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73526C8" w14:textId="77777777" w:rsidR="00744129" w:rsidRPr="006B2793" w:rsidRDefault="00744129" w:rsidP="00744129">
            <w:pPr>
              <w:pStyle w:val="TAL"/>
              <w:tabs>
                <w:tab w:val="clear" w:pos="284"/>
                <w:tab w:val="clear" w:pos="567"/>
              </w:tabs>
              <w:rPr>
                <w:sz w:val="16"/>
              </w:rPr>
            </w:pPr>
            <w:r w:rsidRPr="006B2793">
              <w:rPr>
                <w:sz w:val="16"/>
              </w:rPr>
              <w:t>LS from GSMA: Secured SMS roaming interface evolution in 5GC</w:t>
            </w:r>
          </w:p>
        </w:tc>
        <w:tc>
          <w:tcPr>
            <w:tcW w:w="1519" w:type="dxa"/>
          </w:tcPr>
          <w:p w14:paraId="1D1D8333" w14:textId="77777777" w:rsidR="00744129" w:rsidRPr="006B2793" w:rsidRDefault="00744129" w:rsidP="00744129">
            <w:pPr>
              <w:pStyle w:val="TAL"/>
              <w:tabs>
                <w:tab w:val="clear" w:pos="284"/>
                <w:tab w:val="clear" w:pos="567"/>
              </w:tabs>
              <w:rPr>
                <w:sz w:val="16"/>
              </w:rPr>
            </w:pPr>
            <w:r w:rsidRPr="006B2793">
              <w:rPr>
                <w:sz w:val="16"/>
              </w:rPr>
              <w:t>GSMA</w:t>
            </w:r>
          </w:p>
        </w:tc>
        <w:tc>
          <w:tcPr>
            <w:tcW w:w="1212" w:type="dxa"/>
          </w:tcPr>
          <w:p w14:paraId="103F0C6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CA985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04316C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8CE7E1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4C89E2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F686842" w14:textId="77777777" w:rsidR="00744129" w:rsidRPr="006B2793" w:rsidRDefault="00744129" w:rsidP="00744129">
            <w:pPr>
              <w:pStyle w:val="TAL"/>
              <w:tabs>
                <w:tab w:val="clear" w:pos="284"/>
                <w:tab w:val="clear" w:pos="567"/>
              </w:tabs>
              <w:rPr>
                <w:sz w:val="16"/>
              </w:rPr>
            </w:pPr>
          </w:p>
        </w:tc>
        <w:tc>
          <w:tcPr>
            <w:tcW w:w="2038" w:type="dxa"/>
          </w:tcPr>
          <w:p w14:paraId="53746BE4" w14:textId="77777777" w:rsidR="00744129" w:rsidRPr="006B2793" w:rsidRDefault="00744129" w:rsidP="00744129">
            <w:pPr>
              <w:pStyle w:val="TAL"/>
              <w:tabs>
                <w:tab w:val="clear" w:pos="284"/>
                <w:tab w:val="clear" w:pos="567"/>
              </w:tabs>
              <w:rPr>
                <w:sz w:val="16"/>
              </w:rPr>
            </w:pPr>
          </w:p>
        </w:tc>
        <w:tc>
          <w:tcPr>
            <w:tcW w:w="1340" w:type="dxa"/>
          </w:tcPr>
          <w:p w14:paraId="345BE158"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3E0CCC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21DBA87" w14:textId="77777777" w:rsidR="00744129" w:rsidRPr="006B2793" w:rsidRDefault="00744129" w:rsidP="00744129">
            <w:pPr>
              <w:pStyle w:val="TAL"/>
              <w:tabs>
                <w:tab w:val="clear" w:pos="284"/>
                <w:tab w:val="clear" w:pos="567"/>
              </w:tabs>
              <w:rPr>
                <w:sz w:val="16"/>
              </w:rPr>
            </w:pPr>
          </w:p>
        </w:tc>
      </w:tr>
      <w:tr w:rsidR="00744129" w:rsidRPr="00200359" w14:paraId="7F52AFC7" w14:textId="77777777" w:rsidTr="00744129">
        <w:tc>
          <w:tcPr>
            <w:tcW w:w="675" w:type="dxa"/>
          </w:tcPr>
          <w:p w14:paraId="5D58E5DD" w14:textId="77777777" w:rsidR="00744129" w:rsidRPr="006B2793" w:rsidRDefault="00744129" w:rsidP="00744129">
            <w:pPr>
              <w:pStyle w:val="TAL"/>
              <w:tabs>
                <w:tab w:val="clear" w:pos="284"/>
                <w:tab w:val="clear" w:pos="567"/>
              </w:tabs>
              <w:rPr>
                <w:sz w:val="16"/>
              </w:rPr>
            </w:pPr>
            <w:r w:rsidRPr="006B2793">
              <w:rPr>
                <w:sz w:val="16"/>
              </w:rPr>
              <w:lastRenderedPageBreak/>
              <w:t>2.2</w:t>
            </w:r>
          </w:p>
        </w:tc>
        <w:tc>
          <w:tcPr>
            <w:tcW w:w="1134" w:type="dxa"/>
          </w:tcPr>
          <w:p w14:paraId="3677343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191281</w:t>
            </w:r>
          </w:p>
        </w:tc>
        <w:tc>
          <w:tcPr>
            <w:tcW w:w="948" w:type="dxa"/>
          </w:tcPr>
          <w:p w14:paraId="161AEF29"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255AED2" w14:textId="77777777" w:rsidR="00744129" w:rsidRPr="006B2793" w:rsidRDefault="00744129" w:rsidP="00744129">
            <w:pPr>
              <w:pStyle w:val="TAL"/>
              <w:tabs>
                <w:tab w:val="clear" w:pos="284"/>
                <w:tab w:val="clear" w:pos="567"/>
              </w:tabs>
              <w:rPr>
                <w:sz w:val="16"/>
              </w:rPr>
            </w:pPr>
            <w:r w:rsidRPr="006B2793">
              <w:rPr>
                <w:sz w:val="16"/>
              </w:rPr>
              <w:t>LS from TSG CT: LS on Proposal to transfer the study on service-based support for SMS in 5GC to CT WGs</w:t>
            </w:r>
          </w:p>
        </w:tc>
        <w:tc>
          <w:tcPr>
            <w:tcW w:w="1519" w:type="dxa"/>
          </w:tcPr>
          <w:p w14:paraId="4C20673C" w14:textId="77777777" w:rsidR="00744129" w:rsidRPr="006B2793" w:rsidRDefault="00744129" w:rsidP="00744129">
            <w:pPr>
              <w:pStyle w:val="TAL"/>
              <w:tabs>
                <w:tab w:val="clear" w:pos="284"/>
                <w:tab w:val="clear" w:pos="567"/>
              </w:tabs>
              <w:rPr>
                <w:sz w:val="16"/>
              </w:rPr>
            </w:pPr>
            <w:r w:rsidRPr="006B2793">
              <w:rPr>
                <w:sz w:val="16"/>
              </w:rPr>
              <w:t>TSG CT</w:t>
            </w:r>
          </w:p>
        </w:tc>
        <w:tc>
          <w:tcPr>
            <w:tcW w:w="1212" w:type="dxa"/>
          </w:tcPr>
          <w:p w14:paraId="1225447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BF35C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47F233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C7765A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837BA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E2A9FA8" w14:textId="77777777" w:rsidR="00744129" w:rsidRPr="006B2793" w:rsidRDefault="00744129" w:rsidP="00744129">
            <w:pPr>
              <w:pStyle w:val="TAL"/>
              <w:tabs>
                <w:tab w:val="clear" w:pos="284"/>
                <w:tab w:val="clear" w:pos="567"/>
              </w:tabs>
              <w:rPr>
                <w:sz w:val="16"/>
              </w:rPr>
            </w:pPr>
          </w:p>
        </w:tc>
        <w:tc>
          <w:tcPr>
            <w:tcW w:w="2038" w:type="dxa"/>
          </w:tcPr>
          <w:p w14:paraId="443BFE05" w14:textId="77777777" w:rsidR="00744129" w:rsidRPr="006B2793" w:rsidRDefault="00744129" w:rsidP="00744129">
            <w:pPr>
              <w:pStyle w:val="TAL"/>
              <w:tabs>
                <w:tab w:val="clear" w:pos="284"/>
                <w:tab w:val="clear" w:pos="567"/>
              </w:tabs>
              <w:rPr>
                <w:sz w:val="16"/>
              </w:rPr>
            </w:pPr>
          </w:p>
        </w:tc>
        <w:tc>
          <w:tcPr>
            <w:tcW w:w="1340" w:type="dxa"/>
          </w:tcPr>
          <w:p w14:paraId="4C8CE7BF" w14:textId="77777777" w:rsidR="00744129" w:rsidRPr="006B2793" w:rsidRDefault="00744129" w:rsidP="00744129">
            <w:pPr>
              <w:pStyle w:val="TAL"/>
              <w:tabs>
                <w:tab w:val="clear" w:pos="284"/>
                <w:tab w:val="clear" w:pos="567"/>
              </w:tabs>
              <w:rPr>
                <w:sz w:val="16"/>
              </w:rPr>
            </w:pPr>
            <w:r w:rsidRPr="006B2793">
              <w:rPr>
                <w:sz w:val="16"/>
              </w:rPr>
              <w:t>Response drafted in SP-191299. Final response in SP-191362.</w:t>
            </w:r>
          </w:p>
        </w:tc>
        <w:tc>
          <w:tcPr>
            <w:tcW w:w="986" w:type="dxa"/>
          </w:tcPr>
          <w:p w14:paraId="54A373BC" w14:textId="77777777"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14:paraId="1D9BDBF9" w14:textId="77777777" w:rsidR="00744129" w:rsidRPr="006B2793" w:rsidRDefault="00744129" w:rsidP="00744129">
            <w:pPr>
              <w:pStyle w:val="TAL"/>
              <w:tabs>
                <w:tab w:val="clear" w:pos="284"/>
                <w:tab w:val="clear" w:pos="567"/>
              </w:tabs>
              <w:rPr>
                <w:sz w:val="16"/>
              </w:rPr>
            </w:pPr>
          </w:p>
        </w:tc>
      </w:tr>
      <w:tr w:rsidR="00744129" w:rsidRPr="00200359" w14:paraId="3066B573" w14:textId="77777777" w:rsidTr="00744129">
        <w:tc>
          <w:tcPr>
            <w:tcW w:w="675" w:type="dxa"/>
          </w:tcPr>
          <w:p w14:paraId="222E5AB5"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675A9D8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191299</w:t>
            </w:r>
          </w:p>
        </w:tc>
        <w:tc>
          <w:tcPr>
            <w:tcW w:w="948" w:type="dxa"/>
          </w:tcPr>
          <w:p w14:paraId="1A595035"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6F66BBC5" w14:textId="77777777" w:rsidR="00744129" w:rsidRPr="006B2793" w:rsidRDefault="00744129" w:rsidP="00744129">
            <w:pPr>
              <w:pStyle w:val="TAL"/>
              <w:tabs>
                <w:tab w:val="clear" w:pos="284"/>
                <w:tab w:val="clear" w:pos="567"/>
              </w:tabs>
              <w:rPr>
                <w:sz w:val="16"/>
              </w:rPr>
            </w:pPr>
            <w:r w:rsidRPr="006B2793">
              <w:rPr>
                <w:sz w:val="16"/>
              </w:rPr>
              <w:t>Reply LS to Transfer the study on service-based support for SMS in 5GC to CT WGs</w:t>
            </w:r>
          </w:p>
        </w:tc>
        <w:tc>
          <w:tcPr>
            <w:tcW w:w="1519" w:type="dxa"/>
          </w:tcPr>
          <w:p w14:paraId="533E6F73" w14:textId="77777777" w:rsidR="00744129" w:rsidRPr="006B2793" w:rsidRDefault="00744129" w:rsidP="00744129">
            <w:pPr>
              <w:pStyle w:val="TAL"/>
              <w:tabs>
                <w:tab w:val="clear" w:pos="284"/>
                <w:tab w:val="clear" w:pos="567"/>
              </w:tabs>
              <w:rPr>
                <w:sz w:val="16"/>
              </w:rPr>
            </w:pPr>
            <w:r w:rsidRPr="006B2793">
              <w:rPr>
                <w:sz w:val="16"/>
              </w:rPr>
              <w:t>TSG SA</w:t>
            </w:r>
          </w:p>
        </w:tc>
        <w:tc>
          <w:tcPr>
            <w:tcW w:w="1212" w:type="dxa"/>
          </w:tcPr>
          <w:p w14:paraId="1D46646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0874E5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1D42D0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3D12B5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A782D0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F643485" w14:textId="77777777" w:rsidR="00744129" w:rsidRPr="006B2793" w:rsidRDefault="00744129" w:rsidP="00744129">
            <w:pPr>
              <w:pStyle w:val="TAL"/>
              <w:tabs>
                <w:tab w:val="clear" w:pos="284"/>
                <w:tab w:val="clear" w:pos="567"/>
              </w:tabs>
              <w:rPr>
                <w:sz w:val="16"/>
              </w:rPr>
            </w:pPr>
          </w:p>
        </w:tc>
        <w:tc>
          <w:tcPr>
            <w:tcW w:w="2038" w:type="dxa"/>
          </w:tcPr>
          <w:p w14:paraId="123F9707" w14:textId="77777777" w:rsidR="00744129" w:rsidRPr="006B2793" w:rsidRDefault="00744129" w:rsidP="00744129">
            <w:pPr>
              <w:pStyle w:val="TAL"/>
              <w:tabs>
                <w:tab w:val="clear" w:pos="284"/>
                <w:tab w:val="clear" w:pos="567"/>
              </w:tabs>
              <w:rPr>
                <w:sz w:val="16"/>
              </w:rPr>
            </w:pPr>
          </w:p>
        </w:tc>
        <w:tc>
          <w:tcPr>
            <w:tcW w:w="1340" w:type="dxa"/>
          </w:tcPr>
          <w:p w14:paraId="2C91B0AD" w14:textId="77777777" w:rsidR="00744129" w:rsidRPr="006B2793" w:rsidRDefault="00744129" w:rsidP="00744129">
            <w:pPr>
              <w:pStyle w:val="TAL"/>
              <w:tabs>
                <w:tab w:val="clear" w:pos="284"/>
                <w:tab w:val="clear" w:pos="567"/>
              </w:tabs>
              <w:rPr>
                <w:sz w:val="16"/>
              </w:rPr>
            </w:pPr>
            <w:r w:rsidRPr="006B2793">
              <w:rPr>
                <w:sz w:val="16"/>
              </w:rPr>
              <w:t>Response to SP-191281. Revised to SP-191362.</w:t>
            </w:r>
          </w:p>
        </w:tc>
        <w:tc>
          <w:tcPr>
            <w:tcW w:w="986" w:type="dxa"/>
          </w:tcPr>
          <w:p w14:paraId="6C339B1C"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2D27F3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r>
      <w:tr w:rsidR="00744129" w:rsidRPr="00200359" w14:paraId="3AEFB87D" w14:textId="77777777" w:rsidTr="00744129">
        <w:tc>
          <w:tcPr>
            <w:tcW w:w="675" w:type="dxa"/>
          </w:tcPr>
          <w:p w14:paraId="6F4BC229"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4864806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c>
          <w:tcPr>
            <w:tcW w:w="948" w:type="dxa"/>
          </w:tcPr>
          <w:p w14:paraId="529DC8DA"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0A2F3535" w14:textId="77777777" w:rsidR="00744129" w:rsidRPr="006B2793" w:rsidRDefault="00744129" w:rsidP="00744129">
            <w:pPr>
              <w:pStyle w:val="TAL"/>
              <w:tabs>
                <w:tab w:val="clear" w:pos="284"/>
                <w:tab w:val="clear" w:pos="567"/>
              </w:tabs>
              <w:rPr>
                <w:sz w:val="16"/>
              </w:rPr>
            </w:pPr>
            <w:r w:rsidRPr="006B2793">
              <w:rPr>
                <w:sz w:val="16"/>
              </w:rPr>
              <w:t>Reply LS to Transfer the study on service-based support for SMS in 5GC to CT WGs</w:t>
            </w:r>
          </w:p>
        </w:tc>
        <w:tc>
          <w:tcPr>
            <w:tcW w:w="1519" w:type="dxa"/>
          </w:tcPr>
          <w:p w14:paraId="5018D5D8" w14:textId="77777777" w:rsidR="00744129" w:rsidRPr="006B2793" w:rsidRDefault="00744129" w:rsidP="00744129">
            <w:pPr>
              <w:pStyle w:val="TAL"/>
              <w:tabs>
                <w:tab w:val="clear" w:pos="284"/>
                <w:tab w:val="clear" w:pos="567"/>
              </w:tabs>
              <w:rPr>
                <w:sz w:val="16"/>
              </w:rPr>
            </w:pPr>
            <w:r w:rsidRPr="006B2793">
              <w:rPr>
                <w:sz w:val="16"/>
              </w:rPr>
              <w:t>TSG SA</w:t>
            </w:r>
          </w:p>
        </w:tc>
        <w:tc>
          <w:tcPr>
            <w:tcW w:w="1212" w:type="dxa"/>
          </w:tcPr>
          <w:p w14:paraId="63D0A40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6314AE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C12654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8C3BF2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8888EF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9E146C4" w14:textId="77777777" w:rsidR="00744129" w:rsidRPr="006B2793" w:rsidRDefault="00744129" w:rsidP="00744129">
            <w:pPr>
              <w:pStyle w:val="TAL"/>
              <w:tabs>
                <w:tab w:val="clear" w:pos="284"/>
                <w:tab w:val="clear" w:pos="567"/>
              </w:tabs>
              <w:rPr>
                <w:sz w:val="16"/>
              </w:rPr>
            </w:pPr>
          </w:p>
        </w:tc>
        <w:tc>
          <w:tcPr>
            <w:tcW w:w="2038" w:type="dxa"/>
          </w:tcPr>
          <w:p w14:paraId="4264871F" w14:textId="77777777" w:rsidR="00744129" w:rsidRPr="006B2793" w:rsidRDefault="00744129" w:rsidP="00744129">
            <w:pPr>
              <w:pStyle w:val="TAL"/>
              <w:tabs>
                <w:tab w:val="clear" w:pos="284"/>
                <w:tab w:val="clear" w:pos="567"/>
              </w:tabs>
              <w:rPr>
                <w:sz w:val="16"/>
              </w:rPr>
            </w:pPr>
          </w:p>
        </w:tc>
        <w:tc>
          <w:tcPr>
            <w:tcW w:w="1340" w:type="dxa"/>
          </w:tcPr>
          <w:p w14:paraId="25A099C3" w14:textId="77777777" w:rsidR="00744129" w:rsidRPr="006B2793" w:rsidRDefault="00744129" w:rsidP="00744129">
            <w:pPr>
              <w:pStyle w:val="TAL"/>
              <w:tabs>
                <w:tab w:val="clear" w:pos="284"/>
                <w:tab w:val="clear" w:pos="567"/>
              </w:tabs>
              <w:rPr>
                <w:sz w:val="16"/>
              </w:rPr>
            </w:pPr>
            <w:r w:rsidRPr="006B2793">
              <w:rPr>
                <w:sz w:val="16"/>
              </w:rPr>
              <w:t>Revision of SP-191299. Approved</w:t>
            </w:r>
          </w:p>
        </w:tc>
        <w:tc>
          <w:tcPr>
            <w:tcW w:w="986" w:type="dxa"/>
          </w:tcPr>
          <w:p w14:paraId="1D379E1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9B8A06F" w14:textId="77777777" w:rsidR="00744129" w:rsidRPr="006B2793" w:rsidRDefault="00744129" w:rsidP="00744129">
            <w:pPr>
              <w:pStyle w:val="TAL"/>
              <w:tabs>
                <w:tab w:val="clear" w:pos="284"/>
                <w:tab w:val="clear" w:pos="567"/>
              </w:tabs>
              <w:rPr>
                <w:sz w:val="16"/>
              </w:rPr>
            </w:pPr>
          </w:p>
        </w:tc>
      </w:tr>
      <w:tr w:rsidR="00744129" w:rsidRPr="00200359" w14:paraId="2592B437" w14:textId="77777777" w:rsidTr="00744129">
        <w:tc>
          <w:tcPr>
            <w:tcW w:w="675" w:type="dxa"/>
          </w:tcPr>
          <w:p w14:paraId="1985581F"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2B92666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190955</w:t>
            </w:r>
          </w:p>
        </w:tc>
        <w:tc>
          <w:tcPr>
            <w:tcW w:w="948" w:type="dxa"/>
          </w:tcPr>
          <w:p w14:paraId="2A6EEEF5"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7CD204AB" w14:textId="77777777" w:rsidR="00744129" w:rsidRPr="006B2793" w:rsidRDefault="00744129" w:rsidP="00744129">
            <w:pPr>
              <w:pStyle w:val="TAL"/>
              <w:tabs>
                <w:tab w:val="clear" w:pos="284"/>
                <w:tab w:val="clear" w:pos="567"/>
              </w:tabs>
              <w:rPr>
                <w:sz w:val="16"/>
              </w:rPr>
            </w:pPr>
            <w:r w:rsidRPr="006B2793">
              <w:rPr>
                <w:sz w:val="16"/>
              </w:rPr>
              <w:t>LS from GUTMA: Liaison statement from GUTMA to 3GPP's TSG SA #85 plenary meeting</w:t>
            </w:r>
          </w:p>
        </w:tc>
        <w:tc>
          <w:tcPr>
            <w:tcW w:w="1519" w:type="dxa"/>
          </w:tcPr>
          <w:p w14:paraId="200A01E5" w14:textId="77777777" w:rsidR="00744129" w:rsidRPr="006B2793" w:rsidRDefault="00744129" w:rsidP="00744129">
            <w:pPr>
              <w:pStyle w:val="TAL"/>
              <w:tabs>
                <w:tab w:val="clear" w:pos="284"/>
                <w:tab w:val="clear" w:pos="567"/>
              </w:tabs>
              <w:rPr>
                <w:sz w:val="16"/>
              </w:rPr>
            </w:pPr>
            <w:r w:rsidRPr="006B2793">
              <w:rPr>
                <w:sz w:val="16"/>
              </w:rPr>
              <w:t>Global UTM Association (GUTMA)</w:t>
            </w:r>
          </w:p>
        </w:tc>
        <w:tc>
          <w:tcPr>
            <w:tcW w:w="1212" w:type="dxa"/>
          </w:tcPr>
          <w:p w14:paraId="3AF765B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005E7C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D9AD13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759A6E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564463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2E71156" w14:textId="77777777" w:rsidR="00744129" w:rsidRPr="006B2793" w:rsidRDefault="00744129" w:rsidP="00744129">
            <w:pPr>
              <w:pStyle w:val="TAL"/>
              <w:tabs>
                <w:tab w:val="clear" w:pos="284"/>
                <w:tab w:val="clear" w:pos="567"/>
              </w:tabs>
              <w:rPr>
                <w:sz w:val="16"/>
              </w:rPr>
            </w:pPr>
          </w:p>
        </w:tc>
        <w:tc>
          <w:tcPr>
            <w:tcW w:w="2038" w:type="dxa"/>
          </w:tcPr>
          <w:p w14:paraId="6590EA27" w14:textId="77777777" w:rsidR="00744129" w:rsidRPr="006B2793" w:rsidRDefault="00744129" w:rsidP="00744129">
            <w:pPr>
              <w:pStyle w:val="TAL"/>
              <w:tabs>
                <w:tab w:val="clear" w:pos="284"/>
                <w:tab w:val="clear" w:pos="567"/>
              </w:tabs>
              <w:rPr>
                <w:sz w:val="16"/>
              </w:rPr>
            </w:pPr>
          </w:p>
        </w:tc>
        <w:tc>
          <w:tcPr>
            <w:tcW w:w="1340" w:type="dxa"/>
          </w:tcPr>
          <w:p w14:paraId="0373D92D" w14:textId="77777777" w:rsidR="00744129" w:rsidRPr="006B2793" w:rsidRDefault="00744129" w:rsidP="00744129">
            <w:pPr>
              <w:pStyle w:val="TAL"/>
              <w:tabs>
                <w:tab w:val="clear" w:pos="284"/>
                <w:tab w:val="clear" w:pos="567"/>
              </w:tabs>
              <w:rPr>
                <w:sz w:val="16"/>
              </w:rPr>
            </w:pPr>
            <w:r w:rsidRPr="006B2793">
              <w:rPr>
                <w:sz w:val="16"/>
              </w:rPr>
              <w:t>Postponed SP-190859 from TSG SA#85. Noted</w:t>
            </w:r>
          </w:p>
        </w:tc>
        <w:tc>
          <w:tcPr>
            <w:tcW w:w="986" w:type="dxa"/>
          </w:tcPr>
          <w:p w14:paraId="0E5F4242"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77D8636" w14:textId="77777777" w:rsidR="00744129" w:rsidRPr="006B2793" w:rsidRDefault="00744129" w:rsidP="00744129">
            <w:pPr>
              <w:pStyle w:val="TAL"/>
              <w:tabs>
                <w:tab w:val="clear" w:pos="284"/>
                <w:tab w:val="clear" w:pos="567"/>
              </w:tabs>
              <w:rPr>
                <w:sz w:val="16"/>
              </w:rPr>
            </w:pPr>
          </w:p>
        </w:tc>
      </w:tr>
      <w:tr w:rsidR="00744129" w:rsidRPr="00200359" w14:paraId="3F570AE1" w14:textId="77777777" w:rsidTr="00744129">
        <w:tc>
          <w:tcPr>
            <w:tcW w:w="675" w:type="dxa"/>
          </w:tcPr>
          <w:p w14:paraId="0818595B"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2928B47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190977</w:t>
            </w:r>
          </w:p>
        </w:tc>
        <w:tc>
          <w:tcPr>
            <w:tcW w:w="948" w:type="dxa"/>
          </w:tcPr>
          <w:p w14:paraId="199F890E"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1859996F" w14:textId="77777777" w:rsidR="00744129" w:rsidRPr="006B2793" w:rsidRDefault="00744129" w:rsidP="00744129">
            <w:pPr>
              <w:pStyle w:val="TAL"/>
              <w:tabs>
                <w:tab w:val="clear" w:pos="284"/>
                <w:tab w:val="clear" w:pos="567"/>
              </w:tabs>
              <w:rPr>
                <w:sz w:val="16"/>
              </w:rPr>
            </w:pPr>
            <w:r w:rsidRPr="006B2793">
              <w:rPr>
                <w:sz w:val="16"/>
              </w:rPr>
              <w:t>LS from SA WG5: LS on the translation of GSMA GST/NEST</w:t>
            </w:r>
          </w:p>
        </w:tc>
        <w:tc>
          <w:tcPr>
            <w:tcW w:w="1519" w:type="dxa"/>
          </w:tcPr>
          <w:p w14:paraId="405FE568"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9F0957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A278B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CFD6B0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0FEE87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E2A0F8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EA27B26"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A5B10C2" w14:textId="77777777" w:rsidR="00744129" w:rsidRPr="006B2793" w:rsidRDefault="00744129" w:rsidP="00744129">
            <w:pPr>
              <w:pStyle w:val="TAL"/>
              <w:tabs>
                <w:tab w:val="clear" w:pos="284"/>
                <w:tab w:val="clear" w:pos="567"/>
              </w:tabs>
              <w:rPr>
                <w:sz w:val="16"/>
              </w:rPr>
            </w:pPr>
          </w:p>
        </w:tc>
        <w:tc>
          <w:tcPr>
            <w:tcW w:w="1340" w:type="dxa"/>
          </w:tcPr>
          <w:p w14:paraId="729EC5E7" w14:textId="77777777" w:rsidR="00744129" w:rsidRPr="006B2793" w:rsidRDefault="00744129" w:rsidP="00744129">
            <w:pPr>
              <w:pStyle w:val="TAL"/>
              <w:tabs>
                <w:tab w:val="clear" w:pos="284"/>
                <w:tab w:val="clear" w:pos="567"/>
              </w:tabs>
              <w:rPr>
                <w:sz w:val="16"/>
              </w:rPr>
            </w:pPr>
            <w:r w:rsidRPr="006B2793">
              <w:rPr>
                <w:sz w:val="16"/>
              </w:rPr>
              <w:t>Response drafted in SP-191302. Noted</w:t>
            </w:r>
          </w:p>
        </w:tc>
        <w:tc>
          <w:tcPr>
            <w:tcW w:w="986" w:type="dxa"/>
          </w:tcPr>
          <w:p w14:paraId="501B308B"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E2227A0" w14:textId="77777777" w:rsidR="00744129" w:rsidRPr="006B2793" w:rsidRDefault="00744129" w:rsidP="00744129">
            <w:pPr>
              <w:pStyle w:val="TAL"/>
              <w:tabs>
                <w:tab w:val="clear" w:pos="284"/>
                <w:tab w:val="clear" w:pos="567"/>
              </w:tabs>
              <w:rPr>
                <w:sz w:val="16"/>
              </w:rPr>
            </w:pPr>
          </w:p>
        </w:tc>
      </w:tr>
      <w:tr w:rsidR="00744129" w:rsidRPr="00200359" w14:paraId="61990558" w14:textId="77777777" w:rsidTr="00744129">
        <w:tc>
          <w:tcPr>
            <w:tcW w:w="675" w:type="dxa"/>
          </w:tcPr>
          <w:p w14:paraId="094926D8"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5663DC6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191049</w:t>
            </w:r>
          </w:p>
        </w:tc>
        <w:tc>
          <w:tcPr>
            <w:tcW w:w="948" w:type="dxa"/>
          </w:tcPr>
          <w:p w14:paraId="500BFEAA"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77359B04" w14:textId="77777777" w:rsidR="00744129" w:rsidRPr="006B2793" w:rsidRDefault="00744129" w:rsidP="00744129">
            <w:pPr>
              <w:pStyle w:val="TAL"/>
              <w:tabs>
                <w:tab w:val="clear" w:pos="284"/>
                <w:tab w:val="clear" w:pos="567"/>
              </w:tabs>
              <w:rPr>
                <w:sz w:val="16"/>
              </w:rPr>
            </w:pPr>
            <w:r w:rsidRPr="006B2793">
              <w:rPr>
                <w:sz w:val="16"/>
              </w:rPr>
              <w:t>LS from SA WG2: Reply LS on the translation of GSMA GST/NEST</w:t>
            </w:r>
          </w:p>
        </w:tc>
        <w:tc>
          <w:tcPr>
            <w:tcW w:w="1519" w:type="dxa"/>
          </w:tcPr>
          <w:p w14:paraId="5E88F1CC"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46B0F70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E00975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7B9A98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8A8CB1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E83727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3CC1667"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78443F6" w14:textId="77777777" w:rsidR="00744129" w:rsidRPr="006B2793" w:rsidRDefault="00744129" w:rsidP="00744129">
            <w:pPr>
              <w:pStyle w:val="TAL"/>
              <w:tabs>
                <w:tab w:val="clear" w:pos="284"/>
                <w:tab w:val="clear" w:pos="567"/>
              </w:tabs>
              <w:rPr>
                <w:sz w:val="16"/>
              </w:rPr>
            </w:pPr>
            <w:r w:rsidRPr="006B2793">
              <w:rPr>
                <w:sz w:val="16"/>
              </w:rPr>
              <w:t>FS_eNS_Ph2</w:t>
            </w:r>
          </w:p>
        </w:tc>
        <w:tc>
          <w:tcPr>
            <w:tcW w:w="1340" w:type="dxa"/>
          </w:tcPr>
          <w:p w14:paraId="08300658"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35700682"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5B666F8" w14:textId="77777777" w:rsidR="00744129" w:rsidRPr="006B2793" w:rsidRDefault="00744129" w:rsidP="00744129">
            <w:pPr>
              <w:pStyle w:val="TAL"/>
              <w:tabs>
                <w:tab w:val="clear" w:pos="284"/>
                <w:tab w:val="clear" w:pos="567"/>
              </w:tabs>
              <w:rPr>
                <w:sz w:val="16"/>
              </w:rPr>
            </w:pPr>
          </w:p>
        </w:tc>
      </w:tr>
      <w:tr w:rsidR="00744129" w:rsidRPr="00200359" w14:paraId="7DD10D39" w14:textId="77777777" w:rsidTr="00744129">
        <w:tc>
          <w:tcPr>
            <w:tcW w:w="675" w:type="dxa"/>
          </w:tcPr>
          <w:p w14:paraId="466EE539"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275C96E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190981</w:t>
            </w:r>
          </w:p>
        </w:tc>
        <w:tc>
          <w:tcPr>
            <w:tcW w:w="948" w:type="dxa"/>
          </w:tcPr>
          <w:p w14:paraId="2615AB35"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2855C5D4" w14:textId="77777777" w:rsidR="00744129" w:rsidRPr="006B2793" w:rsidRDefault="00744129" w:rsidP="00744129">
            <w:pPr>
              <w:pStyle w:val="TAL"/>
              <w:tabs>
                <w:tab w:val="clear" w:pos="284"/>
                <w:tab w:val="clear" w:pos="567"/>
              </w:tabs>
              <w:rPr>
                <w:sz w:val="16"/>
              </w:rPr>
            </w:pPr>
            <w:r w:rsidRPr="006B2793">
              <w:rPr>
                <w:sz w:val="16"/>
              </w:rPr>
              <w:t>LS from SA WG5: LS on analysis of GSMA GST attributes</w:t>
            </w:r>
          </w:p>
        </w:tc>
        <w:tc>
          <w:tcPr>
            <w:tcW w:w="1519" w:type="dxa"/>
          </w:tcPr>
          <w:p w14:paraId="7D932AFB"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11E4DEA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43DEC0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693C59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E0F386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8F36A0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D37B1F7"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CB30A5A" w14:textId="77777777" w:rsidR="00744129" w:rsidRPr="006B2793" w:rsidRDefault="00744129" w:rsidP="00744129">
            <w:pPr>
              <w:pStyle w:val="TAL"/>
              <w:tabs>
                <w:tab w:val="clear" w:pos="284"/>
                <w:tab w:val="clear" w:pos="567"/>
              </w:tabs>
              <w:rPr>
                <w:sz w:val="16"/>
              </w:rPr>
            </w:pPr>
            <w:r w:rsidRPr="006B2793">
              <w:rPr>
                <w:sz w:val="16"/>
              </w:rPr>
              <w:t>MA5SLA</w:t>
            </w:r>
          </w:p>
        </w:tc>
        <w:tc>
          <w:tcPr>
            <w:tcW w:w="1340" w:type="dxa"/>
          </w:tcPr>
          <w:p w14:paraId="0BA0EC53"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3796E686"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3166943" w14:textId="77777777" w:rsidR="00744129" w:rsidRPr="006B2793" w:rsidRDefault="00744129" w:rsidP="00744129">
            <w:pPr>
              <w:pStyle w:val="TAL"/>
              <w:tabs>
                <w:tab w:val="clear" w:pos="284"/>
                <w:tab w:val="clear" w:pos="567"/>
              </w:tabs>
              <w:rPr>
                <w:sz w:val="16"/>
              </w:rPr>
            </w:pPr>
          </w:p>
        </w:tc>
      </w:tr>
      <w:tr w:rsidR="00744129" w:rsidRPr="00200359" w14:paraId="74F6D1AD" w14:textId="77777777" w:rsidTr="00744129">
        <w:tc>
          <w:tcPr>
            <w:tcW w:w="675" w:type="dxa"/>
          </w:tcPr>
          <w:p w14:paraId="57F53466"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74E80E1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191302</w:t>
            </w:r>
          </w:p>
        </w:tc>
        <w:tc>
          <w:tcPr>
            <w:tcW w:w="948" w:type="dxa"/>
          </w:tcPr>
          <w:p w14:paraId="05714474"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655BBD54" w14:textId="77777777" w:rsidR="00744129" w:rsidRPr="006B2793" w:rsidRDefault="00744129" w:rsidP="00744129">
            <w:pPr>
              <w:pStyle w:val="TAL"/>
              <w:tabs>
                <w:tab w:val="clear" w:pos="284"/>
                <w:tab w:val="clear" w:pos="567"/>
              </w:tabs>
              <w:rPr>
                <w:sz w:val="16"/>
              </w:rPr>
            </w:pPr>
            <w:r w:rsidRPr="006B2793">
              <w:rPr>
                <w:sz w:val="16"/>
              </w:rPr>
              <w:t>[DRAFT] Reply LS on the translation of GSMA GST/NEST</w:t>
            </w:r>
          </w:p>
        </w:tc>
        <w:tc>
          <w:tcPr>
            <w:tcW w:w="1519" w:type="dxa"/>
          </w:tcPr>
          <w:p w14:paraId="0B7B1949" w14:textId="77777777" w:rsidR="00744129" w:rsidRPr="006B2793" w:rsidRDefault="00744129" w:rsidP="00744129">
            <w:pPr>
              <w:pStyle w:val="TAL"/>
              <w:tabs>
                <w:tab w:val="clear" w:pos="284"/>
                <w:tab w:val="clear" w:pos="567"/>
              </w:tabs>
              <w:rPr>
                <w:sz w:val="16"/>
              </w:rPr>
            </w:pPr>
            <w:r w:rsidRPr="006B2793">
              <w:rPr>
                <w:sz w:val="16"/>
              </w:rPr>
              <w:t>Huawei</w:t>
            </w:r>
          </w:p>
        </w:tc>
        <w:tc>
          <w:tcPr>
            <w:tcW w:w="1212" w:type="dxa"/>
          </w:tcPr>
          <w:p w14:paraId="0C85A9D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ED23A6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218822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146C7B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367DF3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2EB1BDE"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098FA3A" w14:textId="77777777" w:rsidR="00744129" w:rsidRPr="006B2793" w:rsidRDefault="00744129" w:rsidP="00744129">
            <w:pPr>
              <w:pStyle w:val="TAL"/>
              <w:tabs>
                <w:tab w:val="clear" w:pos="284"/>
                <w:tab w:val="clear" w:pos="567"/>
              </w:tabs>
              <w:rPr>
                <w:sz w:val="16"/>
              </w:rPr>
            </w:pPr>
          </w:p>
        </w:tc>
        <w:tc>
          <w:tcPr>
            <w:tcW w:w="1340" w:type="dxa"/>
          </w:tcPr>
          <w:p w14:paraId="47C4502C" w14:textId="77777777" w:rsidR="00744129" w:rsidRPr="006B2793" w:rsidRDefault="00744129" w:rsidP="00744129">
            <w:pPr>
              <w:pStyle w:val="TAL"/>
              <w:tabs>
                <w:tab w:val="clear" w:pos="284"/>
                <w:tab w:val="clear" w:pos="567"/>
              </w:tabs>
              <w:rPr>
                <w:sz w:val="16"/>
              </w:rPr>
            </w:pPr>
            <w:r w:rsidRPr="006B2793">
              <w:rPr>
                <w:sz w:val="16"/>
              </w:rPr>
              <w:t>Response to SP-190977. WITHDRAWN</w:t>
            </w:r>
          </w:p>
        </w:tc>
        <w:tc>
          <w:tcPr>
            <w:tcW w:w="986" w:type="dxa"/>
          </w:tcPr>
          <w:p w14:paraId="51447E4D"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4BAE3367" w14:textId="77777777" w:rsidR="00744129" w:rsidRPr="006B2793" w:rsidRDefault="00744129" w:rsidP="00744129">
            <w:pPr>
              <w:pStyle w:val="TAL"/>
              <w:tabs>
                <w:tab w:val="clear" w:pos="284"/>
                <w:tab w:val="clear" w:pos="567"/>
              </w:tabs>
              <w:rPr>
                <w:sz w:val="16"/>
              </w:rPr>
            </w:pPr>
          </w:p>
        </w:tc>
      </w:tr>
      <w:tr w:rsidR="00744129" w:rsidRPr="00200359" w14:paraId="7C64D535" w14:textId="77777777" w:rsidTr="00744129">
        <w:tc>
          <w:tcPr>
            <w:tcW w:w="675" w:type="dxa"/>
          </w:tcPr>
          <w:p w14:paraId="3BD6E331"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3DD6A6B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190982</w:t>
            </w:r>
          </w:p>
        </w:tc>
        <w:tc>
          <w:tcPr>
            <w:tcW w:w="948" w:type="dxa"/>
          </w:tcPr>
          <w:p w14:paraId="6EC5B09C"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3115487C" w14:textId="77777777" w:rsidR="00744129" w:rsidRPr="006B2793" w:rsidRDefault="00744129" w:rsidP="00744129">
            <w:pPr>
              <w:pStyle w:val="TAL"/>
              <w:tabs>
                <w:tab w:val="clear" w:pos="284"/>
                <w:tab w:val="clear" w:pos="567"/>
              </w:tabs>
              <w:rPr>
                <w:sz w:val="16"/>
              </w:rPr>
            </w:pPr>
            <w:r w:rsidRPr="006B2793">
              <w:rPr>
                <w:sz w:val="16"/>
              </w:rPr>
              <w:t>LS from SA WG6:  LS on further aspects of Mission Critical Services over 5MBS</w:t>
            </w:r>
          </w:p>
        </w:tc>
        <w:tc>
          <w:tcPr>
            <w:tcW w:w="1519" w:type="dxa"/>
          </w:tcPr>
          <w:p w14:paraId="188A819C"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149AF8D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84A232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F338C7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79FE63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C501FC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8E0E86B"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7412EC2" w14:textId="77777777" w:rsidR="00744129" w:rsidRPr="006B2793" w:rsidRDefault="00744129" w:rsidP="00744129">
            <w:pPr>
              <w:pStyle w:val="TAL"/>
              <w:tabs>
                <w:tab w:val="clear" w:pos="284"/>
                <w:tab w:val="clear" w:pos="567"/>
              </w:tabs>
              <w:rPr>
                <w:sz w:val="16"/>
              </w:rPr>
            </w:pPr>
            <w:r w:rsidRPr="006B2793">
              <w:rPr>
                <w:sz w:val="16"/>
              </w:rPr>
              <w:t xml:space="preserve">FS_MC5MBS </w:t>
            </w:r>
          </w:p>
        </w:tc>
        <w:tc>
          <w:tcPr>
            <w:tcW w:w="1340" w:type="dxa"/>
          </w:tcPr>
          <w:p w14:paraId="3AAB92CE"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632BC9D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1EC2C1B" w14:textId="77777777" w:rsidR="00744129" w:rsidRPr="006B2793" w:rsidRDefault="00744129" w:rsidP="00744129">
            <w:pPr>
              <w:pStyle w:val="TAL"/>
              <w:tabs>
                <w:tab w:val="clear" w:pos="284"/>
                <w:tab w:val="clear" w:pos="567"/>
              </w:tabs>
              <w:rPr>
                <w:sz w:val="16"/>
              </w:rPr>
            </w:pPr>
          </w:p>
        </w:tc>
      </w:tr>
      <w:tr w:rsidR="00744129" w:rsidRPr="00200359" w14:paraId="2242F1F4" w14:textId="77777777" w:rsidTr="00744129">
        <w:tc>
          <w:tcPr>
            <w:tcW w:w="675" w:type="dxa"/>
          </w:tcPr>
          <w:p w14:paraId="43544472"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12D29C5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191051</w:t>
            </w:r>
          </w:p>
        </w:tc>
        <w:tc>
          <w:tcPr>
            <w:tcW w:w="948" w:type="dxa"/>
          </w:tcPr>
          <w:p w14:paraId="34C5522F"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10EEA9F9" w14:textId="77777777" w:rsidR="00744129" w:rsidRPr="006B2793" w:rsidRDefault="00744129" w:rsidP="00744129">
            <w:pPr>
              <w:pStyle w:val="TAL"/>
              <w:tabs>
                <w:tab w:val="clear" w:pos="284"/>
                <w:tab w:val="clear" w:pos="567"/>
              </w:tabs>
              <w:rPr>
                <w:sz w:val="16"/>
              </w:rPr>
            </w:pPr>
            <w:r w:rsidRPr="006B2793">
              <w:rPr>
                <w:sz w:val="16"/>
              </w:rPr>
              <w:t>LS from SA WG2: LS on analytics support for energy saving</w:t>
            </w:r>
          </w:p>
        </w:tc>
        <w:tc>
          <w:tcPr>
            <w:tcW w:w="1519" w:type="dxa"/>
          </w:tcPr>
          <w:p w14:paraId="2EFB6137"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7CCD57D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CAEC8C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859BB8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57C3BA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08668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F53321F"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5B6B59D" w14:textId="77777777"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14:paraId="2D6226AC" w14:textId="77777777" w:rsidR="00744129" w:rsidRPr="006B2793" w:rsidRDefault="00744129" w:rsidP="00744129">
            <w:pPr>
              <w:pStyle w:val="TAL"/>
              <w:tabs>
                <w:tab w:val="clear" w:pos="284"/>
                <w:tab w:val="clear" w:pos="567"/>
              </w:tabs>
              <w:rPr>
                <w:sz w:val="16"/>
              </w:rPr>
            </w:pPr>
            <w:r w:rsidRPr="006B2793">
              <w:rPr>
                <w:sz w:val="16"/>
              </w:rPr>
              <w:t>Responses drafted in SP-191224 and SP-191242. Final response in SP-191378</w:t>
            </w:r>
          </w:p>
        </w:tc>
        <w:tc>
          <w:tcPr>
            <w:tcW w:w="986" w:type="dxa"/>
          </w:tcPr>
          <w:p w14:paraId="297257C6" w14:textId="77777777"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14:paraId="229DFEC1" w14:textId="77777777" w:rsidR="00744129" w:rsidRPr="006B2793" w:rsidRDefault="00744129" w:rsidP="00744129">
            <w:pPr>
              <w:pStyle w:val="TAL"/>
              <w:tabs>
                <w:tab w:val="clear" w:pos="284"/>
                <w:tab w:val="clear" w:pos="567"/>
              </w:tabs>
              <w:rPr>
                <w:sz w:val="16"/>
              </w:rPr>
            </w:pPr>
          </w:p>
        </w:tc>
      </w:tr>
      <w:tr w:rsidR="00744129" w:rsidRPr="00200359" w14:paraId="6A792025" w14:textId="77777777" w:rsidTr="00744129">
        <w:tc>
          <w:tcPr>
            <w:tcW w:w="675" w:type="dxa"/>
          </w:tcPr>
          <w:p w14:paraId="7D48EE2F"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71E68B6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191240</w:t>
            </w:r>
          </w:p>
        </w:tc>
        <w:tc>
          <w:tcPr>
            <w:tcW w:w="948" w:type="dxa"/>
          </w:tcPr>
          <w:p w14:paraId="347E6128"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6F620FAC" w14:textId="77777777" w:rsidR="00744129" w:rsidRPr="006B2793" w:rsidRDefault="00744129" w:rsidP="00744129">
            <w:pPr>
              <w:pStyle w:val="TAL"/>
              <w:tabs>
                <w:tab w:val="clear" w:pos="284"/>
                <w:tab w:val="clear" w:pos="567"/>
              </w:tabs>
              <w:rPr>
                <w:sz w:val="16"/>
              </w:rPr>
            </w:pPr>
            <w:r w:rsidRPr="006B2793">
              <w:rPr>
                <w:sz w:val="16"/>
              </w:rPr>
              <w:t>Discussion on the network data analysis assisted energy saving</w:t>
            </w:r>
          </w:p>
        </w:tc>
        <w:tc>
          <w:tcPr>
            <w:tcW w:w="1519" w:type="dxa"/>
          </w:tcPr>
          <w:p w14:paraId="20003904" w14:textId="77777777" w:rsidR="00744129" w:rsidRPr="006B2793" w:rsidRDefault="00744129" w:rsidP="00744129">
            <w:pPr>
              <w:pStyle w:val="TAL"/>
              <w:tabs>
                <w:tab w:val="clear" w:pos="284"/>
                <w:tab w:val="clear" w:pos="567"/>
              </w:tabs>
              <w:rPr>
                <w:sz w:val="16"/>
              </w:rPr>
            </w:pPr>
            <w:r w:rsidRPr="006B2793">
              <w:rPr>
                <w:sz w:val="16"/>
              </w:rPr>
              <w:t>China Telecom Corporation Ltd.</w:t>
            </w:r>
          </w:p>
        </w:tc>
        <w:tc>
          <w:tcPr>
            <w:tcW w:w="1212" w:type="dxa"/>
          </w:tcPr>
          <w:p w14:paraId="439807E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74CEC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E2DDDF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0AA457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F37F18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0396EDA"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65EA4D8" w14:textId="77777777" w:rsidR="00744129" w:rsidRPr="006B2793" w:rsidRDefault="00744129" w:rsidP="00744129">
            <w:pPr>
              <w:pStyle w:val="TAL"/>
              <w:tabs>
                <w:tab w:val="clear" w:pos="284"/>
                <w:tab w:val="clear" w:pos="567"/>
              </w:tabs>
              <w:rPr>
                <w:sz w:val="16"/>
              </w:rPr>
            </w:pPr>
          </w:p>
        </w:tc>
        <w:tc>
          <w:tcPr>
            <w:tcW w:w="1340" w:type="dxa"/>
          </w:tcPr>
          <w:p w14:paraId="57E6D1DA"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D0D7AC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92CE5D0" w14:textId="77777777" w:rsidR="00744129" w:rsidRPr="006B2793" w:rsidRDefault="00744129" w:rsidP="00744129">
            <w:pPr>
              <w:pStyle w:val="TAL"/>
              <w:tabs>
                <w:tab w:val="clear" w:pos="284"/>
                <w:tab w:val="clear" w:pos="567"/>
              </w:tabs>
              <w:rPr>
                <w:sz w:val="16"/>
              </w:rPr>
            </w:pPr>
          </w:p>
        </w:tc>
      </w:tr>
      <w:tr w:rsidR="00744129" w:rsidRPr="00200359" w14:paraId="0AFDF9E4" w14:textId="77777777" w:rsidTr="00744129">
        <w:tc>
          <w:tcPr>
            <w:tcW w:w="675" w:type="dxa"/>
          </w:tcPr>
          <w:p w14:paraId="43D32580"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1652753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191242</w:t>
            </w:r>
          </w:p>
        </w:tc>
        <w:tc>
          <w:tcPr>
            <w:tcW w:w="948" w:type="dxa"/>
          </w:tcPr>
          <w:p w14:paraId="7467B763"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49F34D32" w14:textId="77777777" w:rsidR="00744129" w:rsidRPr="006B2793" w:rsidRDefault="00744129" w:rsidP="00744129">
            <w:pPr>
              <w:pStyle w:val="TAL"/>
              <w:tabs>
                <w:tab w:val="clear" w:pos="284"/>
                <w:tab w:val="clear" w:pos="567"/>
              </w:tabs>
              <w:rPr>
                <w:sz w:val="16"/>
              </w:rPr>
            </w:pPr>
            <w:r w:rsidRPr="006B2793">
              <w:rPr>
                <w:sz w:val="16"/>
              </w:rPr>
              <w:t>[DRAFT] Reply LS on 'analytics support for energy saving'</w:t>
            </w:r>
          </w:p>
        </w:tc>
        <w:tc>
          <w:tcPr>
            <w:tcW w:w="1519" w:type="dxa"/>
          </w:tcPr>
          <w:p w14:paraId="15E5574D" w14:textId="77777777" w:rsidR="00744129" w:rsidRPr="006B2793" w:rsidRDefault="00744129" w:rsidP="00744129">
            <w:pPr>
              <w:pStyle w:val="TAL"/>
              <w:tabs>
                <w:tab w:val="clear" w:pos="284"/>
                <w:tab w:val="clear" w:pos="567"/>
              </w:tabs>
              <w:rPr>
                <w:sz w:val="16"/>
              </w:rPr>
            </w:pPr>
            <w:r w:rsidRPr="006B2793">
              <w:rPr>
                <w:sz w:val="16"/>
              </w:rPr>
              <w:t>China Telecom Corporation Ltd.</w:t>
            </w:r>
          </w:p>
        </w:tc>
        <w:tc>
          <w:tcPr>
            <w:tcW w:w="1212" w:type="dxa"/>
          </w:tcPr>
          <w:p w14:paraId="1A52DA2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88A27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FCDE9A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989828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B60A31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55CCE51"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463DF08" w14:textId="77777777"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14:paraId="766FF511" w14:textId="77777777" w:rsidR="00744129" w:rsidRPr="006B2793" w:rsidRDefault="00744129" w:rsidP="00744129">
            <w:pPr>
              <w:pStyle w:val="TAL"/>
              <w:tabs>
                <w:tab w:val="clear" w:pos="284"/>
                <w:tab w:val="clear" w:pos="567"/>
              </w:tabs>
              <w:rPr>
                <w:sz w:val="16"/>
              </w:rPr>
            </w:pPr>
            <w:r w:rsidRPr="006B2793">
              <w:rPr>
                <w:sz w:val="16"/>
              </w:rPr>
              <w:t>Response to SP-191051. Merged into SP-191359</w:t>
            </w:r>
          </w:p>
        </w:tc>
        <w:tc>
          <w:tcPr>
            <w:tcW w:w="986" w:type="dxa"/>
          </w:tcPr>
          <w:p w14:paraId="40199219" w14:textId="77777777" w:rsidR="00744129" w:rsidRPr="006B2793" w:rsidRDefault="00744129" w:rsidP="00744129">
            <w:pPr>
              <w:pStyle w:val="TAL"/>
              <w:tabs>
                <w:tab w:val="clear" w:pos="284"/>
                <w:tab w:val="clear" w:pos="567"/>
              </w:tabs>
              <w:rPr>
                <w:sz w:val="16"/>
              </w:rPr>
            </w:pPr>
            <w:r w:rsidRPr="006B2793">
              <w:rPr>
                <w:sz w:val="16"/>
              </w:rPr>
              <w:t>Merged</w:t>
            </w:r>
          </w:p>
        </w:tc>
        <w:tc>
          <w:tcPr>
            <w:tcW w:w="1019" w:type="dxa"/>
          </w:tcPr>
          <w:p w14:paraId="3006ABEA" w14:textId="77777777" w:rsidR="00744129" w:rsidRPr="006B2793" w:rsidRDefault="00744129" w:rsidP="00744129">
            <w:pPr>
              <w:pStyle w:val="TAL"/>
              <w:tabs>
                <w:tab w:val="clear" w:pos="284"/>
                <w:tab w:val="clear" w:pos="567"/>
              </w:tabs>
              <w:rPr>
                <w:sz w:val="16"/>
              </w:rPr>
            </w:pPr>
          </w:p>
        </w:tc>
      </w:tr>
      <w:tr w:rsidR="00744129" w:rsidRPr="00200359" w14:paraId="0889EAFC" w14:textId="77777777" w:rsidTr="00744129">
        <w:tc>
          <w:tcPr>
            <w:tcW w:w="675" w:type="dxa"/>
          </w:tcPr>
          <w:p w14:paraId="4C68570D" w14:textId="77777777" w:rsidR="00744129" w:rsidRPr="006B2793" w:rsidRDefault="00744129" w:rsidP="00744129">
            <w:pPr>
              <w:pStyle w:val="TAL"/>
              <w:tabs>
                <w:tab w:val="clear" w:pos="284"/>
                <w:tab w:val="clear" w:pos="567"/>
              </w:tabs>
              <w:rPr>
                <w:sz w:val="16"/>
              </w:rPr>
            </w:pPr>
            <w:r w:rsidRPr="006B2793">
              <w:rPr>
                <w:sz w:val="16"/>
              </w:rPr>
              <w:lastRenderedPageBreak/>
              <w:t>2.2</w:t>
            </w:r>
          </w:p>
        </w:tc>
        <w:tc>
          <w:tcPr>
            <w:tcW w:w="1134" w:type="dxa"/>
          </w:tcPr>
          <w:p w14:paraId="59E0628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191224</w:t>
            </w:r>
          </w:p>
        </w:tc>
        <w:tc>
          <w:tcPr>
            <w:tcW w:w="948" w:type="dxa"/>
          </w:tcPr>
          <w:p w14:paraId="103139A7"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4B7D7643" w14:textId="77777777"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14:paraId="272EC3D4" w14:textId="77777777" w:rsidR="00744129" w:rsidRPr="006B2793" w:rsidRDefault="00744129" w:rsidP="00744129">
            <w:pPr>
              <w:pStyle w:val="TAL"/>
              <w:tabs>
                <w:tab w:val="clear" w:pos="284"/>
                <w:tab w:val="clear" w:pos="567"/>
              </w:tabs>
              <w:rPr>
                <w:sz w:val="16"/>
              </w:rPr>
            </w:pPr>
            <w:r w:rsidRPr="006B2793">
              <w:rPr>
                <w:sz w:val="16"/>
              </w:rPr>
              <w:t>Ericsson Telecomunicazioni SpA</w:t>
            </w:r>
          </w:p>
        </w:tc>
        <w:tc>
          <w:tcPr>
            <w:tcW w:w="1212" w:type="dxa"/>
          </w:tcPr>
          <w:p w14:paraId="481B6D8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F46129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E43DAF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C33DA5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C4D418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AD7E223"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70B297C" w14:textId="77777777"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14:paraId="324372E8" w14:textId="77777777" w:rsidR="00744129" w:rsidRPr="006B2793" w:rsidRDefault="00744129" w:rsidP="00744129">
            <w:pPr>
              <w:pStyle w:val="TAL"/>
              <w:tabs>
                <w:tab w:val="clear" w:pos="284"/>
                <w:tab w:val="clear" w:pos="567"/>
              </w:tabs>
              <w:rPr>
                <w:sz w:val="16"/>
              </w:rPr>
            </w:pPr>
            <w:r w:rsidRPr="006B2793">
              <w:rPr>
                <w:sz w:val="16"/>
              </w:rPr>
              <w:t>Response to SP-191051. Revised, merging SP-191242 to SP-191359.</w:t>
            </w:r>
          </w:p>
        </w:tc>
        <w:tc>
          <w:tcPr>
            <w:tcW w:w="986" w:type="dxa"/>
          </w:tcPr>
          <w:p w14:paraId="609C0798"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CDC3FD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191359</w:t>
            </w:r>
          </w:p>
        </w:tc>
      </w:tr>
      <w:tr w:rsidR="00744129" w:rsidRPr="00200359" w14:paraId="516EF96D" w14:textId="77777777" w:rsidTr="00744129">
        <w:tc>
          <w:tcPr>
            <w:tcW w:w="675" w:type="dxa"/>
          </w:tcPr>
          <w:p w14:paraId="2E086ACA"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13F5856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191359</w:t>
            </w:r>
          </w:p>
        </w:tc>
        <w:tc>
          <w:tcPr>
            <w:tcW w:w="948" w:type="dxa"/>
          </w:tcPr>
          <w:p w14:paraId="4D0C695C"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7032C230" w14:textId="77777777"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14:paraId="6650AE7C" w14:textId="77777777" w:rsidR="00744129" w:rsidRPr="006B2793" w:rsidRDefault="00744129" w:rsidP="00744129">
            <w:pPr>
              <w:pStyle w:val="TAL"/>
              <w:tabs>
                <w:tab w:val="clear" w:pos="284"/>
                <w:tab w:val="clear" w:pos="567"/>
              </w:tabs>
              <w:rPr>
                <w:sz w:val="16"/>
              </w:rPr>
            </w:pPr>
            <w:r w:rsidRPr="006B2793">
              <w:rPr>
                <w:sz w:val="16"/>
              </w:rPr>
              <w:t>Ericsson, China Telecom</w:t>
            </w:r>
          </w:p>
        </w:tc>
        <w:tc>
          <w:tcPr>
            <w:tcW w:w="1212" w:type="dxa"/>
          </w:tcPr>
          <w:p w14:paraId="4042BF6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BB5FC5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F9F076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2EBB3D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75E11C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EDD93C8"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57B1CE0" w14:textId="77777777"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14:paraId="4F0F8036" w14:textId="77777777" w:rsidR="00744129" w:rsidRPr="006B2793" w:rsidRDefault="00744129" w:rsidP="00744129">
            <w:pPr>
              <w:pStyle w:val="TAL"/>
              <w:tabs>
                <w:tab w:val="clear" w:pos="284"/>
                <w:tab w:val="clear" w:pos="567"/>
              </w:tabs>
              <w:rPr>
                <w:sz w:val="16"/>
              </w:rPr>
            </w:pPr>
            <w:r w:rsidRPr="006B2793">
              <w:rPr>
                <w:sz w:val="16"/>
              </w:rPr>
              <w:t>Revision of SP-191224, merging SP-191242. Revised to SP-191365.</w:t>
            </w:r>
          </w:p>
        </w:tc>
        <w:tc>
          <w:tcPr>
            <w:tcW w:w="986" w:type="dxa"/>
          </w:tcPr>
          <w:p w14:paraId="20B6725C"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24DE5A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191365</w:t>
            </w:r>
          </w:p>
        </w:tc>
      </w:tr>
      <w:tr w:rsidR="00744129" w:rsidRPr="00200359" w14:paraId="1E3FB0DD" w14:textId="77777777" w:rsidTr="00744129">
        <w:tc>
          <w:tcPr>
            <w:tcW w:w="675" w:type="dxa"/>
          </w:tcPr>
          <w:p w14:paraId="29639D52"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6D971AA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191365</w:t>
            </w:r>
          </w:p>
        </w:tc>
        <w:tc>
          <w:tcPr>
            <w:tcW w:w="948" w:type="dxa"/>
          </w:tcPr>
          <w:p w14:paraId="58E60D32"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0C952EAE" w14:textId="77777777" w:rsidR="00744129" w:rsidRPr="006B2793" w:rsidRDefault="00744129" w:rsidP="00744129">
            <w:pPr>
              <w:pStyle w:val="TAL"/>
              <w:tabs>
                <w:tab w:val="clear" w:pos="284"/>
                <w:tab w:val="clear" w:pos="567"/>
              </w:tabs>
              <w:rPr>
                <w:sz w:val="16"/>
              </w:rPr>
            </w:pPr>
            <w:r w:rsidRPr="006B2793">
              <w:rPr>
                <w:sz w:val="16"/>
              </w:rPr>
              <w:t>[DRAFT] Reply LS to LS on analytics support for energy saving</w:t>
            </w:r>
          </w:p>
        </w:tc>
        <w:tc>
          <w:tcPr>
            <w:tcW w:w="1519" w:type="dxa"/>
          </w:tcPr>
          <w:p w14:paraId="522C71D2" w14:textId="77777777" w:rsidR="00744129" w:rsidRPr="006B2793" w:rsidRDefault="00744129" w:rsidP="00744129">
            <w:pPr>
              <w:pStyle w:val="TAL"/>
              <w:tabs>
                <w:tab w:val="clear" w:pos="284"/>
                <w:tab w:val="clear" w:pos="567"/>
              </w:tabs>
              <w:rPr>
                <w:sz w:val="16"/>
              </w:rPr>
            </w:pPr>
            <w:r w:rsidRPr="006B2793">
              <w:rPr>
                <w:sz w:val="16"/>
              </w:rPr>
              <w:t>Ericsson, China Telecom</w:t>
            </w:r>
          </w:p>
        </w:tc>
        <w:tc>
          <w:tcPr>
            <w:tcW w:w="1212" w:type="dxa"/>
          </w:tcPr>
          <w:p w14:paraId="0E17705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43E68E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94BBDA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9B6EDE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9D0BE8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295F0A"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62FC5FE" w14:textId="77777777"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14:paraId="01CB866E" w14:textId="77777777" w:rsidR="00744129" w:rsidRPr="006B2793" w:rsidRDefault="00744129" w:rsidP="00744129">
            <w:pPr>
              <w:pStyle w:val="TAL"/>
              <w:tabs>
                <w:tab w:val="clear" w:pos="284"/>
                <w:tab w:val="clear" w:pos="567"/>
              </w:tabs>
              <w:rPr>
                <w:sz w:val="16"/>
              </w:rPr>
            </w:pPr>
            <w:r w:rsidRPr="006B2793">
              <w:rPr>
                <w:sz w:val="16"/>
              </w:rPr>
              <w:t>Revision of SP-191359. Revised to SP-191378.</w:t>
            </w:r>
          </w:p>
        </w:tc>
        <w:tc>
          <w:tcPr>
            <w:tcW w:w="986" w:type="dxa"/>
          </w:tcPr>
          <w:p w14:paraId="77F0E5AD"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FA8152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r>
      <w:tr w:rsidR="00744129" w:rsidRPr="00200359" w14:paraId="76CE6B32" w14:textId="77777777" w:rsidTr="00744129">
        <w:tc>
          <w:tcPr>
            <w:tcW w:w="675" w:type="dxa"/>
          </w:tcPr>
          <w:p w14:paraId="0C70DD57"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60E7F7E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c>
          <w:tcPr>
            <w:tcW w:w="948" w:type="dxa"/>
          </w:tcPr>
          <w:p w14:paraId="3E1EDDBE"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412DA707" w14:textId="77777777" w:rsidR="00744129" w:rsidRPr="006B2793" w:rsidRDefault="00744129" w:rsidP="00744129">
            <w:pPr>
              <w:pStyle w:val="TAL"/>
              <w:tabs>
                <w:tab w:val="clear" w:pos="284"/>
                <w:tab w:val="clear" w:pos="567"/>
              </w:tabs>
              <w:rPr>
                <w:sz w:val="16"/>
              </w:rPr>
            </w:pPr>
            <w:r w:rsidRPr="006B2793">
              <w:rPr>
                <w:sz w:val="16"/>
              </w:rPr>
              <w:t>Reply LS to LS on analytics support for energy saving</w:t>
            </w:r>
          </w:p>
        </w:tc>
        <w:tc>
          <w:tcPr>
            <w:tcW w:w="1519" w:type="dxa"/>
          </w:tcPr>
          <w:p w14:paraId="0F6D8BB1" w14:textId="77777777" w:rsidR="00744129" w:rsidRPr="006B2793" w:rsidRDefault="00744129" w:rsidP="00744129">
            <w:pPr>
              <w:pStyle w:val="TAL"/>
              <w:tabs>
                <w:tab w:val="clear" w:pos="284"/>
                <w:tab w:val="clear" w:pos="567"/>
              </w:tabs>
              <w:rPr>
                <w:sz w:val="16"/>
              </w:rPr>
            </w:pPr>
            <w:r w:rsidRPr="006B2793">
              <w:rPr>
                <w:sz w:val="16"/>
              </w:rPr>
              <w:t>TSG SA</w:t>
            </w:r>
          </w:p>
        </w:tc>
        <w:tc>
          <w:tcPr>
            <w:tcW w:w="1212" w:type="dxa"/>
          </w:tcPr>
          <w:p w14:paraId="7894B81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679D2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E03D32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3C95D9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18F19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AF9892C"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21029DD" w14:textId="77777777" w:rsidR="00744129" w:rsidRPr="006B2793" w:rsidRDefault="00744129" w:rsidP="00744129">
            <w:pPr>
              <w:pStyle w:val="TAL"/>
              <w:tabs>
                <w:tab w:val="clear" w:pos="284"/>
                <w:tab w:val="clear" w:pos="567"/>
              </w:tabs>
              <w:rPr>
                <w:sz w:val="16"/>
              </w:rPr>
            </w:pPr>
            <w:r w:rsidRPr="006B2793">
              <w:rPr>
                <w:sz w:val="16"/>
              </w:rPr>
              <w:t>FS_eNA_Ph2</w:t>
            </w:r>
          </w:p>
        </w:tc>
        <w:tc>
          <w:tcPr>
            <w:tcW w:w="1340" w:type="dxa"/>
          </w:tcPr>
          <w:p w14:paraId="1122C4B3" w14:textId="77777777" w:rsidR="00744129" w:rsidRPr="006B2793" w:rsidRDefault="00744129" w:rsidP="00744129">
            <w:pPr>
              <w:pStyle w:val="TAL"/>
              <w:tabs>
                <w:tab w:val="clear" w:pos="284"/>
                <w:tab w:val="clear" w:pos="567"/>
              </w:tabs>
              <w:rPr>
                <w:sz w:val="16"/>
              </w:rPr>
            </w:pPr>
            <w:r w:rsidRPr="006B2793">
              <w:rPr>
                <w:sz w:val="16"/>
              </w:rPr>
              <w:t>Revision of SP-191365. Approved</w:t>
            </w:r>
          </w:p>
        </w:tc>
        <w:tc>
          <w:tcPr>
            <w:tcW w:w="986" w:type="dxa"/>
          </w:tcPr>
          <w:p w14:paraId="7DE0D07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4A9F2A5" w14:textId="77777777" w:rsidR="00744129" w:rsidRPr="006B2793" w:rsidRDefault="00744129" w:rsidP="00744129">
            <w:pPr>
              <w:pStyle w:val="TAL"/>
              <w:tabs>
                <w:tab w:val="clear" w:pos="284"/>
                <w:tab w:val="clear" w:pos="567"/>
              </w:tabs>
              <w:rPr>
                <w:sz w:val="16"/>
              </w:rPr>
            </w:pPr>
          </w:p>
        </w:tc>
      </w:tr>
      <w:tr w:rsidR="00744129" w:rsidRPr="00200359" w14:paraId="45F4EDBD" w14:textId="77777777" w:rsidTr="00744129">
        <w:tc>
          <w:tcPr>
            <w:tcW w:w="675" w:type="dxa"/>
          </w:tcPr>
          <w:p w14:paraId="67F35366"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7CD3622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191052</w:t>
            </w:r>
          </w:p>
        </w:tc>
        <w:tc>
          <w:tcPr>
            <w:tcW w:w="948" w:type="dxa"/>
          </w:tcPr>
          <w:p w14:paraId="5469FDF6"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140A767" w14:textId="77777777" w:rsidR="00744129" w:rsidRPr="006B2793" w:rsidRDefault="00744129" w:rsidP="00744129">
            <w:pPr>
              <w:pStyle w:val="TAL"/>
              <w:tabs>
                <w:tab w:val="clear" w:pos="284"/>
                <w:tab w:val="clear" w:pos="567"/>
              </w:tabs>
              <w:rPr>
                <w:sz w:val="16"/>
              </w:rPr>
            </w:pPr>
            <w:r w:rsidRPr="006B2793">
              <w:rPr>
                <w:sz w:val="16"/>
              </w:rPr>
              <w:t>LS from SA WG2: LS on Split of work responsibilities between SA2 and SA6</w:t>
            </w:r>
          </w:p>
        </w:tc>
        <w:tc>
          <w:tcPr>
            <w:tcW w:w="1519" w:type="dxa"/>
          </w:tcPr>
          <w:p w14:paraId="2862D683"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72CC2CF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E6E39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DB66C9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A70373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E04185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E25D09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BC0F42B" w14:textId="77777777" w:rsidR="00744129" w:rsidRPr="006B2793" w:rsidRDefault="00744129" w:rsidP="00744129">
            <w:pPr>
              <w:pStyle w:val="TAL"/>
              <w:tabs>
                <w:tab w:val="clear" w:pos="284"/>
                <w:tab w:val="clear" w:pos="567"/>
              </w:tabs>
              <w:rPr>
                <w:sz w:val="16"/>
              </w:rPr>
            </w:pPr>
            <w:r w:rsidRPr="006B2793">
              <w:rPr>
                <w:sz w:val="16"/>
              </w:rPr>
              <w:t>FS_enh_EC</w:t>
            </w:r>
          </w:p>
        </w:tc>
        <w:tc>
          <w:tcPr>
            <w:tcW w:w="1340" w:type="dxa"/>
          </w:tcPr>
          <w:p w14:paraId="64640D5B" w14:textId="77777777" w:rsidR="00744129" w:rsidRPr="006B2793" w:rsidRDefault="00744129" w:rsidP="00744129">
            <w:pPr>
              <w:pStyle w:val="TAL"/>
              <w:tabs>
                <w:tab w:val="clear" w:pos="284"/>
                <w:tab w:val="clear" w:pos="567"/>
              </w:tabs>
              <w:rPr>
                <w:sz w:val="16"/>
              </w:rPr>
            </w:pPr>
            <w:r w:rsidRPr="006B2793">
              <w:rPr>
                <w:sz w:val="16"/>
              </w:rPr>
              <w:t>Response drafted in SP-191148. This LS was noted.</w:t>
            </w:r>
          </w:p>
        </w:tc>
        <w:tc>
          <w:tcPr>
            <w:tcW w:w="986" w:type="dxa"/>
          </w:tcPr>
          <w:p w14:paraId="6D614016"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6E478A3" w14:textId="77777777" w:rsidR="00744129" w:rsidRPr="006B2793" w:rsidRDefault="00744129" w:rsidP="00744129">
            <w:pPr>
              <w:pStyle w:val="TAL"/>
              <w:tabs>
                <w:tab w:val="clear" w:pos="284"/>
                <w:tab w:val="clear" w:pos="567"/>
              </w:tabs>
              <w:rPr>
                <w:sz w:val="16"/>
              </w:rPr>
            </w:pPr>
          </w:p>
        </w:tc>
      </w:tr>
      <w:tr w:rsidR="00744129" w:rsidRPr="00200359" w14:paraId="632DA190" w14:textId="77777777" w:rsidTr="00744129">
        <w:tc>
          <w:tcPr>
            <w:tcW w:w="675" w:type="dxa"/>
          </w:tcPr>
          <w:p w14:paraId="60515469"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2B20177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191148</w:t>
            </w:r>
          </w:p>
        </w:tc>
        <w:tc>
          <w:tcPr>
            <w:tcW w:w="948" w:type="dxa"/>
          </w:tcPr>
          <w:p w14:paraId="092FEE9F"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0EE1EF74" w14:textId="77777777" w:rsidR="00744129" w:rsidRPr="006B2793" w:rsidRDefault="00744129" w:rsidP="00744129">
            <w:pPr>
              <w:pStyle w:val="TAL"/>
              <w:tabs>
                <w:tab w:val="clear" w:pos="284"/>
                <w:tab w:val="clear" w:pos="567"/>
              </w:tabs>
              <w:rPr>
                <w:sz w:val="16"/>
              </w:rPr>
            </w:pPr>
            <w:r w:rsidRPr="006B2793">
              <w:rPr>
                <w:sz w:val="16"/>
              </w:rPr>
              <w:t>[DRAFT] Reply LS on Split of work responsibilities between SA WG2 and SA WG6</w:t>
            </w:r>
          </w:p>
        </w:tc>
        <w:tc>
          <w:tcPr>
            <w:tcW w:w="1519" w:type="dxa"/>
          </w:tcPr>
          <w:p w14:paraId="0CABF6A2" w14:textId="77777777"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14:paraId="3C214EE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DC307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E3CCC9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D821BB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36D36E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FE13C4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ED328EB" w14:textId="77777777" w:rsidR="00744129" w:rsidRPr="006B2793" w:rsidRDefault="00744129" w:rsidP="00744129">
            <w:pPr>
              <w:pStyle w:val="TAL"/>
              <w:tabs>
                <w:tab w:val="clear" w:pos="284"/>
                <w:tab w:val="clear" w:pos="567"/>
              </w:tabs>
              <w:rPr>
                <w:sz w:val="16"/>
              </w:rPr>
            </w:pPr>
            <w:r w:rsidRPr="006B2793">
              <w:rPr>
                <w:sz w:val="16"/>
              </w:rPr>
              <w:t>FS_EDGEAPP, FS_enh_EC</w:t>
            </w:r>
          </w:p>
        </w:tc>
        <w:tc>
          <w:tcPr>
            <w:tcW w:w="1340" w:type="dxa"/>
          </w:tcPr>
          <w:p w14:paraId="45D59C22" w14:textId="77777777" w:rsidR="00744129" w:rsidRPr="006B2793" w:rsidRDefault="00744129" w:rsidP="00744129">
            <w:pPr>
              <w:pStyle w:val="TAL"/>
              <w:tabs>
                <w:tab w:val="clear" w:pos="284"/>
                <w:tab w:val="clear" w:pos="567"/>
              </w:tabs>
              <w:rPr>
                <w:sz w:val="16"/>
              </w:rPr>
            </w:pPr>
            <w:r w:rsidRPr="006B2793">
              <w:rPr>
                <w:sz w:val="16"/>
              </w:rPr>
              <w:t>Response to SP-191052. Revised to SP-191363.</w:t>
            </w:r>
          </w:p>
        </w:tc>
        <w:tc>
          <w:tcPr>
            <w:tcW w:w="986" w:type="dxa"/>
          </w:tcPr>
          <w:p w14:paraId="2ED3993F"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06AAD80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191363</w:t>
            </w:r>
          </w:p>
        </w:tc>
      </w:tr>
      <w:tr w:rsidR="00744129" w:rsidRPr="00200359" w14:paraId="2B87C845" w14:textId="77777777" w:rsidTr="00744129">
        <w:tc>
          <w:tcPr>
            <w:tcW w:w="675" w:type="dxa"/>
          </w:tcPr>
          <w:p w14:paraId="689BED2C"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40E6A55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191363</w:t>
            </w:r>
          </w:p>
        </w:tc>
        <w:tc>
          <w:tcPr>
            <w:tcW w:w="948" w:type="dxa"/>
          </w:tcPr>
          <w:p w14:paraId="6B62248A"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2F20C0D7" w14:textId="77777777" w:rsidR="00744129" w:rsidRPr="006B2793" w:rsidRDefault="00744129" w:rsidP="00744129">
            <w:pPr>
              <w:pStyle w:val="TAL"/>
              <w:tabs>
                <w:tab w:val="clear" w:pos="284"/>
                <w:tab w:val="clear" w:pos="567"/>
              </w:tabs>
              <w:rPr>
                <w:sz w:val="16"/>
              </w:rPr>
            </w:pPr>
            <w:r w:rsidRPr="006B2793">
              <w:rPr>
                <w:sz w:val="16"/>
              </w:rPr>
              <w:t>[DRAFT] Reply LS on Split of work responsibilities between SA WG2 and SA WG6</w:t>
            </w:r>
          </w:p>
        </w:tc>
        <w:tc>
          <w:tcPr>
            <w:tcW w:w="1519" w:type="dxa"/>
          </w:tcPr>
          <w:p w14:paraId="1692B194" w14:textId="77777777"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14:paraId="14B33A7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D65D1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CBF0DB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87EA3D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D61227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273E627"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351457B" w14:textId="77777777" w:rsidR="00744129" w:rsidRPr="006B2793" w:rsidRDefault="00744129" w:rsidP="00744129">
            <w:pPr>
              <w:pStyle w:val="TAL"/>
              <w:tabs>
                <w:tab w:val="clear" w:pos="284"/>
                <w:tab w:val="clear" w:pos="567"/>
              </w:tabs>
              <w:rPr>
                <w:sz w:val="16"/>
              </w:rPr>
            </w:pPr>
            <w:r w:rsidRPr="006B2793">
              <w:rPr>
                <w:sz w:val="16"/>
              </w:rPr>
              <w:t>FS_EDGEAPP, FS_enh_EC</w:t>
            </w:r>
          </w:p>
        </w:tc>
        <w:tc>
          <w:tcPr>
            <w:tcW w:w="1340" w:type="dxa"/>
          </w:tcPr>
          <w:p w14:paraId="2FE334F5" w14:textId="77777777" w:rsidR="00744129" w:rsidRPr="006B2793" w:rsidRDefault="00744129" w:rsidP="00744129">
            <w:pPr>
              <w:pStyle w:val="TAL"/>
              <w:tabs>
                <w:tab w:val="clear" w:pos="284"/>
                <w:tab w:val="clear" w:pos="567"/>
              </w:tabs>
              <w:rPr>
                <w:sz w:val="16"/>
              </w:rPr>
            </w:pPr>
            <w:r w:rsidRPr="006B2793">
              <w:rPr>
                <w:sz w:val="16"/>
              </w:rPr>
              <w:t>Revision of SP-191148. WITHDRAWN</w:t>
            </w:r>
          </w:p>
        </w:tc>
        <w:tc>
          <w:tcPr>
            <w:tcW w:w="986" w:type="dxa"/>
          </w:tcPr>
          <w:p w14:paraId="3A737A77"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7B2DEA70" w14:textId="77777777" w:rsidR="00744129" w:rsidRPr="006B2793" w:rsidRDefault="00744129" w:rsidP="00744129">
            <w:pPr>
              <w:pStyle w:val="TAL"/>
              <w:tabs>
                <w:tab w:val="clear" w:pos="284"/>
                <w:tab w:val="clear" w:pos="567"/>
              </w:tabs>
              <w:rPr>
                <w:sz w:val="16"/>
              </w:rPr>
            </w:pPr>
          </w:p>
        </w:tc>
      </w:tr>
      <w:tr w:rsidR="00744129" w:rsidRPr="00200359" w14:paraId="66C637AA" w14:textId="77777777" w:rsidTr="00744129">
        <w:tc>
          <w:tcPr>
            <w:tcW w:w="675" w:type="dxa"/>
          </w:tcPr>
          <w:p w14:paraId="131AC308"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04B8B3B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191118</w:t>
            </w:r>
          </w:p>
        </w:tc>
        <w:tc>
          <w:tcPr>
            <w:tcW w:w="948" w:type="dxa"/>
          </w:tcPr>
          <w:p w14:paraId="3CD35AF5"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13553CED" w14:textId="77777777" w:rsidR="00744129" w:rsidRPr="006B2793" w:rsidRDefault="00744129" w:rsidP="00744129">
            <w:pPr>
              <w:pStyle w:val="TAL"/>
              <w:tabs>
                <w:tab w:val="clear" w:pos="284"/>
                <w:tab w:val="clear" w:pos="567"/>
              </w:tabs>
              <w:rPr>
                <w:sz w:val="16"/>
              </w:rPr>
            </w:pPr>
            <w:r w:rsidRPr="006B2793">
              <w:rPr>
                <w:sz w:val="16"/>
              </w:rPr>
              <w:t>LS from Taiwan Association of Information and Communication Standards (TAICS):  LS on Regional Interests in 3GPP Rel-17 Standardization Directions</w:t>
            </w:r>
          </w:p>
        </w:tc>
        <w:tc>
          <w:tcPr>
            <w:tcW w:w="1519" w:type="dxa"/>
          </w:tcPr>
          <w:p w14:paraId="480F145B" w14:textId="77777777" w:rsidR="00744129" w:rsidRPr="006B2793" w:rsidRDefault="00744129" w:rsidP="00744129">
            <w:pPr>
              <w:pStyle w:val="TAL"/>
              <w:tabs>
                <w:tab w:val="clear" w:pos="284"/>
                <w:tab w:val="clear" w:pos="567"/>
              </w:tabs>
              <w:rPr>
                <w:sz w:val="16"/>
              </w:rPr>
            </w:pPr>
            <w:r w:rsidRPr="006B2793">
              <w:rPr>
                <w:sz w:val="16"/>
              </w:rPr>
              <w:t>TAICS</w:t>
            </w:r>
          </w:p>
        </w:tc>
        <w:tc>
          <w:tcPr>
            <w:tcW w:w="1212" w:type="dxa"/>
          </w:tcPr>
          <w:p w14:paraId="058CD31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68B89C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23252E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FA2D15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446C32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9B8F434" w14:textId="77777777" w:rsidR="00744129" w:rsidRPr="006B2793" w:rsidRDefault="00744129" w:rsidP="00744129">
            <w:pPr>
              <w:pStyle w:val="TAL"/>
              <w:tabs>
                <w:tab w:val="clear" w:pos="284"/>
                <w:tab w:val="clear" w:pos="567"/>
              </w:tabs>
              <w:rPr>
                <w:sz w:val="16"/>
              </w:rPr>
            </w:pPr>
          </w:p>
        </w:tc>
        <w:tc>
          <w:tcPr>
            <w:tcW w:w="2038" w:type="dxa"/>
          </w:tcPr>
          <w:p w14:paraId="677D243D" w14:textId="77777777" w:rsidR="00744129" w:rsidRPr="006B2793" w:rsidRDefault="00744129" w:rsidP="00744129">
            <w:pPr>
              <w:pStyle w:val="TAL"/>
              <w:tabs>
                <w:tab w:val="clear" w:pos="284"/>
                <w:tab w:val="clear" w:pos="567"/>
              </w:tabs>
              <w:rPr>
                <w:sz w:val="16"/>
              </w:rPr>
            </w:pPr>
          </w:p>
        </w:tc>
        <w:tc>
          <w:tcPr>
            <w:tcW w:w="1340" w:type="dxa"/>
          </w:tcPr>
          <w:p w14:paraId="46E41E96"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387645F2"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C662C82" w14:textId="77777777" w:rsidR="00744129" w:rsidRPr="006B2793" w:rsidRDefault="00744129" w:rsidP="00744129">
            <w:pPr>
              <w:pStyle w:val="TAL"/>
              <w:tabs>
                <w:tab w:val="clear" w:pos="284"/>
                <w:tab w:val="clear" w:pos="567"/>
              </w:tabs>
              <w:rPr>
                <w:sz w:val="16"/>
              </w:rPr>
            </w:pPr>
          </w:p>
        </w:tc>
      </w:tr>
      <w:tr w:rsidR="00744129" w:rsidRPr="00200359" w14:paraId="2C6969EA" w14:textId="77777777" w:rsidTr="00744129">
        <w:tc>
          <w:tcPr>
            <w:tcW w:w="675" w:type="dxa"/>
          </w:tcPr>
          <w:p w14:paraId="5D5256B0"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3AD4874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191259</w:t>
            </w:r>
          </w:p>
        </w:tc>
        <w:tc>
          <w:tcPr>
            <w:tcW w:w="948" w:type="dxa"/>
          </w:tcPr>
          <w:p w14:paraId="0656E433"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4E7D227D" w14:textId="77777777" w:rsidR="00744129" w:rsidRPr="006B2793" w:rsidRDefault="00744129" w:rsidP="00744129">
            <w:pPr>
              <w:pStyle w:val="TAL"/>
              <w:tabs>
                <w:tab w:val="clear" w:pos="284"/>
                <w:tab w:val="clear" w:pos="567"/>
              </w:tabs>
              <w:rPr>
                <w:sz w:val="16"/>
              </w:rPr>
            </w:pPr>
            <w:r w:rsidRPr="006B2793">
              <w:rPr>
                <w:sz w:val="16"/>
              </w:rPr>
              <w:t>LS from BBF: Request on work items for R17</w:t>
            </w:r>
          </w:p>
        </w:tc>
        <w:tc>
          <w:tcPr>
            <w:tcW w:w="1519" w:type="dxa"/>
          </w:tcPr>
          <w:p w14:paraId="31A0E476" w14:textId="77777777" w:rsidR="00744129" w:rsidRPr="006B2793" w:rsidRDefault="00744129" w:rsidP="00744129">
            <w:pPr>
              <w:pStyle w:val="TAL"/>
              <w:tabs>
                <w:tab w:val="clear" w:pos="284"/>
                <w:tab w:val="clear" w:pos="567"/>
              </w:tabs>
              <w:rPr>
                <w:sz w:val="16"/>
              </w:rPr>
            </w:pPr>
            <w:r w:rsidRPr="006B2793">
              <w:rPr>
                <w:sz w:val="16"/>
              </w:rPr>
              <w:t>BBF</w:t>
            </w:r>
          </w:p>
        </w:tc>
        <w:tc>
          <w:tcPr>
            <w:tcW w:w="1212" w:type="dxa"/>
          </w:tcPr>
          <w:p w14:paraId="04694E8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6F715D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00ECAA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2813CD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06D0B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7824F41" w14:textId="77777777" w:rsidR="00744129" w:rsidRPr="006B2793" w:rsidRDefault="00744129" w:rsidP="00744129">
            <w:pPr>
              <w:pStyle w:val="TAL"/>
              <w:tabs>
                <w:tab w:val="clear" w:pos="284"/>
                <w:tab w:val="clear" w:pos="567"/>
              </w:tabs>
              <w:rPr>
                <w:sz w:val="16"/>
              </w:rPr>
            </w:pPr>
          </w:p>
        </w:tc>
        <w:tc>
          <w:tcPr>
            <w:tcW w:w="2038" w:type="dxa"/>
          </w:tcPr>
          <w:p w14:paraId="3D2748BB" w14:textId="77777777" w:rsidR="00744129" w:rsidRPr="006B2793" w:rsidRDefault="00744129" w:rsidP="00744129">
            <w:pPr>
              <w:pStyle w:val="TAL"/>
              <w:tabs>
                <w:tab w:val="clear" w:pos="284"/>
                <w:tab w:val="clear" w:pos="567"/>
              </w:tabs>
              <w:rPr>
                <w:sz w:val="16"/>
              </w:rPr>
            </w:pPr>
          </w:p>
        </w:tc>
        <w:tc>
          <w:tcPr>
            <w:tcW w:w="1340" w:type="dxa"/>
          </w:tcPr>
          <w:p w14:paraId="271DF8CA"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3DE2277"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BDD1B34" w14:textId="77777777" w:rsidR="00744129" w:rsidRPr="006B2793" w:rsidRDefault="00744129" w:rsidP="00744129">
            <w:pPr>
              <w:pStyle w:val="TAL"/>
              <w:tabs>
                <w:tab w:val="clear" w:pos="284"/>
                <w:tab w:val="clear" w:pos="567"/>
              </w:tabs>
              <w:rPr>
                <w:sz w:val="16"/>
              </w:rPr>
            </w:pPr>
          </w:p>
        </w:tc>
      </w:tr>
      <w:tr w:rsidR="00744129" w:rsidRPr="00200359" w14:paraId="32129EB5" w14:textId="77777777" w:rsidTr="00744129">
        <w:tc>
          <w:tcPr>
            <w:tcW w:w="675" w:type="dxa"/>
          </w:tcPr>
          <w:p w14:paraId="63110F8C"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208E4A0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191260</w:t>
            </w:r>
          </w:p>
        </w:tc>
        <w:tc>
          <w:tcPr>
            <w:tcW w:w="948" w:type="dxa"/>
          </w:tcPr>
          <w:p w14:paraId="0DBA8BB2"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488DD207" w14:textId="77777777" w:rsidR="00744129" w:rsidRPr="006B2793" w:rsidRDefault="00744129" w:rsidP="00744129">
            <w:pPr>
              <w:pStyle w:val="TAL"/>
              <w:tabs>
                <w:tab w:val="clear" w:pos="284"/>
                <w:tab w:val="clear" w:pos="567"/>
              </w:tabs>
              <w:rPr>
                <w:sz w:val="16"/>
              </w:rPr>
            </w:pPr>
            <w:r w:rsidRPr="006B2793">
              <w:rPr>
                <w:sz w:val="16"/>
              </w:rPr>
              <w:t>LS from BBF: General Status of Work</w:t>
            </w:r>
          </w:p>
        </w:tc>
        <w:tc>
          <w:tcPr>
            <w:tcW w:w="1519" w:type="dxa"/>
          </w:tcPr>
          <w:p w14:paraId="03BF3063" w14:textId="77777777" w:rsidR="00744129" w:rsidRPr="006B2793" w:rsidRDefault="00744129" w:rsidP="00744129">
            <w:pPr>
              <w:pStyle w:val="TAL"/>
              <w:tabs>
                <w:tab w:val="clear" w:pos="284"/>
                <w:tab w:val="clear" w:pos="567"/>
              </w:tabs>
              <w:rPr>
                <w:sz w:val="16"/>
              </w:rPr>
            </w:pPr>
            <w:r w:rsidRPr="006B2793">
              <w:rPr>
                <w:sz w:val="16"/>
              </w:rPr>
              <w:t>BBF</w:t>
            </w:r>
          </w:p>
        </w:tc>
        <w:tc>
          <w:tcPr>
            <w:tcW w:w="1212" w:type="dxa"/>
          </w:tcPr>
          <w:p w14:paraId="58AFF14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C7E3D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F7BBD8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9223CB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7FB7B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BB861D2" w14:textId="77777777" w:rsidR="00744129" w:rsidRPr="006B2793" w:rsidRDefault="00744129" w:rsidP="00744129">
            <w:pPr>
              <w:pStyle w:val="TAL"/>
              <w:tabs>
                <w:tab w:val="clear" w:pos="284"/>
                <w:tab w:val="clear" w:pos="567"/>
              </w:tabs>
              <w:rPr>
                <w:sz w:val="16"/>
              </w:rPr>
            </w:pPr>
          </w:p>
        </w:tc>
        <w:tc>
          <w:tcPr>
            <w:tcW w:w="2038" w:type="dxa"/>
          </w:tcPr>
          <w:p w14:paraId="0B8D6373" w14:textId="77777777" w:rsidR="00744129" w:rsidRPr="006B2793" w:rsidRDefault="00744129" w:rsidP="00744129">
            <w:pPr>
              <w:pStyle w:val="TAL"/>
              <w:tabs>
                <w:tab w:val="clear" w:pos="284"/>
                <w:tab w:val="clear" w:pos="567"/>
              </w:tabs>
              <w:rPr>
                <w:sz w:val="16"/>
              </w:rPr>
            </w:pPr>
          </w:p>
        </w:tc>
        <w:tc>
          <w:tcPr>
            <w:tcW w:w="1340" w:type="dxa"/>
          </w:tcPr>
          <w:p w14:paraId="4A2CED8F"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38A260A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863A736" w14:textId="77777777" w:rsidR="00744129" w:rsidRPr="006B2793" w:rsidRDefault="00744129" w:rsidP="00744129">
            <w:pPr>
              <w:pStyle w:val="TAL"/>
              <w:tabs>
                <w:tab w:val="clear" w:pos="284"/>
                <w:tab w:val="clear" w:pos="567"/>
              </w:tabs>
              <w:rPr>
                <w:sz w:val="16"/>
              </w:rPr>
            </w:pPr>
          </w:p>
        </w:tc>
      </w:tr>
      <w:tr w:rsidR="00744129" w:rsidRPr="00200359" w14:paraId="16493F21" w14:textId="77777777" w:rsidTr="00744129">
        <w:tc>
          <w:tcPr>
            <w:tcW w:w="675" w:type="dxa"/>
          </w:tcPr>
          <w:p w14:paraId="0F5F424D"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547F2E7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191261</w:t>
            </w:r>
          </w:p>
        </w:tc>
        <w:tc>
          <w:tcPr>
            <w:tcW w:w="948" w:type="dxa"/>
          </w:tcPr>
          <w:p w14:paraId="2E2617F8"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06725A4B" w14:textId="77777777" w:rsidR="00744129" w:rsidRPr="006B2793" w:rsidRDefault="00744129" w:rsidP="00744129">
            <w:pPr>
              <w:pStyle w:val="TAL"/>
              <w:tabs>
                <w:tab w:val="clear" w:pos="284"/>
                <w:tab w:val="clear" w:pos="567"/>
              </w:tabs>
              <w:rPr>
                <w:sz w:val="16"/>
              </w:rPr>
            </w:pPr>
            <w:r w:rsidRPr="006B2793">
              <w:rPr>
                <w:sz w:val="16"/>
              </w:rPr>
              <w:t>LS from 5GAA: LS to extend the scope of eV2X</w:t>
            </w:r>
          </w:p>
        </w:tc>
        <w:tc>
          <w:tcPr>
            <w:tcW w:w="1519" w:type="dxa"/>
          </w:tcPr>
          <w:p w14:paraId="6BFE9083" w14:textId="77777777" w:rsidR="00744129" w:rsidRPr="006B2793" w:rsidRDefault="00744129" w:rsidP="00744129">
            <w:pPr>
              <w:pStyle w:val="TAL"/>
              <w:tabs>
                <w:tab w:val="clear" w:pos="284"/>
                <w:tab w:val="clear" w:pos="567"/>
              </w:tabs>
              <w:rPr>
                <w:sz w:val="16"/>
              </w:rPr>
            </w:pPr>
            <w:r w:rsidRPr="006B2793">
              <w:rPr>
                <w:sz w:val="16"/>
              </w:rPr>
              <w:t>5GAA</w:t>
            </w:r>
          </w:p>
        </w:tc>
        <w:tc>
          <w:tcPr>
            <w:tcW w:w="1212" w:type="dxa"/>
          </w:tcPr>
          <w:p w14:paraId="1FFAE44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1561C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A54AFD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DE9921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49703F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07F8215" w14:textId="77777777" w:rsidR="00744129" w:rsidRPr="006B2793" w:rsidRDefault="00744129" w:rsidP="00744129">
            <w:pPr>
              <w:pStyle w:val="TAL"/>
              <w:tabs>
                <w:tab w:val="clear" w:pos="284"/>
                <w:tab w:val="clear" w:pos="567"/>
              </w:tabs>
              <w:rPr>
                <w:sz w:val="16"/>
              </w:rPr>
            </w:pPr>
          </w:p>
        </w:tc>
        <w:tc>
          <w:tcPr>
            <w:tcW w:w="2038" w:type="dxa"/>
          </w:tcPr>
          <w:p w14:paraId="56AE1C52" w14:textId="77777777" w:rsidR="00744129" w:rsidRPr="006B2793" w:rsidRDefault="00744129" w:rsidP="00744129">
            <w:pPr>
              <w:pStyle w:val="TAL"/>
              <w:tabs>
                <w:tab w:val="clear" w:pos="284"/>
                <w:tab w:val="clear" w:pos="567"/>
              </w:tabs>
              <w:rPr>
                <w:sz w:val="16"/>
              </w:rPr>
            </w:pPr>
          </w:p>
        </w:tc>
        <w:tc>
          <w:tcPr>
            <w:tcW w:w="1340" w:type="dxa"/>
          </w:tcPr>
          <w:p w14:paraId="70815492" w14:textId="77777777" w:rsidR="00744129" w:rsidRPr="006B2793" w:rsidRDefault="00744129" w:rsidP="00744129">
            <w:pPr>
              <w:pStyle w:val="TAL"/>
              <w:tabs>
                <w:tab w:val="clear" w:pos="284"/>
                <w:tab w:val="clear" w:pos="567"/>
              </w:tabs>
              <w:rPr>
                <w:sz w:val="16"/>
              </w:rPr>
            </w:pPr>
            <w:r w:rsidRPr="006B2793">
              <w:rPr>
                <w:sz w:val="16"/>
              </w:rPr>
              <w:t>Response drafted in SP-191330. Final response in SP-191379</w:t>
            </w:r>
          </w:p>
        </w:tc>
        <w:tc>
          <w:tcPr>
            <w:tcW w:w="986" w:type="dxa"/>
          </w:tcPr>
          <w:p w14:paraId="2C965CA0" w14:textId="77777777" w:rsidR="00744129" w:rsidRPr="006B2793" w:rsidRDefault="00744129" w:rsidP="00744129">
            <w:pPr>
              <w:pStyle w:val="TAL"/>
              <w:tabs>
                <w:tab w:val="clear" w:pos="284"/>
                <w:tab w:val="clear" w:pos="567"/>
              </w:tabs>
              <w:rPr>
                <w:sz w:val="16"/>
              </w:rPr>
            </w:pPr>
            <w:r w:rsidRPr="006B2793">
              <w:rPr>
                <w:sz w:val="16"/>
              </w:rPr>
              <w:t>Replied to</w:t>
            </w:r>
          </w:p>
        </w:tc>
        <w:tc>
          <w:tcPr>
            <w:tcW w:w="1019" w:type="dxa"/>
          </w:tcPr>
          <w:p w14:paraId="1F6C3C12" w14:textId="77777777" w:rsidR="00744129" w:rsidRPr="006B2793" w:rsidRDefault="00744129" w:rsidP="00744129">
            <w:pPr>
              <w:pStyle w:val="TAL"/>
              <w:tabs>
                <w:tab w:val="clear" w:pos="284"/>
                <w:tab w:val="clear" w:pos="567"/>
              </w:tabs>
              <w:rPr>
                <w:sz w:val="16"/>
              </w:rPr>
            </w:pPr>
          </w:p>
        </w:tc>
      </w:tr>
      <w:tr w:rsidR="00744129" w:rsidRPr="00200359" w14:paraId="7BE63778" w14:textId="77777777" w:rsidTr="00744129">
        <w:tc>
          <w:tcPr>
            <w:tcW w:w="675" w:type="dxa"/>
          </w:tcPr>
          <w:p w14:paraId="13079E7F" w14:textId="77777777" w:rsidR="00744129" w:rsidRPr="006B2793" w:rsidRDefault="00744129" w:rsidP="00744129">
            <w:pPr>
              <w:pStyle w:val="TAL"/>
              <w:tabs>
                <w:tab w:val="clear" w:pos="284"/>
                <w:tab w:val="clear" w:pos="567"/>
              </w:tabs>
              <w:rPr>
                <w:sz w:val="16"/>
              </w:rPr>
            </w:pPr>
            <w:r w:rsidRPr="006B2793">
              <w:rPr>
                <w:sz w:val="16"/>
              </w:rPr>
              <w:lastRenderedPageBreak/>
              <w:t>2.2</w:t>
            </w:r>
          </w:p>
        </w:tc>
        <w:tc>
          <w:tcPr>
            <w:tcW w:w="1134" w:type="dxa"/>
          </w:tcPr>
          <w:p w14:paraId="265828E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191330</w:t>
            </w:r>
          </w:p>
        </w:tc>
        <w:tc>
          <w:tcPr>
            <w:tcW w:w="948" w:type="dxa"/>
          </w:tcPr>
          <w:p w14:paraId="1F25292A"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6FA8F989" w14:textId="77777777" w:rsidR="00744129" w:rsidRPr="006B2793" w:rsidRDefault="00744129" w:rsidP="00744129">
            <w:pPr>
              <w:pStyle w:val="TAL"/>
              <w:tabs>
                <w:tab w:val="clear" w:pos="284"/>
                <w:tab w:val="clear" w:pos="567"/>
              </w:tabs>
              <w:rPr>
                <w:sz w:val="16"/>
              </w:rPr>
            </w:pPr>
            <w:r w:rsidRPr="006B2793">
              <w:rPr>
                <w:sz w:val="16"/>
              </w:rPr>
              <w:t>[DRAFT] Reply LS to extend the scope of eV2X</w:t>
            </w:r>
          </w:p>
        </w:tc>
        <w:tc>
          <w:tcPr>
            <w:tcW w:w="1519" w:type="dxa"/>
          </w:tcPr>
          <w:p w14:paraId="4079EF56" w14:textId="77777777" w:rsidR="00744129" w:rsidRPr="006B2793" w:rsidRDefault="00744129" w:rsidP="00744129">
            <w:pPr>
              <w:pStyle w:val="TAL"/>
              <w:tabs>
                <w:tab w:val="clear" w:pos="284"/>
                <w:tab w:val="clear" w:pos="567"/>
              </w:tabs>
              <w:rPr>
                <w:sz w:val="16"/>
              </w:rPr>
            </w:pPr>
            <w:r w:rsidRPr="006B2793">
              <w:rPr>
                <w:sz w:val="16"/>
              </w:rPr>
              <w:t>Telecom Italia</w:t>
            </w:r>
          </w:p>
        </w:tc>
        <w:tc>
          <w:tcPr>
            <w:tcW w:w="1212" w:type="dxa"/>
          </w:tcPr>
          <w:p w14:paraId="20DF85B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1A992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972197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947380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C3D49E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649B35C" w14:textId="77777777" w:rsidR="00744129" w:rsidRPr="006B2793" w:rsidRDefault="00744129" w:rsidP="00744129">
            <w:pPr>
              <w:pStyle w:val="TAL"/>
              <w:tabs>
                <w:tab w:val="clear" w:pos="284"/>
                <w:tab w:val="clear" w:pos="567"/>
              </w:tabs>
              <w:rPr>
                <w:sz w:val="16"/>
              </w:rPr>
            </w:pPr>
          </w:p>
        </w:tc>
        <w:tc>
          <w:tcPr>
            <w:tcW w:w="2038" w:type="dxa"/>
          </w:tcPr>
          <w:p w14:paraId="447294FB" w14:textId="77777777" w:rsidR="00744129" w:rsidRPr="006B2793" w:rsidRDefault="00744129" w:rsidP="00744129">
            <w:pPr>
              <w:pStyle w:val="TAL"/>
              <w:tabs>
                <w:tab w:val="clear" w:pos="284"/>
                <w:tab w:val="clear" w:pos="567"/>
              </w:tabs>
              <w:rPr>
                <w:sz w:val="16"/>
              </w:rPr>
            </w:pPr>
          </w:p>
        </w:tc>
        <w:tc>
          <w:tcPr>
            <w:tcW w:w="1340" w:type="dxa"/>
          </w:tcPr>
          <w:p w14:paraId="7ACA42BD" w14:textId="77777777" w:rsidR="00744129" w:rsidRPr="006B2793" w:rsidRDefault="00744129" w:rsidP="00744129">
            <w:pPr>
              <w:pStyle w:val="TAL"/>
              <w:tabs>
                <w:tab w:val="clear" w:pos="284"/>
                <w:tab w:val="clear" w:pos="567"/>
              </w:tabs>
              <w:rPr>
                <w:sz w:val="16"/>
              </w:rPr>
            </w:pPr>
            <w:r w:rsidRPr="006B2793">
              <w:rPr>
                <w:sz w:val="16"/>
              </w:rPr>
              <w:t>Created at meeting. Response to SP-191261. Revised to SP-191364.</w:t>
            </w:r>
          </w:p>
        </w:tc>
        <w:tc>
          <w:tcPr>
            <w:tcW w:w="986" w:type="dxa"/>
          </w:tcPr>
          <w:p w14:paraId="3C6F3988"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1FEED6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191364</w:t>
            </w:r>
          </w:p>
        </w:tc>
      </w:tr>
      <w:tr w:rsidR="00744129" w:rsidRPr="00200359" w14:paraId="45767B07" w14:textId="77777777" w:rsidTr="00744129">
        <w:tc>
          <w:tcPr>
            <w:tcW w:w="675" w:type="dxa"/>
          </w:tcPr>
          <w:p w14:paraId="49EAF97E"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56723D3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191364</w:t>
            </w:r>
          </w:p>
        </w:tc>
        <w:tc>
          <w:tcPr>
            <w:tcW w:w="948" w:type="dxa"/>
          </w:tcPr>
          <w:p w14:paraId="77A2B2FA"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37B91EC7" w14:textId="77777777" w:rsidR="00744129" w:rsidRPr="006B2793" w:rsidRDefault="00744129" w:rsidP="00744129">
            <w:pPr>
              <w:pStyle w:val="TAL"/>
              <w:tabs>
                <w:tab w:val="clear" w:pos="284"/>
                <w:tab w:val="clear" w:pos="567"/>
              </w:tabs>
              <w:rPr>
                <w:sz w:val="16"/>
              </w:rPr>
            </w:pPr>
            <w:r w:rsidRPr="006B2793">
              <w:rPr>
                <w:sz w:val="16"/>
              </w:rPr>
              <w:t>Reply LS to extend the scope of eV2X</w:t>
            </w:r>
          </w:p>
        </w:tc>
        <w:tc>
          <w:tcPr>
            <w:tcW w:w="1519" w:type="dxa"/>
          </w:tcPr>
          <w:p w14:paraId="53DE78CE" w14:textId="77777777" w:rsidR="00744129" w:rsidRPr="006B2793" w:rsidRDefault="00744129" w:rsidP="00744129">
            <w:pPr>
              <w:pStyle w:val="TAL"/>
              <w:tabs>
                <w:tab w:val="clear" w:pos="284"/>
                <w:tab w:val="clear" w:pos="567"/>
              </w:tabs>
              <w:rPr>
                <w:sz w:val="16"/>
              </w:rPr>
            </w:pPr>
            <w:r w:rsidRPr="006B2793">
              <w:rPr>
                <w:sz w:val="16"/>
              </w:rPr>
              <w:t>Telecom Italia</w:t>
            </w:r>
          </w:p>
        </w:tc>
        <w:tc>
          <w:tcPr>
            <w:tcW w:w="1212" w:type="dxa"/>
          </w:tcPr>
          <w:p w14:paraId="18CD5FB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DE948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AF4C1B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AB8EFB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3D1E01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58F395C" w14:textId="77777777" w:rsidR="00744129" w:rsidRPr="006B2793" w:rsidRDefault="00744129" w:rsidP="00744129">
            <w:pPr>
              <w:pStyle w:val="TAL"/>
              <w:tabs>
                <w:tab w:val="clear" w:pos="284"/>
                <w:tab w:val="clear" w:pos="567"/>
              </w:tabs>
              <w:rPr>
                <w:sz w:val="16"/>
              </w:rPr>
            </w:pPr>
          </w:p>
        </w:tc>
        <w:tc>
          <w:tcPr>
            <w:tcW w:w="2038" w:type="dxa"/>
          </w:tcPr>
          <w:p w14:paraId="5298582F" w14:textId="77777777" w:rsidR="00744129" w:rsidRPr="006B2793" w:rsidRDefault="00744129" w:rsidP="00744129">
            <w:pPr>
              <w:pStyle w:val="TAL"/>
              <w:tabs>
                <w:tab w:val="clear" w:pos="284"/>
                <w:tab w:val="clear" w:pos="567"/>
              </w:tabs>
              <w:rPr>
                <w:sz w:val="16"/>
              </w:rPr>
            </w:pPr>
          </w:p>
        </w:tc>
        <w:tc>
          <w:tcPr>
            <w:tcW w:w="1340" w:type="dxa"/>
          </w:tcPr>
          <w:p w14:paraId="397BF424" w14:textId="77777777" w:rsidR="00744129" w:rsidRPr="006B2793" w:rsidRDefault="00744129" w:rsidP="00744129">
            <w:pPr>
              <w:pStyle w:val="TAL"/>
              <w:tabs>
                <w:tab w:val="clear" w:pos="284"/>
                <w:tab w:val="clear" w:pos="567"/>
              </w:tabs>
              <w:rPr>
                <w:sz w:val="16"/>
              </w:rPr>
            </w:pPr>
            <w:r w:rsidRPr="006B2793">
              <w:rPr>
                <w:sz w:val="16"/>
              </w:rPr>
              <w:t>Revision of SP-191330. Revised to SP-191379.</w:t>
            </w:r>
          </w:p>
        </w:tc>
        <w:tc>
          <w:tcPr>
            <w:tcW w:w="986" w:type="dxa"/>
          </w:tcPr>
          <w:p w14:paraId="6351E696"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807FCB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r>
      <w:tr w:rsidR="00744129" w:rsidRPr="00200359" w14:paraId="482B5534" w14:textId="77777777" w:rsidTr="00744129">
        <w:tc>
          <w:tcPr>
            <w:tcW w:w="675" w:type="dxa"/>
          </w:tcPr>
          <w:p w14:paraId="6D5A9C20" w14:textId="77777777" w:rsidR="00744129" w:rsidRPr="006B2793" w:rsidRDefault="00744129" w:rsidP="00744129">
            <w:pPr>
              <w:pStyle w:val="TAL"/>
              <w:tabs>
                <w:tab w:val="clear" w:pos="284"/>
                <w:tab w:val="clear" w:pos="567"/>
              </w:tabs>
              <w:rPr>
                <w:sz w:val="16"/>
              </w:rPr>
            </w:pPr>
            <w:r w:rsidRPr="006B2793">
              <w:rPr>
                <w:sz w:val="16"/>
              </w:rPr>
              <w:t>2.2</w:t>
            </w:r>
          </w:p>
        </w:tc>
        <w:tc>
          <w:tcPr>
            <w:tcW w:w="1134" w:type="dxa"/>
          </w:tcPr>
          <w:p w14:paraId="482456A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c>
          <w:tcPr>
            <w:tcW w:w="948" w:type="dxa"/>
          </w:tcPr>
          <w:p w14:paraId="351C6AFB"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1E40E8C4" w14:textId="77777777" w:rsidR="00744129" w:rsidRPr="006B2793" w:rsidRDefault="00744129" w:rsidP="00744129">
            <w:pPr>
              <w:pStyle w:val="TAL"/>
              <w:tabs>
                <w:tab w:val="clear" w:pos="284"/>
                <w:tab w:val="clear" w:pos="567"/>
              </w:tabs>
              <w:rPr>
                <w:sz w:val="16"/>
              </w:rPr>
            </w:pPr>
            <w:r w:rsidRPr="006B2793">
              <w:rPr>
                <w:sz w:val="16"/>
              </w:rPr>
              <w:t>Reply LS to extend the scope of eV2X</w:t>
            </w:r>
          </w:p>
        </w:tc>
        <w:tc>
          <w:tcPr>
            <w:tcW w:w="1519" w:type="dxa"/>
          </w:tcPr>
          <w:p w14:paraId="3B2E68EA" w14:textId="77777777" w:rsidR="00744129" w:rsidRPr="006B2793" w:rsidRDefault="00744129" w:rsidP="00744129">
            <w:pPr>
              <w:pStyle w:val="TAL"/>
              <w:tabs>
                <w:tab w:val="clear" w:pos="284"/>
                <w:tab w:val="clear" w:pos="567"/>
              </w:tabs>
              <w:rPr>
                <w:sz w:val="16"/>
              </w:rPr>
            </w:pPr>
            <w:r w:rsidRPr="006B2793">
              <w:rPr>
                <w:sz w:val="16"/>
              </w:rPr>
              <w:t>TSG SA</w:t>
            </w:r>
          </w:p>
        </w:tc>
        <w:tc>
          <w:tcPr>
            <w:tcW w:w="1212" w:type="dxa"/>
          </w:tcPr>
          <w:p w14:paraId="7E7BBE4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C40CCB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CFA779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FCB10C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C50A21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C669AD4" w14:textId="77777777" w:rsidR="00744129" w:rsidRPr="006B2793" w:rsidRDefault="00744129" w:rsidP="00744129">
            <w:pPr>
              <w:pStyle w:val="TAL"/>
              <w:tabs>
                <w:tab w:val="clear" w:pos="284"/>
                <w:tab w:val="clear" w:pos="567"/>
              </w:tabs>
              <w:rPr>
                <w:sz w:val="16"/>
              </w:rPr>
            </w:pPr>
          </w:p>
        </w:tc>
        <w:tc>
          <w:tcPr>
            <w:tcW w:w="2038" w:type="dxa"/>
          </w:tcPr>
          <w:p w14:paraId="774E8E61" w14:textId="77777777" w:rsidR="00744129" w:rsidRPr="006B2793" w:rsidRDefault="00744129" w:rsidP="00744129">
            <w:pPr>
              <w:pStyle w:val="TAL"/>
              <w:tabs>
                <w:tab w:val="clear" w:pos="284"/>
                <w:tab w:val="clear" w:pos="567"/>
              </w:tabs>
              <w:rPr>
                <w:sz w:val="16"/>
              </w:rPr>
            </w:pPr>
          </w:p>
        </w:tc>
        <w:tc>
          <w:tcPr>
            <w:tcW w:w="1340" w:type="dxa"/>
          </w:tcPr>
          <w:p w14:paraId="1BB91780" w14:textId="77777777" w:rsidR="00744129" w:rsidRPr="006B2793" w:rsidRDefault="00744129" w:rsidP="00744129">
            <w:pPr>
              <w:pStyle w:val="TAL"/>
              <w:tabs>
                <w:tab w:val="clear" w:pos="284"/>
                <w:tab w:val="clear" w:pos="567"/>
              </w:tabs>
              <w:rPr>
                <w:sz w:val="16"/>
              </w:rPr>
            </w:pPr>
            <w:r w:rsidRPr="006B2793">
              <w:rPr>
                <w:sz w:val="16"/>
              </w:rPr>
              <w:t>Revision of SP-191364. Approved</w:t>
            </w:r>
          </w:p>
        </w:tc>
        <w:tc>
          <w:tcPr>
            <w:tcW w:w="986" w:type="dxa"/>
          </w:tcPr>
          <w:p w14:paraId="26C7518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78EB10F" w14:textId="77777777" w:rsidR="00744129" w:rsidRPr="006B2793" w:rsidRDefault="00744129" w:rsidP="00744129">
            <w:pPr>
              <w:pStyle w:val="TAL"/>
              <w:tabs>
                <w:tab w:val="clear" w:pos="284"/>
                <w:tab w:val="clear" w:pos="567"/>
              </w:tabs>
              <w:rPr>
                <w:sz w:val="16"/>
              </w:rPr>
            </w:pPr>
          </w:p>
        </w:tc>
      </w:tr>
      <w:tr w:rsidR="00744129" w:rsidRPr="00200359" w14:paraId="1D360844" w14:textId="77777777" w:rsidTr="00744129">
        <w:tc>
          <w:tcPr>
            <w:tcW w:w="675" w:type="dxa"/>
          </w:tcPr>
          <w:p w14:paraId="4170940B" w14:textId="77777777" w:rsidR="00744129" w:rsidRPr="006B2793" w:rsidRDefault="00744129" w:rsidP="00744129">
            <w:pPr>
              <w:pStyle w:val="TAL"/>
              <w:tabs>
                <w:tab w:val="clear" w:pos="284"/>
                <w:tab w:val="clear" w:pos="567"/>
              </w:tabs>
              <w:rPr>
                <w:sz w:val="16"/>
              </w:rPr>
            </w:pPr>
            <w:r w:rsidRPr="006B2793">
              <w:rPr>
                <w:sz w:val="16"/>
              </w:rPr>
              <w:t>3</w:t>
            </w:r>
          </w:p>
        </w:tc>
        <w:tc>
          <w:tcPr>
            <w:tcW w:w="1134" w:type="dxa"/>
          </w:tcPr>
          <w:p w14:paraId="16EC2FE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191264</w:t>
            </w:r>
          </w:p>
        </w:tc>
        <w:tc>
          <w:tcPr>
            <w:tcW w:w="948" w:type="dxa"/>
          </w:tcPr>
          <w:p w14:paraId="7DF69CD0"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78EAC6FA" w14:textId="77777777" w:rsidR="00744129" w:rsidRPr="006B2793" w:rsidRDefault="00744129" w:rsidP="00744129">
            <w:pPr>
              <w:pStyle w:val="TAL"/>
              <w:tabs>
                <w:tab w:val="clear" w:pos="284"/>
                <w:tab w:val="clear" w:pos="567"/>
              </w:tabs>
              <w:rPr>
                <w:sz w:val="16"/>
              </w:rPr>
            </w:pPr>
            <w:r w:rsidRPr="006B2793">
              <w:rPr>
                <w:sz w:val="16"/>
              </w:rPr>
              <w:t>IALA Document: RESPONSE TO MATTERS RELATED TO THE RADIOCOMMUNICATION ITU R STUDY GROUP AND ITU WORLD RADIOCOMMUNICATION CONFERENCE</w:t>
            </w:r>
          </w:p>
        </w:tc>
        <w:tc>
          <w:tcPr>
            <w:tcW w:w="1519" w:type="dxa"/>
          </w:tcPr>
          <w:p w14:paraId="61E068EB" w14:textId="77777777"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14:paraId="7925E23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D63AEC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434994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0EA01B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C5125D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025B12D" w14:textId="77777777" w:rsidR="00744129" w:rsidRPr="006B2793" w:rsidRDefault="00744129" w:rsidP="00744129">
            <w:pPr>
              <w:pStyle w:val="TAL"/>
              <w:tabs>
                <w:tab w:val="clear" w:pos="284"/>
                <w:tab w:val="clear" w:pos="567"/>
              </w:tabs>
              <w:rPr>
                <w:sz w:val="16"/>
              </w:rPr>
            </w:pPr>
          </w:p>
        </w:tc>
        <w:tc>
          <w:tcPr>
            <w:tcW w:w="2038" w:type="dxa"/>
          </w:tcPr>
          <w:p w14:paraId="610ADFCA" w14:textId="77777777" w:rsidR="00744129" w:rsidRPr="006B2793" w:rsidRDefault="00744129" w:rsidP="00744129">
            <w:pPr>
              <w:pStyle w:val="TAL"/>
              <w:tabs>
                <w:tab w:val="clear" w:pos="284"/>
                <w:tab w:val="clear" w:pos="567"/>
              </w:tabs>
              <w:rPr>
                <w:sz w:val="16"/>
              </w:rPr>
            </w:pPr>
          </w:p>
        </w:tc>
        <w:tc>
          <w:tcPr>
            <w:tcW w:w="1340" w:type="dxa"/>
          </w:tcPr>
          <w:p w14:paraId="79383D6B" w14:textId="77777777" w:rsidR="00744129" w:rsidRPr="006B2793" w:rsidRDefault="00744129" w:rsidP="00744129">
            <w:pPr>
              <w:pStyle w:val="TAL"/>
              <w:tabs>
                <w:tab w:val="clear" w:pos="284"/>
                <w:tab w:val="clear" w:pos="567"/>
              </w:tabs>
              <w:rPr>
                <w:sz w:val="16"/>
              </w:rPr>
            </w:pPr>
            <w:r w:rsidRPr="006B2793">
              <w:rPr>
                <w:sz w:val="16"/>
              </w:rPr>
              <w:t>LS approved in SP-191366. Noted</w:t>
            </w:r>
          </w:p>
        </w:tc>
        <w:tc>
          <w:tcPr>
            <w:tcW w:w="986" w:type="dxa"/>
          </w:tcPr>
          <w:p w14:paraId="7D99276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78AA703" w14:textId="77777777" w:rsidR="00744129" w:rsidRPr="006B2793" w:rsidRDefault="00744129" w:rsidP="00744129">
            <w:pPr>
              <w:pStyle w:val="TAL"/>
              <w:tabs>
                <w:tab w:val="clear" w:pos="284"/>
                <w:tab w:val="clear" w:pos="567"/>
              </w:tabs>
              <w:rPr>
                <w:sz w:val="16"/>
              </w:rPr>
            </w:pPr>
          </w:p>
        </w:tc>
      </w:tr>
      <w:tr w:rsidR="00744129" w:rsidRPr="00200359" w14:paraId="75B5714B" w14:textId="77777777" w:rsidTr="00744129">
        <w:tc>
          <w:tcPr>
            <w:tcW w:w="675" w:type="dxa"/>
          </w:tcPr>
          <w:p w14:paraId="3CE7DB04" w14:textId="77777777" w:rsidR="00744129" w:rsidRPr="006B2793" w:rsidRDefault="00744129" w:rsidP="00744129">
            <w:pPr>
              <w:pStyle w:val="TAL"/>
              <w:tabs>
                <w:tab w:val="clear" w:pos="284"/>
                <w:tab w:val="clear" w:pos="567"/>
              </w:tabs>
              <w:rPr>
                <w:sz w:val="16"/>
              </w:rPr>
            </w:pPr>
            <w:r w:rsidRPr="006B2793">
              <w:rPr>
                <w:sz w:val="16"/>
              </w:rPr>
              <w:t>3</w:t>
            </w:r>
          </w:p>
        </w:tc>
        <w:tc>
          <w:tcPr>
            <w:tcW w:w="1134" w:type="dxa"/>
          </w:tcPr>
          <w:p w14:paraId="25C9F8C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191265</w:t>
            </w:r>
          </w:p>
        </w:tc>
        <w:tc>
          <w:tcPr>
            <w:tcW w:w="948" w:type="dxa"/>
          </w:tcPr>
          <w:p w14:paraId="5059B957"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1D2830A6" w14:textId="77777777" w:rsidR="00744129" w:rsidRPr="006B2793" w:rsidRDefault="00744129" w:rsidP="00744129">
            <w:pPr>
              <w:pStyle w:val="TAL"/>
              <w:tabs>
                <w:tab w:val="clear" w:pos="284"/>
                <w:tab w:val="clear" w:pos="567"/>
              </w:tabs>
              <w:rPr>
                <w:sz w:val="16"/>
              </w:rPr>
            </w:pPr>
            <w:r w:rsidRPr="006B2793">
              <w:rPr>
                <w:sz w:val="16"/>
              </w:rPr>
              <w:t>[DRAFT] LS on IMO NCSR 7/INF.6 submitted by IALA</w:t>
            </w:r>
          </w:p>
        </w:tc>
        <w:tc>
          <w:tcPr>
            <w:tcW w:w="1519" w:type="dxa"/>
          </w:tcPr>
          <w:p w14:paraId="29DF1551" w14:textId="77777777"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14:paraId="6E41831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24DF75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415DE0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5F3993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48E72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0D8DB1F" w14:textId="77777777" w:rsidR="00744129" w:rsidRPr="006B2793" w:rsidRDefault="00744129" w:rsidP="00744129">
            <w:pPr>
              <w:pStyle w:val="TAL"/>
              <w:tabs>
                <w:tab w:val="clear" w:pos="284"/>
                <w:tab w:val="clear" w:pos="567"/>
              </w:tabs>
              <w:rPr>
                <w:sz w:val="16"/>
              </w:rPr>
            </w:pPr>
          </w:p>
        </w:tc>
        <w:tc>
          <w:tcPr>
            <w:tcW w:w="2038" w:type="dxa"/>
          </w:tcPr>
          <w:p w14:paraId="2A5B1C30" w14:textId="77777777" w:rsidR="00744129" w:rsidRPr="006B2793" w:rsidRDefault="00744129" w:rsidP="00744129">
            <w:pPr>
              <w:pStyle w:val="TAL"/>
              <w:tabs>
                <w:tab w:val="clear" w:pos="284"/>
                <w:tab w:val="clear" w:pos="567"/>
              </w:tabs>
              <w:rPr>
                <w:sz w:val="16"/>
              </w:rPr>
            </w:pPr>
          </w:p>
        </w:tc>
        <w:tc>
          <w:tcPr>
            <w:tcW w:w="1340" w:type="dxa"/>
          </w:tcPr>
          <w:p w14:paraId="045534CF" w14:textId="77777777" w:rsidR="00744129" w:rsidRPr="006B2793" w:rsidRDefault="00744129" w:rsidP="00744129">
            <w:pPr>
              <w:pStyle w:val="TAL"/>
              <w:tabs>
                <w:tab w:val="clear" w:pos="284"/>
                <w:tab w:val="clear" w:pos="567"/>
              </w:tabs>
              <w:rPr>
                <w:sz w:val="16"/>
              </w:rPr>
            </w:pPr>
            <w:r w:rsidRPr="006B2793">
              <w:rPr>
                <w:sz w:val="16"/>
              </w:rPr>
              <w:t>Response to SP-191264. Revised to SP-191298.</w:t>
            </w:r>
          </w:p>
        </w:tc>
        <w:tc>
          <w:tcPr>
            <w:tcW w:w="986" w:type="dxa"/>
          </w:tcPr>
          <w:p w14:paraId="53D794BB"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071B83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191298</w:t>
            </w:r>
          </w:p>
        </w:tc>
      </w:tr>
      <w:tr w:rsidR="00744129" w:rsidRPr="00200359" w14:paraId="367A156F" w14:textId="77777777" w:rsidTr="00744129">
        <w:tc>
          <w:tcPr>
            <w:tcW w:w="675" w:type="dxa"/>
          </w:tcPr>
          <w:p w14:paraId="4CC83D7C" w14:textId="77777777" w:rsidR="00744129" w:rsidRPr="006B2793" w:rsidRDefault="00744129" w:rsidP="00744129">
            <w:pPr>
              <w:pStyle w:val="TAL"/>
              <w:tabs>
                <w:tab w:val="clear" w:pos="284"/>
                <w:tab w:val="clear" w:pos="567"/>
              </w:tabs>
              <w:rPr>
                <w:sz w:val="16"/>
              </w:rPr>
            </w:pPr>
            <w:r w:rsidRPr="006B2793">
              <w:rPr>
                <w:sz w:val="16"/>
              </w:rPr>
              <w:t>3</w:t>
            </w:r>
          </w:p>
        </w:tc>
        <w:tc>
          <w:tcPr>
            <w:tcW w:w="1134" w:type="dxa"/>
          </w:tcPr>
          <w:p w14:paraId="38EBA5F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191298</w:t>
            </w:r>
          </w:p>
        </w:tc>
        <w:tc>
          <w:tcPr>
            <w:tcW w:w="948" w:type="dxa"/>
          </w:tcPr>
          <w:p w14:paraId="434B18D3"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3304288D" w14:textId="77777777" w:rsidR="00744129" w:rsidRPr="006B2793" w:rsidRDefault="00744129" w:rsidP="00744129">
            <w:pPr>
              <w:pStyle w:val="TAL"/>
              <w:tabs>
                <w:tab w:val="clear" w:pos="284"/>
                <w:tab w:val="clear" w:pos="567"/>
              </w:tabs>
              <w:rPr>
                <w:sz w:val="16"/>
              </w:rPr>
            </w:pPr>
            <w:r w:rsidRPr="006B2793">
              <w:rPr>
                <w:sz w:val="16"/>
              </w:rPr>
              <w:t>[DRAFT] LS on IMO NCSR 7/INF.6 submitted by IALA</w:t>
            </w:r>
          </w:p>
        </w:tc>
        <w:tc>
          <w:tcPr>
            <w:tcW w:w="1519" w:type="dxa"/>
          </w:tcPr>
          <w:p w14:paraId="41947127" w14:textId="77777777" w:rsidR="00744129" w:rsidRPr="006B2793" w:rsidRDefault="00744129" w:rsidP="00744129">
            <w:pPr>
              <w:pStyle w:val="TAL"/>
              <w:tabs>
                <w:tab w:val="clear" w:pos="284"/>
                <w:tab w:val="clear" w:pos="567"/>
              </w:tabs>
              <w:rPr>
                <w:sz w:val="16"/>
              </w:rPr>
            </w:pPr>
            <w:r w:rsidRPr="006B2793">
              <w:rPr>
                <w:sz w:val="16"/>
              </w:rPr>
              <w:t>SyncTechno Inc.</w:t>
            </w:r>
          </w:p>
        </w:tc>
        <w:tc>
          <w:tcPr>
            <w:tcW w:w="1212" w:type="dxa"/>
          </w:tcPr>
          <w:p w14:paraId="76C5CD6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65689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6696A9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52B6D5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E0D67F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35A104D" w14:textId="77777777" w:rsidR="00744129" w:rsidRPr="006B2793" w:rsidRDefault="00744129" w:rsidP="00744129">
            <w:pPr>
              <w:pStyle w:val="TAL"/>
              <w:tabs>
                <w:tab w:val="clear" w:pos="284"/>
                <w:tab w:val="clear" w:pos="567"/>
              </w:tabs>
              <w:rPr>
                <w:sz w:val="16"/>
              </w:rPr>
            </w:pPr>
          </w:p>
        </w:tc>
        <w:tc>
          <w:tcPr>
            <w:tcW w:w="2038" w:type="dxa"/>
          </w:tcPr>
          <w:p w14:paraId="21301BD6" w14:textId="77777777" w:rsidR="00744129" w:rsidRPr="006B2793" w:rsidRDefault="00744129" w:rsidP="00744129">
            <w:pPr>
              <w:pStyle w:val="TAL"/>
              <w:tabs>
                <w:tab w:val="clear" w:pos="284"/>
                <w:tab w:val="clear" w:pos="567"/>
              </w:tabs>
              <w:rPr>
                <w:sz w:val="16"/>
              </w:rPr>
            </w:pPr>
          </w:p>
        </w:tc>
        <w:tc>
          <w:tcPr>
            <w:tcW w:w="1340" w:type="dxa"/>
          </w:tcPr>
          <w:p w14:paraId="4DA8AD9E" w14:textId="77777777" w:rsidR="00744129" w:rsidRPr="006B2793" w:rsidRDefault="00744129" w:rsidP="00744129">
            <w:pPr>
              <w:pStyle w:val="TAL"/>
              <w:tabs>
                <w:tab w:val="clear" w:pos="284"/>
                <w:tab w:val="clear" w:pos="567"/>
              </w:tabs>
              <w:rPr>
                <w:sz w:val="16"/>
              </w:rPr>
            </w:pPr>
            <w:r w:rsidRPr="006B2793">
              <w:rPr>
                <w:sz w:val="16"/>
              </w:rPr>
              <w:t>Revision of SP-191265. Revised to SP-191366.</w:t>
            </w:r>
          </w:p>
        </w:tc>
        <w:tc>
          <w:tcPr>
            <w:tcW w:w="986" w:type="dxa"/>
          </w:tcPr>
          <w:p w14:paraId="5B196E2C"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9A47DC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191366</w:t>
            </w:r>
          </w:p>
        </w:tc>
      </w:tr>
      <w:tr w:rsidR="00744129" w:rsidRPr="00200359" w14:paraId="3724D4F4" w14:textId="77777777" w:rsidTr="00744129">
        <w:tc>
          <w:tcPr>
            <w:tcW w:w="675" w:type="dxa"/>
          </w:tcPr>
          <w:p w14:paraId="04950A96" w14:textId="77777777" w:rsidR="00744129" w:rsidRPr="006B2793" w:rsidRDefault="00744129" w:rsidP="00744129">
            <w:pPr>
              <w:pStyle w:val="TAL"/>
              <w:tabs>
                <w:tab w:val="clear" w:pos="284"/>
                <w:tab w:val="clear" w:pos="567"/>
              </w:tabs>
              <w:rPr>
                <w:sz w:val="16"/>
              </w:rPr>
            </w:pPr>
            <w:r w:rsidRPr="006B2793">
              <w:rPr>
                <w:sz w:val="16"/>
              </w:rPr>
              <w:t>3</w:t>
            </w:r>
          </w:p>
        </w:tc>
        <w:tc>
          <w:tcPr>
            <w:tcW w:w="1134" w:type="dxa"/>
          </w:tcPr>
          <w:p w14:paraId="64C3C60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191366</w:t>
            </w:r>
          </w:p>
        </w:tc>
        <w:tc>
          <w:tcPr>
            <w:tcW w:w="948" w:type="dxa"/>
          </w:tcPr>
          <w:p w14:paraId="458FDFF7" w14:textId="77777777" w:rsidR="00744129" w:rsidRPr="006B2793" w:rsidRDefault="00744129" w:rsidP="00744129">
            <w:pPr>
              <w:pStyle w:val="TAL"/>
              <w:tabs>
                <w:tab w:val="clear" w:pos="284"/>
                <w:tab w:val="clear" w:pos="567"/>
              </w:tabs>
              <w:rPr>
                <w:sz w:val="16"/>
              </w:rPr>
            </w:pPr>
            <w:r w:rsidRPr="006B2793">
              <w:rPr>
                <w:sz w:val="16"/>
              </w:rPr>
              <w:t>LS OUT</w:t>
            </w:r>
          </w:p>
        </w:tc>
        <w:tc>
          <w:tcPr>
            <w:tcW w:w="2188" w:type="dxa"/>
          </w:tcPr>
          <w:p w14:paraId="3B8FEB23" w14:textId="77777777" w:rsidR="00744129" w:rsidRPr="006B2793" w:rsidRDefault="00744129" w:rsidP="00744129">
            <w:pPr>
              <w:pStyle w:val="TAL"/>
              <w:tabs>
                <w:tab w:val="clear" w:pos="284"/>
                <w:tab w:val="clear" w:pos="567"/>
              </w:tabs>
              <w:rPr>
                <w:sz w:val="16"/>
              </w:rPr>
            </w:pPr>
            <w:r w:rsidRPr="006B2793">
              <w:rPr>
                <w:sz w:val="16"/>
              </w:rPr>
              <w:t>LS on IMO NCSR 7/INF.6 submitted by IALA</w:t>
            </w:r>
          </w:p>
        </w:tc>
        <w:tc>
          <w:tcPr>
            <w:tcW w:w="1519" w:type="dxa"/>
          </w:tcPr>
          <w:p w14:paraId="1B3C607B" w14:textId="77777777" w:rsidR="00744129" w:rsidRPr="006B2793" w:rsidRDefault="00744129" w:rsidP="00744129">
            <w:pPr>
              <w:pStyle w:val="TAL"/>
              <w:tabs>
                <w:tab w:val="clear" w:pos="284"/>
                <w:tab w:val="clear" w:pos="567"/>
              </w:tabs>
              <w:rPr>
                <w:sz w:val="16"/>
              </w:rPr>
            </w:pPr>
            <w:r w:rsidRPr="006B2793">
              <w:rPr>
                <w:sz w:val="16"/>
              </w:rPr>
              <w:t>TSG SA</w:t>
            </w:r>
          </w:p>
        </w:tc>
        <w:tc>
          <w:tcPr>
            <w:tcW w:w="1212" w:type="dxa"/>
          </w:tcPr>
          <w:p w14:paraId="764DFC1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CCDB0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5FC02F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00BCDD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FE4D62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F935BF" w14:textId="77777777" w:rsidR="00744129" w:rsidRPr="006B2793" w:rsidRDefault="00744129" w:rsidP="00744129">
            <w:pPr>
              <w:pStyle w:val="TAL"/>
              <w:tabs>
                <w:tab w:val="clear" w:pos="284"/>
                <w:tab w:val="clear" w:pos="567"/>
              </w:tabs>
              <w:rPr>
                <w:sz w:val="16"/>
              </w:rPr>
            </w:pPr>
          </w:p>
        </w:tc>
        <w:tc>
          <w:tcPr>
            <w:tcW w:w="2038" w:type="dxa"/>
          </w:tcPr>
          <w:p w14:paraId="7B8F991B" w14:textId="77777777" w:rsidR="00744129" w:rsidRPr="006B2793" w:rsidRDefault="00744129" w:rsidP="00744129">
            <w:pPr>
              <w:pStyle w:val="TAL"/>
              <w:tabs>
                <w:tab w:val="clear" w:pos="284"/>
                <w:tab w:val="clear" w:pos="567"/>
              </w:tabs>
              <w:rPr>
                <w:sz w:val="16"/>
              </w:rPr>
            </w:pPr>
          </w:p>
        </w:tc>
        <w:tc>
          <w:tcPr>
            <w:tcW w:w="1340" w:type="dxa"/>
          </w:tcPr>
          <w:p w14:paraId="4EF18DE7" w14:textId="77777777" w:rsidR="00744129" w:rsidRPr="006B2793" w:rsidRDefault="00744129" w:rsidP="00744129">
            <w:pPr>
              <w:pStyle w:val="TAL"/>
              <w:tabs>
                <w:tab w:val="clear" w:pos="284"/>
                <w:tab w:val="clear" w:pos="567"/>
              </w:tabs>
              <w:rPr>
                <w:sz w:val="16"/>
              </w:rPr>
            </w:pPr>
            <w:r w:rsidRPr="006B2793">
              <w:rPr>
                <w:sz w:val="16"/>
              </w:rPr>
              <w:t>Revision of SP-191298. Approved</w:t>
            </w:r>
          </w:p>
        </w:tc>
        <w:tc>
          <w:tcPr>
            <w:tcW w:w="986" w:type="dxa"/>
          </w:tcPr>
          <w:p w14:paraId="23DDC2B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D84B51D" w14:textId="77777777" w:rsidR="00744129" w:rsidRPr="006B2793" w:rsidRDefault="00744129" w:rsidP="00744129">
            <w:pPr>
              <w:pStyle w:val="TAL"/>
              <w:tabs>
                <w:tab w:val="clear" w:pos="284"/>
                <w:tab w:val="clear" w:pos="567"/>
              </w:tabs>
              <w:rPr>
                <w:sz w:val="16"/>
              </w:rPr>
            </w:pPr>
          </w:p>
        </w:tc>
      </w:tr>
      <w:tr w:rsidR="00744129" w:rsidRPr="00200359" w14:paraId="1CF891ED" w14:textId="77777777" w:rsidTr="00744129">
        <w:tc>
          <w:tcPr>
            <w:tcW w:w="675" w:type="dxa"/>
          </w:tcPr>
          <w:p w14:paraId="1B0A700E" w14:textId="77777777" w:rsidR="00744129" w:rsidRPr="006B2793" w:rsidRDefault="00744129" w:rsidP="00744129">
            <w:pPr>
              <w:pStyle w:val="TAL"/>
              <w:tabs>
                <w:tab w:val="clear" w:pos="284"/>
                <w:tab w:val="clear" w:pos="567"/>
              </w:tabs>
              <w:rPr>
                <w:sz w:val="16"/>
              </w:rPr>
            </w:pPr>
            <w:r w:rsidRPr="006B2793">
              <w:rPr>
                <w:sz w:val="16"/>
              </w:rPr>
              <w:t>3.4</w:t>
            </w:r>
          </w:p>
        </w:tc>
        <w:tc>
          <w:tcPr>
            <w:tcW w:w="1134" w:type="dxa"/>
          </w:tcPr>
          <w:p w14:paraId="7A7993A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191217</w:t>
            </w:r>
          </w:p>
        </w:tc>
        <w:tc>
          <w:tcPr>
            <w:tcW w:w="948" w:type="dxa"/>
          </w:tcPr>
          <w:p w14:paraId="2521CA27"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1C55106A" w14:textId="77777777" w:rsidR="00744129" w:rsidRPr="006B2793" w:rsidRDefault="00744129" w:rsidP="00744129">
            <w:pPr>
              <w:pStyle w:val="TAL"/>
              <w:tabs>
                <w:tab w:val="clear" w:pos="284"/>
                <w:tab w:val="clear" w:pos="567"/>
              </w:tabs>
              <w:rPr>
                <w:sz w:val="16"/>
              </w:rPr>
            </w:pPr>
            <w:r w:rsidRPr="006B2793">
              <w:rPr>
                <w:sz w:val="16"/>
              </w:rPr>
              <w:t>Discussion on system level impacts of MT-EDT</w:t>
            </w:r>
          </w:p>
        </w:tc>
        <w:tc>
          <w:tcPr>
            <w:tcW w:w="1519" w:type="dxa"/>
          </w:tcPr>
          <w:p w14:paraId="0663689C" w14:textId="77777777"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14:paraId="2EB0E1B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2CF25E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FEE109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B00675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989952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E2CC301"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0641C752" w14:textId="77777777" w:rsidR="00744129" w:rsidRPr="006B2793" w:rsidRDefault="00744129" w:rsidP="00744129">
            <w:pPr>
              <w:pStyle w:val="TAL"/>
              <w:tabs>
                <w:tab w:val="clear" w:pos="284"/>
                <w:tab w:val="clear" w:pos="567"/>
              </w:tabs>
              <w:rPr>
                <w:sz w:val="16"/>
              </w:rPr>
            </w:pPr>
          </w:p>
        </w:tc>
        <w:tc>
          <w:tcPr>
            <w:tcW w:w="1340" w:type="dxa"/>
          </w:tcPr>
          <w:p w14:paraId="248852FB"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1CE437E2"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A40A4A0" w14:textId="77777777" w:rsidR="00744129" w:rsidRPr="006B2793" w:rsidRDefault="00744129" w:rsidP="00744129">
            <w:pPr>
              <w:pStyle w:val="TAL"/>
              <w:tabs>
                <w:tab w:val="clear" w:pos="284"/>
                <w:tab w:val="clear" w:pos="567"/>
              </w:tabs>
              <w:rPr>
                <w:sz w:val="16"/>
              </w:rPr>
            </w:pPr>
          </w:p>
        </w:tc>
      </w:tr>
      <w:tr w:rsidR="00744129" w:rsidRPr="00200359" w14:paraId="1CED5D0F" w14:textId="77777777" w:rsidTr="00744129">
        <w:tc>
          <w:tcPr>
            <w:tcW w:w="675" w:type="dxa"/>
          </w:tcPr>
          <w:p w14:paraId="0702F80F" w14:textId="77777777" w:rsidR="00744129" w:rsidRPr="006B2793" w:rsidRDefault="00744129" w:rsidP="00744129">
            <w:pPr>
              <w:pStyle w:val="TAL"/>
              <w:tabs>
                <w:tab w:val="clear" w:pos="284"/>
                <w:tab w:val="clear" w:pos="567"/>
              </w:tabs>
              <w:rPr>
                <w:sz w:val="16"/>
              </w:rPr>
            </w:pPr>
            <w:r w:rsidRPr="006B2793">
              <w:rPr>
                <w:sz w:val="16"/>
              </w:rPr>
              <w:t>3.5</w:t>
            </w:r>
          </w:p>
        </w:tc>
        <w:tc>
          <w:tcPr>
            <w:tcW w:w="1134" w:type="dxa"/>
          </w:tcPr>
          <w:p w14:paraId="17F30B7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191145</w:t>
            </w:r>
          </w:p>
        </w:tc>
        <w:tc>
          <w:tcPr>
            <w:tcW w:w="948" w:type="dxa"/>
          </w:tcPr>
          <w:p w14:paraId="620B16DD"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5E78FF30" w14:textId="77777777" w:rsidR="00744129" w:rsidRPr="006B2793" w:rsidRDefault="00744129" w:rsidP="00744129">
            <w:pPr>
              <w:pStyle w:val="TAL"/>
              <w:tabs>
                <w:tab w:val="clear" w:pos="284"/>
                <w:tab w:val="clear" w:pos="567"/>
              </w:tabs>
              <w:rPr>
                <w:sz w:val="16"/>
              </w:rPr>
            </w:pPr>
            <w:r w:rsidRPr="006B2793">
              <w:rPr>
                <w:sz w:val="16"/>
              </w:rPr>
              <w:t>Common external TR on guidelines for Edge Computing deployment</w:t>
            </w:r>
          </w:p>
        </w:tc>
        <w:tc>
          <w:tcPr>
            <w:tcW w:w="1519" w:type="dxa"/>
          </w:tcPr>
          <w:p w14:paraId="62E2CBA6" w14:textId="77777777"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14:paraId="31AB78C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A44F2C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221EA7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A2CF04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90BE41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838F9BB"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CD12C16" w14:textId="77777777" w:rsidR="00744129" w:rsidRPr="006B2793" w:rsidRDefault="00744129" w:rsidP="00744129">
            <w:pPr>
              <w:pStyle w:val="TAL"/>
              <w:tabs>
                <w:tab w:val="clear" w:pos="284"/>
                <w:tab w:val="clear" w:pos="567"/>
              </w:tabs>
              <w:rPr>
                <w:sz w:val="16"/>
              </w:rPr>
            </w:pPr>
          </w:p>
        </w:tc>
        <w:tc>
          <w:tcPr>
            <w:tcW w:w="1340" w:type="dxa"/>
          </w:tcPr>
          <w:p w14:paraId="5F9527D3"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825AFB4"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8D2755D" w14:textId="77777777" w:rsidR="00744129" w:rsidRPr="006B2793" w:rsidRDefault="00744129" w:rsidP="00744129">
            <w:pPr>
              <w:pStyle w:val="TAL"/>
              <w:tabs>
                <w:tab w:val="clear" w:pos="284"/>
                <w:tab w:val="clear" w:pos="567"/>
              </w:tabs>
              <w:rPr>
                <w:sz w:val="16"/>
              </w:rPr>
            </w:pPr>
          </w:p>
        </w:tc>
      </w:tr>
      <w:tr w:rsidR="00744129" w:rsidRPr="00200359" w14:paraId="46CC48D1" w14:textId="77777777" w:rsidTr="00744129">
        <w:tc>
          <w:tcPr>
            <w:tcW w:w="675" w:type="dxa"/>
          </w:tcPr>
          <w:p w14:paraId="5917CDFB" w14:textId="77777777" w:rsidR="00744129" w:rsidRPr="006B2793" w:rsidRDefault="00744129" w:rsidP="00744129">
            <w:pPr>
              <w:pStyle w:val="TAL"/>
              <w:tabs>
                <w:tab w:val="clear" w:pos="284"/>
                <w:tab w:val="clear" w:pos="567"/>
              </w:tabs>
              <w:rPr>
                <w:sz w:val="16"/>
              </w:rPr>
            </w:pPr>
            <w:r w:rsidRPr="006B2793">
              <w:rPr>
                <w:sz w:val="16"/>
              </w:rPr>
              <w:t>4.1</w:t>
            </w:r>
          </w:p>
        </w:tc>
        <w:tc>
          <w:tcPr>
            <w:tcW w:w="1134" w:type="dxa"/>
          </w:tcPr>
          <w:p w14:paraId="0146059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191144</w:t>
            </w:r>
          </w:p>
        </w:tc>
        <w:tc>
          <w:tcPr>
            <w:tcW w:w="948" w:type="dxa"/>
          </w:tcPr>
          <w:p w14:paraId="7651C29A"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39A39019" w14:textId="77777777" w:rsidR="00744129" w:rsidRPr="006B2793" w:rsidRDefault="00744129" w:rsidP="00744129">
            <w:pPr>
              <w:pStyle w:val="TAL"/>
              <w:tabs>
                <w:tab w:val="clear" w:pos="284"/>
                <w:tab w:val="clear" w:pos="567"/>
              </w:tabs>
              <w:rPr>
                <w:sz w:val="16"/>
              </w:rPr>
            </w:pPr>
            <w:r w:rsidRPr="006B2793">
              <w:rPr>
                <w:sz w:val="16"/>
              </w:rPr>
              <w:t>SA WG1 Report to TSG SA#86</w:t>
            </w:r>
          </w:p>
        </w:tc>
        <w:tc>
          <w:tcPr>
            <w:tcW w:w="1519" w:type="dxa"/>
          </w:tcPr>
          <w:p w14:paraId="52DBE1BA" w14:textId="77777777" w:rsidR="00744129" w:rsidRPr="006B2793" w:rsidRDefault="00744129" w:rsidP="00744129">
            <w:pPr>
              <w:pStyle w:val="TAL"/>
              <w:tabs>
                <w:tab w:val="clear" w:pos="284"/>
                <w:tab w:val="clear" w:pos="567"/>
              </w:tabs>
              <w:rPr>
                <w:sz w:val="16"/>
              </w:rPr>
            </w:pPr>
            <w:r w:rsidRPr="006B2793">
              <w:rPr>
                <w:sz w:val="16"/>
              </w:rPr>
              <w:t>SA WG1 Chairman</w:t>
            </w:r>
          </w:p>
        </w:tc>
        <w:tc>
          <w:tcPr>
            <w:tcW w:w="1212" w:type="dxa"/>
          </w:tcPr>
          <w:p w14:paraId="586F83D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920F4A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05714B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7C3A7F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0ED07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B60789D" w14:textId="77777777" w:rsidR="00744129" w:rsidRPr="006B2793" w:rsidRDefault="00744129" w:rsidP="00744129">
            <w:pPr>
              <w:pStyle w:val="TAL"/>
              <w:tabs>
                <w:tab w:val="clear" w:pos="284"/>
                <w:tab w:val="clear" w:pos="567"/>
              </w:tabs>
              <w:rPr>
                <w:sz w:val="16"/>
              </w:rPr>
            </w:pPr>
          </w:p>
        </w:tc>
        <w:tc>
          <w:tcPr>
            <w:tcW w:w="2038" w:type="dxa"/>
          </w:tcPr>
          <w:p w14:paraId="1F0003E4" w14:textId="77777777" w:rsidR="00744129" w:rsidRPr="006B2793" w:rsidRDefault="00744129" w:rsidP="00744129">
            <w:pPr>
              <w:pStyle w:val="TAL"/>
              <w:tabs>
                <w:tab w:val="clear" w:pos="284"/>
                <w:tab w:val="clear" w:pos="567"/>
              </w:tabs>
              <w:rPr>
                <w:sz w:val="16"/>
              </w:rPr>
            </w:pPr>
          </w:p>
        </w:tc>
        <w:tc>
          <w:tcPr>
            <w:tcW w:w="1340" w:type="dxa"/>
          </w:tcPr>
          <w:p w14:paraId="5EA20809"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091B22A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10E25C7" w14:textId="77777777" w:rsidR="00744129" w:rsidRPr="006B2793" w:rsidRDefault="00744129" w:rsidP="00744129">
            <w:pPr>
              <w:pStyle w:val="TAL"/>
              <w:tabs>
                <w:tab w:val="clear" w:pos="284"/>
                <w:tab w:val="clear" w:pos="567"/>
              </w:tabs>
              <w:rPr>
                <w:sz w:val="16"/>
              </w:rPr>
            </w:pPr>
          </w:p>
        </w:tc>
      </w:tr>
      <w:tr w:rsidR="00744129" w:rsidRPr="00200359" w14:paraId="6F8ACDA4" w14:textId="77777777" w:rsidTr="00744129">
        <w:tc>
          <w:tcPr>
            <w:tcW w:w="675" w:type="dxa"/>
          </w:tcPr>
          <w:p w14:paraId="261247C7" w14:textId="77777777" w:rsidR="00744129" w:rsidRPr="006B2793" w:rsidRDefault="00744129" w:rsidP="00744129">
            <w:pPr>
              <w:pStyle w:val="TAL"/>
              <w:tabs>
                <w:tab w:val="clear" w:pos="284"/>
                <w:tab w:val="clear" w:pos="567"/>
              </w:tabs>
              <w:rPr>
                <w:sz w:val="16"/>
              </w:rPr>
            </w:pPr>
            <w:r w:rsidRPr="006B2793">
              <w:rPr>
                <w:sz w:val="16"/>
              </w:rPr>
              <w:t>4.2</w:t>
            </w:r>
          </w:p>
        </w:tc>
        <w:tc>
          <w:tcPr>
            <w:tcW w:w="1134" w:type="dxa"/>
          </w:tcPr>
          <w:p w14:paraId="26586C9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191055</w:t>
            </w:r>
          </w:p>
        </w:tc>
        <w:tc>
          <w:tcPr>
            <w:tcW w:w="948" w:type="dxa"/>
          </w:tcPr>
          <w:p w14:paraId="2949D743"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10D3DDFD" w14:textId="77777777" w:rsidR="00744129" w:rsidRPr="006B2793" w:rsidRDefault="00744129" w:rsidP="00744129">
            <w:pPr>
              <w:pStyle w:val="TAL"/>
              <w:tabs>
                <w:tab w:val="clear" w:pos="284"/>
                <w:tab w:val="clear" w:pos="567"/>
              </w:tabs>
              <w:rPr>
                <w:sz w:val="16"/>
              </w:rPr>
            </w:pPr>
            <w:r w:rsidRPr="006B2793">
              <w:rPr>
                <w:sz w:val="16"/>
              </w:rPr>
              <w:t>SA WG2 Chairmans report to TSG SA</w:t>
            </w:r>
          </w:p>
        </w:tc>
        <w:tc>
          <w:tcPr>
            <w:tcW w:w="1519" w:type="dxa"/>
          </w:tcPr>
          <w:p w14:paraId="2AF7F2AD" w14:textId="77777777"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14:paraId="0525A06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F885DA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D7E74C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753330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DD9CF6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7F5F131" w14:textId="77777777" w:rsidR="00744129" w:rsidRPr="006B2793" w:rsidRDefault="00744129" w:rsidP="00744129">
            <w:pPr>
              <w:pStyle w:val="TAL"/>
              <w:tabs>
                <w:tab w:val="clear" w:pos="284"/>
                <w:tab w:val="clear" w:pos="567"/>
              </w:tabs>
              <w:rPr>
                <w:sz w:val="16"/>
              </w:rPr>
            </w:pPr>
          </w:p>
        </w:tc>
        <w:tc>
          <w:tcPr>
            <w:tcW w:w="2038" w:type="dxa"/>
          </w:tcPr>
          <w:p w14:paraId="7132B1AD" w14:textId="77777777" w:rsidR="00744129" w:rsidRPr="006B2793" w:rsidRDefault="00744129" w:rsidP="00744129">
            <w:pPr>
              <w:pStyle w:val="TAL"/>
              <w:tabs>
                <w:tab w:val="clear" w:pos="284"/>
                <w:tab w:val="clear" w:pos="567"/>
              </w:tabs>
              <w:rPr>
                <w:sz w:val="16"/>
              </w:rPr>
            </w:pPr>
          </w:p>
        </w:tc>
        <w:tc>
          <w:tcPr>
            <w:tcW w:w="1340" w:type="dxa"/>
          </w:tcPr>
          <w:p w14:paraId="40D721A0"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1831C0A2"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7B7C198" w14:textId="77777777" w:rsidR="00744129" w:rsidRPr="006B2793" w:rsidRDefault="00744129" w:rsidP="00744129">
            <w:pPr>
              <w:pStyle w:val="TAL"/>
              <w:tabs>
                <w:tab w:val="clear" w:pos="284"/>
                <w:tab w:val="clear" w:pos="567"/>
              </w:tabs>
              <w:rPr>
                <w:sz w:val="16"/>
              </w:rPr>
            </w:pPr>
          </w:p>
        </w:tc>
      </w:tr>
      <w:tr w:rsidR="00744129" w:rsidRPr="00200359" w14:paraId="48F73A10" w14:textId="77777777" w:rsidTr="00744129">
        <w:tc>
          <w:tcPr>
            <w:tcW w:w="675" w:type="dxa"/>
          </w:tcPr>
          <w:p w14:paraId="3AFFFC39" w14:textId="77777777" w:rsidR="00744129" w:rsidRPr="006B2793" w:rsidRDefault="00744129" w:rsidP="00744129">
            <w:pPr>
              <w:pStyle w:val="TAL"/>
              <w:tabs>
                <w:tab w:val="clear" w:pos="284"/>
                <w:tab w:val="clear" w:pos="567"/>
              </w:tabs>
              <w:rPr>
                <w:sz w:val="16"/>
              </w:rPr>
            </w:pPr>
            <w:r w:rsidRPr="006B2793">
              <w:rPr>
                <w:sz w:val="16"/>
              </w:rPr>
              <w:lastRenderedPageBreak/>
              <w:t>4.2</w:t>
            </w:r>
          </w:p>
        </w:tc>
        <w:tc>
          <w:tcPr>
            <w:tcW w:w="1134" w:type="dxa"/>
          </w:tcPr>
          <w:p w14:paraId="097BE31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191056</w:t>
            </w:r>
          </w:p>
        </w:tc>
        <w:tc>
          <w:tcPr>
            <w:tcW w:w="948" w:type="dxa"/>
          </w:tcPr>
          <w:p w14:paraId="70C293CF" w14:textId="77777777" w:rsidR="00744129" w:rsidRPr="006B2793" w:rsidRDefault="00744129" w:rsidP="00744129">
            <w:pPr>
              <w:pStyle w:val="TAL"/>
              <w:tabs>
                <w:tab w:val="clear" w:pos="284"/>
                <w:tab w:val="clear" w:pos="567"/>
              </w:tabs>
              <w:rPr>
                <w:sz w:val="16"/>
              </w:rPr>
            </w:pPr>
            <w:r w:rsidRPr="006B2793">
              <w:rPr>
                <w:sz w:val="16"/>
              </w:rPr>
              <w:t>OTHER</w:t>
            </w:r>
          </w:p>
        </w:tc>
        <w:tc>
          <w:tcPr>
            <w:tcW w:w="2188" w:type="dxa"/>
          </w:tcPr>
          <w:p w14:paraId="73AD5279" w14:textId="77777777" w:rsidR="00744129" w:rsidRPr="006B2793" w:rsidRDefault="00744129" w:rsidP="00744129">
            <w:pPr>
              <w:pStyle w:val="TAL"/>
              <w:tabs>
                <w:tab w:val="clear" w:pos="284"/>
                <w:tab w:val="clear" w:pos="567"/>
              </w:tabs>
              <w:rPr>
                <w:sz w:val="16"/>
              </w:rPr>
            </w:pPr>
            <w:r w:rsidRPr="006B2793">
              <w:rPr>
                <w:sz w:val="16"/>
              </w:rPr>
              <w:t>List of Work Tasks agreed at SA WG2 meetings #135 and #136</w:t>
            </w:r>
          </w:p>
        </w:tc>
        <w:tc>
          <w:tcPr>
            <w:tcW w:w="1519" w:type="dxa"/>
          </w:tcPr>
          <w:p w14:paraId="5B41E9E9"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0AB7768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B4AB53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C16E43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53DAE4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54B32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E692685" w14:textId="77777777" w:rsidR="00744129" w:rsidRPr="006B2793" w:rsidRDefault="00744129" w:rsidP="00744129">
            <w:pPr>
              <w:pStyle w:val="TAL"/>
              <w:tabs>
                <w:tab w:val="clear" w:pos="284"/>
                <w:tab w:val="clear" w:pos="567"/>
              </w:tabs>
              <w:rPr>
                <w:sz w:val="16"/>
              </w:rPr>
            </w:pPr>
          </w:p>
        </w:tc>
        <w:tc>
          <w:tcPr>
            <w:tcW w:w="2038" w:type="dxa"/>
          </w:tcPr>
          <w:p w14:paraId="02F7B03C" w14:textId="77777777" w:rsidR="00744129" w:rsidRPr="006B2793" w:rsidRDefault="00744129" w:rsidP="00744129">
            <w:pPr>
              <w:pStyle w:val="TAL"/>
              <w:tabs>
                <w:tab w:val="clear" w:pos="284"/>
                <w:tab w:val="clear" w:pos="567"/>
              </w:tabs>
              <w:rPr>
                <w:sz w:val="16"/>
              </w:rPr>
            </w:pPr>
          </w:p>
        </w:tc>
        <w:tc>
          <w:tcPr>
            <w:tcW w:w="1340" w:type="dxa"/>
          </w:tcPr>
          <w:p w14:paraId="7330A132" w14:textId="77777777" w:rsidR="00744129" w:rsidRPr="006B2793" w:rsidRDefault="00744129" w:rsidP="00744129">
            <w:pPr>
              <w:pStyle w:val="TAL"/>
              <w:tabs>
                <w:tab w:val="clear" w:pos="284"/>
                <w:tab w:val="clear" w:pos="567"/>
              </w:tabs>
              <w:rPr>
                <w:sz w:val="16"/>
              </w:rPr>
            </w:pPr>
            <w:r w:rsidRPr="006B2793">
              <w:rPr>
                <w:sz w:val="16"/>
              </w:rPr>
              <w:t>Noted. The individual work tasks were revised with updates of the Time Units in SP-191307 to SP-191325.</w:t>
            </w:r>
          </w:p>
        </w:tc>
        <w:tc>
          <w:tcPr>
            <w:tcW w:w="986" w:type="dxa"/>
          </w:tcPr>
          <w:p w14:paraId="2BA4EC3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10787F2" w14:textId="77777777" w:rsidR="00744129" w:rsidRPr="006B2793" w:rsidRDefault="00744129" w:rsidP="00744129">
            <w:pPr>
              <w:pStyle w:val="TAL"/>
              <w:tabs>
                <w:tab w:val="clear" w:pos="284"/>
                <w:tab w:val="clear" w:pos="567"/>
              </w:tabs>
              <w:rPr>
                <w:sz w:val="16"/>
              </w:rPr>
            </w:pPr>
          </w:p>
        </w:tc>
      </w:tr>
      <w:tr w:rsidR="00744129" w:rsidRPr="00200359" w14:paraId="5DE290DE" w14:textId="77777777" w:rsidTr="00744129">
        <w:tc>
          <w:tcPr>
            <w:tcW w:w="675" w:type="dxa"/>
          </w:tcPr>
          <w:p w14:paraId="4F7B480F" w14:textId="77777777" w:rsidR="00744129" w:rsidRPr="006B2793" w:rsidRDefault="00744129" w:rsidP="00744129">
            <w:pPr>
              <w:pStyle w:val="TAL"/>
              <w:tabs>
                <w:tab w:val="clear" w:pos="284"/>
                <w:tab w:val="clear" w:pos="567"/>
              </w:tabs>
              <w:rPr>
                <w:sz w:val="16"/>
              </w:rPr>
            </w:pPr>
            <w:r w:rsidRPr="006B2793">
              <w:rPr>
                <w:sz w:val="16"/>
              </w:rPr>
              <w:t>4.3</w:t>
            </w:r>
          </w:p>
        </w:tc>
        <w:tc>
          <w:tcPr>
            <w:tcW w:w="1134" w:type="dxa"/>
          </w:tcPr>
          <w:p w14:paraId="478855E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191122</w:t>
            </w:r>
          </w:p>
        </w:tc>
        <w:tc>
          <w:tcPr>
            <w:tcW w:w="948" w:type="dxa"/>
          </w:tcPr>
          <w:p w14:paraId="545401FD"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35DD31E9" w14:textId="77777777" w:rsidR="00744129" w:rsidRPr="006B2793" w:rsidRDefault="00744129" w:rsidP="00744129">
            <w:pPr>
              <w:pStyle w:val="TAL"/>
              <w:tabs>
                <w:tab w:val="clear" w:pos="284"/>
                <w:tab w:val="clear" w:pos="567"/>
              </w:tabs>
              <w:rPr>
                <w:sz w:val="16"/>
              </w:rPr>
            </w:pPr>
            <w:r w:rsidRPr="006B2793">
              <w:rPr>
                <w:sz w:val="16"/>
              </w:rPr>
              <w:t>SA WG3 Status report</w:t>
            </w:r>
          </w:p>
        </w:tc>
        <w:tc>
          <w:tcPr>
            <w:tcW w:w="1519" w:type="dxa"/>
          </w:tcPr>
          <w:p w14:paraId="01D079CF" w14:textId="77777777"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14:paraId="35DDBC9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6989DC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7EA09F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88C98A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4C81AF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BBEBA8A" w14:textId="77777777" w:rsidR="00744129" w:rsidRPr="006B2793" w:rsidRDefault="00744129" w:rsidP="00744129">
            <w:pPr>
              <w:pStyle w:val="TAL"/>
              <w:tabs>
                <w:tab w:val="clear" w:pos="284"/>
                <w:tab w:val="clear" w:pos="567"/>
              </w:tabs>
              <w:rPr>
                <w:sz w:val="16"/>
              </w:rPr>
            </w:pPr>
          </w:p>
        </w:tc>
        <w:tc>
          <w:tcPr>
            <w:tcW w:w="2038" w:type="dxa"/>
          </w:tcPr>
          <w:p w14:paraId="1F070718" w14:textId="77777777" w:rsidR="00744129" w:rsidRPr="006B2793" w:rsidRDefault="00744129" w:rsidP="00744129">
            <w:pPr>
              <w:pStyle w:val="TAL"/>
              <w:tabs>
                <w:tab w:val="clear" w:pos="284"/>
                <w:tab w:val="clear" w:pos="567"/>
              </w:tabs>
              <w:rPr>
                <w:sz w:val="16"/>
              </w:rPr>
            </w:pPr>
          </w:p>
        </w:tc>
        <w:tc>
          <w:tcPr>
            <w:tcW w:w="1340" w:type="dxa"/>
          </w:tcPr>
          <w:p w14:paraId="6BA7D7B7" w14:textId="77777777" w:rsidR="00744129" w:rsidRPr="006B2793" w:rsidRDefault="00744129" w:rsidP="00744129">
            <w:pPr>
              <w:pStyle w:val="TAL"/>
              <w:tabs>
                <w:tab w:val="clear" w:pos="284"/>
                <w:tab w:val="clear" w:pos="567"/>
              </w:tabs>
              <w:rPr>
                <w:sz w:val="16"/>
              </w:rPr>
            </w:pPr>
            <w:r w:rsidRPr="006B2793">
              <w:rPr>
                <w:sz w:val="16"/>
              </w:rPr>
              <w:t>Revised to SP-191275.</w:t>
            </w:r>
          </w:p>
        </w:tc>
        <w:tc>
          <w:tcPr>
            <w:tcW w:w="986" w:type="dxa"/>
          </w:tcPr>
          <w:p w14:paraId="210B89EF"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2B7527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191275</w:t>
            </w:r>
          </w:p>
        </w:tc>
      </w:tr>
      <w:tr w:rsidR="00744129" w:rsidRPr="00200359" w14:paraId="2148C9BF" w14:textId="77777777" w:rsidTr="00744129">
        <w:tc>
          <w:tcPr>
            <w:tcW w:w="675" w:type="dxa"/>
          </w:tcPr>
          <w:p w14:paraId="57DC69FE" w14:textId="77777777" w:rsidR="00744129" w:rsidRPr="006B2793" w:rsidRDefault="00744129" w:rsidP="00744129">
            <w:pPr>
              <w:pStyle w:val="TAL"/>
              <w:tabs>
                <w:tab w:val="clear" w:pos="284"/>
                <w:tab w:val="clear" w:pos="567"/>
              </w:tabs>
              <w:rPr>
                <w:sz w:val="16"/>
              </w:rPr>
            </w:pPr>
            <w:r w:rsidRPr="006B2793">
              <w:rPr>
                <w:sz w:val="16"/>
              </w:rPr>
              <w:t>4.3</w:t>
            </w:r>
          </w:p>
        </w:tc>
        <w:tc>
          <w:tcPr>
            <w:tcW w:w="1134" w:type="dxa"/>
          </w:tcPr>
          <w:p w14:paraId="3DDB0AD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191275</w:t>
            </w:r>
          </w:p>
        </w:tc>
        <w:tc>
          <w:tcPr>
            <w:tcW w:w="948" w:type="dxa"/>
          </w:tcPr>
          <w:p w14:paraId="173BC495"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6AF13FE0" w14:textId="77777777" w:rsidR="00744129" w:rsidRPr="006B2793" w:rsidRDefault="00744129" w:rsidP="00744129">
            <w:pPr>
              <w:pStyle w:val="TAL"/>
              <w:tabs>
                <w:tab w:val="clear" w:pos="284"/>
                <w:tab w:val="clear" w:pos="567"/>
              </w:tabs>
              <w:rPr>
                <w:sz w:val="16"/>
              </w:rPr>
            </w:pPr>
            <w:r w:rsidRPr="006B2793">
              <w:rPr>
                <w:sz w:val="16"/>
              </w:rPr>
              <w:t>SA WG3 Status report</w:t>
            </w:r>
          </w:p>
        </w:tc>
        <w:tc>
          <w:tcPr>
            <w:tcW w:w="1519" w:type="dxa"/>
          </w:tcPr>
          <w:p w14:paraId="442C539C" w14:textId="77777777"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14:paraId="73905C6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436390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F37B35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6E6ED1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233E5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71B4A0D" w14:textId="77777777" w:rsidR="00744129" w:rsidRPr="006B2793" w:rsidRDefault="00744129" w:rsidP="00744129">
            <w:pPr>
              <w:pStyle w:val="TAL"/>
              <w:tabs>
                <w:tab w:val="clear" w:pos="284"/>
                <w:tab w:val="clear" w:pos="567"/>
              </w:tabs>
              <w:rPr>
                <w:sz w:val="16"/>
              </w:rPr>
            </w:pPr>
          </w:p>
        </w:tc>
        <w:tc>
          <w:tcPr>
            <w:tcW w:w="2038" w:type="dxa"/>
          </w:tcPr>
          <w:p w14:paraId="2CF4A246" w14:textId="77777777" w:rsidR="00744129" w:rsidRPr="006B2793" w:rsidRDefault="00744129" w:rsidP="00744129">
            <w:pPr>
              <w:pStyle w:val="TAL"/>
              <w:tabs>
                <w:tab w:val="clear" w:pos="284"/>
                <w:tab w:val="clear" w:pos="567"/>
              </w:tabs>
              <w:rPr>
                <w:sz w:val="16"/>
              </w:rPr>
            </w:pPr>
          </w:p>
        </w:tc>
        <w:tc>
          <w:tcPr>
            <w:tcW w:w="1340" w:type="dxa"/>
          </w:tcPr>
          <w:p w14:paraId="40023132" w14:textId="77777777" w:rsidR="00744129" w:rsidRPr="006B2793" w:rsidRDefault="00744129" w:rsidP="00744129">
            <w:pPr>
              <w:pStyle w:val="TAL"/>
              <w:tabs>
                <w:tab w:val="clear" w:pos="284"/>
                <w:tab w:val="clear" w:pos="567"/>
              </w:tabs>
              <w:rPr>
                <w:sz w:val="16"/>
              </w:rPr>
            </w:pPr>
            <w:r w:rsidRPr="006B2793">
              <w:rPr>
                <w:sz w:val="16"/>
              </w:rPr>
              <w:t>Revision of SP-191122. Noted</w:t>
            </w:r>
          </w:p>
        </w:tc>
        <w:tc>
          <w:tcPr>
            <w:tcW w:w="986" w:type="dxa"/>
          </w:tcPr>
          <w:p w14:paraId="2F2615D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321C328" w14:textId="77777777" w:rsidR="00744129" w:rsidRPr="006B2793" w:rsidRDefault="00744129" w:rsidP="00744129">
            <w:pPr>
              <w:pStyle w:val="TAL"/>
              <w:tabs>
                <w:tab w:val="clear" w:pos="284"/>
                <w:tab w:val="clear" w:pos="567"/>
              </w:tabs>
              <w:rPr>
                <w:sz w:val="16"/>
              </w:rPr>
            </w:pPr>
          </w:p>
        </w:tc>
      </w:tr>
      <w:tr w:rsidR="00744129" w:rsidRPr="00200359" w14:paraId="0104B43B" w14:textId="77777777" w:rsidTr="00744129">
        <w:tc>
          <w:tcPr>
            <w:tcW w:w="675" w:type="dxa"/>
          </w:tcPr>
          <w:p w14:paraId="007073AA" w14:textId="77777777" w:rsidR="00744129" w:rsidRPr="006B2793" w:rsidRDefault="00744129" w:rsidP="00744129">
            <w:pPr>
              <w:pStyle w:val="TAL"/>
              <w:tabs>
                <w:tab w:val="clear" w:pos="284"/>
                <w:tab w:val="clear" w:pos="567"/>
              </w:tabs>
              <w:rPr>
                <w:sz w:val="16"/>
              </w:rPr>
            </w:pPr>
            <w:r w:rsidRPr="006B2793">
              <w:rPr>
                <w:sz w:val="16"/>
              </w:rPr>
              <w:t>4.4</w:t>
            </w:r>
          </w:p>
        </w:tc>
        <w:tc>
          <w:tcPr>
            <w:tcW w:w="1134" w:type="dxa"/>
          </w:tcPr>
          <w:p w14:paraId="7511FAF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190987</w:t>
            </w:r>
          </w:p>
        </w:tc>
        <w:tc>
          <w:tcPr>
            <w:tcW w:w="948" w:type="dxa"/>
          </w:tcPr>
          <w:p w14:paraId="4DD627D4"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2BC2E1AF" w14:textId="77777777" w:rsidR="00744129" w:rsidRPr="006B2793" w:rsidRDefault="00744129" w:rsidP="00744129">
            <w:pPr>
              <w:pStyle w:val="TAL"/>
              <w:tabs>
                <w:tab w:val="clear" w:pos="284"/>
                <w:tab w:val="clear" w:pos="567"/>
              </w:tabs>
              <w:rPr>
                <w:sz w:val="16"/>
              </w:rPr>
            </w:pPr>
            <w:r w:rsidRPr="006B2793">
              <w:rPr>
                <w:sz w:val="16"/>
              </w:rPr>
              <w:t>SA WG4 Status Report at TSG SA#86</w:t>
            </w:r>
          </w:p>
        </w:tc>
        <w:tc>
          <w:tcPr>
            <w:tcW w:w="1519" w:type="dxa"/>
          </w:tcPr>
          <w:p w14:paraId="6E58BF1A" w14:textId="77777777" w:rsidR="00744129" w:rsidRPr="006B2793" w:rsidRDefault="00744129" w:rsidP="00744129">
            <w:pPr>
              <w:pStyle w:val="TAL"/>
              <w:tabs>
                <w:tab w:val="clear" w:pos="284"/>
                <w:tab w:val="clear" w:pos="567"/>
              </w:tabs>
              <w:rPr>
                <w:sz w:val="16"/>
              </w:rPr>
            </w:pPr>
            <w:r w:rsidRPr="006B2793">
              <w:rPr>
                <w:sz w:val="16"/>
              </w:rPr>
              <w:t>SA WG4 Chairman</w:t>
            </w:r>
          </w:p>
        </w:tc>
        <w:tc>
          <w:tcPr>
            <w:tcW w:w="1212" w:type="dxa"/>
          </w:tcPr>
          <w:p w14:paraId="5DA8420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AFAE56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6409EB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8152EE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FB4AFF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1CEF649" w14:textId="77777777" w:rsidR="00744129" w:rsidRPr="006B2793" w:rsidRDefault="00744129" w:rsidP="00744129">
            <w:pPr>
              <w:pStyle w:val="TAL"/>
              <w:tabs>
                <w:tab w:val="clear" w:pos="284"/>
                <w:tab w:val="clear" w:pos="567"/>
              </w:tabs>
              <w:rPr>
                <w:sz w:val="16"/>
              </w:rPr>
            </w:pPr>
          </w:p>
        </w:tc>
        <w:tc>
          <w:tcPr>
            <w:tcW w:w="2038" w:type="dxa"/>
          </w:tcPr>
          <w:p w14:paraId="0BCB35D9" w14:textId="77777777" w:rsidR="00744129" w:rsidRPr="006B2793" w:rsidRDefault="00744129" w:rsidP="00744129">
            <w:pPr>
              <w:pStyle w:val="TAL"/>
              <w:tabs>
                <w:tab w:val="clear" w:pos="284"/>
                <w:tab w:val="clear" w:pos="567"/>
              </w:tabs>
              <w:rPr>
                <w:sz w:val="16"/>
              </w:rPr>
            </w:pPr>
          </w:p>
        </w:tc>
        <w:tc>
          <w:tcPr>
            <w:tcW w:w="1340" w:type="dxa"/>
          </w:tcPr>
          <w:p w14:paraId="0DDD8BD2"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07499D6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E2949E5" w14:textId="77777777" w:rsidR="00744129" w:rsidRPr="006B2793" w:rsidRDefault="00744129" w:rsidP="00744129">
            <w:pPr>
              <w:pStyle w:val="TAL"/>
              <w:tabs>
                <w:tab w:val="clear" w:pos="284"/>
                <w:tab w:val="clear" w:pos="567"/>
              </w:tabs>
              <w:rPr>
                <w:sz w:val="16"/>
              </w:rPr>
            </w:pPr>
          </w:p>
        </w:tc>
      </w:tr>
      <w:tr w:rsidR="00744129" w:rsidRPr="00200359" w14:paraId="78DF93A0" w14:textId="77777777" w:rsidTr="00744129">
        <w:tc>
          <w:tcPr>
            <w:tcW w:w="675" w:type="dxa"/>
          </w:tcPr>
          <w:p w14:paraId="2C82ED56" w14:textId="77777777" w:rsidR="00744129" w:rsidRPr="006B2793" w:rsidRDefault="00744129" w:rsidP="00744129">
            <w:pPr>
              <w:pStyle w:val="TAL"/>
              <w:tabs>
                <w:tab w:val="clear" w:pos="284"/>
                <w:tab w:val="clear" w:pos="567"/>
              </w:tabs>
              <w:rPr>
                <w:sz w:val="16"/>
              </w:rPr>
            </w:pPr>
            <w:r w:rsidRPr="006B2793">
              <w:rPr>
                <w:sz w:val="16"/>
              </w:rPr>
              <w:t>4.5</w:t>
            </w:r>
          </w:p>
        </w:tc>
        <w:tc>
          <w:tcPr>
            <w:tcW w:w="1134" w:type="dxa"/>
          </w:tcPr>
          <w:p w14:paraId="35D7D50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191121</w:t>
            </w:r>
          </w:p>
        </w:tc>
        <w:tc>
          <w:tcPr>
            <w:tcW w:w="948" w:type="dxa"/>
          </w:tcPr>
          <w:p w14:paraId="3414829D"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11E39602" w14:textId="77777777" w:rsidR="00744129" w:rsidRPr="006B2793" w:rsidRDefault="00744129" w:rsidP="00744129">
            <w:pPr>
              <w:pStyle w:val="TAL"/>
              <w:tabs>
                <w:tab w:val="clear" w:pos="284"/>
                <w:tab w:val="clear" w:pos="567"/>
              </w:tabs>
              <w:rPr>
                <w:sz w:val="16"/>
              </w:rPr>
            </w:pPr>
            <w:r w:rsidRPr="006B2793">
              <w:rPr>
                <w:sz w:val="16"/>
              </w:rPr>
              <w:t>SA WG5 Status report</w:t>
            </w:r>
          </w:p>
        </w:tc>
        <w:tc>
          <w:tcPr>
            <w:tcW w:w="1519" w:type="dxa"/>
          </w:tcPr>
          <w:p w14:paraId="62FE7D74" w14:textId="77777777" w:rsidR="00744129" w:rsidRPr="006B2793" w:rsidRDefault="00744129" w:rsidP="00744129">
            <w:pPr>
              <w:pStyle w:val="TAL"/>
              <w:tabs>
                <w:tab w:val="clear" w:pos="284"/>
                <w:tab w:val="clear" w:pos="567"/>
              </w:tabs>
              <w:rPr>
                <w:sz w:val="16"/>
              </w:rPr>
            </w:pPr>
            <w:r w:rsidRPr="006B2793">
              <w:rPr>
                <w:sz w:val="16"/>
              </w:rPr>
              <w:t>SA WG5 Chairman</w:t>
            </w:r>
          </w:p>
        </w:tc>
        <w:tc>
          <w:tcPr>
            <w:tcW w:w="1212" w:type="dxa"/>
          </w:tcPr>
          <w:p w14:paraId="581FA3D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0DDE4C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B9F309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517D97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EFE5E2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F6EF9A6" w14:textId="77777777" w:rsidR="00744129" w:rsidRPr="006B2793" w:rsidRDefault="00744129" w:rsidP="00744129">
            <w:pPr>
              <w:pStyle w:val="TAL"/>
              <w:tabs>
                <w:tab w:val="clear" w:pos="284"/>
                <w:tab w:val="clear" w:pos="567"/>
              </w:tabs>
              <w:rPr>
                <w:sz w:val="16"/>
              </w:rPr>
            </w:pPr>
          </w:p>
        </w:tc>
        <w:tc>
          <w:tcPr>
            <w:tcW w:w="2038" w:type="dxa"/>
          </w:tcPr>
          <w:p w14:paraId="6F6C3C54" w14:textId="77777777" w:rsidR="00744129" w:rsidRPr="006B2793" w:rsidRDefault="00744129" w:rsidP="00744129">
            <w:pPr>
              <w:pStyle w:val="TAL"/>
              <w:tabs>
                <w:tab w:val="clear" w:pos="284"/>
                <w:tab w:val="clear" w:pos="567"/>
              </w:tabs>
              <w:rPr>
                <w:sz w:val="16"/>
              </w:rPr>
            </w:pPr>
          </w:p>
        </w:tc>
        <w:tc>
          <w:tcPr>
            <w:tcW w:w="1340" w:type="dxa"/>
          </w:tcPr>
          <w:p w14:paraId="2653595B" w14:textId="77777777" w:rsidR="00744129" w:rsidRPr="006B2793" w:rsidRDefault="00744129" w:rsidP="00744129">
            <w:pPr>
              <w:pStyle w:val="TAL"/>
              <w:tabs>
                <w:tab w:val="clear" w:pos="284"/>
                <w:tab w:val="clear" w:pos="567"/>
              </w:tabs>
              <w:rPr>
                <w:sz w:val="16"/>
              </w:rPr>
            </w:pPr>
            <w:r w:rsidRPr="006B2793">
              <w:rPr>
                <w:sz w:val="16"/>
              </w:rPr>
              <w:t>Revised to SP-191282.</w:t>
            </w:r>
          </w:p>
        </w:tc>
        <w:tc>
          <w:tcPr>
            <w:tcW w:w="986" w:type="dxa"/>
          </w:tcPr>
          <w:p w14:paraId="6697AED4"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41AF2C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191282</w:t>
            </w:r>
          </w:p>
        </w:tc>
      </w:tr>
      <w:tr w:rsidR="00744129" w:rsidRPr="00200359" w14:paraId="76D03CBF" w14:textId="77777777" w:rsidTr="00744129">
        <w:tc>
          <w:tcPr>
            <w:tcW w:w="675" w:type="dxa"/>
          </w:tcPr>
          <w:p w14:paraId="342F6633" w14:textId="77777777" w:rsidR="00744129" w:rsidRPr="006B2793" w:rsidRDefault="00744129" w:rsidP="00744129">
            <w:pPr>
              <w:pStyle w:val="TAL"/>
              <w:tabs>
                <w:tab w:val="clear" w:pos="284"/>
                <w:tab w:val="clear" w:pos="567"/>
              </w:tabs>
              <w:rPr>
                <w:sz w:val="16"/>
              </w:rPr>
            </w:pPr>
            <w:r w:rsidRPr="006B2793">
              <w:rPr>
                <w:sz w:val="16"/>
              </w:rPr>
              <w:t>4.5</w:t>
            </w:r>
          </w:p>
        </w:tc>
        <w:tc>
          <w:tcPr>
            <w:tcW w:w="1134" w:type="dxa"/>
          </w:tcPr>
          <w:p w14:paraId="19707CC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191282</w:t>
            </w:r>
          </w:p>
        </w:tc>
        <w:tc>
          <w:tcPr>
            <w:tcW w:w="948" w:type="dxa"/>
          </w:tcPr>
          <w:p w14:paraId="0B6FDEB9"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5DC01F6B" w14:textId="77777777" w:rsidR="00744129" w:rsidRPr="006B2793" w:rsidRDefault="00744129" w:rsidP="00744129">
            <w:pPr>
              <w:pStyle w:val="TAL"/>
              <w:tabs>
                <w:tab w:val="clear" w:pos="284"/>
                <w:tab w:val="clear" w:pos="567"/>
              </w:tabs>
              <w:rPr>
                <w:sz w:val="16"/>
              </w:rPr>
            </w:pPr>
            <w:r w:rsidRPr="006B2793">
              <w:rPr>
                <w:sz w:val="16"/>
              </w:rPr>
              <w:t>SA WG5 Status report</w:t>
            </w:r>
          </w:p>
        </w:tc>
        <w:tc>
          <w:tcPr>
            <w:tcW w:w="1519" w:type="dxa"/>
          </w:tcPr>
          <w:p w14:paraId="2E823F43" w14:textId="77777777" w:rsidR="00744129" w:rsidRPr="006B2793" w:rsidRDefault="00744129" w:rsidP="00744129">
            <w:pPr>
              <w:pStyle w:val="TAL"/>
              <w:tabs>
                <w:tab w:val="clear" w:pos="284"/>
                <w:tab w:val="clear" w:pos="567"/>
              </w:tabs>
              <w:rPr>
                <w:sz w:val="16"/>
              </w:rPr>
            </w:pPr>
            <w:r w:rsidRPr="006B2793">
              <w:rPr>
                <w:sz w:val="16"/>
              </w:rPr>
              <w:t>SA WG5 Chairman</w:t>
            </w:r>
          </w:p>
        </w:tc>
        <w:tc>
          <w:tcPr>
            <w:tcW w:w="1212" w:type="dxa"/>
          </w:tcPr>
          <w:p w14:paraId="55C1BCB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470937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DD6FD4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BC0331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775A59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75E8BC5" w14:textId="77777777" w:rsidR="00744129" w:rsidRPr="006B2793" w:rsidRDefault="00744129" w:rsidP="00744129">
            <w:pPr>
              <w:pStyle w:val="TAL"/>
              <w:tabs>
                <w:tab w:val="clear" w:pos="284"/>
                <w:tab w:val="clear" w:pos="567"/>
              </w:tabs>
              <w:rPr>
                <w:sz w:val="16"/>
              </w:rPr>
            </w:pPr>
          </w:p>
        </w:tc>
        <w:tc>
          <w:tcPr>
            <w:tcW w:w="2038" w:type="dxa"/>
          </w:tcPr>
          <w:p w14:paraId="5124A5FC" w14:textId="77777777" w:rsidR="00744129" w:rsidRPr="006B2793" w:rsidRDefault="00744129" w:rsidP="00744129">
            <w:pPr>
              <w:pStyle w:val="TAL"/>
              <w:tabs>
                <w:tab w:val="clear" w:pos="284"/>
                <w:tab w:val="clear" w:pos="567"/>
              </w:tabs>
              <w:rPr>
                <w:sz w:val="16"/>
              </w:rPr>
            </w:pPr>
          </w:p>
        </w:tc>
        <w:tc>
          <w:tcPr>
            <w:tcW w:w="1340" w:type="dxa"/>
          </w:tcPr>
          <w:p w14:paraId="06008ED7" w14:textId="77777777" w:rsidR="00744129" w:rsidRPr="006B2793" w:rsidRDefault="00744129" w:rsidP="00744129">
            <w:pPr>
              <w:pStyle w:val="TAL"/>
              <w:tabs>
                <w:tab w:val="clear" w:pos="284"/>
                <w:tab w:val="clear" w:pos="567"/>
              </w:tabs>
              <w:rPr>
                <w:sz w:val="16"/>
              </w:rPr>
            </w:pPr>
            <w:r w:rsidRPr="006B2793">
              <w:rPr>
                <w:sz w:val="16"/>
              </w:rPr>
              <w:t>Revision of SP-191121. Noted</w:t>
            </w:r>
          </w:p>
        </w:tc>
        <w:tc>
          <w:tcPr>
            <w:tcW w:w="986" w:type="dxa"/>
          </w:tcPr>
          <w:p w14:paraId="5E747CD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5E6EAF3" w14:textId="77777777" w:rsidR="00744129" w:rsidRPr="006B2793" w:rsidRDefault="00744129" w:rsidP="00744129">
            <w:pPr>
              <w:pStyle w:val="TAL"/>
              <w:tabs>
                <w:tab w:val="clear" w:pos="284"/>
                <w:tab w:val="clear" w:pos="567"/>
              </w:tabs>
              <w:rPr>
                <w:sz w:val="16"/>
              </w:rPr>
            </w:pPr>
          </w:p>
        </w:tc>
      </w:tr>
      <w:tr w:rsidR="00744129" w:rsidRPr="00200359" w14:paraId="62196E5D" w14:textId="77777777" w:rsidTr="00744129">
        <w:tc>
          <w:tcPr>
            <w:tcW w:w="675" w:type="dxa"/>
          </w:tcPr>
          <w:p w14:paraId="2DB76EBD" w14:textId="77777777" w:rsidR="00744129" w:rsidRPr="006B2793" w:rsidRDefault="00744129" w:rsidP="00744129">
            <w:pPr>
              <w:pStyle w:val="TAL"/>
              <w:tabs>
                <w:tab w:val="clear" w:pos="284"/>
                <w:tab w:val="clear" w:pos="567"/>
              </w:tabs>
              <w:rPr>
                <w:sz w:val="16"/>
              </w:rPr>
            </w:pPr>
            <w:r w:rsidRPr="006B2793">
              <w:rPr>
                <w:sz w:val="16"/>
              </w:rPr>
              <w:t>4.6</w:t>
            </w:r>
          </w:p>
        </w:tc>
        <w:tc>
          <w:tcPr>
            <w:tcW w:w="1134" w:type="dxa"/>
          </w:tcPr>
          <w:p w14:paraId="71200C2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191102</w:t>
            </w:r>
          </w:p>
        </w:tc>
        <w:tc>
          <w:tcPr>
            <w:tcW w:w="948" w:type="dxa"/>
          </w:tcPr>
          <w:p w14:paraId="757FC0B5"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4110DFF5" w14:textId="77777777" w:rsidR="00744129" w:rsidRPr="006B2793" w:rsidRDefault="00744129" w:rsidP="00744129">
            <w:pPr>
              <w:pStyle w:val="TAL"/>
              <w:tabs>
                <w:tab w:val="clear" w:pos="284"/>
                <w:tab w:val="clear" w:pos="567"/>
              </w:tabs>
              <w:rPr>
                <w:sz w:val="16"/>
              </w:rPr>
            </w:pPr>
            <w:r w:rsidRPr="006B2793">
              <w:rPr>
                <w:sz w:val="16"/>
              </w:rPr>
              <w:t>SA WG6 status report to TSG SA#86</w:t>
            </w:r>
          </w:p>
        </w:tc>
        <w:tc>
          <w:tcPr>
            <w:tcW w:w="1519" w:type="dxa"/>
          </w:tcPr>
          <w:p w14:paraId="3F6C8BC0" w14:textId="77777777" w:rsidR="00744129" w:rsidRPr="006B2793" w:rsidRDefault="00744129" w:rsidP="00744129">
            <w:pPr>
              <w:pStyle w:val="TAL"/>
              <w:tabs>
                <w:tab w:val="clear" w:pos="284"/>
                <w:tab w:val="clear" w:pos="567"/>
              </w:tabs>
              <w:rPr>
                <w:sz w:val="16"/>
              </w:rPr>
            </w:pPr>
            <w:r w:rsidRPr="006B2793">
              <w:rPr>
                <w:sz w:val="16"/>
              </w:rPr>
              <w:t>SA WG6 Chairman</w:t>
            </w:r>
          </w:p>
        </w:tc>
        <w:tc>
          <w:tcPr>
            <w:tcW w:w="1212" w:type="dxa"/>
          </w:tcPr>
          <w:p w14:paraId="423A251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BAE6D4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DA308E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29A0E3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B1F3A2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806C79B" w14:textId="77777777" w:rsidR="00744129" w:rsidRPr="006B2793" w:rsidRDefault="00744129" w:rsidP="00744129">
            <w:pPr>
              <w:pStyle w:val="TAL"/>
              <w:tabs>
                <w:tab w:val="clear" w:pos="284"/>
                <w:tab w:val="clear" w:pos="567"/>
              </w:tabs>
              <w:rPr>
                <w:sz w:val="16"/>
              </w:rPr>
            </w:pPr>
          </w:p>
        </w:tc>
        <w:tc>
          <w:tcPr>
            <w:tcW w:w="2038" w:type="dxa"/>
          </w:tcPr>
          <w:p w14:paraId="57244C31" w14:textId="77777777" w:rsidR="00744129" w:rsidRPr="006B2793" w:rsidRDefault="00744129" w:rsidP="00744129">
            <w:pPr>
              <w:pStyle w:val="TAL"/>
              <w:tabs>
                <w:tab w:val="clear" w:pos="284"/>
                <w:tab w:val="clear" w:pos="567"/>
              </w:tabs>
              <w:rPr>
                <w:sz w:val="16"/>
              </w:rPr>
            </w:pPr>
          </w:p>
        </w:tc>
        <w:tc>
          <w:tcPr>
            <w:tcW w:w="1340" w:type="dxa"/>
          </w:tcPr>
          <w:p w14:paraId="268BC733"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5B65A95F"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61F840A" w14:textId="77777777" w:rsidR="00744129" w:rsidRPr="006B2793" w:rsidRDefault="00744129" w:rsidP="00744129">
            <w:pPr>
              <w:pStyle w:val="TAL"/>
              <w:tabs>
                <w:tab w:val="clear" w:pos="284"/>
                <w:tab w:val="clear" w:pos="567"/>
              </w:tabs>
              <w:rPr>
                <w:sz w:val="16"/>
              </w:rPr>
            </w:pPr>
          </w:p>
        </w:tc>
      </w:tr>
      <w:tr w:rsidR="00744129" w:rsidRPr="00200359" w14:paraId="0F26E52B" w14:textId="77777777" w:rsidTr="00744129">
        <w:tc>
          <w:tcPr>
            <w:tcW w:w="675" w:type="dxa"/>
          </w:tcPr>
          <w:p w14:paraId="04ABD3DC" w14:textId="77777777" w:rsidR="00744129" w:rsidRPr="006B2793" w:rsidRDefault="00744129" w:rsidP="00744129">
            <w:pPr>
              <w:pStyle w:val="TAL"/>
              <w:tabs>
                <w:tab w:val="clear" w:pos="284"/>
                <w:tab w:val="clear" w:pos="567"/>
              </w:tabs>
              <w:rPr>
                <w:sz w:val="16"/>
              </w:rPr>
            </w:pPr>
            <w:r w:rsidRPr="006B2793">
              <w:rPr>
                <w:sz w:val="16"/>
              </w:rPr>
              <w:t>4.7</w:t>
            </w:r>
          </w:p>
        </w:tc>
        <w:tc>
          <w:tcPr>
            <w:tcW w:w="1134" w:type="dxa"/>
          </w:tcPr>
          <w:p w14:paraId="4EEB4BE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191117</w:t>
            </w:r>
          </w:p>
        </w:tc>
        <w:tc>
          <w:tcPr>
            <w:tcW w:w="948" w:type="dxa"/>
          </w:tcPr>
          <w:p w14:paraId="33CACFFB" w14:textId="77777777" w:rsidR="00744129" w:rsidRPr="006B2793" w:rsidRDefault="00744129" w:rsidP="00744129">
            <w:pPr>
              <w:pStyle w:val="TAL"/>
              <w:tabs>
                <w:tab w:val="clear" w:pos="284"/>
                <w:tab w:val="clear" w:pos="567"/>
              </w:tabs>
              <w:rPr>
                <w:sz w:val="16"/>
              </w:rPr>
            </w:pPr>
            <w:r w:rsidRPr="006B2793">
              <w:rPr>
                <w:sz w:val="16"/>
              </w:rPr>
              <w:t>OTHER</w:t>
            </w:r>
          </w:p>
        </w:tc>
        <w:tc>
          <w:tcPr>
            <w:tcW w:w="2188" w:type="dxa"/>
          </w:tcPr>
          <w:p w14:paraId="0699907A" w14:textId="77777777" w:rsidR="00744129" w:rsidRPr="006B2793" w:rsidRDefault="00744129" w:rsidP="00744129">
            <w:pPr>
              <w:pStyle w:val="TAL"/>
              <w:tabs>
                <w:tab w:val="clear" w:pos="284"/>
                <w:tab w:val="clear" w:pos="567"/>
              </w:tabs>
              <w:rPr>
                <w:sz w:val="16"/>
              </w:rPr>
            </w:pPr>
            <w:r w:rsidRPr="006B2793">
              <w:rPr>
                <w:sz w:val="16"/>
              </w:rPr>
              <w:t>IMT-2020 Non-RAN Aspects Proposal</w:t>
            </w:r>
          </w:p>
        </w:tc>
        <w:tc>
          <w:tcPr>
            <w:tcW w:w="1519" w:type="dxa"/>
          </w:tcPr>
          <w:p w14:paraId="4C4845F4" w14:textId="77777777"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14:paraId="0BB06CD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A4D689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6B1A6C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857A57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5738E2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D21A31F" w14:textId="77777777" w:rsidR="00744129" w:rsidRPr="006B2793" w:rsidRDefault="00744129" w:rsidP="00744129">
            <w:pPr>
              <w:pStyle w:val="TAL"/>
              <w:tabs>
                <w:tab w:val="clear" w:pos="284"/>
                <w:tab w:val="clear" w:pos="567"/>
              </w:tabs>
              <w:rPr>
                <w:sz w:val="16"/>
              </w:rPr>
            </w:pPr>
          </w:p>
        </w:tc>
        <w:tc>
          <w:tcPr>
            <w:tcW w:w="2038" w:type="dxa"/>
          </w:tcPr>
          <w:p w14:paraId="1E7BA924" w14:textId="77777777" w:rsidR="00744129" w:rsidRPr="006B2793" w:rsidRDefault="00744129" w:rsidP="00744129">
            <w:pPr>
              <w:pStyle w:val="TAL"/>
              <w:tabs>
                <w:tab w:val="clear" w:pos="284"/>
                <w:tab w:val="clear" w:pos="567"/>
              </w:tabs>
              <w:rPr>
                <w:sz w:val="16"/>
              </w:rPr>
            </w:pPr>
          </w:p>
        </w:tc>
        <w:tc>
          <w:tcPr>
            <w:tcW w:w="1340" w:type="dxa"/>
          </w:tcPr>
          <w:p w14:paraId="09148B7F" w14:textId="77777777" w:rsidR="00744129" w:rsidRPr="006B2793" w:rsidRDefault="00744129" w:rsidP="00744129">
            <w:pPr>
              <w:pStyle w:val="TAL"/>
              <w:tabs>
                <w:tab w:val="clear" w:pos="284"/>
                <w:tab w:val="clear" w:pos="567"/>
              </w:tabs>
              <w:rPr>
                <w:sz w:val="16"/>
              </w:rPr>
            </w:pPr>
            <w:r w:rsidRPr="006B2793">
              <w:rPr>
                <w:sz w:val="16"/>
              </w:rPr>
              <w:t>This proposal was then endorsed.</w:t>
            </w:r>
          </w:p>
        </w:tc>
        <w:tc>
          <w:tcPr>
            <w:tcW w:w="986" w:type="dxa"/>
          </w:tcPr>
          <w:p w14:paraId="74382A33"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29B7E708" w14:textId="77777777" w:rsidR="00744129" w:rsidRPr="006B2793" w:rsidRDefault="00744129" w:rsidP="00744129">
            <w:pPr>
              <w:pStyle w:val="TAL"/>
              <w:tabs>
                <w:tab w:val="clear" w:pos="284"/>
                <w:tab w:val="clear" w:pos="567"/>
              </w:tabs>
              <w:rPr>
                <w:sz w:val="16"/>
              </w:rPr>
            </w:pPr>
          </w:p>
        </w:tc>
      </w:tr>
      <w:tr w:rsidR="00744129" w:rsidRPr="00200359" w14:paraId="3EBB45C3" w14:textId="77777777" w:rsidTr="00744129">
        <w:tc>
          <w:tcPr>
            <w:tcW w:w="675" w:type="dxa"/>
          </w:tcPr>
          <w:p w14:paraId="62324C21" w14:textId="77777777" w:rsidR="00744129" w:rsidRPr="006B2793" w:rsidRDefault="00744129" w:rsidP="00744129">
            <w:pPr>
              <w:pStyle w:val="TAL"/>
              <w:tabs>
                <w:tab w:val="clear" w:pos="284"/>
                <w:tab w:val="clear" w:pos="567"/>
              </w:tabs>
              <w:rPr>
                <w:sz w:val="16"/>
              </w:rPr>
            </w:pPr>
            <w:r w:rsidRPr="006B2793">
              <w:rPr>
                <w:sz w:val="16"/>
              </w:rPr>
              <w:t>4.7</w:t>
            </w:r>
          </w:p>
        </w:tc>
        <w:tc>
          <w:tcPr>
            <w:tcW w:w="1134" w:type="dxa"/>
          </w:tcPr>
          <w:p w14:paraId="3E9F7FF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191360</w:t>
            </w:r>
          </w:p>
        </w:tc>
        <w:tc>
          <w:tcPr>
            <w:tcW w:w="948" w:type="dxa"/>
          </w:tcPr>
          <w:p w14:paraId="07FC980C"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0061C720" w14:textId="77777777" w:rsidR="00744129" w:rsidRPr="006B2793" w:rsidRDefault="00744129" w:rsidP="00744129">
            <w:pPr>
              <w:pStyle w:val="TAL"/>
              <w:tabs>
                <w:tab w:val="clear" w:pos="284"/>
                <w:tab w:val="clear" w:pos="567"/>
              </w:tabs>
              <w:rPr>
                <w:sz w:val="16"/>
              </w:rPr>
            </w:pPr>
            <w:r w:rsidRPr="006B2793">
              <w:rPr>
                <w:sz w:val="16"/>
              </w:rPr>
              <w:t>Summary status report of TSG RAN#86</w:t>
            </w:r>
          </w:p>
        </w:tc>
        <w:tc>
          <w:tcPr>
            <w:tcW w:w="1519" w:type="dxa"/>
          </w:tcPr>
          <w:p w14:paraId="4220C408" w14:textId="77777777" w:rsidR="00744129" w:rsidRPr="006B2793" w:rsidRDefault="00744129" w:rsidP="00744129">
            <w:pPr>
              <w:pStyle w:val="TAL"/>
              <w:tabs>
                <w:tab w:val="clear" w:pos="284"/>
                <w:tab w:val="clear" w:pos="567"/>
              </w:tabs>
              <w:rPr>
                <w:sz w:val="16"/>
              </w:rPr>
            </w:pPr>
            <w:r w:rsidRPr="006B2793">
              <w:rPr>
                <w:sz w:val="16"/>
              </w:rPr>
              <w:t>TSG RAN Chairman</w:t>
            </w:r>
          </w:p>
        </w:tc>
        <w:tc>
          <w:tcPr>
            <w:tcW w:w="1212" w:type="dxa"/>
          </w:tcPr>
          <w:p w14:paraId="7E0D439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E6FA8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12604D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A950A0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2AF229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3CEAAA0" w14:textId="77777777" w:rsidR="00744129" w:rsidRPr="006B2793" w:rsidRDefault="00744129" w:rsidP="00744129">
            <w:pPr>
              <w:pStyle w:val="TAL"/>
              <w:tabs>
                <w:tab w:val="clear" w:pos="284"/>
                <w:tab w:val="clear" w:pos="567"/>
              </w:tabs>
              <w:rPr>
                <w:sz w:val="16"/>
              </w:rPr>
            </w:pPr>
          </w:p>
        </w:tc>
        <w:tc>
          <w:tcPr>
            <w:tcW w:w="2038" w:type="dxa"/>
          </w:tcPr>
          <w:p w14:paraId="2A747AF4" w14:textId="77777777" w:rsidR="00744129" w:rsidRPr="006B2793" w:rsidRDefault="00744129" w:rsidP="00744129">
            <w:pPr>
              <w:pStyle w:val="TAL"/>
              <w:tabs>
                <w:tab w:val="clear" w:pos="284"/>
                <w:tab w:val="clear" w:pos="567"/>
              </w:tabs>
              <w:rPr>
                <w:sz w:val="16"/>
              </w:rPr>
            </w:pPr>
          </w:p>
        </w:tc>
        <w:tc>
          <w:tcPr>
            <w:tcW w:w="1340" w:type="dxa"/>
          </w:tcPr>
          <w:p w14:paraId="519DB506"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2A36893A"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93B305E" w14:textId="77777777" w:rsidR="00744129" w:rsidRPr="006B2793" w:rsidRDefault="00744129" w:rsidP="00744129">
            <w:pPr>
              <w:pStyle w:val="TAL"/>
              <w:tabs>
                <w:tab w:val="clear" w:pos="284"/>
                <w:tab w:val="clear" w:pos="567"/>
              </w:tabs>
              <w:rPr>
                <w:sz w:val="16"/>
              </w:rPr>
            </w:pPr>
          </w:p>
        </w:tc>
      </w:tr>
      <w:tr w:rsidR="00744129" w:rsidRPr="00200359" w14:paraId="294CEF36" w14:textId="77777777" w:rsidTr="00744129">
        <w:tc>
          <w:tcPr>
            <w:tcW w:w="675" w:type="dxa"/>
          </w:tcPr>
          <w:p w14:paraId="31702BD9" w14:textId="77777777" w:rsidR="00744129" w:rsidRPr="006B2793" w:rsidRDefault="00744129" w:rsidP="00744129">
            <w:pPr>
              <w:pStyle w:val="TAL"/>
              <w:tabs>
                <w:tab w:val="clear" w:pos="284"/>
                <w:tab w:val="clear" w:pos="567"/>
              </w:tabs>
              <w:rPr>
                <w:sz w:val="16"/>
              </w:rPr>
            </w:pPr>
            <w:r w:rsidRPr="006B2793">
              <w:rPr>
                <w:sz w:val="16"/>
              </w:rPr>
              <w:t>4.7</w:t>
            </w:r>
          </w:p>
        </w:tc>
        <w:tc>
          <w:tcPr>
            <w:tcW w:w="1134" w:type="dxa"/>
          </w:tcPr>
          <w:p w14:paraId="374EEDC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191367</w:t>
            </w:r>
          </w:p>
        </w:tc>
        <w:tc>
          <w:tcPr>
            <w:tcW w:w="948" w:type="dxa"/>
          </w:tcPr>
          <w:p w14:paraId="6A051C92"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61260419" w14:textId="77777777" w:rsidR="00744129" w:rsidRPr="006B2793" w:rsidRDefault="00744129" w:rsidP="00744129">
            <w:pPr>
              <w:pStyle w:val="TAL"/>
              <w:tabs>
                <w:tab w:val="clear" w:pos="284"/>
                <w:tab w:val="clear" w:pos="567"/>
              </w:tabs>
              <w:rPr>
                <w:sz w:val="16"/>
              </w:rPr>
            </w:pPr>
            <w:r w:rsidRPr="006B2793">
              <w:rPr>
                <w:sz w:val="16"/>
              </w:rPr>
              <w:t>LS from TSG RAN: LS on Local NR positioning in NG-RAN</w:t>
            </w:r>
          </w:p>
        </w:tc>
        <w:tc>
          <w:tcPr>
            <w:tcW w:w="1519" w:type="dxa"/>
          </w:tcPr>
          <w:p w14:paraId="0A7824FA" w14:textId="77777777" w:rsidR="00744129" w:rsidRPr="006B2793" w:rsidRDefault="00744129" w:rsidP="00744129">
            <w:pPr>
              <w:pStyle w:val="TAL"/>
              <w:tabs>
                <w:tab w:val="clear" w:pos="284"/>
                <w:tab w:val="clear" w:pos="567"/>
              </w:tabs>
              <w:rPr>
                <w:sz w:val="16"/>
              </w:rPr>
            </w:pPr>
            <w:r w:rsidRPr="006B2793">
              <w:rPr>
                <w:sz w:val="16"/>
              </w:rPr>
              <w:t>TSG RAN</w:t>
            </w:r>
          </w:p>
        </w:tc>
        <w:tc>
          <w:tcPr>
            <w:tcW w:w="1212" w:type="dxa"/>
          </w:tcPr>
          <w:p w14:paraId="3E2F41E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5FFB51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DD26D4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CB7DCD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49F207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7ACFCF2"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2270C4F4" w14:textId="77777777" w:rsidR="00744129" w:rsidRPr="006B2793" w:rsidRDefault="00744129" w:rsidP="00744129">
            <w:pPr>
              <w:pStyle w:val="TAL"/>
              <w:tabs>
                <w:tab w:val="clear" w:pos="284"/>
                <w:tab w:val="clear" w:pos="567"/>
              </w:tabs>
              <w:rPr>
                <w:sz w:val="16"/>
              </w:rPr>
            </w:pPr>
            <w:r w:rsidRPr="006B2793">
              <w:rPr>
                <w:sz w:val="16"/>
              </w:rPr>
              <w:t>FS_NR_LOCAL_POS</w:t>
            </w:r>
          </w:p>
        </w:tc>
        <w:tc>
          <w:tcPr>
            <w:tcW w:w="1340" w:type="dxa"/>
          </w:tcPr>
          <w:p w14:paraId="5B4093D7"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577478B8"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2A480DFA" w14:textId="77777777" w:rsidR="00744129" w:rsidRPr="006B2793" w:rsidRDefault="00744129" w:rsidP="00744129">
            <w:pPr>
              <w:pStyle w:val="TAL"/>
              <w:tabs>
                <w:tab w:val="clear" w:pos="284"/>
                <w:tab w:val="clear" w:pos="567"/>
              </w:tabs>
              <w:rPr>
                <w:sz w:val="16"/>
              </w:rPr>
            </w:pPr>
          </w:p>
        </w:tc>
      </w:tr>
      <w:tr w:rsidR="00744129" w:rsidRPr="00200359" w14:paraId="6B1A764A" w14:textId="77777777" w:rsidTr="00744129">
        <w:tc>
          <w:tcPr>
            <w:tcW w:w="675" w:type="dxa"/>
          </w:tcPr>
          <w:p w14:paraId="0781B7B9" w14:textId="77777777" w:rsidR="00744129" w:rsidRPr="006B2793" w:rsidRDefault="00744129" w:rsidP="00744129">
            <w:pPr>
              <w:pStyle w:val="TAL"/>
              <w:tabs>
                <w:tab w:val="clear" w:pos="284"/>
                <w:tab w:val="clear" w:pos="567"/>
              </w:tabs>
              <w:rPr>
                <w:sz w:val="16"/>
              </w:rPr>
            </w:pPr>
            <w:r w:rsidRPr="006B2793">
              <w:rPr>
                <w:sz w:val="16"/>
              </w:rPr>
              <w:t>4.7</w:t>
            </w:r>
          </w:p>
        </w:tc>
        <w:tc>
          <w:tcPr>
            <w:tcW w:w="1134" w:type="dxa"/>
          </w:tcPr>
          <w:p w14:paraId="1671E42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191368</w:t>
            </w:r>
          </w:p>
        </w:tc>
        <w:tc>
          <w:tcPr>
            <w:tcW w:w="948" w:type="dxa"/>
          </w:tcPr>
          <w:p w14:paraId="2A4ADC53" w14:textId="77777777" w:rsidR="00744129" w:rsidRPr="006B2793" w:rsidRDefault="00744129" w:rsidP="00744129">
            <w:pPr>
              <w:pStyle w:val="TAL"/>
              <w:tabs>
                <w:tab w:val="clear" w:pos="284"/>
                <w:tab w:val="clear" w:pos="567"/>
              </w:tabs>
              <w:rPr>
                <w:sz w:val="16"/>
              </w:rPr>
            </w:pPr>
            <w:r w:rsidRPr="006B2793">
              <w:rPr>
                <w:sz w:val="16"/>
              </w:rPr>
              <w:t>LS In</w:t>
            </w:r>
          </w:p>
        </w:tc>
        <w:tc>
          <w:tcPr>
            <w:tcW w:w="2188" w:type="dxa"/>
          </w:tcPr>
          <w:p w14:paraId="14F3376B" w14:textId="77777777" w:rsidR="00744129" w:rsidRPr="006B2793" w:rsidRDefault="00744129" w:rsidP="00744129">
            <w:pPr>
              <w:pStyle w:val="TAL"/>
              <w:tabs>
                <w:tab w:val="clear" w:pos="284"/>
                <w:tab w:val="clear" w:pos="567"/>
              </w:tabs>
              <w:rPr>
                <w:sz w:val="16"/>
              </w:rPr>
            </w:pPr>
            <w:r w:rsidRPr="006B2793">
              <w:rPr>
                <w:sz w:val="16"/>
              </w:rPr>
              <w:t>LS from TSG RAN: LS on 5G indicator</w:t>
            </w:r>
          </w:p>
        </w:tc>
        <w:tc>
          <w:tcPr>
            <w:tcW w:w="1519" w:type="dxa"/>
          </w:tcPr>
          <w:p w14:paraId="51A1C07D" w14:textId="77777777" w:rsidR="00744129" w:rsidRPr="006B2793" w:rsidRDefault="00744129" w:rsidP="00744129">
            <w:pPr>
              <w:pStyle w:val="TAL"/>
              <w:tabs>
                <w:tab w:val="clear" w:pos="284"/>
                <w:tab w:val="clear" w:pos="567"/>
              </w:tabs>
              <w:rPr>
                <w:sz w:val="16"/>
              </w:rPr>
            </w:pPr>
            <w:r w:rsidRPr="006B2793">
              <w:rPr>
                <w:sz w:val="16"/>
              </w:rPr>
              <w:t>TSG RAN</w:t>
            </w:r>
          </w:p>
        </w:tc>
        <w:tc>
          <w:tcPr>
            <w:tcW w:w="1212" w:type="dxa"/>
          </w:tcPr>
          <w:p w14:paraId="4562533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81FAD6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24C911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E66705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AF1F0F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EB6D2C7"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26C11767" w14:textId="77777777" w:rsidR="00744129" w:rsidRPr="006B2793" w:rsidRDefault="00744129" w:rsidP="00744129">
            <w:pPr>
              <w:pStyle w:val="TAL"/>
              <w:tabs>
                <w:tab w:val="clear" w:pos="284"/>
                <w:tab w:val="clear" w:pos="567"/>
              </w:tabs>
              <w:rPr>
                <w:sz w:val="16"/>
              </w:rPr>
            </w:pPr>
            <w:r w:rsidRPr="006B2793">
              <w:rPr>
                <w:sz w:val="16"/>
              </w:rPr>
              <w:t xml:space="preserve">NR_NewRAT-Core, TEI16 </w:t>
            </w:r>
          </w:p>
        </w:tc>
        <w:tc>
          <w:tcPr>
            <w:tcW w:w="1340" w:type="dxa"/>
          </w:tcPr>
          <w:p w14:paraId="58AB8E9A"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488A8F06"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069DB44C" w14:textId="77777777" w:rsidR="00744129" w:rsidRPr="006B2793" w:rsidRDefault="00744129" w:rsidP="00744129">
            <w:pPr>
              <w:pStyle w:val="TAL"/>
              <w:tabs>
                <w:tab w:val="clear" w:pos="284"/>
                <w:tab w:val="clear" w:pos="567"/>
              </w:tabs>
              <w:rPr>
                <w:sz w:val="16"/>
              </w:rPr>
            </w:pPr>
          </w:p>
        </w:tc>
      </w:tr>
      <w:tr w:rsidR="00744129" w:rsidRPr="00200359" w14:paraId="003D0BBE" w14:textId="77777777" w:rsidTr="00744129">
        <w:tc>
          <w:tcPr>
            <w:tcW w:w="675" w:type="dxa"/>
          </w:tcPr>
          <w:p w14:paraId="7138D4F0" w14:textId="77777777" w:rsidR="00744129" w:rsidRPr="006B2793" w:rsidRDefault="00744129" w:rsidP="00744129">
            <w:pPr>
              <w:pStyle w:val="TAL"/>
              <w:tabs>
                <w:tab w:val="clear" w:pos="284"/>
                <w:tab w:val="clear" w:pos="567"/>
              </w:tabs>
              <w:rPr>
                <w:sz w:val="16"/>
              </w:rPr>
            </w:pPr>
            <w:r w:rsidRPr="006B2793">
              <w:rPr>
                <w:sz w:val="16"/>
              </w:rPr>
              <w:t>4.8</w:t>
            </w:r>
          </w:p>
        </w:tc>
        <w:tc>
          <w:tcPr>
            <w:tcW w:w="1134" w:type="dxa"/>
          </w:tcPr>
          <w:p w14:paraId="2C4DF64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191278</w:t>
            </w:r>
          </w:p>
        </w:tc>
        <w:tc>
          <w:tcPr>
            <w:tcW w:w="948" w:type="dxa"/>
          </w:tcPr>
          <w:p w14:paraId="45EE85DE"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6A9281B1" w14:textId="77777777" w:rsidR="00744129" w:rsidRPr="006B2793" w:rsidRDefault="00744129" w:rsidP="00744129">
            <w:pPr>
              <w:pStyle w:val="TAL"/>
              <w:tabs>
                <w:tab w:val="clear" w:pos="284"/>
                <w:tab w:val="clear" w:pos="567"/>
              </w:tabs>
              <w:rPr>
                <w:sz w:val="16"/>
              </w:rPr>
            </w:pPr>
            <w:r w:rsidRPr="006B2793">
              <w:rPr>
                <w:sz w:val="16"/>
              </w:rPr>
              <w:t>Status report of TSG CT#86</w:t>
            </w:r>
          </w:p>
        </w:tc>
        <w:tc>
          <w:tcPr>
            <w:tcW w:w="1519" w:type="dxa"/>
          </w:tcPr>
          <w:p w14:paraId="118660A9" w14:textId="77777777"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14:paraId="6B36E27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39A325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D890D7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DD759D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99F4AE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F085A2D" w14:textId="77777777" w:rsidR="00744129" w:rsidRPr="006B2793" w:rsidRDefault="00744129" w:rsidP="00744129">
            <w:pPr>
              <w:pStyle w:val="TAL"/>
              <w:tabs>
                <w:tab w:val="clear" w:pos="284"/>
                <w:tab w:val="clear" w:pos="567"/>
              </w:tabs>
              <w:rPr>
                <w:sz w:val="16"/>
              </w:rPr>
            </w:pPr>
          </w:p>
        </w:tc>
        <w:tc>
          <w:tcPr>
            <w:tcW w:w="2038" w:type="dxa"/>
          </w:tcPr>
          <w:p w14:paraId="0E785248" w14:textId="77777777" w:rsidR="00744129" w:rsidRPr="006B2793" w:rsidRDefault="00744129" w:rsidP="00744129">
            <w:pPr>
              <w:pStyle w:val="TAL"/>
              <w:tabs>
                <w:tab w:val="clear" w:pos="284"/>
                <w:tab w:val="clear" w:pos="567"/>
              </w:tabs>
              <w:rPr>
                <w:sz w:val="16"/>
              </w:rPr>
            </w:pPr>
          </w:p>
        </w:tc>
        <w:tc>
          <w:tcPr>
            <w:tcW w:w="1340" w:type="dxa"/>
          </w:tcPr>
          <w:p w14:paraId="38F95725"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5090E8C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23E046F" w14:textId="77777777" w:rsidR="00744129" w:rsidRPr="006B2793" w:rsidRDefault="00744129" w:rsidP="00744129">
            <w:pPr>
              <w:pStyle w:val="TAL"/>
              <w:tabs>
                <w:tab w:val="clear" w:pos="284"/>
                <w:tab w:val="clear" w:pos="567"/>
              </w:tabs>
              <w:rPr>
                <w:sz w:val="16"/>
              </w:rPr>
            </w:pPr>
          </w:p>
        </w:tc>
      </w:tr>
      <w:tr w:rsidR="00744129" w:rsidRPr="00200359" w14:paraId="72B5394D" w14:textId="77777777" w:rsidTr="00744129">
        <w:tc>
          <w:tcPr>
            <w:tcW w:w="675" w:type="dxa"/>
          </w:tcPr>
          <w:p w14:paraId="40F81D57" w14:textId="77777777" w:rsidR="00744129" w:rsidRPr="006B2793" w:rsidRDefault="00744129" w:rsidP="00744129">
            <w:pPr>
              <w:pStyle w:val="TAL"/>
              <w:tabs>
                <w:tab w:val="clear" w:pos="284"/>
                <w:tab w:val="clear" w:pos="567"/>
              </w:tabs>
              <w:rPr>
                <w:sz w:val="16"/>
              </w:rPr>
            </w:pPr>
            <w:r w:rsidRPr="006B2793">
              <w:rPr>
                <w:sz w:val="16"/>
              </w:rPr>
              <w:t>4.8</w:t>
            </w:r>
          </w:p>
        </w:tc>
        <w:tc>
          <w:tcPr>
            <w:tcW w:w="1134" w:type="dxa"/>
          </w:tcPr>
          <w:p w14:paraId="098A579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191279</w:t>
            </w:r>
          </w:p>
        </w:tc>
        <w:tc>
          <w:tcPr>
            <w:tcW w:w="948" w:type="dxa"/>
          </w:tcPr>
          <w:p w14:paraId="1B50156D"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6A52C5F2" w14:textId="77777777" w:rsidR="00744129" w:rsidRPr="006B2793" w:rsidRDefault="00744129" w:rsidP="00744129">
            <w:pPr>
              <w:pStyle w:val="TAL"/>
              <w:tabs>
                <w:tab w:val="clear" w:pos="284"/>
                <w:tab w:val="clear" w:pos="567"/>
              </w:tabs>
              <w:rPr>
                <w:sz w:val="16"/>
              </w:rPr>
            </w:pPr>
            <w:r w:rsidRPr="006B2793">
              <w:rPr>
                <w:sz w:val="16"/>
              </w:rPr>
              <w:t>IETF Status report</w:t>
            </w:r>
          </w:p>
        </w:tc>
        <w:tc>
          <w:tcPr>
            <w:tcW w:w="1519" w:type="dxa"/>
          </w:tcPr>
          <w:p w14:paraId="0480BC78" w14:textId="77777777"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14:paraId="59CAFC1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B36F16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5D7C27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14C95C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21B4D9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C7B455C" w14:textId="77777777" w:rsidR="00744129" w:rsidRPr="006B2793" w:rsidRDefault="00744129" w:rsidP="00744129">
            <w:pPr>
              <w:pStyle w:val="TAL"/>
              <w:tabs>
                <w:tab w:val="clear" w:pos="284"/>
                <w:tab w:val="clear" w:pos="567"/>
              </w:tabs>
              <w:rPr>
                <w:sz w:val="16"/>
              </w:rPr>
            </w:pPr>
          </w:p>
        </w:tc>
        <w:tc>
          <w:tcPr>
            <w:tcW w:w="2038" w:type="dxa"/>
          </w:tcPr>
          <w:p w14:paraId="6020AF2A" w14:textId="77777777" w:rsidR="00744129" w:rsidRPr="006B2793" w:rsidRDefault="00744129" w:rsidP="00744129">
            <w:pPr>
              <w:pStyle w:val="TAL"/>
              <w:tabs>
                <w:tab w:val="clear" w:pos="284"/>
                <w:tab w:val="clear" w:pos="567"/>
              </w:tabs>
              <w:rPr>
                <w:sz w:val="16"/>
              </w:rPr>
            </w:pPr>
          </w:p>
        </w:tc>
        <w:tc>
          <w:tcPr>
            <w:tcW w:w="1340" w:type="dxa"/>
          </w:tcPr>
          <w:p w14:paraId="60ECC8CE"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6E06BE9"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A98CB20" w14:textId="77777777" w:rsidR="00744129" w:rsidRPr="006B2793" w:rsidRDefault="00744129" w:rsidP="00744129">
            <w:pPr>
              <w:pStyle w:val="TAL"/>
              <w:tabs>
                <w:tab w:val="clear" w:pos="284"/>
                <w:tab w:val="clear" w:pos="567"/>
              </w:tabs>
              <w:rPr>
                <w:sz w:val="16"/>
              </w:rPr>
            </w:pPr>
          </w:p>
        </w:tc>
      </w:tr>
      <w:tr w:rsidR="00744129" w:rsidRPr="00200359" w14:paraId="635EF8C1" w14:textId="77777777" w:rsidTr="00744129">
        <w:tc>
          <w:tcPr>
            <w:tcW w:w="675" w:type="dxa"/>
          </w:tcPr>
          <w:p w14:paraId="2D644565" w14:textId="77777777" w:rsidR="00744129" w:rsidRPr="006B2793" w:rsidRDefault="00744129" w:rsidP="00744129">
            <w:pPr>
              <w:pStyle w:val="TAL"/>
              <w:tabs>
                <w:tab w:val="clear" w:pos="284"/>
                <w:tab w:val="clear" w:pos="567"/>
              </w:tabs>
              <w:rPr>
                <w:sz w:val="16"/>
              </w:rPr>
            </w:pPr>
            <w:r w:rsidRPr="006B2793">
              <w:rPr>
                <w:sz w:val="16"/>
              </w:rPr>
              <w:t>4.8</w:t>
            </w:r>
          </w:p>
        </w:tc>
        <w:tc>
          <w:tcPr>
            <w:tcW w:w="1134" w:type="dxa"/>
          </w:tcPr>
          <w:p w14:paraId="7AC7086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191280</w:t>
            </w:r>
          </w:p>
        </w:tc>
        <w:tc>
          <w:tcPr>
            <w:tcW w:w="948" w:type="dxa"/>
          </w:tcPr>
          <w:p w14:paraId="409B74DF"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26DF743E" w14:textId="77777777" w:rsidR="00744129" w:rsidRPr="006B2793" w:rsidRDefault="00744129" w:rsidP="00744129">
            <w:pPr>
              <w:pStyle w:val="TAL"/>
              <w:tabs>
                <w:tab w:val="clear" w:pos="284"/>
                <w:tab w:val="clear" w:pos="567"/>
              </w:tabs>
              <w:rPr>
                <w:sz w:val="16"/>
              </w:rPr>
            </w:pPr>
            <w:r w:rsidRPr="006B2793">
              <w:rPr>
                <w:sz w:val="16"/>
              </w:rPr>
              <w:t>Draft meeting report of TSG CT#86</w:t>
            </w:r>
          </w:p>
        </w:tc>
        <w:tc>
          <w:tcPr>
            <w:tcW w:w="1519" w:type="dxa"/>
          </w:tcPr>
          <w:p w14:paraId="657B3135" w14:textId="77777777" w:rsidR="00744129" w:rsidRPr="006B2793" w:rsidRDefault="00744129" w:rsidP="00744129">
            <w:pPr>
              <w:pStyle w:val="TAL"/>
              <w:tabs>
                <w:tab w:val="clear" w:pos="284"/>
                <w:tab w:val="clear" w:pos="567"/>
              </w:tabs>
              <w:rPr>
                <w:sz w:val="16"/>
              </w:rPr>
            </w:pPr>
            <w:r w:rsidRPr="006B2793">
              <w:rPr>
                <w:sz w:val="16"/>
              </w:rPr>
              <w:t>MCC</w:t>
            </w:r>
          </w:p>
        </w:tc>
        <w:tc>
          <w:tcPr>
            <w:tcW w:w="1212" w:type="dxa"/>
          </w:tcPr>
          <w:p w14:paraId="421BB16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B7236A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7A87EC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613D89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2697D0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3EDB999" w14:textId="77777777" w:rsidR="00744129" w:rsidRPr="006B2793" w:rsidRDefault="00744129" w:rsidP="00744129">
            <w:pPr>
              <w:pStyle w:val="TAL"/>
              <w:tabs>
                <w:tab w:val="clear" w:pos="284"/>
                <w:tab w:val="clear" w:pos="567"/>
              </w:tabs>
              <w:rPr>
                <w:sz w:val="16"/>
              </w:rPr>
            </w:pPr>
          </w:p>
        </w:tc>
        <w:tc>
          <w:tcPr>
            <w:tcW w:w="2038" w:type="dxa"/>
          </w:tcPr>
          <w:p w14:paraId="31F616CC" w14:textId="77777777" w:rsidR="00744129" w:rsidRPr="006B2793" w:rsidRDefault="00744129" w:rsidP="00744129">
            <w:pPr>
              <w:pStyle w:val="TAL"/>
              <w:tabs>
                <w:tab w:val="clear" w:pos="284"/>
                <w:tab w:val="clear" w:pos="567"/>
              </w:tabs>
              <w:rPr>
                <w:sz w:val="16"/>
              </w:rPr>
            </w:pPr>
          </w:p>
        </w:tc>
        <w:tc>
          <w:tcPr>
            <w:tcW w:w="1340" w:type="dxa"/>
          </w:tcPr>
          <w:p w14:paraId="48D55F62"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3CB9132F"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321D116" w14:textId="77777777" w:rsidR="00744129" w:rsidRPr="006B2793" w:rsidRDefault="00744129" w:rsidP="00744129">
            <w:pPr>
              <w:pStyle w:val="TAL"/>
              <w:tabs>
                <w:tab w:val="clear" w:pos="284"/>
                <w:tab w:val="clear" w:pos="567"/>
              </w:tabs>
              <w:rPr>
                <w:sz w:val="16"/>
              </w:rPr>
            </w:pPr>
          </w:p>
        </w:tc>
      </w:tr>
      <w:tr w:rsidR="00744129" w:rsidRPr="00200359" w14:paraId="559AF684" w14:textId="77777777" w:rsidTr="00744129">
        <w:tc>
          <w:tcPr>
            <w:tcW w:w="675" w:type="dxa"/>
          </w:tcPr>
          <w:p w14:paraId="4D79F40E" w14:textId="77777777" w:rsidR="00744129" w:rsidRPr="006B2793" w:rsidRDefault="00744129" w:rsidP="00744129">
            <w:pPr>
              <w:pStyle w:val="TAL"/>
              <w:tabs>
                <w:tab w:val="clear" w:pos="284"/>
                <w:tab w:val="clear" w:pos="567"/>
              </w:tabs>
              <w:rPr>
                <w:sz w:val="16"/>
              </w:rPr>
            </w:pPr>
            <w:r w:rsidRPr="006B2793">
              <w:rPr>
                <w:sz w:val="16"/>
              </w:rPr>
              <w:t>4.9</w:t>
            </w:r>
          </w:p>
        </w:tc>
        <w:tc>
          <w:tcPr>
            <w:tcW w:w="1134" w:type="dxa"/>
          </w:tcPr>
          <w:p w14:paraId="5A94A52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191004</w:t>
            </w:r>
          </w:p>
        </w:tc>
        <w:tc>
          <w:tcPr>
            <w:tcW w:w="948" w:type="dxa"/>
          </w:tcPr>
          <w:p w14:paraId="1390FB33"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3C019D2F" w14:textId="77777777" w:rsidR="00744129" w:rsidRPr="006B2793" w:rsidRDefault="00744129" w:rsidP="00744129">
            <w:pPr>
              <w:pStyle w:val="TAL"/>
              <w:tabs>
                <w:tab w:val="clear" w:pos="284"/>
                <w:tab w:val="clear" w:pos="567"/>
              </w:tabs>
              <w:rPr>
                <w:sz w:val="16"/>
              </w:rPr>
            </w:pPr>
            <w:r w:rsidRPr="006B2793">
              <w:rPr>
                <w:sz w:val="16"/>
              </w:rPr>
              <w:t>3GPP Liaison Persons (living document)</w:t>
            </w:r>
          </w:p>
        </w:tc>
        <w:tc>
          <w:tcPr>
            <w:tcW w:w="1519" w:type="dxa"/>
          </w:tcPr>
          <w:p w14:paraId="24F7DCC2"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53DCB94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5BD62A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D7DF2B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3D6093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52D351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25980BA" w14:textId="77777777" w:rsidR="00744129" w:rsidRPr="006B2793" w:rsidRDefault="00744129" w:rsidP="00744129">
            <w:pPr>
              <w:pStyle w:val="TAL"/>
              <w:tabs>
                <w:tab w:val="clear" w:pos="284"/>
                <w:tab w:val="clear" w:pos="567"/>
              </w:tabs>
              <w:rPr>
                <w:sz w:val="16"/>
              </w:rPr>
            </w:pPr>
          </w:p>
        </w:tc>
        <w:tc>
          <w:tcPr>
            <w:tcW w:w="2038" w:type="dxa"/>
          </w:tcPr>
          <w:p w14:paraId="2EAC3836" w14:textId="77777777" w:rsidR="00744129" w:rsidRPr="006B2793" w:rsidRDefault="00744129" w:rsidP="00744129">
            <w:pPr>
              <w:pStyle w:val="TAL"/>
              <w:tabs>
                <w:tab w:val="clear" w:pos="284"/>
                <w:tab w:val="clear" w:pos="567"/>
              </w:tabs>
              <w:rPr>
                <w:sz w:val="16"/>
              </w:rPr>
            </w:pPr>
          </w:p>
        </w:tc>
        <w:tc>
          <w:tcPr>
            <w:tcW w:w="1340" w:type="dxa"/>
          </w:tcPr>
          <w:p w14:paraId="1FF544E3"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1F60871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52A5F68" w14:textId="77777777" w:rsidR="00744129" w:rsidRPr="006B2793" w:rsidRDefault="00744129" w:rsidP="00744129">
            <w:pPr>
              <w:pStyle w:val="TAL"/>
              <w:tabs>
                <w:tab w:val="clear" w:pos="284"/>
                <w:tab w:val="clear" w:pos="567"/>
              </w:tabs>
              <w:rPr>
                <w:sz w:val="16"/>
              </w:rPr>
            </w:pPr>
          </w:p>
        </w:tc>
      </w:tr>
      <w:tr w:rsidR="00744129" w:rsidRPr="00200359" w14:paraId="089EACBA" w14:textId="77777777" w:rsidTr="00744129">
        <w:tc>
          <w:tcPr>
            <w:tcW w:w="675" w:type="dxa"/>
          </w:tcPr>
          <w:p w14:paraId="34F008B6" w14:textId="77777777" w:rsidR="00744129" w:rsidRPr="006B2793" w:rsidRDefault="00744129" w:rsidP="00744129">
            <w:pPr>
              <w:pStyle w:val="TAL"/>
              <w:tabs>
                <w:tab w:val="clear" w:pos="284"/>
                <w:tab w:val="clear" w:pos="567"/>
              </w:tabs>
              <w:rPr>
                <w:sz w:val="16"/>
              </w:rPr>
            </w:pPr>
            <w:r w:rsidRPr="006B2793">
              <w:rPr>
                <w:sz w:val="16"/>
              </w:rPr>
              <w:t>5.4</w:t>
            </w:r>
          </w:p>
        </w:tc>
        <w:tc>
          <w:tcPr>
            <w:tcW w:w="1134" w:type="dxa"/>
          </w:tcPr>
          <w:p w14:paraId="778AF10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191001</w:t>
            </w:r>
          </w:p>
        </w:tc>
        <w:tc>
          <w:tcPr>
            <w:tcW w:w="948" w:type="dxa"/>
          </w:tcPr>
          <w:p w14:paraId="284D7B40"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3F7E1AB2" w14:textId="77777777"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14:paraId="63D2ED56"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2DE7F1C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634457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E592FE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E8FBD0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B53CF5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94745D5" w14:textId="77777777" w:rsidR="00744129" w:rsidRPr="006B2793" w:rsidRDefault="00744129" w:rsidP="00744129">
            <w:pPr>
              <w:pStyle w:val="TAL"/>
              <w:tabs>
                <w:tab w:val="clear" w:pos="284"/>
                <w:tab w:val="clear" w:pos="567"/>
              </w:tabs>
              <w:rPr>
                <w:sz w:val="16"/>
              </w:rPr>
            </w:pPr>
          </w:p>
        </w:tc>
        <w:tc>
          <w:tcPr>
            <w:tcW w:w="2038" w:type="dxa"/>
          </w:tcPr>
          <w:p w14:paraId="5E4EB972" w14:textId="77777777" w:rsidR="00744129" w:rsidRPr="006B2793" w:rsidRDefault="00744129" w:rsidP="00744129">
            <w:pPr>
              <w:pStyle w:val="TAL"/>
              <w:tabs>
                <w:tab w:val="clear" w:pos="284"/>
                <w:tab w:val="clear" w:pos="567"/>
              </w:tabs>
              <w:rPr>
                <w:sz w:val="16"/>
              </w:rPr>
            </w:pPr>
          </w:p>
        </w:tc>
        <w:tc>
          <w:tcPr>
            <w:tcW w:w="1340" w:type="dxa"/>
          </w:tcPr>
          <w:p w14:paraId="0D2D25AE" w14:textId="77777777" w:rsidR="00744129" w:rsidRPr="006B2793" w:rsidRDefault="00744129" w:rsidP="00744129">
            <w:pPr>
              <w:pStyle w:val="TAL"/>
              <w:tabs>
                <w:tab w:val="clear" w:pos="284"/>
                <w:tab w:val="clear" w:pos="567"/>
              </w:tabs>
              <w:rPr>
                <w:sz w:val="16"/>
              </w:rPr>
            </w:pPr>
            <w:r w:rsidRPr="006B2793">
              <w:rPr>
                <w:sz w:val="16"/>
              </w:rPr>
              <w:t>Revised to SP-191303.</w:t>
            </w:r>
          </w:p>
        </w:tc>
        <w:tc>
          <w:tcPr>
            <w:tcW w:w="986" w:type="dxa"/>
          </w:tcPr>
          <w:p w14:paraId="180B40D5"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02C2DCD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191303</w:t>
            </w:r>
          </w:p>
        </w:tc>
      </w:tr>
      <w:tr w:rsidR="00744129" w:rsidRPr="00200359" w14:paraId="19A6D135" w14:textId="77777777" w:rsidTr="00744129">
        <w:tc>
          <w:tcPr>
            <w:tcW w:w="675" w:type="dxa"/>
          </w:tcPr>
          <w:p w14:paraId="4A550AC7" w14:textId="77777777" w:rsidR="00744129" w:rsidRPr="006B2793" w:rsidRDefault="00744129" w:rsidP="00744129">
            <w:pPr>
              <w:pStyle w:val="TAL"/>
              <w:tabs>
                <w:tab w:val="clear" w:pos="284"/>
                <w:tab w:val="clear" w:pos="567"/>
              </w:tabs>
              <w:rPr>
                <w:sz w:val="16"/>
              </w:rPr>
            </w:pPr>
            <w:r w:rsidRPr="006B2793">
              <w:rPr>
                <w:sz w:val="16"/>
              </w:rPr>
              <w:t>5.4</w:t>
            </w:r>
          </w:p>
        </w:tc>
        <w:tc>
          <w:tcPr>
            <w:tcW w:w="1134" w:type="dxa"/>
          </w:tcPr>
          <w:p w14:paraId="3B8B4F6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191303</w:t>
            </w:r>
          </w:p>
        </w:tc>
        <w:tc>
          <w:tcPr>
            <w:tcW w:w="948" w:type="dxa"/>
          </w:tcPr>
          <w:p w14:paraId="6A71C1D0"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29252686" w14:textId="77777777"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14:paraId="1143B3FB"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6D5C5AB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B119AC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D6B1B2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0FDB21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FA5C6B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5C43FD5" w14:textId="77777777" w:rsidR="00744129" w:rsidRPr="006B2793" w:rsidRDefault="00744129" w:rsidP="00744129">
            <w:pPr>
              <w:pStyle w:val="TAL"/>
              <w:tabs>
                <w:tab w:val="clear" w:pos="284"/>
                <w:tab w:val="clear" w:pos="567"/>
              </w:tabs>
              <w:rPr>
                <w:sz w:val="16"/>
              </w:rPr>
            </w:pPr>
          </w:p>
        </w:tc>
        <w:tc>
          <w:tcPr>
            <w:tcW w:w="2038" w:type="dxa"/>
          </w:tcPr>
          <w:p w14:paraId="54D18573" w14:textId="77777777" w:rsidR="00744129" w:rsidRPr="006B2793" w:rsidRDefault="00744129" w:rsidP="00744129">
            <w:pPr>
              <w:pStyle w:val="TAL"/>
              <w:tabs>
                <w:tab w:val="clear" w:pos="284"/>
                <w:tab w:val="clear" w:pos="567"/>
              </w:tabs>
              <w:rPr>
                <w:sz w:val="16"/>
              </w:rPr>
            </w:pPr>
          </w:p>
        </w:tc>
        <w:tc>
          <w:tcPr>
            <w:tcW w:w="1340" w:type="dxa"/>
          </w:tcPr>
          <w:p w14:paraId="04F97A07" w14:textId="77777777" w:rsidR="00744129" w:rsidRPr="006B2793" w:rsidRDefault="00744129" w:rsidP="00744129">
            <w:pPr>
              <w:pStyle w:val="TAL"/>
              <w:tabs>
                <w:tab w:val="clear" w:pos="284"/>
                <w:tab w:val="clear" w:pos="567"/>
              </w:tabs>
              <w:rPr>
                <w:sz w:val="16"/>
              </w:rPr>
            </w:pPr>
            <w:r w:rsidRPr="006B2793">
              <w:rPr>
                <w:sz w:val="16"/>
              </w:rPr>
              <w:t>Revision of SP-191001. Wrong document uploaded. Revised to SP-191304.</w:t>
            </w:r>
          </w:p>
        </w:tc>
        <w:tc>
          <w:tcPr>
            <w:tcW w:w="986" w:type="dxa"/>
          </w:tcPr>
          <w:p w14:paraId="71CB0B92"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587E69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191304</w:t>
            </w:r>
          </w:p>
        </w:tc>
      </w:tr>
      <w:tr w:rsidR="00744129" w:rsidRPr="00200359" w14:paraId="7DD4A7FD" w14:textId="77777777" w:rsidTr="00744129">
        <w:tc>
          <w:tcPr>
            <w:tcW w:w="675" w:type="dxa"/>
          </w:tcPr>
          <w:p w14:paraId="2FB48C43" w14:textId="77777777" w:rsidR="00744129" w:rsidRPr="006B2793" w:rsidRDefault="00744129" w:rsidP="00744129">
            <w:pPr>
              <w:pStyle w:val="TAL"/>
              <w:tabs>
                <w:tab w:val="clear" w:pos="284"/>
                <w:tab w:val="clear" w:pos="567"/>
              </w:tabs>
              <w:rPr>
                <w:sz w:val="16"/>
              </w:rPr>
            </w:pPr>
            <w:r w:rsidRPr="006B2793">
              <w:rPr>
                <w:sz w:val="16"/>
              </w:rPr>
              <w:lastRenderedPageBreak/>
              <w:t>5.4</w:t>
            </w:r>
          </w:p>
        </w:tc>
        <w:tc>
          <w:tcPr>
            <w:tcW w:w="1134" w:type="dxa"/>
          </w:tcPr>
          <w:p w14:paraId="3C75AE0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191304</w:t>
            </w:r>
          </w:p>
        </w:tc>
        <w:tc>
          <w:tcPr>
            <w:tcW w:w="948" w:type="dxa"/>
          </w:tcPr>
          <w:p w14:paraId="09A2D5AF"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46EC4D73" w14:textId="77777777"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14:paraId="72641B6D"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057D1EF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C19684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5C3673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45C15A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B8867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10C0774" w14:textId="77777777" w:rsidR="00744129" w:rsidRPr="006B2793" w:rsidRDefault="00744129" w:rsidP="00744129">
            <w:pPr>
              <w:pStyle w:val="TAL"/>
              <w:tabs>
                <w:tab w:val="clear" w:pos="284"/>
                <w:tab w:val="clear" w:pos="567"/>
              </w:tabs>
              <w:rPr>
                <w:sz w:val="16"/>
              </w:rPr>
            </w:pPr>
          </w:p>
        </w:tc>
        <w:tc>
          <w:tcPr>
            <w:tcW w:w="2038" w:type="dxa"/>
          </w:tcPr>
          <w:p w14:paraId="2586E720" w14:textId="77777777" w:rsidR="00744129" w:rsidRPr="006B2793" w:rsidRDefault="00744129" w:rsidP="00744129">
            <w:pPr>
              <w:pStyle w:val="TAL"/>
              <w:tabs>
                <w:tab w:val="clear" w:pos="284"/>
                <w:tab w:val="clear" w:pos="567"/>
              </w:tabs>
              <w:rPr>
                <w:sz w:val="16"/>
              </w:rPr>
            </w:pPr>
          </w:p>
        </w:tc>
        <w:tc>
          <w:tcPr>
            <w:tcW w:w="1340" w:type="dxa"/>
          </w:tcPr>
          <w:p w14:paraId="435D8560" w14:textId="77777777" w:rsidR="00744129" w:rsidRPr="006B2793" w:rsidRDefault="00744129" w:rsidP="00744129">
            <w:pPr>
              <w:pStyle w:val="TAL"/>
              <w:tabs>
                <w:tab w:val="clear" w:pos="284"/>
                <w:tab w:val="clear" w:pos="567"/>
              </w:tabs>
              <w:rPr>
                <w:sz w:val="16"/>
              </w:rPr>
            </w:pPr>
            <w:r w:rsidRPr="006B2793">
              <w:rPr>
                <w:sz w:val="16"/>
              </w:rPr>
              <w:t>Revision of SP-191303. Revised to SP-191305.</w:t>
            </w:r>
          </w:p>
        </w:tc>
        <w:tc>
          <w:tcPr>
            <w:tcW w:w="986" w:type="dxa"/>
          </w:tcPr>
          <w:p w14:paraId="75D28A0A"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9069D7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191305</w:t>
            </w:r>
          </w:p>
        </w:tc>
      </w:tr>
      <w:tr w:rsidR="00744129" w:rsidRPr="00200359" w14:paraId="730B31AF" w14:textId="77777777" w:rsidTr="00744129">
        <w:tc>
          <w:tcPr>
            <w:tcW w:w="675" w:type="dxa"/>
          </w:tcPr>
          <w:p w14:paraId="623D7E1C" w14:textId="77777777" w:rsidR="00744129" w:rsidRPr="006B2793" w:rsidRDefault="00744129" w:rsidP="00744129">
            <w:pPr>
              <w:pStyle w:val="TAL"/>
              <w:tabs>
                <w:tab w:val="clear" w:pos="284"/>
                <w:tab w:val="clear" w:pos="567"/>
              </w:tabs>
              <w:rPr>
                <w:sz w:val="16"/>
              </w:rPr>
            </w:pPr>
            <w:r w:rsidRPr="006B2793">
              <w:rPr>
                <w:sz w:val="16"/>
              </w:rPr>
              <w:t>5.4</w:t>
            </w:r>
          </w:p>
        </w:tc>
        <w:tc>
          <w:tcPr>
            <w:tcW w:w="1134" w:type="dxa"/>
          </w:tcPr>
          <w:p w14:paraId="6C1BD2E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191305</w:t>
            </w:r>
          </w:p>
        </w:tc>
        <w:tc>
          <w:tcPr>
            <w:tcW w:w="948" w:type="dxa"/>
          </w:tcPr>
          <w:p w14:paraId="02770D37"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2C429F12" w14:textId="77777777" w:rsidR="00744129" w:rsidRPr="006B2793" w:rsidRDefault="00744129" w:rsidP="00744129">
            <w:pPr>
              <w:pStyle w:val="TAL"/>
              <w:tabs>
                <w:tab w:val="clear" w:pos="284"/>
                <w:tab w:val="clear" w:pos="567"/>
              </w:tabs>
              <w:rPr>
                <w:sz w:val="16"/>
              </w:rPr>
            </w:pPr>
            <w:r w:rsidRPr="006B2793">
              <w:rPr>
                <w:sz w:val="16"/>
              </w:rPr>
              <w:t>TSG SA Report to TSG RAN</w:t>
            </w:r>
          </w:p>
        </w:tc>
        <w:tc>
          <w:tcPr>
            <w:tcW w:w="1519" w:type="dxa"/>
          </w:tcPr>
          <w:p w14:paraId="12DD2FD7"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4A80FB5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137D15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567A79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49423C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22DEC7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6D5D3F8" w14:textId="77777777" w:rsidR="00744129" w:rsidRPr="006B2793" w:rsidRDefault="00744129" w:rsidP="00744129">
            <w:pPr>
              <w:pStyle w:val="TAL"/>
              <w:tabs>
                <w:tab w:val="clear" w:pos="284"/>
                <w:tab w:val="clear" w:pos="567"/>
              </w:tabs>
              <w:rPr>
                <w:sz w:val="16"/>
              </w:rPr>
            </w:pPr>
          </w:p>
        </w:tc>
        <w:tc>
          <w:tcPr>
            <w:tcW w:w="2038" w:type="dxa"/>
          </w:tcPr>
          <w:p w14:paraId="1431AE28" w14:textId="77777777" w:rsidR="00744129" w:rsidRPr="006B2793" w:rsidRDefault="00744129" w:rsidP="00744129">
            <w:pPr>
              <w:pStyle w:val="TAL"/>
              <w:tabs>
                <w:tab w:val="clear" w:pos="284"/>
                <w:tab w:val="clear" w:pos="567"/>
              </w:tabs>
              <w:rPr>
                <w:sz w:val="16"/>
              </w:rPr>
            </w:pPr>
          </w:p>
        </w:tc>
        <w:tc>
          <w:tcPr>
            <w:tcW w:w="1340" w:type="dxa"/>
          </w:tcPr>
          <w:p w14:paraId="50F2FEEF" w14:textId="77777777" w:rsidR="00744129" w:rsidRPr="006B2793" w:rsidRDefault="00744129" w:rsidP="00744129">
            <w:pPr>
              <w:pStyle w:val="TAL"/>
              <w:tabs>
                <w:tab w:val="clear" w:pos="284"/>
                <w:tab w:val="clear" w:pos="567"/>
              </w:tabs>
              <w:rPr>
                <w:sz w:val="16"/>
              </w:rPr>
            </w:pPr>
            <w:r w:rsidRPr="006B2793">
              <w:rPr>
                <w:sz w:val="16"/>
              </w:rPr>
              <w:t>Revision of SP-191304. Noted</w:t>
            </w:r>
          </w:p>
        </w:tc>
        <w:tc>
          <w:tcPr>
            <w:tcW w:w="986" w:type="dxa"/>
          </w:tcPr>
          <w:p w14:paraId="152AFED4"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D7EC2FD" w14:textId="77777777" w:rsidR="00744129" w:rsidRPr="006B2793" w:rsidRDefault="00744129" w:rsidP="00744129">
            <w:pPr>
              <w:pStyle w:val="TAL"/>
              <w:tabs>
                <w:tab w:val="clear" w:pos="284"/>
                <w:tab w:val="clear" w:pos="567"/>
              </w:tabs>
              <w:rPr>
                <w:sz w:val="16"/>
              </w:rPr>
            </w:pPr>
          </w:p>
        </w:tc>
      </w:tr>
      <w:tr w:rsidR="00744129" w:rsidRPr="00200359" w14:paraId="5FD93474" w14:textId="77777777" w:rsidTr="00744129">
        <w:tc>
          <w:tcPr>
            <w:tcW w:w="675" w:type="dxa"/>
          </w:tcPr>
          <w:p w14:paraId="0F7DF53F" w14:textId="77777777" w:rsidR="00744129" w:rsidRPr="006B2793" w:rsidRDefault="00744129" w:rsidP="00744129">
            <w:pPr>
              <w:pStyle w:val="TAL"/>
              <w:tabs>
                <w:tab w:val="clear" w:pos="284"/>
                <w:tab w:val="clear" w:pos="567"/>
              </w:tabs>
              <w:rPr>
                <w:sz w:val="16"/>
              </w:rPr>
            </w:pPr>
            <w:r w:rsidRPr="006B2793">
              <w:rPr>
                <w:sz w:val="16"/>
              </w:rPr>
              <w:t>5.4</w:t>
            </w:r>
          </w:p>
        </w:tc>
        <w:tc>
          <w:tcPr>
            <w:tcW w:w="1134" w:type="dxa"/>
          </w:tcPr>
          <w:p w14:paraId="6E36304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191208</w:t>
            </w:r>
          </w:p>
        </w:tc>
        <w:tc>
          <w:tcPr>
            <w:tcW w:w="948" w:type="dxa"/>
          </w:tcPr>
          <w:p w14:paraId="2FE7DF94"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6D78EFED" w14:textId="77777777" w:rsidR="00744129" w:rsidRPr="006B2793" w:rsidRDefault="00744129" w:rsidP="00744129">
            <w:pPr>
              <w:pStyle w:val="TAL"/>
              <w:tabs>
                <w:tab w:val="clear" w:pos="284"/>
                <w:tab w:val="clear" w:pos="567"/>
              </w:tabs>
              <w:rPr>
                <w:sz w:val="16"/>
              </w:rPr>
            </w:pPr>
            <w:r w:rsidRPr="006B2793">
              <w:rPr>
                <w:sz w:val="16"/>
              </w:rPr>
              <w:t>5G NR Broadband satellite is safety</w:t>
            </w:r>
          </w:p>
        </w:tc>
        <w:tc>
          <w:tcPr>
            <w:tcW w:w="1519" w:type="dxa"/>
          </w:tcPr>
          <w:p w14:paraId="53995C05" w14:textId="77777777" w:rsidR="00744129" w:rsidRPr="006B2793" w:rsidRDefault="00744129" w:rsidP="00744129">
            <w:pPr>
              <w:pStyle w:val="TAL"/>
              <w:tabs>
                <w:tab w:val="clear" w:pos="284"/>
                <w:tab w:val="clear" w:pos="567"/>
              </w:tabs>
              <w:rPr>
                <w:sz w:val="16"/>
              </w:rPr>
            </w:pPr>
            <w:r w:rsidRPr="006B2793">
              <w:rPr>
                <w:sz w:val="16"/>
              </w:rPr>
              <w:t>MINISTERE DE L'INTERIEUR</w:t>
            </w:r>
          </w:p>
        </w:tc>
        <w:tc>
          <w:tcPr>
            <w:tcW w:w="1212" w:type="dxa"/>
          </w:tcPr>
          <w:p w14:paraId="3D6C0EA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57AC02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12BA8A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2F2304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033590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CEA63B2" w14:textId="77777777" w:rsidR="00744129" w:rsidRPr="006B2793" w:rsidRDefault="00744129" w:rsidP="00744129">
            <w:pPr>
              <w:pStyle w:val="TAL"/>
              <w:tabs>
                <w:tab w:val="clear" w:pos="284"/>
                <w:tab w:val="clear" w:pos="567"/>
              </w:tabs>
              <w:rPr>
                <w:sz w:val="16"/>
              </w:rPr>
            </w:pPr>
          </w:p>
        </w:tc>
        <w:tc>
          <w:tcPr>
            <w:tcW w:w="2038" w:type="dxa"/>
          </w:tcPr>
          <w:p w14:paraId="76FF9D88" w14:textId="77777777" w:rsidR="00744129" w:rsidRPr="006B2793" w:rsidRDefault="00744129" w:rsidP="00744129">
            <w:pPr>
              <w:pStyle w:val="TAL"/>
              <w:tabs>
                <w:tab w:val="clear" w:pos="284"/>
                <w:tab w:val="clear" w:pos="567"/>
              </w:tabs>
              <w:rPr>
                <w:sz w:val="16"/>
              </w:rPr>
            </w:pPr>
          </w:p>
        </w:tc>
        <w:tc>
          <w:tcPr>
            <w:tcW w:w="1340" w:type="dxa"/>
          </w:tcPr>
          <w:p w14:paraId="474B685C"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32EF784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7E6E483" w14:textId="77777777" w:rsidR="00744129" w:rsidRPr="006B2793" w:rsidRDefault="00744129" w:rsidP="00744129">
            <w:pPr>
              <w:pStyle w:val="TAL"/>
              <w:tabs>
                <w:tab w:val="clear" w:pos="284"/>
                <w:tab w:val="clear" w:pos="567"/>
              </w:tabs>
              <w:rPr>
                <w:sz w:val="16"/>
              </w:rPr>
            </w:pPr>
          </w:p>
        </w:tc>
      </w:tr>
      <w:tr w:rsidR="00744129" w:rsidRPr="00200359" w14:paraId="01385111" w14:textId="77777777" w:rsidTr="00744129">
        <w:tc>
          <w:tcPr>
            <w:tcW w:w="675" w:type="dxa"/>
          </w:tcPr>
          <w:p w14:paraId="2ABE2F31" w14:textId="77777777" w:rsidR="00744129" w:rsidRPr="006B2793" w:rsidRDefault="00744129" w:rsidP="00744129">
            <w:pPr>
              <w:pStyle w:val="TAL"/>
              <w:tabs>
                <w:tab w:val="clear" w:pos="284"/>
                <w:tab w:val="clear" w:pos="567"/>
              </w:tabs>
              <w:rPr>
                <w:sz w:val="16"/>
              </w:rPr>
            </w:pPr>
            <w:r w:rsidRPr="006B2793">
              <w:rPr>
                <w:sz w:val="16"/>
              </w:rPr>
              <w:t>5.4</w:t>
            </w:r>
          </w:p>
        </w:tc>
        <w:tc>
          <w:tcPr>
            <w:tcW w:w="1134" w:type="dxa"/>
          </w:tcPr>
          <w:p w14:paraId="5D25379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191245</w:t>
            </w:r>
          </w:p>
        </w:tc>
        <w:tc>
          <w:tcPr>
            <w:tcW w:w="948" w:type="dxa"/>
          </w:tcPr>
          <w:p w14:paraId="77D2EFC0"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72448CA9" w14:textId="77777777" w:rsidR="00744129" w:rsidRPr="006B2793" w:rsidRDefault="00744129" w:rsidP="00744129">
            <w:pPr>
              <w:pStyle w:val="TAL"/>
              <w:tabs>
                <w:tab w:val="clear" w:pos="284"/>
                <w:tab w:val="clear" w:pos="567"/>
              </w:tabs>
              <w:rPr>
                <w:sz w:val="16"/>
              </w:rPr>
            </w:pPr>
            <w:r w:rsidRPr="006B2793">
              <w:rPr>
                <w:sz w:val="16"/>
              </w:rPr>
              <w:t>NTN for the digital inclusion of the less favoured ones</w:t>
            </w:r>
          </w:p>
        </w:tc>
        <w:tc>
          <w:tcPr>
            <w:tcW w:w="1519" w:type="dxa"/>
          </w:tcPr>
          <w:p w14:paraId="4AD52F99" w14:textId="77777777" w:rsidR="00744129" w:rsidRPr="006B2793" w:rsidRDefault="00744129" w:rsidP="00744129">
            <w:pPr>
              <w:pStyle w:val="TAL"/>
              <w:tabs>
                <w:tab w:val="clear" w:pos="284"/>
                <w:tab w:val="clear" w:pos="567"/>
              </w:tabs>
              <w:rPr>
                <w:sz w:val="16"/>
              </w:rPr>
            </w:pPr>
            <w:r w:rsidRPr="006B2793">
              <w:rPr>
                <w:sz w:val="16"/>
              </w:rPr>
              <w:t>THALES</w:t>
            </w:r>
          </w:p>
        </w:tc>
        <w:tc>
          <w:tcPr>
            <w:tcW w:w="1212" w:type="dxa"/>
          </w:tcPr>
          <w:p w14:paraId="6F8FD25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84C0D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EE81BA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978C9A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9DBECA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5134B64"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0400B0E" w14:textId="77777777" w:rsidR="00744129" w:rsidRPr="006B2793" w:rsidRDefault="00744129" w:rsidP="00744129">
            <w:pPr>
              <w:pStyle w:val="TAL"/>
              <w:tabs>
                <w:tab w:val="clear" w:pos="284"/>
                <w:tab w:val="clear" w:pos="567"/>
              </w:tabs>
              <w:rPr>
                <w:sz w:val="16"/>
              </w:rPr>
            </w:pPr>
          </w:p>
        </w:tc>
        <w:tc>
          <w:tcPr>
            <w:tcW w:w="1340" w:type="dxa"/>
          </w:tcPr>
          <w:p w14:paraId="53F4D5C0"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2B91365"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129F211" w14:textId="77777777" w:rsidR="00744129" w:rsidRPr="006B2793" w:rsidRDefault="00744129" w:rsidP="00744129">
            <w:pPr>
              <w:pStyle w:val="TAL"/>
              <w:tabs>
                <w:tab w:val="clear" w:pos="284"/>
                <w:tab w:val="clear" w:pos="567"/>
              </w:tabs>
              <w:rPr>
                <w:sz w:val="16"/>
              </w:rPr>
            </w:pPr>
          </w:p>
        </w:tc>
      </w:tr>
      <w:tr w:rsidR="00744129" w:rsidRPr="00200359" w14:paraId="0C53FE78" w14:textId="77777777" w:rsidTr="00744129">
        <w:tc>
          <w:tcPr>
            <w:tcW w:w="675" w:type="dxa"/>
          </w:tcPr>
          <w:p w14:paraId="688AB950"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2CF41E7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190988</w:t>
            </w:r>
          </w:p>
        </w:tc>
        <w:tc>
          <w:tcPr>
            <w:tcW w:w="948" w:type="dxa"/>
          </w:tcPr>
          <w:p w14:paraId="2C4259FC"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0882D159" w14:textId="77777777" w:rsidR="00744129" w:rsidRPr="006B2793" w:rsidRDefault="00744129" w:rsidP="00744129">
            <w:pPr>
              <w:pStyle w:val="TAL"/>
              <w:tabs>
                <w:tab w:val="clear" w:pos="284"/>
                <w:tab w:val="clear" w:pos="567"/>
              </w:tabs>
              <w:rPr>
                <w:sz w:val="16"/>
              </w:rPr>
            </w:pPr>
            <w:r w:rsidRPr="006B2793">
              <w:rPr>
                <w:sz w:val="16"/>
              </w:rPr>
              <w:t>New WID on support of Hybrid DASH/HLS over eMBMS (DAHOE)</w:t>
            </w:r>
          </w:p>
        </w:tc>
        <w:tc>
          <w:tcPr>
            <w:tcW w:w="1519" w:type="dxa"/>
          </w:tcPr>
          <w:p w14:paraId="1DA5EAAC"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012889D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B3C261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D8F04C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2B7D86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1F65BF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33237A8" w14:textId="77777777" w:rsidR="00744129" w:rsidRPr="006B2793" w:rsidRDefault="00744129" w:rsidP="00744129">
            <w:pPr>
              <w:pStyle w:val="TAL"/>
              <w:tabs>
                <w:tab w:val="clear" w:pos="284"/>
                <w:tab w:val="clear" w:pos="567"/>
              </w:tabs>
              <w:rPr>
                <w:sz w:val="16"/>
              </w:rPr>
            </w:pPr>
          </w:p>
        </w:tc>
        <w:tc>
          <w:tcPr>
            <w:tcW w:w="2038" w:type="dxa"/>
          </w:tcPr>
          <w:p w14:paraId="488DF6F8" w14:textId="77777777" w:rsidR="00744129" w:rsidRPr="006B2793" w:rsidRDefault="00744129" w:rsidP="00744129">
            <w:pPr>
              <w:pStyle w:val="TAL"/>
              <w:tabs>
                <w:tab w:val="clear" w:pos="284"/>
                <w:tab w:val="clear" w:pos="567"/>
              </w:tabs>
              <w:rPr>
                <w:sz w:val="16"/>
              </w:rPr>
            </w:pPr>
          </w:p>
        </w:tc>
        <w:tc>
          <w:tcPr>
            <w:tcW w:w="1340" w:type="dxa"/>
          </w:tcPr>
          <w:p w14:paraId="09485C77"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381008F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A33B282" w14:textId="77777777" w:rsidR="00744129" w:rsidRPr="006B2793" w:rsidRDefault="00744129" w:rsidP="00744129">
            <w:pPr>
              <w:pStyle w:val="TAL"/>
              <w:tabs>
                <w:tab w:val="clear" w:pos="284"/>
                <w:tab w:val="clear" w:pos="567"/>
              </w:tabs>
              <w:rPr>
                <w:sz w:val="16"/>
              </w:rPr>
            </w:pPr>
          </w:p>
        </w:tc>
      </w:tr>
      <w:tr w:rsidR="00744129" w:rsidRPr="00200359" w14:paraId="05FB593B" w14:textId="77777777" w:rsidTr="00744129">
        <w:tc>
          <w:tcPr>
            <w:tcW w:w="675" w:type="dxa"/>
          </w:tcPr>
          <w:p w14:paraId="0D5601E3"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37930F1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190989</w:t>
            </w:r>
          </w:p>
        </w:tc>
        <w:tc>
          <w:tcPr>
            <w:tcW w:w="948" w:type="dxa"/>
          </w:tcPr>
          <w:p w14:paraId="1FB6FD50"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4A20A7A0" w14:textId="77777777" w:rsidR="00744129" w:rsidRPr="006B2793" w:rsidRDefault="00744129" w:rsidP="00744129">
            <w:pPr>
              <w:pStyle w:val="TAL"/>
              <w:tabs>
                <w:tab w:val="clear" w:pos="284"/>
                <w:tab w:val="clear" w:pos="567"/>
              </w:tabs>
              <w:rPr>
                <w:sz w:val="16"/>
              </w:rPr>
            </w:pPr>
            <w:r w:rsidRPr="006B2793">
              <w:rPr>
                <w:sz w:val="16"/>
              </w:rPr>
              <w:t>New WID on Handsets Featuring Non-Traditional Earpieces (HaNTE)</w:t>
            </w:r>
          </w:p>
        </w:tc>
        <w:tc>
          <w:tcPr>
            <w:tcW w:w="1519" w:type="dxa"/>
          </w:tcPr>
          <w:p w14:paraId="61CB7C7D"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5673BFA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18CF16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71657B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F30942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5B143C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C815957" w14:textId="77777777" w:rsidR="00744129" w:rsidRPr="006B2793" w:rsidRDefault="00744129" w:rsidP="00744129">
            <w:pPr>
              <w:pStyle w:val="TAL"/>
              <w:tabs>
                <w:tab w:val="clear" w:pos="284"/>
                <w:tab w:val="clear" w:pos="567"/>
              </w:tabs>
              <w:rPr>
                <w:sz w:val="16"/>
              </w:rPr>
            </w:pPr>
          </w:p>
        </w:tc>
        <w:tc>
          <w:tcPr>
            <w:tcW w:w="2038" w:type="dxa"/>
          </w:tcPr>
          <w:p w14:paraId="094D6614" w14:textId="77777777" w:rsidR="00744129" w:rsidRPr="006B2793" w:rsidRDefault="00744129" w:rsidP="00744129">
            <w:pPr>
              <w:pStyle w:val="TAL"/>
              <w:tabs>
                <w:tab w:val="clear" w:pos="284"/>
                <w:tab w:val="clear" w:pos="567"/>
              </w:tabs>
              <w:rPr>
                <w:sz w:val="16"/>
              </w:rPr>
            </w:pPr>
          </w:p>
        </w:tc>
        <w:tc>
          <w:tcPr>
            <w:tcW w:w="1340" w:type="dxa"/>
          </w:tcPr>
          <w:p w14:paraId="7951D053" w14:textId="77777777" w:rsidR="00744129" w:rsidRPr="006B2793" w:rsidRDefault="00744129" w:rsidP="00744129">
            <w:pPr>
              <w:pStyle w:val="TAL"/>
              <w:tabs>
                <w:tab w:val="clear" w:pos="284"/>
                <w:tab w:val="clear" w:pos="567"/>
              </w:tabs>
              <w:rPr>
                <w:sz w:val="16"/>
              </w:rPr>
            </w:pPr>
            <w:r w:rsidRPr="006B2793">
              <w:rPr>
                <w:sz w:val="16"/>
              </w:rPr>
              <w:t>Revised in SP-191212</w:t>
            </w:r>
          </w:p>
        </w:tc>
        <w:tc>
          <w:tcPr>
            <w:tcW w:w="986" w:type="dxa"/>
          </w:tcPr>
          <w:p w14:paraId="52B1EFCB"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0F49317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191212</w:t>
            </w:r>
          </w:p>
        </w:tc>
      </w:tr>
      <w:tr w:rsidR="00744129" w:rsidRPr="00200359" w14:paraId="4F84FC0A" w14:textId="77777777" w:rsidTr="00744129">
        <w:tc>
          <w:tcPr>
            <w:tcW w:w="675" w:type="dxa"/>
          </w:tcPr>
          <w:p w14:paraId="169AEC5A"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5069E9D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191212</w:t>
            </w:r>
          </w:p>
        </w:tc>
        <w:tc>
          <w:tcPr>
            <w:tcW w:w="948" w:type="dxa"/>
          </w:tcPr>
          <w:p w14:paraId="0A3D09AB"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62A8A4CF" w14:textId="77777777" w:rsidR="00744129" w:rsidRPr="006B2793" w:rsidRDefault="00744129" w:rsidP="00744129">
            <w:pPr>
              <w:pStyle w:val="TAL"/>
              <w:tabs>
                <w:tab w:val="clear" w:pos="284"/>
                <w:tab w:val="clear" w:pos="567"/>
              </w:tabs>
              <w:rPr>
                <w:sz w:val="16"/>
              </w:rPr>
            </w:pPr>
            <w:r w:rsidRPr="006B2793">
              <w:rPr>
                <w:sz w:val="16"/>
              </w:rPr>
              <w:t>New WID on Handsets Featuring Non-Traditional Earpieces (HaNTE)</w:t>
            </w:r>
          </w:p>
        </w:tc>
        <w:tc>
          <w:tcPr>
            <w:tcW w:w="1519" w:type="dxa"/>
          </w:tcPr>
          <w:p w14:paraId="7AC7822C"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52D9BE2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661CFA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16793C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D9C306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BF9987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159E34C"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0718F95" w14:textId="77777777" w:rsidR="00744129" w:rsidRPr="006B2793" w:rsidRDefault="00744129" w:rsidP="00744129">
            <w:pPr>
              <w:pStyle w:val="TAL"/>
              <w:tabs>
                <w:tab w:val="clear" w:pos="284"/>
                <w:tab w:val="clear" w:pos="567"/>
              </w:tabs>
              <w:rPr>
                <w:sz w:val="16"/>
              </w:rPr>
            </w:pPr>
          </w:p>
        </w:tc>
        <w:tc>
          <w:tcPr>
            <w:tcW w:w="1340" w:type="dxa"/>
          </w:tcPr>
          <w:p w14:paraId="5F9E3113" w14:textId="77777777" w:rsidR="00744129" w:rsidRPr="006B2793" w:rsidRDefault="00744129" w:rsidP="00744129">
            <w:pPr>
              <w:pStyle w:val="TAL"/>
              <w:tabs>
                <w:tab w:val="clear" w:pos="284"/>
                <w:tab w:val="clear" w:pos="567"/>
              </w:tabs>
              <w:rPr>
                <w:sz w:val="16"/>
              </w:rPr>
            </w:pPr>
            <w:r w:rsidRPr="006B2793">
              <w:rPr>
                <w:sz w:val="16"/>
              </w:rPr>
              <w:t>Revision of SP-190989. Approved</w:t>
            </w:r>
          </w:p>
        </w:tc>
        <w:tc>
          <w:tcPr>
            <w:tcW w:w="986" w:type="dxa"/>
          </w:tcPr>
          <w:p w14:paraId="52CD9FF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57E7616" w14:textId="77777777" w:rsidR="00744129" w:rsidRPr="006B2793" w:rsidRDefault="00744129" w:rsidP="00744129">
            <w:pPr>
              <w:pStyle w:val="TAL"/>
              <w:tabs>
                <w:tab w:val="clear" w:pos="284"/>
                <w:tab w:val="clear" w:pos="567"/>
              </w:tabs>
              <w:rPr>
                <w:sz w:val="16"/>
              </w:rPr>
            </w:pPr>
          </w:p>
        </w:tc>
      </w:tr>
      <w:tr w:rsidR="00744129" w:rsidRPr="00200359" w14:paraId="2F476AD3" w14:textId="77777777" w:rsidTr="00744129">
        <w:tc>
          <w:tcPr>
            <w:tcW w:w="675" w:type="dxa"/>
          </w:tcPr>
          <w:p w14:paraId="3BC5E180"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3168CB7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191123</w:t>
            </w:r>
          </w:p>
        </w:tc>
        <w:tc>
          <w:tcPr>
            <w:tcW w:w="948" w:type="dxa"/>
          </w:tcPr>
          <w:p w14:paraId="1C5321AD"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3C3FA438" w14:textId="77777777" w:rsidR="00744129" w:rsidRPr="006B2793" w:rsidRDefault="00744129" w:rsidP="00744129">
            <w:pPr>
              <w:pStyle w:val="TAL"/>
              <w:tabs>
                <w:tab w:val="clear" w:pos="284"/>
                <w:tab w:val="clear" w:pos="567"/>
              </w:tabs>
              <w:rPr>
                <w:sz w:val="16"/>
              </w:rPr>
            </w:pPr>
            <w:r w:rsidRPr="006B2793">
              <w:rPr>
                <w:sz w:val="16"/>
              </w:rPr>
              <w:t>New WID for User Plane Gateway Function for the Inter-PLMN Security</w:t>
            </w:r>
          </w:p>
        </w:tc>
        <w:tc>
          <w:tcPr>
            <w:tcW w:w="1519" w:type="dxa"/>
          </w:tcPr>
          <w:p w14:paraId="708BBEEC"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3C2867F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529F8F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6406A4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03A042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CBD33C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177AE82" w14:textId="77777777" w:rsidR="00744129" w:rsidRPr="006B2793" w:rsidRDefault="00744129" w:rsidP="00744129">
            <w:pPr>
              <w:pStyle w:val="TAL"/>
              <w:tabs>
                <w:tab w:val="clear" w:pos="284"/>
                <w:tab w:val="clear" w:pos="567"/>
              </w:tabs>
              <w:rPr>
                <w:sz w:val="16"/>
              </w:rPr>
            </w:pPr>
          </w:p>
        </w:tc>
        <w:tc>
          <w:tcPr>
            <w:tcW w:w="2038" w:type="dxa"/>
          </w:tcPr>
          <w:p w14:paraId="476E95EE" w14:textId="77777777" w:rsidR="00744129" w:rsidRPr="006B2793" w:rsidRDefault="00744129" w:rsidP="00744129">
            <w:pPr>
              <w:pStyle w:val="TAL"/>
              <w:tabs>
                <w:tab w:val="clear" w:pos="284"/>
                <w:tab w:val="clear" w:pos="567"/>
              </w:tabs>
              <w:rPr>
                <w:sz w:val="16"/>
              </w:rPr>
            </w:pPr>
          </w:p>
        </w:tc>
        <w:tc>
          <w:tcPr>
            <w:tcW w:w="1340" w:type="dxa"/>
          </w:tcPr>
          <w:p w14:paraId="787AAA18"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14DC445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137A87B" w14:textId="77777777" w:rsidR="00744129" w:rsidRPr="006B2793" w:rsidRDefault="00744129" w:rsidP="00744129">
            <w:pPr>
              <w:pStyle w:val="TAL"/>
              <w:tabs>
                <w:tab w:val="clear" w:pos="284"/>
                <w:tab w:val="clear" w:pos="567"/>
              </w:tabs>
              <w:rPr>
                <w:sz w:val="16"/>
              </w:rPr>
            </w:pPr>
          </w:p>
        </w:tc>
      </w:tr>
      <w:tr w:rsidR="00744129" w:rsidRPr="00200359" w14:paraId="2044D934" w14:textId="77777777" w:rsidTr="00744129">
        <w:tc>
          <w:tcPr>
            <w:tcW w:w="675" w:type="dxa"/>
          </w:tcPr>
          <w:p w14:paraId="61D9E8F5"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7FCAE3B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191124</w:t>
            </w:r>
          </w:p>
        </w:tc>
        <w:tc>
          <w:tcPr>
            <w:tcW w:w="948" w:type="dxa"/>
          </w:tcPr>
          <w:p w14:paraId="258E756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53A40B0" w14:textId="77777777" w:rsidR="00744129" w:rsidRPr="006B2793" w:rsidRDefault="00744129" w:rsidP="00744129">
            <w:pPr>
              <w:pStyle w:val="TAL"/>
              <w:tabs>
                <w:tab w:val="clear" w:pos="284"/>
                <w:tab w:val="clear" w:pos="567"/>
              </w:tabs>
              <w:rPr>
                <w:sz w:val="16"/>
              </w:rPr>
            </w:pPr>
            <w:r w:rsidRPr="006B2793">
              <w:rPr>
                <w:sz w:val="16"/>
              </w:rPr>
              <w:t>Rel-16 CRs on User Plane Gateway Function for the Inter-PLMN Security</w:t>
            </w:r>
          </w:p>
        </w:tc>
        <w:tc>
          <w:tcPr>
            <w:tcW w:w="1519" w:type="dxa"/>
          </w:tcPr>
          <w:p w14:paraId="06D08518"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088EA57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36D8A9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C6B631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EC5D3E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5E4D4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AC6B3BF" w14:textId="77777777" w:rsidR="00744129" w:rsidRPr="006B2793" w:rsidRDefault="00744129" w:rsidP="00744129">
            <w:pPr>
              <w:pStyle w:val="TAL"/>
              <w:tabs>
                <w:tab w:val="clear" w:pos="284"/>
                <w:tab w:val="clear" w:pos="567"/>
              </w:tabs>
              <w:rPr>
                <w:sz w:val="16"/>
              </w:rPr>
            </w:pPr>
          </w:p>
        </w:tc>
        <w:tc>
          <w:tcPr>
            <w:tcW w:w="2038" w:type="dxa"/>
          </w:tcPr>
          <w:p w14:paraId="23EA66E7" w14:textId="77777777" w:rsidR="00744129" w:rsidRPr="006B2793" w:rsidRDefault="00744129" w:rsidP="00744129">
            <w:pPr>
              <w:pStyle w:val="TAL"/>
              <w:tabs>
                <w:tab w:val="clear" w:pos="284"/>
                <w:tab w:val="clear" w:pos="567"/>
              </w:tabs>
              <w:rPr>
                <w:sz w:val="16"/>
              </w:rPr>
            </w:pPr>
            <w:r w:rsidRPr="006B2793">
              <w:rPr>
                <w:sz w:val="16"/>
              </w:rPr>
              <w:t>DUMMY</w:t>
            </w:r>
          </w:p>
        </w:tc>
        <w:tc>
          <w:tcPr>
            <w:tcW w:w="1340" w:type="dxa"/>
          </w:tcPr>
          <w:p w14:paraId="727A6E74" w14:textId="77777777" w:rsidR="00744129" w:rsidRPr="006B2793" w:rsidRDefault="00744129" w:rsidP="00744129">
            <w:pPr>
              <w:pStyle w:val="TAL"/>
              <w:tabs>
                <w:tab w:val="clear" w:pos="284"/>
                <w:tab w:val="clear" w:pos="567"/>
              </w:tabs>
              <w:rPr>
                <w:sz w:val="16"/>
              </w:rPr>
            </w:pPr>
            <w:r w:rsidRPr="006B2793">
              <w:rPr>
                <w:sz w:val="16"/>
              </w:rPr>
              <w:t>This CR Pack was postponed.</w:t>
            </w:r>
          </w:p>
        </w:tc>
        <w:tc>
          <w:tcPr>
            <w:tcW w:w="986" w:type="dxa"/>
          </w:tcPr>
          <w:p w14:paraId="5DEC3D5E"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4AFB2846" w14:textId="77777777" w:rsidR="00744129" w:rsidRPr="006B2793" w:rsidRDefault="00744129" w:rsidP="00744129">
            <w:pPr>
              <w:pStyle w:val="TAL"/>
              <w:tabs>
                <w:tab w:val="clear" w:pos="284"/>
                <w:tab w:val="clear" w:pos="567"/>
              </w:tabs>
              <w:rPr>
                <w:sz w:val="16"/>
              </w:rPr>
            </w:pPr>
          </w:p>
        </w:tc>
      </w:tr>
      <w:tr w:rsidR="00744129" w:rsidRPr="00200359" w14:paraId="1748B422" w14:textId="77777777" w:rsidTr="00744129">
        <w:tc>
          <w:tcPr>
            <w:tcW w:w="675" w:type="dxa"/>
          </w:tcPr>
          <w:p w14:paraId="0C4D5638"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0DF149E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191125</w:t>
            </w:r>
          </w:p>
        </w:tc>
        <w:tc>
          <w:tcPr>
            <w:tcW w:w="948" w:type="dxa"/>
          </w:tcPr>
          <w:p w14:paraId="7CAD1F85"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189F3425" w14:textId="77777777" w:rsidR="00744129" w:rsidRPr="006B2793" w:rsidRDefault="00744129" w:rsidP="00744129">
            <w:pPr>
              <w:pStyle w:val="TAL"/>
              <w:tabs>
                <w:tab w:val="clear" w:pos="284"/>
                <w:tab w:val="clear" w:pos="567"/>
              </w:tabs>
              <w:rPr>
                <w:sz w:val="16"/>
              </w:rPr>
            </w:pPr>
            <w:r w:rsidRPr="006B2793">
              <w:rPr>
                <w:sz w:val="16"/>
              </w:rPr>
              <w:t>New WID on Security Aspects of 3GPP support for Advanced V2X Services</w:t>
            </w:r>
          </w:p>
        </w:tc>
        <w:tc>
          <w:tcPr>
            <w:tcW w:w="1519" w:type="dxa"/>
          </w:tcPr>
          <w:p w14:paraId="2EA0289D"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5142D93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C93E61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0EE519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1BD4D9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656B97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8156D15" w14:textId="77777777" w:rsidR="00744129" w:rsidRPr="006B2793" w:rsidRDefault="00744129" w:rsidP="00744129">
            <w:pPr>
              <w:pStyle w:val="TAL"/>
              <w:tabs>
                <w:tab w:val="clear" w:pos="284"/>
                <w:tab w:val="clear" w:pos="567"/>
              </w:tabs>
              <w:rPr>
                <w:sz w:val="16"/>
              </w:rPr>
            </w:pPr>
          </w:p>
        </w:tc>
        <w:tc>
          <w:tcPr>
            <w:tcW w:w="2038" w:type="dxa"/>
          </w:tcPr>
          <w:p w14:paraId="7906A594" w14:textId="77777777" w:rsidR="00744129" w:rsidRPr="006B2793" w:rsidRDefault="00744129" w:rsidP="00744129">
            <w:pPr>
              <w:pStyle w:val="TAL"/>
              <w:tabs>
                <w:tab w:val="clear" w:pos="284"/>
                <w:tab w:val="clear" w:pos="567"/>
              </w:tabs>
              <w:rPr>
                <w:sz w:val="16"/>
              </w:rPr>
            </w:pPr>
          </w:p>
        </w:tc>
        <w:tc>
          <w:tcPr>
            <w:tcW w:w="1340" w:type="dxa"/>
          </w:tcPr>
          <w:p w14:paraId="0F0B0EA3"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363D3E0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681A94C" w14:textId="77777777" w:rsidR="00744129" w:rsidRPr="006B2793" w:rsidRDefault="00744129" w:rsidP="00744129">
            <w:pPr>
              <w:pStyle w:val="TAL"/>
              <w:tabs>
                <w:tab w:val="clear" w:pos="284"/>
                <w:tab w:val="clear" w:pos="567"/>
              </w:tabs>
              <w:rPr>
                <w:sz w:val="16"/>
              </w:rPr>
            </w:pPr>
          </w:p>
        </w:tc>
      </w:tr>
      <w:tr w:rsidR="00744129" w:rsidRPr="00200359" w14:paraId="41BE736C" w14:textId="77777777" w:rsidTr="00744129">
        <w:tc>
          <w:tcPr>
            <w:tcW w:w="675" w:type="dxa"/>
          </w:tcPr>
          <w:p w14:paraId="5B3348ED"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59819E5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191126</w:t>
            </w:r>
          </w:p>
        </w:tc>
        <w:tc>
          <w:tcPr>
            <w:tcW w:w="948" w:type="dxa"/>
          </w:tcPr>
          <w:p w14:paraId="5CA52FB3"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4823BEAB" w14:textId="77777777" w:rsidR="00744129" w:rsidRPr="006B2793" w:rsidRDefault="00744129" w:rsidP="00744129">
            <w:pPr>
              <w:pStyle w:val="TAL"/>
              <w:tabs>
                <w:tab w:val="clear" w:pos="284"/>
                <w:tab w:val="clear" w:pos="567"/>
              </w:tabs>
              <w:rPr>
                <w:sz w:val="16"/>
              </w:rPr>
            </w:pPr>
            <w:r w:rsidRPr="006B2793">
              <w:rPr>
                <w:sz w:val="16"/>
              </w:rPr>
              <w:t>New WID on Security Aspects of PARLOS</w:t>
            </w:r>
          </w:p>
        </w:tc>
        <w:tc>
          <w:tcPr>
            <w:tcW w:w="1519" w:type="dxa"/>
          </w:tcPr>
          <w:p w14:paraId="1E567B64"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76C879E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3FA67B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868CF0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7DB6F0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3F227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9199DDA" w14:textId="77777777" w:rsidR="00744129" w:rsidRPr="006B2793" w:rsidRDefault="00744129" w:rsidP="00744129">
            <w:pPr>
              <w:pStyle w:val="TAL"/>
              <w:tabs>
                <w:tab w:val="clear" w:pos="284"/>
                <w:tab w:val="clear" w:pos="567"/>
              </w:tabs>
              <w:rPr>
                <w:sz w:val="16"/>
              </w:rPr>
            </w:pPr>
          </w:p>
        </w:tc>
        <w:tc>
          <w:tcPr>
            <w:tcW w:w="2038" w:type="dxa"/>
          </w:tcPr>
          <w:p w14:paraId="06C96248" w14:textId="77777777" w:rsidR="00744129" w:rsidRPr="006B2793" w:rsidRDefault="00744129" w:rsidP="00744129">
            <w:pPr>
              <w:pStyle w:val="TAL"/>
              <w:tabs>
                <w:tab w:val="clear" w:pos="284"/>
                <w:tab w:val="clear" w:pos="567"/>
              </w:tabs>
              <w:rPr>
                <w:sz w:val="16"/>
              </w:rPr>
            </w:pPr>
          </w:p>
        </w:tc>
        <w:tc>
          <w:tcPr>
            <w:tcW w:w="1340" w:type="dxa"/>
          </w:tcPr>
          <w:p w14:paraId="76CC0C77"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0D0726C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668136F" w14:textId="77777777" w:rsidR="00744129" w:rsidRPr="006B2793" w:rsidRDefault="00744129" w:rsidP="00744129">
            <w:pPr>
              <w:pStyle w:val="TAL"/>
              <w:tabs>
                <w:tab w:val="clear" w:pos="284"/>
                <w:tab w:val="clear" w:pos="567"/>
              </w:tabs>
              <w:rPr>
                <w:sz w:val="16"/>
              </w:rPr>
            </w:pPr>
          </w:p>
        </w:tc>
      </w:tr>
      <w:tr w:rsidR="00744129" w:rsidRPr="00200359" w14:paraId="6D25E55F" w14:textId="77777777" w:rsidTr="00744129">
        <w:tc>
          <w:tcPr>
            <w:tcW w:w="675" w:type="dxa"/>
          </w:tcPr>
          <w:p w14:paraId="425ED7DE" w14:textId="77777777" w:rsidR="00744129" w:rsidRPr="006B2793" w:rsidRDefault="00744129" w:rsidP="00744129">
            <w:pPr>
              <w:pStyle w:val="TAL"/>
              <w:tabs>
                <w:tab w:val="clear" w:pos="284"/>
                <w:tab w:val="clear" w:pos="567"/>
              </w:tabs>
              <w:rPr>
                <w:sz w:val="16"/>
              </w:rPr>
            </w:pPr>
            <w:r w:rsidRPr="006B2793">
              <w:rPr>
                <w:sz w:val="16"/>
              </w:rPr>
              <w:lastRenderedPageBreak/>
              <w:t>6.1</w:t>
            </w:r>
          </w:p>
        </w:tc>
        <w:tc>
          <w:tcPr>
            <w:tcW w:w="1134" w:type="dxa"/>
          </w:tcPr>
          <w:p w14:paraId="4B8C2D2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191127</w:t>
            </w:r>
          </w:p>
        </w:tc>
        <w:tc>
          <w:tcPr>
            <w:tcW w:w="948" w:type="dxa"/>
          </w:tcPr>
          <w:p w14:paraId="5BABF76B"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F3FB90E" w14:textId="77777777" w:rsidR="00744129" w:rsidRPr="006B2793" w:rsidRDefault="00744129" w:rsidP="00744129">
            <w:pPr>
              <w:pStyle w:val="TAL"/>
              <w:tabs>
                <w:tab w:val="clear" w:pos="284"/>
                <w:tab w:val="clear" w:pos="567"/>
              </w:tabs>
              <w:rPr>
                <w:sz w:val="16"/>
              </w:rPr>
            </w:pPr>
            <w:r w:rsidRPr="006B2793">
              <w:rPr>
                <w:sz w:val="16"/>
              </w:rPr>
              <w:t>Rel-16 CRs on Security Aspects of PARLOS</w:t>
            </w:r>
          </w:p>
        </w:tc>
        <w:tc>
          <w:tcPr>
            <w:tcW w:w="1519" w:type="dxa"/>
          </w:tcPr>
          <w:p w14:paraId="7AAB5195"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1965B8F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E74BA1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F14A5B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626BD9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7442EB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DC0C253" w14:textId="77777777" w:rsidR="00744129" w:rsidRPr="006B2793" w:rsidRDefault="00744129" w:rsidP="00744129">
            <w:pPr>
              <w:pStyle w:val="TAL"/>
              <w:tabs>
                <w:tab w:val="clear" w:pos="284"/>
                <w:tab w:val="clear" w:pos="567"/>
              </w:tabs>
              <w:rPr>
                <w:sz w:val="16"/>
              </w:rPr>
            </w:pPr>
          </w:p>
        </w:tc>
        <w:tc>
          <w:tcPr>
            <w:tcW w:w="2038" w:type="dxa"/>
          </w:tcPr>
          <w:p w14:paraId="76EBCB8E" w14:textId="77777777" w:rsidR="00744129" w:rsidRPr="006B2793" w:rsidRDefault="00744129" w:rsidP="00744129">
            <w:pPr>
              <w:pStyle w:val="TAL"/>
              <w:tabs>
                <w:tab w:val="clear" w:pos="284"/>
                <w:tab w:val="clear" w:pos="567"/>
              </w:tabs>
              <w:rPr>
                <w:sz w:val="16"/>
              </w:rPr>
            </w:pPr>
            <w:r w:rsidRPr="006B2793">
              <w:rPr>
                <w:sz w:val="16"/>
              </w:rPr>
              <w:t>DUMMY</w:t>
            </w:r>
          </w:p>
        </w:tc>
        <w:tc>
          <w:tcPr>
            <w:tcW w:w="1340" w:type="dxa"/>
          </w:tcPr>
          <w:p w14:paraId="4EED0BE2" w14:textId="77777777" w:rsidR="00744129" w:rsidRPr="006B2793" w:rsidRDefault="00744129" w:rsidP="00744129">
            <w:pPr>
              <w:pStyle w:val="TAL"/>
              <w:tabs>
                <w:tab w:val="clear" w:pos="284"/>
                <w:tab w:val="clear" w:pos="567"/>
              </w:tabs>
              <w:rPr>
                <w:sz w:val="16"/>
              </w:rPr>
            </w:pPr>
            <w:r w:rsidRPr="006B2793">
              <w:rPr>
                <w:sz w:val="16"/>
              </w:rPr>
              <w:t>MCC have an objection to the text 'The version of the whitelist given in the latest available release shall supersede the whitelist defined in the present document.' in this CR. This CR pack was noted and 33.401 CR0687R1 was revised in SP-191332.</w:t>
            </w:r>
          </w:p>
        </w:tc>
        <w:tc>
          <w:tcPr>
            <w:tcW w:w="986" w:type="dxa"/>
          </w:tcPr>
          <w:p w14:paraId="76EDBC55"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95F03EA" w14:textId="77777777" w:rsidR="00744129" w:rsidRPr="006B2793" w:rsidRDefault="00744129" w:rsidP="00744129">
            <w:pPr>
              <w:pStyle w:val="TAL"/>
              <w:tabs>
                <w:tab w:val="clear" w:pos="284"/>
                <w:tab w:val="clear" w:pos="567"/>
              </w:tabs>
              <w:rPr>
                <w:sz w:val="16"/>
              </w:rPr>
            </w:pPr>
          </w:p>
        </w:tc>
      </w:tr>
      <w:tr w:rsidR="00744129" w:rsidRPr="00200359" w14:paraId="7FDE942F" w14:textId="77777777" w:rsidTr="00744129">
        <w:tc>
          <w:tcPr>
            <w:tcW w:w="675" w:type="dxa"/>
          </w:tcPr>
          <w:p w14:paraId="61DD64A5"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056B06F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191129</w:t>
            </w:r>
          </w:p>
        </w:tc>
        <w:tc>
          <w:tcPr>
            <w:tcW w:w="948" w:type="dxa"/>
          </w:tcPr>
          <w:p w14:paraId="75F67F87"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0C87436D" w14:textId="77777777" w:rsidR="00744129" w:rsidRPr="006B2793" w:rsidRDefault="00744129" w:rsidP="00744129">
            <w:pPr>
              <w:pStyle w:val="TAL"/>
              <w:tabs>
                <w:tab w:val="clear" w:pos="284"/>
                <w:tab w:val="clear" w:pos="567"/>
              </w:tabs>
              <w:rPr>
                <w:sz w:val="16"/>
              </w:rPr>
            </w:pPr>
            <w:r w:rsidRPr="006B2793">
              <w:rPr>
                <w:sz w:val="16"/>
              </w:rPr>
              <w:t>New WID on 3GPP profiles for cryptographic algorithms and IETF protocols</w:t>
            </w:r>
          </w:p>
        </w:tc>
        <w:tc>
          <w:tcPr>
            <w:tcW w:w="1519" w:type="dxa"/>
          </w:tcPr>
          <w:p w14:paraId="3C3256EF"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723DDA5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9EE8C2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F82BB4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558A01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40161E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4159775" w14:textId="77777777" w:rsidR="00744129" w:rsidRPr="006B2793" w:rsidRDefault="00744129" w:rsidP="00744129">
            <w:pPr>
              <w:pStyle w:val="TAL"/>
              <w:tabs>
                <w:tab w:val="clear" w:pos="284"/>
                <w:tab w:val="clear" w:pos="567"/>
              </w:tabs>
              <w:rPr>
                <w:sz w:val="16"/>
              </w:rPr>
            </w:pPr>
          </w:p>
        </w:tc>
        <w:tc>
          <w:tcPr>
            <w:tcW w:w="2038" w:type="dxa"/>
          </w:tcPr>
          <w:p w14:paraId="2B605AB7" w14:textId="77777777" w:rsidR="00744129" w:rsidRPr="006B2793" w:rsidRDefault="00744129" w:rsidP="00744129">
            <w:pPr>
              <w:pStyle w:val="TAL"/>
              <w:tabs>
                <w:tab w:val="clear" w:pos="284"/>
                <w:tab w:val="clear" w:pos="567"/>
              </w:tabs>
              <w:rPr>
                <w:sz w:val="16"/>
              </w:rPr>
            </w:pPr>
          </w:p>
        </w:tc>
        <w:tc>
          <w:tcPr>
            <w:tcW w:w="1340" w:type="dxa"/>
          </w:tcPr>
          <w:p w14:paraId="2A84F7F2"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4A28D41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B5DFDCE" w14:textId="77777777" w:rsidR="00744129" w:rsidRPr="006B2793" w:rsidRDefault="00744129" w:rsidP="00744129">
            <w:pPr>
              <w:pStyle w:val="TAL"/>
              <w:tabs>
                <w:tab w:val="clear" w:pos="284"/>
                <w:tab w:val="clear" w:pos="567"/>
              </w:tabs>
              <w:rPr>
                <w:sz w:val="16"/>
              </w:rPr>
            </w:pPr>
          </w:p>
        </w:tc>
      </w:tr>
      <w:tr w:rsidR="00744129" w:rsidRPr="00200359" w14:paraId="5C073DCC" w14:textId="77777777" w:rsidTr="00744129">
        <w:tc>
          <w:tcPr>
            <w:tcW w:w="675" w:type="dxa"/>
          </w:tcPr>
          <w:p w14:paraId="18E7D2CD"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108EC28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191130</w:t>
            </w:r>
          </w:p>
        </w:tc>
        <w:tc>
          <w:tcPr>
            <w:tcW w:w="948" w:type="dxa"/>
          </w:tcPr>
          <w:p w14:paraId="4FC9E739"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0FB84D4D" w14:textId="77777777" w:rsidR="00744129" w:rsidRPr="006B2793" w:rsidRDefault="00744129" w:rsidP="00744129">
            <w:pPr>
              <w:pStyle w:val="TAL"/>
              <w:tabs>
                <w:tab w:val="clear" w:pos="284"/>
                <w:tab w:val="clear" w:pos="567"/>
              </w:tabs>
              <w:rPr>
                <w:sz w:val="16"/>
              </w:rPr>
            </w:pPr>
            <w:r w:rsidRPr="006B2793">
              <w:rPr>
                <w:sz w:val="16"/>
              </w:rPr>
              <w:t>Revised WID on Security for enhancements to the Service Based 5G System Architecture</w:t>
            </w:r>
          </w:p>
        </w:tc>
        <w:tc>
          <w:tcPr>
            <w:tcW w:w="1519" w:type="dxa"/>
          </w:tcPr>
          <w:p w14:paraId="2C7A436A"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6978F51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05EC34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E7556E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694926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CC2084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AC4A432"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4DBFDB0" w14:textId="77777777" w:rsidR="00744129" w:rsidRPr="006B2793" w:rsidRDefault="00744129" w:rsidP="00744129">
            <w:pPr>
              <w:pStyle w:val="TAL"/>
              <w:tabs>
                <w:tab w:val="clear" w:pos="284"/>
                <w:tab w:val="clear" w:pos="567"/>
              </w:tabs>
              <w:rPr>
                <w:sz w:val="16"/>
              </w:rPr>
            </w:pPr>
            <w:r w:rsidRPr="006B2793">
              <w:rPr>
                <w:sz w:val="16"/>
              </w:rPr>
              <w:t>5G_eSBA</w:t>
            </w:r>
          </w:p>
        </w:tc>
        <w:tc>
          <w:tcPr>
            <w:tcW w:w="1340" w:type="dxa"/>
          </w:tcPr>
          <w:p w14:paraId="56A01597"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566914B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84CF95E" w14:textId="77777777" w:rsidR="00744129" w:rsidRPr="006B2793" w:rsidRDefault="00744129" w:rsidP="00744129">
            <w:pPr>
              <w:pStyle w:val="TAL"/>
              <w:tabs>
                <w:tab w:val="clear" w:pos="284"/>
                <w:tab w:val="clear" w:pos="567"/>
              </w:tabs>
              <w:rPr>
                <w:sz w:val="16"/>
              </w:rPr>
            </w:pPr>
          </w:p>
        </w:tc>
      </w:tr>
      <w:tr w:rsidR="00744129" w:rsidRPr="00200359" w14:paraId="7B328FC8" w14:textId="77777777" w:rsidTr="00744129">
        <w:tc>
          <w:tcPr>
            <w:tcW w:w="675" w:type="dxa"/>
          </w:tcPr>
          <w:p w14:paraId="1CDAB339"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0D1A4BB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191187</w:t>
            </w:r>
          </w:p>
        </w:tc>
        <w:tc>
          <w:tcPr>
            <w:tcW w:w="948" w:type="dxa"/>
          </w:tcPr>
          <w:p w14:paraId="44D7027F"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07878E45" w14:textId="77777777" w:rsidR="00744129" w:rsidRPr="006B2793" w:rsidRDefault="00744129" w:rsidP="00744129">
            <w:pPr>
              <w:pStyle w:val="TAL"/>
              <w:tabs>
                <w:tab w:val="clear" w:pos="284"/>
                <w:tab w:val="clear" w:pos="567"/>
              </w:tabs>
              <w:rPr>
                <w:sz w:val="16"/>
              </w:rPr>
            </w:pPr>
            <w:r w:rsidRPr="006B2793">
              <w:rPr>
                <w:sz w:val="16"/>
              </w:rPr>
              <w:t>New WID on Charging Access Traffic Steering, Switching and Splitting in 5G system architecture</w:t>
            </w:r>
          </w:p>
        </w:tc>
        <w:tc>
          <w:tcPr>
            <w:tcW w:w="1519" w:type="dxa"/>
          </w:tcPr>
          <w:p w14:paraId="76698F28"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4AA5E42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92F428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518070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5D1F35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271A7C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D3F30B9" w14:textId="77777777" w:rsidR="00744129" w:rsidRPr="006B2793" w:rsidRDefault="00744129" w:rsidP="00744129">
            <w:pPr>
              <w:pStyle w:val="TAL"/>
              <w:tabs>
                <w:tab w:val="clear" w:pos="284"/>
                <w:tab w:val="clear" w:pos="567"/>
              </w:tabs>
              <w:rPr>
                <w:sz w:val="16"/>
              </w:rPr>
            </w:pPr>
          </w:p>
        </w:tc>
        <w:tc>
          <w:tcPr>
            <w:tcW w:w="2038" w:type="dxa"/>
          </w:tcPr>
          <w:p w14:paraId="3C3D0D76" w14:textId="77777777" w:rsidR="00744129" w:rsidRPr="006B2793" w:rsidRDefault="00744129" w:rsidP="00744129">
            <w:pPr>
              <w:pStyle w:val="TAL"/>
              <w:tabs>
                <w:tab w:val="clear" w:pos="284"/>
                <w:tab w:val="clear" w:pos="567"/>
              </w:tabs>
              <w:rPr>
                <w:sz w:val="16"/>
              </w:rPr>
            </w:pPr>
          </w:p>
        </w:tc>
        <w:tc>
          <w:tcPr>
            <w:tcW w:w="1340" w:type="dxa"/>
          </w:tcPr>
          <w:p w14:paraId="0D3A430F"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0F2B4C1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B133706" w14:textId="77777777" w:rsidR="00744129" w:rsidRPr="006B2793" w:rsidRDefault="00744129" w:rsidP="00744129">
            <w:pPr>
              <w:pStyle w:val="TAL"/>
              <w:tabs>
                <w:tab w:val="clear" w:pos="284"/>
                <w:tab w:val="clear" w:pos="567"/>
              </w:tabs>
              <w:rPr>
                <w:sz w:val="16"/>
              </w:rPr>
            </w:pPr>
          </w:p>
        </w:tc>
      </w:tr>
      <w:tr w:rsidR="00744129" w:rsidRPr="00200359" w14:paraId="26662AA6" w14:textId="77777777" w:rsidTr="00744129">
        <w:tc>
          <w:tcPr>
            <w:tcW w:w="675" w:type="dxa"/>
          </w:tcPr>
          <w:p w14:paraId="5DC2EB1C"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19C269F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191188</w:t>
            </w:r>
          </w:p>
        </w:tc>
        <w:tc>
          <w:tcPr>
            <w:tcW w:w="948" w:type="dxa"/>
          </w:tcPr>
          <w:p w14:paraId="5267E592"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76DEFEC2" w14:textId="77777777" w:rsidR="00744129" w:rsidRPr="006B2793" w:rsidRDefault="00744129" w:rsidP="00744129">
            <w:pPr>
              <w:pStyle w:val="TAL"/>
              <w:tabs>
                <w:tab w:val="clear" w:pos="284"/>
                <w:tab w:val="clear" w:pos="567"/>
              </w:tabs>
              <w:rPr>
                <w:sz w:val="16"/>
              </w:rPr>
            </w:pPr>
            <w:r w:rsidRPr="006B2793">
              <w:rPr>
                <w:sz w:val="16"/>
              </w:rPr>
              <w:t>New WID on Charging Aspect for 5WWC</w:t>
            </w:r>
          </w:p>
        </w:tc>
        <w:tc>
          <w:tcPr>
            <w:tcW w:w="1519" w:type="dxa"/>
          </w:tcPr>
          <w:p w14:paraId="63E047D1"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2E301A2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66751D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4BB3D2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E260D2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4D2B6E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2BEB44C" w14:textId="77777777" w:rsidR="00744129" w:rsidRPr="006B2793" w:rsidRDefault="00744129" w:rsidP="00744129">
            <w:pPr>
              <w:pStyle w:val="TAL"/>
              <w:tabs>
                <w:tab w:val="clear" w:pos="284"/>
                <w:tab w:val="clear" w:pos="567"/>
              </w:tabs>
              <w:rPr>
                <w:sz w:val="16"/>
              </w:rPr>
            </w:pPr>
          </w:p>
        </w:tc>
        <w:tc>
          <w:tcPr>
            <w:tcW w:w="2038" w:type="dxa"/>
          </w:tcPr>
          <w:p w14:paraId="7917AA70" w14:textId="77777777" w:rsidR="00744129" w:rsidRPr="006B2793" w:rsidRDefault="00744129" w:rsidP="00744129">
            <w:pPr>
              <w:pStyle w:val="TAL"/>
              <w:tabs>
                <w:tab w:val="clear" w:pos="284"/>
                <w:tab w:val="clear" w:pos="567"/>
              </w:tabs>
              <w:rPr>
                <w:sz w:val="16"/>
              </w:rPr>
            </w:pPr>
          </w:p>
        </w:tc>
        <w:tc>
          <w:tcPr>
            <w:tcW w:w="1340" w:type="dxa"/>
          </w:tcPr>
          <w:p w14:paraId="1BF27AEF"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4062DA3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B5992EC" w14:textId="77777777" w:rsidR="00744129" w:rsidRPr="006B2793" w:rsidRDefault="00744129" w:rsidP="00744129">
            <w:pPr>
              <w:pStyle w:val="TAL"/>
              <w:tabs>
                <w:tab w:val="clear" w:pos="284"/>
                <w:tab w:val="clear" w:pos="567"/>
              </w:tabs>
              <w:rPr>
                <w:sz w:val="16"/>
              </w:rPr>
            </w:pPr>
          </w:p>
        </w:tc>
      </w:tr>
      <w:tr w:rsidR="00744129" w:rsidRPr="00200359" w14:paraId="62953739" w14:textId="77777777" w:rsidTr="00744129">
        <w:tc>
          <w:tcPr>
            <w:tcW w:w="675" w:type="dxa"/>
          </w:tcPr>
          <w:p w14:paraId="387EDDA6"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7609FDB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191189</w:t>
            </w:r>
          </w:p>
        </w:tc>
        <w:tc>
          <w:tcPr>
            <w:tcW w:w="948" w:type="dxa"/>
          </w:tcPr>
          <w:p w14:paraId="78587D6C"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75D08DF2" w14:textId="77777777" w:rsidR="00744129" w:rsidRPr="006B2793" w:rsidRDefault="00744129" w:rsidP="00744129">
            <w:pPr>
              <w:pStyle w:val="TAL"/>
              <w:tabs>
                <w:tab w:val="clear" w:pos="284"/>
                <w:tab w:val="clear" w:pos="567"/>
              </w:tabs>
              <w:rPr>
                <w:sz w:val="16"/>
              </w:rPr>
            </w:pPr>
            <w:r w:rsidRPr="006B2793">
              <w:rPr>
                <w:sz w:val="16"/>
              </w:rPr>
              <w:t>New WID on CHF-controlled quota management</w:t>
            </w:r>
          </w:p>
        </w:tc>
        <w:tc>
          <w:tcPr>
            <w:tcW w:w="1519" w:type="dxa"/>
          </w:tcPr>
          <w:p w14:paraId="5CE2648A"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437E41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F35232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492C4B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D91A51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77C39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89850D3" w14:textId="77777777" w:rsidR="00744129" w:rsidRPr="006B2793" w:rsidRDefault="00744129" w:rsidP="00744129">
            <w:pPr>
              <w:pStyle w:val="TAL"/>
              <w:tabs>
                <w:tab w:val="clear" w:pos="284"/>
                <w:tab w:val="clear" w:pos="567"/>
              </w:tabs>
              <w:rPr>
                <w:sz w:val="16"/>
              </w:rPr>
            </w:pPr>
          </w:p>
        </w:tc>
        <w:tc>
          <w:tcPr>
            <w:tcW w:w="2038" w:type="dxa"/>
          </w:tcPr>
          <w:p w14:paraId="166192FC" w14:textId="77777777" w:rsidR="00744129" w:rsidRPr="006B2793" w:rsidRDefault="00744129" w:rsidP="00744129">
            <w:pPr>
              <w:pStyle w:val="TAL"/>
              <w:tabs>
                <w:tab w:val="clear" w:pos="284"/>
                <w:tab w:val="clear" w:pos="567"/>
              </w:tabs>
              <w:rPr>
                <w:sz w:val="16"/>
              </w:rPr>
            </w:pPr>
          </w:p>
        </w:tc>
        <w:tc>
          <w:tcPr>
            <w:tcW w:w="1340" w:type="dxa"/>
          </w:tcPr>
          <w:p w14:paraId="38508957"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04B1A68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E4D3273" w14:textId="77777777" w:rsidR="00744129" w:rsidRPr="006B2793" w:rsidRDefault="00744129" w:rsidP="00744129">
            <w:pPr>
              <w:pStyle w:val="TAL"/>
              <w:tabs>
                <w:tab w:val="clear" w:pos="284"/>
                <w:tab w:val="clear" w:pos="567"/>
              </w:tabs>
              <w:rPr>
                <w:sz w:val="16"/>
              </w:rPr>
            </w:pPr>
          </w:p>
        </w:tc>
      </w:tr>
      <w:tr w:rsidR="00744129" w:rsidRPr="00200359" w14:paraId="660E70CA" w14:textId="77777777" w:rsidTr="00744129">
        <w:tc>
          <w:tcPr>
            <w:tcW w:w="675" w:type="dxa"/>
          </w:tcPr>
          <w:p w14:paraId="1174708F"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3B0ED22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191190</w:t>
            </w:r>
          </w:p>
        </w:tc>
        <w:tc>
          <w:tcPr>
            <w:tcW w:w="948" w:type="dxa"/>
          </w:tcPr>
          <w:p w14:paraId="42A1D2FA"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5527975D" w14:textId="77777777" w:rsidR="00744129" w:rsidRPr="006B2793" w:rsidRDefault="00744129" w:rsidP="00744129">
            <w:pPr>
              <w:pStyle w:val="TAL"/>
              <w:tabs>
                <w:tab w:val="clear" w:pos="284"/>
                <w:tab w:val="clear" w:pos="567"/>
              </w:tabs>
              <w:rPr>
                <w:sz w:val="16"/>
              </w:rPr>
            </w:pPr>
            <w:r w:rsidRPr="006B2793">
              <w:rPr>
                <w:sz w:val="16"/>
              </w:rPr>
              <w:t>New WID on Management of MDT in 5G</w:t>
            </w:r>
          </w:p>
        </w:tc>
        <w:tc>
          <w:tcPr>
            <w:tcW w:w="1519" w:type="dxa"/>
          </w:tcPr>
          <w:p w14:paraId="6AE69CC1"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2C188D6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4F4800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2E16D4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D2B297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BE2BC3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45C02E5" w14:textId="77777777" w:rsidR="00744129" w:rsidRPr="006B2793" w:rsidRDefault="00744129" w:rsidP="00744129">
            <w:pPr>
              <w:pStyle w:val="TAL"/>
              <w:tabs>
                <w:tab w:val="clear" w:pos="284"/>
                <w:tab w:val="clear" w:pos="567"/>
              </w:tabs>
              <w:rPr>
                <w:sz w:val="16"/>
              </w:rPr>
            </w:pPr>
          </w:p>
        </w:tc>
        <w:tc>
          <w:tcPr>
            <w:tcW w:w="2038" w:type="dxa"/>
          </w:tcPr>
          <w:p w14:paraId="28E7CE67" w14:textId="77777777" w:rsidR="00744129" w:rsidRPr="006B2793" w:rsidRDefault="00744129" w:rsidP="00744129">
            <w:pPr>
              <w:pStyle w:val="TAL"/>
              <w:tabs>
                <w:tab w:val="clear" w:pos="284"/>
                <w:tab w:val="clear" w:pos="567"/>
              </w:tabs>
              <w:rPr>
                <w:sz w:val="16"/>
              </w:rPr>
            </w:pPr>
          </w:p>
        </w:tc>
        <w:tc>
          <w:tcPr>
            <w:tcW w:w="1340" w:type="dxa"/>
          </w:tcPr>
          <w:p w14:paraId="5FE61CA2"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19E55D2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F345786" w14:textId="77777777" w:rsidR="00744129" w:rsidRPr="006B2793" w:rsidRDefault="00744129" w:rsidP="00744129">
            <w:pPr>
              <w:pStyle w:val="TAL"/>
              <w:tabs>
                <w:tab w:val="clear" w:pos="284"/>
                <w:tab w:val="clear" w:pos="567"/>
              </w:tabs>
              <w:rPr>
                <w:sz w:val="16"/>
              </w:rPr>
            </w:pPr>
          </w:p>
        </w:tc>
      </w:tr>
      <w:tr w:rsidR="00744129" w:rsidRPr="00200359" w14:paraId="3A60F801" w14:textId="77777777" w:rsidTr="00744129">
        <w:tc>
          <w:tcPr>
            <w:tcW w:w="675" w:type="dxa"/>
          </w:tcPr>
          <w:p w14:paraId="5309EFAA"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3F3C376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191191</w:t>
            </w:r>
          </w:p>
        </w:tc>
        <w:tc>
          <w:tcPr>
            <w:tcW w:w="948" w:type="dxa"/>
          </w:tcPr>
          <w:p w14:paraId="0425704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B517783" w14:textId="77777777" w:rsidR="00744129" w:rsidRPr="006B2793" w:rsidRDefault="00744129" w:rsidP="00744129">
            <w:pPr>
              <w:pStyle w:val="TAL"/>
              <w:tabs>
                <w:tab w:val="clear" w:pos="284"/>
                <w:tab w:val="clear" w:pos="567"/>
              </w:tabs>
              <w:rPr>
                <w:sz w:val="16"/>
              </w:rPr>
            </w:pPr>
            <w:r w:rsidRPr="006B2793">
              <w:rPr>
                <w:sz w:val="16"/>
              </w:rPr>
              <w:t>Rel-16 CRs on Management of MDT in 5G</w:t>
            </w:r>
          </w:p>
        </w:tc>
        <w:tc>
          <w:tcPr>
            <w:tcW w:w="1519" w:type="dxa"/>
          </w:tcPr>
          <w:p w14:paraId="6F62B201"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853D34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2DC97C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3B71FA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34647A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369C9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C213F8B" w14:textId="77777777" w:rsidR="00744129" w:rsidRPr="006B2793" w:rsidRDefault="00744129" w:rsidP="00744129">
            <w:pPr>
              <w:pStyle w:val="TAL"/>
              <w:tabs>
                <w:tab w:val="clear" w:pos="284"/>
                <w:tab w:val="clear" w:pos="567"/>
              </w:tabs>
              <w:rPr>
                <w:sz w:val="16"/>
              </w:rPr>
            </w:pPr>
          </w:p>
        </w:tc>
        <w:tc>
          <w:tcPr>
            <w:tcW w:w="2038" w:type="dxa"/>
          </w:tcPr>
          <w:p w14:paraId="028F9250" w14:textId="77777777" w:rsidR="00744129" w:rsidRPr="006B2793" w:rsidRDefault="00744129" w:rsidP="00744129">
            <w:pPr>
              <w:pStyle w:val="TAL"/>
              <w:tabs>
                <w:tab w:val="clear" w:pos="284"/>
                <w:tab w:val="clear" w:pos="567"/>
              </w:tabs>
              <w:rPr>
                <w:sz w:val="16"/>
              </w:rPr>
            </w:pPr>
            <w:r w:rsidRPr="006B2793">
              <w:rPr>
                <w:sz w:val="16"/>
              </w:rPr>
              <w:t>DUMMY</w:t>
            </w:r>
          </w:p>
        </w:tc>
        <w:tc>
          <w:tcPr>
            <w:tcW w:w="1340" w:type="dxa"/>
          </w:tcPr>
          <w:p w14:paraId="58ECC03B"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0D9787F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9486BEC" w14:textId="77777777" w:rsidR="00744129" w:rsidRPr="006B2793" w:rsidRDefault="00744129" w:rsidP="00744129">
            <w:pPr>
              <w:pStyle w:val="TAL"/>
              <w:tabs>
                <w:tab w:val="clear" w:pos="284"/>
                <w:tab w:val="clear" w:pos="567"/>
              </w:tabs>
              <w:rPr>
                <w:sz w:val="16"/>
              </w:rPr>
            </w:pPr>
          </w:p>
        </w:tc>
      </w:tr>
      <w:tr w:rsidR="00744129" w:rsidRPr="00200359" w14:paraId="5CFDBB55" w14:textId="77777777" w:rsidTr="00744129">
        <w:tc>
          <w:tcPr>
            <w:tcW w:w="675" w:type="dxa"/>
          </w:tcPr>
          <w:p w14:paraId="35170BD7" w14:textId="77777777" w:rsidR="00744129" w:rsidRPr="006B2793" w:rsidRDefault="00744129" w:rsidP="00744129">
            <w:pPr>
              <w:pStyle w:val="TAL"/>
              <w:tabs>
                <w:tab w:val="clear" w:pos="284"/>
                <w:tab w:val="clear" w:pos="567"/>
              </w:tabs>
              <w:rPr>
                <w:sz w:val="16"/>
              </w:rPr>
            </w:pPr>
            <w:r w:rsidRPr="006B2793">
              <w:rPr>
                <w:sz w:val="16"/>
              </w:rPr>
              <w:t>6.1</w:t>
            </w:r>
          </w:p>
        </w:tc>
        <w:tc>
          <w:tcPr>
            <w:tcW w:w="1134" w:type="dxa"/>
          </w:tcPr>
          <w:p w14:paraId="502E09E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191195</w:t>
            </w:r>
          </w:p>
        </w:tc>
        <w:tc>
          <w:tcPr>
            <w:tcW w:w="948" w:type="dxa"/>
          </w:tcPr>
          <w:p w14:paraId="113EB1BF"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2D35A329" w14:textId="77777777" w:rsidR="00744129" w:rsidRPr="006B2793" w:rsidRDefault="00744129" w:rsidP="00744129">
            <w:pPr>
              <w:pStyle w:val="TAL"/>
              <w:tabs>
                <w:tab w:val="clear" w:pos="284"/>
                <w:tab w:val="clear" w:pos="567"/>
              </w:tabs>
              <w:rPr>
                <w:sz w:val="16"/>
              </w:rPr>
            </w:pPr>
            <w:r w:rsidRPr="006B2793">
              <w:rPr>
                <w:sz w:val="16"/>
              </w:rPr>
              <w:t>New WID on 5G management capabilities</w:t>
            </w:r>
          </w:p>
        </w:tc>
        <w:tc>
          <w:tcPr>
            <w:tcW w:w="1519" w:type="dxa"/>
          </w:tcPr>
          <w:p w14:paraId="7DC12D43"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6F26D9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D62CBE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235A14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E7A0A3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AE7F5B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FCA5DB9" w14:textId="77777777" w:rsidR="00744129" w:rsidRPr="006B2793" w:rsidRDefault="00744129" w:rsidP="00744129">
            <w:pPr>
              <w:pStyle w:val="TAL"/>
              <w:tabs>
                <w:tab w:val="clear" w:pos="284"/>
                <w:tab w:val="clear" w:pos="567"/>
              </w:tabs>
              <w:rPr>
                <w:sz w:val="16"/>
              </w:rPr>
            </w:pPr>
          </w:p>
        </w:tc>
        <w:tc>
          <w:tcPr>
            <w:tcW w:w="2038" w:type="dxa"/>
          </w:tcPr>
          <w:p w14:paraId="717A5FF1" w14:textId="77777777" w:rsidR="00744129" w:rsidRPr="006B2793" w:rsidRDefault="00744129" w:rsidP="00744129">
            <w:pPr>
              <w:pStyle w:val="TAL"/>
              <w:tabs>
                <w:tab w:val="clear" w:pos="284"/>
                <w:tab w:val="clear" w:pos="567"/>
              </w:tabs>
              <w:rPr>
                <w:sz w:val="16"/>
              </w:rPr>
            </w:pPr>
          </w:p>
        </w:tc>
        <w:tc>
          <w:tcPr>
            <w:tcW w:w="1340" w:type="dxa"/>
          </w:tcPr>
          <w:p w14:paraId="7EBF834E"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141D30C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EE47232" w14:textId="77777777" w:rsidR="00744129" w:rsidRPr="006B2793" w:rsidRDefault="00744129" w:rsidP="00744129">
            <w:pPr>
              <w:pStyle w:val="TAL"/>
              <w:tabs>
                <w:tab w:val="clear" w:pos="284"/>
                <w:tab w:val="clear" w:pos="567"/>
              </w:tabs>
              <w:rPr>
                <w:sz w:val="16"/>
              </w:rPr>
            </w:pPr>
          </w:p>
        </w:tc>
      </w:tr>
      <w:tr w:rsidR="00744129" w:rsidRPr="00200359" w14:paraId="43F59A74" w14:textId="77777777" w:rsidTr="00744129">
        <w:tc>
          <w:tcPr>
            <w:tcW w:w="675" w:type="dxa"/>
          </w:tcPr>
          <w:p w14:paraId="0D089D8C" w14:textId="77777777" w:rsidR="00744129" w:rsidRPr="006B2793" w:rsidRDefault="00744129" w:rsidP="00744129">
            <w:pPr>
              <w:pStyle w:val="TAL"/>
              <w:tabs>
                <w:tab w:val="clear" w:pos="284"/>
                <w:tab w:val="clear" w:pos="567"/>
              </w:tabs>
              <w:rPr>
                <w:sz w:val="16"/>
              </w:rPr>
            </w:pPr>
            <w:r w:rsidRPr="006B2793">
              <w:rPr>
                <w:sz w:val="16"/>
              </w:rPr>
              <w:t>6.2</w:t>
            </w:r>
          </w:p>
        </w:tc>
        <w:tc>
          <w:tcPr>
            <w:tcW w:w="1134" w:type="dxa"/>
          </w:tcPr>
          <w:p w14:paraId="1E90CC6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191193</w:t>
            </w:r>
          </w:p>
        </w:tc>
        <w:tc>
          <w:tcPr>
            <w:tcW w:w="948" w:type="dxa"/>
          </w:tcPr>
          <w:p w14:paraId="33FDEB93"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2F4338AD" w14:textId="77777777" w:rsidR="00744129" w:rsidRPr="006B2793" w:rsidRDefault="00744129" w:rsidP="00744129">
            <w:pPr>
              <w:pStyle w:val="TAL"/>
              <w:tabs>
                <w:tab w:val="clear" w:pos="284"/>
                <w:tab w:val="clear" w:pos="567"/>
              </w:tabs>
              <w:rPr>
                <w:sz w:val="16"/>
              </w:rPr>
            </w:pPr>
            <w:r w:rsidRPr="006B2793">
              <w:rPr>
                <w:sz w:val="16"/>
              </w:rPr>
              <w:t>Revised WID Energy Efficiency of 5G</w:t>
            </w:r>
          </w:p>
        </w:tc>
        <w:tc>
          <w:tcPr>
            <w:tcW w:w="1519" w:type="dxa"/>
          </w:tcPr>
          <w:p w14:paraId="40E20942"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A89FC9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AAC485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E5FBB0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99790D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9CDEB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B185B42"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2071D1D7" w14:textId="77777777" w:rsidR="00744129" w:rsidRPr="006B2793" w:rsidRDefault="00744129" w:rsidP="00744129">
            <w:pPr>
              <w:pStyle w:val="TAL"/>
              <w:tabs>
                <w:tab w:val="clear" w:pos="284"/>
                <w:tab w:val="clear" w:pos="567"/>
              </w:tabs>
              <w:rPr>
                <w:sz w:val="16"/>
              </w:rPr>
            </w:pPr>
            <w:r w:rsidRPr="006B2793">
              <w:rPr>
                <w:sz w:val="16"/>
              </w:rPr>
              <w:t>EE_5G</w:t>
            </w:r>
          </w:p>
        </w:tc>
        <w:tc>
          <w:tcPr>
            <w:tcW w:w="1340" w:type="dxa"/>
          </w:tcPr>
          <w:p w14:paraId="498BD715"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14C7206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632550D" w14:textId="77777777" w:rsidR="00744129" w:rsidRPr="006B2793" w:rsidRDefault="00744129" w:rsidP="00744129">
            <w:pPr>
              <w:pStyle w:val="TAL"/>
              <w:tabs>
                <w:tab w:val="clear" w:pos="284"/>
                <w:tab w:val="clear" w:pos="567"/>
              </w:tabs>
              <w:rPr>
                <w:sz w:val="16"/>
              </w:rPr>
            </w:pPr>
          </w:p>
        </w:tc>
      </w:tr>
      <w:tr w:rsidR="00744129" w:rsidRPr="00200359" w14:paraId="69AFDAD6" w14:textId="77777777" w:rsidTr="00744129">
        <w:tc>
          <w:tcPr>
            <w:tcW w:w="675" w:type="dxa"/>
          </w:tcPr>
          <w:p w14:paraId="40333FF6" w14:textId="77777777" w:rsidR="00744129" w:rsidRPr="006B2793" w:rsidRDefault="00744129" w:rsidP="00744129">
            <w:pPr>
              <w:pStyle w:val="TAL"/>
              <w:tabs>
                <w:tab w:val="clear" w:pos="284"/>
                <w:tab w:val="clear" w:pos="567"/>
              </w:tabs>
              <w:rPr>
                <w:sz w:val="16"/>
              </w:rPr>
            </w:pPr>
            <w:r w:rsidRPr="006B2793">
              <w:rPr>
                <w:sz w:val="16"/>
              </w:rPr>
              <w:t>6.2</w:t>
            </w:r>
          </w:p>
        </w:tc>
        <w:tc>
          <w:tcPr>
            <w:tcW w:w="1134" w:type="dxa"/>
          </w:tcPr>
          <w:p w14:paraId="0929A8D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191194</w:t>
            </w:r>
          </w:p>
        </w:tc>
        <w:tc>
          <w:tcPr>
            <w:tcW w:w="948" w:type="dxa"/>
          </w:tcPr>
          <w:p w14:paraId="1E3E3BB6"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54856A2A" w14:textId="77777777" w:rsidR="00744129" w:rsidRPr="006B2793" w:rsidRDefault="00744129" w:rsidP="00744129">
            <w:pPr>
              <w:pStyle w:val="TAL"/>
              <w:tabs>
                <w:tab w:val="clear" w:pos="284"/>
                <w:tab w:val="clear" w:pos="567"/>
              </w:tabs>
              <w:rPr>
                <w:sz w:val="16"/>
              </w:rPr>
            </w:pPr>
            <w:r w:rsidRPr="006B2793">
              <w:rPr>
                <w:sz w:val="16"/>
              </w:rPr>
              <w:t>Revised WID Network policy management for mobile networks based on NFV scenarios</w:t>
            </w:r>
          </w:p>
        </w:tc>
        <w:tc>
          <w:tcPr>
            <w:tcW w:w="1519" w:type="dxa"/>
          </w:tcPr>
          <w:p w14:paraId="1D46BE2D"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DFA93E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1099AD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885858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560E6C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181826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074B921"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8EF0FA9" w14:textId="77777777" w:rsidR="00744129" w:rsidRPr="006B2793" w:rsidRDefault="00744129" w:rsidP="00744129">
            <w:pPr>
              <w:pStyle w:val="TAL"/>
              <w:tabs>
                <w:tab w:val="clear" w:pos="284"/>
                <w:tab w:val="clear" w:pos="567"/>
              </w:tabs>
              <w:rPr>
                <w:sz w:val="16"/>
              </w:rPr>
            </w:pPr>
            <w:r w:rsidRPr="006B2793">
              <w:rPr>
                <w:sz w:val="16"/>
              </w:rPr>
              <w:t>NETPOL</w:t>
            </w:r>
          </w:p>
        </w:tc>
        <w:tc>
          <w:tcPr>
            <w:tcW w:w="1340" w:type="dxa"/>
          </w:tcPr>
          <w:p w14:paraId="6638BD14"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29BA9DA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73FE7E3" w14:textId="77777777" w:rsidR="00744129" w:rsidRPr="006B2793" w:rsidRDefault="00744129" w:rsidP="00744129">
            <w:pPr>
              <w:pStyle w:val="TAL"/>
              <w:tabs>
                <w:tab w:val="clear" w:pos="284"/>
                <w:tab w:val="clear" w:pos="567"/>
              </w:tabs>
              <w:rPr>
                <w:sz w:val="16"/>
              </w:rPr>
            </w:pPr>
          </w:p>
        </w:tc>
      </w:tr>
      <w:tr w:rsidR="00744129" w:rsidRPr="00200359" w14:paraId="622807BD" w14:textId="77777777" w:rsidTr="00744129">
        <w:tc>
          <w:tcPr>
            <w:tcW w:w="675" w:type="dxa"/>
          </w:tcPr>
          <w:p w14:paraId="1A6B28D3" w14:textId="77777777" w:rsidR="00744129" w:rsidRPr="006B2793" w:rsidRDefault="00744129" w:rsidP="00744129">
            <w:pPr>
              <w:pStyle w:val="TAL"/>
              <w:tabs>
                <w:tab w:val="clear" w:pos="284"/>
                <w:tab w:val="clear" w:pos="567"/>
              </w:tabs>
              <w:rPr>
                <w:sz w:val="16"/>
              </w:rPr>
            </w:pPr>
            <w:r w:rsidRPr="006B2793">
              <w:rPr>
                <w:sz w:val="16"/>
              </w:rPr>
              <w:lastRenderedPageBreak/>
              <w:t>6.2</w:t>
            </w:r>
          </w:p>
        </w:tc>
        <w:tc>
          <w:tcPr>
            <w:tcW w:w="1134" w:type="dxa"/>
          </w:tcPr>
          <w:p w14:paraId="1C09DB6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191196</w:t>
            </w:r>
          </w:p>
        </w:tc>
        <w:tc>
          <w:tcPr>
            <w:tcW w:w="948" w:type="dxa"/>
          </w:tcPr>
          <w:p w14:paraId="4132D376"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55E735ED" w14:textId="77777777" w:rsidR="00744129" w:rsidRPr="006B2793" w:rsidRDefault="00744129" w:rsidP="00744129">
            <w:pPr>
              <w:pStyle w:val="TAL"/>
              <w:tabs>
                <w:tab w:val="clear" w:pos="284"/>
                <w:tab w:val="clear" w:pos="567"/>
              </w:tabs>
              <w:rPr>
                <w:sz w:val="16"/>
              </w:rPr>
            </w:pPr>
            <w:r w:rsidRPr="006B2793">
              <w:rPr>
                <w:sz w:val="16"/>
              </w:rPr>
              <w:t>Revised WID Management Aspects of 5G Service-Level Agreement</w:t>
            </w:r>
          </w:p>
        </w:tc>
        <w:tc>
          <w:tcPr>
            <w:tcW w:w="1519" w:type="dxa"/>
          </w:tcPr>
          <w:p w14:paraId="220C99B2"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5870F7E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0E392F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589E81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699BCD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2ED193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CECCF15"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3D147BF" w14:textId="77777777" w:rsidR="00744129" w:rsidRPr="006B2793" w:rsidRDefault="00744129" w:rsidP="00744129">
            <w:pPr>
              <w:pStyle w:val="TAL"/>
              <w:tabs>
                <w:tab w:val="clear" w:pos="284"/>
                <w:tab w:val="clear" w:pos="567"/>
              </w:tabs>
              <w:rPr>
                <w:sz w:val="16"/>
              </w:rPr>
            </w:pPr>
            <w:r w:rsidRPr="006B2793">
              <w:rPr>
                <w:sz w:val="16"/>
              </w:rPr>
              <w:t>MA5SLA</w:t>
            </w:r>
          </w:p>
        </w:tc>
        <w:tc>
          <w:tcPr>
            <w:tcW w:w="1340" w:type="dxa"/>
          </w:tcPr>
          <w:p w14:paraId="1EBA529D"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6D001DE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8885B6C" w14:textId="77777777" w:rsidR="00744129" w:rsidRPr="006B2793" w:rsidRDefault="00744129" w:rsidP="00744129">
            <w:pPr>
              <w:pStyle w:val="TAL"/>
              <w:tabs>
                <w:tab w:val="clear" w:pos="284"/>
                <w:tab w:val="clear" w:pos="567"/>
              </w:tabs>
              <w:rPr>
                <w:sz w:val="16"/>
              </w:rPr>
            </w:pPr>
          </w:p>
        </w:tc>
      </w:tr>
      <w:tr w:rsidR="00744129" w:rsidRPr="00200359" w14:paraId="2A4905AC" w14:textId="77777777" w:rsidTr="00744129">
        <w:tc>
          <w:tcPr>
            <w:tcW w:w="675" w:type="dxa"/>
          </w:tcPr>
          <w:p w14:paraId="34BDBEC5" w14:textId="77777777" w:rsidR="00744129" w:rsidRPr="006B2793" w:rsidRDefault="00744129" w:rsidP="00744129">
            <w:pPr>
              <w:pStyle w:val="TAL"/>
              <w:tabs>
                <w:tab w:val="clear" w:pos="284"/>
                <w:tab w:val="clear" w:pos="567"/>
              </w:tabs>
              <w:rPr>
                <w:sz w:val="16"/>
              </w:rPr>
            </w:pPr>
            <w:r w:rsidRPr="006B2793">
              <w:rPr>
                <w:sz w:val="16"/>
              </w:rPr>
              <w:t>6.3</w:t>
            </w:r>
          </w:p>
        </w:tc>
        <w:tc>
          <w:tcPr>
            <w:tcW w:w="1134" w:type="dxa"/>
          </w:tcPr>
          <w:p w14:paraId="6E4C4EA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191192</w:t>
            </w:r>
          </w:p>
        </w:tc>
        <w:tc>
          <w:tcPr>
            <w:tcW w:w="948" w:type="dxa"/>
          </w:tcPr>
          <w:p w14:paraId="00713FC6" w14:textId="77777777" w:rsidR="00744129" w:rsidRPr="006B2793" w:rsidRDefault="00744129" w:rsidP="00744129">
            <w:pPr>
              <w:pStyle w:val="TAL"/>
              <w:tabs>
                <w:tab w:val="clear" w:pos="284"/>
                <w:tab w:val="clear" w:pos="567"/>
              </w:tabs>
              <w:rPr>
                <w:sz w:val="16"/>
              </w:rPr>
            </w:pPr>
            <w:r w:rsidRPr="006B2793">
              <w:rPr>
                <w:sz w:val="16"/>
              </w:rPr>
              <w:t>SID NEW</w:t>
            </w:r>
          </w:p>
        </w:tc>
        <w:tc>
          <w:tcPr>
            <w:tcW w:w="2188" w:type="dxa"/>
          </w:tcPr>
          <w:p w14:paraId="13A834EC" w14:textId="77777777" w:rsidR="00744129" w:rsidRPr="006B2793" w:rsidRDefault="00744129" w:rsidP="00744129">
            <w:pPr>
              <w:pStyle w:val="TAL"/>
              <w:tabs>
                <w:tab w:val="clear" w:pos="284"/>
                <w:tab w:val="clear" w:pos="567"/>
              </w:tabs>
              <w:rPr>
                <w:sz w:val="16"/>
              </w:rPr>
            </w:pPr>
            <w:r w:rsidRPr="006B2793">
              <w:rPr>
                <w:sz w:val="16"/>
              </w:rPr>
              <w:t>New SID Study on network slice management enhancement</w:t>
            </w:r>
          </w:p>
        </w:tc>
        <w:tc>
          <w:tcPr>
            <w:tcW w:w="1519" w:type="dxa"/>
          </w:tcPr>
          <w:p w14:paraId="3702F8BC"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080D0FB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8209F5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68CDD5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514104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C113B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31E157E" w14:textId="77777777" w:rsidR="00744129" w:rsidRPr="006B2793" w:rsidRDefault="00744129" w:rsidP="00744129">
            <w:pPr>
              <w:pStyle w:val="TAL"/>
              <w:tabs>
                <w:tab w:val="clear" w:pos="284"/>
                <w:tab w:val="clear" w:pos="567"/>
              </w:tabs>
              <w:rPr>
                <w:sz w:val="16"/>
              </w:rPr>
            </w:pPr>
          </w:p>
        </w:tc>
        <w:tc>
          <w:tcPr>
            <w:tcW w:w="2038" w:type="dxa"/>
          </w:tcPr>
          <w:p w14:paraId="442B5D96" w14:textId="77777777" w:rsidR="00744129" w:rsidRPr="006B2793" w:rsidRDefault="00744129" w:rsidP="00744129">
            <w:pPr>
              <w:pStyle w:val="TAL"/>
              <w:tabs>
                <w:tab w:val="clear" w:pos="284"/>
                <w:tab w:val="clear" w:pos="567"/>
              </w:tabs>
              <w:rPr>
                <w:sz w:val="16"/>
              </w:rPr>
            </w:pPr>
          </w:p>
        </w:tc>
        <w:tc>
          <w:tcPr>
            <w:tcW w:w="1340" w:type="dxa"/>
          </w:tcPr>
          <w:p w14:paraId="4EB22306" w14:textId="77777777" w:rsidR="00744129" w:rsidRPr="006B2793" w:rsidRDefault="00744129" w:rsidP="00744129">
            <w:pPr>
              <w:pStyle w:val="TAL"/>
              <w:tabs>
                <w:tab w:val="clear" w:pos="284"/>
                <w:tab w:val="clear" w:pos="567"/>
              </w:tabs>
              <w:rPr>
                <w:sz w:val="16"/>
              </w:rPr>
            </w:pPr>
            <w:r w:rsidRPr="006B2793">
              <w:rPr>
                <w:sz w:val="16"/>
              </w:rPr>
              <w:t>Revised to SP-191338.</w:t>
            </w:r>
          </w:p>
        </w:tc>
        <w:tc>
          <w:tcPr>
            <w:tcW w:w="986" w:type="dxa"/>
          </w:tcPr>
          <w:p w14:paraId="22F68DB9"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7A7C54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191338</w:t>
            </w:r>
          </w:p>
        </w:tc>
      </w:tr>
      <w:tr w:rsidR="00744129" w:rsidRPr="00200359" w14:paraId="1717AAF5" w14:textId="77777777" w:rsidTr="00744129">
        <w:tc>
          <w:tcPr>
            <w:tcW w:w="675" w:type="dxa"/>
          </w:tcPr>
          <w:p w14:paraId="4E6B6423" w14:textId="77777777" w:rsidR="00744129" w:rsidRPr="006B2793" w:rsidRDefault="00744129" w:rsidP="00744129">
            <w:pPr>
              <w:pStyle w:val="TAL"/>
              <w:tabs>
                <w:tab w:val="clear" w:pos="284"/>
                <w:tab w:val="clear" w:pos="567"/>
              </w:tabs>
              <w:rPr>
                <w:sz w:val="16"/>
              </w:rPr>
            </w:pPr>
            <w:r w:rsidRPr="006B2793">
              <w:rPr>
                <w:sz w:val="16"/>
              </w:rPr>
              <w:t>6.3</w:t>
            </w:r>
          </w:p>
        </w:tc>
        <w:tc>
          <w:tcPr>
            <w:tcW w:w="1134" w:type="dxa"/>
          </w:tcPr>
          <w:p w14:paraId="08ED659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191338</w:t>
            </w:r>
          </w:p>
        </w:tc>
        <w:tc>
          <w:tcPr>
            <w:tcW w:w="948" w:type="dxa"/>
          </w:tcPr>
          <w:p w14:paraId="165F014A" w14:textId="77777777" w:rsidR="00744129" w:rsidRPr="006B2793" w:rsidRDefault="00744129" w:rsidP="00744129">
            <w:pPr>
              <w:pStyle w:val="TAL"/>
              <w:tabs>
                <w:tab w:val="clear" w:pos="284"/>
                <w:tab w:val="clear" w:pos="567"/>
              </w:tabs>
              <w:rPr>
                <w:sz w:val="16"/>
              </w:rPr>
            </w:pPr>
            <w:r w:rsidRPr="006B2793">
              <w:rPr>
                <w:sz w:val="16"/>
              </w:rPr>
              <w:t>SID NEW</w:t>
            </w:r>
          </w:p>
        </w:tc>
        <w:tc>
          <w:tcPr>
            <w:tcW w:w="2188" w:type="dxa"/>
          </w:tcPr>
          <w:p w14:paraId="55C12689" w14:textId="77777777" w:rsidR="00744129" w:rsidRPr="006B2793" w:rsidRDefault="00744129" w:rsidP="00744129">
            <w:pPr>
              <w:pStyle w:val="TAL"/>
              <w:tabs>
                <w:tab w:val="clear" w:pos="284"/>
                <w:tab w:val="clear" w:pos="567"/>
              </w:tabs>
              <w:rPr>
                <w:sz w:val="16"/>
              </w:rPr>
            </w:pPr>
            <w:r w:rsidRPr="006B2793">
              <w:rPr>
                <w:sz w:val="16"/>
              </w:rPr>
              <w:t>New SID Study on network slice management enhancement</w:t>
            </w:r>
          </w:p>
        </w:tc>
        <w:tc>
          <w:tcPr>
            <w:tcW w:w="1519" w:type="dxa"/>
          </w:tcPr>
          <w:p w14:paraId="6DF02784"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128D35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63F6E5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A77F37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6C4E8F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2AFEE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B830C8A" w14:textId="77777777" w:rsidR="00744129" w:rsidRPr="006B2793" w:rsidRDefault="00744129" w:rsidP="00744129">
            <w:pPr>
              <w:pStyle w:val="TAL"/>
              <w:tabs>
                <w:tab w:val="clear" w:pos="284"/>
                <w:tab w:val="clear" w:pos="567"/>
              </w:tabs>
              <w:rPr>
                <w:sz w:val="16"/>
              </w:rPr>
            </w:pPr>
          </w:p>
        </w:tc>
        <w:tc>
          <w:tcPr>
            <w:tcW w:w="2038" w:type="dxa"/>
          </w:tcPr>
          <w:p w14:paraId="2D84CB66" w14:textId="77777777" w:rsidR="00744129" w:rsidRPr="006B2793" w:rsidRDefault="00744129" w:rsidP="00744129">
            <w:pPr>
              <w:pStyle w:val="TAL"/>
              <w:tabs>
                <w:tab w:val="clear" w:pos="284"/>
                <w:tab w:val="clear" w:pos="567"/>
              </w:tabs>
              <w:rPr>
                <w:sz w:val="16"/>
              </w:rPr>
            </w:pPr>
          </w:p>
        </w:tc>
        <w:tc>
          <w:tcPr>
            <w:tcW w:w="1340" w:type="dxa"/>
          </w:tcPr>
          <w:p w14:paraId="5A7BC38C" w14:textId="77777777" w:rsidR="00744129" w:rsidRPr="006B2793" w:rsidRDefault="00744129" w:rsidP="00744129">
            <w:pPr>
              <w:pStyle w:val="TAL"/>
              <w:tabs>
                <w:tab w:val="clear" w:pos="284"/>
                <w:tab w:val="clear" w:pos="567"/>
              </w:tabs>
              <w:rPr>
                <w:sz w:val="16"/>
              </w:rPr>
            </w:pPr>
            <w:r w:rsidRPr="006B2793">
              <w:rPr>
                <w:sz w:val="16"/>
              </w:rPr>
              <w:t>Revision of SP-191192. Approved</w:t>
            </w:r>
          </w:p>
        </w:tc>
        <w:tc>
          <w:tcPr>
            <w:tcW w:w="986" w:type="dxa"/>
          </w:tcPr>
          <w:p w14:paraId="5909B43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45474F4" w14:textId="77777777" w:rsidR="00744129" w:rsidRPr="006B2793" w:rsidRDefault="00744129" w:rsidP="00744129">
            <w:pPr>
              <w:pStyle w:val="TAL"/>
              <w:tabs>
                <w:tab w:val="clear" w:pos="284"/>
                <w:tab w:val="clear" w:pos="567"/>
              </w:tabs>
              <w:rPr>
                <w:sz w:val="16"/>
              </w:rPr>
            </w:pPr>
          </w:p>
        </w:tc>
      </w:tr>
      <w:tr w:rsidR="00744129" w:rsidRPr="00200359" w14:paraId="3EBF22C3" w14:textId="77777777" w:rsidTr="00744129">
        <w:tc>
          <w:tcPr>
            <w:tcW w:w="675" w:type="dxa"/>
          </w:tcPr>
          <w:p w14:paraId="02062537"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40CE68E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191038</w:t>
            </w:r>
          </w:p>
        </w:tc>
        <w:tc>
          <w:tcPr>
            <w:tcW w:w="948" w:type="dxa"/>
          </w:tcPr>
          <w:p w14:paraId="499B290E"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6082E556" w14:textId="77777777" w:rsidR="00744129" w:rsidRPr="006B2793" w:rsidRDefault="00744129" w:rsidP="00744129">
            <w:pPr>
              <w:pStyle w:val="TAL"/>
              <w:tabs>
                <w:tab w:val="clear" w:pos="284"/>
                <w:tab w:val="clear" w:pos="567"/>
              </w:tabs>
              <w:rPr>
                <w:sz w:val="16"/>
              </w:rPr>
            </w:pPr>
            <w:r w:rsidRPr="006B2793">
              <w:rPr>
                <w:sz w:val="16"/>
              </w:rPr>
              <w:t>New WID on IMS emergency support for SNPN (IESNPN)</w:t>
            </w:r>
          </w:p>
        </w:tc>
        <w:tc>
          <w:tcPr>
            <w:tcW w:w="1519" w:type="dxa"/>
          </w:tcPr>
          <w:p w14:paraId="18A4F99F"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0C09196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41FAF8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E9D893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CA6AFA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AE0A0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CC3F016"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3DE364A" w14:textId="77777777" w:rsidR="00744129" w:rsidRPr="006B2793" w:rsidRDefault="00744129" w:rsidP="00744129">
            <w:pPr>
              <w:pStyle w:val="TAL"/>
              <w:tabs>
                <w:tab w:val="clear" w:pos="284"/>
                <w:tab w:val="clear" w:pos="567"/>
              </w:tabs>
              <w:rPr>
                <w:sz w:val="16"/>
              </w:rPr>
            </w:pPr>
          </w:p>
        </w:tc>
        <w:tc>
          <w:tcPr>
            <w:tcW w:w="1340" w:type="dxa"/>
          </w:tcPr>
          <w:p w14:paraId="0ED58B7E"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31552A6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B4986A5" w14:textId="77777777" w:rsidR="00744129" w:rsidRPr="006B2793" w:rsidRDefault="00744129" w:rsidP="00744129">
            <w:pPr>
              <w:pStyle w:val="TAL"/>
              <w:tabs>
                <w:tab w:val="clear" w:pos="284"/>
                <w:tab w:val="clear" w:pos="567"/>
              </w:tabs>
              <w:rPr>
                <w:sz w:val="16"/>
              </w:rPr>
            </w:pPr>
          </w:p>
        </w:tc>
      </w:tr>
      <w:tr w:rsidR="00744129" w:rsidRPr="00200359" w14:paraId="29B1FC1B" w14:textId="77777777" w:rsidTr="00744129">
        <w:tc>
          <w:tcPr>
            <w:tcW w:w="675" w:type="dxa"/>
          </w:tcPr>
          <w:p w14:paraId="45A55CDE"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73E89C2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191101</w:t>
            </w:r>
          </w:p>
        </w:tc>
        <w:tc>
          <w:tcPr>
            <w:tcW w:w="948" w:type="dxa"/>
          </w:tcPr>
          <w:p w14:paraId="3DBC1090"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72D4305D" w14:textId="77777777"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14:paraId="515047A3"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0FD908C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43204C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DEEC56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C18ACB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9A75C5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48F8B91" w14:textId="77777777" w:rsidR="00744129" w:rsidRPr="006B2793" w:rsidRDefault="00744129" w:rsidP="00744129">
            <w:pPr>
              <w:pStyle w:val="TAL"/>
              <w:tabs>
                <w:tab w:val="clear" w:pos="284"/>
                <w:tab w:val="clear" w:pos="567"/>
              </w:tabs>
              <w:rPr>
                <w:sz w:val="16"/>
              </w:rPr>
            </w:pPr>
          </w:p>
        </w:tc>
        <w:tc>
          <w:tcPr>
            <w:tcW w:w="2038" w:type="dxa"/>
          </w:tcPr>
          <w:p w14:paraId="01EA1877" w14:textId="77777777" w:rsidR="00744129" w:rsidRPr="006B2793" w:rsidRDefault="00744129" w:rsidP="00744129">
            <w:pPr>
              <w:pStyle w:val="TAL"/>
              <w:tabs>
                <w:tab w:val="clear" w:pos="284"/>
                <w:tab w:val="clear" w:pos="567"/>
              </w:tabs>
              <w:rPr>
                <w:sz w:val="16"/>
              </w:rPr>
            </w:pPr>
          </w:p>
        </w:tc>
        <w:tc>
          <w:tcPr>
            <w:tcW w:w="1340" w:type="dxa"/>
          </w:tcPr>
          <w:p w14:paraId="0CB93818" w14:textId="77777777" w:rsidR="00744129" w:rsidRPr="006B2793" w:rsidRDefault="00744129" w:rsidP="00744129">
            <w:pPr>
              <w:pStyle w:val="TAL"/>
              <w:tabs>
                <w:tab w:val="clear" w:pos="284"/>
                <w:tab w:val="clear" w:pos="567"/>
              </w:tabs>
              <w:rPr>
                <w:sz w:val="16"/>
              </w:rPr>
            </w:pPr>
            <w:r w:rsidRPr="006B2793">
              <w:rPr>
                <w:sz w:val="16"/>
              </w:rPr>
              <w:t>Revised to SP-191335.</w:t>
            </w:r>
          </w:p>
        </w:tc>
        <w:tc>
          <w:tcPr>
            <w:tcW w:w="986" w:type="dxa"/>
          </w:tcPr>
          <w:p w14:paraId="38A9A04D"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E77818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191335</w:t>
            </w:r>
          </w:p>
        </w:tc>
      </w:tr>
      <w:tr w:rsidR="00744129" w:rsidRPr="00200359" w14:paraId="54BECD31" w14:textId="77777777" w:rsidTr="00744129">
        <w:tc>
          <w:tcPr>
            <w:tcW w:w="675" w:type="dxa"/>
          </w:tcPr>
          <w:p w14:paraId="2C215148"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1537F6D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191335</w:t>
            </w:r>
          </w:p>
        </w:tc>
        <w:tc>
          <w:tcPr>
            <w:tcW w:w="948" w:type="dxa"/>
          </w:tcPr>
          <w:p w14:paraId="1F05A572"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36A8CC40" w14:textId="77777777"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14:paraId="04B071D2"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000B2C1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7A7BEB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94CEB3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6E992C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9B17DD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9348F5F" w14:textId="77777777" w:rsidR="00744129" w:rsidRPr="006B2793" w:rsidRDefault="00744129" w:rsidP="00744129">
            <w:pPr>
              <w:pStyle w:val="TAL"/>
              <w:tabs>
                <w:tab w:val="clear" w:pos="284"/>
                <w:tab w:val="clear" w:pos="567"/>
              </w:tabs>
              <w:rPr>
                <w:sz w:val="16"/>
              </w:rPr>
            </w:pPr>
          </w:p>
        </w:tc>
        <w:tc>
          <w:tcPr>
            <w:tcW w:w="2038" w:type="dxa"/>
          </w:tcPr>
          <w:p w14:paraId="106CFE31" w14:textId="77777777" w:rsidR="00744129" w:rsidRPr="006B2793" w:rsidRDefault="00744129" w:rsidP="00744129">
            <w:pPr>
              <w:pStyle w:val="TAL"/>
              <w:tabs>
                <w:tab w:val="clear" w:pos="284"/>
                <w:tab w:val="clear" w:pos="567"/>
              </w:tabs>
              <w:rPr>
                <w:sz w:val="16"/>
              </w:rPr>
            </w:pPr>
          </w:p>
        </w:tc>
        <w:tc>
          <w:tcPr>
            <w:tcW w:w="1340" w:type="dxa"/>
          </w:tcPr>
          <w:p w14:paraId="406046A3" w14:textId="77777777" w:rsidR="00744129" w:rsidRPr="006B2793" w:rsidRDefault="00744129" w:rsidP="00744129">
            <w:pPr>
              <w:pStyle w:val="TAL"/>
              <w:tabs>
                <w:tab w:val="clear" w:pos="284"/>
                <w:tab w:val="clear" w:pos="567"/>
              </w:tabs>
              <w:rPr>
                <w:sz w:val="16"/>
              </w:rPr>
            </w:pPr>
            <w:r w:rsidRPr="006B2793">
              <w:rPr>
                <w:sz w:val="16"/>
              </w:rPr>
              <w:t>Revision of SP-191101. Revised to SP-191369.</w:t>
            </w:r>
          </w:p>
        </w:tc>
        <w:tc>
          <w:tcPr>
            <w:tcW w:w="986" w:type="dxa"/>
          </w:tcPr>
          <w:p w14:paraId="4882B4D4"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9600C2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191369</w:t>
            </w:r>
          </w:p>
        </w:tc>
      </w:tr>
      <w:tr w:rsidR="00744129" w:rsidRPr="00200359" w14:paraId="2EF67725" w14:textId="77777777" w:rsidTr="00744129">
        <w:tc>
          <w:tcPr>
            <w:tcW w:w="675" w:type="dxa"/>
          </w:tcPr>
          <w:p w14:paraId="36D2C444"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4EC03B0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191369</w:t>
            </w:r>
          </w:p>
        </w:tc>
        <w:tc>
          <w:tcPr>
            <w:tcW w:w="948" w:type="dxa"/>
          </w:tcPr>
          <w:p w14:paraId="3FA5123F"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3AB9D626" w14:textId="77777777"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519" w:type="dxa"/>
          </w:tcPr>
          <w:p w14:paraId="065952CA"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2BC9C0D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5F7A71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8D1CC9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3A1749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401F11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98AAFFD" w14:textId="77777777" w:rsidR="00744129" w:rsidRPr="006B2793" w:rsidRDefault="00744129" w:rsidP="00744129">
            <w:pPr>
              <w:pStyle w:val="TAL"/>
              <w:tabs>
                <w:tab w:val="clear" w:pos="284"/>
                <w:tab w:val="clear" w:pos="567"/>
              </w:tabs>
              <w:rPr>
                <w:sz w:val="16"/>
              </w:rPr>
            </w:pPr>
          </w:p>
        </w:tc>
        <w:tc>
          <w:tcPr>
            <w:tcW w:w="2038" w:type="dxa"/>
          </w:tcPr>
          <w:p w14:paraId="788E2BF6" w14:textId="77777777" w:rsidR="00744129" w:rsidRPr="006B2793" w:rsidRDefault="00744129" w:rsidP="00744129">
            <w:pPr>
              <w:pStyle w:val="TAL"/>
              <w:tabs>
                <w:tab w:val="clear" w:pos="284"/>
                <w:tab w:val="clear" w:pos="567"/>
              </w:tabs>
              <w:rPr>
                <w:sz w:val="16"/>
              </w:rPr>
            </w:pPr>
          </w:p>
        </w:tc>
        <w:tc>
          <w:tcPr>
            <w:tcW w:w="1340" w:type="dxa"/>
          </w:tcPr>
          <w:p w14:paraId="01397F45" w14:textId="77777777" w:rsidR="00744129" w:rsidRPr="006B2793" w:rsidRDefault="00744129" w:rsidP="00744129">
            <w:pPr>
              <w:pStyle w:val="TAL"/>
              <w:tabs>
                <w:tab w:val="clear" w:pos="284"/>
                <w:tab w:val="clear" w:pos="567"/>
              </w:tabs>
              <w:rPr>
                <w:sz w:val="16"/>
              </w:rPr>
            </w:pPr>
            <w:r w:rsidRPr="006B2793">
              <w:rPr>
                <w:sz w:val="16"/>
              </w:rPr>
              <w:t>Revision of SP-191335. Approved</w:t>
            </w:r>
          </w:p>
        </w:tc>
        <w:tc>
          <w:tcPr>
            <w:tcW w:w="986" w:type="dxa"/>
          </w:tcPr>
          <w:p w14:paraId="15D43A2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9C6E972" w14:textId="77777777" w:rsidR="00744129" w:rsidRPr="006B2793" w:rsidRDefault="00744129" w:rsidP="00744129">
            <w:pPr>
              <w:pStyle w:val="TAL"/>
              <w:tabs>
                <w:tab w:val="clear" w:pos="284"/>
                <w:tab w:val="clear" w:pos="567"/>
              </w:tabs>
              <w:rPr>
                <w:sz w:val="16"/>
              </w:rPr>
            </w:pPr>
          </w:p>
        </w:tc>
      </w:tr>
      <w:tr w:rsidR="00744129" w:rsidRPr="00200359" w14:paraId="016D44DA" w14:textId="77777777" w:rsidTr="00744129">
        <w:tc>
          <w:tcPr>
            <w:tcW w:w="675" w:type="dxa"/>
          </w:tcPr>
          <w:p w14:paraId="40459587"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48863E6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190983</w:t>
            </w:r>
          </w:p>
        </w:tc>
        <w:tc>
          <w:tcPr>
            <w:tcW w:w="948" w:type="dxa"/>
          </w:tcPr>
          <w:p w14:paraId="61143221"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5ED417D8" w14:textId="77777777" w:rsidR="00744129" w:rsidRPr="006B2793" w:rsidRDefault="00744129" w:rsidP="00744129">
            <w:pPr>
              <w:pStyle w:val="TAL"/>
              <w:tabs>
                <w:tab w:val="clear" w:pos="284"/>
                <w:tab w:val="clear" w:pos="567"/>
              </w:tabs>
              <w:rPr>
                <w:sz w:val="16"/>
              </w:rPr>
            </w:pPr>
            <w:r w:rsidRPr="006B2793">
              <w:rPr>
                <w:sz w:val="16"/>
              </w:rPr>
              <w:t>New WID: Lawful Interception Rel-17</w:t>
            </w:r>
          </w:p>
        </w:tc>
        <w:tc>
          <w:tcPr>
            <w:tcW w:w="1519" w:type="dxa"/>
          </w:tcPr>
          <w:p w14:paraId="09A39CFA" w14:textId="77777777"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14:paraId="64C9DEB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F70E4C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9063E4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F90E1C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433101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5FC6EE4"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036C6F8" w14:textId="77777777" w:rsidR="00744129" w:rsidRPr="006B2793" w:rsidRDefault="00744129" w:rsidP="00744129">
            <w:pPr>
              <w:pStyle w:val="TAL"/>
              <w:tabs>
                <w:tab w:val="clear" w:pos="284"/>
                <w:tab w:val="clear" w:pos="567"/>
              </w:tabs>
              <w:rPr>
                <w:sz w:val="16"/>
              </w:rPr>
            </w:pPr>
          </w:p>
        </w:tc>
        <w:tc>
          <w:tcPr>
            <w:tcW w:w="1340" w:type="dxa"/>
          </w:tcPr>
          <w:p w14:paraId="107BDD08" w14:textId="77777777" w:rsidR="00744129" w:rsidRPr="006B2793" w:rsidRDefault="00744129" w:rsidP="00744129">
            <w:pPr>
              <w:pStyle w:val="TAL"/>
              <w:tabs>
                <w:tab w:val="clear" w:pos="284"/>
                <w:tab w:val="clear" w:pos="567"/>
              </w:tabs>
              <w:rPr>
                <w:sz w:val="16"/>
              </w:rPr>
            </w:pPr>
            <w:r w:rsidRPr="006B2793">
              <w:rPr>
                <w:sz w:val="16"/>
              </w:rPr>
              <w:t>Revised to SP-191337.</w:t>
            </w:r>
          </w:p>
        </w:tc>
        <w:tc>
          <w:tcPr>
            <w:tcW w:w="986" w:type="dxa"/>
          </w:tcPr>
          <w:p w14:paraId="7ADB3393"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6568D0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191337</w:t>
            </w:r>
          </w:p>
        </w:tc>
      </w:tr>
      <w:tr w:rsidR="00744129" w:rsidRPr="00200359" w14:paraId="27543476" w14:textId="77777777" w:rsidTr="00744129">
        <w:tc>
          <w:tcPr>
            <w:tcW w:w="675" w:type="dxa"/>
          </w:tcPr>
          <w:p w14:paraId="57F7039C"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3A525C2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191337</w:t>
            </w:r>
          </w:p>
        </w:tc>
        <w:tc>
          <w:tcPr>
            <w:tcW w:w="948" w:type="dxa"/>
          </w:tcPr>
          <w:p w14:paraId="04A6195E"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7327CC6A" w14:textId="77777777" w:rsidR="00744129" w:rsidRPr="006B2793" w:rsidRDefault="00744129" w:rsidP="00744129">
            <w:pPr>
              <w:pStyle w:val="TAL"/>
              <w:tabs>
                <w:tab w:val="clear" w:pos="284"/>
                <w:tab w:val="clear" w:pos="567"/>
              </w:tabs>
              <w:rPr>
                <w:sz w:val="16"/>
              </w:rPr>
            </w:pPr>
            <w:r w:rsidRPr="006B2793">
              <w:rPr>
                <w:sz w:val="16"/>
              </w:rPr>
              <w:t>New WID: Lawful Interception Rel-17</w:t>
            </w:r>
          </w:p>
        </w:tc>
        <w:tc>
          <w:tcPr>
            <w:tcW w:w="1519" w:type="dxa"/>
          </w:tcPr>
          <w:p w14:paraId="58D9F139" w14:textId="77777777"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14:paraId="3C07F52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854535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60D6A8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BBD5D1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AA837B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26DEF34"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E7E4634" w14:textId="77777777" w:rsidR="00744129" w:rsidRPr="006B2793" w:rsidRDefault="00744129" w:rsidP="00744129">
            <w:pPr>
              <w:pStyle w:val="TAL"/>
              <w:tabs>
                <w:tab w:val="clear" w:pos="284"/>
                <w:tab w:val="clear" w:pos="567"/>
              </w:tabs>
              <w:rPr>
                <w:sz w:val="16"/>
              </w:rPr>
            </w:pPr>
          </w:p>
        </w:tc>
        <w:tc>
          <w:tcPr>
            <w:tcW w:w="1340" w:type="dxa"/>
          </w:tcPr>
          <w:p w14:paraId="6D580816" w14:textId="77777777" w:rsidR="00744129" w:rsidRPr="006B2793" w:rsidRDefault="00744129" w:rsidP="00744129">
            <w:pPr>
              <w:pStyle w:val="TAL"/>
              <w:tabs>
                <w:tab w:val="clear" w:pos="284"/>
                <w:tab w:val="clear" w:pos="567"/>
              </w:tabs>
              <w:rPr>
                <w:sz w:val="16"/>
              </w:rPr>
            </w:pPr>
            <w:r w:rsidRPr="006B2793">
              <w:rPr>
                <w:sz w:val="16"/>
              </w:rPr>
              <w:t>Revision of SP-190983. Approved</w:t>
            </w:r>
          </w:p>
        </w:tc>
        <w:tc>
          <w:tcPr>
            <w:tcW w:w="986" w:type="dxa"/>
          </w:tcPr>
          <w:p w14:paraId="653B33F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B45943A" w14:textId="77777777" w:rsidR="00744129" w:rsidRPr="006B2793" w:rsidRDefault="00744129" w:rsidP="00744129">
            <w:pPr>
              <w:pStyle w:val="TAL"/>
              <w:tabs>
                <w:tab w:val="clear" w:pos="284"/>
                <w:tab w:val="clear" w:pos="567"/>
              </w:tabs>
              <w:rPr>
                <w:sz w:val="16"/>
              </w:rPr>
            </w:pPr>
          </w:p>
        </w:tc>
      </w:tr>
      <w:tr w:rsidR="00744129" w:rsidRPr="00200359" w14:paraId="78439CDF" w14:textId="77777777" w:rsidTr="00744129">
        <w:tc>
          <w:tcPr>
            <w:tcW w:w="675" w:type="dxa"/>
          </w:tcPr>
          <w:p w14:paraId="646D5FF7"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5307836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191105</w:t>
            </w:r>
          </w:p>
        </w:tc>
        <w:tc>
          <w:tcPr>
            <w:tcW w:w="948" w:type="dxa"/>
          </w:tcPr>
          <w:p w14:paraId="62493693"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2DBF80AB" w14:textId="77777777" w:rsidR="00744129" w:rsidRPr="006B2793" w:rsidRDefault="00744129" w:rsidP="00744129">
            <w:pPr>
              <w:pStyle w:val="TAL"/>
              <w:tabs>
                <w:tab w:val="clear" w:pos="284"/>
                <w:tab w:val="clear" w:pos="567"/>
              </w:tabs>
              <w:rPr>
                <w:sz w:val="16"/>
              </w:rPr>
            </w:pPr>
            <w:r w:rsidRPr="006B2793">
              <w:rPr>
                <w:sz w:val="16"/>
              </w:rPr>
              <w:t>New WID on Architecture for enabling Edge Applications</w:t>
            </w:r>
          </w:p>
        </w:tc>
        <w:tc>
          <w:tcPr>
            <w:tcW w:w="1519" w:type="dxa"/>
          </w:tcPr>
          <w:p w14:paraId="26B7DCBD"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769C167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171BA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A8D1E6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2D4207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EEF822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55FE54F" w14:textId="77777777" w:rsidR="00744129" w:rsidRPr="006B2793" w:rsidRDefault="00744129" w:rsidP="00744129">
            <w:pPr>
              <w:pStyle w:val="TAL"/>
              <w:tabs>
                <w:tab w:val="clear" w:pos="284"/>
                <w:tab w:val="clear" w:pos="567"/>
              </w:tabs>
              <w:rPr>
                <w:sz w:val="16"/>
              </w:rPr>
            </w:pPr>
          </w:p>
        </w:tc>
        <w:tc>
          <w:tcPr>
            <w:tcW w:w="2038" w:type="dxa"/>
          </w:tcPr>
          <w:p w14:paraId="5AECDFD0" w14:textId="77777777" w:rsidR="00744129" w:rsidRPr="006B2793" w:rsidRDefault="00744129" w:rsidP="00744129">
            <w:pPr>
              <w:pStyle w:val="TAL"/>
              <w:tabs>
                <w:tab w:val="clear" w:pos="284"/>
                <w:tab w:val="clear" w:pos="567"/>
              </w:tabs>
              <w:rPr>
                <w:sz w:val="16"/>
              </w:rPr>
            </w:pPr>
          </w:p>
        </w:tc>
        <w:tc>
          <w:tcPr>
            <w:tcW w:w="1340" w:type="dxa"/>
          </w:tcPr>
          <w:p w14:paraId="4C531FC7" w14:textId="77777777" w:rsidR="00744129" w:rsidRPr="006B2793" w:rsidRDefault="00744129" w:rsidP="00744129">
            <w:pPr>
              <w:pStyle w:val="TAL"/>
              <w:tabs>
                <w:tab w:val="clear" w:pos="284"/>
                <w:tab w:val="clear" w:pos="567"/>
              </w:tabs>
              <w:rPr>
                <w:sz w:val="16"/>
              </w:rPr>
            </w:pPr>
            <w:r w:rsidRPr="006B2793">
              <w:rPr>
                <w:sz w:val="16"/>
              </w:rPr>
              <w:t>Revised to SP-191336.</w:t>
            </w:r>
          </w:p>
        </w:tc>
        <w:tc>
          <w:tcPr>
            <w:tcW w:w="986" w:type="dxa"/>
          </w:tcPr>
          <w:p w14:paraId="2BF700BE"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DE43EA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191336</w:t>
            </w:r>
          </w:p>
        </w:tc>
      </w:tr>
      <w:tr w:rsidR="00744129" w:rsidRPr="00200359" w14:paraId="27C7A0F1" w14:textId="77777777" w:rsidTr="00744129">
        <w:tc>
          <w:tcPr>
            <w:tcW w:w="675" w:type="dxa"/>
          </w:tcPr>
          <w:p w14:paraId="54E616EA"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1A09EB3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191336</w:t>
            </w:r>
          </w:p>
        </w:tc>
        <w:tc>
          <w:tcPr>
            <w:tcW w:w="948" w:type="dxa"/>
          </w:tcPr>
          <w:p w14:paraId="09929A5E"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5838D0C1" w14:textId="77777777" w:rsidR="00744129" w:rsidRPr="006B2793" w:rsidRDefault="00744129" w:rsidP="00744129">
            <w:pPr>
              <w:pStyle w:val="TAL"/>
              <w:tabs>
                <w:tab w:val="clear" w:pos="284"/>
                <w:tab w:val="clear" w:pos="567"/>
              </w:tabs>
              <w:rPr>
                <w:sz w:val="16"/>
              </w:rPr>
            </w:pPr>
            <w:r w:rsidRPr="006B2793">
              <w:rPr>
                <w:sz w:val="16"/>
              </w:rPr>
              <w:t>New WID on Architecture for enabling Edge Applications</w:t>
            </w:r>
          </w:p>
        </w:tc>
        <w:tc>
          <w:tcPr>
            <w:tcW w:w="1519" w:type="dxa"/>
          </w:tcPr>
          <w:p w14:paraId="16AD5654"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12D5A2A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CE3EE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B501A6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B10DBC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CB066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7C26DD9" w14:textId="77777777" w:rsidR="00744129" w:rsidRPr="006B2793" w:rsidRDefault="00744129" w:rsidP="00744129">
            <w:pPr>
              <w:pStyle w:val="TAL"/>
              <w:tabs>
                <w:tab w:val="clear" w:pos="284"/>
                <w:tab w:val="clear" w:pos="567"/>
              </w:tabs>
              <w:rPr>
                <w:sz w:val="16"/>
              </w:rPr>
            </w:pPr>
          </w:p>
        </w:tc>
        <w:tc>
          <w:tcPr>
            <w:tcW w:w="2038" w:type="dxa"/>
          </w:tcPr>
          <w:p w14:paraId="38FCE730" w14:textId="77777777" w:rsidR="00744129" w:rsidRPr="006B2793" w:rsidRDefault="00744129" w:rsidP="00744129">
            <w:pPr>
              <w:pStyle w:val="TAL"/>
              <w:tabs>
                <w:tab w:val="clear" w:pos="284"/>
                <w:tab w:val="clear" w:pos="567"/>
              </w:tabs>
              <w:rPr>
                <w:sz w:val="16"/>
              </w:rPr>
            </w:pPr>
          </w:p>
        </w:tc>
        <w:tc>
          <w:tcPr>
            <w:tcW w:w="1340" w:type="dxa"/>
          </w:tcPr>
          <w:p w14:paraId="593DEF9B" w14:textId="77777777" w:rsidR="00744129" w:rsidRPr="006B2793" w:rsidRDefault="00744129" w:rsidP="00744129">
            <w:pPr>
              <w:pStyle w:val="TAL"/>
              <w:tabs>
                <w:tab w:val="clear" w:pos="284"/>
                <w:tab w:val="clear" w:pos="567"/>
              </w:tabs>
              <w:rPr>
                <w:sz w:val="16"/>
              </w:rPr>
            </w:pPr>
            <w:r w:rsidRPr="006B2793">
              <w:rPr>
                <w:sz w:val="16"/>
              </w:rPr>
              <w:t>Revision of SP-191105. Approved</w:t>
            </w:r>
          </w:p>
        </w:tc>
        <w:tc>
          <w:tcPr>
            <w:tcW w:w="986" w:type="dxa"/>
          </w:tcPr>
          <w:p w14:paraId="381DFEF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1CB8559" w14:textId="77777777" w:rsidR="00744129" w:rsidRPr="006B2793" w:rsidRDefault="00744129" w:rsidP="00744129">
            <w:pPr>
              <w:pStyle w:val="TAL"/>
              <w:tabs>
                <w:tab w:val="clear" w:pos="284"/>
                <w:tab w:val="clear" w:pos="567"/>
              </w:tabs>
              <w:rPr>
                <w:sz w:val="16"/>
              </w:rPr>
            </w:pPr>
          </w:p>
        </w:tc>
      </w:tr>
      <w:tr w:rsidR="00744129" w:rsidRPr="00200359" w14:paraId="0070051C" w14:textId="77777777" w:rsidTr="00744129">
        <w:tc>
          <w:tcPr>
            <w:tcW w:w="675" w:type="dxa"/>
          </w:tcPr>
          <w:p w14:paraId="30760FE6"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3C4CB5E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191106</w:t>
            </w:r>
          </w:p>
        </w:tc>
        <w:tc>
          <w:tcPr>
            <w:tcW w:w="948" w:type="dxa"/>
          </w:tcPr>
          <w:p w14:paraId="65EC6152"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385E7C47" w14:textId="77777777" w:rsidR="00744129" w:rsidRPr="006B2793" w:rsidRDefault="00744129" w:rsidP="00744129">
            <w:pPr>
              <w:pStyle w:val="TAL"/>
              <w:tabs>
                <w:tab w:val="clear" w:pos="284"/>
                <w:tab w:val="clear" w:pos="567"/>
              </w:tabs>
              <w:rPr>
                <w:sz w:val="16"/>
              </w:rPr>
            </w:pPr>
            <w:r w:rsidRPr="006B2793">
              <w:rPr>
                <w:sz w:val="16"/>
              </w:rPr>
              <w:t>New WID on enhancements for functional architecture and information flows for Mission Critical Data</w:t>
            </w:r>
          </w:p>
        </w:tc>
        <w:tc>
          <w:tcPr>
            <w:tcW w:w="1519" w:type="dxa"/>
          </w:tcPr>
          <w:p w14:paraId="1BD28271"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75E2E9F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35819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8B8686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588F66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261AAD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7E45A70" w14:textId="77777777" w:rsidR="00744129" w:rsidRPr="006B2793" w:rsidRDefault="00744129" w:rsidP="00744129">
            <w:pPr>
              <w:pStyle w:val="TAL"/>
              <w:tabs>
                <w:tab w:val="clear" w:pos="284"/>
                <w:tab w:val="clear" w:pos="567"/>
              </w:tabs>
              <w:rPr>
                <w:sz w:val="16"/>
              </w:rPr>
            </w:pPr>
          </w:p>
        </w:tc>
        <w:tc>
          <w:tcPr>
            <w:tcW w:w="2038" w:type="dxa"/>
          </w:tcPr>
          <w:p w14:paraId="3E6E7472" w14:textId="77777777" w:rsidR="00744129" w:rsidRPr="006B2793" w:rsidRDefault="00744129" w:rsidP="00744129">
            <w:pPr>
              <w:pStyle w:val="TAL"/>
              <w:tabs>
                <w:tab w:val="clear" w:pos="284"/>
                <w:tab w:val="clear" w:pos="567"/>
              </w:tabs>
              <w:rPr>
                <w:sz w:val="16"/>
              </w:rPr>
            </w:pPr>
          </w:p>
        </w:tc>
        <w:tc>
          <w:tcPr>
            <w:tcW w:w="1340" w:type="dxa"/>
          </w:tcPr>
          <w:p w14:paraId="2E7619A0"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03C1CB4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CA0D09E" w14:textId="77777777" w:rsidR="00744129" w:rsidRPr="006B2793" w:rsidRDefault="00744129" w:rsidP="00744129">
            <w:pPr>
              <w:pStyle w:val="TAL"/>
              <w:tabs>
                <w:tab w:val="clear" w:pos="284"/>
                <w:tab w:val="clear" w:pos="567"/>
              </w:tabs>
              <w:rPr>
                <w:sz w:val="16"/>
              </w:rPr>
            </w:pPr>
          </w:p>
        </w:tc>
      </w:tr>
      <w:tr w:rsidR="00744129" w:rsidRPr="00200359" w14:paraId="29D41DFA" w14:textId="77777777" w:rsidTr="00744129">
        <w:tc>
          <w:tcPr>
            <w:tcW w:w="675" w:type="dxa"/>
          </w:tcPr>
          <w:p w14:paraId="6480B020"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37F1BB3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191128</w:t>
            </w:r>
          </w:p>
        </w:tc>
        <w:tc>
          <w:tcPr>
            <w:tcW w:w="948" w:type="dxa"/>
          </w:tcPr>
          <w:p w14:paraId="4FA8922F"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10FD076B" w14:textId="77777777" w:rsidR="00744129" w:rsidRPr="006B2793" w:rsidRDefault="00744129" w:rsidP="00744129">
            <w:pPr>
              <w:pStyle w:val="TAL"/>
              <w:tabs>
                <w:tab w:val="clear" w:pos="284"/>
                <w:tab w:val="clear" w:pos="567"/>
              </w:tabs>
              <w:rPr>
                <w:sz w:val="16"/>
              </w:rPr>
            </w:pPr>
            <w:r w:rsidRPr="006B2793">
              <w:rPr>
                <w:sz w:val="16"/>
              </w:rPr>
              <w:t>New WID on Security Assurance Specification for IMS</w:t>
            </w:r>
          </w:p>
        </w:tc>
        <w:tc>
          <w:tcPr>
            <w:tcW w:w="1519" w:type="dxa"/>
          </w:tcPr>
          <w:p w14:paraId="56124E64"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175626D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F1D287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CA69B6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EA4720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5B7EFA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C72BE54" w14:textId="77777777" w:rsidR="00744129" w:rsidRPr="006B2793" w:rsidRDefault="00744129" w:rsidP="00744129">
            <w:pPr>
              <w:pStyle w:val="TAL"/>
              <w:tabs>
                <w:tab w:val="clear" w:pos="284"/>
                <w:tab w:val="clear" w:pos="567"/>
              </w:tabs>
              <w:rPr>
                <w:sz w:val="16"/>
              </w:rPr>
            </w:pPr>
          </w:p>
        </w:tc>
        <w:tc>
          <w:tcPr>
            <w:tcW w:w="2038" w:type="dxa"/>
          </w:tcPr>
          <w:p w14:paraId="78FC675E" w14:textId="77777777" w:rsidR="00744129" w:rsidRPr="006B2793" w:rsidRDefault="00744129" w:rsidP="00744129">
            <w:pPr>
              <w:pStyle w:val="TAL"/>
              <w:tabs>
                <w:tab w:val="clear" w:pos="284"/>
                <w:tab w:val="clear" w:pos="567"/>
              </w:tabs>
              <w:rPr>
                <w:sz w:val="16"/>
              </w:rPr>
            </w:pPr>
          </w:p>
        </w:tc>
        <w:tc>
          <w:tcPr>
            <w:tcW w:w="1340" w:type="dxa"/>
          </w:tcPr>
          <w:p w14:paraId="06166C99"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2550EF5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CFABA91" w14:textId="77777777" w:rsidR="00744129" w:rsidRPr="006B2793" w:rsidRDefault="00744129" w:rsidP="00744129">
            <w:pPr>
              <w:pStyle w:val="TAL"/>
              <w:tabs>
                <w:tab w:val="clear" w:pos="284"/>
                <w:tab w:val="clear" w:pos="567"/>
              </w:tabs>
              <w:rPr>
                <w:sz w:val="16"/>
              </w:rPr>
            </w:pPr>
          </w:p>
        </w:tc>
      </w:tr>
      <w:tr w:rsidR="00744129" w:rsidRPr="00200359" w14:paraId="7BB0BAB8" w14:textId="77777777" w:rsidTr="00744129">
        <w:tc>
          <w:tcPr>
            <w:tcW w:w="675" w:type="dxa"/>
          </w:tcPr>
          <w:p w14:paraId="498EB65E" w14:textId="77777777" w:rsidR="00744129" w:rsidRPr="006B2793" w:rsidRDefault="00744129" w:rsidP="00744129">
            <w:pPr>
              <w:pStyle w:val="TAL"/>
              <w:tabs>
                <w:tab w:val="clear" w:pos="284"/>
                <w:tab w:val="clear" w:pos="567"/>
              </w:tabs>
              <w:rPr>
                <w:sz w:val="16"/>
              </w:rPr>
            </w:pPr>
            <w:r w:rsidRPr="006B2793">
              <w:rPr>
                <w:sz w:val="16"/>
              </w:rPr>
              <w:t>6.4</w:t>
            </w:r>
          </w:p>
        </w:tc>
        <w:tc>
          <w:tcPr>
            <w:tcW w:w="1134" w:type="dxa"/>
          </w:tcPr>
          <w:p w14:paraId="02F716F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191211</w:t>
            </w:r>
          </w:p>
        </w:tc>
        <w:tc>
          <w:tcPr>
            <w:tcW w:w="948" w:type="dxa"/>
          </w:tcPr>
          <w:p w14:paraId="5C396510" w14:textId="77777777" w:rsidR="00744129" w:rsidRPr="006B2793" w:rsidRDefault="00744129" w:rsidP="00744129">
            <w:pPr>
              <w:pStyle w:val="TAL"/>
              <w:tabs>
                <w:tab w:val="clear" w:pos="284"/>
                <w:tab w:val="clear" w:pos="567"/>
              </w:tabs>
              <w:rPr>
                <w:sz w:val="16"/>
              </w:rPr>
            </w:pPr>
            <w:r w:rsidRPr="006B2793">
              <w:rPr>
                <w:sz w:val="16"/>
              </w:rPr>
              <w:t>WID NEW</w:t>
            </w:r>
          </w:p>
        </w:tc>
        <w:tc>
          <w:tcPr>
            <w:tcW w:w="2188" w:type="dxa"/>
          </w:tcPr>
          <w:p w14:paraId="20E6F467" w14:textId="77777777" w:rsidR="00744129" w:rsidRPr="006B2793" w:rsidRDefault="00744129" w:rsidP="00744129">
            <w:pPr>
              <w:pStyle w:val="TAL"/>
              <w:tabs>
                <w:tab w:val="clear" w:pos="284"/>
                <w:tab w:val="clear" w:pos="567"/>
              </w:tabs>
              <w:rPr>
                <w:sz w:val="16"/>
              </w:rPr>
            </w:pPr>
            <w:r w:rsidRPr="006B2793">
              <w:rPr>
                <w:sz w:val="16"/>
              </w:rPr>
              <w:t>New WID Network policy management for 5G mobile networks</w:t>
            </w:r>
          </w:p>
        </w:tc>
        <w:tc>
          <w:tcPr>
            <w:tcW w:w="1519" w:type="dxa"/>
          </w:tcPr>
          <w:p w14:paraId="573AD8E0"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079EF1D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B00D6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80036B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B40BB3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D5AFC8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697A9D5" w14:textId="77777777" w:rsidR="00744129" w:rsidRPr="006B2793" w:rsidRDefault="00744129" w:rsidP="00744129">
            <w:pPr>
              <w:pStyle w:val="TAL"/>
              <w:tabs>
                <w:tab w:val="clear" w:pos="284"/>
                <w:tab w:val="clear" w:pos="567"/>
              </w:tabs>
              <w:rPr>
                <w:sz w:val="16"/>
              </w:rPr>
            </w:pPr>
          </w:p>
        </w:tc>
        <w:tc>
          <w:tcPr>
            <w:tcW w:w="2038" w:type="dxa"/>
          </w:tcPr>
          <w:p w14:paraId="235B068E" w14:textId="77777777" w:rsidR="00744129" w:rsidRPr="006B2793" w:rsidRDefault="00744129" w:rsidP="00744129">
            <w:pPr>
              <w:pStyle w:val="TAL"/>
              <w:tabs>
                <w:tab w:val="clear" w:pos="284"/>
                <w:tab w:val="clear" w:pos="567"/>
              </w:tabs>
              <w:rPr>
                <w:sz w:val="16"/>
              </w:rPr>
            </w:pPr>
          </w:p>
        </w:tc>
        <w:tc>
          <w:tcPr>
            <w:tcW w:w="1340" w:type="dxa"/>
          </w:tcPr>
          <w:p w14:paraId="76173592"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736F26E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A33AE41" w14:textId="77777777" w:rsidR="00744129" w:rsidRPr="006B2793" w:rsidRDefault="00744129" w:rsidP="00744129">
            <w:pPr>
              <w:pStyle w:val="TAL"/>
              <w:tabs>
                <w:tab w:val="clear" w:pos="284"/>
                <w:tab w:val="clear" w:pos="567"/>
              </w:tabs>
              <w:rPr>
                <w:sz w:val="16"/>
              </w:rPr>
            </w:pPr>
          </w:p>
        </w:tc>
      </w:tr>
      <w:tr w:rsidR="00744129" w:rsidRPr="00200359" w14:paraId="0CFAF9E8" w14:textId="77777777" w:rsidTr="00744129">
        <w:tc>
          <w:tcPr>
            <w:tcW w:w="675" w:type="dxa"/>
          </w:tcPr>
          <w:p w14:paraId="45F80D25" w14:textId="77777777" w:rsidR="00744129" w:rsidRPr="006B2793" w:rsidRDefault="00744129" w:rsidP="00744129">
            <w:pPr>
              <w:pStyle w:val="TAL"/>
              <w:tabs>
                <w:tab w:val="clear" w:pos="284"/>
                <w:tab w:val="clear" w:pos="567"/>
              </w:tabs>
              <w:rPr>
                <w:sz w:val="16"/>
              </w:rPr>
            </w:pPr>
            <w:r w:rsidRPr="006B2793">
              <w:rPr>
                <w:sz w:val="16"/>
              </w:rPr>
              <w:lastRenderedPageBreak/>
              <w:t>6.5</w:t>
            </w:r>
          </w:p>
        </w:tc>
        <w:tc>
          <w:tcPr>
            <w:tcW w:w="1134" w:type="dxa"/>
          </w:tcPr>
          <w:p w14:paraId="581D184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191039</w:t>
            </w:r>
          </w:p>
        </w:tc>
        <w:tc>
          <w:tcPr>
            <w:tcW w:w="948" w:type="dxa"/>
          </w:tcPr>
          <w:p w14:paraId="6F398C2C"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0DC36428" w14:textId="77777777" w:rsidR="00744129" w:rsidRPr="006B2793" w:rsidRDefault="00744129" w:rsidP="00744129">
            <w:pPr>
              <w:pStyle w:val="TAL"/>
              <w:tabs>
                <w:tab w:val="clear" w:pos="284"/>
                <w:tab w:val="clear" w:pos="567"/>
              </w:tabs>
              <w:rPr>
                <w:sz w:val="16"/>
              </w:rPr>
            </w:pPr>
            <w:r w:rsidRPr="006B2793">
              <w:rPr>
                <w:sz w:val="16"/>
              </w:rPr>
              <w:t>Revised WID on Network Controlled Interactive Service (NCIS) Requirements</w:t>
            </w:r>
          </w:p>
        </w:tc>
        <w:tc>
          <w:tcPr>
            <w:tcW w:w="1519" w:type="dxa"/>
          </w:tcPr>
          <w:p w14:paraId="1BE602DD"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620891D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DCF5F0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77DC12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E66AEF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453C28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C5A8BB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8AF8B35" w14:textId="77777777" w:rsidR="00744129" w:rsidRPr="006B2793" w:rsidRDefault="00744129" w:rsidP="00744129">
            <w:pPr>
              <w:pStyle w:val="TAL"/>
              <w:tabs>
                <w:tab w:val="clear" w:pos="284"/>
                <w:tab w:val="clear" w:pos="567"/>
              </w:tabs>
              <w:rPr>
                <w:sz w:val="16"/>
              </w:rPr>
            </w:pPr>
            <w:r w:rsidRPr="006B2793">
              <w:rPr>
                <w:sz w:val="16"/>
              </w:rPr>
              <w:t>NCIS</w:t>
            </w:r>
          </w:p>
        </w:tc>
        <w:tc>
          <w:tcPr>
            <w:tcW w:w="1340" w:type="dxa"/>
          </w:tcPr>
          <w:p w14:paraId="717C36E9"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45536D7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C9C8DDC" w14:textId="77777777" w:rsidR="00744129" w:rsidRPr="006B2793" w:rsidRDefault="00744129" w:rsidP="00744129">
            <w:pPr>
              <w:pStyle w:val="TAL"/>
              <w:tabs>
                <w:tab w:val="clear" w:pos="284"/>
                <w:tab w:val="clear" w:pos="567"/>
              </w:tabs>
              <w:rPr>
                <w:sz w:val="16"/>
              </w:rPr>
            </w:pPr>
          </w:p>
        </w:tc>
      </w:tr>
      <w:tr w:rsidR="00744129" w:rsidRPr="00200359" w14:paraId="49628654" w14:textId="77777777" w:rsidTr="00744129">
        <w:tc>
          <w:tcPr>
            <w:tcW w:w="675" w:type="dxa"/>
          </w:tcPr>
          <w:p w14:paraId="1351E99D"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487BE59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191041</w:t>
            </w:r>
          </w:p>
        </w:tc>
        <w:tc>
          <w:tcPr>
            <w:tcW w:w="948" w:type="dxa"/>
          </w:tcPr>
          <w:p w14:paraId="54234BC9"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691F42DF" w14:textId="77777777" w:rsidR="00744129" w:rsidRPr="006B2793" w:rsidRDefault="00744129" w:rsidP="00744129">
            <w:pPr>
              <w:pStyle w:val="TAL"/>
              <w:tabs>
                <w:tab w:val="clear" w:pos="284"/>
                <w:tab w:val="clear" w:pos="567"/>
              </w:tabs>
              <w:rPr>
                <w:sz w:val="16"/>
              </w:rPr>
            </w:pPr>
            <w:r w:rsidRPr="006B2793">
              <w:rPr>
                <w:sz w:val="16"/>
              </w:rPr>
              <w:t>Revised WID on AVPROD</w:t>
            </w:r>
          </w:p>
        </w:tc>
        <w:tc>
          <w:tcPr>
            <w:tcW w:w="1519" w:type="dxa"/>
          </w:tcPr>
          <w:p w14:paraId="6F555195"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3727A28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69340B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A26188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288A6E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F78936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FBCF226"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EA29111" w14:textId="77777777" w:rsidR="00744129" w:rsidRPr="006B2793" w:rsidRDefault="00744129" w:rsidP="00744129">
            <w:pPr>
              <w:pStyle w:val="TAL"/>
              <w:tabs>
                <w:tab w:val="clear" w:pos="284"/>
                <w:tab w:val="clear" w:pos="567"/>
              </w:tabs>
              <w:rPr>
                <w:sz w:val="16"/>
              </w:rPr>
            </w:pPr>
            <w:r w:rsidRPr="006B2793">
              <w:rPr>
                <w:sz w:val="16"/>
              </w:rPr>
              <w:t>AVPROD</w:t>
            </w:r>
          </w:p>
        </w:tc>
        <w:tc>
          <w:tcPr>
            <w:tcW w:w="1340" w:type="dxa"/>
          </w:tcPr>
          <w:p w14:paraId="6DA41D47"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4C04206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55C1A1C" w14:textId="77777777" w:rsidR="00744129" w:rsidRPr="006B2793" w:rsidRDefault="00744129" w:rsidP="00744129">
            <w:pPr>
              <w:pStyle w:val="TAL"/>
              <w:tabs>
                <w:tab w:val="clear" w:pos="284"/>
                <w:tab w:val="clear" w:pos="567"/>
              </w:tabs>
              <w:rPr>
                <w:sz w:val="16"/>
              </w:rPr>
            </w:pPr>
          </w:p>
        </w:tc>
      </w:tr>
      <w:tr w:rsidR="00744129" w:rsidRPr="00200359" w14:paraId="6625C9AB" w14:textId="77777777" w:rsidTr="00744129">
        <w:tc>
          <w:tcPr>
            <w:tcW w:w="675" w:type="dxa"/>
          </w:tcPr>
          <w:p w14:paraId="63C81C68"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0EF69E1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191043</w:t>
            </w:r>
          </w:p>
        </w:tc>
        <w:tc>
          <w:tcPr>
            <w:tcW w:w="948" w:type="dxa"/>
          </w:tcPr>
          <w:p w14:paraId="261BD02B"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140DC61C" w14:textId="77777777" w:rsidR="00744129" w:rsidRPr="006B2793" w:rsidRDefault="00744129" w:rsidP="00744129">
            <w:pPr>
              <w:pStyle w:val="TAL"/>
              <w:tabs>
                <w:tab w:val="clear" w:pos="284"/>
                <w:tab w:val="clear" w:pos="567"/>
              </w:tabs>
              <w:rPr>
                <w:sz w:val="16"/>
              </w:rPr>
            </w:pPr>
            <w:r w:rsidRPr="006B2793">
              <w:rPr>
                <w:sz w:val="16"/>
              </w:rPr>
              <w:t>Revised WID on service requirements on enhancements for cyber-physical control applications in vertical domains (eCAV)</w:t>
            </w:r>
          </w:p>
        </w:tc>
        <w:tc>
          <w:tcPr>
            <w:tcW w:w="1519" w:type="dxa"/>
          </w:tcPr>
          <w:p w14:paraId="6F75D465"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166217B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C336B1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BA12FD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1B64CE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9B16AD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65BF4DF"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0CDEF26" w14:textId="77777777" w:rsidR="00744129" w:rsidRPr="006B2793" w:rsidRDefault="00744129" w:rsidP="00744129">
            <w:pPr>
              <w:pStyle w:val="TAL"/>
              <w:tabs>
                <w:tab w:val="clear" w:pos="284"/>
                <w:tab w:val="clear" w:pos="567"/>
              </w:tabs>
              <w:rPr>
                <w:sz w:val="16"/>
              </w:rPr>
            </w:pPr>
            <w:r w:rsidRPr="006B2793">
              <w:rPr>
                <w:sz w:val="16"/>
              </w:rPr>
              <w:t>eCAV</w:t>
            </w:r>
          </w:p>
        </w:tc>
        <w:tc>
          <w:tcPr>
            <w:tcW w:w="1340" w:type="dxa"/>
          </w:tcPr>
          <w:p w14:paraId="175C3A02"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482A10D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0D568E5" w14:textId="77777777" w:rsidR="00744129" w:rsidRPr="006B2793" w:rsidRDefault="00744129" w:rsidP="00744129">
            <w:pPr>
              <w:pStyle w:val="TAL"/>
              <w:tabs>
                <w:tab w:val="clear" w:pos="284"/>
                <w:tab w:val="clear" w:pos="567"/>
              </w:tabs>
              <w:rPr>
                <w:sz w:val="16"/>
              </w:rPr>
            </w:pPr>
          </w:p>
        </w:tc>
      </w:tr>
      <w:tr w:rsidR="00744129" w:rsidRPr="00200359" w14:paraId="08E396C6" w14:textId="77777777" w:rsidTr="00744129">
        <w:tc>
          <w:tcPr>
            <w:tcW w:w="675" w:type="dxa"/>
          </w:tcPr>
          <w:p w14:paraId="52B692F7"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4130F28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191096</w:t>
            </w:r>
          </w:p>
        </w:tc>
        <w:tc>
          <w:tcPr>
            <w:tcW w:w="948" w:type="dxa"/>
          </w:tcPr>
          <w:p w14:paraId="0DD44AD5"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24478C8C" w14:textId="77777777" w:rsidR="00744129" w:rsidRPr="006B2793" w:rsidRDefault="00744129" w:rsidP="00744129">
            <w:pPr>
              <w:pStyle w:val="TAL"/>
              <w:tabs>
                <w:tab w:val="clear" w:pos="284"/>
                <w:tab w:val="clear" w:pos="567"/>
              </w:tabs>
              <w:rPr>
                <w:sz w:val="16"/>
              </w:rPr>
            </w:pPr>
            <w:r w:rsidRPr="006B2793">
              <w:rPr>
                <w:sz w:val="16"/>
              </w:rPr>
              <w:t>Revised SID: Study on System enhancement for Proximity based Services in 5GS (FS_5G_ProSe)</w:t>
            </w:r>
          </w:p>
        </w:tc>
        <w:tc>
          <w:tcPr>
            <w:tcW w:w="1519" w:type="dxa"/>
          </w:tcPr>
          <w:p w14:paraId="67E78F0E"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967EEC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33FB78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E6FDC0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459D92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5ECA5B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29EB460"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D7A9E9E" w14:textId="77777777" w:rsidR="00744129" w:rsidRPr="006B2793" w:rsidRDefault="00744129" w:rsidP="00744129">
            <w:pPr>
              <w:pStyle w:val="TAL"/>
              <w:tabs>
                <w:tab w:val="clear" w:pos="284"/>
                <w:tab w:val="clear" w:pos="567"/>
              </w:tabs>
              <w:rPr>
                <w:sz w:val="16"/>
              </w:rPr>
            </w:pPr>
            <w:r w:rsidRPr="006B2793">
              <w:rPr>
                <w:sz w:val="16"/>
              </w:rPr>
              <w:t>FS_5G_ProSe</w:t>
            </w:r>
          </w:p>
        </w:tc>
        <w:tc>
          <w:tcPr>
            <w:tcW w:w="1340" w:type="dxa"/>
          </w:tcPr>
          <w:p w14:paraId="2423E1C7"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0F99429F"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059D9180" w14:textId="77777777" w:rsidR="00744129" w:rsidRPr="006B2793" w:rsidRDefault="00744129" w:rsidP="00744129">
            <w:pPr>
              <w:pStyle w:val="TAL"/>
              <w:tabs>
                <w:tab w:val="clear" w:pos="284"/>
                <w:tab w:val="clear" w:pos="567"/>
              </w:tabs>
              <w:rPr>
                <w:sz w:val="16"/>
              </w:rPr>
            </w:pPr>
          </w:p>
        </w:tc>
      </w:tr>
      <w:tr w:rsidR="00744129" w:rsidRPr="00200359" w14:paraId="5ECF67EA" w14:textId="77777777" w:rsidTr="00744129">
        <w:tc>
          <w:tcPr>
            <w:tcW w:w="675" w:type="dxa"/>
          </w:tcPr>
          <w:p w14:paraId="1E1BD10B"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2C2F65C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191097</w:t>
            </w:r>
          </w:p>
        </w:tc>
        <w:tc>
          <w:tcPr>
            <w:tcW w:w="948" w:type="dxa"/>
          </w:tcPr>
          <w:p w14:paraId="3160EB92"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6E3A1D2C" w14:textId="77777777" w:rsidR="00744129" w:rsidRPr="006B2793" w:rsidRDefault="00744129" w:rsidP="00744129">
            <w:pPr>
              <w:pStyle w:val="TAL"/>
              <w:tabs>
                <w:tab w:val="clear" w:pos="284"/>
                <w:tab w:val="clear" w:pos="567"/>
              </w:tabs>
              <w:rPr>
                <w:sz w:val="16"/>
              </w:rPr>
            </w:pPr>
            <w:r w:rsidRPr="006B2793">
              <w:rPr>
                <w:sz w:val="16"/>
              </w:rPr>
              <w:t>Revised SID: Study on enhancement of support for 5G LAN-type service (FS_5GLAN_enh)</w:t>
            </w:r>
          </w:p>
        </w:tc>
        <w:tc>
          <w:tcPr>
            <w:tcW w:w="1519" w:type="dxa"/>
          </w:tcPr>
          <w:p w14:paraId="467E18B8"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6E872ED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31E0DA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2FECE8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447065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3CAE88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A479AB3"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8069115" w14:textId="77777777" w:rsidR="00744129" w:rsidRPr="006B2793" w:rsidRDefault="00744129" w:rsidP="00744129">
            <w:pPr>
              <w:pStyle w:val="TAL"/>
              <w:tabs>
                <w:tab w:val="clear" w:pos="284"/>
                <w:tab w:val="clear" w:pos="567"/>
              </w:tabs>
              <w:rPr>
                <w:sz w:val="16"/>
              </w:rPr>
            </w:pPr>
            <w:r w:rsidRPr="006B2793">
              <w:rPr>
                <w:sz w:val="16"/>
              </w:rPr>
              <w:t>FS_5GLAN_enh</w:t>
            </w:r>
          </w:p>
        </w:tc>
        <w:tc>
          <w:tcPr>
            <w:tcW w:w="1340" w:type="dxa"/>
          </w:tcPr>
          <w:p w14:paraId="6EF8941D"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5157134C"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148C20B4" w14:textId="77777777" w:rsidR="00744129" w:rsidRPr="006B2793" w:rsidRDefault="00744129" w:rsidP="00744129">
            <w:pPr>
              <w:pStyle w:val="TAL"/>
              <w:tabs>
                <w:tab w:val="clear" w:pos="284"/>
                <w:tab w:val="clear" w:pos="567"/>
              </w:tabs>
              <w:rPr>
                <w:sz w:val="16"/>
              </w:rPr>
            </w:pPr>
          </w:p>
        </w:tc>
      </w:tr>
      <w:tr w:rsidR="00744129" w:rsidRPr="00200359" w14:paraId="339817FF" w14:textId="77777777" w:rsidTr="00744129">
        <w:tc>
          <w:tcPr>
            <w:tcW w:w="675" w:type="dxa"/>
          </w:tcPr>
          <w:p w14:paraId="55D263A2"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03451FB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191098</w:t>
            </w:r>
          </w:p>
        </w:tc>
        <w:tc>
          <w:tcPr>
            <w:tcW w:w="948" w:type="dxa"/>
          </w:tcPr>
          <w:p w14:paraId="0DDE4523"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230F1627" w14:textId="77777777" w:rsidR="00744129" w:rsidRPr="006B2793" w:rsidRDefault="00744129" w:rsidP="00744129">
            <w:pPr>
              <w:pStyle w:val="TAL"/>
              <w:tabs>
                <w:tab w:val="clear" w:pos="284"/>
                <w:tab w:val="clear" w:pos="567"/>
              </w:tabs>
              <w:rPr>
                <w:sz w:val="16"/>
              </w:rPr>
            </w:pPr>
            <w:r w:rsidRPr="006B2793">
              <w:rPr>
                <w:sz w:val="16"/>
              </w:rPr>
              <w:t>Revised SID: Study on enhanced support of Industrial IoT - TSC/URLLC enhancements (FS_IIoT)</w:t>
            </w:r>
          </w:p>
        </w:tc>
        <w:tc>
          <w:tcPr>
            <w:tcW w:w="1519" w:type="dxa"/>
          </w:tcPr>
          <w:p w14:paraId="14D196C2"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479159F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E35D34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1F7A74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4DA4AF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57B4B6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607E477"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7D4786E" w14:textId="77777777" w:rsidR="00744129" w:rsidRPr="006B2793" w:rsidRDefault="00744129" w:rsidP="00744129">
            <w:pPr>
              <w:pStyle w:val="TAL"/>
              <w:tabs>
                <w:tab w:val="clear" w:pos="284"/>
                <w:tab w:val="clear" w:pos="567"/>
              </w:tabs>
              <w:rPr>
                <w:sz w:val="16"/>
              </w:rPr>
            </w:pPr>
            <w:r w:rsidRPr="006B2793">
              <w:rPr>
                <w:sz w:val="16"/>
              </w:rPr>
              <w:t>FS_IIoT</w:t>
            </w:r>
          </w:p>
        </w:tc>
        <w:tc>
          <w:tcPr>
            <w:tcW w:w="1340" w:type="dxa"/>
          </w:tcPr>
          <w:p w14:paraId="3D1CED93"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19D30389"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4F3B5E29" w14:textId="77777777" w:rsidR="00744129" w:rsidRPr="006B2793" w:rsidRDefault="00744129" w:rsidP="00744129">
            <w:pPr>
              <w:pStyle w:val="TAL"/>
              <w:tabs>
                <w:tab w:val="clear" w:pos="284"/>
                <w:tab w:val="clear" w:pos="567"/>
              </w:tabs>
              <w:rPr>
                <w:sz w:val="16"/>
              </w:rPr>
            </w:pPr>
          </w:p>
        </w:tc>
      </w:tr>
      <w:tr w:rsidR="00744129" w:rsidRPr="00200359" w14:paraId="15191DD2" w14:textId="77777777" w:rsidTr="00744129">
        <w:tc>
          <w:tcPr>
            <w:tcW w:w="675" w:type="dxa"/>
          </w:tcPr>
          <w:p w14:paraId="6CDD67F4"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04E9DF1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191099</w:t>
            </w:r>
          </w:p>
        </w:tc>
        <w:tc>
          <w:tcPr>
            <w:tcW w:w="948" w:type="dxa"/>
          </w:tcPr>
          <w:p w14:paraId="1B1F90E1"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2505CB53" w14:textId="77777777" w:rsidR="00744129" w:rsidRPr="006B2793" w:rsidRDefault="00744129" w:rsidP="00744129">
            <w:pPr>
              <w:pStyle w:val="TAL"/>
              <w:tabs>
                <w:tab w:val="clear" w:pos="284"/>
                <w:tab w:val="clear" w:pos="567"/>
              </w:tabs>
              <w:rPr>
                <w:sz w:val="16"/>
              </w:rPr>
            </w:pPr>
            <w:r w:rsidRPr="006B2793">
              <w:rPr>
                <w:sz w:val="16"/>
              </w:rPr>
              <w:t>Revised SID: Feasibility Study on Multimedia Priority Service (MPS) Phase 2, Stage 2 (FS_MPS2_St2)</w:t>
            </w:r>
          </w:p>
        </w:tc>
        <w:tc>
          <w:tcPr>
            <w:tcW w:w="1519" w:type="dxa"/>
          </w:tcPr>
          <w:p w14:paraId="6A5602D8"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00B8148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0F9374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3CA27E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D6AE74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9389E0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C12AA8A"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325349E" w14:textId="77777777" w:rsidR="00744129" w:rsidRPr="006B2793" w:rsidRDefault="00744129" w:rsidP="00744129">
            <w:pPr>
              <w:pStyle w:val="TAL"/>
              <w:tabs>
                <w:tab w:val="clear" w:pos="284"/>
                <w:tab w:val="clear" w:pos="567"/>
              </w:tabs>
              <w:rPr>
                <w:sz w:val="16"/>
              </w:rPr>
            </w:pPr>
            <w:r w:rsidRPr="006B2793">
              <w:rPr>
                <w:sz w:val="16"/>
              </w:rPr>
              <w:t>FS_MPS2_St2</w:t>
            </w:r>
          </w:p>
        </w:tc>
        <w:tc>
          <w:tcPr>
            <w:tcW w:w="1340" w:type="dxa"/>
          </w:tcPr>
          <w:p w14:paraId="35606BFD"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4F1B938A"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6FF7EBAC" w14:textId="77777777" w:rsidR="00744129" w:rsidRPr="006B2793" w:rsidRDefault="00744129" w:rsidP="00744129">
            <w:pPr>
              <w:pStyle w:val="TAL"/>
              <w:tabs>
                <w:tab w:val="clear" w:pos="284"/>
                <w:tab w:val="clear" w:pos="567"/>
              </w:tabs>
              <w:rPr>
                <w:sz w:val="16"/>
              </w:rPr>
            </w:pPr>
          </w:p>
        </w:tc>
      </w:tr>
      <w:tr w:rsidR="00744129" w:rsidRPr="00200359" w14:paraId="4A130CA3" w14:textId="77777777" w:rsidTr="00744129">
        <w:tc>
          <w:tcPr>
            <w:tcW w:w="675" w:type="dxa"/>
          </w:tcPr>
          <w:p w14:paraId="7F99D056"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4ADA654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191100</w:t>
            </w:r>
          </w:p>
        </w:tc>
        <w:tc>
          <w:tcPr>
            <w:tcW w:w="948" w:type="dxa"/>
          </w:tcPr>
          <w:p w14:paraId="376C66AE"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54ABEDC9" w14:textId="77777777" w:rsidR="00744129" w:rsidRPr="006B2793" w:rsidRDefault="00744129" w:rsidP="00744129">
            <w:pPr>
              <w:pStyle w:val="TAL"/>
              <w:tabs>
                <w:tab w:val="clear" w:pos="284"/>
                <w:tab w:val="clear" w:pos="567"/>
              </w:tabs>
              <w:rPr>
                <w:sz w:val="16"/>
              </w:rPr>
            </w:pPr>
            <w:r w:rsidRPr="006B2793">
              <w:rPr>
                <w:sz w:val="16"/>
              </w:rPr>
              <w:t>Revised SID: Study on enhanced support of Non-Public Networks (FS_eNPN)</w:t>
            </w:r>
          </w:p>
        </w:tc>
        <w:tc>
          <w:tcPr>
            <w:tcW w:w="1519" w:type="dxa"/>
          </w:tcPr>
          <w:p w14:paraId="62CE2A49"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1A390C7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9ED6F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DA996F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E12A99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01414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4311908"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A9A0725" w14:textId="77777777" w:rsidR="00744129" w:rsidRPr="006B2793" w:rsidRDefault="00744129" w:rsidP="00744129">
            <w:pPr>
              <w:pStyle w:val="TAL"/>
              <w:tabs>
                <w:tab w:val="clear" w:pos="284"/>
                <w:tab w:val="clear" w:pos="567"/>
              </w:tabs>
              <w:rPr>
                <w:sz w:val="16"/>
              </w:rPr>
            </w:pPr>
            <w:r w:rsidRPr="006B2793">
              <w:rPr>
                <w:sz w:val="16"/>
              </w:rPr>
              <w:t>FS_eNPN</w:t>
            </w:r>
          </w:p>
        </w:tc>
        <w:tc>
          <w:tcPr>
            <w:tcW w:w="1340" w:type="dxa"/>
          </w:tcPr>
          <w:p w14:paraId="4210FBF8"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209F37A8"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1726E45A" w14:textId="77777777" w:rsidR="00744129" w:rsidRPr="006B2793" w:rsidRDefault="00744129" w:rsidP="00744129">
            <w:pPr>
              <w:pStyle w:val="TAL"/>
              <w:tabs>
                <w:tab w:val="clear" w:pos="284"/>
                <w:tab w:val="clear" w:pos="567"/>
              </w:tabs>
              <w:rPr>
                <w:sz w:val="16"/>
              </w:rPr>
            </w:pPr>
          </w:p>
        </w:tc>
      </w:tr>
      <w:tr w:rsidR="00744129" w:rsidRPr="00200359" w14:paraId="2C44600A" w14:textId="77777777" w:rsidTr="00744129">
        <w:tc>
          <w:tcPr>
            <w:tcW w:w="675" w:type="dxa"/>
          </w:tcPr>
          <w:p w14:paraId="57D8AF0B"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2EC00D1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191104</w:t>
            </w:r>
          </w:p>
        </w:tc>
        <w:tc>
          <w:tcPr>
            <w:tcW w:w="948" w:type="dxa"/>
          </w:tcPr>
          <w:p w14:paraId="18C21760"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69077B50" w14:textId="77777777" w:rsidR="00744129" w:rsidRPr="006B2793" w:rsidRDefault="00744129" w:rsidP="00744129">
            <w:pPr>
              <w:pStyle w:val="TAL"/>
              <w:tabs>
                <w:tab w:val="clear" w:pos="284"/>
                <w:tab w:val="clear" w:pos="567"/>
              </w:tabs>
              <w:rPr>
                <w:sz w:val="16"/>
              </w:rPr>
            </w:pPr>
            <w:r w:rsidRPr="006B2793">
              <w:rPr>
                <w:sz w:val="16"/>
              </w:rPr>
              <w:t>Revised WID on Enhancements to Application Architecture for the Mobile Communication System for Railways Phase 2</w:t>
            </w:r>
          </w:p>
        </w:tc>
        <w:tc>
          <w:tcPr>
            <w:tcW w:w="1519" w:type="dxa"/>
          </w:tcPr>
          <w:p w14:paraId="5F12AA2A"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6A1701F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FB46D5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7D2F34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2CABFE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7300E9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9AC168F"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9EA6123" w14:textId="77777777" w:rsidR="00744129" w:rsidRPr="006B2793" w:rsidRDefault="00744129" w:rsidP="00744129">
            <w:pPr>
              <w:pStyle w:val="TAL"/>
              <w:tabs>
                <w:tab w:val="clear" w:pos="284"/>
                <w:tab w:val="clear" w:pos="567"/>
              </w:tabs>
              <w:rPr>
                <w:sz w:val="16"/>
              </w:rPr>
            </w:pPr>
            <w:r w:rsidRPr="006B2793">
              <w:rPr>
                <w:sz w:val="16"/>
              </w:rPr>
              <w:t>eMONASTERY2</w:t>
            </w:r>
          </w:p>
        </w:tc>
        <w:tc>
          <w:tcPr>
            <w:tcW w:w="1340" w:type="dxa"/>
          </w:tcPr>
          <w:p w14:paraId="6F9D58D9"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0266749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F92C2B5" w14:textId="77777777" w:rsidR="00744129" w:rsidRPr="006B2793" w:rsidRDefault="00744129" w:rsidP="00744129">
            <w:pPr>
              <w:pStyle w:val="TAL"/>
              <w:tabs>
                <w:tab w:val="clear" w:pos="284"/>
                <w:tab w:val="clear" w:pos="567"/>
              </w:tabs>
              <w:rPr>
                <w:sz w:val="16"/>
              </w:rPr>
            </w:pPr>
          </w:p>
        </w:tc>
      </w:tr>
      <w:tr w:rsidR="00744129" w:rsidRPr="00200359" w14:paraId="48A5E144" w14:textId="77777777" w:rsidTr="00744129">
        <w:tc>
          <w:tcPr>
            <w:tcW w:w="675" w:type="dxa"/>
          </w:tcPr>
          <w:p w14:paraId="562538A6"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6CFB0A0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191146</w:t>
            </w:r>
          </w:p>
        </w:tc>
        <w:tc>
          <w:tcPr>
            <w:tcW w:w="948" w:type="dxa"/>
          </w:tcPr>
          <w:p w14:paraId="75BD7514"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004170E3" w14:textId="77777777" w:rsidR="00744129" w:rsidRPr="006B2793" w:rsidRDefault="00744129" w:rsidP="00744129">
            <w:pPr>
              <w:pStyle w:val="TAL"/>
              <w:tabs>
                <w:tab w:val="clear" w:pos="284"/>
                <w:tab w:val="clear" w:pos="567"/>
              </w:tabs>
              <w:rPr>
                <w:sz w:val="16"/>
              </w:rPr>
            </w:pPr>
            <w:r w:rsidRPr="006B2793">
              <w:rPr>
                <w:sz w:val="16"/>
              </w:rPr>
              <w:t>New SID: Study on enhancement of support for Edge Computing in 5GC</w:t>
            </w:r>
          </w:p>
        </w:tc>
        <w:tc>
          <w:tcPr>
            <w:tcW w:w="1519" w:type="dxa"/>
          </w:tcPr>
          <w:p w14:paraId="6994683D" w14:textId="77777777"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14:paraId="7D6FD9B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FFCC0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E43B35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644C9C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FEC79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43AD674"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041CC6C" w14:textId="77777777" w:rsidR="00744129" w:rsidRPr="006B2793" w:rsidRDefault="00744129" w:rsidP="00744129">
            <w:pPr>
              <w:pStyle w:val="TAL"/>
              <w:tabs>
                <w:tab w:val="clear" w:pos="284"/>
                <w:tab w:val="clear" w:pos="567"/>
              </w:tabs>
              <w:rPr>
                <w:sz w:val="16"/>
              </w:rPr>
            </w:pPr>
            <w:r w:rsidRPr="006B2793">
              <w:rPr>
                <w:sz w:val="16"/>
              </w:rPr>
              <w:t>FS_enh_EC</w:t>
            </w:r>
          </w:p>
        </w:tc>
        <w:tc>
          <w:tcPr>
            <w:tcW w:w="1340" w:type="dxa"/>
          </w:tcPr>
          <w:p w14:paraId="574C327C" w14:textId="77777777" w:rsidR="00744129" w:rsidRPr="006B2793" w:rsidRDefault="00744129" w:rsidP="00744129">
            <w:pPr>
              <w:pStyle w:val="TAL"/>
              <w:tabs>
                <w:tab w:val="clear" w:pos="284"/>
                <w:tab w:val="clear" w:pos="567"/>
              </w:tabs>
              <w:rPr>
                <w:sz w:val="16"/>
              </w:rPr>
            </w:pPr>
            <w:r w:rsidRPr="006B2793">
              <w:rPr>
                <w:sz w:val="16"/>
              </w:rPr>
              <w:t>No clean version provided. Noted</w:t>
            </w:r>
          </w:p>
        </w:tc>
        <w:tc>
          <w:tcPr>
            <w:tcW w:w="986" w:type="dxa"/>
          </w:tcPr>
          <w:p w14:paraId="2139A46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B65BA39" w14:textId="77777777" w:rsidR="00744129" w:rsidRPr="006B2793" w:rsidRDefault="00744129" w:rsidP="00744129">
            <w:pPr>
              <w:pStyle w:val="TAL"/>
              <w:tabs>
                <w:tab w:val="clear" w:pos="284"/>
                <w:tab w:val="clear" w:pos="567"/>
              </w:tabs>
              <w:rPr>
                <w:sz w:val="16"/>
              </w:rPr>
            </w:pPr>
          </w:p>
        </w:tc>
      </w:tr>
      <w:tr w:rsidR="00744129" w:rsidRPr="00200359" w14:paraId="598BA3BB" w14:textId="77777777" w:rsidTr="00744129">
        <w:tc>
          <w:tcPr>
            <w:tcW w:w="675" w:type="dxa"/>
          </w:tcPr>
          <w:p w14:paraId="1EBFCF43"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3F7F03D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191147</w:t>
            </w:r>
          </w:p>
        </w:tc>
        <w:tc>
          <w:tcPr>
            <w:tcW w:w="948" w:type="dxa"/>
          </w:tcPr>
          <w:p w14:paraId="06C372C1"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1315FE34" w14:textId="77777777" w:rsidR="00744129" w:rsidRPr="006B2793" w:rsidRDefault="00744129" w:rsidP="00744129">
            <w:pPr>
              <w:pStyle w:val="TAL"/>
              <w:tabs>
                <w:tab w:val="clear" w:pos="284"/>
                <w:tab w:val="clear" w:pos="567"/>
              </w:tabs>
              <w:rPr>
                <w:sz w:val="16"/>
              </w:rPr>
            </w:pPr>
            <w:r w:rsidRPr="006B2793">
              <w:rPr>
                <w:sz w:val="16"/>
              </w:rPr>
              <w:t>Revised New WID on Architecture for enabling Edge Applications</w:t>
            </w:r>
          </w:p>
        </w:tc>
        <w:tc>
          <w:tcPr>
            <w:tcW w:w="1519" w:type="dxa"/>
          </w:tcPr>
          <w:p w14:paraId="4DC5CB2F" w14:textId="77777777" w:rsidR="00744129" w:rsidRPr="006B2793" w:rsidRDefault="00744129" w:rsidP="00744129">
            <w:pPr>
              <w:pStyle w:val="TAL"/>
              <w:tabs>
                <w:tab w:val="clear" w:pos="284"/>
                <w:tab w:val="clear" w:pos="567"/>
              </w:tabs>
              <w:rPr>
                <w:sz w:val="16"/>
              </w:rPr>
            </w:pPr>
            <w:r w:rsidRPr="006B2793">
              <w:rPr>
                <w:sz w:val="16"/>
              </w:rPr>
              <w:t>Qualcomm Technologies Int</w:t>
            </w:r>
          </w:p>
        </w:tc>
        <w:tc>
          <w:tcPr>
            <w:tcW w:w="1212" w:type="dxa"/>
          </w:tcPr>
          <w:p w14:paraId="3810B00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33EC4B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A0E03E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6B8001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E8706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F2C4D60"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1A11353" w14:textId="77777777" w:rsidR="00744129" w:rsidRPr="006B2793" w:rsidRDefault="00744129" w:rsidP="00744129">
            <w:pPr>
              <w:pStyle w:val="TAL"/>
              <w:tabs>
                <w:tab w:val="clear" w:pos="284"/>
                <w:tab w:val="clear" w:pos="567"/>
              </w:tabs>
              <w:rPr>
                <w:sz w:val="16"/>
              </w:rPr>
            </w:pPr>
            <w:r w:rsidRPr="006B2793">
              <w:rPr>
                <w:sz w:val="16"/>
              </w:rPr>
              <w:t>FS_EDGEAPP</w:t>
            </w:r>
          </w:p>
        </w:tc>
        <w:tc>
          <w:tcPr>
            <w:tcW w:w="1340" w:type="dxa"/>
          </w:tcPr>
          <w:p w14:paraId="0B6F1A84" w14:textId="77777777" w:rsidR="00744129" w:rsidRPr="006B2793" w:rsidRDefault="00744129" w:rsidP="00744129">
            <w:pPr>
              <w:pStyle w:val="TAL"/>
              <w:tabs>
                <w:tab w:val="clear" w:pos="284"/>
                <w:tab w:val="clear" w:pos="567"/>
              </w:tabs>
              <w:rPr>
                <w:sz w:val="16"/>
              </w:rPr>
            </w:pPr>
            <w:r w:rsidRPr="006B2793">
              <w:rPr>
                <w:sz w:val="16"/>
              </w:rPr>
              <w:t>No clean version provided. Noted</w:t>
            </w:r>
          </w:p>
        </w:tc>
        <w:tc>
          <w:tcPr>
            <w:tcW w:w="986" w:type="dxa"/>
          </w:tcPr>
          <w:p w14:paraId="4058F8B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04B731B" w14:textId="77777777" w:rsidR="00744129" w:rsidRPr="006B2793" w:rsidRDefault="00744129" w:rsidP="00744129">
            <w:pPr>
              <w:pStyle w:val="TAL"/>
              <w:tabs>
                <w:tab w:val="clear" w:pos="284"/>
                <w:tab w:val="clear" w:pos="567"/>
              </w:tabs>
              <w:rPr>
                <w:sz w:val="16"/>
              </w:rPr>
            </w:pPr>
          </w:p>
        </w:tc>
      </w:tr>
      <w:tr w:rsidR="00744129" w:rsidRPr="00200359" w14:paraId="5274AA66" w14:textId="77777777" w:rsidTr="00744129">
        <w:tc>
          <w:tcPr>
            <w:tcW w:w="675" w:type="dxa"/>
          </w:tcPr>
          <w:p w14:paraId="5D151D5D" w14:textId="77777777" w:rsidR="00744129" w:rsidRPr="006B2793" w:rsidRDefault="00744129" w:rsidP="00744129">
            <w:pPr>
              <w:pStyle w:val="TAL"/>
              <w:tabs>
                <w:tab w:val="clear" w:pos="284"/>
                <w:tab w:val="clear" w:pos="567"/>
              </w:tabs>
              <w:rPr>
                <w:sz w:val="16"/>
              </w:rPr>
            </w:pPr>
            <w:r w:rsidRPr="006B2793">
              <w:rPr>
                <w:sz w:val="16"/>
              </w:rPr>
              <w:lastRenderedPageBreak/>
              <w:t>6.5</w:t>
            </w:r>
          </w:p>
        </w:tc>
        <w:tc>
          <w:tcPr>
            <w:tcW w:w="1134" w:type="dxa"/>
          </w:tcPr>
          <w:p w14:paraId="0E14703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191199</w:t>
            </w:r>
          </w:p>
        </w:tc>
        <w:tc>
          <w:tcPr>
            <w:tcW w:w="948" w:type="dxa"/>
          </w:tcPr>
          <w:p w14:paraId="412202B7"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50CEEF4F" w14:textId="77777777" w:rsidR="00744129" w:rsidRPr="006B2793" w:rsidRDefault="00744129" w:rsidP="00744129">
            <w:pPr>
              <w:pStyle w:val="TAL"/>
              <w:tabs>
                <w:tab w:val="clear" w:pos="284"/>
                <w:tab w:val="clear" w:pos="567"/>
              </w:tabs>
              <w:rPr>
                <w:sz w:val="16"/>
              </w:rPr>
            </w:pPr>
            <w:r w:rsidRPr="006B2793">
              <w:rPr>
                <w:sz w:val="16"/>
              </w:rPr>
              <w:t>Revised SID: Study on Extended Access Traffic Steering, Switch and Splitting support in the 5G system architecture</w:t>
            </w:r>
          </w:p>
        </w:tc>
        <w:tc>
          <w:tcPr>
            <w:tcW w:w="1519" w:type="dxa"/>
          </w:tcPr>
          <w:p w14:paraId="2DBF98D2" w14:textId="77777777" w:rsidR="00744129" w:rsidRPr="006B2793" w:rsidRDefault="00744129" w:rsidP="00744129">
            <w:pPr>
              <w:pStyle w:val="TAL"/>
              <w:tabs>
                <w:tab w:val="clear" w:pos="284"/>
                <w:tab w:val="clear" w:pos="567"/>
              </w:tabs>
              <w:rPr>
                <w:sz w:val="16"/>
              </w:rPr>
            </w:pPr>
            <w:r w:rsidRPr="006B2793">
              <w:rPr>
                <w:sz w:val="16"/>
              </w:rPr>
              <w:t>Broadcom Corp., Apple, Telecom Italia, Deutsche Telekom, BT, Charter Communications, CableLabs, Motorola Mobility, Lenovo, ZTE, Ruckus, CommScope Technologies, HPE, Nokia, Nokia Shanghai Bell, Cisco Systems</w:t>
            </w:r>
          </w:p>
        </w:tc>
        <w:tc>
          <w:tcPr>
            <w:tcW w:w="1212" w:type="dxa"/>
          </w:tcPr>
          <w:p w14:paraId="2A56721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1632F2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51596E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84A252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F804D3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81E2C97"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8A163E3" w14:textId="77777777" w:rsidR="00744129" w:rsidRPr="006B2793" w:rsidRDefault="00744129" w:rsidP="00744129">
            <w:pPr>
              <w:pStyle w:val="TAL"/>
              <w:tabs>
                <w:tab w:val="clear" w:pos="284"/>
                <w:tab w:val="clear" w:pos="567"/>
              </w:tabs>
              <w:rPr>
                <w:sz w:val="16"/>
              </w:rPr>
            </w:pPr>
            <w:r w:rsidRPr="006B2793">
              <w:rPr>
                <w:sz w:val="16"/>
              </w:rPr>
              <w:t>FS_ATSSS_Ph2</w:t>
            </w:r>
          </w:p>
        </w:tc>
        <w:tc>
          <w:tcPr>
            <w:tcW w:w="1340" w:type="dxa"/>
          </w:tcPr>
          <w:p w14:paraId="4281DCCC"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0B005614"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26F2FA2F" w14:textId="77777777" w:rsidR="00744129" w:rsidRPr="006B2793" w:rsidRDefault="00744129" w:rsidP="00744129">
            <w:pPr>
              <w:pStyle w:val="TAL"/>
              <w:tabs>
                <w:tab w:val="clear" w:pos="284"/>
                <w:tab w:val="clear" w:pos="567"/>
              </w:tabs>
              <w:rPr>
                <w:sz w:val="16"/>
              </w:rPr>
            </w:pPr>
          </w:p>
        </w:tc>
      </w:tr>
      <w:tr w:rsidR="00744129" w:rsidRPr="00200359" w14:paraId="19F391D3" w14:textId="77777777" w:rsidTr="00744129">
        <w:tc>
          <w:tcPr>
            <w:tcW w:w="675" w:type="dxa"/>
          </w:tcPr>
          <w:p w14:paraId="60B9F647"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5929D8D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191200</w:t>
            </w:r>
          </w:p>
        </w:tc>
        <w:tc>
          <w:tcPr>
            <w:tcW w:w="948" w:type="dxa"/>
          </w:tcPr>
          <w:p w14:paraId="35714C4F"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56894B1D" w14:textId="77777777" w:rsidR="00744129" w:rsidRPr="006B2793" w:rsidRDefault="00744129" w:rsidP="00744129">
            <w:pPr>
              <w:pStyle w:val="TAL"/>
              <w:tabs>
                <w:tab w:val="clear" w:pos="284"/>
                <w:tab w:val="clear" w:pos="567"/>
              </w:tabs>
              <w:rPr>
                <w:sz w:val="16"/>
              </w:rPr>
            </w:pPr>
            <w:r w:rsidRPr="006B2793">
              <w:rPr>
                <w:sz w:val="16"/>
              </w:rPr>
              <w:t xml:space="preserve">Revised SID: Study on enhancement of support for 5WWC </w:t>
            </w:r>
          </w:p>
        </w:tc>
        <w:tc>
          <w:tcPr>
            <w:tcW w:w="1519" w:type="dxa"/>
          </w:tcPr>
          <w:p w14:paraId="6C137E42" w14:textId="77777777" w:rsidR="00744129" w:rsidRPr="006B2793" w:rsidRDefault="00744129" w:rsidP="00744129">
            <w:pPr>
              <w:pStyle w:val="TAL"/>
              <w:tabs>
                <w:tab w:val="clear" w:pos="284"/>
                <w:tab w:val="clear" w:pos="567"/>
              </w:tabs>
              <w:rPr>
                <w:sz w:val="16"/>
              </w:rPr>
            </w:pPr>
            <w:r w:rsidRPr="006B2793">
              <w:rPr>
                <w:sz w:val="16"/>
              </w:rPr>
              <w:t>Broadcom, Apple, Telecom Italia, Deutsche Telekom, BT, Charter Communications, CableLabs, Motorola Mobility, Lenovo, ZTE, Ruckus, CommScope Technologies, HPE, Nokia, Nokia Shanghai Bell, Cisco Systems</w:t>
            </w:r>
          </w:p>
        </w:tc>
        <w:tc>
          <w:tcPr>
            <w:tcW w:w="1212" w:type="dxa"/>
          </w:tcPr>
          <w:p w14:paraId="42DFAB4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BB969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C8D151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B6F055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D2BFF3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BE9E3E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6D9CEDE" w14:textId="77777777" w:rsidR="00744129" w:rsidRPr="006B2793" w:rsidRDefault="00744129" w:rsidP="00744129">
            <w:pPr>
              <w:pStyle w:val="TAL"/>
              <w:tabs>
                <w:tab w:val="clear" w:pos="284"/>
                <w:tab w:val="clear" w:pos="567"/>
              </w:tabs>
              <w:rPr>
                <w:sz w:val="16"/>
              </w:rPr>
            </w:pPr>
            <w:r w:rsidRPr="006B2793">
              <w:rPr>
                <w:sz w:val="16"/>
              </w:rPr>
              <w:t>FS_5WWC_Ph2</w:t>
            </w:r>
          </w:p>
        </w:tc>
        <w:tc>
          <w:tcPr>
            <w:tcW w:w="1340" w:type="dxa"/>
          </w:tcPr>
          <w:p w14:paraId="2CE1F756" w14:textId="77777777" w:rsidR="00744129" w:rsidRPr="006B2793" w:rsidRDefault="00744129" w:rsidP="00744129">
            <w:pPr>
              <w:pStyle w:val="TAL"/>
              <w:tabs>
                <w:tab w:val="clear" w:pos="284"/>
                <w:tab w:val="clear" w:pos="567"/>
              </w:tabs>
              <w:rPr>
                <w:sz w:val="16"/>
              </w:rPr>
            </w:pPr>
            <w:r w:rsidRPr="006B2793">
              <w:rPr>
                <w:sz w:val="16"/>
              </w:rPr>
              <w:t>Postponed</w:t>
            </w:r>
          </w:p>
        </w:tc>
        <w:tc>
          <w:tcPr>
            <w:tcW w:w="986" w:type="dxa"/>
          </w:tcPr>
          <w:p w14:paraId="73DA6C2A"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1D7483DE" w14:textId="77777777" w:rsidR="00744129" w:rsidRPr="006B2793" w:rsidRDefault="00744129" w:rsidP="00744129">
            <w:pPr>
              <w:pStyle w:val="TAL"/>
              <w:tabs>
                <w:tab w:val="clear" w:pos="284"/>
                <w:tab w:val="clear" w:pos="567"/>
              </w:tabs>
              <w:rPr>
                <w:sz w:val="16"/>
              </w:rPr>
            </w:pPr>
          </w:p>
        </w:tc>
      </w:tr>
      <w:tr w:rsidR="00744129" w:rsidRPr="00200359" w14:paraId="2B47C38A" w14:textId="77777777" w:rsidTr="00744129">
        <w:tc>
          <w:tcPr>
            <w:tcW w:w="675" w:type="dxa"/>
          </w:tcPr>
          <w:p w14:paraId="302E0BA4"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7181710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191213</w:t>
            </w:r>
          </w:p>
        </w:tc>
        <w:tc>
          <w:tcPr>
            <w:tcW w:w="948" w:type="dxa"/>
          </w:tcPr>
          <w:p w14:paraId="0DDB4E87" w14:textId="77777777" w:rsidR="00744129" w:rsidRPr="006B2793" w:rsidRDefault="00744129" w:rsidP="00744129">
            <w:pPr>
              <w:pStyle w:val="TAL"/>
              <w:tabs>
                <w:tab w:val="clear" w:pos="284"/>
                <w:tab w:val="clear" w:pos="567"/>
              </w:tabs>
              <w:rPr>
                <w:sz w:val="16"/>
              </w:rPr>
            </w:pPr>
            <w:r w:rsidRPr="006B2793">
              <w:rPr>
                <w:sz w:val="16"/>
              </w:rPr>
              <w:t>WID REVISED</w:t>
            </w:r>
          </w:p>
        </w:tc>
        <w:tc>
          <w:tcPr>
            <w:tcW w:w="2188" w:type="dxa"/>
          </w:tcPr>
          <w:p w14:paraId="3160511C" w14:textId="77777777" w:rsidR="00744129" w:rsidRPr="006B2793" w:rsidRDefault="00744129" w:rsidP="00744129">
            <w:pPr>
              <w:pStyle w:val="TAL"/>
              <w:tabs>
                <w:tab w:val="clear" w:pos="284"/>
                <w:tab w:val="clear" w:pos="567"/>
              </w:tabs>
              <w:rPr>
                <w:sz w:val="16"/>
              </w:rPr>
            </w:pPr>
            <w:r w:rsidRPr="006B2793">
              <w:rPr>
                <w:sz w:val="16"/>
              </w:rPr>
              <w:t>Revised WID for 5GSAT_ARCH_rm</w:t>
            </w:r>
          </w:p>
        </w:tc>
        <w:tc>
          <w:tcPr>
            <w:tcW w:w="1519" w:type="dxa"/>
          </w:tcPr>
          <w:p w14:paraId="57145E43" w14:textId="77777777" w:rsidR="00744129" w:rsidRPr="006B2793" w:rsidRDefault="00744129" w:rsidP="00744129">
            <w:pPr>
              <w:pStyle w:val="TAL"/>
              <w:tabs>
                <w:tab w:val="clear" w:pos="284"/>
                <w:tab w:val="clear" w:pos="567"/>
              </w:tabs>
              <w:rPr>
                <w:sz w:val="16"/>
              </w:rPr>
            </w:pPr>
            <w:r w:rsidRPr="006B2793">
              <w:rPr>
                <w:sz w:val="16"/>
              </w:rPr>
              <w:t>CATT</w:t>
            </w:r>
          </w:p>
        </w:tc>
        <w:tc>
          <w:tcPr>
            <w:tcW w:w="1212" w:type="dxa"/>
          </w:tcPr>
          <w:p w14:paraId="437107E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24A1C4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02B184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04EF86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09CE33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DC45265"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F99E21B" w14:textId="77777777"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14:paraId="6D83F18F" w14:textId="77777777" w:rsidR="00744129" w:rsidRPr="006B2793" w:rsidRDefault="00744129" w:rsidP="00744129">
            <w:pPr>
              <w:pStyle w:val="TAL"/>
              <w:tabs>
                <w:tab w:val="clear" w:pos="284"/>
                <w:tab w:val="clear" w:pos="567"/>
              </w:tabs>
              <w:rPr>
                <w:sz w:val="16"/>
              </w:rPr>
            </w:pPr>
            <w:r w:rsidRPr="006B2793">
              <w:rPr>
                <w:sz w:val="16"/>
              </w:rPr>
              <w:t>Merged into SAT_ARCH work Item.</w:t>
            </w:r>
          </w:p>
        </w:tc>
        <w:tc>
          <w:tcPr>
            <w:tcW w:w="986" w:type="dxa"/>
          </w:tcPr>
          <w:p w14:paraId="79D6ED49" w14:textId="77777777" w:rsidR="00744129" w:rsidRPr="006B2793" w:rsidRDefault="00744129" w:rsidP="00744129">
            <w:pPr>
              <w:pStyle w:val="TAL"/>
              <w:tabs>
                <w:tab w:val="clear" w:pos="284"/>
                <w:tab w:val="clear" w:pos="567"/>
              </w:tabs>
              <w:rPr>
                <w:sz w:val="16"/>
              </w:rPr>
            </w:pPr>
            <w:r w:rsidRPr="006B2793">
              <w:rPr>
                <w:sz w:val="16"/>
              </w:rPr>
              <w:t>Merged</w:t>
            </w:r>
          </w:p>
        </w:tc>
        <w:tc>
          <w:tcPr>
            <w:tcW w:w="1019" w:type="dxa"/>
          </w:tcPr>
          <w:p w14:paraId="455A10EA" w14:textId="77777777" w:rsidR="00744129" w:rsidRPr="006B2793" w:rsidRDefault="00744129" w:rsidP="00744129">
            <w:pPr>
              <w:pStyle w:val="TAL"/>
              <w:tabs>
                <w:tab w:val="clear" w:pos="284"/>
                <w:tab w:val="clear" w:pos="567"/>
              </w:tabs>
              <w:rPr>
                <w:sz w:val="16"/>
              </w:rPr>
            </w:pPr>
          </w:p>
        </w:tc>
      </w:tr>
      <w:tr w:rsidR="00744129" w:rsidRPr="00200359" w14:paraId="64D5EDA1" w14:textId="77777777" w:rsidTr="00744129">
        <w:tc>
          <w:tcPr>
            <w:tcW w:w="675" w:type="dxa"/>
          </w:tcPr>
          <w:p w14:paraId="7B255980" w14:textId="77777777" w:rsidR="00744129" w:rsidRPr="006B2793" w:rsidRDefault="00744129" w:rsidP="00744129">
            <w:pPr>
              <w:pStyle w:val="TAL"/>
              <w:tabs>
                <w:tab w:val="clear" w:pos="284"/>
                <w:tab w:val="clear" w:pos="567"/>
              </w:tabs>
              <w:rPr>
                <w:sz w:val="16"/>
              </w:rPr>
            </w:pPr>
            <w:r w:rsidRPr="006B2793">
              <w:rPr>
                <w:sz w:val="16"/>
              </w:rPr>
              <w:t>6.5</w:t>
            </w:r>
          </w:p>
        </w:tc>
        <w:tc>
          <w:tcPr>
            <w:tcW w:w="1134" w:type="dxa"/>
          </w:tcPr>
          <w:p w14:paraId="62E7719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191248</w:t>
            </w:r>
          </w:p>
        </w:tc>
        <w:tc>
          <w:tcPr>
            <w:tcW w:w="948" w:type="dxa"/>
          </w:tcPr>
          <w:p w14:paraId="63FCC16F" w14:textId="77777777" w:rsidR="00744129" w:rsidRPr="006B2793" w:rsidRDefault="00744129" w:rsidP="00744129">
            <w:pPr>
              <w:pStyle w:val="TAL"/>
              <w:tabs>
                <w:tab w:val="clear" w:pos="284"/>
                <w:tab w:val="clear" w:pos="567"/>
              </w:tabs>
              <w:rPr>
                <w:sz w:val="16"/>
              </w:rPr>
            </w:pPr>
            <w:r w:rsidRPr="006B2793">
              <w:rPr>
                <w:sz w:val="16"/>
              </w:rPr>
              <w:t>SID REVISED</w:t>
            </w:r>
          </w:p>
        </w:tc>
        <w:tc>
          <w:tcPr>
            <w:tcW w:w="2188" w:type="dxa"/>
          </w:tcPr>
          <w:p w14:paraId="72959F88" w14:textId="77777777" w:rsidR="00744129" w:rsidRPr="006B2793" w:rsidRDefault="00744129" w:rsidP="00744129">
            <w:pPr>
              <w:pStyle w:val="TAL"/>
              <w:tabs>
                <w:tab w:val="clear" w:pos="284"/>
                <w:tab w:val="clear" w:pos="567"/>
              </w:tabs>
              <w:rPr>
                <w:sz w:val="16"/>
              </w:rPr>
            </w:pPr>
            <w:r w:rsidRPr="006B2793">
              <w:rPr>
                <w:sz w:val="16"/>
              </w:rPr>
              <w:t>Revised SID: Study on System enhancement for Proximity based Services in 5GS</w:t>
            </w:r>
          </w:p>
        </w:tc>
        <w:tc>
          <w:tcPr>
            <w:tcW w:w="1519" w:type="dxa"/>
          </w:tcPr>
          <w:p w14:paraId="711606EF" w14:textId="77777777"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14:paraId="7514F9A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0B98A9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9070C3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E6B69E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9CA7BF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80188CA"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DE9AF15" w14:textId="77777777" w:rsidR="00744129" w:rsidRPr="006B2793" w:rsidRDefault="00744129" w:rsidP="00744129">
            <w:pPr>
              <w:pStyle w:val="TAL"/>
              <w:tabs>
                <w:tab w:val="clear" w:pos="284"/>
                <w:tab w:val="clear" w:pos="567"/>
              </w:tabs>
              <w:rPr>
                <w:sz w:val="16"/>
              </w:rPr>
            </w:pPr>
            <w:r w:rsidRPr="006B2793">
              <w:rPr>
                <w:sz w:val="16"/>
              </w:rPr>
              <w:t>FS_5G_ProSe</w:t>
            </w:r>
          </w:p>
        </w:tc>
        <w:tc>
          <w:tcPr>
            <w:tcW w:w="1340" w:type="dxa"/>
          </w:tcPr>
          <w:p w14:paraId="38EEA2A7"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35E2BB68"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63C5D58" w14:textId="77777777" w:rsidR="00744129" w:rsidRPr="006B2793" w:rsidRDefault="00744129" w:rsidP="00744129">
            <w:pPr>
              <w:pStyle w:val="TAL"/>
              <w:tabs>
                <w:tab w:val="clear" w:pos="284"/>
                <w:tab w:val="clear" w:pos="567"/>
              </w:tabs>
              <w:rPr>
                <w:sz w:val="16"/>
              </w:rPr>
            </w:pPr>
          </w:p>
        </w:tc>
      </w:tr>
      <w:tr w:rsidR="00744129" w:rsidRPr="00200359" w14:paraId="3AFBF364" w14:textId="77777777" w:rsidTr="00744129">
        <w:tc>
          <w:tcPr>
            <w:tcW w:w="675" w:type="dxa"/>
          </w:tcPr>
          <w:p w14:paraId="7E0A3292" w14:textId="77777777" w:rsidR="00744129" w:rsidRPr="006B2793" w:rsidRDefault="00744129" w:rsidP="00744129">
            <w:pPr>
              <w:pStyle w:val="TAL"/>
              <w:tabs>
                <w:tab w:val="clear" w:pos="284"/>
                <w:tab w:val="clear" w:pos="567"/>
              </w:tabs>
              <w:rPr>
                <w:sz w:val="16"/>
              </w:rPr>
            </w:pPr>
            <w:r w:rsidRPr="006B2793">
              <w:rPr>
                <w:sz w:val="16"/>
              </w:rPr>
              <w:t>6.6</w:t>
            </w:r>
          </w:p>
        </w:tc>
        <w:tc>
          <w:tcPr>
            <w:tcW w:w="1134" w:type="dxa"/>
          </w:tcPr>
          <w:p w14:paraId="6842F94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191040</w:t>
            </w:r>
          </w:p>
        </w:tc>
        <w:tc>
          <w:tcPr>
            <w:tcW w:w="948" w:type="dxa"/>
          </w:tcPr>
          <w:p w14:paraId="6C613A4E" w14:textId="77777777" w:rsidR="00744129" w:rsidRPr="006B2793" w:rsidRDefault="00744129" w:rsidP="00744129">
            <w:pPr>
              <w:pStyle w:val="TAL"/>
              <w:tabs>
                <w:tab w:val="clear" w:pos="284"/>
                <w:tab w:val="clear" w:pos="567"/>
              </w:tabs>
              <w:rPr>
                <w:sz w:val="16"/>
              </w:rPr>
            </w:pPr>
            <w:r w:rsidRPr="006B2793">
              <w:rPr>
                <w:sz w:val="16"/>
              </w:rPr>
              <w:t>SID NEW</w:t>
            </w:r>
          </w:p>
        </w:tc>
        <w:tc>
          <w:tcPr>
            <w:tcW w:w="2188" w:type="dxa"/>
          </w:tcPr>
          <w:p w14:paraId="6906C0AA" w14:textId="77777777" w:rsidR="00744129" w:rsidRPr="006B2793" w:rsidRDefault="00744129" w:rsidP="00744129">
            <w:pPr>
              <w:pStyle w:val="TAL"/>
              <w:tabs>
                <w:tab w:val="clear" w:pos="284"/>
                <w:tab w:val="clear" w:pos="567"/>
              </w:tabs>
              <w:rPr>
                <w:sz w:val="16"/>
              </w:rPr>
            </w:pPr>
            <w:r w:rsidRPr="006B2793">
              <w:rPr>
                <w:sz w:val="16"/>
              </w:rPr>
              <w:t>New SID on AI/ML Model Transfer in 5GS (FS_AMMT)</w:t>
            </w:r>
          </w:p>
        </w:tc>
        <w:tc>
          <w:tcPr>
            <w:tcW w:w="1519" w:type="dxa"/>
          </w:tcPr>
          <w:p w14:paraId="431A1D30"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5BDE95B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521D70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E423F8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E8C8CD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03E9C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E2B35D5" w14:textId="77777777" w:rsidR="00744129" w:rsidRPr="006B2793" w:rsidRDefault="00744129" w:rsidP="00744129">
            <w:pPr>
              <w:pStyle w:val="TAL"/>
              <w:tabs>
                <w:tab w:val="clear" w:pos="284"/>
                <w:tab w:val="clear" w:pos="567"/>
              </w:tabs>
              <w:rPr>
                <w:sz w:val="16"/>
              </w:rPr>
            </w:pPr>
            <w:r w:rsidRPr="006B2793">
              <w:rPr>
                <w:sz w:val="16"/>
              </w:rPr>
              <w:t>Rel-18</w:t>
            </w:r>
          </w:p>
        </w:tc>
        <w:tc>
          <w:tcPr>
            <w:tcW w:w="2038" w:type="dxa"/>
          </w:tcPr>
          <w:p w14:paraId="2ABCE002" w14:textId="77777777" w:rsidR="00744129" w:rsidRPr="006B2793" w:rsidRDefault="00744129" w:rsidP="00744129">
            <w:pPr>
              <w:pStyle w:val="TAL"/>
              <w:tabs>
                <w:tab w:val="clear" w:pos="284"/>
                <w:tab w:val="clear" w:pos="567"/>
              </w:tabs>
              <w:rPr>
                <w:sz w:val="16"/>
              </w:rPr>
            </w:pPr>
          </w:p>
        </w:tc>
        <w:tc>
          <w:tcPr>
            <w:tcW w:w="1340" w:type="dxa"/>
          </w:tcPr>
          <w:p w14:paraId="2AEA717A"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7F100EC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612D180" w14:textId="77777777" w:rsidR="00744129" w:rsidRPr="006B2793" w:rsidRDefault="00744129" w:rsidP="00744129">
            <w:pPr>
              <w:pStyle w:val="TAL"/>
              <w:tabs>
                <w:tab w:val="clear" w:pos="284"/>
                <w:tab w:val="clear" w:pos="567"/>
              </w:tabs>
              <w:rPr>
                <w:sz w:val="16"/>
              </w:rPr>
            </w:pPr>
          </w:p>
        </w:tc>
      </w:tr>
      <w:tr w:rsidR="00744129" w:rsidRPr="00200359" w14:paraId="2221011B" w14:textId="77777777" w:rsidTr="00744129">
        <w:tc>
          <w:tcPr>
            <w:tcW w:w="675" w:type="dxa"/>
          </w:tcPr>
          <w:p w14:paraId="6EB51FA3" w14:textId="77777777" w:rsidR="00744129" w:rsidRPr="006B2793" w:rsidRDefault="00744129" w:rsidP="00744129">
            <w:pPr>
              <w:pStyle w:val="TAL"/>
              <w:tabs>
                <w:tab w:val="clear" w:pos="284"/>
                <w:tab w:val="clear" w:pos="567"/>
              </w:tabs>
              <w:rPr>
                <w:sz w:val="16"/>
              </w:rPr>
            </w:pPr>
            <w:r w:rsidRPr="006B2793">
              <w:rPr>
                <w:sz w:val="16"/>
              </w:rPr>
              <w:t>6.6</w:t>
            </w:r>
          </w:p>
        </w:tc>
        <w:tc>
          <w:tcPr>
            <w:tcW w:w="1134" w:type="dxa"/>
          </w:tcPr>
          <w:p w14:paraId="358BA80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191042</w:t>
            </w:r>
          </w:p>
        </w:tc>
        <w:tc>
          <w:tcPr>
            <w:tcW w:w="948" w:type="dxa"/>
          </w:tcPr>
          <w:p w14:paraId="49B9D91A" w14:textId="77777777" w:rsidR="00744129" w:rsidRPr="006B2793" w:rsidRDefault="00744129" w:rsidP="00744129">
            <w:pPr>
              <w:pStyle w:val="TAL"/>
              <w:tabs>
                <w:tab w:val="clear" w:pos="284"/>
                <w:tab w:val="clear" w:pos="567"/>
              </w:tabs>
              <w:rPr>
                <w:sz w:val="16"/>
              </w:rPr>
            </w:pPr>
            <w:r w:rsidRPr="006B2793">
              <w:rPr>
                <w:sz w:val="16"/>
              </w:rPr>
              <w:t>SID NEW</w:t>
            </w:r>
          </w:p>
        </w:tc>
        <w:tc>
          <w:tcPr>
            <w:tcW w:w="2188" w:type="dxa"/>
          </w:tcPr>
          <w:p w14:paraId="79CA9C00" w14:textId="77777777" w:rsidR="00744129" w:rsidRPr="006B2793" w:rsidRDefault="00744129" w:rsidP="00744129">
            <w:pPr>
              <w:pStyle w:val="TAL"/>
              <w:tabs>
                <w:tab w:val="clear" w:pos="284"/>
                <w:tab w:val="clear" w:pos="567"/>
              </w:tabs>
              <w:rPr>
                <w:sz w:val="16"/>
              </w:rPr>
            </w:pPr>
            <w:r w:rsidRPr="006B2793">
              <w:rPr>
                <w:sz w:val="16"/>
              </w:rPr>
              <w:t>New SID on Services with Extra-territorial 5G systems (FS_5GET)</w:t>
            </w:r>
          </w:p>
        </w:tc>
        <w:tc>
          <w:tcPr>
            <w:tcW w:w="1519" w:type="dxa"/>
          </w:tcPr>
          <w:p w14:paraId="6CCF98DE"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73287A0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2DD4DD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F00AE2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8255DF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C93949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4B945D8" w14:textId="77777777" w:rsidR="00744129" w:rsidRPr="006B2793" w:rsidRDefault="00744129" w:rsidP="00744129">
            <w:pPr>
              <w:pStyle w:val="TAL"/>
              <w:tabs>
                <w:tab w:val="clear" w:pos="284"/>
                <w:tab w:val="clear" w:pos="567"/>
              </w:tabs>
              <w:rPr>
                <w:sz w:val="16"/>
              </w:rPr>
            </w:pPr>
            <w:r w:rsidRPr="006B2793">
              <w:rPr>
                <w:sz w:val="16"/>
              </w:rPr>
              <w:t>Rel-18</w:t>
            </w:r>
          </w:p>
        </w:tc>
        <w:tc>
          <w:tcPr>
            <w:tcW w:w="2038" w:type="dxa"/>
          </w:tcPr>
          <w:p w14:paraId="72B93E24" w14:textId="77777777" w:rsidR="00744129" w:rsidRPr="006B2793" w:rsidRDefault="00744129" w:rsidP="00744129">
            <w:pPr>
              <w:pStyle w:val="TAL"/>
              <w:tabs>
                <w:tab w:val="clear" w:pos="284"/>
                <w:tab w:val="clear" w:pos="567"/>
              </w:tabs>
              <w:rPr>
                <w:sz w:val="16"/>
              </w:rPr>
            </w:pPr>
          </w:p>
        </w:tc>
        <w:tc>
          <w:tcPr>
            <w:tcW w:w="1340" w:type="dxa"/>
          </w:tcPr>
          <w:p w14:paraId="4791E0A4" w14:textId="77777777" w:rsidR="00744129" w:rsidRPr="006B2793" w:rsidRDefault="00744129" w:rsidP="00744129">
            <w:pPr>
              <w:pStyle w:val="TAL"/>
              <w:tabs>
                <w:tab w:val="clear" w:pos="284"/>
                <w:tab w:val="clear" w:pos="567"/>
              </w:tabs>
              <w:rPr>
                <w:sz w:val="16"/>
              </w:rPr>
            </w:pPr>
            <w:r w:rsidRPr="006B2793">
              <w:rPr>
                <w:sz w:val="16"/>
              </w:rPr>
              <w:t>Approved</w:t>
            </w:r>
          </w:p>
        </w:tc>
        <w:tc>
          <w:tcPr>
            <w:tcW w:w="986" w:type="dxa"/>
          </w:tcPr>
          <w:p w14:paraId="4263CD4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9C693CE" w14:textId="77777777" w:rsidR="00744129" w:rsidRPr="006B2793" w:rsidRDefault="00744129" w:rsidP="00744129">
            <w:pPr>
              <w:pStyle w:val="TAL"/>
              <w:tabs>
                <w:tab w:val="clear" w:pos="284"/>
                <w:tab w:val="clear" w:pos="567"/>
              </w:tabs>
              <w:rPr>
                <w:sz w:val="16"/>
              </w:rPr>
            </w:pPr>
          </w:p>
        </w:tc>
      </w:tr>
      <w:tr w:rsidR="00744129" w:rsidRPr="00200359" w14:paraId="08B8DB7E" w14:textId="77777777" w:rsidTr="00744129">
        <w:tc>
          <w:tcPr>
            <w:tcW w:w="675" w:type="dxa"/>
          </w:tcPr>
          <w:p w14:paraId="67343648" w14:textId="77777777" w:rsidR="00744129" w:rsidRPr="006B2793" w:rsidRDefault="00744129" w:rsidP="00744129">
            <w:pPr>
              <w:pStyle w:val="TAL"/>
              <w:tabs>
                <w:tab w:val="clear" w:pos="284"/>
                <w:tab w:val="clear" w:pos="567"/>
              </w:tabs>
              <w:rPr>
                <w:sz w:val="16"/>
              </w:rPr>
            </w:pPr>
            <w:r w:rsidRPr="006B2793">
              <w:rPr>
                <w:sz w:val="16"/>
              </w:rPr>
              <w:lastRenderedPageBreak/>
              <w:t>6.9</w:t>
            </w:r>
          </w:p>
        </w:tc>
        <w:tc>
          <w:tcPr>
            <w:tcW w:w="1134" w:type="dxa"/>
          </w:tcPr>
          <w:p w14:paraId="5913615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190990</w:t>
            </w:r>
          </w:p>
        </w:tc>
        <w:tc>
          <w:tcPr>
            <w:tcW w:w="948" w:type="dxa"/>
          </w:tcPr>
          <w:p w14:paraId="57892F40" w14:textId="77777777"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14:paraId="44E68763" w14:textId="77777777" w:rsidR="00744129" w:rsidRPr="006B2793" w:rsidRDefault="00744129" w:rsidP="00744129">
            <w:pPr>
              <w:pStyle w:val="TAL"/>
              <w:tabs>
                <w:tab w:val="clear" w:pos="284"/>
                <w:tab w:val="clear" w:pos="567"/>
              </w:tabs>
              <w:rPr>
                <w:sz w:val="16"/>
              </w:rPr>
            </w:pPr>
            <w:r w:rsidRPr="006B2793">
              <w:rPr>
                <w:sz w:val="16"/>
              </w:rPr>
              <w:t>Draft TS 26.117 5G Media Streaming (5GMS); Speech and audio profiles (Release 16), v. 1.0.0 + submit form (5GMS3)</w:t>
            </w:r>
          </w:p>
        </w:tc>
        <w:tc>
          <w:tcPr>
            <w:tcW w:w="1519" w:type="dxa"/>
          </w:tcPr>
          <w:p w14:paraId="5AE4B256"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129A712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9F290F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9B06AB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FFAA22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D2CA57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4D394BA"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03FD71A6" w14:textId="77777777" w:rsidR="00744129" w:rsidRPr="006B2793" w:rsidRDefault="00744129" w:rsidP="00744129">
            <w:pPr>
              <w:pStyle w:val="TAL"/>
              <w:tabs>
                <w:tab w:val="clear" w:pos="284"/>
                <w:tab w:val="clear" w:pos="567"/>
              </w:tabs>
              <w:rPr>
                <w:sz w:val="16"/>
              </w:rPr>
            </w:pPr>
            <w:r w:rsidRPr="006B2793">
              <w:rPr>
                <w:sz w:val="16"/>
              </w:rPr>
              <w:t>5GMS3</w:t>
            </w:r>
          </w:p>
        </w:tc>
        <w:tc>
          <w:tcPr>
            <w:tcW w:w="1340" w:type="dxa"/>
          </w:tcPr>
          <w:p w14:paraId="2CFDAB1F" w14:textId="77777777"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14:paraId="1A9A987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7D886D1" w14:textId="77777777" w:rsidR="00744129" w:rsidRPr="006B2793" w:rsidRDefault="00744129" w:rsidP="00744129">
            <w:pPr>
              <w:pStyle w:val="TAL"/>
              <w:tabs>
                <w:tab w:val="clear" w:pos="284"/>
                <w:tab w:val="clear" w:pos="567"/>
              </w:tabs>
              <w:rPr>
                <w:sz w:val="16"/>
              </w:rPr>
            </w:pPr>
          </w:p>
        </w:tc>
      </w:tr>
      <w:tr w:rsidR="00744129" w:rsidRPr="00200359" w14:paraId="42295805" w14:textId="77777777" w:rsidTr="00744129">
        <w:tc>
          <w:tcPr>
            <w:tcW w:w="675" w:type="dxa"/>
          </w:tcPr>
          <w:p w14:paraId="36C922E7" w14:textId="77777777" w:rsidR="00744129" w:rsidRPr="006B2793" w:rsidRDefault="00744129" w:rsidP="00744129">
            <w:pPr>
              <w:pStyle w:val="TAL"/>
              <w:tabs>
                <w:tab w:val="clear" w:pos="284"/>
                <w:tab w:val="clear" w:pos="567"/>
              </w:tabs>
              <w:rPr>
                <w:sz w:val="16"/>
              </w:rPr>
            </w:pPr>
            <w:r w:rsidRPr="006B2793">
              <w:rPr>
                <w:sz w:val="16"/>
              </w:rPr>
              <w:t>6.9</w:t>
            </w:r>
          </w:p>
        </w:tc>
        <w:tc>
          <w:tcPr>
            <w:tcW w:w="1134" w:type="dxa"/>
          </w:tcPr>
          <w:p w14:paraId="5D4CBF4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190991</w:t>
            </w:r>
          </w:p>
        </w:tc>
        <w:tc>
          <w:tcPr>
            <w:tcW w:w="948" w:type="dxa"/>
          </w:tcPr>
          <w:p w14:paraId="6451D117" w14:textId="77777777"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14:paraId="31CF4D34" w14:textId="77777777" w:rsidR="00744129" w:rsidRPr="006B2793" w:rsidRDefault="00744129" w:rsidP="00744129">
            <w:pPr>
              <w:pStyle w:val="TAL"/>
              <w:tabs>
                <w:tab w:val="clear" w:pos="284"/>
                <w:tab w:val="clear" w:pos="567"/>
              </w:tabs>
              <w:rPr>
                <w:sz w:val="16"/>
              </w:rPr>
            </w:pPr>
            <w:r w:rsidRPr="006B2793">
              <w:rPr>
                <w:sz w:val="16"/>
              </w:rPr>
              <w:t>Draft TS 26.139 RTP/RTCP Verification Procedures (Release 16), v. 1.0.0 + submit form (RTCPVer)</w:t>
            </w:r>
          </w:p>
        </w:tc>
        <w:tc>
          <w:tcPr>
            <w:tcW w:w="1519" w:type="dxa"/>
          </w:tcPr>
          <w:p w14:paraId="78D1824E"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1880CFF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0B60FB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385BE0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CD8685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526A75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6EFA6FA"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2E598E3" w14:textId="77777777" w:rsidR="00744129" w:rsidRPr="006B2793" w:rsidRDefault="00744129" w:rsidP="00744129">
            <w:pPr>
              <w:pStyle w:val="TAL"/>
              <w:tabs>
                <w:tab w:val="clear" w:pos="284"/>
                <w:tab w:val="clear" w:pos="567"/>
              </w:tabs>
              <w:rPr>
                <w:sz w:val="16"/>
              </w:rPr>
            </w:pPr>
            <w:r w:rsidRPr="006B2793">
              <w:rPr>
                <w:sz w:val="16"/>
              </w:rPr>
              <w:t>RTCPVer</w:t>
            </w:r>
          </w:p>
        </w:tc>
        <w:tc>
          <w:tcPr>
            <w:tcW w:w="1340" w:type="dxa"/>
          </w:tcPr>
          <w:p w14:paraId="6D273506" w14:textId="77777777"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14:paraId="142A0B1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BF71D3C" w14:textId="77777777" w:rsidR="00744129" w:rsidRPr="006B2793" w:rsidRDefault="00744129" w:rsidP="00744129">
            <w:pPr>
              <w:pStyle w:val="TAL"/>
              <w:tabs>
                <w:tab w:val="clear" w:pos="284"/>
                <w:tab w:val="clear" w:pos="567"/>
              </w:tabs>
              <w:rPr>
                <w:sz w:val="16"/>
              </w:rPr>
            </w:pPr>
          </w:p>
        </w:tc>
      </w:tr>
      <w:tr w:rsidR="00744129" w:rsidRPr="00200359" w14:paraId="2D40CA89" w14:textId="77777777" w:rsidTr="00744129">
        <w:tc>
          <w:tcPr>
            <w:tcW w:w="675" w:type="dxa"/>
          </w:tcPr>
          <w:p w14:paraId="47228DC2" w14:textId="77777777" w:rsidR="00744129" w:rsidRPr="006B2793" w:rsidRDefault="00744129" w:rsidP="00744129">
            <w:pPr>
              <w:pStyle w:val="TAL"/>
              <w:tabs>
                <w:tab w:val="clear" w:pos="284"/>
                <w:tab w:val="clear" w:pos="567"/>
              </w:tabs>
              <w:rPr>
                <w:sz w:val="16"/>
              </w:rPr>
            </w:pPr>
            <w:r w:rsidRPr="006B2793">
              <w:rPr>
                <w:sz w:val="16"/>
              </w:rPr>
              <w:t>6.9</w:t>
            </w:r>
          </w:p>
        </w:tc>
        <w:tc>
          <w:tcPr>
            <w:tcW w:w="1134" w:type="dxa"/>
          </w:tcPr>
          <w:p w14:paraId="13A5326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190992</w:t>
            </w:r>
          </w:p>
        </w:tc>
        <w:tc>
          <w:tcPr>
            <w:tcW w:w="948" w:type="dxa"/>
          </w:tcPr>
          <w:p w14:paraId="438C6F77" w14:textId="77777777"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14:paraId="7D9D0956" w14:textId="77777777" w:rsidR="00744129" w:rsidRPr="006B2793" w:rsidRDefault="00744129" w:rsidP="00744129">
            <w:pPr>
              <w:pStyle w:val="TAL"/>
              <w:tabs>
                <w:tab w:val="clear" w:pos="284"/>
                <w:tab w:val="clear" w:pos="567"/>
              </w:tabs>
              <w:rPr>
                <w:sz w:val="16"/>
              </w:rPr>
            </w:pPr>
            <w:r w:rsidRPr="006B2793">
              <w:rPr>
                <w:sz w:val="16"/>
              </w:rPr>
              <w:t>Draft TS 26.511 5G Media Streaming (5GMS); Profiles, Codecs and Formats (Release 16), v. 1.0.0 + submit form (5GMS3)</w:t>
            </w:r>
          </w:p>
        </w:tc>
        <w:tc>
          <w:tcPr>
            <w:tcW w:w="1519" w:type="dxa"/>
          </w:tcPr>
          <w:p w14:paraId="0C7C11AB"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0EBE967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09F997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5D0421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183C1C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6AE825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FCBAF55"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0412144B" w14:textId="77777777" w:rsidR="00744129" w:rsidRPr="006B2793" w:rsidRDefault="00744129" w:rsidP="00744129">
            <w:pPr>
              <w:pStyle w:val="TAL"/>
              <w:tabs>
                <w:tab w:val="clear" w:pos="284"/>
                <w:tab w:val="clear" w:pos="567"/>
              </w:tabs>
              <w:rPr>
                <w:sz w:val="16"/>
              </w:rPr>
            </w:pPr>
            <w:r w:rsidRPr="006B2793">
              <w:rPr>
                <w:sz w:val="16"/>
              </w:rPr>
              <w:t>5GMS3</w:t>
            </w:r>
          </w:p>
        </w:tc>
        <w:tc>
          <w:tcPr>
            <w:tcW w:w="1340" w:type="dxa"/>
          </w:tcPr>
          <w:p w14:paraId="44A12E81" w14:textId="77777777"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14:paraId="7681D99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E863233" w14:textId="77777777" w:rsidR="00744129" w:rsidRPr="006B2793" w:rsidRDefault="00744129" w:rsidP="00744129">
            <w:pPr>
              <w:pStyle w:val="TAL"/>
              <w:tabs>
                <w:tab w:val="clear" w:pos="284"/>
                <w:tab w:val="clear" w:pos="567"/>
              </w:tabs>
              <w:rPr>
                <w:sz w:val="16"/>
              </w:rPr>
            </w:pPr>
          </w:p>
        </w:tc>
      </w:tr>
      <w:tr w:rsidR="00744129" w:rsidRPr="00200359" w14:paraId="694D1453" w14:textId="77777777" w:rsidTr="00744129">
        <w:tc>
          <w:tcPr>
            <w:tcW w:w="675" w:type="dxa"/>
          </w:tcPr>
          <w:p w14:paraId="29A6B4ED" w14:textId="77777777" w:rsidR="00744129" w:rsidRPr="006B2793" w:rsidRDefault="00744129" w:rsidP="00744129">
            <w:pPr>
              <w:pStyle w:val="TAL"/>
              <w:tabs>
                <w:tab w:val="clear" w:pos="284"/>
                <w:tab w:val="clear" w:pos="567"/>
              </w:tabs>
              <w:rPr>
                <w:sz w:val="16"/>
              </w:rPr>
            </w:pPr>
            <w:r w:rsidRPr="006B2793">
              <w:rPr>
                <w:sz w:val="16"/>
              </w:rPr>
              <w:t>6.9</w:t>
            </w:r>
          </w:p>
        </w:tc>
        <w:tc>
          <w:tcPr>
            <w:tcW w:w="1134" w:type="dxa"/>
          </w:tcPr>
          <w:p w14:paraId="7B77A2B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190993</w:t>
            </w:r>
          </w:p>
        </w:tc>
        <w:tc>
          <w:tcPr>
            <w:tcW w:w="948" w:type="dxa"/>
          </w:tcPr>
          <w:p w14:paraId="37A93BCA"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726785FA" w14:textId="77777777" w:rsidR="00744129" w:rsidRPr="006B2793" w:rsidRDefault="00744129" w:rsidP="00744129">
            <w:pPr>
              <w:pStyle w:val="TAL"/>
              <w:tabs>
                <w:tab w:val="clear" w:pos="284"/>
                <w:tab w:val="clear" w:pos="567"/>
              </w:tabs>
              <w:rPr>
                <w:sz w:val="16"/>
              </w:rPr>
            </w:pPr>
            <w:r w:rsidRPr="006B2793">
              <w:rPr>
                <w:sz w:val="16"/>
              </w:rPr>
              <w:t>Draft TR 26.925 Typical traffic characteristics of media services on 3GPP networks (Release 16), v. 1.0.0 + submit form (FS_TyTraC)</w:t>
            </w:r>
          </w:p>
        </w:tc>
        <w:tc>
          <w:tcPr>
            <w:tcW w:w="1519" w:type="dxa"/>
          </w:tcPr>
          <w:p w14:paraId="088BC09C"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7468CCA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380146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39BCFC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B7F7BE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4C05E7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2F52BD7"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29F8F74" w14:textId="77777777" w:rsidR="00744129" w:rsidRPr="006B2793" w:rsidRDefault="00744129" w:rsidP="00744129">
            <w:pPr>
              <w:pStyle w:val="TAL"/>
              <w:tabs>
                <w:tab w:val="clear" w:pos="284"/>
                <w:tab w:val="clear" w:pos="567"/>
              </w:tabs>
              <w:rPr>
                <w:sz w:val="16"/>
              </w:rPr>
            </w:pPr>
            <w:r w:rsidRPr="006B2793">
              <w:rPr>
                <w:sz w:val="16"/>
              </w:rPr>
              <w:t>FS_TyTrac</w:t>
            </w:r>
          </w:p>
        </w:tc>
        <w:tc>
          <w:tcPr>
            <w:tcW w:w="1340" w:type="dxa"/>
          </w:tcPr>
          <w:p w14:paraId="2E4F1F65" w14:textId="77777777"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14:paraId="2C743FC2"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2BEB5B2" w14:textId="77777777" w:rsidR="00744129" w:rsidRPr="006B2793" w:rsidRDefault="00744129" w:rsidP="00744129">
            <w:pPr>
              <w:pStyle w:val="TAL"/>
              <w:tabs>
                <w:tab w:val="clear" w:pos="284"/>
                <w:tab w:val="clear" w:pos="567"/>
              </w:tabs>
              <w:rPr>
                <w:sz w:val="16"/>
              </w:rPr>
            </w:pPr>
          </w:p>
        </w:tc>
      </w:tr>
      <w:tr w:rsidR="00744129" w:rsidRPr="00200359" w14:paraId="5E8E34C4" w14:textId="77777777" w:rsidTr="00744129">
        <w:tc>
          <w:tcPr>
            <w:tcW w:w="675" w:type="dxa"/>
          </w:tcPr>
          <w:p w14:paraId="4D11A9DE" w14:textId="77777777" w:rsidR="00744129" w:rsidRPr="006B2793" w:rsidRDefault="00744129" w:rsidP="00744129">
            <w:pPr>
              <w:pStyle w:val="TAL"/>
              <w:tabs>
                <w:tab w:val="clear" w:pos="284"/>
                <w:tab w:val="clear" w:pos="567"/>
              </w:tabs>
              <w:rPr>
                <w:sz w:val="16"/>
              </w:rPr>
            </w:pPr>
            <w:r w:rsidRPr="006B2793">
              <w:rPr>
                <w:sz w:val="16"/>
              </w:rPr>
              <w:t>6.9</w:t>
            </w:r>
          </w:p>
        </w:tc>
        <w:tc>
          <w:tcPr>
            <w:tcW w:w="1134" w:type="dxa"/>
          </w:tcPr>
          <w:p w14:paraId="39AE81D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191186</w:t>
            </w:r>
          </w:p>
        </w:tc>
        <w:tc>
          <w:tcPr>
            <w:tcW w:w="948" w:type="dxa"/>
          </w:tcPr>
          <w:p w14:paraId="76B7E6ED" w14:textId="77777777"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14:paraId="0822F96D" w14:textId="77777777" w:rsidR="00744129" w:rsidRPr="006B2793" w:rsidRDefault="00744129" w:rsidP="00744129">
            <w:pPr>
              <w:pStyle w:val="TAL"/>
              <w:tabs>
                <w:tab w:val="clear" w:pos="284"/>
                <w:tab w:val="clear" w:pos="567"/>
              </w:tabs>
              <w:rPr>
                <w:sz w:val="16"/>
              </w:rPr>
            </w:pPr>
            <w:r w:rsidRPr="006B2793">
              <w:rPr>
                <w:sz w:val="16"/>
              </w:rPr>
              <w:t>TS 28.535 "Management and orchestration; Management Services for Communication Service Assurance; Requirements"</w:t>
            </w:r>
          </w:p>
        </w:tc>
        <w:tc>
          <w:tcPr>
            <w:tcW w:w="1519" w:type="dxa"/>
          </w:tcPr>
          <w:p w14:paraId="40C790A8"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4305508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DEE25A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4283C4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69C84B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D9C717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5B9CE46"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42B50EF" w14:textId="77777777" w:rsidR="00744129" w:rsidRPr="006B2793" w:rsidRDefault="00744129" w:rsidP="00744129">
            <w:pPr>
              <w:pStyle w:val="TAL"/>
              <w:tabs>
                <w:tab w:val="clear" w:pos="284"/>
                <w:tab w:val="clear" w:pos="567"/>
              </w:tabs>
              <w:rPr>
                <w:sz w:val="16"/>
              </w:rPr>
            </w:pPr>
            <w:r w:rsidRPr="006B2793">
              <w:rPr>
                <w:sz w:val="16"/>
              </w:rPr>
              <w:t>COSLA</w:t>
            </w:r>
          </w:p>
        </w:tc>
        <w:tc>
          <w:tcPr>
            <w:tcW w:w="1340" w:type="dxa"/>
          </w:tcPr>
          <w:p w14:paraId="3CCCC441" w14:textId="77777777" w:rsidR="00744129" w:rsidRPr="006B2793" w:rsidRDefault="00744129" w:rsidP="00744129">
            <w:pPr>
              <w:pStyle w:val="TAL"/>
              <w:tabs>
                <w:tab w:val="clear" w:pos="284"/>
                <w:tab w:val="clear" w:pos="567"/>
              </w:tabs>
              <w:rPr>
                <w:sz w:val="16"/>
              </w:rPr>
            </w:pPr>
            <w:r w:rsidRPr="006B2793">
              <w:rPr>
                <w:sz w:val="16"/>
              </w:rPr>
              <w:t>Block noted</w:t>
            </w:r>
          </w:p>
        </w:tc>
        <w:tc>
          <w:tcPr>
            <w:tcW w:w="986" w:type="dxa"/>
          </w:tcPr>
          <w:p w14:paraId="1691CCF4"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2707039" w14:textId="77777777" w:rsidR="00744129" w:rsidRPr="006B2793" w:rsidRDefault="00744129" w:rsidP="00744129">
            <w:pPr>
              <w:pStyle w:val="TAL"/>
              <w:tabs>
                <w:tab w:val="clear" w:pos="284"/>
                <w:tab w:val="clear" w:pos="567"/>
              </w:tabs>
              <w:rPr>
                <w:sz w:val="16"/>
              </w:rPr>
            </w:pPr>
          </w:p>
        </w:tc>
      </w:tr>
      <w:tr w:rsidR="00744129" w:rsidRPr="00200359" w14:paraId="26C1E5F0" w14:textId="77777777" w:rsidTr="00744129">
        <w:tc>
          <w:tcPr>
            <w:tcW w:w="675" w:type="dxa"/>
          </w:tcPr>
          <w:p w14:paraId="108B1900"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434AC7A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190994</w:t>
            </w:r>
          </w:p>
        </w:tc>
        <w:tc>
          <w:tcPr>
            <w:tcW w:w="948" w:type="dxa"/>
          </w:tcPr>
          <w:p w14:paraId="26DA236B"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198D79DE" w14:textId="77777777" w:rsidR="00744129" w:rsidRPr="006B2793" w:rsidRDefault="00744129" w:rsidP="00744129">
            <w:pPr>
              <w:pStyle w:val="TAL"/>
              <w:tabs>
                <w:tab w:val="clear" w:pos="284"/>
                <w:tab w:val="clear" w:pos="567"/>
              </w:tabs>
              <w:rPr>
                <w:sz w:val="16"/>
              </w:rPr>
            </w:pPr>
            <w:r w:rsidRPr="006B2793">
              <w:rPr>
                <w:sz w:val="16"/>
              </w:rPr>
              <w:t>Draft TR 26.985 Vehicle-to-everything (V2X); Media handling and interaction (Release 16), v. 1.0.0 + submit form (FS_mV2X)</w:t>
            </w:r>
          </w:p>
        </w:tc>
        <w:tc>
          <w:tcPr>
            <w:tcW w:w="1519" w:type="dxa"/>
          </w:tcPr>
          <w:p w14:paraId="638903C0"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1A61CF3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55845F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6817A7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043D74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5A5E96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8F6DF06"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01D68E33" w14:textId="77777777" w:rsidR="00744129" w:rsidRPr="006B2793" w:rsidRDefault="00744129" w:rsidP="00744129">
            <w:pPr>
              <w:pStyle w:val="TAL"/>
              <w:tabs>
                <w:tab w:val="clear" w:pos="284"/>
                <w:tab w:val="clear" w:pos="567"/>
              </w:tabs>
              <w:rPr>
                <w:sz w:val="16"/>
              </w:rPr>
            </w:pPr>
            <w:r w:rsidRPr="006B2793">
              <w:rPr>
                <w:sz w:val="16"/>
              </w:rPr>
              <w:t>FS_mV2X</w:t>
            </w:r>
          </w:p>
        </w:tc>
        <w:tc>
          <w:tcPr>
            <w:tcW w:w="1340" w:type="dxa"/>
          </w:tcPr>
          <w:p w14:paraId="1F19E3A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F3FBFE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BB12AC1" w14:textId="77777777" w:rsidR="00744129" w:rsidRPr="006B2793" w:rsidRDefault="00744129" w:rsidP="00744129">
            <w:pPr>
              <w:pStyle w:val="TAL"/>
              <w:tabs>
                <w:tab w:val="clear" w:pos="284"/>
                <w:tab w:val="clear" w:pos="567"/>
              </w:tabs>
              <w:rPr>
                <w:sz w:val="16"/>
              </w:rPr>
            </w:pPr>
          </w:p>
        </w:tc>
      </w:tr>
      <w:tr w:rsidR="00744129" w:rsidRPr="00200359" w14:paraId="218E1DAA" w14:textId="77777777" w:rsidTr="00744129">
        <w:tc>
          <w:tcPr>
            <w:tcW w:w="675" w:type="dxa"/>
          </w:tcPr>
          <w:p w14:paraId="779EE806"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2638251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191021</w:t>
            </w:r>
          </w:p>
        </w:tc>
        <w:tc>
          <w:tcPr>
            <w:tcW w:w="948" w:type="dxa"/>
          </w:tcPr>
          <w:p w14:paraId="52F3C762"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6D34E73F" w14:textId="77777777" w:rsidR="00744129" w:rsidRPr="006B2793" w:rsidRDefault="00744129" w:rsidP="00744129">
            <w:pPr>
              <w:pStyle w:val="TAL"/>
              <w:tabs>
                <w:tab w:val="clear" w:pos="284"/>
                <w:tab w:val="clear" w:pos="567"/>
              </w:tabs>
              <w:rPr>
                <w:sz w:val="16"/>
              </w:rPr>
            </w:pPr>
            <w:r w:rsidRPr="006B2793">
              <w:rPr>
                <w:sz w:val="16"/>
              </w:rPr>
              <w:t>TS 22.263 on VIAPA/CMED</w:t>
            </w:r>
          </w:p>
        </w:tc>
        <w:tc>
          <w:tcPr>
            <w:tcW w:w="1519" w:type="dxa"/>
          </w:tcPr>
          <w:p w14:paraId="21984444"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697F993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F262C9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688C97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8A5875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145D56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F194848"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7F6C6E7" w14:textId="77777777" w:rsidR="00744129" w:rsidRPr="006B2793" w:rsidRDefault="00744129" w:rsidP="00744129">
            <w:pPr>
              <w:pStyle w:val="TAL"/>
              <w:tabs>
                <w:tab w:val="clear" w:pos="284"/>
                <w:tab w:val="clear" w:pos="567"/>
              </w:tabs>
              <w:rPr>
                <w:sz w:val="16"/>
              </w:rPr>
            </w:pPr>
            <w:r w:rsidRPr="006B2793">
              <w:rPr>
                <w:sz w:val="16"/>
              </w:rPr>
              <w:t>CMED</w:t>
            </w:r>
          </w:p>
        </w:tc>
        <w:tc>
          <w:tcPr>
            <w:tcW w:w="1340" w:type="dxa"/>
          </w:tcPr>
          <w:p w14:paraId="7139501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EC2DA8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44621DE" w14:textId="77777777" w:rsidR="00744129" w:rsidRPr="006B2793" w:rsidRDefault="00744129" w:rsidP="00744129">
            <w:pPr>
              <w:pStyle w:val="TAL"/>
              <w:tabs>
                <w:tab w:val="clear" w:pos="284"/>
                <w:tab w:val="clear" w:pos="567"/>
              </w:tabs>
              <w:rPr>
                <w:sz w:val="16"/>
              </w:rPr>
            </w:pPr>
          </w:p>
        </w:tc>
      </w:tr>
      <w:tr w:rsidR="00744129" w:rsidRPr="00200359" w14:paraId="1EBDB11A" w14:textId="77777777" w:rsidTr="00744129">
        <w:tc>
          <w:tcPr>
            <w:tcW w:w="675" w:type="dxa"/>
          </w:tcPr>
          <w:p w14:paraId="6414B854"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09F069D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191094</w:t>
            </w:r>
          </w:p>
        </w:tc>
        <w:tc>
          <w:tcPr>
            <w:tcW w:w="948" w:type="dxa"/>
          </w:tcPr>
          <w:p w14:paraId="671982EB"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58C07073" w14:textId="77777777" w:rsidR="00744129" w:rsidRPr="006B2793" w:rsidRDefault="00744129" w:rsidP="00744129">
            <w:pPr>
              <w:pStyle w:val="TAL"/>
              <w:tabs>
                <w:tab w:val="clear" w:pos="284"/>
                <w:tab w:val="clear" w:pos="567"/>
              </w:tabs>
              <w:rPr>
                <w:sz w:val="16"/>
              </w:rPr>
            </w:pPr>
            <w:r w:rsidRPr="006B2793">
              <w:rPr>
                <w:sz w:val="16"/>
              </w:rPr>
              <w:t>TR 23.794: Study on Enhanced IMS to 5GC Integration (FS_eIMS5G) for presentation for approval</w:t>
            </w:r>
          </w:p>
        </w:tc>
        <w:tc>
          <w:tcPr>
            <w:tcW w:w="1519" w:type="dxa"/>
          </w:tcPr>
          <w:p w14:paraId="69A6C803"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E540BE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95A986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3968E2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1D9228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20D4D4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35AB99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A8FC2E7" w14:textId="77777777" w:rsidR="00744129" w:rsidRPr="006B2793" w:rsidRDefault="00744129" w:rsidP="00744129">
            <w:pPr>
              <w:pStyle w:val="TAL"/>
              <w:tabs>
                <w:tab w:val="clear" w:pos="284"/>
                <w:tab w:val="clear" w:pos="567"/>
              </w:tabs>
              <w:rPr>
                <w:sz w:val="16"/>
              </w:rPr>
            </w:pPr>
            <w:r w:rsidRPr="006B2793">
              <w:rPr>
                <w:sz w:val="16"/>
              </w:rPr>
              <w:t>FS_eIMS5G</w:t>
            </w:r>
          </w:p>
        </w:tc>
        <w:tc>
          <w:tcPr>
            <w:tcW w:w="1340" w:type="dxa"/>
          </w:tcPr>
          <w:p w14:paraId="7835165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7A6321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DDD52C9" w14:textId="77777777" w:rsidR="00744129" w:rsidRPr="006B2793" w:rsidRDefault="00744129" w:rsidP="00744129">
            <w:pPr>
              <w:pStyle w:val="TAL"/>
              <w:tabs>
                <w:tab w:val="clear" w:pos="284"/>
                <w:tab w:val="clear" w:pos="567"/>
              </w:tabs>
              <w:rPr>
                <w:sz w:val="16"/>
              </w:rPr>
            </w:pPr>
          </w:p>
        </w:tc>
      </w:tr>
      <w:tr w:rsidR="00744129" w:rsidRPr="00200359" w14:paraId="4B26191A" w14:textId="77777777" w:rsidTr="00744129">
        <w:tc>
          <w:tcPr>
            <w:tcW w:w="675" w:type="dxa"/>
          </w:tcPr>
          <w:p w14:paraId="6E40023E"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28A2EF8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191095</w:t>
            </w:r>
          </w:p>
        </w:tc>
        <w:tc>
          <w:tcPr>
            <w:tcW w:w="948" w:type="dxa"/>
          </w:tcPr>
          <w:p w14:paraId="0DCBA9D8"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593F85DB" w14:textId="77777777" w:rsidR="00744129" w:rsidRPr="006B2793" w:rsidRDefault="00744129" w:rsidP="00744129">
            <w:pPr>
              <w:pStyle w:val="TAL"/>
              <w:tabs>
                <w:tab w:val="clear" w:pos="284"/>
                <w:tab w:val="clear" w:pos="567"/>
              </w:tabs>
              <w:rPr>
                <w:sz w:val="16"/>
              </w:rPr>
            </w:pPr>
            <w:r w:rsidRPr="006B2793">
              <w:rPr>
                <w:sz w:val="16"/>
              </w:rPr>
              <w:t>TR 23.737: Study on architecture aspects for using satellite access in 5G (FS_5GSAT_ARCH) for presentation for approval</w:t>
            </w:r>
          </w:p>
        </w:tc>
        <w:tc>
          <w:tcPr>
            <w:tcW w:w="1519" w:type="dxa"/>
          </w:tcPr>
          <w:p w14:paraId="74FEF9D9"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74C3EB1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B1FF6A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44732C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A73AD4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2CC0E8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9555928"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A4A3BC2" w14:textId="77777777"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14:paraId="4CE34E5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741BA7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F9B7D63" w14:textId="77777777" w:rsidR="00744129" w:rsidRPr="006B2793" w:rsidRDefault="00744129" w:rsidP="00744129">
            <w:pPr>
              <w:pStyle w:val="TAL"/>
              <w:tabs>
                <w:tab w:val="clear" w:pos="284"/>
                <w:tab w:val="clear" w:pos="567"/>
              </w:tabs>
              <w:rPr>
                <w:sz w:val="16"/>
              </w:rPr>
            </w:pPr>
          </w:p>
        </w:tc>
      </w:tr>
      <w:tr w:rsidR="00744129" w:rsidRPr="00200359" w14:paraId="336F58C9" w14:textId="77777777" w:rsidTr="00744129">
        <w:tc>
          <w:tcPr>
            <w:tcW w:w="675" w:type="dxa"/>
          </w:tcPr>
          <w:p w14:paraId="0F9DE7FE"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37D9C42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191142</w:t>
            </w:r>
          </w:p>
        </w:tc>
        <w:tc>
          <w:tcPr>
            <w:tcW w:w="948" w:type="dxa"/>
          </w:tcPr>
          <w:p w14:paraId="3847E86F"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39ACCE5B" w14:textId="77777777" w:rsidR="00744129" w:rsidRPr="006B2793" w:rsidRDefault="00744129" w:rsidP="00744129">
            <w:pPr>
              <w:pStyle w:val="TAL"/>
              <w:tabs>
                <w:tab w:val="clear" w:pos="284"/>
                <w:tab w:val="clear" w:pos="567"/>
              </w:tabs>
              <w:rPr>
                <w:sz w:val="16"/>
              </w:rPr>
            </w:pPr>
            <w:r w:rsidRPr="006B2793">
              <w:rPr>
                <w:sz w:val="16"/>
              </w:rPr>
              <w:t>TR 33.835: Study on authentication and key management for applications based on 3GPP credential in 5G</w:t>
            </w:r>
          </w:p>
        </w:tc>
        <w:tc>
          <w:tcPr>
            <w:tcW w:w="1519" w:type="dxa"/>
          </w:tcPr>
          <w:p w14:paraId="35753F58"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6E0BD4F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6F67BF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8FFC52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73BF32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1EC655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4F91865"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329A758" w14:textId="77777777" w:rsidR="00744129" w:rsidRPr="006B2793" w:rsidRDefault="00744129" w:rsidP="00744129">
            <w:pPr>
              <w:pStyle w:val="TAL"/>
              <w:tabs>
                <w:tab w:val="clear" w:pos="284"/>
                <w:tab w:val="clear" w:pos="567"/>
              </w:tabs>
              <w:rPr>
                <w:sz w:val="16"/>
              </w:rPr>
            </w:pPr>
            <w:r w:rsidRPr="006B2793">
              <w:rPr>
                <w:sz w:val="16"/>
              </w:rPr>
              <w:t>FS_AKMA</w:t>
            </w:r>
          </w:p>
        </w:tc>
        <w:tc>
          <w:tcPr>
            <w:tcW w:w="1340" w:type="dxa"/>
          </w:tcPr>
          <w:p w14:paraId="6005ADD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4EAE6E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2A8DE92" w14:textId="77777777" w:rsidR="00744129" w:rsidRPr="006B2793" w:rsidRDefault="00744129" w:rsidP="00744129">
            <w:pPr>
              <w:pStyle w:val="TAL"/>
              <w:tabs>
                <w:tab w:val="clear" w:pos="284"/>
                <w:tab w:val="clear" w:pos="567"/>
              </w:tabs>
              <w:rPr>
                <w:sz w:val="16"/>
              </w:rPr>
            </w:pPr>
          </w:p>
        </w:tc>
      </w:tr>
      <w:tr w:rsidR="00744129" w:rsidRPr="00200359" w14:paraId="0B54AF20" w14:textId="77777777" w:rsidTr="00744129">
        <w:tc>
          <w:tcPr>
            <w:tcW w:w="675" w:type="dxa"/>
          </w:tcPr>
          <w:p w14:paraId="51ADF760" w14:textId="77777777" w:rsidR="00744129" w:rsidRPr="006B2793" w:rsidRDefault="00744129" w:rsidP="00744129">
            <w:pPr>
              <w:pStyle w:val="TAL"/>
              <w:tabs>
                <w:tab w:val="clear" w:pos="284"/>
                <w:tab w:val="clear" w:pos="567"/>
              </w:tabs>
              <w:rPr>
                <w:sz w:val="16"/>
              </w:rPr>
            </w:pPr>
            <w:r w:rsidRPr="006B2793">
              <w:rPr>
                <w:sz w:val="16"/>
              </w:rPr>
              <w:lastRenderedPageBreak/>
              <w:t>6.10</w:t>
            </w:r>
          </w:p>
        </w:tc>
        <w:tc>
          <w:tcPr>
            <w:tcW w:w="1134" w:type="dxa"/>
          </w:tcPr>
          <w:p w14:paraId="19F80E5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191143</w:t>
            </w:r>
          </w:p>
        </w:tc>
        <w:tc>
          <w:tcPr>
            <w:tcW w:w="948" w:type="dxa"/>
          </w:tcPr>
          <w:p w14:paraId="5C4B1218"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4702118A" w14:textId="77777777" w:rsidR="00744129" w:rsidRPr="006B2793" w:rsidRDefault="00744129" w:rsidP="00744129">
            <w:pPr>
              <w:pStyle w:val="TAL"/>
              <w:tabs>
                <w:tab w:val="clear" w:pos="284"/>
                <w:tab w:val="clear" w:pos="567"/>
              </w:tabs>
              <w:rPr>
                <w:sz w:val="16"/>
              </w:rPr>
            </w:pPr>
            <w:r w:rsidRPr="006B2793">
              <w:rPr>
                <w:sz w:val="16"/>
              </w:rPr>
              <w:t>TR 33.819 Study on security enhancements of 5GS for vertical and Local Area Network (LAN) services</w:t>
            </w:r>
          </w:p>
        </w:tc>
        <w:tc>
          <w:tcPr>
            <w:tcW w:w="1519" w:type="dxa"/>
          </w:tcPr>
          <w:p w14:paraId="3567A769"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648E3D8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DB9B2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6DC97C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7B6F73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360D7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1AF289C"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07B599C1" w14:textId="77777777" w:rsidR="00744129" w:rsidRPr="006B2793" w:rsidRDefault="00744129" w:rsidP="00744129">
            <w:pPr>
              <w:pStyle w:val="TAL"/>
              <w:tabs>
                <w:tab w:val="clear" w:pos="284"/>
                <w:tab w:val="clear" w:pos="567"/>
              </w:tabs>
              <w:rPr>
                <w:sz w:val="16"/>
              </w:rPr>
            </w:pPr>
            <w:r w:rsidRPr="006B2793">
              <w:rPr>
                <w:sz w:val="16"/>
              </w:rPr>
              <w:t>FS_Vertical_LAN_SEC</w:t>
            </w:r>
          </w:p>
        </w:tc>
        <w:tc>
          <w:tcPr>
            <w:tcW w:w="1340" w:type="dxa"/>
          </w:tcPr>
          <w:p w14:paraId="5CD83F1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EFA345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FB7701D" w14:textId="77777777" w:rsidR="00744129" w:rsidRPr="006B2793" w:rsidRDefault="00744129" w:rsidP="00744129">
            <w:pPr>
              <w:pStyle w:val="TAL"/>
              <w:tabs>
                <w:tab w:val="clear" w:pos="284"/>
                <w:tab w:val="clear" w:pos="567"/>
              </w:tabs>
              <w:rPr>
                <w:sz w:val="16"/>
              </w:rPr>
            </w:pPr>
          </w:p>
        </w:tc>
      </w:tr>
      <w:tr w:rsidR="00744129" w:rsidRPr="00200359" w14:paraId="09CE48EB" w14:textId="77777777" w:rsidTr="00744129">
        <w:tc>
          <w:tcPr>
            <w:tcW w:w="675" w:type="dxa"/>
          </w:tcPr>
          <w:p w14:paraId="4ACF2701"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08183D0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191183</w:t>
            </w:r>
          </w:p>
        </w:tc>
        <w:tc>
          <w:tcPr>
            <w:tcW w:w="948" w:type="dxa"/>
          </w:tcPr>
          <w:p w14:paraId="24EA5CC9" w14:textId="77777777"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14:paraId="4DF64EAE" w14:textId="77777777" w:rsidR="00744129" w:rsidRPr="006B2793" w:rsidRDefault="00744129" w:rsidP="00744129">
            <w:pPr>
              <w:pStyle w:val="TAL"/>
              <w:tabs>
                <w:tab w:val="clear" w:pos="284"/>
                <w:tab w:val="clear" w:pos="567"/>
              </w:tabs>
              <w:rPr>
                <w:sz w:val="16"/>
              </w:rPr>
            </w:pPr>
            <w:r w:rsidRPr="006B2793">
              <w:rPr>
                <w:sz w:val="16"/>
              </w:rPr>
              <w:t>TS 32.256 "Charging management;5G connection and mobility domain charging; Stage 2"</w:t>
            </w:r>
          </w:p>
        </w:tc>
        <w:tc>
          <w:tcPr>
            <w:tcW w:w="1519" w:type="dxa"/>
          </w:tcPr>
          <w:p w14:paraId="7D3543DF"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F79B9F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E057F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89B050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E1CD23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2B90DF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059F7AE"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67F891B" w14:textId="77777777" w:rsidR="00744129" w:rsidRPr="006B2793" w:rsidRDefault="00744129" w:rsidP="00744129">
            <w:pPr>
              <w:pStyle w:val="TAL"/>
              <w:tabs>
                <w:tab w:val="clear" w:pos="284"/>
                <w:tab w:val="clear" w:pos="567"/>
              </w:tabs>
              <w:rPr>
                <w:sz w:val="16"/>
              </w:rPr>
            </w:pPr>
            <w:r w:rsidRPr="006B2793">
              <w:rPr>
                <w:sz w:val="16"/>
              </w:rPr>
              <w:t>5GS_Ph1_AMFCH</w:t>
            </w:r>
          </w:p>
        </w:tc>
        <w:tc>
          <w:tcPr>
            <w:tcW w:w="1340" w:type="dxa"/>
          </w:tcPr>
          <w:p w14:paraId="55BBA1C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A3B433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E8F481C" w14:textId="77777777" w:rsidR="00744129" w:rsidRPr="006B2793" w:rsidRDefault="00744129" w:rsidP="00744129">
            <w:pPr>
              <w:pStyle w:val="TAL"/>
              <w:tabs>
                <w:tab w:val="clear" w:pos="284"/>
                <w:tab w:val="clear" w:pos="567"/>
              </w:tabs>
              <w:rPr>
                <w:sz w:val="16"/>
              </w:rPr>
            </w:pPr>
          </w:p>
        </w:tc>
      </w:tr>
      <w:tr w:rsidR="00744129" w:rsidRPr="00200359" w14:paraId="6112AD98" w14:textId="77777777" w:rsidTr="00744129">
        <w:tc>
          <w:tcPr>
            <w:tcW w:w="675" w:type="dxa"/>
          </w:tcPr>
          <w:p w14:paraId="49D024D4"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5121C17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191184</w:t>
            </w:r>
          </w:p>
        </w:tc>
        <w:tc>
          <w:tcPr>
            <w:tcW w:w="948" w:type="dxa"/>
          </w:tcPr>
          <w:p w14:paraId="1707D404"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225D5281" w14:textId="77777777" w:rsidR="00744129" w:rsidRPr="006B2793" w:rsidRDefault="00744129" w:rsidP="00744129">
            <w:pPr>
              <w:pStyle w:val="TAL"/>
              <w:tabs>
                <w:tab w:val="clear" w:pos="284"/>
                <w:tab w:val="clear" w:pos="567"/>
              </w:tabs>
              <w:rPr>
                <w:sz w:val="16"/>
              </w:rPr>
            </w:pPr>
            <w:r w:rsidRPr="006B2793">
              <w:rPr>
                <w:sz w:val="16"/>
              </w:rPr>
              <w:t>TR 32.845 "Study on Charging Aspects of Network Slicing"</w:t>
            </w:r>
          </w:p>
        </w:tc>
        <w:tc>
          <w:tcPr>
            <w:tcW w:w="1519" w:type="dxa"/>
          </w:tcPr>
          <w:p w14:paraId="7132E96A"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49317D7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AA654A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A0A8D7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1E2FA2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A3B32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21C210D"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C2CD9AC" w14:textId="77777777" w:rsidR="00744129" w:rsidRPr="006B2793" w:rsidRDefault="00744129" w:rsidP="00744129">
            <w:pPr>
              <w:pStyle w:val="TAL"/>
              <w:tabs>
                <w:tab w:val="clear" w:pos="284"/>
                <w:tab w:val="clear" w:pos="567"/>
              </w:tabs>
              <w:rPr>
                <w:sz w:val="16"/>
              </w:rPr>
            </w:pPr>
            <w:r w:rsidRPr="006B2793">
              <w:rPr>
                <w:sz w:val="16"/>
              </w:rPr>
              <w:t>FS_NETSLICE_CH</w:t>
            </w:r>
          </w:p>
        </w:tc>
        <w:tc>
          <w:tcPr>
            <w:tcW w:w="1340" w:type="dxa"/>
          </w:tcPr>
          <w:p w14:paraId="6FA76F2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5610D6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74D0701" w14:textId="77777777" w:rsidR="00744129" w:rsidRPr="006B2793" w:rsidRDefault="00744129" w:rsidP="00744129">
            <w:pPr>
              <w:pStyle w:val="TAL"/>
              <w:tabs>
                <w:tab w:val="clear" w:pos="284"/>
                <w:tab w:val="clear" w:pos="567"/>
              </w:tabs>
              <w:rPr>
                <w:sz w:val="16"/>
              </w:rPr>
            </w:pPr>
          </w:p>
        </w:tc>
      </w:tr>
      <w:tr w:rsidR="00744129" w:rsidRPr="00200359" w14:paraId="7EBF37C3" w14:textId="77777777" w:rsidTr="00744129">
        <w:tc>
          <w:tcPr>
            <w:tcW w:w="675" w:type="dxa"/>
          </w:tcPr>
          <w:p w14:paraId="249A805B"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563AD84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191185</w:t>
            </w:r>
          </w:p>
        </w:tc>
        <w:tc>
          <w:tcPr>
            <w:tcW w:w="948" w:type="dxa"/>
          </w:tcPr>
          <w:p w14:paraId="2A873478" w14:textId="77777777" w:rsidR="00744129" w:rsidRPr="006B2793" w:rsidRDefault="00744129" w:rsidP="00744129">
            <w:pPr>
              <w:pStyle w:val="TAL"/>
              <w:tabs>
                <w:tab w:val="clear" w:pos="284"/>
                <w:tab w:val="clear" w:pos="567"/>
              </w:tabs>
              <w:rPr>
                <w:sz w:val="16"/>
              </w:rPr>
            </w:pPr>
            <w:r w:rsidRPr="006B2793">
              <w:rPr>
                <w:sz w:val="16"/>
              </w:rPr>
              <w:t>DRAFT TS</w:t>
            </w:r>
          </w:p>
        </w:tc>
        <w:tc>
          <w:tcPr>
            <w:tcW w:w="2188" w:type="dxa"/>
          </w:tcPr>
          <w:p w14:paraId="1FF4A6EE" w14:textId="77777777" w:rsidR="00744129" w:rsidRPr="006B2793" w:rsidRDefault="00744129" w:rsidP="00744129">
            <w:pPr>
              <w:pStyle w:val="TAL"/>
              <w:tabs>
                <w:tab w:val="clear" w:pos="284"/>
                <w:tab w:val="clear" w:pos="567"/>
              </w:tabs>
              <w:rPr>
                <w:sz w:val="16"/>
              </w:rPr>
            </w:pPr>
            <w:r w:rsidRPr="006B2793">
              <w:rPr>
                <w:sz w:val="16"/>
              </w:rPr>
              <w:t>TS 28.311 "Network policy management for mobile network based on NFV scenarios"</w:t>
            </w:r>
          </w:p>
        </w:tc>
        <w:tc>
          <w:tcPr>
            <w:tcW w:w="1519" w:type="dxa"/>
          </w:tcPr>
          <w:p w14:paraId="07B4A8F1"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8C1ED0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2AF30B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5EB8F2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8E096E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0904F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40F44CE"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28CF4F9B" w14:textId="77777777" w:rsidR="00744129" w:rsidRPr="006B2793" w:rsidRDefault="00744129" w:rsidP="00744129">
            <w:pPr>
              <w:pStyle w:val="TAL"/>
              <w:tabs>
                <w:tab w:val="clear" w:pos="284"/>
                <w:tab w:val="clear" w:pos="567"/>
              </w:tabs>
              <w:rPr>
                <w:sz w:val="16"/>
              </w:rPr>
            </w:pPr>
            <w:r w:rsidRPr="006B2793">
              <w:rPr>
                <w:sz w:val="16"/>
              </w:rPr>
              <w:t>NETPOL</w:t>
            </w:r>
          </w:p>
        </w:tc>
        <w:tc>
          <w:tcPr>
            <w:tcW w:w="1340" w:type="dxa"/>
          </w:tcPr>
          <w:p w14:paraId="342DACB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7471C21"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E0EF44E" w14:textId="77777777" w:rsidR="00744129" w:rsidRPr="006B2793" w:rsidRDefault="00744129" w:rsidP="00744129">
            <w:pPr>
              <w:pStyle w:val="TAL"/>
              <w:tabs>
                <w:tab w:val="clear" w:pos="284"/>
                <w:tab w:val="clear" w:pos="567"/>
              </w:tabs>
              <w:rPr>
                <w:sz w:val="16"/>
              </w:rPr>
            </w:pPr>
          </w:p>
        </w:tc>
      </w:tr>
      <w:tr w:rsidR="00744129" w:rsidRPr="00200359" w14:paraId="050A68E7" w14:textId="77777777" w:rsidTr="00744129">
        <w:tc>
          <w:tcPr>
            <w:tcW w:w="675" w:type="dxa"/>
          </w:tcPr>
          <w:p w14:paraId="08CB3578"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76CEF95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191210</w:t>
            </w:r>
          </w:p>
        </w:tc>
        <w:tc>
          <w:tcPr>
            <w:tcW w:w="948" w:type="dxa"/>
          </w:tcPr>
          <w:p w14:paraId="7D41242C"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47159F99" w14:textId="77777777" w:rsidR="00744129" w:rsidRPr="006B2793" w:rsidRDefault="00744129" w:rsidP="00744129">
            <w:pPr>
              <w:pStyle w:val="TAL"/>
              <w:tabs>
                <w:tab w:val="clear" w:pos="284"/>
                <w:tab w:val="clear" w:pos="567"/>
              </w:tabs>
              <w:rPr>
                <w:sz w:val="16"/>
              </w:rPr>
            </w:pPr>
            <w:r w:rsidRPr="006B2793">
              <w:rPr>
                <w:sz w:val="16"/>
              </w:rPr>
              <w:t>TR 28.861 Study on the Self-Organizing Networks (SON) for 5G networks</w:t>
            </w:r>
          </w:p>
        </w:tc>
        <w:tc>
          <w:tcPr>
            <w:tcW w:w="1519" w:type="dxa"/>
          </w:tcPr>
          <w:p w14:paraId="239894EA"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2F9590C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7E0E05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90C2C1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3048C8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9001E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FA5626A"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66BD6D93" w14:textId="77777777" w:rsidR="00744129" w:rsidRPr="006B2793" w:rsidRDefault="00744129" w:rsidP="00744129">
            <w:pPr>
              <w:pStyle w:val="TAL"/>
              <w:tabs>
                <w:tab w:val="clear" w:pos="284"/>
                <w:tab w:val="clear" w:pos="567"/>
              </w:tabs>
              <w:rPr>
                <w:sz w:val="16"/>
              </w:rPr>
            </w:pPr>
            <w:r w:rsidRPr="006B2793">
              <w:rPr>
                <w:sz w:val="16"/>
              </w:rPr>
              <w:t>FS_SON_5G</w:t>
            </w:r>
          </w:p>
        </w:tc>
        <w:tc>
          <w:tcPr>
            <w:tcW w:w="1340" w:type="dxa"/>
          </w:tcPr>
          <w:p w14:paraId="0C217DE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BE847D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9199233" w14:textId="77777777" w:rsidR="00744129" w:rsidRPr="006B2793" w:rsidRDefault="00744129" w:rsidP="00744129">
            <w:pPr>
              <w:pStyle w:val="TAL"/>
              <w:tabs>
                <w:tab w:val="clear" w:pos="284"/>
                <w:tab w:val="clear" w:pos="567"/>
              </w:tabs>
              <w:rPr>
                <w:sz w:val="16"/>
              </w:rPr>
            </w:pPr>
          </w:p>
        </w:tc>
      </w:tr>
      <w:tr w:rsidR="00744129" w:rsidRPr="00200359" w14:paraId="22E8D3B2" w14:textId="77777777" w:rsidTr="00744129">
        <w:tc>
          <w:tcPr>
            <w:tcW w:w="675" w:type="dxa"/>
          </w:tcPr>
          <w:p w14:paraId="7B670622" w14:textId="77777777" w:rsidR="00744129" w:rsidRPr="006B2793" w:rsidRDefault="00744129" w:rsidP="00744129">
            <w:pPr>
              <w:pStyle w:val="TAL"/>
              <w:tabs>
                <w:tab w:val="clear" w:pos="284"/>
                <w:tab w:val="clear" w:pos="567"/>
              </w:tabs>
              <w:rPr>
                <w:sz w:val="16"/>
              </w:rPr>
            </w:pPr>
            <w:r w:rsidRPr="006B2793">
              <w:rPr>
                <w:sz w:val="16"/>
              </w:rPr>
              <w:t>6.10</w:t>
            </w:r>
          </w:p>
        </w:tc>
        <w:tc>
          <w:tcPr>
            <w:tcW w:w="1134" w:type="dxa"/>
          </w:tcPr>
          <w:p w14:paraId="3A634A9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191103</w:t>
            </w:r>
          </w:p>
        </w:tc>
        <w:tc>
          <w:tcPr>
            <w:tcW w:w="948" w:type="dxa"/>
          </w:tcPr>
          <w:p w14:paraId="0E31C05A"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25ACFE56" w14:textId="77777777" w:rsidR="00744129" w:rsidRPr="006B2793" w:rsidRDefault="00744129" w:rsidP="00744129">
            <w:pPr>
              <w:pStyle w:val="TAL"/>
              <w:tabs>
                <w:tab w:val="clear" w:pos="284"/>
                <w:tab w:val="clear" w:pos="567"/>
              </w:tabs>
              <w:rPr>
                <w:sz w:val="16"/>
              </w:rPr>
            </w:pPr>
            <w:r w:rsidRPr="006B2793">
              <w:rPr>
                <w:sz w:val="16"/>
              </w:rPr>
              <w:t>Presentation of TR 23.758 v2.0.0 for approval</w:t>
            </w:r>
          </w:p>
        </w:tc>
        <w:tc>
          <w:tcPr>
            <w:tcW w:w="1519" w:type="dxa"/>
          </w:tcPr>
          <w:p w14:paraId="78A5E136"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0EBDC8C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1CB82E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76AD71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8CAD6D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8A0BA2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911CE38"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B211DB2" w14:textId="77777777" w:rsidR="00744129" w:rsidRPr="006B2793" w:rsidRDefault="00744129" w:rsidP="00744129">
            <w:pPr>
              <w:pStyle w:val="TAL"/>
              <w:tabs>
                <w:tab w:val="clear" w:pos="284"/>
                <w:tab w:val="clear" w:pos="567"/>
              </w:tabs>
              <w:rPr>
                <w:sz w:val="16"/>
              </w:rPr>
            </w:pPr>
            <w:r w:rsidRPr="006B2793">
              <w:rPr>
                <w:sz w:val="16"/>
              </w:rPr>
              <w:t>FS_EDGEAPP</w:t>
            </w:r>
          </w:p>
        </w:tc>
        <w:tc>
          <w:tcPr>
            <w:tcW w:w="1340" w:type="dxa"/>
          </w:tcPr>
          <w:p w14:paraId="707D305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DB3A0F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F330237" w14:textId="77777777" w:rsidR="00744129" w:rsidRPr="006B2793" w:rsidRDefault="00744129" w:rsidP="00744129">
            <w:pPr>
              <w:pStyle w:val="TAL"/>
              <w:tabs>
                <w:tab w:val="clear" w:pos="284"/>
                <w:tab w:val="clear" w:pos="567"/>
              </w:tabs>
              <w:rPr>
                <w:sz w:val="16"/>
              </w:rPr>
            </w:pPr>
          </w:p>
        </w:tc>
      </w:tr>
      <w:tr w:rsidR="00744129" w:rsidRPr="00200359" w14:paraId="366EC2FE" w14:textId="77777777" w:rsidTr="00744129">
        <w:tc>
          <w:tcPr>
            <w:tcW w:w="675" w:type="dxa"/>
          </w:tcPr>
          <w:p w14:paraId="590E13BA" w14:textId="77777777" w:rsidR="00744129" w:rsidRPr="006B2793" w:rsidRDefault="00744129" w:rsidP="00744129">
            <w:pPr>
              <w:pStyle w:val="TAL"/>
              <w:tabs>
                <w:tab w:val="clear" w:pos="284"/>
                <w:tab w:val="clear" w:pos="567"/>
              </w:tabs>
              <w:rPr>
                <w:sz w:val="16"/>
              </w:rPr>
            </w:pPr>
            <w:r w:rsidRPr="006B2793">
              <w:rPr>
                <w:sz w:val="16"/>
              </w:rPr>
              <w:t>7.1</w:t>
            </w:r>
          </w:p>
        </w:tc>
        <w:tc>
          <w:tcPr>
            <w:tcW w:w="1134" w:type="dxa"/>
          </w:tcPr>
          <w:p w14:paraId="0C17AC0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191006</w:t>
            </w:r>
          </w:p>
        </w:tc>
        <w:tc>
          <w:tcPr>
            <w:tcW w:w="948" w:type="dxa"/>
          </w:tcPr>
          <w:p w14:paraId="032F39C6"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45C8215E" w14:textId="77777777" w:rsidR="00744129" w:rsidRPr="006B2793" w:rsidRDefault="00744129" w:rsidP="00744129">
            <w:pPr>
              <w:pStyle w:val="TAL"/>
              <w:tabs>
                <w:tab w:val="clear" w:pos="284"/>
                <w:tab w:val="clear" w:pos="567"/>
              </w:tabs>
              <w:rPr>
                <w:sz w:val="16"/>
              </w:rPr>
            </w:pPr>
            <w:r w:rsidRPr="006B2793">
              <w:rPr>
                <w:sz w:val="16"/>
              </w:rPr>
              <w:t>3GPP Release Planning (living document)</w:t>
            </w:r>
          </w:p>
        </w:tc>
        <w:tc>
          <w:tcPr>
            <w:tcW w:w="1519" w:type="dxa"/>
          </w:tcPr>
          <w:p w14:paraId="29B4F515"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1E2B009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2C38D0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30556E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EE29E6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E4874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2673CE" w14:textId="77777777" w:rsidR="00744129" w:rsidRPr="006B2793" w:rsidRDefault="00744129" w:rsidP="00744129">
            <w:pPr>
              <w:pStyle w:val="TAL"/>
              <w:tabs>
                <w:tab w:val="clear" w:pos="284"/>
                <w:tab w:val="clear" w:pos="567"/>
              </w:tabs>
              <w:rPr>
                <w:sz w:val="16"/>
              </w:rPr>
            </w:pPr>
          </w:p>
        </w:tc>
        <w:tc>
          <w:tcPr>
            <w:tcW w:w="2038" w:type="dxa"/>
          </w:tcPr>
          <w:p w14:paraId="66356479" w14:textId="77777777" w:rsidR="00744129" w:rsidRPr="006B2793" w:rsidRDefault="00744129" w:rsidP="00744129">
            <w:pPr>
              <w:pStyle w:val="TAL"/>
              <w:tabs>
                <w:tab w:val="clear" w:pos="284"/>
                <w:tab w:val="clear" w:pos="567"/>
              </w:tabs>
              <w:rPr>
                <w:sz w:val="16"/>
              </w:rPr>
            </w:pPr>
          </w:p>
        </w:tc>
        <w:tc>
          <w:tcPr>
            <w:tcW w:w="1340" w:type="dxa"/>
          </w:tcPr>
          <w:p w14:paraId="295C7077" w14:textId="77777777"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14:paraId="5A535E65"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4B592860" w14:textId="77777777" w:rsidR="00744129" w:rsidRPr="006B2793" w:rsidRDefault="00744129" w:rsidP="00744129">
            <w:pPr>
              <w:pStyle w:val="TAL"/>
              <w:tabs>
                <w:tab w:val="clear" w:pos="284"/>
                <w:tab w:val="clear" w:pos="567"/>
              </w:tabs>
              <w:rPr>
                <w:sz w:val="16"/>
              </w:rPr>
            </w:pPr>
          </w:p>
        </w:tc>
      </w:tr>
      <w:tr w:rsidR="00744129" w:rsidRPr="00200359" w14:paraId="59CE9089" w14:textId="77777777" w:rsidTr="00744129">
        <w:tc>
          <w:tcPr>
            <w:tcW w:w="675" w:type="dxa"/>
          </w:tcPr>
          <w:p w14:paraId="523B552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93D981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191215</w:t>
            </w:r>
          </w:p>
        </w:tc>
        <w:tc>
          <w:tcPr>
            <w:tcW w:w="948" w:type="dxa"/>
          </w:tcPr>
          <w:p w14:paraId="5AFFD682"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23D52F9E"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14:paraId="44907393" w14:textId="77777777"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14:paraId="74AEAA9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BD2402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BF53E3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A618B0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B1FF99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4B6F277"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980AC8D" w14:textId="77777777" w:rsidR="00744129" w:rsidRPr="006B2793" w:rsidRDefault="00744129" w:rsidP="00744129">
            <w:pPr>
              <w:pStyle w:val="TAL"/>
              <w:tabs>
                <w:tab w:val="clear" w:pos="284"/>
                <w:tab w:val="clear" w:pos="567"/>
              </w:tabs>
              <w:rPr>
                <w:sz w:val="16"/>
              </w:rPr>
            </w:pPr>
          </w:p>
        </w:tc>
        <w:tc>
          <w:tcPr>
            <w:tcW w:w="1340" w:type="dxa"/>
          </w:tcPr>
          <w:p w14:paraId="486877A9" w14:textId="77777777" w:rsidR="00744129" w:rsidRPr="006B2793" w:rsidRDefault="00744129" w:rsidP="00744129">
            <w:pPr>
              <w:pStyle w:val="TAL"/>
              <w:tabs>
                <w:tab w:val="clear" w:pos="284"/>
                <w:tab w:val="clear" w:pos="567"/>
              </w:tabs>
              <w:rPr>
                <w:sz w:val="16"/>
              </w:rPr>
            </w:pPr>
            <w:r w:rsidRPr="006B2793">
              <w:rPr>
                <w:sz w:val="16"/>
              </w:rPr>
              <w:t>Wrong version uploaded. Revised to SP-191274.</w:t>
            </w:r>
          </w:p>
        </w:tc>
        <w:tc>
          <w:tcPr>
            <w:tcW w:w="986" w:type="dxa"/>
          </w:tcPr>
          <w:p w14:paraId="6AC37173"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6E4278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191274</w:t>
            </w:r>
          </w:p>
        </w:tc>
      </w:tr>
      <w:tr w:rsidR="00744129" w:rsidRPr="00200359" w14:paraId="1371B1FF" w14:textId="77777777" w:rsidTr="00744129">
        <w:tc>
          <w:tcPr>
            <w:tcW w:w="675" w:type="dxa"/>
          </w:tcPr>
          <w:p w14:paraId="648BADB6"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D94061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191274</w:t>
            </w:r>
          </w:p>
        </w:tc>
        <w:tc>
          <w:tcPr>
            <w:tcW w:w="948" w:type="dxa"/>
          </w:tcPr>
          <w:p w14:paraId="12B9AA0C"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77BD491A"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14:paraId="33AA53DF" w14:textId="77777777"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14:paraId="28605B5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9DF85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E4C2D1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B6ABA4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877FC8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E1E6668"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F4B8E8D" w14:textId="77777777" w:rsidR="00744129" w:rsidRPr="006B2793" w:rsidRDefault="00744129" w:rsidP="00744129">
            <w:pPr>
              <w:pStyle w:val="TAL"/>
              <w:tabs>
                <w:tab w:val="clear" w:pos="284"/>
                <w:tab w:val="clear" w:pos="567"/>
              </w:tabs>
              <w:rPr>
                <w:sz w:val="16"/>
              </w:rPr>
            </w:pPr>
          </w:p>
        </w:tc>
        <w:tc>
          <w:tcPr>
            <w:tcW w:w="1340" w:type="dxa"/>
          </w:tcPr>
          <w:p w14:paraId="40A8B148" w14:textId="77777777" w:rsidR="00744129" w:rsidRPr="006B2793" w:rsidRDefault="00744129" w:rsidP="00744129">
            <w:pPr>
              <w:pStyle w:val="TAL"/>
              <w:tabs>
                <w:tab w:val="clear" w:pos="284"/>
                <w:tab w:val="clear" w:pos="567"/>
              </w:tabs>
              <w:rPr>
                <w:sz w:val="16"/>
              </w:rPr>
            </w:pPr>
            <w:r w:rsidRPr="006B2793">
              <w:rPr>
                <w:sz w:val="16"/>
              </w:rPr>
              <w:t>Revision of SP-191215. Revised to SP-191283.</w:t>
            </w:r>
          </w:p>
        </w:tc>
        <w:tc>
          <w:tcPr>
            <w:tcW w:w="986" w:type="dxa"/>
          </w:tcPr>
          <w:p w14:paraId="22A5ECF4"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27FFF4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191283</w:t>
            </w:r>
          </w:p>
        </w:tc>
      </w:tr>
      <w:tr w:rsidR="00744129" w:rsidRPr="00200359" w14:paraId="4D55ABA9" w14:textId="77777777" w:rsidTr="00744129">
        <w:tc>
          <w:tcPr>
            <w:tcW w:w="675" w:type="dxa"/>
          </w:tcPr>
          <w:p w14:paraId="0BC63DA2"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F3739F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191283</w:t>
            </w:r>
          </w:p>
        </w:tc>
        <w:tc>
          <w:tcPr>
            <w:tcW w:w="948" w:type="dxa"/>
          </w:tcPr>
          <w:p w14:paraId="14B73822"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53F138CE"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FS_5G_ProSe</w:t>
            </w:r>
          </w:p>
        </w:tc>
        <w:tc>
          <w:tcPr>
            <w:tcW w:w="1519" w:type="dxa"/>
          </w:tcPr>
          <w:p w14:paraId="681D2979" w14:textId="77777777" w:rsidR="00744129" w:rsidRPr="006B2793" w:rsidRDefault="00744129" w:rsidP="00744129">
            <w:pPr>
              <w:pStyle w:val="TAL"/>
              <w:tabs>
                <w:tab w:val="clear" w:pos="284"/>
                <w:tab w:val="clear" w:pos="567"/>
              </w:tabs>
              <w:rPr>
                <w:sz w:val="16"/>
              </w:rPr>
            </w:pPr>
            <w:r w:rsidRPr="006B2793">
              <w:rPr>
                <w:sz w:val="16"/>
              </w:rPr>
              <w:t>OPPO (Moderator)</w:t>
            </w:r>
          </w:p>
        </w:tc>
        <w:tc>
          <w:tcPr>
            <w:tcW w:w="1212" w:type="dxa"/>
          </w:tcPr>
          <w:p w14:paraId="41CD03B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114478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2086A1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7DAFE2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54D31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C321629"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888D46B" w14:textId="77777777" w:rsidR="00744129" w:rsidRPr="006B2793" w:rsidRDefault="00744129" w:rsidP="00744129">
            <w:pPr>
              <w:pStyle w:val="TAL"/>
              <w:tabs>
                <w:tab w:val="clear" w:pos="284"/>
                <w:tab w:val="clear" w:pos="567"/>
              </w:tabs>
              <w:rPr>
                <w:sz w:val="16"/>
              </w:rPr>
            </w:pPr>
          </w:p>
        </w:tc>
        <w:tc>
          <w:tcPr>
            <w:tcW w:w="1340" w:type="dxa"/>
          </w:tcPr>
          <w:p w14:paraId="344A0F8C" w14:textId="77777777" w:rsidR="00744129" w:rsidRPr="006B2793" w:rsidRDefault="00744129" w:rsidP="00744129">
            <w:pPr>
              <w:pStyle w:val="TAL"/>
              <w:tabs>
                <w:tab w:val="clear" w:pos="284"/>
                <w:tab w:val="clear" w:pos="567"/>
              </w:tabs>
              <w:rPr>
                <w:sz w:val="16"/>
              </w:rPr>
            </w:pPr>
            <w:r w:rsidRPr="006B2793">
              <w:rPr>
                <w:sz w:val="16"/>
              </w:rPr>
              <w:t>Revision of SP-191274. Noted</w:t>
            </w:r>
          </w:p>
        </w:tc>
        <w:tc>
          <w:tcPr>
            <w:tcW w:w="986" w:type="dxa"/>
          </w:tcPr>
          <w:p w14:paraId="18433F4F"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6E07E2E" w14:textId="77777777" w:rsidR="00744129" w:rsidRPr="006B2793" w:rsidRDefault="00744129" w:rsidP="00744129">
            <w:pPr>
              <w:pStyle w:val="TAL"/>
              <w:tabs>
                <w:tab w:val="clear" w:pos="284"/>
                <w:tab w:val="clear" w:pos="567"/>
              </w:tabs>
              <w:rPr>
                <w:sz w:val="16"/>
              </w:rPr>
            </w:pPr>
          </w:p>
        </w:tc>
      </w:tr>
      <w:tr w:rsidR="00744129" w:rsidRPr="00200359" w14:paraId="1C1FE6EE" w14:textId="77777777" w:rsidTr="00744129">
        <w:tc>
          <w:tcPr>
            <w:tcW w:w="675" w:type="dxa"/>
          </w:tcPr>
          <w:p w14:paraId="6AA76362"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29CA38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191218</w:t>
            </w:r>
          </w:p>
        </w:tc>
        <w:tc>
          <w:tcPr>
            <w:tcW w:w="948" w:type="dxa"/>
          </w:tcPr>
          <w:p w14:paraId="3E398433"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3F91676D"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FS_5MBS</w:t>
            </w:r>
          </w:p>
        </w:tc>
        <w:tc>
          <w:tcPr>
            <w:tcW w:w="1519" w:type="dxa"/>
          </w:tcPr>
          <w:p w14:paraId="4839A4B4" w14:textId="77777777"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14:paraId="66705AA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F5229D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E1BAB9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691B5C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EF6DCB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F7F5C3C" w14:textId="77777777" w:rsidR="00744129" w:rsidRPr="006B2793" w:rsidRDefault="00744129" w:rsidP="00744129">
            <w:pPr>
              <w:pStyle w:val="TAL"/>
              <w:tabs>
                <w:tab w:val="clear" w:pos="284"/>
                <w:tab w:val="clear" w:pos="567"/>
              </w:tabs>
              <w:rPr>
                <w:sz w:val="16"/>
              </w:rPr>
            </w:pPr>
          </w:p>
        </w:tc>
        <w:tc>
          <w:tcPr>
            <w:tcW w:w="2038" w:type="dxa"/>
          </w:tcPr>
          <w:p w14:paraId="64024342" w14:textId="77777777" w:rsidR="00744129" w:rsidRPr="006B2793" w:rsidRDefault="00744129" w:rsidP="00744129">
            <w:pPr>
              <w:pStyle w:val="TAL"/>
              <w:tabs>
                <w:tab w:val="clear" w:pos="284"/>
                <w:tab w:val="clear" w:pos="567"/>
              </w:tabs>
              <w:rPr>
                <w:sz w:val="16"/>
              </w:rPr>
            </w:pPr>
          </w:p>
        </w:tc>
        <w:tc>
          <w:tcPr>
            <w:tcW w:w="1340" w:type="dxa"/>
          </w:tcPr>
          <w:p w14:paraId="45DB3689" w14:textId="77777777" w:rsidR="00744129" w:rsidRPr="006B2793" w:rsidRDefault="00744129" w:rsidP="00744129">
            <w:pPr>
              <w:pStyle w:val="TAL"/>
              <w:tabs>
                <w:tab w:val="clear" w:pos="284"/>
                <w:tab w:val="clear" w:pos="567"/>
              </w:tabs>
              <w:rPr>
                <w:sz w:val="16"/>
              </w:rPr>
            </w:pPr>
            <w:r w:rsidRPr="006B2793">
              <w:rPr>
                <w:sz w:val="16"/>
              </w:rPr>
              <w:t>Revised to SP-191284.</w:t>
            </w:r>
          </w:p>
        </w:tc>
        <w:tc>
          <w:tcPr>
            <w:tcW w:w="986" w:type="dxa"/>
          </w:tcPr>
          <w:p w14:paraId="05C7ED68"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1EB54C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191284</w:t>
            </w:r>
          </w:p>
        </w:tc>
      </w:tr>
      <w:tr w:rsidR="00744129" w:rsidRPr="00200359" w14:paraId="02DACB23" w14:textId="77777777" w:rsidTr="00744129">
        <w:tc>
          <w:tcPr>
            <w:tcW w:w="675" w:type="dxa"/>
          </w:tcPr>
          <w:p w14:paraId="0EEAF861"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747526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191284</w:t>
            </w:r>
          </w:p>
        </w:tc>
        <w:tc>
          <w:tcPr>
            <w:tcW w:w="948" w:type="dxa"/>
          </w:tcPr>
          <w:p w14:paraId="3630A62A"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036358F3"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FS_5MBS</w:t>
            </w:r>
          </w:p>
        </w:tc>
        <w:tc>
          <w:tcPr>
            <w:tcW w:w="1519" w:type="dxa"/>
          </w:tcPr>
          <w:p w14:paraId="155824E4" w14:textId="77777777" w:rsidR="00744129" w:rsidRPr="006B2793" w:rsidRDefault="00744129" w:rsidP="00744129">
            <w:pPr>
              <w:pStyle w:val="TAL"/>
              <w:tabs>
                <w:tab w:val="clear" w:pos="284"/>
                <w:tab w:val="clear" w:pos="567"/>
              </w:tabs>
              <w:rPr>
                <w:sz w:val="16"/>
              </w:rPr>
            </w:pPr>
            <w:r w:rsidRPr="006B2793">
              <w:rPr>
                <w:sz w:val="16"/>
              </w:rPr>
              <w:t>Huawei Tech.(UK) Co., Ltd</w:t>
            </w:r>
          </w:p>
        </w:tc>
        <w:tc>
          <w:tcPr>
            <w:tcW w:w="1212" w:type="dxa"/>
          </w:tcPr>
          <w:p w14:paraId="718C04A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9BAC5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62EB96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98B88A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90709A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E0AE780" w14:textId="77777777" w:rsidR="00744129" w:rsidRPr="006B2793" w:rsidRDefault="00744129" w:rsidP="00744129">
            <w:pPr>
              <w:pStyle w:val="TAL"/>
              <w:tabs>
                <w:tab w:val="clear" w:pos="284"/>
                <w:tab w:val="clear" w:pos="567"/>
              </w:tabs>
              <w:rPr>
                <w:sz w:val="16"/>
              </w:rPr>
            </w:pPr>
          </w:p>
        </w:tc>
        <w:tc>
          <w:tcPr>
            <w:tcW w:w="2038" w:type="dxa"/>
          </w:tcPr>
          <w:p w14:paraId="535FCF13" w14:textId="77777777" w:rsidR="00744129" w:rsidRPr="006B2793" w:rsidRDefault="00744129" w:rsidP="00744129">
            <w:pPr>
              <w:pStyle w:val="TAL"/>
              <w:tabs>
                <w:tab w:val="clear" w:pos="284"/>
                <w:tab w:val="clear" w:pos="567"/>
              </w:tabs>
              <w:rPr>
                <w:sz w:val="16"/>
              </w:rPr>
            </w:pPr>
          </w:p>
        </w:tc>
        <w:tc>
          <w:tcPr>
            <w:tcW w:w="1340" w:type="dxa"/>
          </w:tcPr>
          <w:p w14:paraId="1D97E0E0" w14:textId="77777777" w:rsidR="00744129" w:rsidRPr="006B2793" w:rsidRDefault="00744129" w:rsidP="00744129">
            <w:pPr>
              <w:pStyle w:val="TAL"/>
              <w:tabs>
                <w:tab w:val="clear" w:pos="284"/>
                <w:tab w:val="clear" w:pos="567"/>
              </w:tabs>
              <w:rPr>
                <w:sz w:val="16"/>
              </w:rPr>
            </w:pPr>
            <w:r w:rsidRPr="006B2793">
              <w:rPr>
                <w:sz w:val="16"/>
              </w:rPr>
              <w:t>Revision of SP-191218. Noted</w:t>
            </w:r>
          </w:p>
        </w:tc>
        <w:tc>
          <w:tcPr>
            <w:tcW w:w="986" w:type="dxa"/>
          </w:tcPr>
          <w:p w14:paraId="669AA419"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5965229" w14:textId="77777777" w:rsidR="00744129" w:rsidRPr="006B2793" w:rsidRDefault="00744129" w:rsidP="00744129">
            <w:pPr>
              <w:pStyle w:val="TAL"/>
              <w:tabs>
                <w:tab w:val="clear" w:pos="284"/>
                <w:tab w:val="clear" w:pos="567"/>
              </w:tabs>
              <w:rPr>
                <w:sz w:val="16"/>
              </w:rPr>
            </w:pPr>
          </w:p>
        </w:tc>
      </w:tr>
      <w:tr w:rsidR="00744129" w:rsidRPr="00200359" w14:paraId="3652C9F4" w14:textId="77777777" w:rsidTr="00744129">
        <w:tc>
          <w:tcPr>
            <w:tcW w:w="675" w:type="dxa"/>
          </w:tcPr>
          <w:p w14:paraId="1EAFA1D5"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2E030F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191230</w:t>
            </w:r>
          </w:p>
        </w:tc>
        <w:tc>
          <w:tcPr>
            <w:tcW w:w="948" w:type="dxa"/>
          </w:tcPr>
          <w:p w14:paraId="7DC424C3"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68C33849" w14:textId="77777777"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14:paraId="245334A5" w14:textId="77777777"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14:paraId="2717558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539606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53538D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5D3A5D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38E195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D6F48EB"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14D3430" w14:textId="77777777" w:rsidR="00744129" w:rsidRPr="006B2793" w:rsidRDefault="00744129" w:rsidP="00744129">
            <w:pPr>
              <w:pStyle w:val="TAL"/>
              <w:tabs>
                <w:tab w:val="clear" w:pos="284"/>
                <w:tab w:val="clear" w:pos="567"/>
              </w:tabs>
              <w:rPr>
                <w:sz w:val="16"/>
              </w:rPr>
            </w:pPr>
          </w:p>
        </w:tc>
        <w:tc>
          <w:tcPr>
            <w:tcW w:w="1340" w:type="dxa"/>
          </w:tcPr>
          <w:p w14:paraId="39D806F4" w14:textId="77777777" w:rsidR="00744129" w:rsidRPr="006B2793" w:rsidRDefault="00744129" w:rsidP="00744129">
            <w:pPr>
              <w:pStyle w:val="TAL"/>
              <w:tabs>
                <w:tab w:val="clear" w:pos="284"/>
                <w:tab w:val="clear" w:pos="567"/>
              </w:tabs>
              <w:rPr>
                <w:sz w:val="16"/>
              </w:rPr>
            </w:pPr>
            <w:r w:rsidRPr="006B2793">
              <w:rPr>
                <w:sz w:val="16"/>
              </w:rPr>
              <w:t>Revised to SP-191285.</w:t>
            </w:r>
          </w:p>
        </w:tc>
        <w:tc>
          <w:tcPr>
            <w:tcW w:w="986" w:type="dxa"/>
          </w:tcPr>
          <w:p w14:paraId="2F8F9FAD"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3ED6BF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191285</w:t>
            </w:r>
          </w:p>
        </w:tc>
      </w:tr>
      <w:tr w:rsidR="00744129" w:rsidRPr="00200359" w14:paraId="788F0D9B" w14:textId="77777777" w:rsidTr="00744129">
        <w:tc>
          <w:tcPr>
            <w:tcW w:w="675" w:type="dxa"/>
          </w:tcPr>
          <w:p w14:paraId="211A6178"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C1A0B8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191285</w:t>
            </w:r>
          </w:p>
        </w:tc>
        <w:tc>
          <w:tcPr>
            <w:tcW w:w="948" w:type="dxa"/>
          </w:tcPr>
          <w:p w14:paraId="5E3989E4"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606BEB15" w14:textId="77777777"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14:paraId="27267D1E" w14:textId="77777777"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14:paraId="0A9A9E6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8BA7E5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58EF6E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8A1CC9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2326ED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3D2C124"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7483ACC" w14:textId="77777777" w:rsidR="00744129" w:rsidRPr="006B2793" w:rsidRDefault="00744129" w:rsidP="00744129">
            <w:pPr>
              <w:pStyle w:val="TAL"/>
              <w:tabs>
                <w:tab w:val="clear" w:pos="284"/>
                <w:tab w:val="clear" w:pos="567"/>
              </w:tabs>
              <w:rPr>
                <w:sz w:val="16"/>
              </w:rPr>
            </w:pPr>
          </w:p>
        </w:tc>
        <w:tc>
          <w:tcPr>
            <w:tcW w:w="1340" w:type="dxa"/>
          </w:tcPr>
          <w:p w14:paraId="39049135" w14:textId="77777777" w:rsidR="00744129" w:rsidRPr="006B2793" w:rsidRDefault="00744129" w:rsidP="00744129">
            <w:pPr>
              <w:pStyle w:val="TAL"/>
              <w:tabs>
                <w:tab w:val="clear" w:pos="284"/>
                <w:tab w:val="clear" w:pos="567"/>
              </w:tabs>
              <w:rPr>
                <w:sz w:val="16"/>
              </w:rPr>
            </w:pPr>
            <w:r w:rsidRPr="006B2793">
              <w:rPr>
                <w:sz w:val="16"/>
              </w:rPr>
              <w:t>Revision of SP-191230. Revised to SP-191329.</w:t>
            </w:r>
          </w:p>
        </w:tc>
        <w:tc>
          <w:tcPr>
            <w:tcW w:w="986" w:type="dxa"/>
          </w:tcPr>
          <w:p w14:paraId="7F4363B5"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755259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191329</w:t>
            </w:r>
          </w:p>
        </w:tc>
      </w:tr>
      <w:tr w:rsidR="00744129" w:rsidRPr="00200359" w14:paraId="7E149D78" w14:textId="77777777" w:rsidTr="00744129">
        <w:tc>
          <w:tcPr>
            <w:tcW w:w="675" w:type="dxa"/>
          </w:tcPr>
          <w:p w14:paraId="2309DCA9" w14:textId="77777777"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14:paraId="4C6301D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191329</w:t>
            </w:r>
          </w:p>
        </w:tc>
        <w:tc>
          <w:tcPr>
            <w:tcW w:w="948" w:type="dxa"/>
          </w:tcPr>
          <w:p w14:paraId="0D4B0CD2"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13379B19" w14:textId="77777777" w:rsidR="00744129" w:rsidRPr="006B2793" w:rsidRDefault="00744129" w:rsidP="00744129">
            <w:pPr>
              <w:pStyle w:val="TAL"/>
              <w:tabs>
                <w:tab w:val="clear" w:pos="284"/>
                <w:tab w:val="clear" w:pos="567"/>
              </w:tabs>
              <w:rPr>
                <w:sz w:val="16"/>
              </w:rPr>
            </w:pPr>
            <w:r w:rsidRPr="006B2793">
              <w:rPr>
                <w:sz w:val="16"/>
              </w:rPr>
              <w:t>Report on moderated email discussion on FS_eNA_Ph2</w:t>
            </w:r>
          </w:p>
        </w:tc>
        <w:tc>
          <w:tcPr>
            <w:tcW w:w="1519" w:type="dxa"/>
          </w:tcPr>
          <w:p w14:paraId="5745DA82" w14:textId="77777777"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14:paraId="2DDC918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C8D6B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0E30EE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1C0035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E4C493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FA28B16"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9BEDAC8" w14:textId="77777777" w:rsidR="00744129" w:rsidRPr="006B2793" w:rsidRDefault="00744129" w:rsidP="00744129">
            <w:pPr>
              <w:pStyle w:val="TAL"/>
              <w:tabs>
                <w:tab w:val="clear" w:pos="284"/>
                <w:tab w:val="clear" w:pos="567"/>
              </w:tabs>
              <w:rPr>
                <w:sz w:val="16"/>
              </w:rPr>
            </w:pPr>
          </w:p>
        </w:tc>
        <w:tc>
          <w:tcPr>
            <w:tcW w:w="1340" w:type="dxa"/>
          </w:tcPr>
          <w:p w14:paraId="49DBF403" w14:textId="77777777" w:rsidR="00744129" w:rsidRPr="006B2793" w:rsidRDefault="00744129" w:rsidP="00744129">
            <w:pPr>
              <w:pStyle w:val="TAL"/>
              <w:tabs>
                <w:tab w:val="clear" w:pos="284"/>
                <w:tab w:val="clear" w:pos="567"/>
              </w:tabs>
              <w:rPr>
                <w:sz w:val="16"/>
              </w:rPr>
            </w:pPr>
            <w:r w:rsidRPr="006B2793">
              <w:rPr>
                <w:sz w:val="16"/>
              </w:rPr>
              <w:t>Revision of SP-191285. Noted</w:t>
            </w:r>
          </w:p>
        </w:tc>
        <w:tc>
          <w:tcPr>
            <w:tcW w:w="986" w:type="dxa"/>
          </w:tcPr>
          <w:p w14:paraId="162CEA43"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423D7A4" w14:textId="77777777" w:rsidR="00744129" w:rsidRPr="006B2793" w:rsidRDefault="00744129" w:rsidP="00744129">
            <w:pPr>
              <w:pStyle w:val="TAL"/>
              <w:tabs>
                <w:tab w:val="clear" w:pos="284"/>
                <w:tab w:val="clear" w:pos="567"/>
              </w:tabs>
              <w:rPr>
                <w:sz w:val="16"/>
              </w:rPr>
            </w:pPr>
          </w:p>
        </w:tc>
      </w:tr>
      <w:tr w:rsidR="00744129" w:rsidRPr="00200359" w14:paraId="2092EBCE" w14:textId="77777777" w:rsidTr="00744129">
        <w:tc>
          <w:tcPr>
            <w:tcW w:w="675" w:type="dxa"/>
          </w:tcPr>
          <w:p w14:paraId="77E9FE3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6C9E33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191235</w:t>
            </w:r>
          </w:p>
        </w:tc>
        <w:tc>
          <w:tcPr>
            <w:tcW w:w="948" w:type="dxa"/>
          </w:tcPr>
          <w:p w14:paraId="6A1F669C"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51B06B80"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FS_enh_EC</w:t>
            </w:r>
          </w:p>
        </w:tc>
        <w:tc>
          <w:tcPr>
            <w:tcW w:w="1519" w:type="dxa"/>
          </w:tcPr>
          <w:p w14:paraId="7818FEDD" w14:textId="77777777"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14:paraId="71F65DA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744CD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FB5180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168377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6247F3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1311030"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246C58B" w14:textId="77777777" w:rsidR="00744129" w:rsidRPr="006B2793" w:rsidRDefault="00744129" w:rsidP="00744129">
            <w:pPr>
              <w:pStyle w:val="TAL"/>
              <w:tabs>
                <w:tab w:val="clear" w:pos="284"/>
                <w:tab w:val="clear" w:pos="567"/>
              </w:tabs>
              <w:rPr>
                <w:sz w:val="16"/>
              </w:rPr>
            </w:pPr>
          </w:p>
        </w:tc>
        <w:tc>
          <w:tcPr>
            <w:tcW w:w="1340" w:type="dxa"/>
          </w:tcPr>
          <w:p w14:paraId="201569F9" w14:textId="77777777" w:rsidR="00744129" w:rsidRPr="006B2793" w:rsidRDefault="00744129" w:rsidP="00744129">
            <w:pPr>
              <w:pStyle w:val="TAL"/>
              <w:tabs>
                <w:tab w:val="clear" w:pos="284"/>
                <w:tab w:val="clear" w:pos="567"/>
              </w:tabs>
              <w:rPr>
                <w:sz w:val="16"/>
              </w:rPr>
            </w:pPr>
            <w:r w:rsidRPr="006B2793">
              <w:rPr>
                <w:sz w:val="16"/>
              </w:rPr>
              <w:t>Revised to SP-191286.</w:t>
            </w:r>
          </w:p>
        </w:tc>
        <w:tc>
          <w:tcPr>
            <w:tcW w:w="986" w:type="dxa"/>
          </w:tcPr>
          <w:p w14:paraId="708F2E53"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FF1212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191286</w:t>
            </w:r>
          </w:p>
        </w:tc>
      </w:tr>
      <w:tr w:rsidR="00744129" w:rsidRPr="00200359" w14:paraId="2126235D" w14:textId="77777777" w:rsidTr="00744129">
        <w:tc>
          <w:tcPr>
            <w:tcW w:w="675" w:type="dxa"/>
          </w:tcPr>
          <w:p w14:paraId="3F6D0E9C"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5D6492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191286</w:t>
            </w:r>
          </w:p>
        </w:tc>
        <w:tc>
          <w:tcPr>
            <w:tcW w:w="948" w:type="dxa"/>
          </w:tcPr>
          <w:p w14:paraId="18C1CFF0"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5E52F171"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FS_enh_EC</w:t>
            </w:r>
          </w:p>
        </w:tc>
        <w:tc>
          <w:tcPr>
            <w:tcW w:w="1519" w:type="dxa"/>
          </w:tcPr>
          <w:p w14:paraId="2F05724A" w14:textId="77777777"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14:paraId="7EFE4C7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C9157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948C5E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7DD02C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4BFD67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E948FF2"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462E72A" w14:textId="77777777" w:rsidR="00744129" w:rsidRPr="006B2793" w:rsidRDefault="00744129" w:rsidP="00744129">
            <w:pPr>
              <w:pStyle w:val="TAL"/>
              <w:tabs>
                <w:tab w:val="clear" w:pos="284"/>
                <w:tab w:val="clear" w:pos="567"/>
              </w:tabs>
              <w:rPr>
                <w:sz w:val="16"/>
              </w:rPr>
            </w:pPr>
          </w:p>
        </w:tc>
        <w:tc>
          <w:tcPr>
            <w:tcW w:w="1340" w:type="dxa"/>
          </w:tcPr>
          <w:p w14:paraId="114B3590" w14:textId="77777777" w:rsidR="00744129" w:rsidRPr="006B2793" w:rsidRDefault="00744129" w:rsidP="00744129">
            <w:pPr>
              <w:pStyle w:val="TAL"/>
              <w:tabs>
                <w:tab w:val="clear" w:pos="284"/>
                <w:tab w:val="clear" w:pos="567"/>
              </w:tabs>
              <w:rPr>
                <w:sz w:val="16"/>
              </w:rPr>
            </w:pPr>
            <w:r w:rsidRPr="006B2793">
              <w:rPr>
                <w:sz w:val="16"/>
              </w:rPr>
              <w:t>Revision of SP-191235. Noted</w:t>
            </w:r>
          </w:p>
        </w:tc>
        <w:tc>
          <w:tcPr>
            <w:tcW w:w="986" w:type="dxa"/>
          </w:tcPr>
          <w:p w14:paraId="0D52A02B"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5D756B5" w14:textId="77777777" w:rsidR="00744129" w:rsidRPr="006B2793" w:rsidRDefault="00744129" w:rsidP="00744129">
            <w:pPr>
              <w:pStyle w:val="TAL"/>
              <w:tabs>
                <w:tab w:val="clear" w:pos="284"/>
                <w:tab w:val="clear" w:pos="567"/>
              </w:tabs>
              <w:rPr>
                <w:sz w:val="16"/>
              </w:rPr>
            </w:pPr>
          </w:p>
        </w:tc>
      </w:tr>
      <w:tr w:rsidR="00744129" w:rsidRPr="00200359" w14:paraId="546494F3" w14:textId="77777777" w:rsidTr="00744129">
        <w:tc>
          <w:tcPr>
            <w:tcW w:w="675" w:type="dxa"/>
          </w:tcPr>
          <w:p w14:paraId="4F2776CF"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805BCB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191244</w:t>
            </w:r>
          </w:p>
        </w:tc>
        <w:tc>
          <w:tcPr>
            <w:tcW w:w="948" w:type="dxa"/>
          </w:tcPr>
          <w:p w14:paraId="4F267AD2"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1242B42A"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14:paraId="24067BFD" w14:textId="77777777"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14:paraId="27CF4C6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6B243A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FD99D9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A80118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E2D808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2A860A9"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090EDEB" w14:textId="77777777" w:rsidR="00744129" w:rsidRPr="006B2793" w:rsidRDefault="00744129" w:rsidP="00744129">
            <w:pPr>
              <w:pStyle w:val="TAL"/>
              <w:tabs>
                <w:tab w:val="clear" w:pos="284"/>
                <w:tab w:val="clear" w:pos="567"/>
              </w:tabs>
              <w:rPr>
                <w:sz w:val="16"/>
              </w:rPr>
            </w:pPr>
          </w:p>
        </w:tc>
        <w:tc>
          <w:tcPr>
            <w:tcW w:w="1340" w:type="dxa"/>
          </w:tcPr>
          <w:p w14:paraId="2303FE88" w14:textId="77777777" w:rsidR="00744129" w:rsidRPr="006B2793" w:rsidRDefault="00744129" w:rsidP="00744129">
            <w:pPr>
              <w:pStyle w:val="TAL"/>
              <w:tabs>
                <w:tab w:val="clear" w:pos="284"/>
                <w:tab w:val="clear" w:pos="567"/>
              </w:tabs>
              <w:rPr>
                <w:sz w:val="16"/>
              </w:rPr>
            </w:pPr>
            <w:r w:rsidRPr="006B2793">
              <w:rPr>
                <w:sz w:val="16"/>
              </w:rPr>
              <w:t>Revised to SP-191287.</w:t>
            </w:r>
          </w:p>
        </w:tc>
        <w:tc>
          <w:tcPr>
            <w:tcW w:w="986" w:type="dxa"/>
          </w:tcPr>
          <w:p w14:paraId="6B486DB0"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4A4E15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191287</w:t>
            </w:r>
          </w:p>
        </w:tc>
      </w:tr>
      <w:tr w:rsidR="00744129" w:rsidRPr="00200359" w14:paraId="5AAD2CC7" w14:textId="77777777" w:rsidTr="00744129">
        <w:tc>
          <w:tcPr>
            <w:tcW w:w="675" w:type="dxa"/>
          </w:tcPr>
          <w:p w14:paraId="31B314C8"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E3102B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191287</w:t>
            </w:r>
          </w:p>
        </w:tc>
        <w:tc>
          <w:tcPr>
            <w:tcW w:w="948" w:type="dxa"/>
          </w:tcPr>
          <w:p w14:paraId="7941F9F3"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731EC673"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14:paraId="7EB02E9F" w14:textId="77777777"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14:paraId="47F98BE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B79571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90FDBD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071749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B92822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E97B59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D1EF84A" w14:textId="77777777" w:rsidR="00744129" w:rsidRPr="006B2793" w:rsidRDefault="00744129" w:rsidP="00744129">
            <w:pPr>
              <w:pStyle w:val="TAL"/>
              <w:tabs>
                <w:tab w:val="clear" w:pos="284"/>
                <w:tab w:val="clear" w:pos="567"/>
              </w:tabs>
              <w:rPr>
                <w:sz w:val="16"/>
              </w:rPr>
            </w:pPr>
          </w:p>
        </w:tc>
        <w:tc>
          <w:tcPr>
            <w:tcW w:w="1340" w:type="dxa"/>
          </w:tcPr>
          <w:p w14:paraId="682807D2" w14:textId="77777777" w:rsidR="00744129" w:rsidRPr="006B2793" w:rsidRDefault="00744129" w:rsidP="00744129">
            <w:pPr>
              <w:pStyle w:val="TAL"/>
              <w:tabs>
                <w:tab w:val="clear" w:pos="284"/>
                <w:tab w:val="clear" w:pos="567"/>
              </w:tabs>
              <w:rPr>
                <w:sz w:val="16"/>
              </w:rPr>
            </w:pPr>
            <w:r w:rsidRPr="006B2793">
              <w:rPr>
                <w:sz w:val="16"/>
              </w:rPr>
              <w:t>Revision of SP-191244. Noted</w:t>
            </w:r>
          </w:p>
        </w:tc>
        <w:tc>
          <w:tcPr>
            <w:tcW w:w="986" w:type="dxa"/>
          </w:tcPr>
          <w:p w14:paraId="62C0F46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F6E047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191349</w:t>
            </w:r>
          </w:p>
        </w:tc>
      </w:tr>
      <w:tr w:rsidR="00744129" w:rsidRPr="00200359" w14:paraId="1CC8F579" w14:textId="77777777" w:rsidTr="00744129">
        <w:tc>
          <w:tcPr>
            <w:tcW w:w="675" w:type="dxa"/>
          </w:tcPr>
          <w:p w14:paraId="409BC44E"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2C6C16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191349</w:t>
            </w:r>
          </w:p>
        </w:tc>
        <w:tc>
          <w:tcPr>
            <w:tcW w:w="948" w:type="dxa"/>
          </w:tcPr>
          <w:p w14:paraId="0DF63076"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38ADE081"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FS_eNPN</w:t>
            </w:r>
          </w:p>
        </w:tc>
        <w:tc>
          <w:tcPr>
            <w:tcW w:w="1519" w:type="dxa"/>
          </w:tcPr>
          <w:p w14:paraId="018A9334" w14:textId="77777777"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14:paraId="3C3DD94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C64DA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19D7CB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1C7820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D3394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B4A301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824AD03" w14:textId="77777777" w:rsidR="00744129" w:rsidRPr="006B2793" w:rsidRDefault="00744129" w:rsidP="00744129">
            <w:pPr>
              <w:pStyle w:val="TAL"/>
              <w:tabs>
                <w:tab w:val="clear" w:pos="284"/>
                <w:tab w:val="clear" w:pos="567"/>
              </w:tabs>
              <w:rPr>
                <w:sz w:val="16"/>
              </w:rPr>
            </w:pPr>
          </w:p>
        </w:tc>
        <w:tc>
          <w:tcPr>
            <w:tcW w:w="1340" w:type="dxa"/>
          </w:tcPr>
          <w:p w14:paraId="320E3C2F" w14:textId="77777777" w:rsidR="00744129" w:rsidRPr="006B2793" w:rsidRDefault="00744129" w:rsidP="00744129">
            <w:pPr>
              <w:pStyle w:val="TAL"/>
              <w:tabs>
                <w:tab w:val="clear" w:pos="284"/>
                <w:tab w:val="clear" w:pos="567"/>
              </w:tabs>
              <w:rPr>
                <w:sz w:val="16"/>
              </w:rPr>
            </w:pPr>
            <w:r w:rsidRPr="006B2793">
              <w:rPr>
                <w:sz w:val="16"/>
              </w:rPr>
              <w:t>Revision of SP-191287.  WITHDRAWN</w:t>
            </w:r>
          </w:p>
        </w:tc>
        <w:tc>
          <w:tcPr>
            <w:tcW w:w="986" w:type="dxa"/>
          </w:tcPr>
          <w:p w14:paraId="6727A6B9"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7733E444" w14:textId="77777777" w:rsidR="00744129" w:rsidRPr="006B2793" w:rsidRDefault="00744129" w:rsidP="00744129">
            <w:pPr>
              <w:pStyle w:val="TAL"/>
              <w:tabs>
                <w:tab w:val="clear" w:pos="284"/>
                <w:tab w:val="clear" w:pos="567"/>
              </w:tabs>
              <w:rPr>
                <w:sz w:val="16"/>
              </w:rPr>
            </w:pPr>
          </w:p>
        </w:tc>
      </w:tr>
      <w:tr w:rsidR="00744129" w:rsidRPr="00200359" w14:paraId="2AB704A0" w14:textId="77777777" w:rsidTr="00744129">
        <w:tc>
          <w:tcPr>
            <w:tcW w:w="675" w:type="dxa"/>
          </w:tcPr>
          <w:p w14:paraId="647DE4AB"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CBA596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191216</w:t>
            </w:r>
          </w:p>
        </w:tc>
        <w:tc>
          <w:tcPr>
            <w:tcW w:w="948" w:type="dxa"/>
          </w:tcPr>
          <w:p w14:paraId="24057441"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0049AA4C"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FS_IIoT</w:t>
            </w:r>
          </w:p>
        </w:tc>
        <w:tc>
          <w:tcPr>
            <w:tcW w:w="1519" w:type="dxa"/>
          </w:tcPr>
          <w:p w14:paraId="2516E06E" w14:textId="77777777" w:rsidR="00744129" w:rsidRPr="006B2793" w:rsidRDefault="00744129" w:rsidP="00744129">
            <w:pPr>
              <w:pStyle w:val="TAL"/>
              <w:tabs>
                <w:tab w:val="clear" w:pos="284"/>
                <w:tab w:val="clear" w:pos="567"/>
              </w:tabs>
              <w:rPr>
                <w:sz w:val="16"/>
              </w:rPr>
            </w:pPr>
            <w:r w:rsidRPr="006B2793">
              <w:rPr>
                <w:sz w:val="16"/>
              </w:rPr>
              <w:t>Nokia</w:t>
            </w:r>
          </w:p>
        </w:tc>
        <w:tc>
          <w:tcPr>
            <w:tcW w:w="1212" w:type="dxa"/>
          </w:tcPr>
          <w:p w14:paraId="79ACA5F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68D4D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3B9442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57820C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C8E23E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403EB79"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56D4E49" w14:textId="77777777" w:rsidR="00744129" w:rsidRPr="006B2793" w:rsidRDefault="00744129" w:rsidP="00744129">
            <w:pPr>
              <w:pStyle w:val="TAL"/>
              <w:tabs>
                <w:tab w:val="clear" w:pos="284"/>
                <w:tab w:val="clear" w:pos="567"/>
              </w:tabs>
              <w:rPr>
                <w:sz w:val="16"/>
              </w:rPr>
            </w:pPr>
          </w:p>
        </w:tc>
        <w:tc>
          <w:tcPr>
            <w:tcW w:w="1340" w:type="dxa"/>
          </w:tcPr>
          <w:p w14:paraId="1D610B62" w14:textId="77777777" w:rsidR="00744129" w:rsidRPr="006B2793" w:rsidRDefault="00744129" w:rsidP="00744129">
            <w:pPr>
              <w:pStyle w:val="TAL"/>
              <w:tabs>
                <w:tab w:val="clear" w:pos="284"/>
                <w:tab w:val="clear" w:pos="567"/>
              </w:tabs>
              <w:rPr>
                <w:sz w:val="16"/>
              </w:rPr>
            </w:pPr>
            <w:r w:rsidRPr="006B2793">
              <w:rPr>
                <w:sz w:val="16"/>
              </w:rPr>
              <w:t>Revised to SP-191288.</w:t>
            </w:r>
          </w:p>
        </w:tc>
        <w:tc>
          <w:tcPr>
            <w:tcW w:w="986" w:type="dxa"/>
          </w:tcPr>
          <w:p w14:paraId="2EFE5F4E"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F9B0FB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191288</w:t>
            </w:r>
          </w:p>
        </w:tc>
      </w:tr>
      <w:tr w:rsidR="00744129" w:rsidRPr="00200359" w14:paraId="246D401B" w14:textId="77777777" w:rsidTr="00744129">
        <w:tc>
          <w:tcPr>
            <w:tcW w:w="675" w:type="dxa"/>
          </w:tcPr>
          <w:p w14:paraId="4A392E7D"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EB94C6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191288</w:t>
            </w:r>
          </w:p>
        </w:tc>
        <w:tc>
          <w:tcPr>
            <w:tcW w:w="948" w:type="dxa"/>
          </w:tcPr>
          <w:p w14:paraId="75B3C5FB"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0CBF167D"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FS_IIoT</w:t>
            </w:r>
          </w:p>
        </w:tc>
        <w:tc>
          <w:tcPr>
            <w:tcW w:w="1519" w:type="dxa"/>
          </w:tcPr>
          <w:p w14:paraId="19CE66E5" w14:textId="77777777" w:rsidR="00744129" w:rsidRPr="006B2793" w:rsidRDefault="00744129" w:rsidP="00744129">
            <w:pPr>
              <w:pStyle w:val="TAL"/>
              <w:tabs>
                <w:tab w:val="clear" w:pos="284"/>
                <w:tab w:val="clear" w:pos="567"/>
              </w:tabs>
              <w:rPr>
                <w:sz w:val="16"/>
              </w:rPr>
            </w:pPr>
            <w:r w:rsidRPr="006B2793">
              <w:rPr>
                <w:sz w:val="16"/>
              </w:rPr>
              <w:t>Nokia</w:t>
            </w:r>
          </w:p>
        </w:tc>
        <w:tc>
          <w:tcPr>
            <w:tcW w:w="1212" w:type="dxa"/>
          </w:tcPr>
          <w:p w14:paraId="1E4E1C7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5A78AD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786A3C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3473B8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EC28EB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8E9EDEE"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159A012" w14:textId="77777777" w:rsidR="00744129" w:rsidRPr="006B2793" w:rsidRDefault="00744129" w:rsidP="00744129">
            <w:pPr>
              <w:pStyle w:val="TAL"/>
              <w:tabs>
                <w:tab w:val="clear" w:pos="284"/>
                <w:tab w:val="clear" w:pos="567"/>
              </w:tabs>
              <w:rPr>
                <w:sz w:val="16"/>
              </w:rPr>
            </w:pPr>
          </w:p>
        </w:tc>
        <w:tc>
          <w:tcPr>
            <w:tcW w:w="1340" w:type="dxa"/>
          </w:tcPr>
          <w:p w14:paraId="165EBFDD" w14:textId="77777777" w:rsidR="00744129" w:rsidRPr="006B2793" w:rsidRDefault="00744129" w:rsidP="00744129">
            <w:pPr>
              <w:pStyle w:val="TAL"/>
              <w:tabs>
                <w:tab w:val="clear" w:pos="284"/>
                <w:tab w:val="clear" w:pos="567"/>
              </w:tabs>
              <w:rPr>
                <w:sz w:val="16"/>
              </w:rPr>
            </w:pPr>
            <w:r w:rsidRPr="006B2793">
              <w:rPr>
                <w:sz w:val="16"/>
              </w:rPr>
              <w:t>Revision of SP-191216. Noted</w:t>
            </w:r>
          </w:p>
        </w:tc>
        <w:tc>
          <w:tcPr>
            <w:tcW w:w="986" w:type="dxa"/>
          </w:tcPr>
          <w:p w14:paraId="4BF3355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C52ED7A" w14:textId="77777777" w:rsidR="00744129" w:rsidRPr="006B2793" w:rsidRDefault="00744129" w:rsidP="00744129">
            <w:pPr>
              <w:pStyle w:val="TAL"/>
              <w:tabs>
                <w:tab w:val="clear" w:pos="284"/>
                <w:tab w:val="clear" w:pos="567"/>
              </w:tabs>
              <w:rPr>
                <w:sz w:val="16"/>
              </w:rPr>
            </w:pPr>
          </w:p>
        </w:tc>
      </w:tr>
      <w:tr w:rsidR="00744129" w:rsidRPr="00200359" w14:paraId="5EC48BF4" w14:textId="77777777" w:rsidTr="00744129">
        <w:tc>
          <w:tcPr>
            <w:tcW w:w="675" w:type="dxa"/>
          </w:tcPr>
          <w:p w14:paraId="0E411D09"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30391D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191226</w:t>
            </w:r>
          </w:p>
        </w:tc>
        <w:tc>
          <w:tcPr>
            <w:tcW w:w="948" w:type="dxa"/>
          </w:tcPr>
          <w:p w14:paraId="6AFF18C8"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5766A0AC"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FS_MUSIM</w:t>
            </w:r>
          </w:p>
        </w:tc>
        <w:tc>
          <w:tcPr>
            <w:tcW w:w="1519" w:type="dxa"/>
          </w:tcPr>
          <w:p w14:paraId="172ED59B" w14:textId="77777777" w:rsidR="00744129" w:rsidRPr="006B2793" w:rsidRDefault="00744129" w:rsidP="00744129">
            <w:pPr>
              <w:pStyle w:val="TAL"/>
              <w:tabs>
                <w:tab w:val="clear" w:pos="284"/>
                <w:tab w:val="clear" w:pos="567"/>
              </w:tabs>
              <w:rPr>
                <w:sz w:val="16"/>
              </w:rPr>
            </w:pPr>
            <w:r w:rsidRPr="006B2793">
              <w:rPr>
                <w:sz w:val="16"/>
              </w:rPr>
              <w:t>Intel (moderator)</w:t>
            </w:r>
          </w:p>
        </w:tc>
        <w:tc>
          <w:tcPr>
            <w:tcW w:w="1212" w:type="dxa"/>
          </w:tcPr>
          <w:p w14:paraId="7AC55D1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0914DF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169CEE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332842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403A4A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ACF88A3"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6B98804" w14:textId="77777777" w:rsidR="00744129" w:rsidRPr="006B2793" w:rsidRDefault="00744129" w:rsidP="00744129">
            <w:pPr>
              <w:pStyle w:val="TAL"/>
              <w:tabs>
                <w:tab w:val="clear" w:pos="284"/>
                <w:tab w:val="clear" w:pos="567"/>
              </w:tabs>
              <w:rPr>
                <w:sz w:val="16"/>
              </w:rPr>
            </w:pPr>
          </w:p>
        </w:tc>
        <w:tc>
          <w:tcPr>
            <w:tcW w:w="1340" w:type="dxa"/>
          </w:tcPr>
          <w:p w14:paraId="26A3E123"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800D3D4"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2CB5D3B" w14:textId="77777777" w:rsidR="00744129" w:rsidRPr="006B2793" w:rsidRDefault="00744129" w:rsidP="00744129">
            <w:pPr>
              <w:pStyle w:val="TAL"/>
              <w:tabs>
                <w:tab w:val="clear" w:pos="284"/>
                <w:tab w:val="clear" w:pos="567"/>
              </w:tabs>
              <w:rPr>
                <w:sz w:val="16"/>
              </w:rPr>
            </w:pPr>
          </w:p>
        </w:tc>
      </w:tr>
      <w:tr w:rsidR="00744129" w:rsidRPr="00200359" w14:paraId="024DA336" w14:textId="77777777" w:rsidTr="00744129">
        <w:tc>
          <w:tcPr>
            <w:tcW w:w="675" w:type="dxa"/>
          </w:tcPr>
          <w:p w14:paraId="353A0295"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D81DA0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191054</w:t>
            </w:r>
          </w:p>
        </w:tc>
        <w:tc>
          <w:tcPr>
            <w:tcW w:w="948" w:type="dxa"/>
          </w:tcPr>
          <w:p w14:paraId="49963ED2"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23F4D6EE"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FS_5G_SAT_ARCH</w:t>
            </w:r>
          </w:p>
        </w:tc>
        <w:tc>
          <w:tcPr>
            <w:tcW w:w="1519" w:type="dxa"/>
          </w:tcPr>
          <w:p w14:paraId="02E63DBC" w14:textId="77777777" w:rsidR="00744129" w:rsidRPr="006B2793" w:rsidRDefault="00744129" w:rsidP="00744129">
            <w:pPr>
              <w:pStyle w:val="TAL"/>
              <w:tabs>
                <w:tab w:val="clear" w:pos="284"/>
                <w:tab w:val="clear" w:pos="567"/>
              </w:tabs>
              <w:rPr>
                <w:sz w:val="16"/>
              </w:rPr>
            </w:pPr>
            <w:r w:rsidRPr="006B2793">
              <w:rPr>
                <w:sz w:val="16"/>
              </w:rPr>
              <w:t>THALES (rapporteur)</w:t>
            </w:r>
          </w:p>
        </w:tc>
        <w:tc>
          <w:tcPr>
            <w:tcW w:w="1212" w:type="dxa"/>
          </w:tcPr>
          <w:p w14:paraId="55DAFD8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D3D390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0C0A9B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A3C915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0A0ED6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8C17697"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0EF72B2" w14:textId="77777777"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14:paraId="6D0FE99B" w14:textId="77777777" w:rsidR="00744129" w:rsidRPr="006B2793" w:rsidRDefault="00744129" w:rsidP="00744129">
            <w:pPr>
              <w:pStyle w:val="TAL"/>
              <w:tabs>
                <w:tab w:val="clear" w:pos="284"/>
                <w:tab w:val="clear" w:pos="567"/>
              </w:tabs>
              <w:rPr>
                <w:sz w:val="16"/>
              </w:rPr>
            </w:pPr>
            <w:r w:rsidRPr="006B2793">
              <w:rPr>
                <w:sz w:val="16"/>
              </w:rPr>
              <w:t>Revised in SP-191253</w:t>
            </w:r>
          </w:p>
        </w:tc>
        <w:tc>
          <w:tcPr>
            <w:tcW w:w="986" w:type="dxa"/>
          </w:tcPr>
          <w:p w14:paraId="1681E270"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0FD8915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191253</w:t>
            </w:r>
          </w:p>
        </w:tc>
      </w:tr>
      <w:tr w:rsidR="00744129" w:rsidRPr="00200359" w14:paraId="211CFEDA" w14:textId="77777777" w:rsidTr="00744129">
        <w:tc>
          <w:tcPr>
            <w:tcW w:w="675" w:type="dxa"/>
          </w:tcPr>
          <w:p w14:paraId="777AFCD8"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442ED7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191253</w:t>
            </w:r>
          </w:p>
        </w:tc>
        <w:tc>
          <w:tcPr>
            <w:tcW w:w="948" w:type="dxa"/>
          </w:tcPr>
          <w:p w14:paraId="569C0C73" w14:textId="77777777" w:rsidR="00744129" w:rsidRPr="006B2793" w:rsidRDefault="00744129" w:rsidP="00744129">
            <w:pPr>
              <w:pStyle w:val="TAL"/>
              <w:tabs>
                <w:tab w:val="clear" w:pos="284"/>
                <w:tab w:val="clear" w:pos="567"/>
              </w:tabs>
              <w:rPr>
                <w:sz w:val="16"/>
              </w:rPr>
            </w:pPr>
            <w:r w:rsidRPr="006B2793">
              <w:rPr>
                <w:sz w:val="16"/>
              </w:rPr>
              <w:t>P-CR</w:t>
            </w:r>
          </w:p>
        </w:tc>
        <w:tc>
          <w:tcPr>
            <w:tcW w:w="2188" w:type="dxa"/>
          </w:tcPr>
          <w:p w14:paraId="3B96700B"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14:paraId="15552ECA" w14:textId="77777777" w:rsidR="00744129" w:rsidRPr="006B2793" w:rsidRDefault="00744129" w:rsidP="00744129">
            <w:pPr>
              <w:pStyle w:val="TAL"/>
              <w:tabs>
                <w:tab w:val="clear" w:pos="284"/>
                <w:tab w:val="clear" w:pos="567"/>
              </w:tabs>
              <w:rPr>
                <w:sz w:val="16"/>
              </w:rPr>
            </w:pPr>
            <w:r w:rsidRPr="006B2793">
              <w:rPr>
                <w:sz w:val="16"/>
              </w:rPr>
              <w:t>THALES</w:t>
            </w:r>
          </w:p>
        </w:tc>
        <w:tc>
          <w:tcPr>
            <w:tcW w:w="1212" w:type="dxa"/>
          </w:tcPr>
          <w:p w14:paraId="7FF0B839" w14:textId="77777777" w:rsidR="00744129" w:rsidRPr="006B2793" w:rsidRDefault="00744129" w:rsidP="00744129">
            <w:pPr>
              <w:pStyle w:val="TAL"/>
              <w:tabs>
                <w:tab w:val="clear" w:pos="284"/>
                <w:tab w:val="clear" w:pos="567"/>
              </w:tabs>
              <w:rPr>
                <w:sz w:val="16"/>
              </w:rPr>
            </w:pPr>
            <w:r w:rsidRPr="006B2793">
              <w:rPr>
                <w:sz w:val="16"/>
              </w:rPr>
              <w:t>23.737</w:t>
            </w:r>
          </w:p>
        </w:tc>
        <w:tc>
          <w:tcPr>
            <w:tcW w:w="661" w:type="dxa"/>
          </w:tcPr>
          <w:p w14:paraId="50D84F6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56BF80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A168F1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E7D275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25A6230"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0758669" w14:textId="77777777" w:rsidR="00744129" w:rsidRPr="006B2793" w:rsidRDefault="00744129" w:rsidP="00744129">
            <w:pPr>
              <w:pStyle w:val="TAL"/>
              <w:tabs>
                <w:tab w:val="clear" w:pos="284"/>
                <w:tab w:val="clear" w:pos="567"/>
              </w:tabs>
              <w:rPr>
                <w:sz w:val="16"/>
              </w:rPr>
            </w:pPr>
            <w:r w:rsidRPr="006B2793">
              <w:rPr>
                <w:sz w:val="16"/>
              </w:rPr>
              <w:t>FS_5GSAT_ARCH</w:t>
            </w:r>
          </w:p>
        </w:tc>
        <w:tc>
          <w:tcPr>
            <w:tcW w:w="1340" w:type="dxa"/>
          </w:tcPr>
          <w:p w14:paraId="37B21BBF" w14:textId="77777777" w:rsidR="00744129" w:rsidRPr="006B2793" w:rsidRDefault="00744129" w:rsidP="00744129">
            <w:pPr>
              <w:pStyle w:val="TAL"/>
              <w:tabs>
                <w:tab w:val="clear" w:pos="284"/>
                <w:tab w:val="clear" w:pos="567"/>
              </w:tabs>
              <w:rPr>
                <w:sz w:val="16"/>
              </w:rPr>
            </w:pPr>
            <w:r w:rsidRPr="006B2793">
              <w:rPr>
                <w:sz w:val="16"/>
              </w:rPr>
              <w:t>Revision of SP-191054. WITHDRAWN</w:t>
            </w:r>
          </w:p>
        </w:tc>
        <w:tc>
          <w:tcPr>
            <w:tcW w:w="986" w:type="dxa"/>
          </w:tcPr>
          <w:p w14:paraId="46DF51AB"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004CE5EA" w14:textId="77777777" w:rsidR="00744129" w:rsidRPr="006B2793" w:rsidRDefault="00744129" w:rsidP="00744129">
            <w:pPr>
              <w:pStyle w:val="TAL"/>
              <w:tabs>
                <w:tab w:val="clear" w:pos="284"/>
                <w:tab w:val="clear" w:pos="567"/>
              </w:tabs>
              <w:rPr>
                <w:sz w:val="16"/>
              </w:rPr>
            </w:pPr>
          </w:p>
        </w:tc>
      </w:tr>
      <w:tr w:rsidR="00744129" w:rsidRPr="00200359" w14:paraId="45EE075F" w14:textId="77777777" w:rsidTr="00744129">
        <w:tc>
          <w:tcPr>
            <w:tcW w:w="675" w:type="dxa"/>
          </w:tcPr>
          <w:p w14:paraId="7069B78D"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2B399F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191256</w:t>
            </w:r>
          </w:p>
        </w:tc>
        <w:tc>
          <w:tcPr>
            <w:tcW w:w="948" w:type="dxa"/>
          </w:tcPr>
          <w:p w14:paraId="5F25F7AF"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4E9BF0CE"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14:paraId="4F71EED2" w14:textId="77777777" w:rsidR="00744129" w:rsidRPr="006B2793" w:rsidRDefault="00744129" w:rsidP="00744129">
            <w:pPr>
              <w:pStyle w:val="TAL"/>
              <w:tabs>
                <w:tab w:val="clear" w:pos="284"/>
                <w:tab w:val="clear" w:pos="567"/>
              </w:tabs>
              <w:rPr>
                <w:sz w:val="16"/>
              </w:rPr>
            </w:pPr>
            <w:r w:rsidRPr="006B2793">
              <w:rPr>
                <w:sz w:val="16"/>
              </w:rPr>
              <w:t>THALES</w:t>
            </w:r>
          </w:p>
        </w:tc>
        <w:tc>
          <w:tcPr>
            <w:tcW w:w="1212" w:type="dxa"/>
          </w:tcPr>
          <w:p w14:paraId="60E3BBE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BACE0B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2369F9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495DB3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406D77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585DDCF"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B9B0A4B" w14:textId="77777777" w:rsidR="00744129" w:rsidRPr="006B2793" w:rsidRDefault="00744129" w:rsidP="00744129">
            <w:pPr>
              <w:pStyle w:val="TAL"/>
              <w:tabs>
                <w:tab w:val="clear" w:pos="284"/>
                <w:tab w:val="clear" w:pos="567"/>
              </w:tabs>
              <w:rPr>
                <w:sz w:val="16"/>
              </w:rPr>
            </w:pPr>
          </w:p>
        </w:tc>
        <w:tc>
          <w:tcPr>
            <w:tcW w:w="1340" w:type="dxa"/>
          </w:tcPr>
          <w:p w14:paraId="25E6ACA6" w14:textId="77777777" w:rsidR="00744129" w:rsidRPr="006B2793" w:rsidRDefault="00744129" w:rsidP="00744129">
            <w:pPr>
              <w:pStyle w:val="TAL"/>
              <w:tabs>
                <w:tab w:val="clear" w:pos="284"/>
                <w:tab w:val="clear" w:pos="567"/>
              </w:tabs>
              <w:rPr>
                <w:sz w:val="16"/>
              </w:rPr>
            </w:pPr>
            <w:r w:rsidRPr="006B2793">
              <w:rPr>
                <w:sz w:val="16"/>
              </w:rPr>
              <w:t>Revised to SP-191257.</w:t>
            </w:r>
          </w:p>
        </w:tc>
        <w:tc>
          <w:tcPr>
            <w:tcW w:w="986" w:type="dxa"/>
          </w:tcPr>
          <w:p w14:paraId="1D7A2822"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262734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191257</w:t>
            </w:r>
          </w:p>
        </w:tc>
      </w:tr>
      <w:tr w:rsidR="00744129" w:rsidRPr="00200359" w14:paraId="4B9D4BEA" w14:textId="77777777" w:rsidTr="00744129">
        <w:tc>
          <w:tcPr>
            <w:tcW w:w="675" w:type="dxa"/>
          </w:tcPr>
          <w:p w14:paraId="579D9C8E"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48BD3A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191257</w:t>
            </w:r>
          </w:p>
        </w:tc>
        <w:tc>
          <w:tcPr>
            <w:tcW w:w="948" w:type="dxa"/>
          </w:tcPr>
          <w:p w14:paraId="1343358A"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1469A562"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14:paraId="33FA678F" w14:textId="77777777" w:rsidR="00744129" w:rsidRPr="006B2793" w:rsidRDefault="00744129" w:rsidP="00744129">
            <w:pPr>
              <w:pStyle w:val="TAL"/>
              <w:tabs>
                <w:tab w:val="clear" w:pos="284"/>
                <w:tab w:val="clear" w:pos="567"/>
              </w:tabs>
              <w:rPr>
                <w:sz w:val="16"/>
              </w:rPr>
            </w:pPr>
            <w:r w:rsidRPr="006B2793">
              <w:rPr>
                <w:sz w:val="16"/>
              </w:rPr>
              <w:t>Thales S.A. (Moderator)</w:t>
            </w:r>
          </w:p>
        </w:tc>
        <w:tc>
          <w:tcPr>
            <w:tcW w:w="1212" w:type="dxa"/>
          </w:tcPr>
          <w:p w14:paraId="2863B35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E2E02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1BDF4B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F61BAF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4E6F3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30CBD70"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ACC3738" w14:textId="77777777" w:rsidR="00744129" w:rsidRPr="006B2793" w:rsidRDefault="00744129" w:rsidP="00744129">
            <w:pPr>
              <w:pStyle w:val="TAL"/>
              <w:tabs>
                <w:tab w:val="clear" w:pos="284"/>
                <w:tab w:val="clear" w:pos="567"/>
              </w:tabs>
              <w:rPr>
                <w:sz w:val="16"/>
              </w:rPr>
            </w:pPr>
          </w:p>
        </w:tc>
        <w:tc>
          <w:tcPr>
            <w:tcW w:w="1340" w:type="dxa"/>
          </w:tcPr>
          <w:p w14:paraId="676F4EC3" w14:textId="77777777" w:rsidR="00744129" w:rsidRPr="006B2793" w:rsidRDefault="00744129" w:rsidP="00744129">
            <w:pPr>
              <w:pStyle w:val="TAL"/>
              <w:tabs>
                <w:tab w:val="clear" w:pos="284"/>
                <w:tab w:val="clear" w:pos="567"/>
              </w:tabs>
              <w:rPr>
                <w:sz w:val="16"/>
              </w:rPr>
            </w:pPr>
            <w:r w:rsidRPr="006B2793">
              <w:rPr>
                <w:sz w:val="16"/>
              </w:rPr>
              <w:t>Revision of SP-191256. Revised to SP-191289.</w:t>
            </w:r>
          </w:p>
        </w:tc>
        <w:tc>
          <w:tcPr>
            <w:tcW w:w="986" w:type="dxa"/>
          </w:tcPr>
          <w:p w14:paraId="342D6C80"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DA8464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191289</w:t>
            </w:r>
          </w:p>
        </w:tc>
      </w:tr>
      <w:tr w:rsidR="00744129" w:rsidRPr="00200359" w14:paraId="3D59D435" w14:textId="77777777" w:rsidTr="00744129">
        <w:tc>
          <w:tcPr>
            <w:tcW w:w="675" w:type="dxa"/>
          </w:tcPr>
          <w:p w14:paraId="6C763156"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D4FAE9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191289</w:t>
            </w:r>
          </w:p>
        </w:tc>
        <w:tc>
          <w:tcPr>
            <w:tcW w:w="948" w:type="dxa"/>
          </w:tcPr>
          <w:p w14:paraId="44E8FA78"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38DDA8DB"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FS_5GSAT_ARCH</w:t>
            </w:r>
          </w:p>
        </w:tc>
        <w:tc>
          <w:tcPr>
            <w:tcW w:w="1519" w:type="dxa"/>
          </w:tcPr>
          <w:p w14:paraId="2AA3BC8A" w14:textId="77777777" w:rsidR="00744129" w:rsidRPr="006B2793" w:rsidRDefault="00744129" w:rsidP="00744129">
            <w:pPr>
              <w:pStyle w:val="TAL"/>
              <w:tabs>
                <w:tab w:val="clear" w:pos="284"/>
                <w:tab w:val="clear" w:pos="567"/>
              </w:tabs>
              <w:rPr>
                <w:sz w:val="16"/>
              </w:rPr>
            </w:pPr>
            <w:r w:rsidRPr="006B2793">
              <w:rPr>
                <w:sz w:val="16"/>
              </w:rPr>
              <w:t>Thales S.A. (Moderator)</w:t>
            </w:r>
          </w:p>
        </w:tc>
        <w:tc>
          <w:tcPr>
            <w:tcW w:w="1212" w:type="dxa"/>
          </w:tcPr>
          <w:p w14:paraId="6684D1F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0772CA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6F7A55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58E71F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B7D50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B74000C"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C32C765" w14:textId="77777777" w:rsidR="00744129" w:rsidRPr="006B2793" w:rsidRDefault="00744129" w:rsidP="00744129">
            <w:pPr>
              <w:pStyle w:val="TAL"/>
              <w:tabs>
                <w:tab w:val="clear" w:pos="284"/>
                <w:tab w:val="clear" w:pos="567"/>
              </w:tabs>
              <w:rPr>
                <w:sz w:val="16"/>
              </w:rPr>
            </w:pPr>
          </w:p>
        </w:tc>
        <w:tc>
          <w:tcPr>
            <w:tcW w:w="1340" w:type="dxa"/>
          </w:tcPr>
          <w:p w14:paraId="33182B0F" w14:textId="77777777" w:rsidR="00744129" w:rsidRPr="006B2793" w:rsidRDefault="00744129" w:rsidP="00744129">
            <w:pPr>
              <w:pStyle w:val="TAL"/>
              <w:tabs>
                <w:tab w:val="clear" w:pos="284"/>
                <w:tab w:val="clear" w:pos="567"/>
              </w:tabs>
              <w:rPr>
                <w:sz w:val="16"/>
              </w:rPr>
            </w:pPr>
            <w:r w:rsidRPr="006B2793">
              <w:rPr>
                <w:sz w:val="16"/>
              </w:rPr>
              <w:t>Revision of SP-191257. Noted</w:t>
            </w:r>
          </w:p>
        </w:tc>
        <w:tc>
          <w:tcPr>
            <w:tcW w:w="986" w:type="dxa"/>
          </w:tcPr>
          <w:p w14:paraId="4138AF39"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6A6F034" w14:textId="77777777" w:rsidR="00744129" w:rsidRPr="006B2793" w:rsidRDefault="00744129" w:rsidP="00744129">
            <w:pPr>
              <w:pStyle w:val="TAL"/>
              <w:tabs>
                <w:tab w:val="clear" w:pos="284"/>
                <w:tab w:val="clear" w:pos="567"/>
              </w:tabs>
              <w:rPr>
                <w:sz w:val="16"/>
              </w:rPr>
            </w:pPr>
          </w:p>
        </w:tc>
      </w:tr>
      <w:tr w:rsidR="00744129" w:rsidRPr="00200359" w14:paraId="254F5D2C" w14:textId="77777777" w:rsidTr="00744129">
        <w:tc>
          <w:tcPr>
            <w:tcW w:w="675" w:type="dxa"/>
          </w:tcPr>
          <w:p w14:paraId="3A2EBC8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E02BD7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191198</w:t>
            </w:r>
          </w:p>
        </w:tc>
        <w:tc>
          <w:tcPr>
            <w:tcW w:w="948" w:type="dxa"/>
          </w:tcPr>
          <w:p w14:paraId="3A2B49D5"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29BC54C9" w14:textId="77777777" w:rsidR="00744129" w:rsidRPr="006B2793" w:rsidRDefault="00744129" w:rsidP="00744129">
            <w:pPr>
              <w:pStyle w:val="TAL"/>
              <w:tabs>
                <w:tab w:val="clear" w:pos="284"/>
                <w:tab w:val="clear" w:pos="567"/>
              </w:tabs>
              <w:rPr>
                <w:sz w:val="16"/>
              </w:rPr>
            </w:pPr>
            <w:r w:rsidRPr="006B2793">
              <w:rPr>
                <w:sz w:val="16"/>
              </w:rPr>
              <w:t>Report from moderated email discussion on 'Study on Support for 5WWC, Phase 2'</w:t>
            </w:r>
          </w:p>
        </w:tc>
        <w:tc>
          <w:tcPr>
            <w:tcW w:w="1519" w:type="dxa"/>
          </w:tcPr>
          <w:p w14:paraId="390D65C8" w14:textId="77777777" w:rsidR="00744129" w:rsidRPr="006B2793" w:rsidRDefault="00744129" w:rsidP="00744129">
            <w:pPr>
              <w:pStyle w:val="TAL"/>
              <w:tabs>
                <w:tab w:val="clear" w:pos="284"/>
                <w:tab w:val="clear" w:pos="567"/>
              </w:tabs>
              <w:rPr>
                <w:sz w:val="16"/>
              </w:rPr>
            </w:pPr>
            <w:r w:rsidRPr="006B2793">
              <w:rPr>
                <w:sz w:val="16"/>
              </w:rPr>
              <w:t>BROADCOM CORPORATION</w:t>
            </w:r>
          </w:p>
        </w:tc>
        <w:tc>
          <w:tcPr>
            <w:tcW w:w="1212" w:type="dxa"/>
          </w:tcPr>
          <w:p w14:paraId="52067D6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E069B4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E800D7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190A4A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5099D7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CEBCA28"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CB74324" w14:textId="77777777" w:rsidR="00744129" w:rsidRPr="006B2793" w:rsidRDefault="00744129" w:rsidP="00744129">
            <w:pPr>
              <w:pStyle w:val="TAL"/>
              <w:tabs>
                <w:tab w:val="clear" w:pos="284"/>
                <w:tab w:val="clear" w:pos="567"/>
              </w:tabs>
              <w:rPr>
                <w:sz w:val="16"/>
              </w:rPr>
            </w:pPr>
          </w:p>
        </w:tc>
        <w:tc>
          <w:tcPr>
            <w:tcW w:w="1340" w:type="dxa"/>
          </w:tcPr>
          <w:p w14:paraId="6D97710D" w14:textId="77777777" w:rsidR="00744129" w:rsidRPr="006B2793" w:rsidRDefault="00744129" w:rsidP="00744129">
            <w:pPr>
              <w:pStyle w:val="TAL"/>
              <w:tabs>
                <w:tab w:val="clear" w:pos="284"/>
                <w:tab w:val="clear" w:pos="567"/>
              </w:tabs>
              <w:rPr>
                <w:sz w:val="16"/>
              </w:rPr>
            </w:pPr>
            <w:r w:rsidRPr="006B2793">
              <w:rPr>
                <w:sz w:val="16"/>
              </w:rPr>
              <w:t>Revised to SP-191333.</w:t>
            </w:r>
          </w:p>
        </w:tc>
        <w:tc>
          <w:tcPr>
            <w:tcW w:w="986" w:type="dxa"/>
          </w:tcPr>
          <w:p w14:paraId="65D8E9AB"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D893F5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191333</w:t>
            </w:r>
          </w:p>
        </w:tc>
      </w:tr>
      <w:tr w:rsidR="00744129" w:rsidRPr="00200359" w14:paraId="62350A8E" w14:textId="77777777" w:rsidTr="00744129">
        <w:tc>
          <w:tcPr>
            <w:tcW w:w="675" w:type="dxa"/>
          </w:tcPr>
          <w:p w14:paraId="70B62AC9" w14:textId="77777777"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14:paraId="17945E0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191333</w:t>
            </w:r>
          </w:p>
        </w:tc>
        <w:tc>
          <w:tcPr>
            <w:tcW w:w="948" w:type="dxa"/>
          </w:tcPr>
          <w:p w14:paraId="31E6FEF1"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05CF2E55" w14:textId="77777777" w:rsidR="00744129" w:rsidRPr="006B2793" w:rsidRDefault="00744129" w:rsidP="00744129">
            <w:pPr>
              <w:pStyle w:val="TAL"/>
              <w:tabs>
                <w:tab w:val="clear" w:pos="284"/>
                <w:tab w:val="clear" w:pos="567"/>
              </w:tabs>
              <w:rPr>
                <w:sz w:val="16"/>
              </w:rPr>
            </w:pPr>
            <w:r w:rsidRPr="006B2793">
              <w:rPr>
                <w:sz w:val="16"/>
              </w:rPr>
              <w:t>Report from moderated email discussion on 'Study on Support for 5WWC, Phase 2'</w:t>
            </w:r>
          </w:p>
        </w:tc>
        <w:tc>
          <w:tcPr>
            <w:tcW w:w="1519" w:type="dxa"/>
          </w:tcPr>
          <w:p w14:paraId="783130FE" w14:textId="77777777" w:rsidR="00744129" w:rsidRPr="006B2793" w:rsidRDefault="00744129" w:rsidP="00744129">
            <w:pPr>
              <w:pStyle w:val="TAL"/>
              <w:tabs>
                <w:tab w:val="clear" w:pos="284"/>
                <w:tab w:val="clear" w:pos="567"/>
              </w:tabs>
              <w:rPr>
                <w:sz w:val="16"/>
              </w:rPr>
            </w:pPr>
            <w:r w:rsidRPr="006B2793">
              <w:rPr>
                <w:sz w:val="16"/>
              </w:rPr>
              <w:t>BROADCOM CORPORATION</w:t>
            </w:r>
          </w:p>
        </w:tc>
        <w:tc>
          <w:tcPr>
            <w:tcW w:w="1212" w:type="dxa"/>
          </w:tcPr>
          <w:p w14:paraId="1231705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DB095C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A6F902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4FAB26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09A67F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E934D12"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40052F4" w14:textId="77777777" w:rsidR="00744129" w:rsidRPr="006B2793" w:rsidRDefault="00744129" w:rsidP="00744129">
            <w:pPr>
              <w:pStyle w:val="TAL"/>
              <w:tabs>
                <w:tab w:val="clear" w:pos="284"/>
                <w:tab w:val="clear" w:pos="567"/>
              </w:tabs>
              <w:rPr>
                <w:sz w:val="16"/>
              </w:rPr>
            </w:pPr>
          </w:p>
        </w:tc>
        <w:tc>
          <w:tcPr>
            <w:tcW w:w="1340" w:type="dxa"/>
          </w:tcPr>
          <w:p w14:paraId="5B7B22F2" w14:textId="77777777" w:rsidR="00744129" w:rsidRPr="006B2793" w:rsidRDefault="00744129" w:rsidP="00744129">
            <w:pPr>
              <w:pStyle w:val="TAL"/>
              <w:tabs>
                <w:tab w:val="clear" w:pos="284"/>
                <w:tab w:val="clear" w:pos="567"/>
              </w:tabs>
              <w:rPr>
                <w:sz w:val="16"/>
              </w:rPr>
            </w:pPr>
            <w:r w:rsidRPr="006B2793">
              <w:rPr>
                <w:sz w:val="16"/>
              </w:rPr>
              <w:t>Revision of SP-191198. Noted</w:t>
            </w:r>
          </w:p>
        </w:tc>
        <w:tc>
          <w:tcPr>
            <w:tcW w:w="986" w:type="dxa"/>
          </w:tcPr>
          <w:p w14:paraId="1DF8829F"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1B7C608" w14:textId="77777777" w:rsidR="00744129" w:rsidRPr="006B2793" w:rsidRDefault="00744129" w:rsidP="00744129">
            <w:pPr>
              <w:pStyle w:val="TAL"/>
              <w:tabs>
                <w:tab w:val="clear" w:pos="284"/>
                <w:tab w:val="clear" w:pos="567"/>
              </w:tabs>
              <w:rPr>
                <w:sz w:val="16"/>
              </w:rPr>
            </w:pPr>
          </w:p>
        </w:tc>
      </w:tr>
      <w:tr w:rsidR="00744129" w:rsidRPr="00200359" w14:paraId="2C09585D" w14:textId="77777777" w:rsidTr="00744129">
        <w:tc>
          <w:tcPr>
            <w:tcW w:w="675" w:type="dxa"/>
          </w:tcPr>
          <w:p w14:paraId="27E2C7C6"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216B6C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191228</w:t>
            </w:r>
          </w:p>
        </w:tc>
        <w:tc>
          <w:tcPr>
            <w:tcW w:w="948" w:type="dxa"/>
          </w:tcPr>
          <w:p w14:paraId="7C6E741C"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3469607E"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14:paraId="49A7813D" w14:textId="77777777"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14:paraId="3A15D53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2A20AA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D7EA64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EBE62F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8E8524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3A99435"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BA79F5A" w14:textId="77777777" w:rsidR="00744129" w:rsidRPr="006B2793" w:rsidRDefault="00744129" w:rsidP="00744129">
            <w:pPr>
              <w:pStyle w:val="TAL"/>
              <w:tabs>
                <w:tab w:val="clear" w:pos="284"/>
                <w:tab w:val="clear" w:pos="567"/>
              </w:tabs>
              <w:rPr>
                <w:sz w:val="16"/>
              </w:rPr>
            </w:pPr>
          </w:p>
        </w:tc>
        <w:tc>
          <w:tcPr>
            <w:tcW w:w="1340" w:type="dxa"/>
          </w:tcPr>
          <w:p w14:paraId="48992154" w14:textId="77777777" w:rsidR="00744129" w:rsidRPr="006B2793" w:rsidRDefault="00744129" w:rsidP="00744129">
            <w:pPr>
              <w:pStyle w:val="TAL"/>
              <w:tabs>
                <w:tab w:val="clear" w:pos="284"/>
                <w:tab w:val="clear" w:pos="567"/>
              </w:tabs>
              <w:rPr>
                <w:sz w:val="16"/>
              </w:rPr>
            </w:pPr>
            <w:r w:rsidRPr="006B2793">
              <w:rPr>
                <w:sz w:val="16"/>
              </w:rPr>
              <w:t>Revised to SP-191276.</w:t>
            </w:r>
          </w:p>
        </w:tc>
        <w:tc>
          <w:tcPr>
            <w:tcW w:w="986" w:type="dxa"/>
          </w:tcPr>
          <w:p w14:paraId="35A060FE"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4B5C31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191276</w:t>
            </w:r>
          </w:p>
        </w:tc>
      </w:tr>
      <w:tr w:rsidR="00744129" w:rsidRPr="00200359" w14:paraId="31A031B3" w14:textId="77777777" w:rsidTr="00744129">
        <w:tc>
          <w:tcPr>
            <w:tcW w:w="675" w:type="dxa"/>
          </w:tcPr>
          <w:p w14:paraId="7D8FC4EB"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F82631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191276</w:t>
            </w:r>
          </w:p>
        </w:tc>
        <w:tc>
          <w:tcPr>
            <w:tcW w:w="948" w:type="dxa"/>
          </w:tcPr>
          <w:p w14:paraId="1820E6D7"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41448C63"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14:paraId="7DCA9A56" w14:textId="77777777"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14:paraId="608FD66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921A66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AF9ADF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793897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20D5EA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5F48D33"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1D9AC46" w14:textId="77777777" w:rsidR="00744129" w:rsidRPr="006B2793" w:rsidRDefault="00744129" w:rsidP="00744129">
            <w:pPr>
              <w:pStyle w:val="TAL"/>
              <w:tabs>
                <w:tab w:val="clear" w:pos="284"/>
                <w:tab w:val="clear" w:pos="567"/>
              </w:tabs>
              <w:rPr>
                <w:sz w:val="16"/>
              </w:rPr>
            </w:pPr>
          </w:p>
        </w:tc>
        <w:tc>
          <w:tcPr>
            <w:tcW w:w="1340" w:type="dxa"/>
          </w:tcPr>
          <w:p w14:paraId="76B2F5F5" w14:textId="77777777" w:rsidR="00744129" w:rsidRPr="006B2793" w:rsidRDefault="00744129" w:rsidP="00744129">
            <w:pPr>
              <w:pStyle w:val="TAL"/>
              <w:tabs>
                <w:tab w:val="clear" w:pos="284"/>
                <w:tab w:val="clear" w:pos="567"/>
              </w:tabs>
              <w:rPr>
                <w:sz w:val="16"/>
              </w:rPr>
            </w:pPr>
            <w:r w:rsidRPr="006B2793">
              <w:rPr>
                <w:sz w:val="16"/>
              </w:rPr>
              <w:t>Revision of SP-191228. Revised to SP-191290.</w:t>
            </w:r>
          </w:p>
        </w:tc>
        <w:tc>
          <w:tcPr>
            <w:tcW w:w="986" w:type="dxa"/>
          </w:tcPr>
          <w:p w14:paraId="4A92B3DC"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90AE28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191290</w:t>
            </w:r>
          </w:p>
        </w:tc>
      </w:tr>
      <w:tr w:rsidR="00744129" w:rsidRPr="00200359" w14:paraId="09CD9839" w14:textId="77777777" w:rsidTr="00744129">
        <w:tc>
          <w:tcPr>
            <w:tcW w:w="675" w:type="dxa"/>
          </w:tcPr>
          <w:p w14:paraId="699F7AC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63589C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191290</w:t>
            </w:r>
          </w:p>
        </w:tc>
        <w:tc>
          <w:tcPr>
            <w:tcW w:w="948" w:type="dxa"/>
          </w:tcPr>
          <w:p w14:paraId="6EF318DD"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7F0DCF5E"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FS_UPCAS</w:t>
            </w:r>
          </w:p>
        </w:tc>
        <w:tc>
          <w:tcPr>
            <w:tcW w:w="1519" w:type="dxa"/>
          </w:tcPr>
          <w:p w14:paraId="4FD9375E" w14:textId="77777777" w:rsidR="00744129" w:rsidRPr="006B2793" w:rsidRDefault="00744129" w:rsidP="00744129">
            <w:pPr>
              <w:pStyle w:val="TAL"/>
              <w:tabs>
                <w:tab w:val="clear" w:pos="284"/>
                <w:tab w:val="clear" w:pos="567"/>
              </w:tabs>
              <w:rPr>
                <w:sz w:val="16"/>
              </w:rPr>
            </w:pPr>
            <w:r w:rsidRPr="006B2793">
              <w:rPr>
                <w:sz w:val="16"/>
              </w:rPr>
              <w:t>China Mobile (moderator)</w:t>
            </w:r>
          </w:p>
        </w:tc>
        <w:tc>
          <w:tcPr>
            <w:tcW w:w="1212" w:type="dxa"/>
          </w:tcPr>
          <w:p w14:paraId="5B2DF27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CBC30A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AA3339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1FECED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751132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C586FDF"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7C89A66" w14:textId="77777777" w:rsidR="00744129" w:rsidRPr="006B2793" w:rsidRDefault="00744129" w:rsidP="00744129">
            <w:pPr>
              <w:pStyle w:val="TAL"/>
              <w:tabs>
                <w:tab w:val="clear" w:pos="284"/>
                <w:tab w:val="clear" w:pos="567"/>
              </w:tabs>
              <w:rPr>
                <w:sz w:val="16"/>
              </w:rPr>
            </w:pPr>
          </w:p>
        </w:tc>
        <w:tc>
          <w:tcPr>
            <w:tcW w:w="1340" w:type="dxa"/>
          </w:tcPr>
          <w:p w14:paraId="55D81378" w14:textId="77777777" w:rsidR="00744129" w:rsidRPr="006B2793" w:rsidRDefault="00744129" w:rsidP="00744129">
            <w:pPr>
              <w:pStyle w:val="TAL"/>
              <w:tabs>
                <w:tab w:val="clear" w:pos="284"/>
                <w:tab w:val="clear" w:pos="567"/>
              </w:tabs>
              <w:rPr>
                <w:sz w:val="16"/>
              </w:rPr>
            </w:pPr>
            <w:r w:rsidRPr="006B2793">
              <w:rPr>
                <w:sz w:val="16"/>
              </w:rPr>
              <w:t>Revision of SP-191276. Noted</w:t>
            </w:r>
          </w:p>
        </w:tc>
        <w:tc>
          <w:tcPr>
            <w:tcW w:w="986" w:type="dxa"/>
          </w:tcPr>
          <w:p w14:paraId="5D6FC952"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48B29C1" w14:textId="77777777" w:rsidR="00744129" w:rsidRPr="006B2793" w:rsidRDefault="00744129" w:rsidP="00744129">
            <w:pPr>
              <w:pStyle w:val="TAL"/>
              <w:tabs>
                <w:tab w:val="clear" w:pos="284"/>
                <w:tab w:val="clear" w:pos="567"/>
              </w:tabs>
              <w:rPr>
                <w:sz w:val="16"/>
              </w:rPr>
            </w:pPr>
          </w:p>
        </w:tc>
      </w:tr>
      <w:tr w:rsidR="00744129" w:rsidRPr="00200359" w14:paraId="1D401093" w14:textId="77777777" w:rsidTr="00744129">
        <w:tc>
          <w:tcPr>
            <w:tcW w:w="675" w:type="dxa"/>
          </w:tcPr>
          <w:p w14:paraId="2F5584A5"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ECE81C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191239</w:t>
            </w:r>
          </w:p>
        </w:tc>
        <w:tc>
          <w:tcPr>
            <w:tcW w:w="948" w:type="dxa"/>
          </w:tcPr>
          <w:p w14:paraId="5355DFAC"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2072B9CE"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FS_ATSSS_Ph2</w:t>
            </w:r>
          </w:p>
        </w:tc>
        <w:tc>
          <w:tcPr>
            <w:tcW w:w="1519" w:type="dxa"/>
          </w:tcPr>
          <w:p w14:paraId="6C4ED206" w14:textId="77777777" w:rsidR="00744129" w:rsidRPr="006B2793" w:rsidRDefault="00744129" w:rsidP="00744129">
            <w:pPr>
              <w:pStyle w:val="TAL"/>
              <w:tabs>
                <w:tab w:val="clear" w:pos="284"/>
                <w:tab w:val="clear" w:pos="567"/>
              </w:tabs>
              <w:rPr>
                <w:sz w:val="16"/>
              </w:rPr>
            </w:pPr>
            <w:r w:rsidRPr="006B2793">
              <w:rPr>
                <w:sz w:val="16"/>
              </w:rPr>
              <w:t>Apple</w:t>
            </w:r>
          </w:p>
        </w:tc>
        <w:tc>
          <w:tcPr>
            <w:tcW w:w="1212" w:type="dxa"/>
          </w:tcPr>
          <w:p w14:paraId="26DC273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6DA412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E014D0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2F4EEA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974E9E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53DACAA"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A15D19F" w14:textId="77777777" w:rsidR="00744129" w:rsidRPr="006B2793" w:rsidRDefault="00744129" w:rsidP="00744129">
            <w:pPr>
              <w:pStyle w:val="TAL"/>
              <w:tabs>
                <w:tab w:val="clear" w:pos="284"/>
                <w:tab w:val="clear" w:pos="567"/>
              </w:tabs>
              <w:rPr>
                <w:sz w:val="16"/>
              </w:rPr>
            </w:pPr>
          </w:p>
        </w:tc>
        <w:tc>
          <w:tcPr>
            <w:tcW w:w="1340" w:type="dxa"/>
          </w:tcPr>
          <w:p w14:paraId="72178EC2" w14:textId="77777777" w:rsidR="00744129" w:rsidRPr="006B2793" w:rsidRDefault="00744129" w:rsidP="00744129">
            <w:pPr>
              <w:pStyle w:val="TAL"/>
              <w:tabs>
                <w:tab w:val="clear" w:pos="284"/>
                <w:tab w:val="clear" w:pos="567"/>
              </w:tabs>
              <w:rPr>
                <w:sz w:val="16"/>
              </w:rPr>
            </w:pPr>
            <w:r w:rsidRPr="006B2793">
              <w:rPr>
                <w:sz w:val="16"/>
              </w:rPr>
              <w:t>Revised to SP-191291.</w:t>
            </w:r>
          </w:p>
        </w:tc>
        <w:tc>
          <w:tcPr>
            <w:tcW w:w="986" w:type="dxa"/>
          </w:tcPr>
          <w:p w14:paraId="0CCCAC0E"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2F1471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191291</w:t>
            </w:r>
          </w:p>
        </w:tc>
      </w:tr>
      <w:tr w:rsidR="00744129" w:rsidRPr="00200359" w14:paraId="4341749D" w14:textId="77777777" w:rsidTr="00744129">
        <w:tc>
          <w:tcPr>
            <w:tcW w:w="675" w:type="dxa"/>
          </w:tcPr>
          <w:p w14:paraId="3DC8902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24DE25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191291</w:t>
            </w:r>
          </w:p>
        </w:tc>
        <w:tc>
          <w:tcPr>
            <w:tcW w:w="948" w:type="dxa"/>
          </w:tcPr>
          <w:p w14:paraId="10F1A8E2"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21E8A831"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FS_ATSSS_Ph2</w:t>
            </w:r>
          </w:p>
        </w:tc>
        <w:tc>
          <w:tcPr>
            <w:tcW w:w="1519" w:type="dxa"/>
          </w:tcPr>
          <w:p w14:paraId="75891B37" w14:textId="77777777" w:rsidR="00744129" w:rsidRPr="006B2793" w:rsidRDefault="00744129" w:rsidP="00744129">
            <w:pPr>
              <w:pStyle w:val="TAL"/>
              <w:tabs>
                <w:tab w:val="clear" w:pos="284"/>
                <w:tab w:val="clear" w:pos="567"/>
              </w:tabs>
              <w:rPr>
                <w:sz w:val="16"/>
              </w:rPr>
            </w:pPr>
            <w:r w:rsidRPr="006B2793">
              <w:rPr>
                <w:sz w:val="16"/>
              </w:rPr>
              <w:t>Apple</w:t>
            </w:r>
          </w:p>
        </w:tc>
        <w:tc>
          <w:tcPr>
            <w:tcW w:w="1212" w:type="dxa"/>
          </w:tcPr>
          <w:p w14:paraId="27E60EC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D0F30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E08497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EF7C9C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304A5D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45A2A8E"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21F4527" w14:textId="77777777" w:rsidR="00744129" w:rsidRPr="006B2793" w:rsidRDefault="00744129" w:rsidP="00744129">
            <w:pPr>
              <w:pStyle w:val="TAL"/>
              <w:tabs>
                <w:tab w:val="clear" w:pos="284"/>
                <w:tab w:val="clear" w:pos="567"/>
              </w:tabs>
              <w:rPr>
                <w:sz w:val="16"/>
              </w:rPr>
            </w:pPr>
          </w:p>
        </w:tc>
        <w:tc>
          <w:tcPr>
            <w:tcW w:w="1340" w:type="dxa"/>
          </w:tcPr>
          <w:p w14:paraId="64ACD284" w14:textId="77777777" w:rsidR="00744129" w:rsidRPr="006B2793" w:rsidRDefault="00744129" w:rsidP="00744129">
            <w:pPr>
              <w:pStyle w:val="TAL"/>
              <w:tabs>
                <w:tab w:val="clear" w:pos="284"/>
                <w:tab w:val="clear" w:pos="567"/>
              </w:tabs>
              <w:rPr>
                <w:sz w:val="16"/>
              </w:rPr>
            </w:pPr>
            <w:r w:rsidRPr="006B2793">
              <w:rPr>
                <w:sz w:val="16"/>
              </w:rPr>
              <w:t>Revision of SP-191239. Noted</w:t>
            </w:r>
          </w:p>
        </w:tc>
        <w:tc>
          <w:tcPr>
            <w:tcW w:w="986" w:type="dxa"/>
          </w:tcPr>
          <w:p w14:paraId="5514FAA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0DFC2D0" w14:textId="77777777" w:rsidR="00744129" w:rsidRPr="006B2793" w:rsidRDefault="00744129" w:rsidP="00744129">
            <w:pPr>
              <w:pStyle w:val="TAL"/>
              <w:tabs>
                <w:tab w:val="clear" w:pos="284"/>
                <w:tab w:val="clear" w:pos="567"/>
              </w:tabs>
              <w:rPr>
                <w:sz w:val="16"/>
              </w:rPr>
            </w:pPr>
          </w:p>
        </w:tc>
      </w:tr>
      <w:tr w:rsidR="00744129" w:rsidRPr="00200359" w14:paraId="37183523" w14:textId="77777777" w:rsidTr="00744129">
        <w:tc>
          <w:tcPr>
            <w:tcW w:w="675" w:type="dxa"/>
          </w:tcPr>
          <w:p w14:paraId="412376B7"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88E0F7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191221</w:t>
            </w:r>
          </w:p>
        </w:tc>
        <w:tc>
          <w:tcPr>
            <w:tcW w:w="948" w:type="dxa"/>
          </w:tcPr>
          <w:p w14:paraId="4CF5136A"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70F69DA6"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14:paraId="400AE8D5" w14:textId="77777777" w:rsidR="00744129" w:rsidRPr="006B2793" w:rsidRDefault="00744129" w:rsidP="00744129">
            <w:pPr>
              <w:pStyle w:val="TAL"/>
              <w:tabs>
                <w:tab w:val="clear" w:pos="284"/>
                <w:tab w:val="clear" w:pos="567"/>
              </w:tabs>
              <w:rPr>
                <w:sz w:val="16"/>
              </w:rPr>
            </w:pPr>
            <w:r w:rsidRPr="006B2793">
              <w:rPr>
                <w:sz w:val="16"/>
              </w:rPr>
              <w:t>CATT</w:t>
            </w:r>
          </w:p>
        </w:tc>
        <w:tc>
          <w:tcPr>
            <w:tcW w:w="1212" w:type="dxa"/>
          </w:tcPr>
          <w:p w14:paraId="7D93133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E54E4A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9D55D3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9670DA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83C2B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6D1DAC4"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BC28DCE" w14:textId="77777777" w:rsidR="00744129" w:rsidRPr="006B2793" w:rsidRDefault="00744129" w:rsidP="00744129">
            <w:pPr>
              <w:pStyle w:val="TAL"/>
              <w:tabs>
                <w:tab w:val="clear" w:pos="284"/>
                <w:tab w:val="clear" w:pos="567"/>
              </w:tabs>
              <w:rPr>
                <w:sz w:val="16"/>
              </w:rPr>
            </w:pPr>
            <w:r w:rsidRPr="006B2793">
              <w:rPr>
                <w:sz w:val="16"/>
              </w:rPr>
              <w:t>FS_eLCS_ph2</w:t>
            </w:r>
          </w:p>
        </w:tc>
        <w:tc>
          <w:tcPr>
            <w:tcW w:w="1340" w:type="dxa"/>
          </w:tcPr>
          <w:p w14:paraId="21C71ABD" w14:textId="77777777" w:rsidR="00744129" w:rsidRPr="006B2793" w:rsidRDefault="00744129" w:rsidP="00744129">
            <w:pPr>
              <w:pStyle w:val="TAL"/>
              <w:tabs>
                <w:tab w:val="clear" w:pos="284"/>
                <w:tab w:val="clear" w:pos="567"/>
              </w:tabs>
              <w:rPr>
                <w:sz w:val="16"/>
              </w:rPr>
            </w:pPr>
            <w:r w:rsidRPr="006B2793">
              <w:rPr>
                <w:sz w:val="16"/>
              </w:rPr>
              <w:t>Revised to SP-191269.</w:t>
            </w:r>
          </w:p>
        </w:tc>
        <w:tc>
          <w:tcPr>
            <w:tcW w:w="986" w:type="dxa"/>
          </w:tcPr>
          <w:p w14:paraId="6E5984B9"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B4592A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191269</w:t>
            </w:r>
          </w:p>
        </w:tc>
      </w:tr>
      <w:tr w:rsidR="00744129" w:rsidRPr="00200359" w14:paraId="568FDB15" w14:textId="77777777" w:rsidTr="00744129">
        <w:tc>
          <w:tcPr>
            <w:tcW w:w="675" w:type="dxa"/>
          </w:tcPr>
          <w:p w14:paraId="36BB4E2A"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AB281E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191269</w:t>
            </w:r>
          </w:p>
        </w:tc>
        <w:tc>
          <w:tcPr>
            <w:tcW w:w="948" w:type="dxa"/>
          </w:tcPr>
          <w:p w14:paraId="3D2ED3FC"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48874C8E"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14:paraId="0990AD8B" w14:textId="77777777" w:rsidR="00744129" w:rsidRPr="006B2793" w:rsidRDefault="00744129" w:rsidP="00744129">
            <w:pPr>
              <w:pStyle w:val="TAL"/>
              <w:tabs>
                <w:tab w:val="clear" w:pos="284"/>
                <w:tab w:val="clear" w:pos="567"/>
              </w:tabs>
              <w:rPr>
                <w:sz w:val="16"/>
              </w:rPr>
            </w:pPr>
            <w:r w:rsidRPr="006B2793">
              <w:rPr>
                <w:sz w:val="16"/>
              </w:rPr>
              <w:t>CATT</w:t>
            </w:r>
          </w:p>
        </w:tc>
        <w:tc>
          <w:tcPr>
            <w:tcW w:w="1212" w:type="dxa"/>
          </w:tcPr>
          <w:p w14:paraId="0E5E6BB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7560FA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BA2ABB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AA3757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DDF6B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D4FF726"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FC926B9" w14:textId="77777777" w:rsidR="00744129" w:rsidRPr="006B2793" w:rsidRDefault="00744129" w:rsidP="00744129">
            <w:pPr>
              <w:pStyle w:val="TAL"/>
              <w:tabs>
                <w:tab w:val="clear" w:pos="284"/>
                <w:tab w:val="clear" w:pos="567"/>
              </w:tabs>
              <w:rPr>
                <w:sz w:val="16"/>
              </w:rPr>
            </w:pPr>
            <w:r w:rsidRPr="006B2793">
              <w:rPr>
                <w:sz w:val="16"/>
              </w:rPr>
              <w:t>FS_eLCS_ph2</w:t>
            </w:r>
          </w:p>
        </w:tc>
        <w:tc>
          <w:tcPr>
            <w:tcW w:w="1340" w:type="dxa"/>
          </w:tcPr>
          <w:p w14:paraId="72DF70B4" w14:textId="77777777" w:rsidR="00744129" w:rsidRPr="006B2793" w:rsidRDefault="00744129" w:rsidP="00744129">
            <w:pPr>
              <w:pStyle w:val="TAL"/>
              <w:tabs>
                <w:tab w:val="clear" w:pos="284"/>
                <w:tab w:val="clear" w:pos="567"/>
              </w:tabs>
              <w:rPr>
                <w:sz w:val="16"/>
              </w:rPr>
            </w:pPr>
            <w:r w:rsidRPr="006B2793">
              <w:rPr>
                <w:sz w:val="16"/>
              </w:rPr>
              <w:t>Revision of SP-191221. Revised to SP-191292.</w:t>
            </w:r>
          </w:p>
        </w:tc>
        <w:tc>
          <w:tcPr>
            <w:tcW w:w="986" w:type="dxa"/>
          </w:tcPr>
          <w:p w14:paraId="00F3A002"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D4E0E8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191292</w:t>
            </w:r>
          </w:p>
        </w:tc>
      </w:tr>
      <w:tr w:rsidR="00744129" w:rsidRPr="00200359" w14:paraId="4647AD8C" w14:textId="77777777" w:rsidTr="00744129">
        <w:tc>
          <w:tcPr>
            <w:tcW w:w="675" w:type="dxa"/>
          </w:tcPr>
          <w:p w14:paraId="67D4A701"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417C8F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191292</w:t>
            </w:r>
          </w:p>
        </w:tc>
        <w:tc>
          <w:tcPr>
            <w:tcW w:w="948" w:type="dxa"/>
          </w:tcPr>
          <w:p w14:paraId="7F84E837"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28CD934C" w14:textId="77777777" w:rsidR="00744129" w:rsidRPr="006B2793" w:rsidRDefault="00744129" w:rsidP="00744129">
            <w:pPr>
              <w:pStyle w:val="TAL"/>
              <w:tabs>
                <w:tab w:val="clear" w:pos="284"/>
                <w:tab w:val="clear" w:pos="567"/>
              </w:tabs>
              <w:rPr>
                <w:sz w:val="16"/>
              </w:rPr>
            </w:pPr>
            <w:r w:rsidRPr="006B2793">
              <w:rPr>
                <w:sz w:val="16"/>
              </w:rPr>
              <w:t>Report from moderated email discussion on Item FS_eLCS_ph2</w:t>
            </w:r>
          </w:p>
        </w:tc>
        <w:tc>
          <w:tcPr>
            <w:tcW w:w="1519" w:type="dxa"/>
          </w:tcPr>
          <w:p w14:paraId="71989443" w14:textId="77777777" w:rsidR="00744129" w:rsidRPr="006B2793" w:rsidRDefault="00744129" w:rsidP="00744129">
            <w:pPr>
              <w:pStyle w:val="TAL"/>
              <w:tabs>
                <w:tab w:val="clear" w:pos="284"/>
                <w:tab w:val="clear" w:pos="567"/>
              </w:tabs>
              <w:rPr>
                <w:sz w:val="16"/>
              </w:rPr>
            </w:pPr>
            <w:r w:rsidRPr="006B2793">
              <w:rPr>
                <w:sz w:val="16"/>
              </w:rPr>
              <w:t>CATT</w:t>
            </w:r>
          </w:p>
        </w:tc>
        <w:tc>
          <w:tcPr>
            <w:tcW w:w="1212" w:type="dxa"/>
          </w:tcPr>
          <w:p w14:paraId="057CBD6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7A39F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50D5DC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CD3F1A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9EAD42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0D9F4BA"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48E3028" w14:textId="77777777" w:rsidR="00744129" w:rsidRPr="006B2793" w:rsidRDefault="00744129" w:rsidP="00744129">
            <w:pPr>
              <w:pStyle w:val="TAL"/>
              <w:tabs>
                <w:tab w:val="clear" w:pos="284"/>
                <w:tab w:val="clear" w:pos="567"/>
              </w:tabs>
              <w:rPr>
                <w:sz w:val="16"/>
              </w:rPr>
            </w:pPr>
          </w:p>
        </w:tc>
        <w:tc>
          <w:tcPr>
            <w:tcW w:w="1340" w:type="dxa"/>
          </w:tcPr>
          <w:p w14:paraId="2DDA24EE" w14:textId="77777777" w:rsidR="00744129" w:rsidRPr="006B2793" w:rsidRDefault="00744129" w:rsidP="00744129">
            <w:pPr>
              <w:pStyle w:val="TAL"/>
              <w:tabs>
                <w:tab w:val="clear" w:pos="284"/>
                <w:tab w:val="clear" w:pos="567"/>
              </w:tabs>
              <w:rPr>
                <w:sz w:val="16"/>
              </w:rPr>
            </w:pPr>
            <w:r w:rsidRPr="006B2793">
              <w:rPr>
                <w:sz w:val="16"/>
              </w:rPr>
              <w:t>Revision of SP-191269. Noted</w:t>
            </w:r>
          </w:p>
        </w:tc>
        <w:tc>
          <w:tcPr>
            <w:tcW w:w="986" w:type="dxa"/>
          </w:tcPr>
          <w:p w14:paraId="24C7935B"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76CDC2F" w14:textId="77777777" w:rsidR="00744129" w:rsidRPr="006B2793" w:rsidRDefault="00744129" w:rsidP="00744129">
            <w:pPr>
              <w:pStyle w:val="TAL"/>
              <w:tabs>
                <w:tab w:val="clear" w:pos="284"/>
                <w:tab w:val="clear" w:pos="567"/>
              </w:tabs>
              <w:rPr>
                <w:sz w:val="16"/>
              </w:rPr>
            </w:pPr>
          </w:p>
        </w:tc>
      </w:tr>
      <w:tr w:rsidR="00744129" w:rsidRPr="00200359" w14:paraId="5E3AEDEF" w14:textId="77777777" w:rsidTr="00744129">
        <w:tc>
          <w:tcPr>
            <w:tcW w:w="675" w:type="dxa"/>
          </w:tcPr>
          <w:p w14:paraId="46D9AFB9"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8371A3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191214</w:t>
            </w:r>
          </w:p>
        </w:tc>
        <w:tc>
          <w:tcPr>
            <w:tcW w:w="948" w:type="dxa"/>
          </w:tcPr>
          <w:p w14:paraId="64F54076"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2FB6ED92" w14:textId="77777777" w:rsidR="00744129" w:rsidRPr="006B2793" w:rsidRDefault="00744129" w:rsidP="00744129">
            <w:pPr>
              <w:pStyle w:val="TAL"/>
              <w:tabs>
                <w:tab w:val="clear" w:pos="284"/>
                <w:tab w:val="clear" w:pos="567"/>
              </w:tabs>
              <w:rPr>
                <w:sz w:val="16"/>
              </w:rPr>
            </w:pPr>
            <w:r w:rsidRPr="006B2793">
              <w:rPr>
                <w:sz w:val="16"/>
              </w:rPr>
              <w:t>Report from moderated email discussion on study item FS_5GLAN_enh</w:t>
            </w:r>
          </w:p>
        </w:tc>
        <w:tc>
          <w:tcPr>
            <w:tcW w:w="1519" w:type="dxa"/>
          </w:tcPr>
          <w:p w14:paraId="17C4D9CD" w14:textId="77777777" w:rsidR="00744129" w:rsidRPr="006B2793" w:rsidRDefault="00744129" w:rsidP="00744129">
            <w:pPr>
              <w:pStyle w:val="TAL"/>
              <w:tabs>
                <w:tab w:val="clear" w:pos="284"/>
                <w:tab w:val="clear" w:pos="567"/>
              </w:tabs>
              <w:rPr>
                <w:sz w:val="16"/>
              </w:rPr>
            </w:pPr>
            <w:r w:rsidRPr="006B2793">
              <w:rPr>
                <w:sz w:val="16"/>
              </w:rPr>
              <w:t>InterDigital Belgium. LLC</w:t>
            </w:r>
          </w:p>
        </w:tc>
        <w:tc>
          <w:tcPr>
            <w:tcW w:w="1212" w:type="dxa"/>
          </w:tcPr>
          <w:p w14:paraId="75E4463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165B2E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58CE70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987468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5A9FDE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57ED56C"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DCE5ACA" w14:textId="77777777" w:rsidR="00744129" w:rsidRPr="006B2793" w:rsidRDefault="00744129" w:rsidP="00744129">
            <w:pPr>
              <w:pStyle w:val="TAL"/>
              <w:tabs>
                <w:tab w:val="clear" w:pos="284"/>
                <w:tab w:val="clear" w:pos="567"/>
              </w:tabs>
              <w:rPr>
                <w:sz w:val="16"/>
              </w:rPr>
            </w:pPr>
          </w:p>
        </w:tc>
        <w:tc>
          <w:tcPr>
            <w:tcW w:w="1340" w:type="dxa"/>
          </w:tcPr>
          <w:p w14:paraId="607DC6F4" w14:textId="77777777" w:rsidR="00744129" w:rsidRPr="006B2793" w:rsidRDefault="00744129" w:rsidP="00744129">
            <w:pPr>
              <w:pStyle w:val="TAL"/>
              <w:tabs>
                <w:tab w:val="clear" w:pos="284"/>
                <w:tab w:val="clear" w:pos="567"/>
              </w:tabs>
              <w:rPr>
                <w:sz w:val="16"/>
              </w:rPr>
            </w:pPr>
            <w:r w:rsidRPr="006B2793">
              <w:rPr>
                <w:sz w:val="16"/>
              </w:rPr>
              <w:t>Revised to SP-191293.</w:t>
            </w:r>
          </w:p>
        </w:tc>
        <w:tc>
          <w:tcPr>
            <w:tcW w:w="986" w:type="dxa"/>
          </w:tcPr>
          <w:p w14:paraId="54467B18"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EED3C9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191293</w:t>
            </w:r>
          </w:p>
        </w:tc>
      </w:tr>
      <w:tr w:rsidR="00744129" w:rsidRPr="00200359" w14:paraId="251EB965" w14:textId="77777777" w:rsidTr="00744129">
        <w:tc>
          <w:tcPr>
            <w:tcW w:w="675" w:type="dxa"/>
          </w:tcPr>
          <w:p w14:paraId="15C6CBAF"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680B49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191293</w:t>
            </w:r>
          </w:p>
        </w:tc>
        <w:tc>
          <w:tcPr>
            <w:tcW w:w="948" w:type="dxa"/>
          </w:tcPr>
          <w:p w14:paraId="129CF1A8"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29EF639E" w14:textId="77777777" w:rsidR="00744129" w:rsidRPr="006B2793" w:rsidRDefault="00744129" w:rsidP="00744129">
            <w:pPr>
              <w:pStyle w:val="TAL"/>
              <w:tabs>
                <w:tab w:val="clear" w:pos="284"/>
                <w:tab w:val="clear" w:pos="567"/>
              </w:tabs>
              <w:rPr>
                <w:sz w:val="16"/>
              </w:rPr>
            </w:pPr>
            <w:r w:rsidRPr="006B2793">
              <w:rPr>
                <w:sz w:val="16"/>
              </w:rPr>
              <w:t>Report from moderated email discussion on study item FS_5GLAN_enh</w:t>
            </w:r>
          </w:p>
        </w:tc>
        <w:tc>
          <w:tcPr>
            <w:tcW w:w="1519" w:type="dxa"/>
          </w:tcPr>
          <w:p w14:paraId="5FCD76F8" w14:textId="77777777" w:rsidR="00744129" w:rsidRPr="006B2793" w:rsidRDefault="00744129" w:rsidP="00744129">
            <w:pPr>
              <w:pStyle w:val="TAL"/>
              <w:tabs>
                <w:tab w:val="clear" w:pos="284"/>
                <w:tab w:val="clear" w:pos="567"/>
              </w:tabs>
              <w:rPr>
                <w:sz w:val="16"/>
              </w:rPr>
            </w:pPr>
            <w:r w:rsidRPr="006B2793">
              <w:rPr>
                <w:sz w:val="16"/>
              </w:rPr>
              <w:t>InterDigital Belgium. LLC</w:t>
            </w:r>
          </w:p>
        </w:tc>
        <w:tc>
          <w:tcPr>
            <w:tcW w:w="1212" w:type="dxa"/>
          </w:tcPr>
          <w:p w14:paraId="6859E86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C34945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82CF71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0114EB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305458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C4A1D39"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24FD5DF" w14:textId="77777777" w:rsidR="00744129" w:rsidRPr="006B2793" w:rsidRDefault="00744129" w:rsidP="00744129">
            <w:pPr>
              <w:pStyle w:val="TAL"/>
              <w:tabs>
                <w:tab w:val="clear" w:pos="284"/>
                <w:tab w:val="clear" w:pos="567"/>
              </w:tabs>
              <w:rPr>
                <w:sz w:val="16"/>
              </w:rPr>
            </w:pPr>
          </w:p>
        </w:tc>
        <w:tc>
          <w:tcPr>
            <w:tcW w:w="1340" w:type="dxa"/>
          </w:tcPr>
          <w:p w14:paraId="1BCC8E67" w14:textId="77777777" w:rsidR="00744129" w:rsidRPr="006B2793" w:rsidRDefault="00744129" w:rsidP="00744129">
            <w:pPr>
              <w:pStyle w:val="TAL"/>
              <w:tabs>
                <w:tab w:val="clear" w:pos="284"/>
                <w:tab w:val="clear" w:pos="567"/>
              </w:tabs>
              <w:rPr>
                <w:sz w:val="16"/>
              </w:rPr>
            </w:pPr>
            <w:r w:rsidRPr="006B2793">
              <w:rPr>
                <w:sz w:val="16"/>
              </w:rPr>
              <w:t>Revision of SP-191214. Noted</w:t>
            </w:r>
          </w:p>
        </w:tc>
        <w:tc>
          <w:tcPr>
            <w:tcW w:w="986" w:type="dxa"/>
          </w:tcPr>
          <w:p w14:paraId="117FB659"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B833F42" w14:textId="77777777" w:rsidR="00744129" w:rsidRPr="006B2793" w:rsidRDefault="00744129" w:rsidP="00744129">
            <w:pPr>
              <w:pStyle w:val="TAL"/>
              <w:tabs>
                <w:tab w:val="clear" w:pos="284"/>
                <w:tab w:val="clear" w:pos="567"/>
              </w:tabs>
              <w:rPr>
                <w:sz w:val="16"/>
              </w:rPr>
            </w:pPr>
          </w:p>
        </w:tc>
      </w:tr>
      <w:tr w:rsidR="00744129" w:rsidRPr="00200359" w14:paraId="39BA59AC" w14:textId="77777777" w:rsidTr="00744129">
        <w:tc>
          <w:tcPr>
            <w:tcW w:w="675" w:type="dxa"/>
          </w:tcPr>
          <w:p w14:paraId="26BB1941"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2C4A9F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191246</w:t>
            </w:r>
          </w:p>
        </w:tc>
        <w:tc>
          <w:tcPr>
            <w:tcW w:w="948" w:type="dxa"/>
          </w:tcPr>
          <w:p w14:paraId="7DB9D414"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5D09F1A2"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FS_ID-UAS</w:t>
            </w:r>
          </w:p>
        </w:tc>
        <w:tc>
          <w:tcPr>
            <w:tcW w:w="1519" w:type="dxa"/>
          </w:tcPr>
          <w:p w14:paraId="6187C31E" w14:textId="77777777"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14:paraId="30554BF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350E69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1AA820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54BEEB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D127D1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9567AB5"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5AE3BEF" w14:textId="77777777" w:rsidR="00744129" w:rsidRPr="006B2793" w:rsidRDefault="00744129" w:rsidP="00744129">
            <w:pPr>
              <w:pStyle w:val="TAL"/>
              <w:tabs>
                <w:tab w:val="clear" w:pos="284"/>
                <w:tab w:val="clear" w:pos="567"/>
              </w:tabs>
              <w:rPr>
                <w:sz w:val="16"/>
              </w:rPr>
            </w:pPr>
            <w:r w:rsidRPr="006B2793">
              <w:rPr>
                <w:sz w:val="16"/>
              </w:rPr>
              <w:t>FS_ID_UAS_SA2</w:t>
            </w:r>
          </w:p>
        </w:tc>
        <w:tc>
          <w:tcPr>
            <w:tcW w:w="1340" w:type="dxa"/>
          </w:tcPr>
          <w:p w14:paraId="483E12EB" w14:textId="77777777" w:rsidR="00744129" w:rsidRPr="006B2793" w:rsidRDefault="00744129" w:rsidP="00744129">
            <w:pPr>
              <w:pStyle w:val="TAL"/>
              <w:tabs>
                <w:tab w:val="clear" w:pos="284"/>
                <w:tab w:val="clear" w:pos="567"/>
              </w:tabs>
              <w:rPr>
                <w:sz w:val="16"/>
              </w:rPr>
            </w:pPr>
            <w:r w:rsidRPr="006B2793">
              <w:rPr>
                <w:sz w:val="16"/>
              </w:rPr>
              <w:t>Revised to SP-191294.</w:t>
            </w:r>
          </w:p>
        </w:tc>
        <w:tc>
          <w:tcPr>
            <w:tcW w:w="986" w:type="dxa"/>
          </w:tcPr>
          <w:p w14:paraId="1068AC12"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A9DFB3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191294</w:t>
            </w:r>
          </w:p>
        </w:tc>
      </w:tr>
      <w:tr w:rsidR="00744129" w:rsidRPr="00200359" w14:paraId="58B2FB06" w14:textId="77777777" w:rsidTr="00744129">
        <w:tc>
          <w:tcPr>
            <w:tcW w:w="675" w:type="dxa"/>
          </w:tcPr>
          <w:p w14:paraId="3D0EF147"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14B09D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191294</w:t>
            </w:r>
          </w:p>
        </w:tc>
        <w:tc>
          <w:tcPr>
            <w:tcW w:w="948" w:type="dxa"/>
          </w:tcPr>
          <w:p w14:paraId="36C41BF2"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1C70F347"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FS_ID-UAS</w:t>
            </w:r>
          </w:p>
        </w:tc>
        <w:tc>
          <w:tcPr>
            <w:tcW w:w="1519" w:type="dxa"/>
          </w:tcPr>
          <w:p w14:paraId="34319A00" w14:textId="77777777"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14:paraId="6DEDB61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3702E4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1AC5F6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CD4540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8A7413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37DC42E"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ADBF372" w14:textId="77777777" w:rsidR="00744129" w:rsidRPr="006B2793" w:rsidRDefault="00744129" w:rsidP="00744129">
            <w:pPr>
              <w:pStyle w:val="TAL"/>
              <w:tabs>
                <w:tab w:val="clear" w:pos="284"/>
                <w:tab w:val="clear" w:pos="567"/>
              </w:tabs>
              <w:rPr>
                <w:sz w:val="16"/>
              </w:rPr>
            </w:pPr>
          </w:p>
        </w:tc>
        <w:tc>
          <w:tcPr>
            <w:tcW w:w="1340" w:type="dxa"/>
          </w:tcPr>
          <w:p w14:paraId="13175B58" w14:textId="77777777" w:rsidR="00744129" w:rsidRPr="006B2793" w:rsidRDefault="00744129" w:rsidP="00744129">
            <w:pPr>
              <w:pStyle w:val="TAL"/>
              <w:tabs>
                <w:tab w:val="clear" w:pos="284"/>
                <w:tab w:val="clear" w:pos="567"/>
              </w:tabs>
              <w:rPr>
                <w:sz w:val="16"/>
              </w:rPr>
            </w:pPr>
            <w:r w:rsidRPr="006B2793">
              <w:rPr>
                <w:sz w:val="16"/>
              </w:rPr>
              <w:t>Revision of SP-191246. Noted</w:t>
            </w:r>
          </w:p>
        </w:tc>
        <w:tc>
          <w:tcPr>
            <w:tcW w:w="986" w:type="dxa"/>
          </w:tcPr>
          <w:p w14:paraId="02180D6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FC7A287" w14:textId="77777777" w:rsidR="00744129" w:rsidRPr="006B2793" w:rsidRDefault="00744129" w:rsidP="00744129">
            <w:pPr>
              <w:pStyle w:val="TAL"/>
              <w:tabs>
                <w:tab w:val="clear" w:pos="284"/>
                <w:tab w:val="clear" w:pos="567"/>
              </w:tabs>
              <w:rPr>
                <w:sz w:val="16"/>
              </w:rPr>
            </w:pPr>
          </w:p>
        </w:tc>
      </w:tr>
      <w:tr w:rsidR="00744129" w:rsidRPr="00200359" w14:paraId="19968592" w14:textId="77777777" w:rsidTr="00744129">
        <w:tc>
          <w:tcPr>
            <w:tcW w:w="675" w:type="dxa"/>
          </w:tcPr>
          <w:p w14:paraId="6554E7D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54E70E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191251</w:t>
            </w:r>
          </w:p>
        </w:tc>
        <w:tc>
          <w:tcPr>
            <w:tcW w:w="948" w:type="dxa"/>
          </w:tcPr>
          <w:p w14:paraId="2D4E334C"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2C12BB3C"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FS_MPS2</w:t>
            </w:r>
          </w:p>
        </w:tc>
        <w:tc>
          <w:tcPr>
            <w:tcW w:w="1519" w:type="dxa"/>
          </w:tcPr>
          <w:p w14:paraId="65A5B15B" w14:textId="77777777" w:rsidR="00744129" w:rsidRPr="006B2793" w:rsidRDefault="00744129" w:rsidP="00744129">
            <w:pPr>
              <w:pStyle w:val="TAL"/>
              <w:tabs>
                <w:tab w:val="clear" w:pos="284"/>
                <w:tab w:val="clear" w:pos="567"/>
              </w:tabs>
              <w:rPr>
                <w:sz w:val="16"/>
              </w:rPr>
            </w:pPr>
            <w:r w:rsidRPr="006B2793">
              <w:rPr>
                <w:sz w:val="16"/>
              </w:rPr>
              <w:t>AT&amp;T</w:t>
            </w:r>
          </w:p>
        </w:tc>
        <w:tc>
          <w:tcPr>
            <w:tcW w:w="1212" w:type="dxa"/>
          </w:tcPr>
          <w:p w14:paraId="2091D19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52360E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9497B3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30821F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A0C547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611B24C"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FF1EF9D" w14:textId="77777777" w:rsidR="00744129" w:rsidRPr="006B2793" w:rsidRDefault="00744129" w:rsidP="00744129">
            <w:pPr>
              <w:pStyle w:val="TAL"/>
              <w:tabs>
                <w:tab w:val="clear" w:pos="284"/>
                <w:tab w:val="clear" w:pos="567"/>
              </w:tabs>
              <w:rPr>
                <w:sz w:val="16"/>
              </w:rPr>
            </w:pPr>
          </w:p>
        </w:tc>
        <w:tc>
          <w:tcPr>
            <w:tcW w:w="1340" w:type="dxa"/>
          </w:tcPr>
          <w:p w14:paraId="7F824A59" w14:textId="77777777" w:rsidR="00744129" w:rsidRPr="006B2793" w:rsidRDefault="00744129" w:rsidP="00744129">
            <w:pPr>
              <w:pStyle w:val="TAL"/>
              <w:tabs>
                <w:tab w:val="clear" w:pos="284"/>
                <w:tab w:val="clear" w:pos="567"/>
              </w:tabs>
              <w:rPr>
                <w:sz w:val="16"/>
              </w:rPr>
            </w:pPr>
            <w:r w:rsidRPr="006B2793">
              <w:rPr>
                <w:sz w:val="16"/>
              </w:rPr>
              <w:t>Revised to SP-191326.</w:t>
            </w:r>
          </w:p>
        </w:tc>
        <w:tc>
          <w:tcPr>
            <w:tcW w:w="986" w:type="dxa"/>
          </w:tcPr>
          <w:p w14:paraId="446B4353"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2029EE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191326</w:t>
            </w:r>
          </w:p>
        </w:tc>
      </w:tr>
      <w:tr w:rsidR="00744129" w:rsidRPr="00200359" w14:paraId="29869268" w14:textId="77777777" w:rsidTr="00744129">
        <w:tc>
          <w:tcPr>
            <w:tcW w:w="675" w:type="dxa"/>
          </w:tcPr>
          <w:p w14:paraId="3E8EE55E"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B020AE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191326</w:t>
            </w:r>
          </w:p>
        </w:tc>
        <w:tc>
          <w:tcPr>
            <w:tcW w:w="948" w:type="dxa"/>
          </w:tcPr>
          <w:p w14:paraId="686861BB"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077A36C7" w14:textId="77777777" w:rsidR="00744129" w:rsidRPr="006B2793" w:rsidRDefault="00744129" w:rsidP="00744129">
            <w:pPr>
              <w:pStyle w:val="TAL"/>
              <w:tabs>
                <w:tab w:val="clear" w:pos="284"/>
                <w:tab w:val="clear" w:pos="567"/>
              </w:tabs>
              <w:rPr>
                <w:sz w:val="16"/>
              </w:rPr>
            </w:pPr>
            <w:r w:rsidRPr="006B2793">
              <w:rPr>
                <w:sz w:val="16"/>
              </w:rPr>
              <w:t>Report from moderated email discussion on FS_MPS2</w:t>
            </w:r>
          </w:p>
        </w:tc>
        <w:tc>
          <w:tcPr>
            <w:tcW w:w="1519" w:type="dxa"/>
          </w:tcPr>
          <w:p w14:paraId="76941CB9" w14:textId="77777777" w:rsidR="00744129" w:rsidRPr="006B2793" w:rsidRDefault="00744129" w:rsidP="00744129">
            <w:pPr>
              <w:pStyle w:val="TAL"/>
              <w:tabs>
                <w:tab w:val="clear" w:pos="284"/>
                <w:tab w:val="clear" w:pos="567"/>
              </w:tabs>
              <w:rPr>
                <w:sz w:val="16"/>
              </w:rPr>
            </w:pPr>
            <w:r w:rsidRPr="006B2793">
              <w:rPr>
                <w:sz w:val="16"/>
              </w:rPr>
              <w:t>AT&amp;T</w:t>
            </w:r>
          </w:p>
        </w:tc>
        <w:tc>
          <w:tcPr>
            <w:tcW w:w="1212" w:type="dxa"/>
          </w:tcPr>
          <w:p w14:paraId="2B1EDA6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9AD31D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45D636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DBAB0D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E1F2D2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D1507F6"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ADF68CC" w14:textId="77777777" w:rsidR="00744129" w:rsidRPr="006B2793" w:rsidRDefault="00744129" w:rsidP="00744129">
            <w:pPr>
              <w:pStyle w:val="TAL"/>
              <w:tabs>
                <w:tab w:val="clear" w:pos="284"/>
                <w:tab w:val="clear" w:pos="567"/>
              </w:tabs>
              <w:rPr>
                <w:sz w:val="16"/>
              </w:rPr>
            </w:pPr>
          </w:p>
        </w:tc>
        <w:tc>
          <w:tcPr>
            <w:tcW w:w="1340" w:type="dxa"/>
          </w:tcPr>
          <w:p w14:paraId="57C41A79" w14:textId="77777777" w:rsidR="00744129" w:rsidRPr="006B2793" w:rsidRDefault="00744129" w:rsidP="00744129">
            <w:pPr>
              <w:pStyle w:val="TAL"/>
              <w:tabs>
                <w:tab w:val="clear" w:pos="284"/>
                <w:tab w:val="clear" w:pos="567"/>
              </w:tabs>
              <w:rPr>
                <w:sz w:val="16"/>
              </w:rPr>
            </w:pPr>
            <w:r w:rsidRPr="006B2793">
              <w:rPr>
                <w:sz w:val="16"/>
              </w:rPr>
              <w:t>Revision of SP-191251. Noted</w:t>
            </w:r>
          </w:p>
        </w:tc>
        <w:tc>
          <w:tcPr>
            <w:tcW w:w="986" w:type="dxa"/>
          </w:tcPr>
          <w:p w14:paraId="19386EE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5041AD8" w14:textId="77777777" w:rsidR="00744129" w:rsidRPr="006B2793" w:rsidRDefault="00744129" w:rsidP="00744129">
            <w:pPr>
              <w:pStyle w:val="TAL"/>
              <w:tabs>
                <w:tab w:val="clear" w:pos="284"/>
                <w:tab w:val="clear" w:pos="567"/>
              </w:tabs>
              <w:rPr>
                <w:sz w:val="16"/>
              </w:rPr>
            </w:pPr>
          </w:p>
        </w:tc>
      </w:tr>
      <w:tr w:rsidR="00744129" w:rsidRPr="00200359" w14:paraId="7F009DB8" w14:textId="77777777" w:rsidTr="00744129">
        <w:tc>
          <w:tcPr>
            <w:tcW w:w="675" w:type="dxa"/>
          </w:tcPr>
          <w:p w14:paraId="2AAB73A1" w14:textId="77777777"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14:paraId="0E7FA4C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191258</w:t>
            </w:r>
          </w:p>
        </w:tc>
        <w:tc>
          <w:tcPr>
            <w:tcW w:w="948" w:type="dxa"/>
          </w:tcPr>
          <w:p w14:paraId="51E15676" w14:textId="77777777" w:rsidR="00744129" w:rsidRPr="006B2793" w:rsidRDefault="00744129" w:rsidP="00744129">
            <w:pPr>
              <w:pStyle w:val="TAL"/>
              <w:tabs>
                <w:tab w:val="clear" w:pos="284"/>
                <w:tab w:val="clear" w:pos="567"/>
              </w:tabs>
              <w:rPr>
                <w:sz w:val="16"/>
              </w:rPr>
            </w:pPr>
            <w:r w:rsidRPr="006B2793">
              <w:rPr>
                <w:sz w:val="16"/>
              </w:rPr>
              <w:t>OTHER</w:t>
            </w:r>
          </w:p>
        </w:tc>
        <w:tc>
          <w:tcPr>
            <w:tcW w:w="2188" w:type="dxa"/>
          </w:tcPr>
          <w:p w14:paraId="4CBEC37C" w14:textId="77777777" w:rsidR="00744129" w:rsidRPr="006B2793" w:rsidRDefault="00744129" w:rsidP="00744129">
            <w:pPr>
              <w:pStyle w:val="TAL"/>
              <w:tabs>
                <w:tab w:val="clear" w:pos="284"/>
                <w:tab w:val="clear" w:pos="567"/>
              </w:tabs>
              <w:rPr>
                <w:sz w:val="16"/>
              </w:rPr>
            </w:pPr>
            <w:r w:rsidRPr="006B2793">
              <w:rPr>
                <w:sz w:val="16"/>
              </w:rPr>
              <w:t>Inputs on Rel-17 prioritization</w:t>
            </w:r>
          </w:p>
        </w:tc>
        <w:tc>
          <w:tcPr>
            <w:tcW w:w="1519" w:type="dxa"/>
          </w:tcPr>
          <w:p w14:paraId="4D5E44FC" w14:textId="77777777"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14:paraId="348968B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6820C6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6232E9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EBF999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74394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0C6498F" w14:textId="77777777" w:rsidR="00744129" w:rsidRPr="006B2793" w:rsidRDefault="00744129" w:rsidP="00744129">
            <w:pPr>
              <w:pStyle w:val="TAL"/>
              <w:tabs>
                <w:tab w:val="clear" w:pos="284"/>
                <w:tab w:val="clear" w:pos="567"/>
              </w:tabs>
              <w:rPr>
                <w:sz w:val="16"/>
              </w:rPr>
            </w:pPr>
          </w:p>
        </w:tc>
        <w:tc>
          <w:tcPr>
            <w:tcW w:w="2038" w:type="dxa"/>
          </w:tcPr>
          <w:p w14:paraId="1200DB07" w14:textId="77777777" w:rsidR="00744129" w:rsidRPr="006B2793" w:rsidRDefault="00744129" w:rsidP="00744129">
            <w:pPr>
              <w:pStyle w:val="TAL"/>
              <w:tabs>
                <w:tab w:val="clear" w:pos="284"/>
                <w:tab w:val="clear" w:pos="567"/>
              </w:tabs>
              <w:rPr>
                <w:sz w:val="16"/>
              </w:rPr>
            </w:pPr>
          </w:p>
        </w:tc>
        <w:tc>
          <w:tcPr>
            <w:tcW w:w="1340" w:type="dxa"/>
          </w:tcPr>
          <w:p w14:paraId="45DF5A7C" w14:textId="77777777"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14:paraId="249F10B4"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5509213" w14:textId="77777777" w:rsidR="00744129" w:rsidRPr="006B2793" w:rsidRDefault="00744129" w:rsidP="00744129">
            <w:pPr>
              <w:pStyle w:val="TAL"/>
              <w:tabs>
                <w:tab w:val="clear" w:pos="284"/>
                <w:tab w:val="clear" w:pos="567"/>
              </w:tabs>
              <w:rPr>
                <w:sz w:val="16"/>
              </w:rPr>
            </w:pPr>
          </w:p>
        </w:tc>
      </w:tr>
      <w:tr w:rsidR="00744129" w:rsidRPr="00200359" w14:paraId="3AFE18D9" w14:textId="77777777" w:rsidTr="00744129">
        <w:tc>
          <w:tcPr>
            <w:tcW w:w="675" w:type="dxa"/>
          </w:tcPr>
          <w:p w14:paraId="55AF8C3C"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AA3C55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191267</w:t>
            </w:r>
          </w:p>
        </w:tc>
        <w:tc>
          <w:tcPr>
            <w:tcW w:w="948" w:type="dxa"/>
          </w:tcPr>
          <w:p w14:paraId="07D5A75F"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2A828D0D" w14:textId="77777777" w:rsidR="00744129" w:rsidRPr="006B2793" w:rsidRDefault="00744129" w:rsidP="00744129">
            <w:pPr>
              <w:pStyle w:val="TAL"/>
              <w:tabs>
                <w:tab w:val="clear" w:pos="284"/>
                <w:tab w:val="clear" w:pos="567"/>
              </w:tabs>
              <w:rPr>
                <w:sz w:val="16"/>
              </w:rPr>
            </w:pPr>
            <w:r w:rsidRPr="006B2793">
              <w:rPr>
                <w:sz w:val="16"/>
              </w:rPr>
              <w:t>TSG SA Chairman's View and Proposals for Rel-17 Timeline and Content Planning</w:t>
            </w:r>
          </w:p>
        </w:tc>
        <w:tc>
          <w:tcPr>
            <w:tcW w:w="1519" w:type="dxa"/>
          </w:tcPr>
          <w:p w14:paraId="6D6A05A2"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176716D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8E4A4E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697077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B070A8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2B6E6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5382AD5" w14:textId="77777777" w:rsidR="00744129" w:rsidRPr="006B2793" w:rsidRDefault="00744129" w:rsidP="00744129">
            <w:pPr>
              <w:pStyle w:val="TAL"/>
              <w:tabs>
                <w:tab w:val="clear" w:pos="284"/>
                <w:tab w:val="clear" w:pos="567"/>
              </w:tabs>
              <w:rPr>
                <w:sz w:val="16"/>
              </w:rPr>
            </w:pPr>
          </w:p>
        </w:tc>
        <w:tc>
          <w:tcPr>
            <w:tcW w:w="2038" w:type="dxa"/>
          </w:tcPr>
          <w:p w14:paraId="76D0020B" w14:textId="77777777" w:rsidR="00744129" w:rsidRPr="006B2793" w:rsidRDefault="00744129" w:rsidP="00744129">
            <w:pPr>
              <w:pStyle w:val="TAL"/>
              <w:tabs>
                <w:tab w:val="clear" w:pos="284"/>
                <w:tab w:val="clear" w:pos="567"/>
              </w:tabs>
              <w:rPr>
                <w:sz w:val="16"/>
              </w:rPr>
            </w:pPr>
          </w:p>
        </w:tc>
        <w:tc>
          <w:tcPr>
            <w:tcW w:w="1340" w:type="dxa"/>
          </w:tcPr>
          <w:p w14:paraId="24EB69F1"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64C0575"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D7A6192" w14:textId="77777777" w:rsidR="00744129" w:rsidRPr="006B2793" w:rsidRDefault="00744129" w:rsidP="00744129">
            <w:pPr>
              <w:pStyle w:val="TAL"/>
              <w:tabs>
                <w:tab w:val="clear" w:pos="284"/>
                <w:tab w:val="clear" w:pos="567"/>
              </w:tabs>
              <w:rPr>
                <w:sz w:val="16"/>
              </w:rPr>
            </w:pPr>
          </w:p>
        </w:tc>
      </w:tr>
      <w:tr w:rsidR="00744129" w:rsidRPr="00200359" w14:paraId="29C25780" w14:textId="77777777" w:rsidTr="00744129">
        <w:tc>
          <w:tcPr>
            <w:tcW w:w="675" w:type="dxa"/>
          </w:tcPr>
          <w:p w14:paraId="410C0B82"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622496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191295</w:t>
            </w:r>
          </w:p>
        </w:tc>
        <w:tc>
          <w:tcPr>
            <w:tcW w:w="948" w:type="dxa"/>
          </w:tcPr>
          <w:p w14:paraId="6C67B436"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61795EBF" w14:textId="77777777"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14:paraId="0834AB38" w14:textId="77777777"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14:paraId="6799310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AFB91E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019C82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8213E1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E57C6B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86FCDA0" w14:textId="77777777" w:rsidR="00744129" w:rsidRPr="006B2793" w:rsidRDefault="00744129" w:rsidP="00744129">
            <w:pPr>
              <w:pStyle w:val="TAL"/>
              <w:tabs>
                <w:tab w:val="clear" w:pos="284"/>
                <w:tab w:val="clear" w:pos="567"/>
              </w:tabs>
              <w:rPr>
                <w:sz w:val="16"/>
              </w:rPr>
            </w:pPr>
          </w:p>
        </w:tc>
        <w:tc>
          <w:tcPr>
            <w:tcW w:w="2038" w:type="dxa"/>
          </w:tcPr>
          <w:p w14:paraId="143036DD" w14:textId="77777777" w:rsidR="00744129" w:rsidRPr="006B2793" w:rsidRDefault="00744129" w:rsidP="00744129">
            <w:pPr>
              <w:pStyle w:val="TAL"/>
              <w:tabs>
                <w:tab w:val="clear" w:pos="284"/>
                <w:tab w:val="clear" w:pos="567"/>
              </w:tabs>
              <w:rPr>
                <w:sz w:val="16"/>
              </w:rPr>
            </w:pPr>
          </w:p>
        </w:tc>
        <w:tc>
          <w:tcPr>
            <w:tcW w:w="1340" w:type="dxa"/>
          </w:tcPr>
          <w:p w14:paraId="18B5778E" w14:textId="77777777" w:rsidR="00744129" w:rsidRPr="006B2793" w:rsidRDefault="00744129" w:rsidP="00744129">
            <w:pPr>
              <w:pStyle w:val="TAL"/>
              <w:tabs>
                <w:tab w:val="clear" w:pos="284"/>
                <w:tab w:val="clear" w:pos="567"/>
              </w:tabs>
              <w:rPr>
                <w:sz w:val="16"/>
              </w:rPr>
            </w:pPr>
            <w:r w:rsidRPr="006B2793">
              <w:rPr>
                <w:sz w:val="16"/>
              </w:rPr>
              <w:t>Revised to SP-191296.</w:t>
            </w:r>
          </w:p>
        </w:tc>
        <w:tc>
          <w:tcPr>
            <w:tcW w:w="986" w:type="dxa"/>
          </w:tcPr>
          <w:p w14:paraId="04B85011"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DE4489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191296</w:t>
            </w:r>
          </w:p>
        </w:tc>
      </w:tr>
      <w:tr w:rsidR="00744129" w:rsidRPr="00200359" w14:paraId="31F37B3A" w14:textId="77777777" w:rsidTr="00744129">
        <w:tc>
          <w:tcPr>
            <w:tcW w:w="675" w:type="dxa"/>
          </w:tcPr>
          <w:p w14:paraId="1FA38046"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E7CCEC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191296</w:t>
            </w:r>
          </w:p>
        </w:tc>
        <w:tc>
          <w:tcPr>
            <w:tcW w:w="948" w:type="dxa"/>
          </w:tcPr>
          <w:p w14:paraId="75167259"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792DC567" w14:textId="77777777"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14:paraId="6BFAF108" w14:textId="77777777"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14:paraId="14FDC06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5CB436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1E5964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FC386D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19173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C9D41EB" w14:textId="77777777" w:rsidR="00744129" w:rsidRPr="006B2793" w:rsidRDefault="00744129" w:rsidP="00744129">
            <w:pPr>
              <w:pStyle w:val="TAL"/>
              <w:tabs>
                <w:tab w:val="clear" w:pos="284"/>
                <w:tab w:val="clear" w:pos="567"/>
              </w:tabs>
              <w:rPr>
                <w:sz w:val="16"/>
              </w:rPr>
            </w:pPr>
          </w:p>
        </w:tc>
        <w:tc>
          <w:tcPr>
            <w:tcW w:w="2038" w:type="dxa"/>
          </w:tcPr>
          <w:p w14:paraId="37F6CE81" w14:textId="77777777" w:rsidR="00744129" w:rsidRPr="006B2793" w:rsidRDefault="00744129" w:rsidP="00744129">
            <w:pPr>
              <w:pStyle w:val="TAL"/>
              <w:tabs>
                <w:tab w:val="clear" w:pos="284"/>
                <w:tab w:val="clear" w:pos="567"/>
              </w:tabs>
              <w:rPr>
                <w:sz w:val="16"/>
              </w:rPr>
            </w:pPr>
          </w:p>
        </w:tc>
        <w:tc>
          <w:tcPr>
            <w:tcW w:w="1340" w:type="dxa"/>
          </w:tcPr>
          <w:p w14:paraId="125D07B4" w14:textId="77777777" w:rsidR="00744129" w:rsidRPr="006B2793" w:rsidRDefault="00744129" w:rsidP="00744129">
            <w:pPr>
              <w:pStyle w:val="TAL"/>
              <w:tabs>
                <w:tab w:val="clear" w:pos="284"/>
                <w:tab w:val="clear" w:pos="567"/>
              </w:tabs>
              <w:rPr>
                <w:sz w:val="16"/>
              </w:rPr>
            </w:pPr>
            <w:r w:rsidRPr="006B2793">
              <w:rPr>
                <w:sz w:val="16"/>
              </w:rPr>
              <w:t>Revision of SP-191295. This was revised to take into account the Work Task adjustments drafting during Friday lunchtime in SP-191377.</w:t>
            </w:r>
          </w:p>
        </w:tc>
        <w:tc>
          <w:tcPr>
            <w:tcW w:w="986" w:type="dxa"/>
          </w:tcPr>
          <w:p w14:paraId="15FD39E4"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EA2ADD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191377</w:t>
            </w:r>
          </w:p>
        </w:tc>
      </w:tr>
      <w:tr w:rsidR="00744129" w:rsidRPr="00200359" w14:paraId="0678150B" w14:textId="77777777" w:rsidTr="00744129">
        <w:tc>
          <w:tcPr>
            <w:tcW w:w="675" w:type="dxa"/>
          </w:tcPr>
          <w:p w14:paraId="64CB3869"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33FF3E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191377</w:t>
            </w:r>
          </w:p>
        </w:tc>
        <w:tc>
          <w:tcPr>
            <w:tcW w:w="948" w:type="dxa"/>
          </w:tcPr>
          <w:p w14:paraId="277CC401"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78782118" w14:textId="77777777"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14:paraId="339A818B" w14:textId="77777777"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14:paraId="496873A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729DCC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C07BBF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FC2243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5F3D14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5B18530" w14:textId="77777777" w:rsidR="00744129" w:rsidRPr="006B2793" w:rsidRDefault="00744129" w:rsidP="00744129">
            <w:pPr>
              <w:pStyle w:val="TAL"/>
              <w:tabs>
                <w:tab w:val="clear" w:pos="284"/>
                <w:tab w:val="clear" w:pos="567"/>
              </w:tabs>
              <w:rPr>
                <w:sz w:val="16"/>
              </w:rPr>
            </w:pPr>
          </w:p>
        </w:tc>
        <w:tc>
          <w:tcPr>
            <w:tcW w:w="2038" w:type="dxa"/>
          </w:tcPr>
          <w:p w14:paraId="464F52D6" w14:textId="77777777" w:rsidR="00744129" w:rsidRPr="006B2793" w:rsidRDefault="00744129" w:rsidP="00744129">
            <w:pPr>
              <w:pStyle w:val="TAL"/>
              <w:tabs>
                <w:tab w:val="clear" w:pos="284"/>
                <w:tab w:val="clear" w:pos="567"/>
              </w:tabs>
              <w:rPr>
                <w:sz w:val="16"/>
              </w:rPr>
            </w:pPr>
          </w:p>
        </w:tc>
        <w:tc>
          <w:tcPr>
            <w:tcW w:w="1340" w:type="dxa"/>
          </w:tcPr>
          <w:p w14:paraId="6C29B1C2" w14:textId="77777777" w:rsidR="00744129" w:rsidRPr="006B2793" w:rsidRDefault="00744129" w:rsidP="00744129">
            <w:pPr>
              <w:pStyle w:val="TAL"/>
              <w:tabs>
                <w:tab w:val="clear" w:pos="284"/>
                <w:tab w:val="clear" w:pos="567"/>
              </w:tabs>
              <w:rPr>
                <w:sz w:val="16"/>
              </w:rPr>
            </w:pPr>
            <w:r w:rsidRPr="006B2793">
              <w:rPr>
                <w:sz w:val="16"/>
              </w:rPr>
              <w:t>Revision of SP-191296. Revised to SP-191381.</w:t>
            </w:r>
          </w:p>
        </w:tc>
        <w:tc>
          <w:tcPr>
            <w:tcW w:w="986" w:type="dxa"/>
          </w:tcPr>
          <w:p w14:paraId="16954D66"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8C7078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191381</w:t>
            </w:r>
          </w:p>
        </w:tc>
      </w:tr>
      <w:tr w:rsidR="00744129" w:rsidRPr="00200359" w14:paraId="364B4FD2" w14:textId="77777777" w:rsidTr="00744129">
        <w:tc>
          <w:tcPr>
            <w:tcW w:w="675" w:type="dxa"/>
          </w:tcPr>
          <w:p w14:paraId="47CC029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88B37A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191381</w:t>
            </w:r>
          </w:p>
        </w:tc>
        <w:tc>
          <w:tcPr>
            <w:tcW w:w="948" w:type="dxa"/>
          </w:tcPr>
          <w:p w14:paraId="0FE33713"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1AC47DF1" w14:textId="77777777" w:rsidR="00744129" w:rsidRPr="006B2793" w:rsidRDefault="00744129" w:rsidP="00744129">
            <w:pPr>
              <w:pStyle w:val="TAL"/>
              <w:tabs>
                <w:tab w:val="clear" w:pos="284"/>
                <w:tab w:val="clear" w:pos="567"/>
              </w:tabs>
              <w:rPr>
                <w:sz w:val="16"/>
              </w:rPr>
            </w:pPr>
            <w:r w:rsidRPr="006B2793">
              <w:rPr>
                <w:sz w:val="16"/>
              </w:rPr>
              <w:t>Rel-17 prioritization for SA WG2</w:t>
            </w:r>
          </w:p>
        </w:tc>
        <w:tc>
          <w:tcPr>
            <w:tcW w:w="1519" w:type="dxa"/>
          </w:tcPr>
          <w:p w14:paraId="7F203634" w14:textId="77777777" w:rsidR="00744129" w:rsidRPr="006B2793" w:rsidRDefault="00744129" w:rsidP="00744129">
            <w:pPr>
              <w:pStyle w:val="TAL"/>
              <w:tabs>
                <w:tab w:val="clear" w:pos="284"/>
                <w:tab w:val="clear" w:pos="567"/>
              </w:tabs>
              <w:rPr>
                <w:sz w:val="16"/>
              </w:rPr>
            </w:pPr>
            <w:r w:rsidRPr="006B2793">
              <w:rPr>
                <w:sz w:val="16"/>
              </w:rPr>
              <w:t>SA WG2 Chairman</w:t>
            </w:r>
          </w:p>
        </w:tc>
        <w:tc>
          <w:tcPr>
            <w:tcW w:w="1212" w:type="dxa"/>
          </w:tcPr>
          <w:p w14:paraId="11CC56D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72B2F0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EB7BB4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998017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77DCD8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042D24C" w14:textId="77777777" w:rsidR="00744129" w:rsidRPr="006B2793" w:rsidRDefault="00744129" w:rsidP="00744129">
            <w:pPr>
              <w:pStyle w:val="TAL"/>
              <w:tabs>
                <w:tab w:val="clear" w:pos="284"/>
                <w:tab w:val="clear" w:pos="567"/>
              </w:tabs>
              <w:rPr>
                <w:sz w:val="16"/>
              </w:rPr>
            </w:pPr>
          </w:p>
        </w:tc>
        <w:tc>
          <w:tcPr>
            <w:tcW w:w="2038" w:type="dxa"/>
          </w:tcPr>
          <w:p w14:paraId="1E8A52B4" w14:textId="77777777" w:rsidR="00744129" w:rsidRPr="006B2793" w:rsidRDefault="00744129" w:rsidP="00744129">
            <w:pPr>
              <w:pStyle w:val="TAL"/>
              <w:tabs>
                <w:tab w:val="clear" w:pos="284"/>
                <w:tab w:val="clear" w:pos="567"/>
              </w:tabs>
              <w:rPr>
                <w:sz w:val="16"/>
              </w:rPr>
            </w:pPr>
          </w:p>
        </w:tc>
        <w:tc>
          <w:tcPr>
            <w:tcW w:w="1340" w:type="dxa"/>
          </w:tcPr>
          <w:p w14:paraId="3B93737F" w14:textId="77777777" w:rsidR="00744129" w:rsidRPr="006B2793" w:rsidRDefault="00744129" w:rsidP="00744129">
            <w:pPr>
              <w:pStyle w:val="TAL"/>
              <w:tabs>
                <w:tab w:val="clear" w:pos="284"/>
                <w:tab w:val="clear" w:pos="567"/>
              </w:tabs>
              <w:rPr>
                <w:sz w:val="16"/>
              </w:rPr>
            </w:pPr>
            <w:r w:rsidRPr="006B2793">
              <w:rPr>
                <w:sz w:val="16"/>
              </w:rPr>
              <w:t>Revision of SP-191377. The proposed way forward was endorsed.</w:t>
            </w:r>
          </w:p>
        </w:tc>
        <w:tc>
          <w:tcPr>
            <w:tcW w:w="986" w:type="dxa"/>
          </w:tcPr>
          <w:p w14:paraId="22C2A887"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20C81145" w14:textId="77777777" w:rsidR="00744129" w:rsidRPr="006B2793" w:rsidRDefault="00744129" w:rsidP="00744129">
            <w:pPr>
              <w:pStyle w:val="TAL"/>
              <w:tabs>
                <w:tab w:val="clear" w:pos="284"/>
                <w:tab w:val="clear" w:pos="567"/>
              </w:tabs>
              <w:rPr>
                <w:sz w:val="16"/>
              </w:rPr>
            </w:pPr>
          </w:p>
        </w:tc>
      </w:tr>
      <w:tr w:rsidR="00744129" w:rsidRPr="00200359" w14:paraId="36C6F4E7" w14:textId="77777777" w:rsidTr="00744129">
        <w:tc>
          <w:tcPr>
            <w:tcW w:w="675" w:type="dxa"/>
          </w:tcPr>
          <w:p w14:paraId="0241F745"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7B7CC9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191300</w:t>
            </w:r>
          </w:p>
        </w:tc>
        <w:tc>
          <w:tcPr>
            <w:tcW w:w="948" w:type="dxa"/>
          </w:tcPr>
          <w:p w14:paraId="21306B04"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59863EBC" w14:textId="77777777"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14:paraId="0E219AAD" w14:textId="77777777"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14:paraId="3A37934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1AAA2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6FE179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CDD01D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59D24E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89C5195" w14:textId="77777777" w:rsidR="00744129" w:rsidRPr="006B2793" w:rsidRDefault="00744129" w:rsidP="00744129">
            <w:pPr>
              <w:pStyle w:val="TAL"/>
              <w:tabs>
                <w:tab w:val="clear" w:pos="284"/>
                <w:tab w:val="clear" w:pos="567"/>
              </w:tabs>
              <w:rPr>
                <w:sz w:val="16"/>
              </w:rPr>
            </w:pPr>
          </w:p>
        </w:tc>
        <w:tc>
          <w:tcPr>
            <w:tcW w:w="2038" w:type="dxa"/>
          </w:tcPr>
          <w:p w14:paraId="2FF2A16A" w14:textId="77777777" w:rsidR="00744129" w:rsidRPr="006B2793" w:rsidRDefault="00744129" w:rsidP="00744129">
            <w:pPr>
              <w:pStyle w:val="TAL"/>
              <w:tabs>
                <w:tab w:val="clear" w:pos="284"/>
                <w:tab w:val="clear" w:pos="567"/>
              </w:tabs>
              <w:rPr>
                <w:sz w:val="16"/>
              </w:rPr>
            </w:pPr>
          </w:p>
        </w:tc>
        <w:tc>
          <w:tcPr>
            <w:tcW w:w="1340" w:type="dxa"/>
          </w:tcPr>
          <w:p w14:paraId="0A2722A6" w14:textId="77777777" w:rsidR="00744129" w:rsidRPr="006B2793" w:rsidRDefault="00744129" w:rsidP="00744129">
            <w:pPr>
              <w:pStyle w:val="TAL"/>
              <w:tabs>
                <w:tab w:val="clear" w:pos="284"/>
                <w:tab w:val="clear" w:pos="567"/>
              </w:tabs>
              <w:rPr>
                <w:sz w:val="16"/>
              </w:rPr>
            </w:pPr>
            <w:r w:rsidRPr="006B2793">
              <w:rPr>
                <w:sz w:val="16"/>
              </w:rPr>
              <w:t>Revised to SP-191301.</w:t>
            </w:r>
          </w:p>
        </w:tc>
        <w:tc>
          <w:tcPr>
            <w:tcW w:w="986" w:type="dxa"/>
          </w:tcPr>
          <w:p w14:paraId="1A68E431"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506F3E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191301</w:t>
            </w:r>
          </w:p>
        </w:tc>
      </w:tr>
      <w:tr w:rsidR="00744129" w:rsidRPr="00200359" w14:paraId="3DCE2E64" w14:textId="77777777" w:rsidTr="00744129">
        <w:tc>
          <w:tcPr>
            <w:tcW w:w="675" w:type="dxa"/>
          </w:tcPr>
          <w:p w14:paraId="09AE068E"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43E37B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191301</w:t>
            </w:r>
          </w:p>
        </w:tc>
        <w:tc>
          <w:tcPr>
            <w:tcW w:w="948" w:type="dxa"/>
          </w:tcPr>
          <w:p w14:paraId="11ED8324"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5FCCAD28" w14:textId="77777777"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14:paraId="4A1BB065" w14:textId="77777777"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14:paraId="234AFCD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ED392E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5B6D7D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282667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FA1882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2F1C885" w14:textId="77777777" w:rsidR="00744129" w:rsidRPr="006B2793" w:rsidRDefault="00744129" w:rsidP="00744129">
            <w:pPr>
              <w:pStyle w:val="TAL"/>
              <w:tabs>
                <w:tab w:val="clear" w:pos="284"/>
                <w:tab w:val="clear" w:pos="567"/>
              </w:tabs>
              <w:rPr>
                <w:sz w:val="16"/>
              </w:rPr>
            </w:pPr>
          </w:p>
        </w:tc>
        <w:tc>
          <w:tcPr>
            <w:tcW w:w="2038" w:type="dxa"/>
          </w:tcPr>
          <w:p w14:paraId="10A64334" w14:textId="77777777" w:rsidR="00744129" w:rsidRPr="006B2793" w:rsidRDefault="00744129" w:rsidP="00744129">
            <w:pPr>
              <w:pStyle w:val="TAL"/>
              <w:tabs>
                <w:tab w:val="clear" w:pos="284"/>
                <w:tab w:val="clear" w:pos="567"/>
              </w:tabs>
              <w:rPr>
                <w:sz w:val="16"/>
              </w:rPr>
            </w:pPr>
          </w:p>
        </w:tc>
        <w:tc>
          <w:tcPr>
            <w:tcW w:w="1340" w:type="dxa"/>
          </w:tcPr>
          <w:p w14:paraId="556CCDCD" w14:textId="77777777" w:rsidR="00744129" w:rsidRPr="006B2793" w:rsidRDefault="00744129" w:rsidP="00744129">
            <w:pPr>
              <w:pStyle w:val="TAL"/>
              <w:tabs>
                <w:tab w:val="clear" w:pos="284"/>
                <w:tab w:val="clear" w:pos="567"/>
              </w:tabs>
              <w:rPr>
                <w:sz w:val="16"/>
              </w:rPr>
            </w:pPr>
            <w:r w:rsidRPr="006B2793">
              <w:rPr>
                <w:sz w:val="16"/>
              </w:rPr>
              <w:t>Revision of SP-191300. Revised to SP-191306.</w:t>
            </w:r>
          </w:p>
        </w:tc>
        <w:tc>
          <w:tcPr>
            <w:tcW w:w="986" w:type="dxa"/>
          </w:tcPr>
          <w:p w14:paraId="4A200CE3"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A9B2B0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191306</w:t>
            </w:r>
          </w:p>
        </w:tc>
      </w:tr>
      <w:tr w:rsidR="00744129" w:rsidRPr="00200359" w14:paraId="02E30204" w14:textId="77777777" w:rsidTr="00744129">
        <w:tc>
          <w:tcPr>
            <w:tcW w:w="675" w:type="dxa"/>
          </w:tcPr>
          <w:p w14:paraId="29D6886C"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63C65C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191306</w:t>
            </w:r>
          </w:p>
        </w:tc>
        <w:tc>
          <w:tcPr>
            <w:tcW w:w="948" w:type="dxa"/>
          </w:tcPr>
          <w:p w14:paraId="7618AB19"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2B68E64E" w14:textId="77777777"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14:paraId="7257FA80" w14:textId="77777777"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14:paraId="3431FB3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7FF4A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3D98BE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BD9D43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EB043D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B2839FE" w14:textId="77777777" w:rsidR="00744129" w:rsidRPr="006B2793" w:rsidRDefault="00744129" w:rsidP="00744129">
            <w:pPr>
              <w:pStyle w:val="TAL"/>
              <w:tabs>
                <w:tab w:val="clear" w:pos="284"/>
                <w:tab w:val="clear" w:pos="567"/>
              </w:tabs>
              <w:rPr>
                <w:sz w:val="16"/>
              </w:rPr>
            </w:pPr>
          </w:p>
        </w:tc>
        <w:tc>
          <w:tcPr>
            <w:tcW w:w="2038" w:type="dxa"/>
          </w:tcPr>
          <w:p w14:paraId="3145B4C5" w14:textId="77777777" w:rsidR="00744129" w:rsidRPr="006B2793" w:rsidRDefault="00744129" w:rsidP="00744129">
            <w:pPr>
              <w:pStyle w:val="TAL"/>
              <w:tabs>
                <w:tab w:val="clear" w:pos="284"/>
                <w:tab w:val="clear" w:pos="567"/>
              </w:tabs>
              <w:rPr>
                <w:sz w:val="16"/>
              </w:rPr>
            </w:pPr>
          </w:p>
        </w:tc>
        <w:tc>
          <w:tcPr>
            <w:tcW w:w="1340" w:type="dxa"/>
          </w:tcPr>
          <w:p w14:paraId="5A34A7D5" w14:textId="77777777" w:rsidR="00744129" w:rsidRPr="006B2793" w:rsidRDefault="00744129" w:rsidP="00744129">
            <w:pPr>
              <w:pStyle w:val="TAL"/>
              <w:tabs>
                <w:tab w:val="clear" w:pos="284"/>
                <w:tab w:val="clear" w:pos="567"/>
              </w:tabs>
              <w:rPr>
                <w:sz w:val="16"/>
              </w:rPr>
            </w:pPr>
            <w:r w:rsidRPr="006B2793">
              <w:rPr>
                <w:sz w:val="16"/>
              </w:rPr>
              <w:t>Revision of SP-191301. Revised to SP-191348.</w:t>
            </w:r>
          </w:p>
        </w:tc>
        <w:tc>
          <w:tcPr>
            <w:tcW w:w="986" w:type="dxa"/>
          </w:tcPr>
          <w:p w14:paraId="31176E0C"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AE589C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191348</w:t>
            </w:r>
          </w:p>
        </w:tc>
      </w:tr>
      <w:tr w:rsidR="00744129" w:rsidRPr="00200359" w14:paraId="58EEC18E" w14:textId="77777777" w:rsidTr="00744129">
        <w:tc>
          <w:tcPr>
            <w:tcW w:w="675" w:type="dxa"/>
          </w:tcPr>
          <w:p w14:paraId="59D116D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5650EB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191348</w:t>
            </w:r>
          </w:p>
        </w:tc>
        <w:tc>
          <w:tcPr>
            <w:tcW w:w="948" w:type="dxa"/>
          </w:tcPr>
          <w:p w14:paraId="50F27B90"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017B3189" w14:textId="77777777" w:rsidR="00744129" w:rsidRPr="006B2793" w:rsidRDefault="00744129" w:rsidP="00744129">
            <w:pPr>
              <w:pStyle w:val="TAL"/>
              <w:tabs>
                <w:tab w:val="clear" w:pos="284"/>
                <w:tab w:val="clear" w:pos="567"/>
              </w:tabs>
              <w:rPr>
                <w:sz w:val="16"/>
              </w:rPr>
            </w:pPr>
            <w:r w:rsidRPr="006B2793">
              <w:rPr>
                <w:sz w:val="16"/>
              </w:rPr>
              <w:t>IN* Package Discussion</w:t>
            </w:r>
          </w:p>
        </w:tc>
        <w:tc>
          <w:tcPr>
            <w:tcW w:w="1519" w:type="dxa"/>
          </w:tcPr>
          <w:p w14:paraId="6E280FA9" w14:textId="77777777"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14:paraId="11EDBDC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895882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B942CD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E89C9B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70C4A7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D92BBE3" w14:textId="77777777" w:rsidR="00744129" w:rsidRPr="006B2793" w:rsidRDefault="00744129" w:rsidP="00744129">
            <w:pPr>
              <w:pStyle w:val="TAL"/>
              <w:tabs>
                <w:tab w:val="clear" w:pos="284"/>
                <w:tab w:val="clear" w:pos="567"/>
              </w:tabs>
              <w:rPr>
                <w:sz w:val="16"/>
              </w:rPr>
            </w:pPr>
          </w:p>
        </w:tc>
        <w:tc>
          <w:tcPr>
            <w:tcW w:w="2038" w:type="dxa"/>
          </w:tcPr>
          <w:p w14:paraId="513EAD75" w14:textId="77777777" w:rsidR="00744129" w:rsidRPr="006B2793" w:rsidRDefault="00744129" w:rsidP="00744129">
            <w:pPr>
              <w:pStyle w:val="TAL"/>
              <w:tabs>
                <w:tab w:val="clear" w:pos="284"/>
                <w:tab w:val="clear" w:pos="567"/>
              </w:tabs>
              <w:rPr>
                <w:sz w:val="16"/>
              </w:rPr>
            </w:pPr>
          </w:p>
        </w:tc>
        <w:tc>
          <w:tcPr>
            <w:tcW w:w="1340" w:type="dxa"/>
          </w:tcPr>
          <w:p w14:paraId="6C9151F8" w14:textId="77777777" w:rsidR="00744129" w:rsidRPr="006B2793" w:rsidRDefault="00744129" w:rsidP="00744129">
            <w:pPr>
              <w:pStyle w:val="TAL"/>
              <w:tabs>
                <w:tab w:val="clear" w:pos="284"/>
                <w:tab w:val="clear" w:pos="567"/>
              </w:tabs>
              <w:rPr>
                <w:sz w:val="16"/>
              </w:rPr>
            </w:pPr>
            <w:r w:rsidRPr="006B2793">
              <w:rPr>
                <w:sz w:val="16"/>
              </w:rPr>
              <w:t>Revision of SP-191306. Noted</w:t>
            </w:r>
          </w:p>
        </w:tc>
        <w:tc>
          <w:tcPr>
            <w:tcW w:w="986" w:type="dxa"/>
          </w:tcPr>
          <w:p w14:paraId="1E028996"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26507F2" w14:textId="77777777" w:rsidR="00744129" w:rsidRPr="006B2793" w:rsidRDefault="00744129" w:rsidP="00744129">
            <w:pPr>
              <w:pStyle w:val="TAL"/>
              <w:tabs>
                <w:tab w:val="clear" w:pos="284"/>
                <w:tab w:val="clear" w:pos="567"/>
              </w:tabs>
              <w:rPr>
                <w:sz w:val="16"/>
              </w:rPr>
            </w:pPr>
          </w:p>
        </w:tc>
      </w:tr>
      <w:tr w:rsidR="00744129" w:rsidRPr="00200359" w14:paraId="6DE2630B" w14:textId="77777777" w:rsidTr="00744129">
        <w:tc>
          <w:tcPr>
            <w:tcW w:w="675" w:type="dxa"/>
          </w:tcPr>
          <w:p w14:paraId="5A843AFA"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DD7733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191268</w:t>
            </w:r>
          </w:p>
        </w:tc>
        <w:tc>
          <w:tcPr>
            <w:tcW w:w="948" w:type="dxa"/>
          </w:tcPr>
          <w:p w14:paraId="6D6C027C"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63A83266" w14:textId="77777777" w:rsidR="00744129" w:rsidRPr="006B2793" w:rsidRDefault="00744129" w:rsidP="00744129">
            <w:pPr>
              <w:pStyle w:val="TAL"/>
              <w:tabs>
                <w:tab w:val="clear" w:pos="284"/>
                <w:tab w:val="clear" w:pos="567"/>
              </w:tabs>
              <w:rPr>
                <w:sz w:val="16"/>
              </w:rPr>
            </w:pPr>
            <w:r w:rsidRPr="006B2793">
              <w:rPr>
                <w:sz w:val="16"/>
              </w:rPr>
              <w:t>Overview of SA WG2 Rel-17 Work Tasks</w:t>
            </w:r>
          </w:p>
        </w:tc>
        <w:tc>
          <w:tcPr>
            <w:tcW w:w="1519" w:type="dxa"/>
          </w:tcPr>
          <w:p w14:paraId="46A26DDD"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605D85F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EE8FD9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B547D4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357630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A7E4FD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AC9DE91" w14:textId="77777777" w:rsidR="00744129" w:rsidRPr="006B2793" w:rsidRDefault="00744129" w:rsidP="00744129">
            <w:pPr>
              <w:pStyle w:val="TAL"/>
              <w:tabs>
                <w:tab w:val="clear" w:pos="284"/>
                <w:tab w:val="clear" w:pos="567"/>
              </w:tabs>
              <w:rPr>
                <w:sz w:val="16"/>
              </w:rPr>
            </w:pPr>
          </w:p>
        </w:tc>
        <w:tc>
          <w:tcPr>
            <w:tcW w:w="2038" w:type="dxa"/>
          </w:tcPr>
          <w:p w14:paraId="5D6C5D5B" w14:textId="77777777" w:rsidR="00744129" w:rsidRPr="006B2793" w:rsidRDefault="00744129" w:rsidP="00744129">
            <w:pPr>
              <w:pStyle w:val="TAL"/>
              <w:tabs>
                <w:tab w:val="clear" w:pos="284"/>
                <w:tab w:val="clear" w:pos="567"/>
              </w:tabs>
              <w:rPr>
                <w:sz w:val="16"/>
              </w:rPr>
            </w:pPr>
          </w:p>
        </w:tc>
        <w:tc>
          <w:tcPr>
            <w:tcW w:w="1340" w:type="dxa"/>
          </w:tcPr>
          <w:p w14:paraId="21464F7E" w14:textId="77777777"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14:paraId="216449AD"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1F6B2E78" w14:textId="77777777" w:rsidR="00744129" w:rsidRPr="006B2793" w:rsidRDefault="00744129" w:rsidP="00744129">
            <w:pPr>
              <w:pStyle w:val="TAL"/>
              <w:tabs>
                <w:tab w:val="clear" w:pos="284"/>
                <w:tab w:val="clear" w:pos="567"/>
              </w:tabs>
              <w:rPr>
                <w:sz w:val="16"/>
              </w:rPr>
            </w:pPr>
          </w:p>
        </w:tc>
      </w:tr>
      <w:tr w:rsidR="00744129" w:rsidRPr="00200359" w14:paraId="17F8719A" w14:textId="77777777" w:rsidTr="00744129">
        <w:tc>
          <w:tcPr>
            <w:tcW w:w="675" w:type="dxa"/>
          </w:tcPr>
          <w:p w14:paraId="20FE98B4"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235070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191254</w:t>
            </w:r>
          </w:p>
        </w:tc>
        <w:tc>
          <w:tcPr>
            <w:tcW w:w="948" w:type="dxa"/>
          </w:tcPr>
          <w:p w14:paraId="275BAF59"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0362C353" w14:textId="77777777" w:rsidR="00744129" w:rsidRPr="006B2793" w:rsidRDefault="00744129" w:rsidP="00744129">
            <w:pPr>
              <w:pStyle w:val="TAL"/>
              <w:tabs>
                <w:tab w:val="clear" w:pos="284"/>
                <w:tab w:val="clear" w:pos="567"/>
              </w:tabs>
              <w:rPr>
                <w:sz w:val="16"/>
              </w:rPr>
            </w:pPr>
            <w:r w:rsidRPr="006B2793">
              <w:rPr>
                <w:sz w:val="16"/>
              </w:rPr>
              <w:t>Release 17 Time Schedule</w:t>
            </w:r>
          </w:p>
        </w:tc>
        <w:tc>
          <w:tcPr>
            <w:tcW w:w="1519" w:type="dxa"/>
          </w:tcPr>
          <w:p w14:paraId="7EEC0065" w14:textId="77777777" w:rsidR="00744129" w:rsidRPr="006B2793" w:rsidRDefault="00744129" w:rsidP="00744129">
            <w:pPr>
              <w:pStyle w:val="TAL"/>
              <w:tabs>
                <w:tab w:val="clear" w:pos="284"/>
                <w:tab w:val="clear" w:pos="567"/>
              </w:tabs>
              <w:rPr>
                <w:sz w:val="16"/>
              </w:rPr>
            </w:pPr>
            <w:r w:rsidRPr="006B2793">
              <w:rPr>
                <w:sz w:val="16"/>
              </w:rPr>
              <w:t>Nanjing Ericsson Panda Com Ltd</w:t>
            </w:r>
          </w:p>
        </w:tc>
        <w:tc>
          <w:tcPr>
            <w:tcW w:w="1212" w:type="dxa"/>
          </w:tcPr>
          <w:p w14:paraId="3ED81A3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3720BF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940E83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A19E47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E5DA80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A04F53B" w14:textId="77777777" w:rsidR="00744129" w:rsidRPr="006B2793" w:rsidRDefault="00744129" w:rsidP="00744129">
            <w:pPr>
              <w:pStyle w:val="TAL"/>
              <w:tabs>
                <w:tab w:val="clear" w:pos="284"/>
                <w:tab w:val="clear" w:pos="567"/>
              </w:tabs>
              <w:rPr>
                <w:sz w:val="16"/>
              </w:rPr>
            </w:pPr>
          </w:p>
        </w:tc>
        <w:tc>
          <w:tcPr>
            <w:tcW w:w="2038" w:type="dxa"/>
          </w:tcPr>
          <w:p w14:paraId="0B40B19A" w14:textId="77777777" w:rsidR="00744129" w:rsidRPr="006B2793" w:rsidRDefault="00744129" w:rsidP="00744129">
            <w:pPr>
              <w:pStyle w:val="TAL"/>
              <w:tabs>
                <w:tab w:val="clear" w:pos="284"/>
                <w:tab w:val="clear" w:pos="567"/>
              </w:tabs>
              <w:rPr>
                <w:sz w:val="16"/>
              </w:rPr>
            </w:pPr>
          </w:p>
        </w:tc>
        <w:tc>
          <w:tcPr>
            <w:tcW w:w="1340" w:type="dxa"/>
          </w:tcPr>
          <w:p w14:paraId="4BEA1A44" w14:textId="77777777"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14:paraId="6EFE7AD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3BA9525" w14:textId="77777777" w:rsidR="00744129" w:rsidRPr="006B2793" w:rsidRDefault="00744129" w:rsidP="00744129">
            <w:pPr>
              <w:pStyle w:val="TAL"/>
              <w:tabs>
                <w:tab w:val="clear" w:pos="284"/>
                <w:tab w:val="clear" w:pos="567"/>
              </w:tabs>
              <w:rPr>
                <w:sz w:val="16"/>
              </w:rPr>
            </w:pPr>
          </w:p>
        </w:tc>
      </w:tr>
      <w:tr w:rsidR="00744129" w:rsidRPr="00200359" w14:paraId="66B31856" w14:textId="77777777" w:rsidTr="00744129">
        <w:tc>
          <w:tcPr>
            <w:tcW w:w="675" w:type="dxa"/>
          </w:tcPr>
          <w:p w14:paraId="312AED86"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6E6F99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191236</w:t>
            </w:r>
          </w:p>
        </w:tc>
        <w:tc>
          <w:tcPr>
            <w:tcW w:w="948" w:type="dxa"/>
          </w:tcPr>
          <w:p w14:paraId="7601A30A"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37D8B5A3" w14:textId="77777777" w:rsidR="00744129" w:rsidRPr="006B2793" w:rsidRDefault="00744129" w:rsidP="00744129">
            <w:pPr>
              <w:pStyle w:val="TAL"/>
              <w:tabs>
                <w:tab w:val="clear" w:pos="284"/>
                <w:tab w:val="clear" w:pos="567"/>
              </w:tabs>
              <w:rPr>
                <w:sz w:val="16"/>
              </w:rPr>
            </w:pPr>
            <w:r w:rsidRPr="006B2793">
              <w:rPr>
                <w:sz w:val="16"/>
              </w:rPr>
              <w:t>Analysis on available TU for Rel-17</w:t>
            </w:r>
          </w:p>
        </w:tc>
        <w:tc>
          <w:tcPr>
            <w:tcW w:w="1519" w:type="dxa"/>
          </w:tcPr>
          <w:p w14:paraId="0FBD0390" w14:textId="77777777" w:rsidR="00744129" w:rsidRPr="006B2793" w:rsidRDefault="00744129" w:rsidP="00744129">
            <w:pPr>
              <w:pStyle w:val="TAL"/>
              <w:tabs>
                <w:tab w:val="clear" w:pos="284"/>
                <w:tab w:val="clear" w:pos="567"/>
              </w:tabs>
              <w:rPr>
                <w:sz w:val="16"/>
              </w:rPr>
            </w:pPr>
            <w:r w:rsidRPr="006B2793">
              <w:rPr>
                <w:sz w:val="16"/>
              </w:rPr>
              <w:t>ZTE Corporation</w:t>
            </w:r>
          </w:p>
        </w:tc>
        <w:tc>
          <w:tcPr>
            <w:tcW w:w="1212" w:type="dxa"/>
          </w:tcPr>
          <w:p w14:paraId="613E5A8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023646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8D087B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2F309F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0D3039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A3D2858"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741A12B" w14:textId="77777777" w:rsidR="00744129" w:rsidRPr="006B2793" w:rsidRDefault="00744129" w:rsidP="00744129">
            <w:pPr>
              <w:pStyle w:val="TAL"/>
              <w:tabs>
                <w:tab w:val="clear" w:pos="284"/>
                <w:tab w:val="clear" w:pos="567"/>
              </w:tabs>
              <w:rPr>
                <w:sz w:val="16"/>
              </w:rPr>
            </w:pPr>
          </w:p>
        </w:tc>
        <w:tc>
          <w:tcPr>
            <w:tcW w:w="1340" w:type="dxa"/>
          </w:tcPr>
          <w:p w14:paraId="1BD0C95D" w14:textId="77777777"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14:paraId="33C9A6F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A180635" w14:textId="77777777" w:rsidR="00744129" w:rsidRPr="006B2793" w:rsidRDefault="00744129" w:rsidP="00744129">
            <w:pPr>
              <w:pStyle w:val="TAL"/>
              <w:tabs>
                <w:tab w:val="clear" w:pos="284"/>
                <w:tab w:val="clear" w:pos="567"/>
              </w:tabs>
              <w:rPr>
                <w:sz w:val="16"/>
              </w:rPr>
            </w:pPr>
          </w:p>
        </w:tc>
      </w:tr>
      <w:tr w:rsidR="00744129" w:rsidRPr="00200359" w14:paraId="3FE7245E" w14:textId="77777777" w:rsidTr="00744129">
        <w:tc>
          <w:tcPr>
            <w:tcW w:w="675" w:type="dxa"/>
          </w:tcPr>
          <w:p w14:paraId="7FB98975" w14:textId="77777777"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14:paraId="0BDB552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191243</w:t>
            </w:r>
          </w:p>
        </w:tc>
        <w:tc>
          <w:tcPr>
            <w:tcW w:w="948" w:type="dxa"/>
          </w:tcPr>
          <w:p w14:paraId="785D7DC5"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35AEE3E8" w14:textId="77777777" w:rsidR="00744129" w:rsidRPr="006B2793" w:rsidRDefault="00744129" w:rsidP="00744129">
            <w:pPr>
              <w:pStyle w:val="TAL"/>
              <w:tabs>
                <w:tab w:val="clear" w:pos="284"/>
                <w:tab w:val="clear" w:pos="567"/>
              </w:tabs>
              <w:rPr>
                <w:sz w:val="16"/>
              </w:rPr>
            </w:pPr>
            <w:r w:rsidRPr="006B2793">
              <w:rPr>
                <w:sz w:val="16"/>
              </w:rPr>
              <w:t>Release 17 Time Schedule</w:t>
            </w:r>
          </w:p>
        </w:tc>
        <w:tc>
          <w:tcPr>
            <w:tcW w:w="1519" w:type="dxa"/>
          </w:tcPr>
          <w:p w14:paraId="116A0025" w14:textId="77777777" w:rsidR="00744129" w:rsidRPr="006B2793" w:rsidRDefault="00744129" w:rsidP="00744129">
            <w:pPr>
              <w:pStyle w:val="TAL"/>
              <w:tabs>
                <w:tab w:val="clear" w:pos="284"/>
                <w:tab w:val="clear" w:pos="567"/>
              </w:tabs>
              <w:rPr>
                <w:sz w:val="16"/>
              </w:rPr>
            </w:pPr>
            <w:r w:rsidRPr="006B2793">
              <w:rPr>
                <w:sz w:val="16"/>
              </w:rPr>
              <w:t>Huawei, China Mobile, China Telecom, China Unicom, Hisilicon, CATT, CAICT, OPPO, ZTE, XiaoMi, Tencent, ABS, Sennheiser, Futurewei, Interdigital, Thales, Toyota Motor Corporation</w:t>
            </w:r>
          </w:p>
        </w:tc>
        <w:tc>
          <w:tcPr>
            <w:tcW w:w="1212" w:type="dxa"/>
          </w:tcPr>
          <w:p w14:paraId="2A943C2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D433D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ED5246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1E376B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E4D18E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EC11D07" w14:textId="77777777" w:rsidR="00744129" w:rsidRPr="006B2793" w:rsidRDefault="00744129" w:rsidP="00744129">
            <w:pPr>
              <w:pStyle w:val="TAL"/>
              <w:tabs>
                <w:tab w:val="clear" w:pos="284"/>
                <w:tab w:val="clear" w:pos="567"/>
              </w:tabs>
              <w:rPr>
                <w:sz w:val="16"/>
              </w:rPr>
            </w:pPr>
          </w:p>
        </w:tc>
        <w:tc>
          <w:tcPr>
            <w:tcW w:w="2038" w:type="dxa"/>
          </w:tcPr>
          <w:p w14:paraId="7183578D" w14:textId="77777777" w:rsidR="00744129" w:rsidRPr="006B2793" w:rsidRDefault="00744129" w:rsidP="00744129">
            <w:pPr>
              <w:pStyle w:val="TAL"/>
              <w:tabs>
                <w:tab w:val="clear" w:pos="284"/>
                <w:tab w:val="clear" w:pos="567"/>
              </w:tabs>
              <w:rPr>
                <w:sz w:val="16"/>
              </w:rPr>
            </w:pPr>
          </w:p>
        </w:tc>
        <w:tc>
          <w:tcPr>
            <w:tcW w:w="1340" w:type="dxa"/>
          </w:tcPr>
          <w:p w14:paraId="56C2BD66" w14:textId="77777777"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14:paraId="07E8D198"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9BD580A" w14:textId="77777777" w:rsidR="00744129" w:rsidRPr="006B2793" w:rsidRDefault="00744129" w:rsidP="00744129">
            <w:pPr>
              <w:pStyle w:val="TAL"/>
              <w:tabs>
                <w:tab w:val="clear" w:pos="284"/>
                <w:tab w:val="clear" w:pos="567"/>
              </w:tabs>
              <w:rPr>
                <w:sz w:val="16"/>
              </w:rPr>
            </w:pPr>
          </w:p>
        </w:tc>
      </w:tr>
      <w:tr w:rsidR="00744129" w:rsidRPr="00200359" w14:paraId="6C566F45" w14:textId="77777777" w:rsidTr="00744129">
        <w:tc>
          <w:tcPr>
            <w:tcW w:w="675" w:type="dxa"/>
          </w:tcPr>
          <w:p w14:paraId="216AEE7C"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E4BD7B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191232</w:t>
            </w:r>
          </w:p>
        </w:tc>
        <w:tc>
          <w:tcPr>
            <w:tcW w:w="948" w:type="dxa"/>
          </w:tcPr>
          <w:p w14:paraId="5E9EC0E6"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0B5B0D5A" w14:textId="77777777" w:rsidR="00744129" w:rsidRPr="006B2793" w:rsidRDefault="00744129" w:rsidP="00744129">
            <w:pPr>
              <w:pStyle w:val="TAL"/>
              <w:tabs>
                <w:tab w:val="clear" w:pos="284"/>
                <w:tab w:val="clear" w:pos="567"/>
              </w:tabs>
              <w:rPr>
                <w:sz w:val="16"/>
              </w:rPr>
            </w:pPr>
            <w:r w:rsidRPr="006B2793">
              <w:rPr>
                <w:sz w:val="16"/>
              </w:rPr>
              <w:t>R17 Time Schedule Revisit and Proposal</w:t>
            </w:r>
          </w:p>
        </w:tc>
        <w:tc>
          <w:tcPr>
            <w:tcW w:w="1519" w:type="dxa"/>
          </w:tcPr>
          <w:p w14:paraId="3F1BE859" w14:textId="77777777" w:rsidR="00744129" w:rsidRPr="006B2793" w:rsidRDefault="00744129" w:rsidP="00744129">
            <w:pPr>
              <w:pStyle w:val="TAL"/>
              <w:tabs>
                <w:tab w:val="clear" w:pos="284"/>
                <w:tab w:val="clear" w:pos="567"/>
              </w:tabs>
              <w:rPr>
                <w:sz w:val="16"/>
              </w:rPr>
            </w:pPr>
            <w:r w:rsidRPr="006B2793">
              <w:rPr>
                <w:sz w:val="16"/>
              </w:rPr>
              <w:t>China Mobile, AT&amp;T, Telstra, KPN, BT, China Telecom , Telefonica, Broadcom, Motorola Mobility, Lenovo, Interdigital</w:t>
            </w:r>
          </w:p>
        </w:tc>
        <w:tc>
          <w:tcPr>
            <w:tcW w:w="1212" w:type="dxa"/>
          </w:tcPr>
          <w:p w14:paraId="2CAD701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4B18FA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ADFB73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3851E8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4F242C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CF84BEA"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C8553BC" w14:textId="77777777" w:rsidR="00744129" w:rsidRPr="006B2793" w:rsidRDefault="00744129" w:rsidP="00744129">
            <w:pPr>
              <w:pStyle w:val="TAL"/>
              <w:tabs>
                <w:tab w:val="clear" w:pos="284"/>
                <w:tab w:val="clear" w:pos="567"/>
              </w:tabs>
              <w:rPr>
                <w:sz w:val="16"/>
              </w:rPr>
            </w:pPr>
          </w:p>
        </w:tc>
        <w:tc>
          <w:tcPr>
            <w:tcW w:w="1340" w:type="dxa"/>
          </w:tcPr>
          <w:p w14:paraId="71EA135C" w14:textId="77777777"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14:paraId="3BF595E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7838A1D" w14:textId="77777777" w:rsidR="00744129" w:rsidRPr="006B2793" w:rsidRDefault="00744129" w:rsidP="00744129">
            <w:pPr>
              <w:pStyle w:val="TAL"/>
              <w:tabs>
                <w:tab w:val="clear" w:pos="284"/>
                <w:tab w:val="clear" w:pos="567"/>
              </w:tabs>
              <w:rPr>
                <w:sz w:val="16"/>
              </w:rPr>
            </w:pPr>
          </w:p>
        </w:tc>
      </w:tr>
      <w:tr w:rsidR="00744129" w:rsidRPr="00200359" w14:paraId="03E2E763" w14:textId="77777777" w:rsidTr="00744129">
        <w:tc>
          <w:tcPr>
            <w:tcW w:w="675" w:type="dxa"/>
          </w:tcPr>
          <w:p w14:paraId="4AF7AA1E"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A462B1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191227</w:t>
            </w:r>
          </w:p>
        </w:tc>
        <w:tc>
          <w:tcPr>
            <w:tcW w:w="948" w:type="dxa"/>
          </w:tcPr>
          <w:p w14:paraId="10EF3A24"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4496406F" w14:textId="77777777" w:rsidR="00744129" w:rsidRPr="006B2793" w:rsidRDefault="00744129" w:rsidP="00744129">
            <w:pPr>
              <w:pStyle w:val="TAL"/>
              <w:tabs>
                <w:tab w:val="clear" w:pos="284"/>
                <w:tab w:val="clear" w:pos="567"/>
              </w:tabs>
              <w:rPr>
                <w:sz w:val="16"/>
              </w:rPr>
            </w:pPr>
            <w:r w:rsidRPr="006B2793">
              <w:rPr>
                <w:sz w:val="16"/>
              </w:rPr>
              <w:t>Extending R17, Stage 2</w:t>
            </w:r>
          </w:p>
        </w:tc>
        <w:tc>
          <w:tcPr>
            <w:tcW w:w="1519" w:type="dxa"/>
          </w:tcPr>
          <w:p w14:paraId="5332B57E" w14:textId="77777777" w:rsidR="00744129" w:rsidRPr="006B2793" w:rsidRDefault="00744129" w:rsidP="00744129">
            <w:pPr>
              <w:pStyle w:val="TAL"/>
              <w:tabs>
                <w:tab w:val="clear" w:pos="284"/>
                <w:tab w:val="clear" w:pos="567"/>
              </w:tabs>
              <w:rPr>
                <w:sz w:val="16"/>
              </w:rPr>
            </w:pPr>
            <w:r w:rsidRPr="006B2793">
              <w:rPr>
                <w:sz w:val="16"/>
              </w:rPr>
              <w:t>Siemens AG</w:t>
            </w:r>
          </w:p>
        </w:tc>
        <w:tc>
          <w:tcPr>
            <w:tcW w:w="1212" w:type="dxa"/>
          </w:tcPr>
          <w:p w14:paraId="5B69947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707B9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241D66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2C9F33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8849D1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28B3B7E"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2763D33" w14:textId="77777777" w:rsidR="00744129" w:rsidRPr="006B2793" w:rsidRDefault="00744129" w:rsidP="00744129">
            <w:pPr>
              <w:pStyle w:val="TAL"/>
              <w:tabs>
                <w:tab w:val="clear" w:pos="284"/>
                <w:tab w:val="clear" w:pos="567"/>
              </w:tabs>
              <w:rPr>
                <w:sz w:val="16"/>
              </w:rPr>
            </w:pPr>
          </w:p>
        </w:tc>
        <w:tc>
          <w:tcPr>
            <w:tcW w:w="1340" w:type="dxa"/>
          </w:tcPr>
          <w:p w14:paraId="5D167AA2" w14:textId="77777777"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14:paraId="426B8007"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11B6AF4" w14:textId="77777777" w:rsidR="00744129" w:rsidRPr="006B2793" w:rsidRDefault="00744129" w:rsidP="00744129">
            <w:pPr>
              <w:pStyle w:val="TAL"/>
              <w:tabs>
                <w:tab w:val="clear" w:pos="284"/>
                <w:tab w:val="clear" w:pos="567"/>
              </w:tabs>
              <w:rPr>
                <w:sz w:val="16"/>
              </w:rPr>
            </w:pPr>
          </w:p>
        </w:tc>
      </w:tr>
      <w:tr w:rsidR="00744129" w:rsidRPr="00200359" w14:paraId="15BA62EC" w14:textId="77777777" w:rsidTr="00744129">
        <w:tc>
          <w:tcPr>
            <w:tcW w:w="675" w:type="dxa"/>
          </w:tcPr>
          <w:p w14:paraId="32D38527"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7A7E7E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191225</w:t>
            </w:r>
          </w:p>
        </w:tc>
        <w:tc>
          <w:tcPr>
            <w:tcW w:w="948" w:type="dxa"/>
          </w:tcPr>
          <w:p w14:paraId="7F77A436"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2BE3A707" w14:textId="77777777" w:rsidR="00744129" w:rsidRPr="006B2793" w:rsidRDefault="00744129" w:rsidP="00744129">
            <w:pPr>
              <w:pStyle w:val="TAL"/>
              <w:tabs>
                <w:tab w:val="clear" w:pos="284"/>
                <w:tab w:val="clear" w:pos="567"/>
              </w:tabs>
              <w:rPr>
                <w:sz w:val="16"/>
              </w:rPr>
            </w:pPr>
            <w:r w:rsidRPr="006B2793">
              <w:rPr>
                <w:sz w:val="16"/>
              </w:rPr>
              <w:t>TIM view on Rel17</w:t>
            </w:r>
          </w:p>
        </w:tc>
        <w:tc>
          <w:tcPr>
            <w:tcW w:w="1519" w:type="dxa"/>
          </w:tcPr>
          <w:p w14:paraId="578B7150" w14:textId="77777777" w:rsidR="00744129" w:rsidRPr="006B2793" w:rsidRDefault="00744129" w:rsidP="00744129">
            <w:pPr>
              <w:pStyle w:val="TAL"/>
              <w:tabs>
                <w:tab w:val="clear" w:pos="284"/>
                <w:tab w:val="clear" w:pos="567"/>
              </w:tabs>
              <w:rPr>
                <w:sz w:val="16"/>
              </w:rPr>
            </w:pPr>
            <w:r w:rsidRPr="006B2793">
              <w:rPr>
                <w:sz w:val="16"/>
              </w:rPr>
              <w:t>TELECOM ITALIA S.p.A.</w:t>
            </w:r>
          </w:p>
        </w:tc>
        <w:tc>
          <w:tcPr>
            <w:tcW w:w="1212" w:type="dxa"/>
          </w:tcPr>
          <w:p w14:paraId="1B86E5A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124039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DAB8BB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91C5BC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FF9A8D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7CF7893"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D51A73F" w14:textId="77777777" w:rsidR="00744129" w:rsidRPr="006B2793" w:rsidRDefault="00744129" w:rsidP="00744129">
            <w:pPr>
              <w:pStyle w:val="TAL"/>
              <w:tabs>
                <w:tab w:val="clear" w:pos="284"/>
                <w:tab w:val="clear" w:pos="567"/>
              </w:tabs>
              <w:rPr>
                <w:sz w:val="16"/>
              </w:rPr>
            </w:pPr>
          </w:p>
        </w:tc>
        <w:tc>
          <w:tcPr>
            <w:tcW w:w="1340" w:type="dxa"/>
          </w:tcPr>
          <w:p w14:paraId="708A01DD" w14:textId="77777777"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14:paraId="79765D5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CE8B025" w14:textId="77777777" w:rsidR="00744129" w:rsidRPr="006B2793" w:rsidRDefault="00744129" w:rsidP="00744129">
            <w:pPr>
              <w:pStyle w:val="TAL"/>
              <w:tabs>
                <w:tab w:val="clear" w:pos="284"/>
                <w:tab w:val="clear" w:pos="567"/>
              </w:tabs>
              <w:rPr>
                <w:sz w:val="16"/>
              </w:rPr>
            </w:pPr>
          </w:p>
        </w:tc>
      </w:tr>
      <w:tr w:rsidR="00744129" w:rsidRPr="00200359" w14:paraId="0453EAD0" w14:textId="77777777" w:rsidTr="00744129">
        <w:tc>
          <w:tcPr>
            <w:tcW w:w="675" w:type="dxa"/>
          </w:tcPr>
          <w:p w14:paraId="2A71A54B"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4DEF28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191231</w:t>
            </w:r>
          </w:p>
        </w:tc>
        <w:tc>
          <w:tcPr>
            <w:tcW w:w="948" w:type="dxa"/>
          </w:tcPr>
          <w:p w14:paraId="580A2AE9"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191D03A4" w14:textId="77777777" w:rsidR="00744129" w:rsidRPr="006B2793" w:rsidRDefault="00744129" w:rsidP="00744129">
            <w:pPr>
              <w:pStyle w:val="TAL"/>
              <w:tabs>
                <w:tab w:val="clear" w:pos="284"/>
                <w:tab w:val="clear" w:pos="567"/>
              </w:tabs>
              <w:rPr>
                <w:sz w:val="16"/>
              </w:rPr>
            </w:pPr>
            <w:r w:rsidRPr="006B2793">
              <w:rPr>
                <w:sz w:val="16"/>
              </w:rPr>
              <w:t>Principles for SA WG2 Rel-17 prioritization</w:t>
            </w:r>
          </w:p>
        </w:tc>
        <w:tc>
          <w:tcPr>
            <w:tcW w:w="1519" w:type="dxa"/>
          </w:tcPr>
          <w:p w14:paraId="092159A3" w14:textId="77777777" w:rsidR="00744129" w:rsidRPr="006B2793" w:rsidRDefault="00744129" w:rsidP="00744129">
            <w:pPr>
              <w:pStyle w:val="TAL"/>
              <w:tabs>
                <w:tab w:val="clear" w:pos="284"/>
                <w:tab w:val="clear" w:pos="567"/>
              </w:tabs>
              <w:rPr>
                <w:sz w:val="16"/>
              </w:rPr>
            </w:pPr>
            <w:r w:rsidRPr="006B2793">
              <w:rPr>
                <w:sz w:val="16"/>
              </w:rPr>
              <w:t>Samsung R&amp;D Institute UK</w:t>
            </w:r>
          </w:p>
        </w:tc>
        <w:tc>
          <w:tcPr>
            <w:tcW w:w="1212" w:type="dxa"/>
          </w:tcPr>
          <w:p w14:paraId="5F78786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AF545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04285E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318175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E44E47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3FE5CDE"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03D8B4F" w14:textId="77777777" w:rsidR="00744129" w:rsidRPr="006B2793" w:rsidRDefault="00744129" w:rsidP="00744129">
            <w:pPr>
              <w:pStyle w:val="TAL"/>
              <w:tabs>
                <w:tab w:val="clear" w:pos="284"/>
                <w:tab w:val="clear" w:pos="567"/>
              </w:tabs>
              <w:rPr>
                <w:sz w:val="16"/>
              </w:rPr>
            </w:pPr>
          </w:p>
        </w:tc>
        <w:tc>
          <w:tcPr>
            <w:tcW w:w="1340" w:type="dxa"/>
          </w:tcPr>
          <w:p w14:paraId="34164DA9" w14:textId="77777777" w:rsidR="00744129" w:rsidRPr="006B2793" w:rsidRDefault="00744129" w:rsidP="00744129">
            <w:pPr>
              <w:pStyle w:val="TAL"/>
              <w:tabs>
                <w:tab w:val="clear" w:pos="284"/>
                <w:tab w:val="clear" w:pos="567"/>
              </w:tabs>
              <w:rPr>
                <w:sz w:val="16"/>
              </w:rPr>
            </w:pPr>
            <w:r w:rsidRPr="006B2793">
              <w:rPr>
                <w:sz w:val="16"/>
              </w:rPr>
              <w:t>General/timeline. Noted</w:t>
            </w:r>
          </w:p>
        </w:tc>
        <w:tc>
          <w:tcPr>
            <w:tcW w:w="986" w:type="dxa"/>
          </w:tcPr>
          <w:p w14:paraId="56AE1ED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0E10A45" w14:textId="77777777" w:rsidR="00744129" w:rsidRPr="006B2793" w:rsidRDefault="00744129" w:rsidP="00744129">
            <w:pPr>
              <w:pStyle w:val="TAL"/>
              <w:tabs>
                <w:tab w:val="clear" w:pos="284"/>
                <w:tab w:val="clear" w:pos="567"/>
              </w:tabs>
              <w:rPr>
                <w:sz w:val="16"/>
              </w:rPr>
            </w:pPr>
          </w:p>
        </w:tc>
      </w:tr>
      <w:tr w:rsidR="00744129" w:rsidRPr="00200359" w14:paraId="62EA169F" w14:textId="77777777" w:rsidTr="00744129">
        <w:tc>
          <w:tcPr>
            <w:tcW w:w="675" w:type="dxa"/>
          </w:tcPr>
          <w:p w14:paraId="2263D6DA"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B361FE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191241</w:t>
            </w:r>
          </w:p>
        </w:tc>
        <w:tc>
          <w:tcPr>
            <w:tcW w:w="948" w:type="dxa"/>
          </w:tcPr>
          <w:p w14:paraId="16725E99"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3CA3D54B" w14:textId="77777777" w:rsidR="00744129" w:rsidRPr="006B2793" w:rsidRDefault="00744129" w:rsidP="00744129">
            <w:pPr>
              <w:pStyle w:val="TAL"/>
              <w:tabs>
                <w:tab w:val="clear" w:pos="284"/>
                <w:tab w:val="clear" w:pos="567"/>
              </w:tabs>
              <w:rPr>
                <w:sz w:val="16"/>
              </w:rPr>
            </w:pPr>
            <w:r w:rsidRPr="006B2793">
              <w:rPr>
                <w:sz w:val="16"/>
              </w:rPr>
              <w:t>Consideration for SA WG2 Rel-17 Prioritization</w:t>
            </w:r>
          </w:p>
        </w:tc>
        <w:tc>
          <w:tcPr>
            <w:tcW w:w="1519" w:type="dxa"/>
          </w:tcPr>
          <w:p w14:paraId="743A838C" w14:textId="77777777" w:rsidR="00744129" w:rsidRPr="006B2793" w:rsidRDefault="00744129" w:rsidP="00744129">
            <w:pPr>
              <w:pStyle w:val="TAL"/>
              <w:tabs>
                <w:tab w:val="clear" w:pos="284"/>
                <w:tab w:val="clear" w:pos="567"/>
              </w:tabs>
              <w:rPr>
                <w:sz w:val="16"/>
              </w:rPr>
            </w:pPr>
            <w:r w:rsidRPr="006B2793">
              <w:rPr>
                <w:sz w:val="16"/>
              </w:rPr>
              <w:t>Futurewei Technologies</w:t>
            </w:r>
          </w:p>
        </w:tc>
        <w:tc>
          <w:tcPr>
            <w:tcW w:w="1212" w:type="dxa"/>
          </w:tcPr>
          <w:p w14:paraId="03D581E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0E45D7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3E392E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C88540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50B964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8905166"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38F6D5B" w14:textId="77777777" w:rsidR="00744129" w:rsidRPr="006B2793" w:rsidRDefault="00744129" w:rsidP="00744129">
            <w:pPr>
              <w:pStyle w:val="TAL"/>
              <w:tabs>
                <w:tab w:val="clear" w:pos="284"/>
                <w:tab w:val="clear" w:pos="567"/>
              </w:tabs>
              <w:rPr>
                <w:sz w:val="16"/>
              </w:rPr>
            </w:pPr>
          </w:p>
        </w:tc>
        <w:tc>
          <w:tcPr>
            <w:tcW w:w="1340" w:type="dxa"/>
          </w:tcPr>
          <w:p w14:paraId="5062F17B" w14:textId="77777777"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14:paraId="7ED6E913"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15B8859A" w14:textId="77777777" w:rsidR="00744129" w:rsidRPr="006B2793" w:rsidRDefault="00744129" w:rsidP="00744129">
            <w:pPr>
              <w:pStyle w:val="TAL"/>
              <w:tabs>
                <w:tab w:val="clear" w:pos="284"/>
                <w:tab w:val="clear" w:pos="567"/>
              </w:tabs>
              <w:rPr>
                <w:sz w:val="16"/>
              </w:rPr>
            </w:pPr>
          </w:p>
        </w:tc>
      </w:tr>
      <w:tr w:rsidR="00744129" w:rsidRPr="00200359" w14:paraId="121E730A" w14:textId="77777777" w:rsidTr="00744129">
        <w:tc>
          <w:tcPr>
            <w:tcW w:w="675" w:type="dxa"/>
          </w:tcPr>
          <w:p w14:paraId="4972BC0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1A3884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191116</w:t>
            </w:r>
          </w:p>
        </w:tc>
        <w:tc>
          <w:tcPr>
            <w:tcW w:w="948" w:type="dxa"/>
          </w:tcPr>
          <w:p w14:paraId="09B090D9"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55B18203" w14:textId="77777777" w:rsidR="00744129" w:rsidRPr="006B2793" w:rsidRDefault="00744129" w:rsidP="00744129">
            <w:pPr>
              <w:pStyle w:val="TAL"/>
              <w:tabs>
                <w:tab w:val="clear" w:pos="284"/>
                <w:tab w:val="clear" w:pos="567"/>
              </w:tabs>
              <w:rPr>
                <w:sz w:val="16"/>
              </w:rPr>
            </w:pPr>
            <w:r w:rsidRPr="006B2793">
              <w:rPr>
                <w:sz w:val="16"/>
              </w:rPr>
              <w:t>Support for Public Safety Needs in Rel17</w:t>
            </w:r>
          </w:p>
        </w:tc>
        <w:tc>
          <w:tcPr>
            <w:tcW w:w="1519" w:type="dxa"/>
          </w:tcPr>
          <w:p w14:paraId="15D59B3D" w14:textId="77777777" w:rsidR="00744129" w:rsidRPr="006B2793" w:rsidRDefault="00744129" w:rsidP="00744129">
            <w:pPr>
              <w:pStyle w:val="TAL"/>
              <w:tabs>
                <w:tab w:val="clear" w:pos="284"/>
                <w:tab w:val="clear" w:pos="567"/>
              </w:tabs>
              <w:rPr>
                <w:sz w:val="16"/>
              </w:rPr>
            </w:pPr>
            <w:r w:rsidRPr="006B2793">
              <w:rPr>
                <w:sz w:val="16"/>
              </w:rPr>
              <w:t>FirstNet, AT&amp;T, SyncTechno Inc., UK HO, French MoI , Nkom</w:t>
            </w:r>
          </w:p>
        </w:tc>
        <w:tc>
          <w:tcPr>
            <w:tcW w:w="1212" w:type="dxa"/>
          </w:tcPr>
          <w:p w14:paraId="3EB1271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D354C1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0B5B53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5F5360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257B2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7F1BF16"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03C92DE" w14:textId="77777777" w:rsidR="00744129" w:rsidRPr="006B2793" w:rsidRDefault="00744129" w:rsidP="00744129">
            <w:pPr>
              <w:pStyle w:val="TAL"/>
              <w:tabs>
                <w:tab w:val="clear" w:pos="284"/>
                <w:tab w:val="clear" w:pos="567"/>
              </w:tabs>
              <w:rPr>
                <w:sz w:val="16"/>
              </w:rPr>
            </w:pPr>
          </w:p>
        </w:tc>
        <w:tc>
          <w:tcPr>
            <w:tcW w:w="1340" w:type="dxa"/>
          </w:tcPr>
          <w:p w14:paraId="5EDB53B8" w14:textId="77777777"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14:paraId="1F27AA77"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FC34AEE" w14:textId="77777777" w:rsidR="00744129" w:rsidRPr="006B2793" w:rsidRDefault="00744129" w:rsidP="00744129">
            <w:pPr>
              <w:pStyle w:val="TAL"/>
              <w:tabs>
                <w:tab w:val="clear" w:pos="284"/>
                <w:tab w:val="clear" w:pos="567"/>
              </w:tabs>
              <w:rPr>
                <w:sz w:val="16"/>
              </w:rPr>
            </w:pPr>
          </w:p>
        </w:tc>
      </w:tr>
      <w:tr w:rsidR="00744129" w:rsidRPr="00200359" w14:paraId="507A51F2" w14:textId="77777777" w:rsidTr="00744129">
        <w:tc>
          <w:tcPr>
            <w:tcW w:w="675" w:type="dxa"/>
          </w:tcPr>
          <w:p w14:paraId="353013A9"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06F09B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190986</w:t>
            </w:r>
          </w:p>
        </w:tc>
        <w:tc>
          <w:tcPr>
            <w:tcW w:w="948" w:type="dxa"/>
          </w:tcPr>
          <w:p w14:paraId="0ED5A594"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353DD34B" w14:textId="77777777" w:rsidR="00744129" w:rsidRPr="006B2793" w:rsidRDefault="00744129" w:rsidP="00744129">
            <w:pPr>
              <w:pStyle w:val="TAL"/>
              <w:tabs>
                <w:tab w:val="clear" w:pos="284"/>
                <w:tab w:val="clear" w:pos="567"/>
              </w:tabs>
              <w:rPr>
                <w:sz w:val="16"/>
              </w:rPr>
            </w:pPr>
            <w:r w:rsidRPr="006B2793">
              <w:rPr>
                <w:sz w:val="16"/>
              </w:rPr>
              <w:t>OTT delivery of Linear, live and on-demand PUBLIC SERVICE MEDIA content</w:t>
            </w:r>
          </w:p>
        </w:tc>
        <w:tc>
          <w:tcPr>
            <w:tcW w:w="1519" w:type="dxa"/>
          </w:tcPr>
          <w:p w14:paraId="1FDFA463" w14:textId="77777777" w:rsidR="00744129" w:rsidRPr="006B2793" w:rsidRDefault="00744129" w:rsidP="00744129">
            <w:pPr>
              <w:pStyle w:val="TAL"/>
              <w:tabs>
                <w:tab w:val="clear" w:pos="284"/>
                <w:tab w:val="clear" w:pos="567"/>
              </w:tabs>
              <w:rPr>
                <w:sz w:val="16"/>
              </w:rPr>
            </w:pPr>
            <w:r w:rsidRPr="006B2793">
              <w:rPr>
                <w:sz w:val="16"/>
              </w:rPr>
              <w:t>EBU</w:t>
            </w:r>
          </w:p>
        </w:tc>
        <w:tc>
          <w:tcPr>
            <w:tcW w:w="1212" w:type="dxa"/>
          </w:tcPr>
          <w:p w14:paraId="61B2300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BE929A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AEFAC7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7B8C91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07727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3BF036A" w14:textId="77777777" w:rsidR="00744129" w:rsidRPr="006B2793" w:rsidRDefault="00744129" w:rsidP="00744129">
            <w:pPr>
              <w:pStyle w:val="TAL"/>
              <w:tabs>
                <w:tab w:val="clear" w:pos="284"/>
                <w:tab w:val="clear" w:pos="567"/>
              </w:tabs>
              <w:rPr>
                <w:sz w:val="16"/>
              </w:rPr>
            </w:pPr>
          </w:p>
        </w:tc>
        <w:tc>
          <w:tcPr>
            <w:tcW w:w="2038" w:type="dxa"/>
          </w:tcPr>
          <w:p w14:paraId="01F2DEBD" w14:textId="77777777" w:rsidR="00744129" w:rsidRPr="006B2793" w:rsidRDefault="00744129" w:rsidP="00744129">
            <w:pPr>
              <w:pStyle w:val="TAL"/>
              <w:tabs>
                <w:tab w:val="clear" w:pos="284"/>
                <w:tab w:val="clear" w:pos="567"/>
              </w:tabs>
              <w:rPr>
                <w:sz w:val="16"/>
              </w:rPr>
            </w:pPr>
          </w:p>
        </w:tc>
        <w:tc>
          <w:tcPr>
            <w:tcW w:w="1340" w:type="dxa"/>
          </w:tcPr>
          <w:p w14:paraId="5D57BB6B" w14:textId="77777777"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14:paraId="09BDF203"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56FA040D" w14:textId="77777777" w:rsidR="00744129" w:rsidRPr="006B2793" w:rsidRDefault="00744129" w:rsidP="00744129">
            <w:pPr>
              <w:pStyle w:val="TAL"/>
              <w:tabs>
                <w:tab w:val="clear" w:pos="284"/>
                <w:tab w:val="clear" w:pos="567"/>
              </w:tabs>
              <w:rPr>
                <w:sz w:val="16"/>
              </w:rPr>
            </w:pPr>
          </w:p>
        </w:tc>
      </w:tr>
      <w:tr w:rsidR="00744129" w:rsidRPr="00200359" w14:paraId="5EA48A62" w14:textId="77777777" w:rsidTr="00744129">
        <w:tc>
          <w:tcPr>
            <w:tcW w:w="675" w:type="dxa"/>
          </w:tcPr>
          <w:p w14:paraId="7FA687FA"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2BB849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191238</w:t>
            </w:r>
          </w:p>
        </w:tc>
        <w:tc>
          <w:tcPr>
            <w:tcW w:w="948" w:type="dxa"/>
          </w:tcPr>
          <w:p w14:paraId="5ED9AD87"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5FE301BD" w14:textId="77777777" w:rsidR="00744129" w:rsidRPr="006B2793" w:rsidRDefault="00744129" w:rsidP="00744129">
            <w:pPr>
              <w:pStyle w:val="TAL"/>
              <w:tabs>
                <w:tab w:val="clear" w:pos="284"/>
                <w:tab w:val="clear" w:pos="567"/>
              </w:tabs>
              <w:rPr>
                <w:sz w:val="16"/>
              </w:rPr>
            </w:pPr>
            <w:r w:rsidRPr="006B2793">
              <w:rPr>
                <w:sz w:val="16"/>
              </w:rPr>
              <w:t>Proposed way forward on the EnTV for the 5MBS</w:t>
            </w:r>
          </w:p>
        </w:tc>
        <w:tc>
          <w:tcPr>
            <w:tcW w:w="1519" w:type="dxa"/>
          </w:tcPr>
          <w:p w14:paraId="22C68681" w14:textId="77777777" w:rsidR="00744129" w:rsidRPr="006B2793" w:rsidRDefault="00744129" w:rsidP="00744129">
            <w:pPr>
              <w:pStyle w:val="TAL"/>
              <w:tabs>
                <w:tab w:val="clear" w:pos="284"/>
                <w:tab w:val="clear" w:pos="567"/>
              </w:tabs>
              <w:rPr>
                <w:sz w:val="16"/>
              </w:rPr>
            </w:pPr>
            <w:r w:rsidRPr="006B2793">
              <w:rPr>
                <w:sz w:val="16"/>
              </w:rPr>
              <w:t>ABS, Qualcomm, ZTE</w:t>
            </w:r>
          </w:p>
        </w:tc>
        <w:tc>
          <w:tcPr>
            <w:tcW w:w="1212" w:type="dxa"/>
          </w:tcPr>
          <w:p w14:paraId="3522CA5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2B976C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00D62F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C9B697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28CC5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5334F71"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C7B59DF" w14:textId="77777777" w:rsidR="00744129" w:rsidRPr="006B2793" w:rsidRDefault="00744129" w:rsidP="00744129">
            <w:pPr>
              <w:pStyle w:val="TAL"/>
              <w:tabs>
                <w:tab w:val="clear" w:pos="284"/>
                <w:tab w:val="clear" w:pos="567"/>
              </w:tabs>
              <w:rPr>
                <w:sz w:val="16"/>
              </w:rPr>
            </w:pPr>
          </w:p>
        </w:tc>
        <w:tc>
          <w:tcPr>
            <w:tcW w:w="1340" w:type="dxa"/>
          </w:tcPr>
          <w:p w14:paraId="5333B1B7" w14:textId="77777777" w:rsidR="00744129" w:rsidRPr="006B2793" w:rsidRDefault="00744129" w:rsidP="00744129">
            <w:pPr>
              <w:pStyle w:val="TAL"/>
              <w:tabs>
                <w:tab w:val="clear" w:pos="284"/>
                <w:tab w:val="clear" w:pos="567"/>
              </w:tabs>
              <w:rPr>
                <w:sz w:val="16"/>
              </w:rPr>
            </w:pPr>
            <w:r w:rsidRPr="006B2793">
              <w:rPr>
                <w:sz w:val="16"/>
              </w:rPr>
              <w:t>Feature specific. Noted</w:t>
            </w:r>
          </w:p>
        </w:tc>
        <w:tc>
          <w:tcPr>
            <w:tcW w:w="986" w:type="dxa"/>
          </w:tcPr>
          <w:p w14:paraId="013598B8"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0307927" w14:textId="77777777" w:rsidR="00744129" w:rsidRPr="006B2793" w:rsidRDefault="00744129" w:rsidP="00744129">
            <w:pPr>
              <w:pStyle w:val="TAL"/>
              <w:tabs>
                <w:tab w:val="clear" w:pos="284"/>
                <w:tab w:val="clear" w:pos="567"/>
              </w:tabs>
              <w:rPr>
                <w:sz w:val="16"/>
              </w:rPr>
            </w:pPr>
          </w:p>
        </w:tc>
      </w:tr>
      <w:tr w:rsidR="00744129" w:rsidRPr="00200359" w14:paraId="6308F3D2" w14:textId="77777777" w:rsidTr="00744129">
        <w:tc>
          <w:tcPr>
            <w:tcW w:w="675" w:type="dxa"/>
          </w:tcPr>
          <w:p w14:paraId="695DC64C"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D8D4D3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191297</w:t>
            </w:r>
          </w:p>
        </w:tc>
        <w:tc>
          <w:tcPr>
            <w:tcW w:w="948" w:type="dxa"/>
          </w:tcPr>
          <w:p w14:paraId="40D91220"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62991DDB" w14:textId="77777777" w:rsidR="00744129" w:rsidRPr="006B2793" w:rsidRDefault="00744129" w:rsidP="00744129">
            <w:pPr>
              <w:pStyle w:val="TAL"/>
              <w:tabs>
                <w:tab w:val="clear" w:pos="284"/>
                <w:tab w:val="clear" w:pos="567"/>
              </w:tabs>
              <w:rPr>
                <w:sz w:val="16"/>
              </w:rPr>
            </w:pPr>
            <w:r w:rsidRPr="006B2793">
              <w:rPr>
                <w:sz w:val="16"/>
              </w:rPr>
              <w:t>Way forward for WWC</w:t>
            </w:r>
          </w:p>
        </w:tc>
        <w:tc>
          <w:tcPr>
            <w:tcW w:w="1519" w:type="dxa"/>
          </w:tcPr>
          <w:p w14:paraId="271B384C" w14:textId="77777777" w:rsidR="00744129" w:rsidRPr="006B2793" w:rsidRDefault="00744129" w:rsidP="00744129">
            <w:pPr>
              <w:pStyle w:val="TAL"/>
              <w:tabs>
                <w:tab w:val="clear" w:pos="284"/>
                <w:tab w:val="clear" w:pos="567"/>
              </w:tabs>
              <w:rPr>
                <w:sz w:val="16"/>
              </w:rPr>
            </w:pPr>
            <w:r w:rsidRPr="006B2793">
              <w:rPr>
                <w:sz w:val="16"/>
              </w:rPr>
              <w:t>Broadcom, Apple</w:t>
            </w:r>
          </w:p>
        </w:tc>
        <w:tc>
          <w:tcPr>
            <w:tcW w:w="1212" w:type="dxa"/>
          </w:tcPr>
          <w:p w14:paraId="5A4B780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C47814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E373C2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80ADF2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41FF6A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945EE1D" w14:textId="77777777" w:rsidR="00744129" w:rsidRPr="006B2793" w:rsidRDefault="00744129" w:rsidP="00744129">
            <w:pPr>
              <w:pStyle w:val="TAL"/>
              <w:tabs>
                <w:tab w:val="clear" w:pos="284"/>
                <w:tab w:val="clear" w:pos="567"/>
              </w:tabs>
              <w:rPr>
                <w:sz w:val="16"/>
              </w:rPr>
            </w:pPr>
          </w:p>
        </w:tc>
        <w:tc>
          <w:tcPr>
            <w:tcW w:w="2038" w:type="dxa"/>
          </w:tcPr>
          <w:p w14:paraId="2ACC7DAB" w14:textId="77777777" w:rsidR="00744129" w:rsidRPr="006B2793" w:rsidRDefault="00744129" w:rsidP="00744129">
            <w:pPr>
              <w:pStyle w:val="TAL"/>
              <w:tabs>
                <w:tab w:val="clear" w:pos="284"/>
                <w:tab w:val="clear" w:pos="567"/>
              </w:tabs>
              <w:rPr>
                <w:sz w:val="16"/>
              </w:rPr>
            </w:pPr>
          </w:p>
        </w:tc>
        <w:tc>
          <w:tcPr>
            <w:tcW w:w="1340" w:type="dxa"/>
          </w:tcPr>
          <w:p w14:paraId="01FDC644"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7FABDA9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EECF1E6" w14:textId="77777777" w:rsidR="00744129" w:rsidRPr="006B2793" w:rsidRDefault="00744129" w:rsidP="00744129">
            <w:pPr>
              <w:pStyle w:val="TAL"/>
              <w:tabs>
                <w:tab w:val="clear" w:pos="284"/>
                <w:tab w:val="clear" w:pos="567"/>
              </w:tabs>
              <w:rPr>
                <w:sz w:val="16"/>
              </w:rPr>
            </w:pPr>
          </w:p>
        </w:tc>
      </w:tr>
      <w:tr w:rsidR="00744129" w:rsidRPr="00200359" w14:paraId="379CA10B" w14:textId="77777777" w:rsidTr="00744129">
        <w:tc>
          <w:tcPr>
            <w:tcW w:w="675" w:type="dxa"/>
          </w:tcPr>
          <w:p w14:paraId="697EB57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D03E7C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191201</w:t>
            </w:r>
          </w:p>
        </w:tc>
        <w:tc>
          <w:tcPr>
            <w:tcW w:w="948" w:type="dxa"/>
          </w:tcPr>
          <w:p w14:paraId="59DF7F74"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6E296DE3" w14:textId="77777777" w:rsidR="00744129" w:rsidRPr="006B2793" w:rsidRDefault="00744129" w:rsidP="00744129">
            <w:pPr>
              <w:pStyle w:val="TAL"/>
              <w:tabs>
                <w:tab w:val="clear" w:pos="284"/>
                <w:tab w:val="clear" w:pos="567"/>
              </w:tabs>
              <w:rPr>
                <w:sz w:val="16"/>
              </w:rPr>
            </w:pPr>
            <w:r w:rsidRPr="006B2793">
              <w:rPr>
                <w:sz w:val="16"/>
              </w:rPr>
              <w:t>Potential Rel-17 SA5 OAM work</w:t>
            </w:r>
          </w:p>
        </w:tc>
        <w:tc>
          <w:tcPr>
            <w:tcW w:w="1519" w:type="dxa"/>
          </w:tcPr>
          <w:p w14:paraId="46699B1F" w14:textId="77777777" w:rsidR="00744129" w:rsidRPr="006B2793" w:rsidRDefault="00744129" w:rsidP="00744129">
            <w:pPr>
              <w:pStyle w:val="TAL"/>
              <w:tabs>
                <w:tab w:val="clear" w:pos="284"/>
                <w:tab w:val="clear" w:pos="567"/>
              </w:tabs>
              <w:rPr>
                <w:sz w:val="16"/>
              </w:rPr>
            </w:pPr>
            <w:r w:rsidRPr="006B2793">
              <w:rPr>
                <w:sz w:val="16"/>
              </w:rPr>
              <w:t>SA WG5 Vice Chairman</w:t>
            </w:r>
          </w:p>
        </w:tc>
        <w:tc>
          <w:tcPr>
            <w:tcW w:w="1212" w:type="dxa"/>
          </w:tcPr>
          <w:p w14:paraId="5C70BF4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C6666B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F7FAAF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FCD8A0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B3554B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800857D" w14:textId="77777777" w:rsidR="00744129" w:rsidRPr="006B2793" w:rsidRDefault="00744129" w:rsidP="00744129">
            <w:pPr>
              <w:pStyle w:val="TAL"/>
              <w:tabs>
                <w:tab w:val="clear" w:pos="284"/>
                <w:tab w:val="clear" w:pos="567"/>
              </w:tabs>
              <w:rPr>
                <w:sz w:val="16"/>
              </w:rPr>
            </w:pPr>
          </w:p>
        </w:tc>
        <w:tc>
          <w:tcPr>
            <w:tcW w:w="2038" w:type="dxa"/>
          </w:tcPr>
          <w:p w14:paraId="770DFA67" w14:textId="77777777" w:rsidR="00744129" w:rsidRPr="006B2793" w:rsidRDefault="00744129" w:rsidP="00744129">
            <w:pPr>
              <w:pStyle w:val="TAL"/>
              <w:tabs>
                <w:tab w:val="clear" w:pos="284"/>
                <w:tab w:val="clear" w:pos="567"/>
              </w:tabs>
              <w:rPr>
                <w:sz w:val="16"/>
              </w:rPr>
            </w:pPr>
          </w:p>
        </w:tc>
        <w:tc>
          <w:tcPr>
            <w:tcW w:w="1340" w:type="dxa"/>
          </w:tcPr>
          <w:p w14:paraId="6E4C3421" w14:textId="77777777" w:rsidR="00744129" w:rsidRPr="006B2793" w:rsidRDefault="00744129" w:rsidP="00744129">
            <w:pPr>
              <w:pStyle w:val="TAL"/>
              <w:tabs>
                <w:tab w:val="clear" w:pos="284"/>
                <w:tab w:val="clear" w:pos="567"/>
              </w:tabs>
              <w:rPr>
                <w:sz w:val="16"/>
              </w:rPr>
            </w:pPr>
            <w:r w:rsidRPr="006B2793">
              <w:rPr>
                <w:sz w:val="16"/>
              </w:rPr>
              <w:t>SA WG5 specific. Noted</w:t>
            </w:r>
          </w:p>
        </w:tc>
        <w:tc>
          <w:tcPr>
            <w:tcW w:w="986" w:type="dxa"/>
          </w:tcPr>
          <w:p w14:paraId="7C78D9C9"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347E157" w14:textId="77777777" w:rsidR="00744129" w:rsidRPr="006B2793" w:rsidRDefault="00744129" w:rsidP="00744129">
            <w:pPr>
              <w:pStyle w:val="TAL"/>
              <w:tabs>
                <w:tab w:val="clear" w:pos="284"/>
                <w:tab w:val="clear" w:pos="567"/>
              </w:tabs>
              <w:rPr>
                <w:sz w:val="16"/>
              </w:rPr>
            </w:pPr>
          </w:p>
        </w:tc>
      </w:tr>
      <w:tr w:rsidR="00744129" w:rsidRPr="00200359" w14:paraId="1AC4F91E" w14:textId="77777777" w:rsidTr="00744129">
        <w:tc>
          <w:tcPr>
            <w:tcW w:w="675" w:type="dxa"/>
          </w:tcPr>
          <w:p w14:paraId="0EDB060E"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383FF8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191307</w:t>
            </w:r>
          </w:p>
        </w:tc>
        <w:tc>
          <w:tcPr>
            <w:tcW w:w="948" w:type="dxa"/>
          </w:tcPr>
          <w:p w14:paraId="79EDEF72"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3807E4B9" w14:textId="77777777"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14:paraId="21DE4DDF" w14:textId="77777777"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14:paraId="685E347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10560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AC15AB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6C1978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BDE660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DFC70BC" w14:textId="77777777" w:rsidR="00744129" w:rsidRPr="006B2793" w:rsidRDefault="00744129" w:rsidP="00744129">
            <w:pPr>
              <w:pStyle w:val="TAL"/>
              <w:tabs>
                <w:tab w:val="clear" w:pos="284"/>
                <w:tab w:val="clear" w:pos="567"/>
              </w:tabs>
              <w:rPr>
                <w:sz w:val="16"/>
              </w:rPr>
            </w:pPr>
          </w:p>
        </w:tc>
        <w:tc>
          <w:tcPr>
            <w:tcW w:w="2038" w:type="dxa"/>
          </w:tcPr>
          <w:p w14:paraId="187DA880" w14:textId="77777777" w:rsidR="00744129" w:rsidRPr="006B2793" w:rsidRDefault="00744129" w:rsidP="00744129">
            <w:pPr>
              <w:pStyle w:val="TAL"/>
              <w:tabs>
                <w:tab w:val="clear" w:pos="284"/>
                <w:tab w:val="clear" w:pos="567"/>
              </w:tabs>
              <w:rPr>
                <w:sz w:val="16"/>
              </w:rPr>
            </w:pPr>
          </w:p>
        </w:tc>
        <w:tc>
          <w:tcPr>
            <w:tcW w:w="1340" w:type="dxa"/>
          </w:tcPr>
          <w:p w14:paraId="27B605ED" w14:textId="77777777" w:rsidR="00744129" w:rsidRPr="006B2793" w:rsidRDefault="00744129" w:rsidP="00744129">
            <w:pPr>
              <w:pStyle w:val="TAL"/>
              <w:tabs>
                <w:tab w:val="clear" w:pos="284"/>
                <w:tab w:val="clear" w:pos="567"/>
              </w:tabs>
              <w:rPr>
                <w:sz w:val="16"/>
              </w:rPr>
            </w:pPr>
            <w:r w:rsidRPr="006B2793">
              <w:rPr>
                <w:sz w:val="16"/>
              </w:rPr>
              <w:t>Revised to SP-191334.</w:t>
            </w:r>
          </w:p>
        </w:tc>
        <w:tc>
          <w:tcPr>
            <w:tcW w:w="986" w:type="dxa"/>
          </w:tcPr>
          <w:p w14:paraId="0D0E1D42"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1851D6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191334</w:t>
            </w:r>
          </w:p>
        </w:tc>
      </w:tr>
      <w:tr w:rsidR="00744129" w:rsidRPr="00200359" w14:paraId="49441904" w14:textId="77777777" w:rsidTr="00744129">
        <w:tc>
          <w:tcPr>
            <w:tcW w:w="675" w:type="dxa"/>
          </w:tcPr>
          <w:p w14:paraId="1195B68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787856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191334</w:t>
            </w:r>
          </w:p>
        </w:tc>
        <w:tc>
          <w:tcPr>
            <w:tcW w:w="948" w:type="dxa"/>
          </w:tcPr>
          <w:p w14:paraId="65166529"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2733C970" w14:textId="77777777"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14:paraId="08C3849D" w14:textId="77777777"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14:paraId="4FC333F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EADFFD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43BFAB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C0F5AF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421669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0694C75" w14:textId="77777777" w:rsidR="00744129" w:rsidRPr="006B2793" w:rsidRDefault="00744129" w:rsidP="00744129">
            <w:pPr>
              <w:pStyle w:val="TAL"/>
              <w:tabs>
                <w:tab w:val="clear" w:pos="284"/>
                <w:tab w:val="clear" w:pos="567"/>
              </w:tabs>
              <w:rPr>
                <w:sz w:val="16"/>
              </w:rPr>
            </w:pPr>
          </w:p>
        </w:tc>
        <w:tc>
          <w:tcPr>
            <w:tcW w:w="2038" w:type="dxa"/>
          </w:tcPr>
          <w:p w14:paraId="32A6CE51" w14:textId="77777777" w:rsidR="00744129" w:rsidRPr="006B2793" w:rsidRDefault="00744129" w:rsidP="00744129">
            <w:pPr>
              <w:pStyle w:val="TAL"/>
              <w:tabs>
                <w:tab w:val="clear" w:pos="284"/>
                <w:tab w:val="clear" w:pos="567"/>
              </w:tabs>
              <w:rPr>
                <w:sz w:val="16"/>
              </w:rPr>
            </w:pPr>
          </w:p>
        </w:tc>
        <w:tc>
          <w:tcPr>
            <w:tcW w:w="1340" w:type="dxa"/>
          </w:tcPr>
          <w:p w14:paraId="4445BA8A" w14:textId="77777777" w:rsidR="00744129" w:rsidRPr="006B2793" w:rsidRDefault="00744129" w:rsidP="00744129">
            <w:pPr>
              <w:pStyle w:val="TAL"/>
              <w:tabs>
                <w:tab w:val="clear" w:pos="284"/>
                <w:tab w:val="clear" w:pos="567"/>
              </w:tabs>
              <w:rPr>
                <w:sz w:val="16"/>
              </w:rPr>
            </w:pPr>
            <w:r w:rsidRPr="006B2793">
              <w:rPr>
                <w:sz w:val="16"/>
              </w:rPr>
              <w:t>Revision of SP-191307. Revised to SP-191342.</w:t>
            </w:r>
          </w:p>
        </w:tc>
        <w:tc>
          <w:tcPr>
            <w:tcW w:w="986" w:type="dxa"/>
          </w:tcPr>
          <w:p w14:paraId="4212140D"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A98215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191342</w:t>
            </w:r>
          </w:p>
        </w:tc>
      </w:tr>
      <w:tr w:rsidR="00744129" w:rsidRPr="00200359" w14:paraId="304691D0" w14:textId="77777777" w:rsidTr="00744129">
        <w:tc>
          <w:tcPr>
            <w:tcW w:w="675" w:type="dxa"/>
          </w:tcPr>
          <w:p w14:paraId="54808572" w14:textId="77777777"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14:paraId="618C3BD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191342</w:t>
            </w:r>
          </w:p>
        </w:tc>
        <w:tc>
          <w:tcPr>
            <w:tcW w:w="948" w:type="dxa"/>
          </w:tcPr>
          <w:p w14:paraId="5BE036EA"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43A7955C" w14:textId="77777777" w:rsidR="00744129" w:rsidRPr="006B2793" w:rsidRDefault="00744129" w:rsidP="00744129">
            <w:pPr>
              <w:pStyle w:val="TAL"/>
              <w:tabs>
                <w:tab w:val="clear" w:pos="284"/>
                <w:tab w:val="clear" w:pos="567"/>
              </w:tabs>
              <w:rPr>
                <w:sz w:val="16"/>
              </w:rPr>
            </w:pPr>
            <w:r w:rsidRPr="006B2793">
              <w:rPr>
                <w:sz w:val="16"/>
              </w:rPr>
              <w:t>FS_eNS_Ph2 Work Tasks</w:t>
            </w:r>
          </w:p>
        </w:tc>
        <w:tc>
          <w:tcPr>
            <w:tcW w:w="1519" w:type="dxa"/>
          </w:tcPr>
          <w:p w14:paraId="0F19C8E9" w14:textId="77777777"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14:paraId="6B3D47F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FFC1B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6B6D58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F2B872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EC794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1F53C4F" w14:textId="77777777" w:rsidR="00744129" w:rsidRPr="006B2793" w:rsidRDefault="00744129" w:rsidP="00744129">
            <w:pPr>
              <w:pStyle w:val="TAL"/>
              <w:tabs>
                <w:tab w:val="clear" w:pos="284"/>
                <w:tab w:val="clear" w:pos="567"/>
              </w:tabs>
              <w:rPr>
                <w:sz w:val="16"/>
              </w:rPr>
            </w:pPr>
          </w:p>
        </w:tc>
        <w:tc>
          <w:tcPr>
            <w:tcW w:w="2038" w:type="dxa"/>
          </w:tcPr>
          <w:p w14:paraId="78178048" w14:textId="77777777" w:rsidR="00744129" w:rsidRPr="006B2793" w:rsidRDefault="00744129" w:rsidP="00744129">
            <w:pPr>
              <w:pStyle w:val="TAL"/>
              <w:tabs>
                <w:tab w:val="clear" w:pos="284"/>
                <w:tab w:val="clear" w:pos="567"/>
              </w:tabs>
              <w:rPr>
                <w:sz w:val="16"/>
              </w:rPr>
            </w:pPr>
          </w:p>
        </w:tc>
        <w:tc>
          <w:tcPr>
            <w:tcW w:w="1340" w:type="dxa"/>
          </w:tcPr>
          <w:p w14:paraId="38A14557" w14:textId="77777777" w:rsidR="00744129" w:rsidRPr="006B2793" w:rsidRDefault="00744129" w:rsidP="00744129">
            <w:pPr>
              <w:pStyle w:val="TAL"/>
              <w:tabs>
                <w:tab w:val="clear" w:pos="284"/>
                <w:tab w:val="clear" w:pos="567"/>
              </w:tabs>
              <w:rPr>
                <w:sz w:val="16"/>
              </w:rPr>
            </w:pPr>
            <w:r w:rsidRPr="006B2793">
              <w:rPr>
                <w:sz w:val="16"/>
              </w:rPr>
              <w:t>Revision of SP-191334. This was endorsed.</w:t>
            </w:r>
          </w:p>
        </w:tc>
        <w:tc>
          <w:tcPr>
            <w:tcW w:w="986" w:type="dxa"/>
          </w:tcPr>
          <w:p w14:paraId="1DEDE5C3"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4A94246F" w14:textId="77777777" w:rsidR="00744129" w:rsidRPr="006B2793" w:rsidRDefault="00744129" w:rsidP="00744129">
            <w:pPr>
              <w:pStyle w:val="TAL"/>
              <w:tabs>
                <w:tab w:val="clear" w:pos="284"/>
                <w:tab w:val="clear" w:pos="567"/>
              </w:tabs>
              <w:rPr>
                <w:sz w:val="16"/>
              </w:rPr>
            </w:pPr>
          </w:p>
        </w:tc>
      </w:tr>
      <w:tr w:rsidR="00744129" w:rsidRPr="00200359" w14:paraId="3B5DA2AE" w14:textId="77777777" w:rsidTr="00744129">
        <w:tc>
          <w:tcPr>
            <w:tcW w:w="675" w:type="dxa"/>
          </w:tcPr>
          <w:p w14:paraId="1E54AA16"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10DD97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191308</w:t>
            </w:r>
          </w:p>
        </w:tc>
        <w:tc>
          <w:tcPr>
            <w:tcW w:w="948" w:type="dxa"/>
          </w:tcPr>
          <w:p w14:paraId="7B5BC0E1"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0A03691C" w14:textId="77777777" w:rsidR="00744129" w:rsidRPr="006B2793" w:rsidRDefault="00744129" w:rsidP="00744129">
            <w:pPr>
              <w:pStyle w:val="TAL"/>
              <w:tabs>
                <w:tab w:val="clear" w:pos="284"/>
                <w:tab w:val="clear" w:pos="567"/>
              </w:tabs>
              <w:rPr>
                <w:sz w:val="16"/>
              </w:rPr>
            </w:pPr>
            <w:r w:rsidRPr="006B2793">
              <w:rPr>
                <w:sz w:val="16"/>
              </w:rPr>
              <w:t>FS_5G_AIS Work Task</w:t>
            </w:r>
          </w:p>
        </w:tc>
        <w:tc>
          <w:tcPr>
            <w:tcW w:w="1519" w:type="dxa"/>
          </w:tcPr>
          <w:p w14:paraId="3FE403E8" w14:textId="77777777" w:rsidR="00744129" w:rsidRPr="006B2793" w:rsidRDefault="00744129" w:rsidP="00744129">
            <w:pPr>
              <w:pStyle w:val="TAL"/>
              <w:tabs>
                <w:tab w:val="clear" w:pos="284"/>
                <w:tab w:val="clear" w:pos="567"/>
              </w:tabs>
              <w:rPr>
                <w:sz w:val="16"/>
              </w:rPr>
            </w:pPr>
            <w:r w:rsidRPr="006B2793">
              <w:rPr>
                <w:sz w:val="16"/>
              </w:rPr>
              <w:t>Tencent (Rapporteur)</w:t>
            </w:r>
          </w:p>
        </w:tc>
        <w:tc>
          <w:tcPr>
            <w:tcW w:w="1212" w:type="dxa"/>
          </w:tcPr>
          <w:p w14:paraId="29769F9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D63D0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3F0EE9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CFE130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A2C331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CB1648E" w14:textId="77777777" w:rsidR="00744129" w:rsidRPr="006B2793" w:rsidRDefault="00744129" w:rsidP="00744129">
            <w:pPr>
              <w:pStyle w:val="TAL"/>
              <w:tabs>
                <w:tab w:val="clear" w:pos="284"/>
                <w:tab w:val="clear" w:pos="567"/>
              </w:tabs>
              <w:rPr>
                <w:sz w:val="16"/>
              </w:rPr>
            </w:pPr>
          </w:p>
        </w:tc>
        <w:tc>
          <w:tcPr>
            <w:tcW w:w="2038" w:type="dxa"/>
          </w:tcPr>
          <w:p w14:paraId="7C6B7BF1" w14:textId="77777777" w:rsidR="00744129" w:rsidRPr="006B2793" w:rsidRDefault="00744129" w:rsidP="00744129">
            <w:pPr>
              <w:pStyle w:val="TAL"/>
              <w:tabs>
                <w:tab w:val="clear" w:pos="284"/>
                <w:tab w:val="clear" w:pos="567"/>
              </w:tabs>
              <w:rPr>
                <w:sz w:val="16"/>
              </w:rPr>
            </w:pPr>
          </w:p>
        </w:tc>
        <w:tc>
          <w:tcPr>
            <w:tcW w:w="1340" w:type="dxa"/>
          </w:tcPr>
          <w:p w14:paraId="427EBD05" w14:textId="77777777"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14:paraId="13263506"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3BCCD03E" w14:textId="77777777" w:rsidR="00744129" w:rsidRPr="006B2793" w:rsidRDefault="00744129" w:rsidP="00744129">
            <w:pPr>
              <w:pStyle w:val="TAL"/>
              <w:tabs>
                <w:tab w:val="clear" w:pos="284"/>
                <w:tab w:val="clear" w:pos="567"/>
              </w:tabs>
              <w:rPr>
                <w:sz w:val="16"/>
              </w:rPr>
            </w:pPr>
          </w:p>
        </w:tc>
      </w:tr>
      <w:tr w:rsidR="00744129" w:rsidRPr="00200359" w14:paraId="5807DB8A" w14:textId="77777777" w:rsidTr="00744129">
        <w:tc>
          <w:tcPr>
            <w:tcW w:w="675" w:type="dxa"/>
          </w:tcPr>
          <w:p w14:paraId="1236C3FB"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A0934B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191309</w:t>
            </w:r>
          </w:p>
        </w:tc>
        <w:tc>
          <w:tcPr>
            <w:tcW w:w="948" w:type="dxa"/>
          </w:tcPr>
          <w:p w14:paraId="2E377991"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213F6E8B" w14:textId="77777777" w:rsidR="00744129" w:rsidRPr="006B2793" w:rsidRDefault="00744129" w:rsidP="00744129">
            <w:pPr>
              <w:pStyle w:val="TAL"/>
              <w:tabs>
                <w:tab w:val="clear" w:pos="284"/>
                <w:tab w:val="clear" w:pos="567"/>
              </w:tabs>
              <w:rPr>
                <w:sz w:val="16"/>
              </w:rPr>
            </w:pPr>
            <w:r w:rsidRPr="006B2793">
              <w:rPr>
                <w:sz w:val="16"/>
              </w:rPr>
              <w:t>FS_eV2XARC_Ph2 Work Tasks</w:t>
            </w:r>
          </w:p>
        </w:tc>
        <w:tc>
          <w:tcPr>
            <w:tcW w:w="1519" w:type="dxa"/>
          </w:tcPr>
          <w:p w14:paraId="19808D2F" w14:textId="77777777" w:rsidR="00744129" w:rsidRPr="006B2793" w:rsidRDefault="00744129" w:rsidP="00744129">
            <w:pPr>
              <w:pStyle w:val="TAL"/>
              <w:tabs>
                <w:tab w:val="clear" w:pos="284"/>
                <w:tab w:val="clear" w:pos="567"/>
              </w:tabs>
              <w:rPr>
                <w:sz w:val="16"/>
              </w:rPr>
            </w:pPr>
            <w:r w:rsidRPr="006B2793">
              <w:rPr>
                <w:sz w:val="16"/>
              </w:rPr>
              <w:t>LG Electronics (Rapporteur)</w:t>
            </w:r>
          </w:p>
        </w:tc>
        <w:tc>
          <w:tcPr>
            <w:tcW w:w="1212" w:type="dxa"/>
          </w:tcPr>
          <w:p w14:paraId="73B510D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455423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5D8D2A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A151DE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7287E8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78B04FF" w14:textId="77777777" w:rsidR="00744129" w:rsidRPr="006B2793" w:rsidRDefault="00744129" w:rsidP="00744129">
            <w:pPr>
              <w:pStyle w:val="TAL"/>
              <w:tabs>
                <w:tab w:val="clear" w:pos="284"/>
                <w:tab w:val="clear" w:pos="567"/>
              </w:tabs>
              <w:rPr>
                <w:sz w:val="16"/>
              </w:rPr>
            </w:pPr>
          </w:p>
        </w:tc>
        <w:tc>
          <w:tcPr>
            <w:tcW w:w="2038" w:type="dxa"/>
          </w:tcPr>
          <w:p w14:paraId="7B4B5917" w14:textId="77777777" w:rsidR="00744129" w:rsidRPr="006B2793" w:rsidRDefault="00744129" w:rsidP="00744129">
            <w:pPr>
              <w:pStyle w:val="TAL"/>
              <w:tabs>
                <w:tab w:val="clear" w:pos="284"/>
                <w:tab w:val="clear" w:pos="567"/>
              </w:tabs>
              <w:rPr>
                <w:sz w:val="16"/>
              </w:rPr>
            </w:pPr>
          </w:p>
        </w:tc>
        <w:tc>
          <w:tcPr>
            <w:tcW w:w="1340" w:type="dxa"/>
          </w:tcPr>
          <w:p w14:paraId="14A5B8E0" w14:textId="77777777"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14:paraId="34B2240B"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311D9C74" w14:textId="77777777" w:rsidR="00744129" w:rsidRPr="006B2793" w:rsidRDefault="00744129" w:rsidP="00744129">
            <w:pPr>
              <w:pStyle w:val="TAL"/>
              <w:tabs>
                <w:tab w:val="clear" w:pos="284"/>
                <w:tab w:val="clear" w:pos="567"/>
              </w:tabs>
              <w:rPr>
                <w:sz w:val="16"/>
              </w:rPr>
            </w:pPr>
          </w:p>
        </w:tc>
      </w:tr>
      <w:tr w:rsidR="00744129" w:rsidRPr="00200359" w14:paraId="754E6030" w14:textId="77777777" w:rsidTr="00744129">
        <w:tc>
          <w:tcPr>
            <w:tcW w:w="675" w:type="dxa"/>
          </w:tcPr>
          <w:p w14:paraId="407E2F5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3EA561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191310</w:t>
            </w:r>
          </w:p>
        </w:tc>
        <w:tc>
          <w:tcPr>
            <w:tcW w:w="948" w:type="dxa"/>
          </w:tcPr>
          <w:p w14:paraId="0FF5D9D9"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65B3085C" w14:textId="77777777"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14:paraId="2054A9E9" w14:textId="77777777"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14:paraId="6B07061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78288C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5C56EF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23FCB0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45DCE8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DC9B171" w14:textId="77777777" w:rsidR="00744129" w:rsidRPr="006B2793" w:rsidRDefault="00744129" w:rsidP="00744129">
            <w:pPr>
              <w:pStyle w:val="TAL"/>
              <w:tabs>
                <w:tab w:val="clear" w:pos="284"/>
                <w:tab w:val="clear" w:pos="567"/>
              </w:tabs>
              <w:rPr>
                <w:sz w:val="16"/>
              </w:rPr>
            </w:pPr>
          </w:p>
        </w:tc>
        <w:tc>
          <w:tcPr>
            <w:tcW w:w="2038" w:type="dxa"/>
          </w:tcPr>
          <w:p w14:paraId="6DA91B0F" w14:textId="77777777" w:rsidR="00744129" w:rsidRPr="006B2793" w:rsidRDefault="00744129" w:rsidP="00744129">
            <w:pPr>
              <w:pStyle w:val="TAL"/>
              <w:tabs>
                <w:tab w:val="clear" w:pos="284"/>
                <w:tab w:val="clear" w:pos="567"/>
              </w:tabs>
              <w:rPr>
                <w:sz w:val="16"/>
              </w:rPr>
            </w:pPr>
          </w:p>
        </w:tc>
        <w:tc>
          <w:tcPr>
            <w:tcW w:w="1340" w:type="dxa"/>
          </w:tcPr>
          <w:p w14:paraId="0B7FF494" w14:textId="77777777" w:rsidR="00744129" w:rsidRPr="006B2793" w:rsidRDefault="00744129" w:rsidP="00744129">
            <w:pPr>
              <w:pStyle w:val="TAL"/>
              <w:tabs>
                <w:tab w:val="clear" w:pos="284"/>
                <w:tab w:val="clear" w:pos="567"/>
              </w:tabs>
              <w:rPr>
                <w:sz w:val="16"/>
              </w:rPr>
            </w:pPr>
            <w:r w:rsidRPr="006B2793">
              <w:rPr>
                <w:sz w:val="16"/>
              </w:rPr>
              <w:t>Revised to SP-191343.</w:t>
            </w:r>
          </w:p>
        </w:tc>
        <w:tc>
          <w:tcPr>
            <w:tcW w:w="986" w:type="dxa"/>
          </w:tcPr>
          <w:p w14:paraId="46D69B6C"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21546E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191343</w:t>
            </w:r>
          </w:p>
        </w:tc>
      </w:tr>
      <w:tr w:rsidR="00744129" w:rsidRPr="00200359" w14:paraId="6D3BEE72" w14:textId="77777777" w:rsidTr="00744129">
        <w:tc>
          <w:tcPr>
            <w:tcW w:w="675" w:type="dxa"/>
          </w:tcPr>
          <w:p w14:paraId="5ACD01D4"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5CC0D8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191343</w:t>
            </w:r>
          </w:p>
        </w:tc>
        <w:tc>
          <w:tcPr>
            <w:tcW w:w="948" w:type="dxa"/>
          </w:tcPr>
          <w:p w14:paraId="003033B7"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543C9905" w14:textId="77777777"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14:paraId="33C72EBC" w14:textId="77777777"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14:paraId="7B58A2F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27087D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218203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299BBE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ECA241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BD6BC40" w14:textId="77777777" w:rsidR="00744129" w:rsidRPr="006B2793" w:rsidRDefault="00744129" w:rsidP="00744129">
            <w:pPr>
              <w:pStyle w:val="TAL"/>
              <w:tabs>
                <w:tab w:val="clear" w:pos="284"/>
                <w:tab w:val="clear" w:pos="567"/>
              </w:tabs>
              <w:rPr>
                <w:sz w:val="16"/>
              </w:rPr>
            </w:pPr>
          </w:p>
        </w:tc>
        <w:tc>
          <w:tcPr>
            <w:tcW w:w="2038" w:type="dxa"/>
          </w:tcPr>
          <w:p w14:paraId="7800CACC" w14:textId="77777777" w:rsidR="00744129" w:rsidRPr="006B2793" w:rsidRDefault="00744129" w:rsidP="00744129">
            <w:pPr>
              <w:pStyle w:val="TAL"/>
              <w:tabs>
                <w:tab w:val="clear" w:pos="284"/>
                <w:tab w:val="clear" w:pos="567"/>
              </w:tabs>
              <w:rPr>
                <w:sz w:val="16"/>
              </w:rPr>
            </w:pPr>
          </w:p>
        </w:tc>
        <w:tc>
          <w:tcPr>
            <w:tcW w:w="1340" w:type="dxa"/>
          </w:tcPr>
          <w:p w14:paraId="5170F583" w14:textId="77777777" w:rsidR="00744129" w:rsidRPr="006B2793" w:rsidRDefault="00744129" w:rsidP="00744129">
            <w:pPr>
              <w:pStyle w:val="TAL"/>
              <w:tabs>
                <w:tab w:val="clear" w:pos="284"/>
                <w:tab w:val="clear" w:pos="567"/>
              </w:tabs>
              <w:rPr>
                <w:sz w:val="16"/>
              </w:rPr>
            </w:pPr>
            <w:r w:rsidRPr="006B2793">
              <w:rPr>
                <w:sz w:val="16"/>
              </w:rPr>
              <w:t>Revision of SP-191310. Revised to SP-191354.</w:t>
            </w:r>
          </w:p>
        </w:tc>
        <w:tc>
          <w:tcPr>
            <w:tcW w:w="986" w:type="dxa"/>
          </w:tcPr>
          <w:p w14:paraId="758770BD"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67FCEDC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191354</w:t>
            </w:r>
          </w:p>
        </w:tc>
      </w:tr>
      <w:tr w:rsidR="00744129" w:rsidRPr="00200359" w14:paraId="7C118B33" w14:textId="77777777" w:rsidTr="00744129">
        <w:tc>
          <w:tcPr>
            <w:tcW w:w="675" w:type="dxa"/>
          </w:tcPr>
          <w:p w14:paraId="2F3779DC"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E4ABCD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191354</w:t>
            </w:r>
          </w:p>
        </w:tc>
        <w:tc>
          <w:tcPr>
            <w:tcW w:w="948" w:type="dxa"/>
          </w:tcPr>
          <w:p w14:paraId="143C8996"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7176F98F" w14:textId="77777777"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14:paraId="7C50DA62" w14:textId="77777777"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14:paraId="44D6D01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FFB0C1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D0C2F4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77F0ED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0680EB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30A45F2" w14:textId="77777777" w:rsidR="00744129" w:rsidRPr="006B2793" w:rsidRDefault="00744129" w:rsidP="00744129">
            <w:pPr>
              <w:pStyle w:val="TAL"/>
              <w:tabs>
                <w:tab w:val="clear" w:pos="284"/>
                <w:tab w:val="clear" w:pos="567"/>
              </w:tabs>
              <w:rPr>
                <w:sz w:val="16"/>
              </w:rPr>
            </w:pPr>
          </w:p>
        </w:tc>
        <w:tc>
          <w:tcPr>
            <w:tcW w:w="2038" w:type="dxa"/>
          </w:tcPr>
          <w:p w14:paraId="4C2A3439" w14:textId="77777777" w:rsidR="00744129" w:rsidRPr="006B2793" w:rsidRDefault="00744129" w:rsidP="00744129">
            <w:pPr>
              <w:pStyle w:val="TAL"/>
              <w:tabs>
                <w:tab w:val="clear" w:pos="284"/>
                <w:tab w:val="clear" w:pos="567"/>
              </w:tabs>
              <w:rPr>
                <w:sz w:val="16"/>
              </w:rPr>
            </w:pPr>
          </w:p>
        </w:tc>
        <w:tc>
          <w:tcPr>
            <w:tcW w:w="1340" w:type="dxa"/>
          </w:tcPr>
          <w:p w14:paraId="0A224A59" w14:textId="77777777" w:rsidR="00744129" w:rsidRPr="006B2793" w:rsidRDefault="00744129" w:rsidP="00744129">
            <w:pPr>
              <w:pStyle w:val="TAL"/>
              <w:tabs>
                <w:tab w:val="clear" w:pos="284"/>
                <w:tab w:val="clear" w:pos="567"/>
              </w:tabs>
              <w:rPr>
                <w:sz w:val="16"/>
              </w:rPr>
            </w:pPr>
            <w:r w:rsidRPr="006B2793">
              <w:rPr>
                <w:sz w:val="16"/>
              </w:rPr>
              <w:t>Revision of SP-191343. Revised to SP-191370.</w:t>
            </w:r>
          </w:p>
        </w:tc>
        <w:tc>
          <w:tcPr>
            <w:tcW w:w="986" w:type="dxa"/>
          </w:tcPr>
          <w:p w14:paraId="608AF16D"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D5CCC2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191370</w:t>
            </w:r>
          </w:p>
        </w:tc>
      </w:tr>
      <w:tr w:rsidR="00744129" w:rsidRPr="00200359" w14:paraId="6C0F2D93" w14:textId="77777777" w:rsidTr="00744129">
        <w:tc>
          <w:tcPr>
            <w:tcW w:w="675" w:type="dxa"/>
          </w:tcPr>
          <w:p w14:paraId="48160DDA"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11E347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191370</w:t>
            </w:r>
          </w:p>
        </w:tc>
        <w:tc>
          <w:tcPr>
            <w:tcW w:w="948" w:type="dxa"/>
          </w:tcPr>
          <w:p w14:paraId="4ECEC17F"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6CE1F4EF" w14:textId="77777777" w:rsidR="00744129" w:rsidRPr="006B2793" w:rsidRDefault="00744129" w:rsidP="00744129">
            <w:pPr>
              <w:pStyle w:val="TAL"/>
              <w:tabs>
                <w:tab w:val="clear" w:pos="284"/>
                <w:tab w:val="clear" w:pos="567"/>
              </w:tabs>
              <w:rPr>
                <w:sz w:val="16"/>
              </w:rPr>
            </w:pPr>
            <w:r w:rsidRPr="006B2793">
              <w:rPr>
                <w:sz w:val="16"/>
              </w:rPr>
              <w:t>FS_eLCS_ph2 Work Tasks</w:t>
            </w:r>
          </w:p>
        </w:tc>
        <w:tc>
          <w:tcPr>
            <w:tcW w:w="1519" w:type="dxa"/>
          </w:tcPr>
          <w:p w14:paraId="337E5FD3" w14:textId="77777777" w:rsidR="00744129" w:rsidRPr="006B2793" w:rsidRDefault="00744129" w:rsidP="00744129">
            <w:pPr>
              <w:pStyle w:val="TAL"/>
              <w:tabs>
                <w:tab w:val="clear" w:pos="284"/>
                <w:tab w:val="clear" w:pos="567"/>
              </w:tabs>
              <w:rPr>
                <w:sz w:val="16"/>
              </w:rPr>
            </w:pPr>
            <w:r w:rsidRPr="006B2793">
              <w:rPr>
                <w:sz w:val="16"/>
              </w:rPr>
              <w:t>CATT (Rapporteur)</w:t>
            </w:r>
          </w:p>
        </w:tc>
        <w:tc>
          <w:tcPr>
            <w:tcW w:w="1212" w:type="dxa"/>
          </w:tcPr>
          <w:p w14:paraId="122EE3D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E68B5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67B535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43994F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01579F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2F4BA38" w14:textId="77777777" w:rsidR="00744129" w:rsidRPr="006B2793" w:rsidRDefault="00744129" w:rsidP="00744129">
            <w:pPr>
              <w:pStyle w:val="TAL"/>
              <w:tabs>
                <w:tab w:val="clear" w:pos="284"/>
                <w:tab w:val="clear" w:pos="567"/>
              </w:tabs>
              <w:rPr>
                <w:sz w:val="16"/>
              </w:rPr>
            </w:pPr>
          </w:p>
        </w:tc>
        <w:tc>
          <w:tcPr>
            <w:tcW w:w="2038" w:type="dxa"/>
          </w:tcPr>
          <w:p w14:paraId="4198C6BE" w14:textId="77777777" w:rsidR="00744129" w:rsidRPr="006B2793" w:rsidRDefault="00744129" w:rsidP="00744129">
            <w:pPr>
              <w:pStyle w:val="TAL"/>
              <w:tabs>
                <w:tab w:val="clear" w:pos="284"/>
                <w:tab w:val="clear" w:pos="567"/>
              </w:tabs>
              <w:rPr>
                <w:sz w:val="16"/>
              </w:rPr>
            </w:pPr>
          </w:p>
        </w:tc>
        <w:tc>
          <w:tcPr>
            <w:tcW w:w="1340" w:type="dxa"/>
          </w:tcPr>
          <w:p w14:paraId="1D0D3D0B" w14:textId="77777777" w:rsidR="00744129" w:rsidRPr="006B2793" w:rsidRDefault="00744129" w:rsidP="00744129">
            <w:pPr>
              <w:pStyle w:val="TAL"/>
              <w:tabs>
                <w:tab w:val="clear" w:pos="284"/>
                <w:tab w:val="clear" w:pos="567"/>
              </w:tabs>
              <w:rPr>
                <w:sz w:val="16"/>
              </w:rPr>
            </w:pPr>
            <w:r w:rsidRPr="006B2793">
              <w:rPr>
                <w:sz w:val="16"/>
              </w:rPr>
              <w:t>Revision of SP-191354. Endorsed</w:t>
            </w:r>
          </w:p>
        </w:tc>
        <w:tc>
          <w:tcPr>
            <w:tcW w:w="986" w:type="dxa"/>
          </w:tcPr>
          <w:p w14:paraId="1FEB968E"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2BFB8AF9" w14:textId="77777777" w:rsidR="00744129" w:rsidRPr="006B2793" w:rsidRDefault="00744129" w:rsidP="00744129">
            <w:pPr>
              <w:pStyle w:val="TAL"/>
              <w:tabs>
                <w:tab w:val="clear" w:pos="284"/>
                <w:tab w:val="clear" w:pos="567"/>
              </w:tabs>
              <w:rPr>
                <w:sz w:val="16"/>
              </w:rPr>
            </w:pPr>
          </w:p>
        </w:tc>
      </w:tr>
      <w:tr w:rsidR="00744129" w:rsidRPr="00200359" w14:paraId="79804C36" w14:textId="77777777" w:rsidTr="00744129">
        <w:tc>
          <w:tcPr>
            <w:tcW w:w="675" w:type="dxa"/>
          </w:tcPr>
          <w:p w14:paraId="1D54464F"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519F96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191311</w:t>
            </w:r>
          </w:p>
        </w:tc>
        <w:tc>
          <w:tcPr>
            <w:tcW w:w="948" w:type="dxa"/>
          </w:tcPr>
          <w:p w14:paraId="1080A5F4"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326B3F75" w14:textId="77777777"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14:paraId="576E3FB9" w14:textId="77777777"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14:paraId="3B8F7C5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AA1F12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1ADD71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5223AD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D392D7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593193F" w14:textId="77777777" w:rsidR="00744129" w:rsidRPr="006B2793" w:rsidRDefault="00744129" w:rsidP="00744129">
            <w:pPr>
              <w:pStyle w:val="TAL"/>
              <w:tabs>
                <w:tab w:val="clear" w:pos="284"/>
                <w:tab w:val="clear" w:pos="567"/>
              </w:tabs>
              <w:rPr>
                <w:sz w:val="16"/>
              </w:rPr>
            </w:pPr>
          </w:p>
        </w:tc>
        <w:tc>
          <w:tcPr>
            <w:tcW w:w="2038" w:type="dxa"/>
          </w:tcPr>
          <w:p w14:paraId="573C78B4" w14:textId="77777777" w:rsidR="00744129" w:rsidRPr="006B2793" w:rsidRDefault="00744129" w:rsidP="00744129">
            <w:pPr>
              <w:pStyle w:val="TAL"/>
              <w:tabs>
                <w:tab w:val="clear" w:pos="284"/>
                <w:tab w:val="clear" w:pos="567"/>
              </w:tabs>
              <w:rPr>
                <w:sz w:val="16"/>
              </w:rPr>
            </w:pPr>
          </w:p>
        </w:tc>
        <w:tc>
          <w:tcPr>
            <w:tcW w:w="1340" w:type="dxa"/>
          </w:tcPr>
          <w:p w14:paraId="45EF7D23" w14:textId="77777777" w:rsidR="00744129" w:rsidRPr="006B2793" w:rsidRDefault="00744129" w:rsidP="00744129">
            <w:pPr>
              <w:pStyle w:val="TAL"/>
              <w:tabs>
                <w:tab w:val="clear" w:pos="284"/>
                <w:tab w:val="clear" w:pos="567"/>
              </w:tabs>
              <w:rPr>
                <w:sz w:val="16"/>
              </w:rPr>
            </w:pPr>
            <w:r w:rsidRPr="006B2793">
              <w:rPr>
                <w:sz w:val="16"/>
              </w:rPr>
              <w:t>Revised to SP-191344.</w:t>
            </w:r>
          </w:p>
        </w:tc>
        <w:tc>
          <w:tcPr>
            <w:tcW w:w="986" w:type="dxa"/>
          </w:tcPr>
          <w:p w14:paraId="0FA08933"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CBC291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191344</w:t>
            </w:r>
          </w:p>
        </w:tc>
      </w:tr>
      <w:tr w:rsidR="00744129" w:rsidRPr="00200359" w14:paraId="7277372A" w14:textId="77777777" w:rsidTr="00744129">
        <w:tc>
          <w:tcPr>
            <w:tcW w:w="675" w:type="dxa"/>
          </w:tcPr>
          <w:p w14:paraId="49F8A80E"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354056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191344</w:t>
            </w:r>
          </w:p>
        </w:tc>
        <w:tc>
          <w:tcPr>
            <w:tcW w:w="948" w:type="dxa"/>
          </w:tcPr>
          <w:p w14:paraId="296095AA"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795A72A5" w14:textId="77777777"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14:paraId="1DED269E" w14:textId="77777777"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14:paraId="2DEF4CD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063E55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3612F0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255771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3C6372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63F64F4" w14:textId="77777777" w:rsidR="00744129" w:rsidRPr="006B2793" w:rsidRDefault="00744129" w:rsidP="00744129">
            <w:pPr>
              <w:pStyle w:val="TAL"/>
              <w:tabs>
                <w:tab w:val="clear" w:pos="284"/>
                <w:tab w:val="clear" w:pos="567"/>
              </w:tabs>
              <w:rPr>
                <w:sz w:val="16"/>
              </w:rPr>
            </w:pPr>
          </w:p>
        </w:tc>
        <w:tc>
          <w:tcPr>
            <w:tcW w:w="2038" w:type="dxa"/>
          </w:tcPr>
          <w:p w14:paraId="2910D9E8" w14:textId="77777777" w:rsidR="00744129" w:rsidRPr="006B2793" w:rsidRDefault="00744129" w:rsidP="00744129">
            <w:pPr>
              <w:pStyle w:val="TAL"/>
              <w:tabs>
                <w:tab w:val="clear" w:pos="284"/>
                <w:tab w:val="clear" w:pos="567"/>
              </w:tabs>
              <w:rPr>
                <w:sz w:val="16"/>
              </w:rPr>
            </w:pPr>
          </w:p>
        </w:tc>
        <w:tc>
          <w:tcPr>
            <w:tcW w:w="1340" w:type="dxa"/>
          </w:tcPr>
          <w:p w14:paraId="06845707" w14:textId="77777777" w:rsidR="00744129" w:rsidRPr="006B2793" w:rsidRDefault="00744129" w:rsidP="00744129">
            <w:pPr>
              <w:pStyle w:val="TAL"/>
              <w:tabs>
                <w:tab w:val="clear" w:pos="284"/>
                <w:tab w:val="clear" w:pos="567"/>
              </w:tabs>
              <w:rPr>
                <w:sz w:val="16"/>
              </w:rPr>
            </w:pPr>
            <w:r w:rsidRPr="006B2793">
              <w:rPr>
                <w:sz w:val="16"/>
              </w:rPr>
              <w:t>Revision of SP-191311. Revised to SP-191351.</w:t>
            </w:r>
          </w:p>
        </w:tc>
        <w:tc>
          <w:tcPr>
            <w:tcW w:w="986" w:type="dxa"/>
          </w:tcPr>
          <w:p w14:paraId="1E0B4E6F"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2CCB63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191351</w:t>
            </w:r>
          </w:p>
        </w:tc>
      </w:tr>
      <w:tr w:rsidR="00744129" w:rsidRPr="00200359" w14:paraId="6DEA2C63" w14:textId="77777777" w:rsidTr="00744129">
        <w:tc>
          <w:tcPr>
            <w:tcW w:w="675" w:type="dxa"/>
          </w:tcPr>
          <w:p w14:paraId="628C48A2"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ACB4AC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191351</w:t>
            </w:r>
          </w:p>
        </w:tc>
        <w:tc>
          <w:tcPr>
            <w:tcW w:w="948" w:type="dxa"/>
          </w:tcPr>
          <w:p w14:paraId="2400FC5B"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54DDE1C9" w14:textId="77777777"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14:paraId="5F2BB4BC" w14:textId="77777777"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14:paraId="2AC16C8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96D8E3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AF6F5D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F42ACC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BEAF61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FEF486B" w14:textId="77777777" w:rsidR="00744129" w:rsidRPr="006B2793" w:rsidRDefault="00744129" w:rsidP="00744129">
            <w:pPr>
              <w:pStyle w:val="TAL"/>
              <w:tabs>
                <w:tab w:val="clear" w:pos="284"/>
                <w:tab w:val="clear" w:pos="567"/>
              </w:tabs>
              <w:rPr>
                <w:sz w:val="16"/>
              </w:rPr>
            </w:pPr>
          </w:p>
        </w:tc>
        <w:tc>
          <w:tcPr>
            <w:tcW w:w="2038" w:type="dxa"/>
          </w:tcPr>
          <w:p w14:paraId="69B9DA9B" w14:textId="77777777" w:rsidR="00744129" w:rsidRPr="006B2793" w:rsidRDefault="00744129" w:rsidP="00744129">
            <w:pPr>
              <w:pStyle w:val="TAL"/>
              <w:tabs>
                <w:tab w:val="clear" w:pos="284"/>
                <w:tab w:val="clear" w:pos="567"/>
              </w:tabs>
              <w:rPr>
                <w:sz w:val="16"/>
              </w:rPr>
            </w:pPr>
          </w:p>
        </w:tc>
        <w:tc>
          <w:tcPr>
            <w:tcW w:w="1340" w:type="dxa"/>
          </w:tcPr>
          <w:p w14:paraId="1A044CD2" w14:textId="77777777" w:rsidR="00744129" w:rsidRPr="006B2793" w:rsidRDefault="00744129" w:rsidP="00744129">
            <w:pPr>
              <w:pStyle w:val="TAL"/>
              <w:tabs>
                <w:tab w:val="clear" w:pos="284"/>
                <w:tab w:val="clear" w:pos="567"/>
              </w:tabs>
              <w:rPr>
                <w:sz w:val="16"/>
              </w:rPr>
            </w:pPr>
            <w:r w:rsidRPr="006B2793">
              <w:rPr>
                <w:sz w:val="16"/>
              </w:rPr>
              <w:t>Revision of SP-191344. Revised to SP-191371.</w:t>
            </w:r>
          </w:p>
        </w:tc>
        <w:tc>
          <w:tcPr>
            <w:tcW w:w="986" w:type="dxa"/>
          </w:tcPr>
          <w:p w14:paraId="3203C5F8"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5CE7EF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191371</w:t>
            </w:r>
          </w:p>
        </w:tc>
      </w:tr>
      <w:tr w:rsidR="00744129" w:rsidRPr="00200359" w14:paraId="293F8886" w14:textId="77777777" w:rsidTr="00744129">
        <w:tc>
          <w:tcPr>
            <w:tcW w:w="675" w:type="dxa"/>
          </w:tcPr>
          <w:p w14:paraId="4BB5BD9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63610D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191371</w:t>
            </w:r>
          </w:p>
        </w:tc>
        <w:tc>
          <w:tcPr>
            <w:tcW w:w="948" w:type="dxa"/>
          </w:tcPr>
          <w:p w14:paraId="33318FB4"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0F62C6AF" w14:textId="77777777" w:rsidR="00744129" w:rsidRPr="006B2793" w:rsidRDefault="00744129" w:rsidP="00744129">
            <w:pPr>
              <w:pStyle w:val="TAL"/>
              <w:tabs>
                <w:tab w:val="clear" w:pos="284"/>
                <w:tab w:val="clear" w:pos="567"/>
              </w:tabs>
              <w:rPr>
                <w:sz w:val="16"/>
              </w:rPr>
            </w:pPr>
            <w:r w:rsidRPr="006B2793">
              <w:rPr>
                <w:sz w:val="16"/>
              </w:rPr>
              <w:t>FS_5G_ProSe Work Tasks</w:t>
            </w:r>
          </w:p>
        </w:tc>
        <w:tc>
          <w:tcPr>
            <w:tcW w:w="1519" w:type="dxa"/>
          </w:tcPr>
          <w:p w14:paraId="5B6CD654" w14:textId="77777777" w:rsidR="00744129" w:rsidRPr="006B2793" w:rsidRDefault="00744129" w:rsidP="00744129">
            <w:pPr>
              <w:pStyle w:val="TAL"/>
              <w:tabs>
                <w:tab w:val="clear" w:pos="284"/>
                <w:tab w:val="clear" w:pos="567"/>
              </w:tabs>
              <w:rPr>
                <w:sz w:val="16"/>
              </w:rPr>
            </w:pPr>
            <w:r w:rsidRPr="006B2793">
              <w:rPr>
                <w:sz w:val="16"/>
              </w:rPr>
              <w:t>CATT, OPPO (Rapporteurs)</w:t>
            </w:r>
          </w:p>
        </w:tc>
        <w:tc>
          <w:tcPr>
            <w:tcW w:w="1212" w:type="dxa"/>
          </w:tcPr>
          <w:p w14:paraId="79673B8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86413F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25EEE3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EE61EC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D38A8B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1AD6A31" w14:textId="77777777" w:rsidR="00744129" w:rsidRPr="006B2793" w:rsidRDefault="00744129" w:rsidP="00744129">
            <w:pPr>
              <w:pStyle w:val="TAL"/>
              <w:tabs>
                <w:tab w:val="clear" w:pos="284"/>
                <w:tab w:val="clear" w:pos="567"/>
              </w:tabs>
              <w:rPr>
                <w:sz w:val="16"/>
              </w:rPr>
            </w:pPr>
          </w:p>
        </w:tc>
        <w:tc>
          <w:tcPr>
            <w:tcW w:w="2038" w:type="dxa"/>
          </w:tcPr>
          <w:p w14:paraId="24CFC15B" w14:textId="77777777" w:rsidR="00744129" w:rsidRPr="006B2793" w:rsidRDefault="00744129" w:rsidP="00744129">
            <w:pPr>
              <w:pStyle w:val="TAL"/>
              <w:tabs>
                <w:tab w:val="clear" w:pos="284"/>
                <w:tab w:val="clear" w:pos="567"/>
              </w:tabs>
              <w:rPr>
                <w:sz w:val="16"/>
              </w:rPr>
            </w:pPr>
          </w:p>
        </w:tc>
        <w:tc>
          <w:tcPr>
            <w:tcW w:w="1340" w:type="dxa"/>
          </w:tcPr>
          <w:p w14:paraId="513974BC" w14:textId="77777777" w:rsidR="00744129" w:rsidRPr="006B2793" w:rsidRDefault="00744129" w:rsidP="00744129">
            <w:pPr>
              <w:pStyle w:val="TAL"/>
              <w:tabs>
                <w:tab w:val="clear" w:pos="284"/>
                <w:tab w:val="clear" w:pos="567"/>
              </w:tabs>
              <w:rPr>
                <w:sz w:val="16"/>
              </w:rPr>
            </w:pPr>
            <w:r w:rsidRPr="006B2793">
              <w:rPr>
                <w:sz w:val="16"/>
              </w:rPr>
              <w:t>Revision of SP-191351. Endorsed</w:t>
            </w:r>
          </w:p>
        </w:tc>
        <w:tc>
          <w:tcPr>
            <w:tcW w:w="986" w:type="dxa"/>
          </w:tcPr>
          <w:p w14:paraId="24401E60"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4ADA06B1" w14:textId="77777777" w:rsidR="00744129" w:rsidRPr="006B2793" w:rsidRDefault="00744129" w:rsidP="00744129">
            <w:pPr>
              <w:pStyle w:val="TAL"/>
              <w:tabs>
                <w:tab w:val="clear" w:pos="284"/>
                <w:tab w:val="clear" w:pos="567"/>
              </w:tabs>
              <w:rPr>
                <w:sz w:val="16"/>
              </w:rPr>
            </w:pPr>
          </w:p>
        </w:tc>
      </w:tr>
      <w:tr w:rsidR="00744129" w:rsidRPr="00200359" w14:paraId="084FCF87" w14:textId="77777777" w:rsidTr="00744129">
        <w:tc>
          <w:tcPr>
            <w:tcW w:w="675" w:type="dxa"/>
          </w:tcPr>
          <w:p w14:paraId="05653674"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16E6B55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191313</w:t>
            </w:r>
          </w:p>
        </w:tc>
        <w:tc>
          <w:tcPr>
            <w:tcW w:w="948" w:type="dxa"/>
          </w:tcPr>
          <w:p w14:paraId="2BC7A319"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24C8BD6A" w14:textId="77777777"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14:paraId="4417625A" w14:textId="77777777"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14:paraId="5024DE2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16C492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23E363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7B3349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0F5B02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C7337C3" w14:textId="77777777" w:rsidR="00744129" w:rsidRPr="006B2793" w:rsidRDefault="00744129" w:rsidP="00744129">
            <w:pPr>
              <w:pStyle w:val="TAL"/>
              <w:tabs>
                <w:tab w:val="clear" w:pos="284"/>
                <w:tab w:val="clear" w:pos="567"/>
              </w:tabs>
              <w:rPr>
                <w:sz w:val="16"/>
              </w:rPr>
            </w:pPr>
          </w:p>
        </w:tc>
        <w:tc>
          <w:tcPr>
            <w:tcW w:w="2038" w:type="dxa"/>
          </w:tcPr>
          <w:p w14:paraId="5B2EEFC8" w14:textId="77777777" w:rsidR="00744129" w:rsidRPr="006B2793" w:rsidRDefault="00744129" w:rsidP="00744129">
            <w:pPr>
              <w:pStyle w:val="TAL"/>
              <w:tabs>
                <w:tab w:val="clear" w:pos="284"/>
                <w:tab w:val="clear" w:pos="567"/>
              </w:tabs>
              <w:rPr>
                <w:sz w:val="16"/>
              </w:rPr>
            </w:pPr>
          </w:p>
        </w:tc>
        <w:tc>
          <w:tcPr>
            <w:tcW w:w="1340" w:type="dxa"/>
          </w:tcPr>
          <w:p w14:paraId="32B1B17C" w14:textId="77777777" w:rsidR="00744129" w:rsidRPr="006B2793" w:rsidRDefault="00744129" w:rsidP="00744129">
            <w:pPr>
              <w:pStyle w:val="TAL"/>
              <w:tabs>
                <w:tab w:val="clear" w:pos="284"/>
                <w:tab w:val="clear" w:pos="567"/>
              </w:tabs>
              <w:rPr>
                <w:sz w:val="16"/>
              </w:rPr>
            </w:pPr>
            <w:r w:rsidRPr="006B2793">
              <w:rPr>
                <w:sz w:val="16"/>
              </w:rPr>
              <w:t>Revised to SP-191355.</w:t>
            </w:r>
          </w:p>
        </w:tc>
        <w:tc>
          <w:tcPr>
            <w:tcW w:w="986" w:type="dxa"/>
          </w:tcPr>
          <w:p w14:paraId="65F2B61D"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B416F1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191355</w:t>
            </w:r>
          </w:p>
        </w:tc>
      </w:tr>
      <w:tr w:rsidR="00744129" w:rsidRPr="00200359" w14:paraId="0CF59040" w14:textId="77777777" w:rsidTr="00744129">
        <w:tc>
          <w:tcPr>
            <w:tcW w:w="675" w:type="dxa"/>
          </w:tcPr>
          <w:p w14:paraId="78D91F6B"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C97409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191355</w:t>
            </w:r>
          </w:p>
        </w:tc>
        <w:tc>
          <w:tcPr>
            <w:tcW w:w="948" w:type="dxa"/>
          </w:tcPr>
          <w:p w14:paraId="11967A84"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54E6C543" w14:textId="77777777"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14:paraId="342A74BB" w14:textId="77777777"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14:paraId="5BCCF82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15908A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FAD944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11E6F0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96A72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99758CF" w14:textId="77777777" w:rsidR="00744129" w:rsidRPr="006B2793" w:rsidRDefault="00744129" w:rsidP="00744129">
            <w:pPr>
              <w:pStyle w:val="TAL"/>
              <w:tabs>
                <w:tab w:val="clear" w:pos="284"/>
                <w:tab w:val="clear" w:pos="567"/>
              </w:tabs>
              <w:rPr>
                <w:sz w:val="16"/>
              </w:rPr>
            </w:pPr>
          </w:p>
        </w:tc>
        <w:tc>
          <w:tcPr>
            <w:tcW w:w="2038" w:type="dxa"/>
          </w:tcPr>
          <w:p w14:paraId="6E36EEB7" w14:textId="77777777" w:rsidR="00744129" w:rsidRPr="006B2793" w:rsidRDefault="00744129" w:rsidP="00744129">
            <w:pPr>
              <w:pStyle w:val="TAL"/>
              <w:tabs>
                <w:tab w:val="clear" w:pos="284"/>
                <w:tab w:val="clear" w:pos="567"/>
              </w:tabs>
              <w:rPr>
                <w:sz w:val="16"/>
              </w:rPr>
            </w:pPr>
          </w:p>
        </w:tc>
        <w:tc>
          <w:tcPr>
            <w:tcW w:w="1340" w:type="dxa"/>
          </w:tcPr>
          <w:p w14:paraId="4C70C370" w14:textId="77777777" w:rsidR="00744129" w:rsidRPr="006B2793" w:rsidRDefault="00744129" w:rsidP="00744129">
            <w:pPr>
              <w:pStyle w:val="TAL"/>
              <w:tabs>
                <w:tab w:val="clear" w:pos="284"/>
                <w:tab w:val="clear" w:pos="567"/>
              </w:tabs>
              <w:rPr>
                <w:sz w:val="16"/>
              </w:rPr>
            </w:pPr>
            <w:r w:rsidRPr="006B2793">
              <w:rPr>
                <w:sz w:val="16"/>
              </w:rPr>
              <w:t>Revision of SP-191313. Revised to SP-191372.</w:t>
            </w:r>
          </w:p>
        </w:tc>
        <w:tc>
          <w:tcPr>
            <w:tcW w:w="986" w:type="dxa"/>
          </w:tcPr>
          <w:p w14:paraId="1D067B54"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CB5FE9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191372</w:t>
            </w:r>
          </w:p>
        </w:tc>
      </w:tr>
      <w:tr w:rsidR="00744129" w:rsidRPr="00200359" w14:paraId="00DCD8BD" w14:textId="77777777" w:rsidTr="00744129">
        <w:tc>
          <w:tcPr>
            <w:tcW w:w="675" w:type="dxa"/>
          </w:tcPr>
          <w:p w14:paraId="43AB981A"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8F707C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191372</w:t>
            </w:r>
          </w:p>
        </w:tc>
        <w:tc>
          <w:tcPr>
            <w:tcW w:w="948" w:type="dxa"/>
          </w:tcPr>
          <w:p w14:paraId="27F1E0BE"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05479A24" w14:textId="77777777" w:rsidR="00744129" w:rsidRPr="006B2793" w:rsidRDefault="00744129" w:rsidP="00744129">
            <w:pPr>
              <w:pStyle w:val="TAL"/>
              <w:tabs>
                <w:tab w:val="clear" w:pos="284"/>
                <w:tab w:val="clear" w:pos="567"/>
              </w:tabs>
              <w:rPr>
                <w:sz w:val="16"/>
              </w:rPr>
            </w:pPr>
            <w:r w:rsidRPr="006B2793">
              <w:rPr>
                <w:sz w:val="16"/>
              </w:rPr>
              <w:t>FS_UPCAS Work Tasks</w:t>
            </w:r>
          </w:p>
        </w:tc>
        <w:tc>
          <w:tcPr>
            <w:tcW w:w="1519" w:type="dxa"/>
          </w:tcPr>
          <w:p w14:paraId="26F104A3" w14:textId="77777777" w:rsidR="00744129" w:rsidRPr="006B2793" w:rsidRDefault="00744129" w:rsidP="00744129">
            <w:pPr>
              <w:pStyle w:val="TAL"/>
              <w:tabs>
                <w:tab w:val="clear" w:pos="284"/>
                <w:tab w:val="clear" w:pos="567"/>
              </w:tabs>
              <w:rPr>
                <w:sz w:val="16"/>
              </w:rPr>
            </w:pPr>
            <w:r w:rsidRPr="006B2793">
              <w:rPr>
                <w:sz w:val="16"/>
              </w:rPr>
              <w:t xml:space="preserve">China Mobile </w:t>
            </w:r>
          </w:p>
        </w:tc>
        <w:tc>
          <w:tcPr>
            <w:tcW w:w="1212" w:type="dxa"/>
          </w:tcPr>
          <w:p w14:paraId="074BA57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17FF0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F9EA05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37A988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13B3CB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8958DCD" w14:textId="77777777" w:rsidR="00744129" w:rsidRPr="006B2793" w:rsidRDefault="00744129" w:rsidP="00744129">
            <w:pPr>
              <w:pStyle w:val="TAL"/>
              <w:tabs>
                <w:tab w:val="clear" w:pos="284"/>
                <w:tab w:val="clear" w:pos="567"/>
              </w:tabs>
              <w:rPr>
                <w:sz w:val="16"/>
              </w:rPr>
            </w:pPr>
          </w:p>
        </w:tc>
        <w:tc>
          <w:tcPr>
            <w:tcW w:w="2038" w:type="dxa"/>
          </w:tcPr>
          <w:p w14:paraId="4C6DD055" w14:textId="77777777" w:rsidR="00744129" w:rsidRPr="006B2793" w:rsidRDefault="00744129" w:rsidP="00744129">
            <w:pPr>
              <w:pStyle w:val="TAL"/>
              <w:tabs>
                <w:tab w:val="clear" w:pos="284"/>
                <w:tab w:val="clear" w:pos="567"/>
              </w:tabs>
              <w:rPr>
                <w:sz w:val="16"/>
              </w:rPr>
            </w:pPr>
          </w:p>
        </w:tc>
        <w:tc>
          <w:tcPr>
            <w:tcW w:w="1340" w:type="dxa"/>
          </w:tcPr>
          <w:p w14:paraId="2BDE2512" w14:textId="77777777" w:rsidR="00744129" w:rsidRPr="006B2793" w:rsidRDefault="00744129" w:rsidP="00744129">
            <w:pPr>
              <w:pStyle w:val="TAL"/>
              <w:tabs>
                <w:tab w:val="clear" w:pos="284"/>
                <w:tab w:val="clear" w:pos="567"/>
              </w:tabs>
              <w:rPr>
                <w:sz w:val="16"/>
              </w:rPr>
            </w:pPr>
            <w:r w:rsidRPr="006B2793">
              <w:rPr>
                <w:sz w:val="16"/>
              </w:rPr>
              <w:t>Revision of SP-191355. Endorsed</w:t>
            </w:r>
          </w:p>
        </w:tc>
        <w:tc>
          <w:tcPr>
            <w:tcW w:w="986" w:type="dxa"/>
          </w:tcPr>
          <w:p w14:paraId="0440F55D"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4B11B1BF" w14:textId="77777777" w:rsidR="00744129" w:rsidRPr="006B2793" w:rsidRDefault="00744129" w:rsidP="00744129">
            <w:pPr>
              <w:pStyle w:val="TAL"/>
              <w:tabs>
                <w:tab w:val="clear" w:pos="284"/>
                <w:tab w:val="clear" w:pos="567"/>
              </w:tabs>
              <w:rPr>
                <w:sz w:val="16"/>
              </w:rPr>
            </w:pPr>
          </w:p>
        </w:tc>
      </w:tr>
      <w:tr w:rsidR="00744129" w:rsidRPr="00200359" w14:paraId="1C1FBCEB" w14:textId="77777777" w:rsidTr="00744129">
        <w:tc>
          <w:tcPr>
            <w:tcW w:w="675" w:type="dxa"/>
          </w:tcPr>
          <w:p w14:paraId="337370CD"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EBB2D6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191314</w:t>
            </w:r>
          </w:p>
        </w:tc>
        <w:tc>
          <w:tcPr>
            <w:tcW w:w="948" w:type="dxa"/>
          </w:tcPr>
          <w:p w14:paraId="1DC9D852"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637C8273" w14:textId="77777777" w:rsidR="00744129" w:rsidRPr="006B2793" w:rsidRDefault="00744129" w:rsidP="00744129">
            <w:pPr>
              <w:pStyle w:val="TAL"/>
              <w:tabs>
                <w:tab w:val="clear" w:pos="284"/>
                <w:tab w:val="clear" w:pos="567"/>
              </w:tabs>
              <w:rPr>
                <w:sz w:val="16"/>
              </w:rPr>
            </w:pPr>
            <w:r w:rsidRPr="006B2793">
              <w:rPr>
                <w:sz w:val="16"/>
              </w:rPr>
              <w:t>FS_MPS2_St2 Work Tasks</w:t>
            </w:r>
          </w:p>
        </w:tc>
        <w:tc>
          <w:tcPr>
            <w:tcW w:w="1519" w:type="dxa"/>
          </w:tcPr>
          <w:p w14:paraId="3AA56C9D" w14:textId="77777777" w:rsidR="00744129" w:rsidRPr="006B2793" w:rsidRDefault="00744129" w:rsidP="00744129">
            <w:pPr>
              <w:pStyle w:val="TAL"/>
              <w:tabs>
                <w:tab w:val="clear" w:pos="284"/>
                <w:tab w:val="clear" w:pos="567"/>
              </w:tabs>
              <w:rPr>
                <w:sz w:val="16"/>
              </w:rPr>
            </w:pPr>
            <w:r w:rsidRPr="006B2793">
              <w:rPr>
                <w:sz w:val="16"/>
              </w:rPr>
              <w:t>Perspecta Labs (Rapporteur)</w:t>
            </w:r>
          </w:p>
        </w:tc>
        <w:tc>
          <w:tcPr>
            <w:tcW w:w="1212" w:type="dxa"/>
          </w:tcPr>
          <w:p w14:paraId="7744A00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EBBC99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532782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C38747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CD9D71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C1CAA74" w14:textId="77777777" w:rsidR="00744129" w:rsidRPr="006B2793" w:rsidRDefault="00744129" w:rsidP="00744129">
            <w:pPr>
              <w:pStyle w:val="TAL"/>
              <w:tabs>
                <w:tab w:val="clear" w:pos="284"/>
                <w:tab w:val="clear" w:pos="567"/>
              </w:tabs>
              <w:rPr>
                <w:sz w:val="16"/>
              </w:rPr>
            </w:pPr>
          </w:p>
        </w:tc>
        <w:tc>
          <w:tcPr>
            <w:tcW w:w="2038" w:type="dxa"/>
          </w:tcPr>
          <w:p w14:paraId="42C3E09C" w14:textId="77777777" w:rsidR="00744129" w:rsidRPr="006B2793" w:rsidRDefault="00744129" w:rsidP="00744129">
            <w:pPr>
              <w:pStyle w:val="TAL"/>
              <w:tabs>
                <w:tab w:val="clear" w:pos="284"/>
                <w:tab w:val="clear" w:pos="567"/>
              </w:tabs>
              <w:rPr>
                <w:sz w:val="16"/>
              </w:rPr>
            </w:pPr>
          </w:p>
        </w:tc>
        <w:tc>
          <w:tcPr>
            <w:tcW w:w="1340" w:type="dxa"/>
          </w:tcPr>
          <w:p w14:paraId="6F8C8A8C" w14:textId="77777777"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14:paraId="7DAC20CE"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4F737A18" w14:textId="77777777" w:rsidR="00744129" w:rsidRPr="006B2793" w:rsidRDefault="00744129" w:rsidP="00744129">
            <w:pPr>
              <w:pStyle w:val="TAL"/>
              <w:tabs>
                <w:tab w:val="clear" w:pos="284"/>
                <w:tab w:val="clear" w:pos="567"/>
              </w:tabs>
              <w:rPr>
                <w:sz w:val="16"/>
              </w:rPr>
            </w:pPr>
          </w:p>
        </w:tc>
      </w:tr>
      <w:tr w:rsidR="00744129" w:rsidRPr="00200359" w14:paraId="083C3935" w14:textId="77777777" w:rsidTr="00744129">
        <w:tc>
          <w:tcPr>
            <w:tcW w:w="675" w:type="dxa"/>
          </w:tcPr>
          <w:p w14:paraId="089F40D1"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086434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191315</w:t>
            </w:r>
          </w:p>
        </w:tc>
        <w:tc>
          <w:tcPr>
            <w:tcW w:w="948" w:type="dxa"/>
          </w:tcPr>
          <w:p w14:paraId="19D0D5B7"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7BA380CE" w14:textId="77777777" w:rsidR="00744129" w:rsidRPr="006B2793" w:rsidRDefault="00744129" w:rsidP="00744129">
            <w:pPr>
              <w:pStyle w:val="TAL"/>
              <w:tabs>
                <w:tab w:val="clear" w:pos="284"/>
                <w:tab w:val="clear" w:pos="567"/>
              </w:tabs>
              <w:rPr>
                <w:sz w:val="16"/>
              </w:rPr>
            </w:pPr>
            <w:r w:rsidRPr="006B2793">
              <w:rPr>
                <w:sz w:val="16"/>
              </w:rPr>
              <w:t>FS_eATSSS_Ph2 Work Tasks</w:t>
            </w:r>
          </w:p>
        </w:tc>
        <w:tc>
          <w:tcPr>
            <w:tcW w:w="1519" w:type="dxa"/>
          </w:tcPr>
          <w:p w14:paraId="4A9148EF" w14:textId="77777777" w:rsidR="00744129" w:rsidRPr="006B2793" w:rsidRDefault="00744129" w:rsidP="00744129">
            <w:pPr>
              <w:pStyle w:val="TAL"/>
              <w:tabs>
                <w:tab w:val="clear" w:pos="284"/>
                <w:tab w:val="clear" w:pos="567"/>
              </w:tabs>
              <w:rPr>
                <w:sz w:val="16"/>
              </w:rPr>
            </w:pPr>
            <w:r w:rsidRPr="006B2793">
              <w:rPr>
                <w:sz w:val="16"/>
              </w:rPr>
              <w:t>ZTE (Rapporteur)</w:t>
            </w:r>
          </w:p>
        </w:tc>
        <w:tc>
          <w:tcPr>
            <w:tcW w:w="1212" w:type="dxa"/>
          </w:tcPr>
          <w:p w14:paraId="42A7DA7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C7487F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D917AF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127BE0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CB12FD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48602A9" w14:textId="77777777" w:rsidR="00744129" w:rsidRPr="006B2793" w:rsidRDefault="00744129" w:rsidP="00744129">
            <w:pPr>
              <w:pStyle w:val="TAL"/>
              <w:tabs>
                <w:tab w:val="clear" w:pos="284"/>
                <w:tab w:val="clear" w:pos="567"/>
              </w:tabs>
              <w:rPr>
                <w:sz w:val="16"/>
              </w:rPr>
            </w:pPr>
          </w:p>
        </w:tc>
        <w:tc>
          <w:tcPr>
            <w:tcW w:w="2038" w:type="dxa"/>
          </w:tcPr>
          <w:p w14:paraId="7420CAE8" w14:textId="77777777" w:rsidR="00744129" w:rsidRPr="006B2793" w:rsidRDefault="00744129" w:rsidP="00744129">
            <w:pPr>
              <w:pStyle w:val="TAL"/>
              <w:tabs>
                <w:tab w:val="clear" w:pos="284"/>
                <w:tab w:val="clear" w:pos="567"/>
              </w:tabs>
              <w:rPr>
                <w:sz w:val="16"/>
              </w:rPr>
            </w:pPr>
          </w:p>
        </w:tc>
        <w:tc>
          <w:tcPr>
            <w:tcW w:w="1340" w:type="dxa"/>
          </w:tcPr>
          <w:p w14:paraId="29152B5B" w14:textId="77777777"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14:paraId="2C2D0C50"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573E3320" w14:textId="77777777" w:rsidR="00744129" w:rsidRPr="006B2793" w:rsidRDefault="00744129" w:rsidP="00744129">
            <w:pPr>
              <w:pStyle w:val="TAL"/>
              <w:tabs>
                <w:tab w:val="clear" w:pos="284"/>
                <w:tab w:val="clear" w:pos="567"/>
              </w:tabs>
              <w:rPr>
                <w:sz w:val="16"/>
              </w:rPr>
            </w:pPr>
          </w:p>
        </w:tc>
      </w:tr>
      <w:tr w:rsidR="00744129" w:rsidRPr="00200359" w14:paraId="4F7CF0D5" w14:textId="77777777" w:rsidTr="00744129">
        <w:tc>
          <w:tcPr>
            <w:tcW w:w="675" w:type="dxa"/>
          </w:tcPr>
          <w:p w14:paraId="096B4CEC"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472A2B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191316</w:t>
            </w:r>
          </w:p>
        </w:tc>
        <w:tc>
          <w:tcPr>
            <w:tcW w:w="948" w:type="dxa"/>
          </w:tcPr>
          <w:p w14:paraId="6CD95464"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688781BA" w14:textId="77777777" w:rsidR="00744129" w:rsidRPr="006B2793" w:rsidRDefault="00744129" w:rsidP="00744129">
            <w:pPr>
              <w:pStyle w:val="TAL"/>
              <w:tabs>
                <w:tab w:val="clear" w:pos="284"/>
                <w:tab w:val="clear" w:pos="567"/>
              </w:tabs>
              <w:rPr>
                <w:sz w:val="16"/>
              </w:rPr>
            </w:pPr>
            <w:r w:rsidRPr="006B2793">
              <w:rPr>
                <w:sz w:val="16"/>
              </w:rPr>
              <w:t>FS_5WWC_Ph2 Work Tasks</w:t>
            </w:r>
          </w:p>
        </w:tc>
        <w:tc>
          <w:tcPr>
            <w:tcW w:w="1519" w:type="dxa"/>
          </w:tcPr>
          <w:p w14:paraId="3188B116" w14:textId="77777777"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14:paraId="63FE5DC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0606B6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E04BBD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6A6D8C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D75AF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5CA1F5B" w14:textId="77777777" w:rsidR="00744129" w:rsidRPr="006B2793" w:rsidRDefault="00744129" w:rsidP="00744129">
            <w:pPr>
              <w:pStyle w:val="TAL"/>
              <w:tabs>
                <w:tab w:val="clear" w:pos="284"/>
                <w:tab w:val="clear" w:pos="567"/>
              </w:tabs>
              <w:rPr>
                <w:sz w:val="16"/>
              </w:rPr>
            </w:pPr>
          </w:p>
        </w:tc>
        <w:tc>
          <w:tcPr>
            <w:tcW w:w="2038" w:type="dxa"/>
          </w:tcPr>
          <w:p w14:paraId="6621CD88" w14:textId="77777777" w:rsidR="00744129" w:rsidRPr="006B2793" w:rsidRDefault="00744129" w:rsidP="00744129">
            <w:pPr>
              <w:pStyle w:val="TAL"/>
              <w:tabs>
                <w:tab w:val="clear" w:pos="284"/>
                <w:tab w:val="clear" w:pos="567"/>
              </w:tabs>
              <w:rPr>
                <w:sz w:val="16"/>
              </w:rPr>
            </w:pPr>
          </w:p>
        </w:tc>
        <w:tc>
          <w:tcPr>
            <w:tcW w:w="1340" w:type="dxa"/>
          </w:tcPr>
          <w:p w14:paraId="39D6D4C4" w14:textId="77777777"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14:paraId="01AD2E6F"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6BDB19E2" w14:textId="77777777" w:rsidR="00744129" w:rsidRPr="006B2793" w:rsidRDefault="00744129" w:rsidP="00744129">
            <w:pPr>
              <w:pStyle w:val="TAL"/>
              <w:tabs>
                <w:tab w:val="clear" w:pos="284"/>
                <w:tab w:val="clear" w:pos="567"/>
              </w:tabs>
              <w:rPr>
                <w:sz w:val="16"/>
              </w:rPr>
            </w:pPr>
          </w:p>
        </w:tc>
      </w:tr>
      <w:tr w:rsidR="00744129" w:rsidRPr="00200359" w14:paraId="791810BC" w14:textId="77777777" w:rsidTr="00744129">
        <w:tc>
          <w:tcPr>
            <w:tcW w:w="675" w:type="dxa"/>
          </w:tcPr>
          <w:p w14:paraId="0730045B" w14:textId="77777777"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14:paraId="5823DCE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191317</w:t>
            </w:r>
          </w:p>
        </w:tc>
        <w:tc>
          <w:tcPr>
            <w:tcW w:w="948" w:type="dxa"/>
          </w:tcPr>
          <w:p w14:paraId="72DDFBC1"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49100EA7" w14:textId="77777777"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14:paraId="080EFA1B" w14:textId="77777777"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14:paraId="419DA4B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7C3EDB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282A5E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9223E8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1C62ED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B00C25A" w14:textId="77777777" w:rsidR="00744129" w:rsidRPr="006B2793" w:rsidRDefault="00744129" w:rsidP="00744129">
            <w:pPr>
              <w:pStyle w:val="TAL"/>
              <w:tabs>
                <w:tab w:val="clear" w:pos="284"/>
                <w:tab w:val="clear" w:pos="567"/>
              </w:tabs>
              <w:rPr>
                <w:sz w:val="16"/>
              </w:rPr>
            </w:pPr>
          </w:p>
        </w:tc>
        <w:tc>
          <w:tcPr>
            <w:tcW w:w="2038" w:type="dxa"/>
          </w:tcPr>
          <w:p w14:paraId="472CF074" w14:textId="77777777" w:rsidR="00744129" w:rsidRPr="006B2793" w:rsidRDefault="00744129" w:rsidP="00744129">
            <w:pPr>
              <w:pStyle w:val="TAL"/>
              <w:tabs>
                <w:tab w:val="clear" w:pos="284"/>
                <w:tab w:val="clear" w:pos="567"/>
              </w:tabs>
              <w:rPr>
                <w:sz w:val="16"/>
              </w:rPr>
            </w:pPr>
          </w:p>
        </w:tc>
        <w:tc>
          <w:tcPr>
            <w:tcW w:w="1340" w:type="dxa"/>
          </w:tcPr>
          <w:p w14:paraId="2211725A" w14:textId="77777777" w:rsidR="00744129" w:rsidRPr="006B2793" w:rsidRDefault="00744129" w:rsidP="00744129">
            <w:pPr>
              <w:pStyle w:val="TAL"/>
              <w:tabs>
                <w:tab w:val="clear" w:pos="284"/>
                <w:tab w:val="clear" w:pos="567"/>
              </w:tabs>
              <w:rPr>
                <w:sz w:val="16"/>
              </w:rPr>
            </w:pPr>
            <w:r w:rsidRPr="006B2793">
              <w:rPr>
                <w:sz w:val="16"/>
              </w:rPr>
              <w:t>Revised to SP-191346.</w:t>
            </w:r>
          </w:p>
        </w:tc>
        <w:tc>
          <w:tcPr>
            <w:tcW w:w="986" w:type="dxa"/>
          </w:tcPr>
          <w:p w14:paraId="125CA2DE"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06E0CCA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191346</w:t>
            </w:r>
          </w:p>
        </w:tc>
      </w:tr>
      <w:tr w:rsidR="00744129" w:rsidRPr="00200359" w14:paraId="609DEFEF" w14:textId="77777777" w:rsidTr="00744129">
        <w:tc>
          <w:tcPr>
            <w:tcW w:w="675" w:type="dxa"/>
          </w:tcPr>
          <w:p w14:paraId="2B46F5FB"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C57776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191346</w:t>
            </w:r>
          </w:p>
        </w:tc>
        <w:tc>
          <w:tcPr>
            <w:tcW w:w="948" w:type="dxa"/>
          </w:tcPr>
          <w:p w14:paraId="228D50E3"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2264E876" w14:textId="77777777"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14:paraId="1436C219" w14:textId="77777777"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14:paraId="13C0FAA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D5C634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C5A9F9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BA9789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F8401A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64185B2" w14:textId="77777777" w:rsidR="00744129" w:rsidRPr="006B2793" w:rsidRDefault="00744129" w:rsidP="00744129">
            <w:pPr>
              <w:pStyle w:val="TAL"/>
              <w:tabs>
                <w:tab w:val="clear" w:pos="284"/>
                <w:tab w:val="clear" w:pos="567"/>
              </w:tabs>
              <w:rPr>
                <w:sz w:val="16"/>
              </w:rPr>
            </w:pPr>
          </w:p>
        </w:tc>
        <w:tc>
          <w:tcPr>
            <w:tcW w:w="2038" w:type="dxa"/>
          </w:tcPr>
          <w:p w14:paraId="1AB2BF87" w14:textId="77777777" w:rsidR="00744129" w:rsidRPr="006B2793" w:rsidRDefault="00744129" w:rsidP="00744129">
            <w:pPr>
              <w:pStyle w:val="TAL"/>
              <w:tabs>
                <w:tab w:val="clear" w:pos="284"/>
                <w:tab w:val="clear" w:pos="567"/>
              </w:tabs>
              <w:rPr>
                <w:sz w:val="16"/>
              </w:rPr>
            </w:pPr>
          </w:p>
        </w:tc>
        <w:tc>
          <w:tcPr>
            <w:tcW w:w="1340" w:type="dxa"/>
          </w:tcPr>
          <w:p w14:paraId="566A6AEB" w14:textId="77777777" w:rsidR="00744129" w:rsidRPr="006B2793" w:rsidRDefault="00744129" w:rsidP="00744129">
            <w:pPr>
              <w:pStyle w:val="TAL"/>
              <w:tabs>
                <w:tab w:val="clear" w:pos="284"/>
                <w:tab w:val="clear" w:pos="567"/>
              </w:tabs>
              <w:rPr>
                <w:sz w:val="16"/>
              </w:rPr>
            </w:pPr>
            <w:r w:rsidRPr="006B2793">
              <w:rPr>
                <w:sz w:val="16"/>
              </w:rPr>
              <w:t>Revision of SP-191317. Revised to SP-191373.</w:t>
            </w:r>
          </w:p>
        </w:tc>
        <w:tc>
          <w:tcPr>
            <w:tcW w:w="986" w:type="dxa"/>
          </w:tcPr>
          <w:p w14:paraId="4B94A125"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1FF6F83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191373</w:t>
            </w:r>
          </w:p>
        </w:tc>
      </w:tr>
      <w:tr w:rsidR="00744129" w:rsidRPr="00200359" w14:paraId="0A48A427" w14:textId="77777777" w:rsidTr="00744129">
        <w:tc>
          <w:tcPr>
            <w:tcW w:w="675" w:type="dxa"/>
          </w:tcPr>
          <w:p w14:paraId="260A915F"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E77B26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191373</w:t>
            </w:r>
          </w:p>
        </w:tc>
        <w:tc>
          <w:tcPr>
            <w:tcW w:w="948" w:type="dxa"/>
          </w:tcPr>
          <w:p w14:paraId="51048298"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3512E540" w14:textId="77777777" w:rsidR="00744129" w:rsidRPr="006B2793" w:rsidRDefault="00744129" w:rsidP="00744129">
            <w:pPr>
              <w:pStyle w:val="TAL"/>
              <w:tabs>
                <w:tab w:val="clear" w:pos="284"/>
                <w:tab w:val="clear" w:pos="567"/>
              </w:tabs>
              <w:rPr>
                <w:sz w:val="16"/>
              </w:rPr>
            </w:pPr>
            <w:r w:rsidRPr="006B2793">
              <w:rPr>
                <w:sz w:val="16"/>
              </w:rPr>
              <w:t>FS_5MBS Work Tasks</w:t>
            </w:r>
          </w:p>
        </w:tc>
        <w:tc>
          <w:tcPr>
            <w:tcW w:w="1519" w:type="dxa"/>
          </w:tcPr>
          <w:p w14:paraId="30F18E89" w14:textId="77777777"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14:paraId="3DF5DFC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C96D67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1AE992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235512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277B1B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4E9A42E" w14:textId="77777777" w:rsidR="00744129" w:rsidRPr="006B2793" w:rsidRDefault="00744129" w:rsidP="00744129">
            <w:pPr>
              <w:pStyle w:val="TAL"/>
              <w:tabs>
                <w:tab w:val="clear" w:pos="284"/>
                <w:tab w:val="clear" w:pos="567"/>
              </w:tabs>
              <w:rPr>
                <w:sz w:val="16"/>
              </w:rPr>
            </w:pPr>
          </w:p>
        </w:tc>
        <w:tc>
          <w:tcPr>
            <w:tcW w:w="2038" w:type="dxa"/>
          </w:tcPr>
          <w:p w14:paraId="224C5C5E" w14:textId="77777777" w:rsidR="00744129" w:rsidRPr="006B2793" w:rsidRDefault="00744129" w:rsidP="00744129">
            <w:pPr>
              <w:pStyle w:val="TAL"/>
              <w:tabs>
                <w:tab w:val="clear" w:pos="284"/>
                <w:tab w:val="clear" w:pos="567"/>
              </w:tabs>
              <w:rPr>
                <w:sz w:val="16"/>
              </w:rPr>
            </w:pPr>
          </w:p>
        </w:tc>
        <w:tc>
          <w:tcPr>
            <w:tcW w:w="1340" w:type="dxa"/>
          </w:tcPr>
          <w:p w14:paraId="66804BF3" w14:textId="77777777" w:rsidR="00744129" w:rsidRPr="006B2793" w:rsidRDefault="00744129" w:rsidP="00744129">
            <w:pPr>
              <w:pStyle w:val="TAL"/>
              <w:tabs>
                <w:tab w:val="clear" w:pos="284"/>
                <w:tab w:val="clear" w:pos="567"/>
              </w:tabs>
              <w:rPr>
                <w:sz w:val="16"/>
              </w:rPr>
            </w:pPr>
            <w:r w:rsidRPr="006B2793">
              <w:rPr>
                <w:sz w:val="16"/>
              </w:rPr>
              <w:t>Revision of SP-191346. Endorsed</w:t>
            </w:r>
          </w:p>
        </w:tc>
        <w:tc>
          <w:tcPr>
            <w:tcW w:w="986" w:type="dxa"/>
          </w:tcPr>
          <w:p w14:paraId="62EEA642"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786D0AEA" w14:textId="77777777" w:rsidR="00744129" w:rsidRPr="006B2793" w:rsidRDefault="00744129" w:rsidP="00744129">
            <w:pPr>
              <w:pStyle w:val="TAL"/>
              <w:tabs>
                <w:tab w:val="clear" w:pos="284"/>
                <w:tab w:val="clear" w:pos="567"/>
              </w:tabs>
              <w:rPr>
                <w:sz w:val="16"/>
              </w:rPr>
            </w:pPr>
          </w:p>
        </w:tc>
      </w:tr>
      <w:tr w:rsidR="00744129" w:rsidRPr="00200359" w14:paraId="5B1B5FEB" w14:textId="77777777" w:rsidTr="00744129">
        <w:tc>
          <w:tcPr>
            <w:tcW w:w="675" w:type="dxa"/>
          </w:tcPr>
          <w:p w14:paraId="1FCE2A7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33EBBF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191318</w:t>
            </w:r>
          </w:p>
        </w:tc>
        <w:tc>
          <w:tcPr>
            <w:tcW w:w="948" w:type="dxa"/>
          </w:tcPr>
          <w:p w14:paraId="58BEC6AE"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29D8DF06" w14:textId="77777777"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14:paraId="7FF0AC89" w14:textId="77777777"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14:paraId="4F180F4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90F45C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9F3B59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58AF9D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FA0651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753A422" w14:textId="77777777" w:rsidR="00744129" w:rsidRPr="006B2793" w:rsidRDefault="00744129" w:rsidP="00744129">
            <w:pPr>
              <w:pStyle w:val="TAL"/>
              <w:tabs>
                <w:tab w:val="clear" w:pos="284"/>
                <w:tab w:val="clear" w:pos="567"/>
              </w:tabs>
              <w:rPr>
                <w:sz w:val="16"/>
              </w:rPr>
            </w:pPr>
          </w:p>
        </w:tc>
        <w:tc>
          <w:tcPr>
            <w:tcW w:w="2038" w:type="dxa"/>
          </w:tcPr>
          <w:p w14:paraId="0ECC98B4" w14:textId="77777777" w:rsidR="00744129" w:rsidRPr="006B2793" w:rsidRDefault="00744129" w:rsidP="00744129">
            <w:pPr>
              <w:pStyle w:val="TAL"/>
              <w:tabs>
                <w:tab w:val="clear" w:pos="284"/>
                <w:tab w:val="clear" w:pos="567"/>
              </w:tabs>
              <w:rPr>
                <w:sz w:val="16"/>
              </w:rPr>
            </w:pPr>
          </w:p>
        </w:tc>
        <w:tc>
          <w:tcPr>
            <w:tcW w:w="1340" w:type="dxa"/>
          </w:tcPr>
          <w:p w14:paraId="5A0AD787" w14:textId="77777777" w:rsidR="00744129" w:rsidRPr="006B2793" w:rsidRDefault="00744129" w:rsidP="00744129">
            <w:pPr>
              <w:pStyle w:val="TAL"/>
              <w:tabs>
                <w:tab w:val="clear" w:pos="284"/>
                <w:tab w:val="clear" w:pos="567"/>
              </w:tabs>
              <w:rPr>
                <w:sz w:val="16"/>
              </w:rPr>
            </w:pPr>
            <w:r w:rsidRPr="006B2793">
              <w:rPr>
                <w:sz w:val="16"/>
              </w:rPr>
              <w:t>Revised to SP-191347.</w:t>
            </w:r>
          </w:p>
        </w:tc>
        <w:tc>
          <w:tcPr>
            <w:tcW w:w="986" w:type="dxa"/>
          </w:tcPr>
          <w:p w14:paraId="6CFB4156"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E0684A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191347</w:t>
            </w:r>
          </w:p>
        </w:tc>
      </w:tr>
      <w:tr w:rsidR="00744129" w:rsidRPr="00200359" w14:paraId="70A1B342" w14:textId="77777777" w:rsidTr="00744129">
        <w:tc>
          <w:tcPr>
            <w:tcW w:w="675" w:type="dxa"/>
          </w:tcPr>
          <w:p w14:paraId="443B9A34"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D97A2F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191347</w:t>
            </w:r>
          </w:p>
        </w:tc>
        <w:tc>
          <w:tcPr>
            <w:tcW w:w="948" w:type="dxa"/>
          </w:tcPr>
          <w:p w14:paraId="7D52E086"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6F7C60E0" w14:textId="77777777"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14:paraId="119D564E" w14:textId="77777777"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14:paraId="5C04BB9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C9D4DB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9BC739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DAAAA6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758807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9446A63" w14:textId="77777777" w:rsidR="00744129" w:rsidRPr="006B2793" w:rsidRDefault="00744129" w:rsidP="00744129">
            <w:pPr>
              <w:pStyle w:val="TAL"/>
              <w:tabs>
                <w:tab w:val="clear" w:pos="284"/>
                <w:tab w:val="clear" w:pos="567"/>
              </w:tabs>
              <w:rPr>
                <w:sz w:val="16"/>
              </w:rPr>
            </w:pPr>
          </w:p>
        </w:tc>
        <w:tc>
          <w:tcPr>
            <w:tcW w:w="2038" w:type="dxa"/>
          </w:tcPr>
          <w:p w14:paraId="20B20AB2" w14:textId="77777777" w:rsidR="00744129" w:rsidRPr="006B2793" w:rsidRDefault="00744129" w:rsidP="00744129">
            <w:pPr>
              <w:pStyle w:val="TAL"/>
              <w:tabs>
                <w:tab w:val="clear" w:pos="284"/>
                <w:tab w:val="clear" w:pos="567"/>
              </w:tabs>
              <w:rPr>
                <w:sz w:val="16"/>
              </w:rPr>
            </w:pPr>
          </w:p>
        </w:tc>
        <w:tc>
          <w:tcPr>
            <w:tcW w:w="1340" w:type="dxa"/>
          </w:tcPr>
          <w:p w14:paraId="69510104" w14:textId="77777777" w:rsidR="00744129" w:rsidRPr="006B2793" w:rsidRDefault="00744129" w:rsidP="00744129">
            <w:pPr>
              <w:pStyle w:val="TAL"/>
              <w:tabs>
                <w:tab w:val="clear" w:pos="284"/>
                <w:tab w:val="clear" w:pos="567"/>
              </w:tabs>
              <w:rPr>
                <w:sz w:val="16"/>
              </w:rPr>
            </w:pPr>
            <w:r w:rsidRPr="006B2793">
              <w:rPr>
                <w:sz w:val="16"/>
              </w:rPr>
              <w:t>Revision of SP-191318. Revised to SP-191374.</w:t>
            </w:r>
          </w:p>
        </w:tc>
        <w:tc>
          <w:tcPr>
            <w:tcW w:w="986" w:type="dxa"/>
          </w:tcPr>
          <w:p w14:paraId="63A0D2B0"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BBF9AC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191374</w:t>
            </w:r>
          </w:p>
        </w:tc>
      </w:tr>
      <w:tr w:rsidR="00744129" w:rsidRPr="00200359" w14:paraId="645EDDB0" w14:textId="77777777" w:rsidTr="00744129">
        <w:tc>
          <w:tcPr>
            <w:tcW w:w="675" w:type="dxa"/>
          </w:tcPr>
          <w:p w14:paraId="0666EB8F"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56774B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191374</w:t>
            </w:r>
          </w:p>
        </w:tc>
        <w:tc>
          <w:tcPr>
            <w:tcW w:w="948" w:type="dxa"/>
          </w:tcPr>
          <w:p w14:paraId="5CF63B71"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6D535483" w14:textId="77777777" w:rsidR="00744129" w:rsidRPr="006B2793" w:rsidRDefault="00744129" w:rsidP="00744129">
            <w:pPr>
              <w:pStyle w:val="TAL"/>
              <w:tabs>
                <w:tab w:val="clear" w:pos="284"/>
                <w:tab w:val="clear" w:pos="567"/>
              </w:tabs>
              <w:rPr>
                <w:sz w:val="16"/>
              </w:rPr>
            </w:pPr>
            <w:r w:rsidRPr="006B2793">
              <w:rPr>
                <w:sz w:val="16"/>
              </w:rPr>
              <w:t>FS_eNA_Ph2 Work Tasks</w:t>
            </w:r>
          </w:p>
        </w:tc>
        <w:tc>
          <w:tcPr>
            <w:tcW w:w="1519" w:type="dxa"/>
          </w:tcPr>
          <w:p w14:paraId="30DE0619" w14:textId="77777777" w:rsidR="00744129" w:rsidRPr="006B2793" w:rsidRDefault="00744129" w:rsidP="00744129">
            <w:pPr>
              <w:pStyle w:val="TAL"/>
              <w:tabs>
                <w:tab w:val="clear" w:pos="284"/>
                <w:tab w:val="clear" w:pos="567"/>
              </w:tabs>
              <w:rPr>
                <w:sz w:val="16"/>
              </w:rPr>
            </w:pPr>
            <w:r w:rsidRPr="006B2793">
              <w:rPr>
                <w:sz w:val="16"/>
              </w:rPr>
              <w:t>China Mobile, Huawei (Rapporteur)</w:t>
            </w:r>
          </w:p>
        </w:tc>
        <w:tc>
          <w:tcPr>
            <w:tcW w:w="1212" w:type="dxa"/>
          </w:tcPr>
          <w:p w14:paraId="509CC51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943208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F430AC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A01F95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8C7788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76727BB" w14:textId="77777777" w:rsidR="00744129" w:rsidRPr="006B2793" w:rsidRDefault="00744129" w:rsidP="00744129">
            <w:pPr>
              <w:pStyle w:val="TAL"/>
              <w:tabs>
                <w:tab w:val="clear" w:pos="284"/>
                <w:tab w:val="clear" w:pos="567"/>
              </w:tabs>
              <w:rPr>
                <w:sz w:val="16"/>
              </w:rPr>
            </w:pPr>
          </w:p>
        </w:tc>
        <w:tc>
          <w:tcPr>
            <w:tcW w:w="2038" w:type="dxa"/>
          </w:tcPr>
          <w:p w14:paraId="4B6C3196" w14:textId="77777777" w:rsidR="00744129" w:rsidRPr="006B2793" w:rsidRDefault="00744129" w:rsidP="00744129">
            <w:pPr>
              <w:pStyle w:val="TAL"/>
              <w:tabs>
                <w:tab w:val="clear" w:pos="284"/>
                <w:tab w:val="clear" w:pos="567"/>
              </w:tabs>
              <w:rPr>
                <w:sz w:val="16"/>
              </w:rPr>
            </w:pPr>
          </w:p>
        </w:tc>
        <w:tc>
          <w:tcPr>
            <w:tcW w:w="1340" w:type="dxa"/>
          </w:tcPr>
          <w:p w14:paraId="10B71CB0" w14:textId="77777777" w:rsidR="00744129" w:rsidRPr="006B2793" w:rsidRDefault="00744129" w:rsidP="00744129">
            <w:pPr>
              <w:pStyle w:val="TAL"/>
              <w:tabs>
                <w:tab w:val="clear" w:pos="284"/>
                <w:tab w:val="clear" w:pos="567"/>
              </w:tabs>
              <w:rPr>
                <w:sz w:val="16"/>
              </w:rPr>
            </w:pPr>
            <w:r w:rsidRPr="006B2793">
              <w:rPr>
                <w:sz w:val="16"/>
              </w:rPr>
              <w:t>Revision of SP-191347. Endorsed</w:t>
            </w:r>
          </w:p>
        </w:tc>
        <w:tc>
          <w:tcPr>
            <w:tcW w:w="986" w:type="dxa"/>
          </w:tcPr>
          <w:p w14:paraId="5BD45391"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7B96D463" w14:textId="77777777" w:rsidR="00744129" w:rsidRPr="006B2793" w:rsidRDefault="00744129" w:rsidP="00744129">
            <w:pPr>
              <w:pStyle w:val="TAL"/>
              <w:tabs>
                <w:tab w:val="clear" w:pos="284"/>
                <w:tab w:val="clear" w:pos="567"/>
              </w:tabs>
              <w:rPr>
                <w:sz w:val="16"/>
              </w:rPr>
            </w:pPr>
          </w:p>
        </w:tc>
      </w:tr>
      <w:tr w:rsidR="00744129" w:rsidRPr="00200359" w14:paraId="3D0B66F4" w14:textId="77777777" w:rsidTr="00744129">
        <w:tc>
          <w:tcPr>
            <w:tcW w:w="675" w:type="dxa"/>
          </w:tcPr>
          <w:p w14:paraId="266B8F5E"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0767C83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191319</w:t>
            </w:r>
          </w:p>
        </w:tc>
        <w:tc>
          <w:tcPr>
            <w:tcW w:w="948" w:type="dxa"/>
          </w:tcPr>
          <w:p w14:paraId="3379A3C1"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5C8BE38D" w14:textId="77777777"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14:paraId="7DA57A27" w14:textId="77777777"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14:paraId="504C138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19597C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2EC8B8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7B28D6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7E7281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9FAEB3A" w14:textId="77777777" w:rsidR="00744129" w:rsidRPr="006B2793" w:rsidRDefault="00744129" w:rsidP="00744129">
            <w:pPr>
              <w:pStyle w:val="TAL"/>
              <w:tabs>
                <w:tab w:val="clear" w:pos="284"/>
                <w:tab w:val="clear" w:pos="567"/>
              </w:tabs>
              <w:rPr>
                <w:sz w:val="16"/>
              </w:rPr>
            </w:pPr>
          </w:p>
        </w:tc>
        <w:tc>
          <w:tcPr>
            <w:tcW w:w="2038" w:type="dxa"/>
          </w:tcPr>
          <w:p w14:paraId="0A1EF23B" w14:textId="77777777" w:rsidR="00744129" w:rsidRPr="006B2793" w:rsidRDefault="00744129" w:rsidP="00744129">
            <w:pPr>
              <w:pStyle w:val="TAL"/>
              <w:tabs>
                <w:tab w:val="clear" w:pos="284"/>
                <w:tab w:val="clear" w:pos="567"/>
              </w:tabs>
              <w:rPr>
                <w:sz w:val="16"/>
              </w:rPr>
            </w:pPr>
          </w:p>
        </w:tc>
        <w:tc>
          <w:tcPr>
            <w:tcW w:w="1340" w:type="dxa"/>
          </w:tcPr>
          <w:p w14:paraId="603F72F6" w14:textId="77777777" w:rsidR="00744129" w:rsidRPr="006B2793" w:rsidRDefault="00744129" w:rsidP="00744129">
            <w:pPr>
              <w:pStyle w:val="TAL"/>
              <w:tabs>
                <w:tab w:val="clear" w:pos="284"/>
                <w:tab w:val="clear" w:pos="567"/>
              </w:tabs>
              <w:rPr>
                <w:sz w:val="16"/>
              </w:rPr>
            </w:pPr>
            <w:r w:rsidRPr="006B2793">
              <w:rPr>
                <w:sz w:val="16"/>
              </w:rPr>
              <w:t>Revised to SP-191350.</w:t>
            </w:r>
          </w:p>
        </w:tc>
        <w:tc>
          <w:tcPr>
            <w:tcW w:w="986" w:type="dxa"/>
          </w:tcPr>
          <w:p w14:paraId="7D2A23AD"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4A79BA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191350</w:t>
            </w:r>
          </w:p>
        </w:tc>
      </w:tr>
      <w:tr w:rsidR="00744129" w:rsidRPr="00200359" w14:paraId="1D7A306F" w14:textId="77777777" w:rsidTr="00744129">
        <w:tc>
          <w:tcPr>
            <w:tcW w:w="675" w:type="dxa"/>
          </w:tcPr>
          <w:p w14:paraId="79798032"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537EB0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191350</w:t>
            </w:r>
          </w:p>
        </w:tc>
        <w:tc>
          <w:tcPr>
            <w:tcW w:w="948" w:type="dxa"/>
          </w:tcPr>
          <w:p w14:paraId="0D408F44"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00C4D2C3" w14:textId="77777777"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14:paraId="19D63904" w14:textId="77777777"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14:paraId="4A560E7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274EF0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B0316A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089754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4646EB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BF776F7" w14:textId="77777777" w:rsidR="00744129" w:rsidRPr="006B2793" w:rsidRDefault="00744129" w:rsidP="00744129">
            <w:pPr>
              <w:pStyle w:val="TAL"/>
              <w:tabs>
                <w:tab w:val="clear" w:pos="284"/>
                <w:tab w:val="clear" w:pos="567"/>
              </w:tabs>
              <w:rPr>
                <w:sz w:val="16"/>
              </w:rPr>
            </w:pPr>
          </w:p>
        </w:tc>
        <w:tc>
          <w:tcPr>
            <w:tcW w:w="2038" w:type="dxa"/>
          </w:tcPr>
          <w:p w14:paraId="2F9B879C" w14:textId="77777777" w:rsidR="00744129" w:rsidRPr="006B2793" w:rsidRDefault="00744129" w:rsidP="00744129">
            <w:pPr>
              <w:pStyle w:val="TAL"/>
              <w:tabs>
                <w:tab w:val="clear" w:pos="284"/>
                <w:tab w:val="clear" w:pos="567"/>
              </w:tabs>
              <w:rPr>
                <w:sz w:val="16"/>
              </w:rPr>
            </w:pPr>
          </w:p>
        </w:tc>
        <w:tc>
          <w:tcPr>
            <w:tcW w:w="1340" w:type="dxa"/>
          </w:tcPr>
          <w:p w14:paraId="7CAE2B65" w14:textId="77777777" w:rsidR="00744129" w:rsidRPr="006B2793" w:rsidRDefault="00744129" w:rsidP="00744129">
            <w:pPr>
              <w:pStyle w:val="TAL"/>
              <w:tabs>
                <w:tab w:val="clear" w:pos="284"/>
                <w:tab w:val="clear" w:pos="567"/>
              </w:tabs>
              <w:rPr>
                <w:sz w:val="16"/>
              </w:rPr>
            </w:pPr>
            <w:r w:rsidRPr="006B2793">
              <w:rPr>
                <w:sz w:val="16"/>
              </w:rPr>
              <w:t>Revision of SP-191319. Revised to SP-191375.</w:t>
            </w:r>
          </w:p>
        </w:tc>
        <w:tc>
          <w:tcPr>
            <w:tcW w:w="986" w:type="dxa"/>
          </w:tcPr>
          <w:p w14:paraId="40C3C155"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0DCB0D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191375</w:t>
            </w:r>
          </w:p>
        </w:tc>
      </w:tr>
      <w:tr w:rsidR="00744129" w:rsidRPr="00200359" w14:paraId="1205A38E" w14:textId="77777777" w:rsidTr="00744129">
        <w:tc>
          <w:tcPr>
            <w:tcW w:w="675" w:type="dxa"/>
          </w:tcPr>
          <w:p w14:paraId="73A0C87F"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A38967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191375</w:t>
            </w:r>
          </w:p>
        </w:tc>
        <w:tc>
          <w:tcPr>
            <w:tcW w:w="948" w:type="dxa"/>
          </w:tcPr>
          <w:p w14:paraId="67F2180B"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4D9147B8" w14:textId="77777777" w:rsidR="00744129" w:rsidRPr="006B2793" w:rsidRDefault="00744129" w:rsidP="00744129">
            <w:pPr>
              <w:pStyle w:val="TAL"/>
              <w:tabs>
                <w:tab w:val="clear" w:pos="284"/>
                <w:tab w:val="clear" w:pos="567"/>
              </w:tabs>
              <w:rPr>
                <w:sz w:val="16"/>
              </w:rPr>
            </w:pPr>
            <w:r w:rsidRPr="006B2793">
              <w:rPr>
                <w:sz w:val="16"/>
              </w:rPr>
              <w:t>FS_enh_EC Work Tasks</w:t>
            </w:r>
          </w:p>
        </w:tc>
        <w:tc>
          <w:tcPr>
            <w:tcW w:w="1519" w:type="dxa"/>
          </w:tcPr>
          <w:p w14:paraId="597942FF" w14:textId="77777777" w:rsidR="00744129" w:rsidRPr="006B2793" w:rsidRDefault="00744129" w:rsidP="00744129">
            <w:pPr>
              <w:pStyle w:val="TAL"/>
              <w:tabs>
                <w:tab w:val="clear" w:pos="284"/>
                <w:tab w:val="clear" w:pos="567"/>
              </w:tabs>
              <w:rPr>
                <w:sz w:val="16"/>
              </w:rPr>
            </w:pPr>
            <w:r w:rsidRPr="006B2793">
              <w:rPr>
                <w:sz w:val="16"/>
              </w:rPr>
              <w:t>Futurewei (Moderator)</w:t>
            </w:r>
          </w:p>
        </w:tc>
        <w:tc>
          <w:tcPr>
            <w:tcW w:w="1212" w:type="dxa"/>
          </w:tcPr>
          <w:p w14:paraId="1C0C12B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636EDC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44C58A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FF1364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3BC7CE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10FFFA8" w14:textId="77777777" w:rsidR="00744129" w:rsidRPr="006B2793" w:rsidRDefault="00744129" w:rsidP="00744129">
            <w:pPr>
              <w:pStyle w:val="TAL"/>
              <w:tabs>
                <w:tab w:val="clear" w:pos="284"/>
                <w:tab w:val="clear" w:pos="567"/>
              </w:tabs>
              <w:rPr>
                <w:sz w:val="16"/>
              </w:rPr>
            </w:pPr>
          </w:p>
        </w:tc>
        <w:tc>
          <w:tcPr>
            <w:tcW w:w="2038" w:type="dxa"/>
          </w:tcPr>
          <w:p w14:paraId="3DCFBF26" w14:textId="77777777" w:rsidR="00744129" w:rsidRPr="006B2793" w:rsidRDefault="00744129" w:rsidP="00744129">
            <w:pPr>
              <w:pStyle w:val="TAL"/>
              <w:tabs>
                <w:tab w:val="clear" w:pos="284"/>
                <w:tab w:val="clear" w:pos="567"/>
              </w:tabs>
              <w:rPr>
                <w:sz w:val="16"/>
              </w:rPr>
            </w:pPr>
          </w:p>
        </w:tc>
        <w:tc>
          <w:tcPr>
            <w:tcW w:w="1340" w:type="dxa"/>
          </w:tcPr>
          <w:p w14:paraId="65E4FCF4" w14:textId="77777777" w:rsidR="00744129" w:rsidRPr="006B2793" w:rsidRDefault="00744129" w:rsidP="00744129">
            <w:pPr>
              <w:pStyle w:val="TAL"/>
              <w:tabs>
                <w:tab w:val="clear" w:pos="284"/>
                <w:tab w:val="clear" w:pos="567"/>
              </w:tabs>
              <w:rPr>
                <w:sz w:val="16"/>
              </w:rPr>
            </w:pPr>
            <w:r w:rsidRPr="006B2793">
              <w:rPr>
                <w:sz w:val="16"/>
              </w:rPr>
              <w:t>Revision of SP-191350. Endorsed</w:t>
            </w:r>
          </w:p>
        </w:tc>
        <w:tc>
          <w:tcPr>
            <w:tcW w:w="986" w:type="dxa"/>
          </w:tcPr>
          <w:p w14:paraId="1CC908EA"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6767BE8A" w14:textId="77777777" w:rsidR="00744129" w:rsidRPr="006B2793" w:rsidRDefault="00744129" w:rsidP="00744129">
            <w:pPr>
              <w:pStyle w:val="TAL"/>
              <w:tabs>
                <w:tab w:val="clear" w:pos="284"/>
                <w:tab w:val="clear" w:pos="567"/>
              </w:tabs>
              <w:rPr>
                <w:sz w:val="16"/>
              </w:rPr>
            </w:pPr>
          </w:p>
        </w:tc>
      </w:tr>
      <w:tr w:rsidR="00744129" w:rsidRPr="00200359" w14:paraId="6CFD24B6" w14:textId="77777777" w:rsidTr="00744129">
        <w:tc>
          <w:tcPr>
            <w:tcW w:w="675" w:type="dxa"/>
          </w:tcPr>
          <w:p w14:paraId="7D6035E1"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EFFFAE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191356</w:t>
            </w:r>
          </w:p>
        </w:tc>
        <w:tc>
          <w:tcPr>
            <w:tcW w:w="948" w:type="dxa"/>
          </w:tcPr>
          <w:p w14:paraId="6D48C3EF"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1B919034" w14:textId="77777777" w:rsidR="00744129" w:rsidRPr="006B2793" w:rsidRDefault="00744129" w:rsidP="00744129">
            <w:pPr>
              <w:pStyle w:val="TAL"/>
              <w:tabs>
                <w:tab w:val="clear" w:pos="284"/>
                <w:tab w:val="clear" w:pos="567"/>
              </w:tabs>
              <w:rPr>
                <w:sz w:val="16"/>
              </w:rPr>
            </w:pPr>
            <w:r w:rsidRPr="006B2793">
              <w:rPr>
                <w:sz w:val="16"/>
              </w:rPr>
              <w:t>FS_ID_UAS-SA2 Work Tasks</w:t>
            </w:r>
          </w:p>
        </w:tc>
        <w:tc>
          <w:tcPr>
            <w:tcW w:w="1519" w:type="dxa"/>
          </w:tcPr>
          <w:p w14:paraId="3A55CF6B" w14:textId="77777777"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14:paraId="0902FC0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28AC52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0BA164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DF5629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9D4B2B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FD91196" w14:textId="77777777" w:rsidR="00744129" w:rsidRPr="006B2793" w:rsidRDefault="00744129" w:rsidP="00744129">
            <w:pPr>
              <w:pStyle w:val="TAL"/>
              <w:tabs>
                <w:tab w:val="clear" w:pos="284"/>
                <w:tab w:val="clear" w:pos="567"/>
              </w:tabs>
              <w:rPr>
                <w:sz w:val="16"/>
              </w:rPr>
            </w:pPr>
          </w:p>
        </w:tc>
        <w:tc>
          <w:tcPr>
            <w:tcW w:w="2038" w:type="dxa"/>
          </w:tcPr>
          <w:p w14:paraId="7584921D" w14:textId="77777777" w:rsidR="00744129" w:rsidRPr="006B2793" w:rsidRDefault="00744129" w:rsidP="00744129">
            <w:pPr>
              <w:pStyle w:val="TAL"/>
              <w:tabs>
                <w:tab w:val="clear" w:pos="284"/>
                <w:tab w:val="clear" w:pos="567"/>
              </w:tabs>
              <w:rPr>
                <w:sz w:val="16"/>
              </w:rPr>
            </w:pPr>
          </w:p>
        </w:tc>
        <w:tc>
          <w:tcPr>
            <w:tcW w:w="1340" w:type="dxa"/>
          </w:tcPr>
          <w:p w14:paraId="79E64EA7" w14:textId="77777777" w:rsidR="00744129" w:rsidRPr="006B2793" w:rsidRDefault="00744129" w:rsidP="00744129">
            <w:pPr>
              <w:pStyle w:val="TAL"/>
              <w:tabs>
                <w:tab w:val="clear" w:pos="284"/>
                <w:tab w:val="clear" w:pos="567"/>
              </w:tabs>
              <w:rPr>
                <w:sz w:val="16"/>
              </w:rPr>
            </w:pPr>
            <w:r w:rsidRPr="006B2793">
              <w:rPr>
                <w:sz w:val="16"/>
              </w:rPr>
              <w:t>Revised to SP-191358.</w:t>
            </w:r>
          </w:p>
        </w:tc>
        <w:tc>
          <w:tcPr>
            <w:tcW w:w="986" w:type="dxa"/>
          </w:tcPr>
          <w:p w14:paraId="13646112"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0CECA18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191358</w:t>
            </w:r>
          </w:p>
        </w:tc>
      </w:tr>
      <w:tr w:rsidR="00744129" w:rsidRPr="00200359" w14:paraId="76C12E74" w14:textId="77777777" w:rsidTr="00744129">
        <w:tc>
          <w:tcPr>
            <w:tcW w:w="675" w:type="dxa"/>
          </w:tcPr>
          <w:p w14:paraId="46763933"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407D46B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191358</w:t>
            </w:r>
          </w:p>
        </w:tc>
        <w:tc>
          <w:tcPr>
            <w:tcW w:w="948" w:type="dxa"/>
          </w:tcPr>
          <w:p w14:paraId="210E0D75"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3326FF79" w14:textId="77777777" w:rsidR="00744129" w:rsidRPr="006B2793" w:rsidRDefault="00744129" w:rsidP="00744129">
            <w:pPr>
              <w:pStyle w:val="TAL"/>
              <w:tabs>
                <w:tab w:val="clear" w:pos="284"/>
                <w:tab w:val="clear" w:pos="567"/>
              </w:tabs>
              <w:rPr>
                <w:sz w:val="16"/>
              </w:rPr>
            </w:pPr>
            <w:r w:rsidRPr="006B2793">
              <w:rPr>
                <w:sz w:val="16"/>
              </w:rPr>
              <w:t>FS_ID_UAS-SA2 Work Tasks</w:t>
            </w:r>
          </w:p>
        </w:tc>
        <w:tc>
          <w:tcPr>
            <w:tcW w:w="1519" w:type="dxa"/>
          </w:tcPr>
          <w:p w14:paraId="7A2380BF" w14:textId="77777777"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14:paraId="3F0F1DA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F0F8F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48BF42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822162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EB94A9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56F2399" w14:textId="77777777" w:rsidR="00744129" w:rsidRPr="006B2793" w:rsidRDefault="00744129" w:rsidP="00744129">
            <w:pPr>
              <w:pStyle w:val="TAL"/>
              <w:tabs>
                <w:tab w:val="clear" w:pos="284"/>
                <w:tab w:val="clear" w:pos="567"/>
              </w:tabs>
              <w:rPr>
                <w:sz w:val="16"/>
              </w:rPr>
            </w:pPr>
          </w:p>
        </w:tc>
        <w:tc>
          <w:tcPr>
            <w:tcW w:w="2038" w:type="dxa"/>
          </w:tcPr>
          <w:p w14:paraId="23B58CF6" w14:textId="77777777" w:rsidR="00744129" w:rsidRPr="006B2793" w:rsidRDefault="00744129" w:rsidP="00744129">
            <w:pPr>
              <w:pStyle w:val="TAL"/>
              <w:tabs>
                <w:tab w:val="clear" w:pos="284"/>
                <w:tab w:val="clear" w:pos="567"/>
              </w:tabs>
              <w:rPr>
                <w:sz w:val="16"/>
              </w:rPr>
            </w:pPr>
          </w:p>
        </w:tc>
        <w:tc>
          <w:tcPr>
            <w:tcW w:w="1340" w:type="dxa"/>
          </w:tcPr>
          <w:p w14:paraId="06ED6DD2" w14:textId="77777777" w:rsidR="00744129" w:rsidRPr="006B2793" w:rsidRDefault="00744129" w:rsidP="00744129">
            <w:pPr>
              <w:pStyle w:val="TAL"/>
              <w:tabs>
                <w:tab w:val="clear" w:pos="284"/>
                <w:tab w:val="clear" w:pos="567"/>
              </w:tabs>
              <w:rPr>
                <w:sz w:val="16"/>
              </w:rPr>
            </w:pPr>
            <w:r w:rsidRPr="006B2793">
              <w:rPr>
                <w:sz w:val="16"/>
              </w:rPr>
              <w:t>Revision of SP-191356. Endorsed</w:t>
            </w:r>
          </w:p>
        </w:tc>
        <w:tc>
          <w:tcPr>
            <w:tcW w:w="986" w:type="dxa"/>
          </w:tcPr>
          <w:p w14:paraId="5D9ACA75"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1655DB0D" w14:textId="77777777" w:rsidR="00744129" w:rsidRPr="006B2793" w:rsidRDefault="00744129" w:rsidP="00744129">
            <w:pPr>
              <w:pStyle w:val="TAL"/>
              <w:tabs>
                <w:tab w:val="clear" w:pos="284"/>
                <w:tab w:val="clear" w:pos="567"/>
              </w:tabs>
              <w:rPr>
                <w:sz w:val="16"/>
              </w:rPr>
            </w:pPr>
          </w:p>
        </w:tc>
      </w:tr>
      <w:tr w:rsidR="00744129" w:rsidRPr="00200359" w14:paraId="2A63F60C" w14:textId="77777777" w:rsidTr="00744129">
        <w:tc>
          <w:tcPr>
            <w:tcW w:w="675" w:type="dxa"/>
          </w:tcPr>
          <w:p w14:paraId="6C2002D6"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319BEC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191321</w:t>
            </w:r>
          </w:p>
        </w:tc>
        <w:tc>
          <w:tcPr>
            <w:tcW w:w="948" w:type="dxa"/>
          </w:tcPr>
          <w:p w14:paraId="2DB7EB6C"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03CF6B00" w14:textId="77777777" w:rsidR="00744129" w:rsidRPr="006B2793" w:rsidRDefault="00744129" w:rsidP="00744129">
            <w:pPr>
              <w:pStyle w:val="TAL"/>
              <w:tabs>
                <w:tab w:val="clear" w:pos="284"/>
                <w:tab w:val="clear" w:pos="567"/>
              </w:tabs>
              <w:rPr>
                <w:sz w:val="16"/>
              </w:rPr>
            </w:pPr>
            <w:r w:rsidRPr="006B2793">
              <w:rPr>
                <w:sz w:val="16"/>
              </w:rPr>
              <w:t>FS_5GLAN_enh Work Tasks</w:t>
            </w:r>
          </w:p>
        </w:tc>
        <w:tc>
          <w:tcPr>
            <w:tcW w:w="1519" w:type="dxa"/>
          </w:tcPr>
          <w:p w14:paraId="47488D88" w14:textId="77777777" w:rsidR="00744129" w:rsidRPr="006B2793" w:rsidRDefault="00744129" w:rsidP="00744129">
            <w:pPr>
              <w:pStyle w:val="TAL"/>
              <w:tabs>
                <w:tab w:val="clear" w:pos="284"/>
                <w:tab w:val="clear" w:pos="567"/>
              </w:tabs>
              <w:rPr>
                <w:sz w:val="16"/>
              </w:rPr>
            </w:pPr>
            <w:r w:rsidRPr="006B2793">
              <w:rPr>
                <w:sz w:val="16"/>
              </w:rPr>
              <w:t>Huawei (Rapporteur)</w:t>
            </w:r>
          </w:p>
        </w:tc>
        <w:tc>
          <w:tcPr>
            <w:tcW w:w="1212" w:type="dxa"/>
          </w:tcPr>
          <w:p w14:paraId="456A6C8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ED253E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5E8BA9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C4B73F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5ABE82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EF4EBF8" w14:textId="77777777" w:rsidR="00744129" w:rsidRPr="006B2793" w:rsidRDefault="00744129" w:rsidP="00744129">
            <w:pPr>
              <w:pStyle w:val="TAL"/>
              <w:tabs>
                <w:tab w:val="clear" w:pos="284"/>
                <w:tab w:val="clear" w:pos="567"/>
              </w:tabs>
              <w:rPr>
                <w:sz w:val="16"/>
              </w:rPr>
            </w:pPr>
          </w:p>
        </w:tc>
        <w:tc>
          <w:tcPr>
            <w:tcW w:w="2038" w:type="dxa"/>
          </w:tcPr>
          <w:p w14:paraId="050D427E" w14:textId="77777777" w:rsidR="00744129" w:rsidRPr="006B2793" w:rsidRDefault="00744129" w:rsidP="00744129">
            <w:pPr>
              <w:pStyle w:val="TAL"/>
              <w:tabs>
                <w:tab w:val="clear" w:pos="284"/>
                <w:tab w:val="clear" w:pos="567"/>
              </w:tabs>
              <w:rPr>
                <w:sz w:val="16"/>
              </w:rPr>
            </w:pPr>
          </w:p>
        </w:tc>
        <w:tc>
          <w:tcPr>
            <w:tcW w:w="1340" w:type="dxa"/>
          </w:tcPr>
          <w:p w14:paraId="68BC947E" w14:textId="77777777" w:rsidR="00744129" w:rsidRPr="006B2793" w:rsidRDefault="00744129" w:rsidP="00744129">
            <w:pPr>
              <w:pStyle w:val="TAL"/>
              <w:tabs>
                <w:tab w:val="clear" w:pos="284"/>
                <w:tab w:val="clear" w:pos="567"/>
              </w:tabs>
              <w:rPr>
                <w:sz w:val="16"/>
              </w:rPr>
            </w:pPr>
            <w:r w:rsidRPr="006B2793">
              <w:rPr>
                <w:sz w:val="16"/>
              </w:rPr>
              <w:t>WITHDRAWN</w:t>
            </w:r>
          </w:p>
        </w:tc>
        <w:tc>
          <w:tcPr>
            <w:tcW w:w="986" w:type="dxa"/>
          </w:tcPr>
          <w:p w14:paraId="259992DF"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0FA43A79" w14:textId="77777777" w:rsidR="00744129" w:rsidRPr="006B2793" w:rsidRDefault="00744129" w:rsidP="00744129">
            <w:pPr>
              <w:pStyle w:val="TAL"/>
              <w:tabs>
                <w:tab w:val="clear" w:pos="284"/>
                <w:tab w:val="clear" w:pos="567"/>
              </w:tabs>
              <w:rPr>
                <w:sz w:val="16"/>
              </w:rPr>
            </w:pPr>
          </w:p>
        </w:tc>
      </w:tr>
      <w:tr w:rsidR="00744129" w:rsidRPr="00200359" w14:paraId="7F1E5941" w14:textId="77777777" w:rsidTr="00744129">
        <w:tc>
          <w:tcPr>
            <w:tcW w:w="675" w:type="dxa"/>
          </w:tcPr>
          <w:p w14:paraId="57E2E5C7"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695DEB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191322</w:t>
            </w:r>
          </w:p>
        </w:tc>
        <w:tc>
          <w:tcPr>
            <w:tcW w:w="948" w:type="dxa"/>
          </w:tcPr>
          <w:p w14:paraId="2E8D904F"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07E5F647" w14:textId="77777777"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14:paraId="1C25B186" w14:textId="77777777"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14:paraId="6D18303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3FE228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77F03E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EC4DE7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196CA7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0E19477" w14:textId="77777777" w:rsidR="00744129" w:rsidRPr="006B2793" w:rsidRDefault="00744129" w:rsidP="00744129">
            <w:pPr>
              <w:pStyle w:val="TAL"/>
              <w:tabs>
                <w:tab w:val="clear" w:pos="284"/>
                <w:tab w:val="clear" w:pos="567"/>
              </w:tabs>
              <w:rPr>
                <w:sz w:val="16"/>
              </w:rPr>
            </w:pPr>
          </w:p>
        </w:tc>
        <w:tc>
          <w:tcPr>
            <w:tcW w:w="2038" w:type="dxa"/>
          </w:tcPr>
          <w:p w14:paraId="59096847" w14:textId="77777777" w:rsidR="00744129" w:rsidRPr="006B2793" w:rsidRDefault="00744129" w:rsidP="00744129">
            <w:pPr>
              <w:pStyle w:val="TAL"/>
              <w:tabs>
                <w:tab w:val="clear" w:pos="284"/>
                <w:tab w:val="clear" w:pos="567"/>
              </w:tabs>
              <w:rPr>
                <w:sz w:val="16"/>
              </w:rPr>
            </w:pPr>
          </w:p>
        </w:tc>
        <w:tc>
          <w:tcPr>
            <w:tcW w:w="1340" w:type="dxa"/>
          </w:tcPr>
          <w:p w14:paraId="58F25DD5" w14:textId="77777777" w:rsidR="00744129" w:rsidRPr="006B2793" w:rsidRDefault="00744129" w:rsidP="00744129">
            <w:pPr>
              <w:pStyle w:val="TAL"/>
              <w:tabs>
                <w:tab w:val="clear" w:pos="284"/>
                <w:tab w:val="clear" w:pos="567"/>
              </w:tabs>
              <w:rPr>
                <w:sz w:val="16"/>
              </w:rPr>
            </w:pPr>
            <w:r w:rsidRPr="006B2793">
              <w:rPr>
                <w:sz w:val="16"/>
              </w:rPr>
              <w:t>Revised to SP-191345.</w:t>
            </w:r>
          </w:p>
        </w:tc>
        <w:tc>
          <w:tcPr>
            <w:tcW w:w="986" w:type="dxa"/>
          </w:tcPr>
          <w:p w14:paraId="65069FC0"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4A2B6DC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191345</w:t>
            </w:r>
          </w:p>
        </w:tc>
      </w:tr>
      <w:tr w:rsidR="00744129" w:rsidRPr="00200359" w14:paraId="214539E4" w14:textId="77777777" w:rsidTr="00744129">
        <w:tc>
          <w:tcPr>
            <w:tcW w:w="675" w:type="dxa"/>
          </w:tcPr>
          <w:p w14:paraId="4A531224"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6FEBCEE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191345</w:t>
            </w:r>
          </w:p>
        </w:tc>
        <w:tc>
          <w:tcPr>
            <w:tcW w:w="948" w:type="dxa"/>
          </w:tcPr>
          <w:p w14:paraId="446DA6B2"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3DA0E3CA" w14:textId="77777777"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14:paraId="604F9027" w14:textId="77777777"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14:paraId="675A04D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379137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6ED524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97ABD5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4BEB85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3B3374D" w14:textId="77777777" w:rsidR="00744129" w:rsidRPr="006B2793" w:rsidRDefault="00744129" w:rsidP="00744129">
            <w:pPr>
              <w:pStyle w:val="TAL"/>
              <w:tabs>
                <w:tab w:val="clear" w:pos="284"/>
                <w:tab w:val="clear" w:pos="567"/>
              </w:tabs>
              <w:rPr>
                <w:sz w:val="16"/>
              </w:rPr>
            </w:pPr>
          </w:p>
        </w:tc>
        <w:tc>
          <w:tcPr>
            <w:tcW w:w="2038" w:type="dxa"/>
          </w:tcPr>
          <w:p w14:paraId="4D5D604F" w14:textId="77777777" w:rsidR="00744129" w:rsidRPr="006B2793" w:rsidRDefault="00744129" w:rsidP="00744129">
            <w:pPr>
              <w:pStyle w:val="TAL"/>
              <w:tabs>
                <w:tab w:val="clear" w:pos="284"/>
                <w:tab w:val="clear" w:pos="567"/>
              </w:tabs>
              <w:rPr>
                <w:sz w:val="16"/>
              </w:rPr>
            </w:pPr>
          </w:p>
        </w:tc>
        <w:tc>
          <w:tcPr>
            <w:tcW w:w="1340" w:type="dxa"/>
          </w:tcPr>
          <w:p w14:paraId="1244A0A7" w14:textId="77777777" w:rsidR="00744129" w:rsidRPr="006B2793" w:rsidRDefault="00744129" w:rsidP="00744129">
            <w:pPr>
              <w:pStyle w:val="TAL"/>
              <w:tabs>
                <w:tab w:val="clear" w:pos="284"/>
                <w:tab w:val="clear" w:pos="567"/>
              </w:tabs>
              <w:rPr>
                <w:sz w:val="16"/>
              </w:rPr>
            </w:pPr>
            <w:r w:rsidRPr="006B2793">
              <w:rPr>
                <w:sz w:val="16"/>
              </w:rPr>
              <w:t>Revision of SP-191322. Revised to SP-191352.</w:t>
            </w:r>
          </w:p>
        </w:tc>
        <w:tc>
          <w:tcPr>
            <w:tcW w:w="986" w:type="dxa"/>
          </w:tcPr>
          <w:p w14:paraId="6DD3D3FF"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278D9B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191352</w:t>
            </w:r>
          </w:p>
        </w:tc>
      </w:tr>
      <w:tr w:rsidR="00744129" w:rsidRPr="00200359" w14:paraId="6344BCD7" w14:textId="77777777" w:rsidTr="00744129">
        <w:tc>
          <w:tcPr>
            <w:tcW w:w="675" w:type="dxa"/>
          </w:tcPr>
          <w:p w14:paraId="77CAB5C5"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6AC2D8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191352</w:t>
            </w:r>
          </w:p>
        </w:tc>
        <w:tc>
          <w:tcPr>
            <w:tcW w:w="948" w:type="dxa"/>
          </w:tcPr>
          <w:p w14:paraId="065B10FA"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6EA6E923" w14:textId="77777777" w:rsidR="00744129" w:rsidRPr="006B2793" w:rsidRDefault="00744129" w:rsidP="00744129">
            <w:pPr>
              <w:pStyle w:val="TAL"/>
              <w:tabs>
                <w:tab w:val="clear" w:pos="284"/>
                <w:tab w:val="clear" w:pos="567"/>
              </w:tabs>
              <w:rPr>
                <w:sz w:val="16"/>
              </w:rPr>
            </w:pPr>
            <w:r w:rsidRPr="006B2793">
              <w:rPr>
                <w:sz w:val="16"/>
              </w:rPr>
              <w:t>FS_IIoT Work Tasks</w:t>
            </w:r>
          </w:p>
        </w:tc>
        <w:tc>
          <w:tcPr>
            <w:tcW w:w="1519" w:type="dxa"/>
          </w:tcPr>
          <w:p w14:paraId="144AC4E6" w14:textId="77777777" w:rsidR="00744129" w:rsidRPr="006B2793" w:rsidRDefault="00744129" w:rsidP="00744129">
            <w:pPr>
              <w:pStyle w:val="TAL"/>
              <w:tabs>
                <w:tab w:val="clear" w:pos="284"/>
                <w:tab w:val="clear" w:pos="567"/>
              </w:tabs>
              <w:rPr>
                <w:sz w:val="16"/>
              </w:rPr>
            </w:pPr>
            <w:r w:rsidRPr="006B2793">
              <w:rPr>
                <w:sz w:val="16"/>
              </w:rPr>
              <w:t>Nokia, Nokia Shanghai Bell (Rapporteur)</w:t>
            </w:r>
          </w:p>
        </w:tc>
        <w:tc>
          <w:tcPr>
            <w:tcW w:w="1212" w:type="dxa"/>
          </w:tcPr>
          <w:p w14:paraId="137075A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C5EA08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540FD2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93BF3F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C0C2DA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A40BD27" w14:textId="77777777" w:rsidR="00744129" w:rsidRPr="006B2793" w:rsidRDefault="00744129" w:rsidP="00744129">
            <w:pPr>
              <w:pStyle w:val="TAL"/>
              <w:tabs>
                <w:tab w:val="clear" w:pos="284"/>
                <w:tab w:val="clear" w:pos="567"/>
              </w:tabs>
              <w:rPr>
                <w:sz w:val="16"/>
              </w:rPr>
            </w:pPr>
          </w:p>
        </w:tc>
        <w:tc>
          <w:tcPr>
            <w:tcW w:w="2038" w:type="dxa"/>
          </w:tcPr>
          <w:p w14:paraId="50A57EAC" w14:textId="77777777" w:rsidR="00744129" w:rsidRPr="006B2793" w:rsidRDefault="00744129" w:rsidP="00744129">
            <w:pPr>
              <w:pStyle w:val="TAL"/>
              <w:tabs>
                <w:tab w:val="clear" w:pos="284"/>
                <w:tab w:val="clear" w:pos="567"/>
              </w:tabs>
              <w:rPr>
                <w:sz w:val="16"/>
              </w:rPr>
            </w:pPr>
          </w:p>
        </w:tc>
        <w:tc>
          <w:tcPr>
            <w:tcW w:w="1340" w:type="dxa"/>
          </w:tcPr>
          <w:p w14:paraId="77F96FD6" w14:textId="77777777" w:rsidR="00744129" w:rsidRPr="006B2793" w:rsidRDefault="00744129" w:rsidP="00744129">
            <w:pPr>
              <w:pStyle w:val="TAL"/>
              <w:tabs>
                <w:tab w:val="clear" w:pos="284"/>
                <w:tab w:val="clear" w:pos="567"/>
              </w:tabs>
              <w:rPr>
                <w:sz w:val="16"/>
              </w:rPr>
            </w:pPr>
            <w:r w:rsidRPr="006B2793">
              <w:rPr>
                <w:sz w:val="16"/>
              </w:rPr>
              <w:t>Revision of SP-191345. Endorsed</w:t>
            </w:r>
          </w:p>
        </w:tc>
        <w:tc>
          <w:tcPr>
            <w:tcW w:w="986" w:type="dxa"/>
          </w:tcPr>
          <w:p w14:paraId="37445F67"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550CB33B" w14:textId="77777777" w:rsidR="00744129" w:rsidRPr="006B2793" w:rsidRDefault="00744129" w:rsidP="00744129">
            <w:pPr>
              <w:pStyle w:val="TAL"/>
              <w:tabs>
                <w:tab w:val="clear" w:pos="284"/>
                <w:tab w:val="clear" w:pos="567"/>
              </w:tabs>
              <w:rPr>
                <w:sz w:val="16"/>
              </w:rPr>
            </w:pPr>
          </w:p>
        </w:tc>
      </w:tr>
      <w:tr w:rsidR="00744129" w:rsidRPr="00200359" w14:paraId="4F8553C1" w14:textId="77777777" w:rsidTr="00744129">
        <w:tc>
          <w:tcPr>
            <w:tcW w:w="675" w:type="dxa"/>
          </w:tcPr>
          <w:p w14:paraId="5F0D7F36"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3D6252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191323</w:t>
            </w:r>
          </w:p>
        </w:tc>
        <w:tc>
          <w:tcPr>
            <w:tcW w:w="948" w:type="dxa"/>
          </w:tcPr>
          <w:p w14:paraId="695CA155"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21A63B5B" w14:textId="77777777" w:rsidR="00744129" w:rsidRPr="006B2793" w:rsidRDefault="00744129" w:rsidP="00744129">
            <w:pPr>
              <w:pStyle w:val="TAL"/>
              <w:tabs>
                <w:tab w:val="clear" w:pos="284"/>
                <w:tab w:val="clear" w:pos="567"/>
              </w:tabs>
              <w:rPr>
                <w:sz w:val="16"/>
              </w:rPr>
            </w:pPr>
            <w:r w:rsidRPr="006B2793">
              <w:rPr>
                <w:sz w:val="16"/>
              </w:rPr>
              <w:t>FS_MUSIM Work Tasks</w:t>
            </w:r>
          </w:p>
        </w:tc>
        <w:tc>
          <w:tcPr>
            <w:tcW w:w="1519" w:type="dxa"/>
          </w:tcPr>
          <w:p w14:paraId="013FE71B" w14:textId="77777777" w:rsidR="00744129" w:rsidRPr="006B2793" w:rsidRDefault="00744129" w:rsidP="00744129">
            <w:pPr>
              <w:pStyle w:val="TAL"/>
              <w:tabs>
                <w:tab w:val="clear" w:pos="284"/>
                <w:tab w:val="clear" w:pos="567"/>
              </w:tabs>
              <w:rPr>
                <w:sz w:val="16"/>
              </w:rPr>
            </w:pPr>
            <w:r w:rsidRPr="006B2793">
              <w:rPr>
                <w:sz w:val="16"/>
              </w:rPr>
              <w:t>Intel (Rapporteur)</w:t>
            </w:r>
          </w:p>
        </w:tc>
        <w:tc>
          <w:tcPr>
            <w:tcW w:w="1212" w:type="dxa"/>
          </w:tcPr>
          <w:p w14:paraId="0B91B08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2D197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036859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6B0D40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8C3751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D6F33E4" w14:textId="77777777" w:rsidR="00744129" w:rsidRPr="006B2793" w:rsidRDefault="00744129" w:rsidP="00744129">
            <w:pPr>
              <w:pStyle w:val="TAL"/>
              <w:tabs>
                <w:tab w:val="clear" w:pos="284"/>
                <w:tab w:val="clear" w:pos="567"/>
              </w:tabs>
              <w:rPr>
                <w:sz w:val="16"/>
              </w:rPr>
            </w:pPr>
          </w:p>
        </w:tc>
        <w:tc>
          <w:tcPr>
            <w:tcW w:w="2038" w:type="dxa"/>
          </w:tcPr>
          <w:p w14:paraId="6E26916F" w14:textId="77777777" w:rsidR="00744129" w:rsidRPr="006B2793" w:rsidRDefault="00744129" w:rsidP="00744129">
            <w:pPr>
              <w:pStyle w:val="TAL"/>
              <w:tabs>
                <w:tab w:val="clear" w:pos="284"/>
                <w:tab w:val="clear" w:pos="567"/>
              </w:tabs>
              <w:rPr>
                <w:sz w:val="16"/>
              </w:rPr>
            </w:pPr>
          </w:p>
        </w:tc>
        <w:tc>
          <w:tcPr>
            <w:tcW w:w="1340" w:type="dxa"/>
          </w:tcPr>
          <w:p w14:paraId="58A646D5" w14:textId="77777777" w:rsidR="00744129" w:rsidRPr="006B2793" w:rsidRDefault="00744129" w:rsidP="00744129">
            <w:pPr>
              <w:pStyle w:val="TAL"/>
              <w:tabs>
                <w:tab w:val="clear" w:pos="284"/>
                <w:tab w:val="clear" w:pos="567"/>
              </w:tabs>
              <w:rPr>
                <w:sz w:val="16"/>
              </w:rPr>
            </w:pPr>
            <w:r w:rsidRPr="006B2793">
              <w:rPr>
                <w:sz w:val="16"/>
              </w:rPr>
              <w:t>Revised to SP-191353.</w:t>
            </w:r>
          </w:p>
        </w:tc>
        <w:tc>
          <w:tcPr>
            <w:tcW w:w="986" w:type="dxa"/>
          </w:tcPr>
          <w:p w14:paraId="7DF84ECA"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9F38D6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191353</w:t>
            </w:r>
          </w:p>
        </w:tc>
      </w:tr>
      <w:tr w:rsidR="00744129" w:rsidRPr="00200359" w14:paraId="49783B2D" w14:textId="77777777" w:rsidTr="00744129">
        <w:tc>
          <w:tcPr>
            <w:tcW w:w="675" w:type="dxa"/>
          </w:tcPr>
          <w:p w14:paraId="48EB060E" w14:textId="77777777" w:rsidR="00744129" w:rsidRPr="006B2793" w:rsidRDefault="00744129" w:rsidP="00744129">
            <w:pPr>
              <w:pStyle w:val="TAL"/>
              <w:tabs>
                <w:tab w:val="clear" w:pos="284"/>
                <w:tab w:val="clear" w:pos="567"/>
              </w:tabs>
              <w:rPr>
                <w:sz w:val="16"/>
              </w:rPr>
            </w:pPr>
            <w:r w:rsidRPr="006B2793">
              <w:rPr>
                <w:sz w:val="16"/>
              </w:rPr>
              <w:lastRenderedPageBreak/>
              <w:t>7.3</w:t>
            </w:r>
          </w:p>
        </w:tc>
        <w:tc>
          <w:tcPr>
            <w:tcW w:w="1134" w:type="dxa"/>
          </w:tcPr>
          <w:p w14:paraId="7B5412F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191353</w:t>
            </w:r>
          </w:p>
        </w:tc>
        <w:tc>
          <w:tcPr>
            <w:tcW w:w="948" w:type="dxa"/>
          </w:tcPr>
          <w:p w14:paraId="63694DD3"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59DB704B" w14:textId="77777777" w:rsidR="00744129" w:rsidRPr="006B2793" w:rsidRDefault="00744129" w:rsidP="00744129">
            <w:pPr>
              <w:pStyle w:val="TAL"/>
              <w:tabs>
                <w:tab w:val="clear" w:pos="284"/>
                <w:tab w:val="clear" w:pos="567"/>
              </w:tabs>
              <w:rPr>
                <w:sz w:val="16"/>
              </w:rPr>
            </w:pPr>
            <w:r w:rsidRPr="006B2793">
              <w:rPr>
                <w:sz w:val="16"/>
              </w:rPr>
              <w:t>FS_MUSIM Work Tasks</w:t>
            </w:r>
          </w:p>
        </w:tc>
        <w:tc>
          <w:tcPr>
            <w:tcW w:w="1519" w:type="dxa"/>
          </w:tcPr>
          <w:p w14:paraId="526FC284" w14:textId="77777777" w:rsidR="00744129" w:rsidRPr="006B2793" w:rsidRDefault="00744129" w:rsidP="00744129">
            <w:pPr>
              <w:pStyle w:val="TAL"/>
              <w:tabs>
                <w:tab w:val="clear" w:pos="284"/>
                <w:tab w:val="clear" w:pos="567"/>
              </w:tabs>
              <w:rPr>
                <w:sz w:val="16"/>
              </w:rPr>
            </w:pPr>
            <w:r w:rsidRPr="006B2793">
              <w:rPr>
                <w:sz w:val="16"/>
              </w:rPr>
              <w:t>Intel (Rapporteur)</w:t>
            </w:r>
          </w:p>
        </w:tc>
        <w:tc>
          <w:tcPr>
            <w:tcW w:w="1212" w:type="dxa"/>
          </w:tcPr>
          <w:p w14:paraId="2486108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35DFD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BD832A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01C602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BA17B1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CFB8FF9" w14:textId="77777777" w:rsidR="00744129" w:rsidRPr="006B2793" w:rsidRDefault="00744129" w:rsidP="00744129">
            <w:pPr>
              <w:pStyle w:val="TAL"/>
              <w:tabs>
                <w:tab w:val="clear" w:pos="284"/>
                <w:tab w:val="clear" w:pos="567"/>
              </w:tabs>
              <w:rPr>
                <w:sz w:val="16"/>
              </w:rPr>
            </w:pPr>
          </w:p>
        </w:tc>
        <w:tc>
          <w:tcPr>
            <w:tcW w:w="2038" w:type="dxa"/>
          </w:tcPr>
          <w:p w14:paraId="49CF17E7" w14:textId="77777777" w:rsidR="00744129" w:rsidRPr="006B2793" w:rsidRDefault="00744129" w:rsidP="00744129">
            <w:pPr>
              <w:pStyle w:val="TAL"/>
              <w:tabs>
                <w:tab w:val="clear" w:pos="284"/>
                <w:tab w:val="clear" w:pos="567"/>
              </w:tabs>
              <w:rPr>
                <w:sz w:val="16"/>
              </w:rPr>
            </w:pPr>
          </w:p>
        </w:tc>
        <w:tc>
          <w:tcPr>
            <w:tcW w:w="1340" w:type="dxa"/>
          </w:tcPr>
          <w:p w14:paraId="28D4C798" w14:textId="77777777" w:rsidR="00744129" w:rsidRPr="006B2793" w:rsidRDefault="00744129" w:rsidP="00744129">
            <w:pPr>
              <w:pStyle w:val="TAL"/>
              <w:tabs>
                <w:tab w:val="clear" w:pos="284"/>
                <w:tab w:val="clear" w:pos="567"/>
              </w:tabs>
              <w:rPr>
                <w:sz w:val="16"/>
              </w:rPr>
            </w:pPr>
            <w:r w:rsidRPr="006B2793">
              <w:rPr>
                <w:sz w:val="16"/>
              </w:rPr>
              <w:t>Revision of SP-191323. This was endorsed.</w:t>
            </w:r>
          </w:p>
        </w:tc>
        <w:tc>
          <w:tcPr>
            <w:tcW w:w="986" w:type="dxa"/>
          </w:tcPr>
          <w:p w14:paraId="05F9E16C"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5E499F7C" w14:textId="77777777" w:rsidR="00744129" w:rsidRPr="006B2793" w:rsidRDefault="00744129" w:rsidP="00744129">
            <w:pPr>
              <w:pStyle w:val="TAL"/>
              <w:tabs>
                <w:tab w:val="clear" w:pos="284"/>
                <w:tab w:val="clear" w:pos="567"/>
              </w:tabs>
              <w:rPr>
                <w:sz w:val="16"/>
              </w:rPr>
            </w:pPr>
          </w:p>
        </w:tc>
      </w:tr>
      <w:tr w:rsidR="00744129" w:rsidRPr="00200359" w14:paraId="4DAA224B" w14:textId="77777777" w:rsidTr="00744129">
        <w:tc>
          <w:tcPr>
            <w:tcW w:w="675" w:type="dxa"/>
          </w:tcPr>
          <w:p w14:paraId="2483131A"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5380998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191324</w:t>
            </w:r>
          </w:p>
        </w:tc>
        <w:tc>
          <w:tcPr>
            <w:tcW w:w="948" w:type="dxa"/>
          </w:tcPr>
          <w:p w14:paraId="078F662E"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234FAFC8" w14:textId="77777777"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14:paraId="4317408E" w14:textId="77777777"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14:paraId="6E146A9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049147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EA3FB1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3E5837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6F156B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3981581" w14:textId="77777777" w:rsidR="00744129" w:rsidRPr="006B2793" w:rsidRDefault="00744129" w:rsidP="00744129">
            <w:pPr>
              <w:pStyle w:val="TAL"/>
              <w:tabs>
                <w:tab w:val="clear" w:pos="284"/>
                <w:tab w:val="clear" w:pos="567"/>
              </w:tabs>
              <w:rPr>
                <w:sz w:val="16"/>
              </w:rPr>
            </w:pPr>
          </w:p>
        </w:tc>
        <w:tc>
          <w:tcPr>
            <w:tcW w:w="2038" w:type="dxa"/>
          </w:tcPr>
          <w:p w14:paraId="1C7DAEBD" w14:textId="77777777" w:rsidR="00744129" w:rsidRPr="006B2793" w:rsidRDefault="00744129" w:rsidP="00744129">
            <w:pPr>
              <w:pStyle w:val="TAL"/>
              <w:tabs>
                <w:tab w:val="clear" w:pos="284"/>
                <w:tab w:val="clear" w:pos="567"/>
              </w:tabs>
              <w:rPr>
                <w:sz w:val="16"/>
              </w:rPr>
            </w:pPr>
          </w:p>
        </w:tc>
        <w:tc>
          <w:tcPr>
            <w:tcW w:w="1340" w:type="dxa"/>
          </w:tcPr>
          <w:p w14:paraId="1CA536F8" w14:textId="77777777" w:rsidR="00744129" w:rsidRPr="006B2793" w:rsidRDefault="00744129" w:rsidP="00744129">
            <w:pPr>
              <w:pStyle w:val="TAL"/>
              <w:tabs>
                <w:tab w:val="clear" w:pos="284"/>
                <w:tab w:val="clear" w:pos="567"/>
              </w:tabs>
              <w:rPr>
                <w:sz w:val="16"/>
              </w:rPr>
            </w:pPr>
            <w:r w:rsidRPr="006B2793">
              <w:rPr>
                <w:sz w:val="16"/>
              </w:rPr>
              <w:t>Revised to SP-191357.</w:t>
            </w:r>
          </w:p>
        </w:tc>
        <w:tc>
          <w:tcPr>
            <w:tcW w:w="986" w:type="dxa"/>
          </w:tcPr>
          <w:p w14:paraId="093A8550"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51910E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191357</w:t>
            </w:r>
          </w:p>
        </w:tc>
      </w:tr>
      <w:tr w:rsidR="00744129" w:rsidRPr="00200359" w14:paraId="40945C14" w14:textId="77777777" w:rsidTr="00744129">
        <w:tc>
          <w:tcPr>
            <w:tcW w:w="675" w:type="dxa"/>
          </w:tcPr>
          <w:p w14:paraId="12F26FD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79B84CD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191357</w:t>
            </w:r>
          </w:p>
        </w:tc>
        <w:tc>
          <w:tcPr>
            <w:tcW w:w="948" w:type="dxa"/>
          </w:tcPr>
          <w:p w14:paraId="2E698D02"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22534D96" w14:textId="77777777"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14:paraId="70D42E62" w14:textId="77777777"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14:paraId="17045CF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6F30D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DB1A26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2AF9A9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5CA588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EB37D21" w14:textId="77777777" w:rsidR="00744129" w:rsidRPr="006B2793" w:rsidRDefault="00744129" w:rsidP="00744129">
            <w:pPr>
              <w:pStyle w:val="TAL"/>
              <w:tabs>
                <w:tab w:val="clear" w:pos="284"/>
                <w:tab w:val="clear" w:pos="567"/>
              </w:tabs>
              <w:rPr>
                <w:sz w:val="16"/>
              </w:rPr>
            </w:pPr>
          </w:p>
        </w:tc>
        <w:tc>
          <w:tcPr>
            <w:tcW w:w="2038" w:type="dxa"/>
          </w:tcPr>
          <w:p w14:paraId="16D40A0C" w14:textId="77777777" w:rsidR="00744129" w:rsidRPr="006B2793" w:rsidRDefault="00744129" w:rsidP="00744129">
            <w:pPr>
              <w:pStyle w:val="TAL"/>
              <w:tabs>
                <w:tab w:val="clear" w:pos="284"/>
                <w:tab w:val="clear" w:pos="567"/>
              </w:tabs>
              <w:rPr>
                <w:sz w:val="16"/>
              </w:rPr>
            </w:pPr>
          </w:p>
        </w:tc>
        <w:tc>
          <w:tcPr>
            <w:tcW w:w="1340" w:type="dxa"/>
          </w:tcPr>
          <w:p w14:paraId="5F922488" w14:textId="77777777" w:rsidR="00744129" w:rsidRPr="006B2793" w:rsidRDefault="00744129" w:rsidP="00744129">
            <w:pPr>
              <w:pStyle w:val="TAL"/>
              <w:tabs>
                <w:tab w:val="clear" w:pos="284"/>
                <w:tab w:val="clear" w:pos="567"/>
              </w:tabs>
              <w:rPr>
                <w:sz w:val="16"/>
              </w:rPr>
            </w:pPr>
            <w:r w:rsidRPr="006B2793">
              <w:rPr>
                <w:sz w:val="16"/>
              </w:rPr>
              <w:t>Revision of SP-191324. Revised to SP-191376.</w:t>
            </w:r>
          </w:p>
        </w:tc>
        <w:tc>
          <w:tcPr>
            <w:tcW w:w="986" w:type="dxa"/>
          </w:tcPr>
          <w:p w14:paraId="04905BC3"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311CFFF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191376</w:t>
            </w:r>
          </w:p>
        </w:tc>
      </w:tr>
      <w:tr w:rsidR="00744129" w:rsidRPr="00200359" w14:paraId="36F45D6C" w14:textId="77777777" w:rsidTr="00744129">
        <w:tc>
          <w:tcPr>
            <w:tcW w:w="675" w:type="dxa"/>
          </w:tcPr>
          <w:p w14:paraId="169D51B2"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C53D8C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191376</w:t>
            </w:r>
          </w:p>
        </w:tc>
        <w:tc>
          <w:tcPr>
            <w:tcW w:w="948" w:type="dxa"/>
          </w:tcPr>
          <w:p w14:paraId="27AF3BB5"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08924F32" w14:textId="77777777" w:rsidR="00744129" w:rsidRPr="006B2793" w:rsidRDefault="00744129" w:rsidP="00744129">
            <w:pPr>
              <w:pStyle w:val="TAL"/>
              <w:tabs>
                <w:tab w:val="clear" w:pos="284"/>
                <w:tab w:val="clear" w:pos="567"/>
              </w:tabs>
              <w:rPr>
                <w:sz w:val="16"/>
              </w:rPr>
            </w:pPr>
            <w:r w:rsidRPr="006B2793">
              <w:rPr>
                <w:sz w:val="16"/>
              </w:rPr>
              <w:t>FS_eNPN Work Tasks</w:t>
            </w:r>
          </w:p>
        </w:tc>
        <w:tc>
          <w:tcPr>
            <w:tcW w:w="1519" w:type="dxa"/>
          </w:tcPr>
          <w:p w14:paraId="6FF4ECBB" w14:textId="77777777" w:rsidR="00744129" w:rsidRPr="006B2793" w:rsidRDefault="00744129" w:rsidP="00744129">
            <w:pPr>
              <w:pStyle w:val="TAL"/>
              <w:tabs>
                <w:tab w:val="clear" w:pos="284"/>
                <w:tab w:val="clear" w:pos="567"/>
              </w:tabs>
              <w:rPr>
                <w:sz w:val="16"/>
              </w:rPr>
            </w:pPr>
            <w:r w:rsidRPr="006B2793">
              <w:rPr>
                <w:sz w:val="16"/>
              </w:rPr>
              <w:t>Ericsson (Rapporteur)</w:t>
            </w:r>
          </w:p>
        </w:tc>
        <w:tc>
          <w:tcPr>
            <w:tcW w:w="1212" w:type="dxa"/>
          </w:tcPr>
          <w:p w14:paraId="222AAB4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9F9D1F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FF9687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E28A43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830EB2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7B95BAF" w14:textId="77777777" w:rsidR="00744129" w:rsidRPr="006B2793" w:rsidRDefault="00744129" w:rsidP="00744129">
            <w:pPr>
              <w:pStyle w:val="TAL"/>
              <w:tabs>
                <w:tab w:val="clear" w:pos="284"/>
                <w:tab w:val="clear" w:pos="567"/>
              </w:tabs>
              <w:rPr>
                <w:sz w:val="16"/>
              </w:rPr>
            </w:pPr>
          </w:p>
        </w:tc>
        <w:tc>
          <w:tcPr>
            <w:tcW w:w="2038" w:type="dxa"/>
          </w:tcPr>
          <w:p w14:paraId="6CFF0471" w14:textId="77777777" w:rsidR="00744129" w:rsidRPr="006B2793" w:rsidRDefault="00744129" w:rsidP="00744129">
            <w:pPr>
              <w:pStyle w:val="TAL"/>
              <w:tabs>
                <w:tab w:val="clear" w:pos="284"/>
                <w:tab w:val="clear" w:pos="567"/>
              </w:tabs>
              <w:rPr>
                <w:sz w:val="16"/>
              </w:rPr>
            </w:pPr>
          </w:p>
        </w:tc>
        <w:tc>
          <w:tcPr>
            <w:tcW w:w="1340" w:type="dxa"/>
          </w:tcPr>
          <w:p w14:paraId="0E5A41EA" w14:textId="77777777" w:rsidR="00744129" w:rsidRPr="006B2793" w:rsidRDefault="00744129" w:rsidP="00744129">
            <w:pPr>
              <w:pStyle w:val="TAL"/>
              <w:tabs>
                <w:tab w:val="clear" w:pos="284"/>
                <w:tab w:val="clear" w:pos="567"/>
              </w:tabs>
              <w:rPr>
                <w:sz w:val="16"/>
              </w:rPr>
            </w:pPr>
            <w:r w:rsidRPr="006B2793">
              <w:rPr>
                <w:sz w:val="16"/>
              </w:rPr>
              <w:t>Revision of SP-191357. Endorsed</w:t>
            </w:r>
          </w:p>
        </w:tc>
        <w:tc>
          <w:tcPr>
            <w:tcW w:w="986" w:type="dxa"/>
          </w:tcPr>
          <w:p w14:paraId="379F5FFC"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7832264D" w14:textId="77777777" w:rsidR="00744129" w:rsidRPr="006B2793" w:rsidRDefault="00744129" w:rsidP="00744129">
            <w:pPr>
              <w:pStyle w:val="TAL"/>
              <w:tabs>
                <w:tab w:val="clear" w:pos="284"/>
                <w:tab w:val="clear" w:pos="567"/>
              </w:tabs>
              <w:rPr>
                <w:sz w:val="16"/>
              </w:rPr>
            </w:pPr>
          </w:p>
        </w:tc>
      </w:tr>
      <w:tr w:rsidR="00744129" w:rsidRPr="00200359" w14:paraId="7FF459B4" w14:textId="77777777" w:rsidTr="00744129">
        <w:tc>
          <w:tcPr>
            <w:tcW w:w="675" w:type="dxa"/>
          </w:tcPr>
          <w:p w14:paraId="57B0BF0A"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29DD56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191325</w:t>
            </w:r>
          </w:p>
        </w:tc>
        <w:tc>
          <w:tcPr>
            <w:tcW w:w="948" w:type="dxa"/>
          </w:tcPr>
          <w:p w14:paraId="6C117490"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74B19A77" w14:textId="77777777" w:rsidR="00744129" w:rsidRPr="006B2793" w:rsidRDefault="00744129" w:rsidP="00744129">
            <w:pPr>
              <w:pStyle w:val="TAL"/>
              <w:tabs>
                <w:tab w:val="clear" w:pos="284"/>
                <w:tab w:val="clear" w:pos="567"/>
              </w:tabs>
              <w:rPr>
                <w:sz w:val="16"/>
              </w:rPr>
            </w:pPr>
            <w:r w:rsidRPr="006B2793">
              <w:rPr>
                <w:sz w:val="16"/>
              </w:rPr>
              <w:t>FS_5GSAT_ARCH Work Tasks</w:t>
            </w:r>
          </w:p>
        </w:tc>
        <w:tc>
          <w:tcPr>
            <w:tcW w:w="1519" w:type="dxa"/>
          </w:tcPr>
          <w:p w14:paraId="5C7FC5A2" w14:textId="77777777" w:rsidR="00744129" w:rsidRPr="006B2793" w:rsidRDefault="00744129" w:rsidP="00744129">
            <w:pPr>
              <w:pStyle w:val="TAL"/>
              <w:tabs>
                <w:tab w:val="clear" w:pos="284"/>
                <w:tab w:val="clear" w:pos="567"/>
              </w:tabs>
              <w:rPr>
                <w:sz w:val="16"/>
              </w:rPr>
            </w:pPr>
            <w:r w:rsidRPr="006B2793">
              <w:rPr>
                <w:sz w:val="16"/>
              </w:rPr>
              <w:t>THALES S.A. (Rapporteur)</w:t>
            </w:r>
          </w:p>
        </w:tc>
        <w:tc>
          <w:tcPr>
            <w:tcW w:w="1212" w:type="dxa"/>
          </w:tcPr>
          <w:p w14:paraId="2CCDC22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C9F088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C16BDC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F7BE8B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F9C8C4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3BD5B2D" w14:textId="77777777" w:rsidR="00744129" w:rsidRPr="006B2793" w:rsidRDefault="00744129" w:rsidP="00744129">
            <w:pPr>
              <w:pStyle w:val="TAL"/>
              <w:tabs>
                <w:tab w:val="clear" w:pos="284"/>
                <w:tab w:val="clear" w:pos="567"/>
              </w:tabs>
              <w:rPr>
                <w:sz w:val="16"/>
              </w:rPr>
            </w:pPr>
          </w:p>
        </w:tc>
        <w:tc>
          <w:tcPr>
            <w:tcW w:w="2038" w:type="dxa"/>
          </w:tcPr>
          <w:p w14:paraId="525FA4B7" w14:textId="77777777" w:rsidR="00744129" w:rsidRPr="006B2793" w:rsidRDefault="00744129" w:rsidP="00744129">
            <w:pPr>
              <w:pStyle w:val="TAL"/>
              <w:tabs>
                <w:tab w:val="clear" w:pos="284"/>
                <w:tab w:val="clear" w:pos="567"/>
              </w:tabs>
              <w:rPr>
                <w:sz w:val="16"/>
              </w:rPr>
            </w:pPr>
          </w:p>
        </w:tc>
        <w:tc>
          <w:tcPr>
            <w:tcW w:w="1340" w:type="dxa"/>
          </w:tcPr>
          <w:p w14:paraId="3A3ED261" w14:textId="77777777" w:rsidR="00744129" w:rsidRPr="006B2793" w:rsidRDefault="00744129" w:rsidP="00744129">
            <w:pPr>
              <w:pStyle w:val="TAL"/>
              <w:tabs>
                <w:tab w:val="clear" w:pos="284"/>
                <w:tab w:val="clear" w:pos="567"/>
              </w:tabs>
              <w:rPr>
                <w:sz w:val="16"/>
              </w:rPr>
            </w:pPr>
            <w:r w:rsidRPr="006B2793">
              <w:rPr>
                <w:sz w:val="16"/>
              </w:rPr>
              <w:t>This was endorsed.</w:t>
            </w:r>
          </w:p>
        </w:tc>
        <w:tc>
          <w:tcPr>
            <w:tcW w:w="986" w:type="dxa"/>
          </w:tcPr>
          <w:p w14:paraId="17199B2C"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4C62A8D9" w14:textId="77777777" w:rsidR="00744129" w:rsidRPr="006B2793" w:rsidRDefault="00744129" w:rsidP="00744129">
            <w:pPr>
              <w:pStyle w:val="TAL"/>
              <w:tabs>
                <w:tab w:val="clear" w:pos="284"/>
                <w:tab w:val="clear" w:pos="567"/>
              </w:tabs>
              <w:rPr>
                <w:sz w:val="16"/>
              </w:rPr>
            </w:pPr>
          </w:p>
        </w:tc>
      </w:tr>
      <w:tr w:rsidR="00744129" w:rsidRPr="00200359" w14:paraId="0A70E32D" w14:textId="77777777" w:rsidTr="00744129">
        <w:tc>
          <w:tcPr>
            <w:tcW w:w="675" w:type="dxa"/>
          </w:tcPr>
          <w:p w14:paraId="5C225C87"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D4496E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191341</w:t>
            </w:r>
          </w:p>
        </w:tc>
        <w:tc>
          <w:tcPr>
            <w:tcW w:w="948" w:type="dxa"/>
          </w:tcPr>
          <w:p w14:paraId="3B5E49C1" w14:textId="77777777" w:rsidR="00744129" w:rsidRPr="006B2793" w:rsidRDefault="00744129" w:rsidP="00744129">
            <w:pPr>
              <w:pStyle w:val="TAL"/>
              <w:tabs>
                <w:tab w:val="clear" w:pos="284"/>
                <w:tab w:val="clear" w:pos="567"/>
              </w:tabs>
              <w:rPr>
                <w:sz w:val="16"/>
              </w:rPr>
            </w:pPr>
            <w:r w:rsidRPr="006B2793">
              <w:rPr>
                <w:sz w:val="16"/>
              </w:rPr>
              <w:t>Other</w:t>
            </w:r>
          </w:p>
        </w:tc>
        <w:tc>
          <w:tcPr>
            <w:tcW w:w="2188" w:type="dxa"/>
          </w:tcPr>
          <w:p w14:paraId="2B40342D" w14:textId="77777777" w:rsidR="00744129" w:rsidRPr="006B2793" w:rsidRDefault="00744129" w:rsidP="00744129">
            <w:pPr>
              <w:pStyle w:val="TAL"/>
              <w:tabs>
                <w:tab w:val="clear" w:pos="284"/>
                <w:tab w:val="clear" w:pos="567"/>
              </w:tabs>
              <w:rPr>
                <w:sz w:val="16"/>
              </w:rPr>
            </w:pPr>
            <w:r w:rsidRPr="006B2793">
              <w:rPr>
                <w:sz w:val="16"/>
              </w:rPr>
              <w:t>Proposed way forward for Rel-17 timeline in TSG SA</w:t>
            </w:r>
          </w:p>
        </w:tc>
        <w:tc>
          <w:tcPr>
            <w:tcW w:w="1519" w:type="dxa"/>
          </w:tcPr>
          <w:p w14:paraId="591E6BA0"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7F13CBB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57A14B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779EBB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B55155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A206B1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BA46CD" w14:textId="77777777" w:rsidR="00744129" w:rsidRPr="006B2793" w:rsidRDefault="00744129" w:rsidP="00744129">
            <w:pPr>
              <w:pStyle w:val="TAL"/>
              <w:tabs>
                <w:tab w:val="clear" w:pos="284"/>
                <w:tab w:val="clear" w:pos="567"/>
              </w:tabs>
              <w:rPr>
                <w:sz w:val="16"/>
              </w:rPr>
            </w:pPr>
          </w:p>
        </w:tc>
        <w:tc>
          <w:tcPr>
            <w:tcW w:w="2038" w:type="dxa"/>
          </w:tcPr>
          <w:p w14:paraId="0D3AE557" w14:textId="77777777" w:rsidR="00744129" w:rsidRPr="006B2793" w:rsidRDefault="00744129" w:rsidP="00744129">
            <w:pPr>
              <w:pStyle w:val="TAL"/>
              <w:tabs>
                <w:tab w:val="clear" w:pos="284"/>
                <w:tab w:val="clear" w:pos="567"/>
              </w:tabs>
              <w:rPr>
                <w:sz w:val="16"/>
              </w:rPr>
            </w:pPr>
          </w:p>
        </w:tc>
        <w:tc>
          <w:tcPr>
            <w:tcW w:w="1340" w:type="dxa"/>
          </w:tcPr>
          <w:p w14:paraId="277CFD4B" w14:textId="77777777" w:rsidR="00744129" w:rsidRPr="006B2793" w:rsidRDefault="00744129" w:rsidP="00744129">
            <w:pPr>
              <w:pStyle w:val="TAL"/>
              <w:tabs>
                <w:tab w:val="clear" w:pos="284"/>
                <w:tab w:val="clear" w:pos="567"/>
              </w:tabs>
              <w:rPr>
                <w:sz w:val="16"/>
              </w:rPr>
            </w:pPr>
            <w:r w:rsidRPr="006B2793">
              <w:rPr>
                <w:sz w:val="16"/>
              </w:rPr>
              <w:t>This proposal was translated into a Working agreement in SP-191340, but that was finally withdrawn. Noted</w:t>
            </w:r>
          </w:p>
        </w:tc>
        <w:tc>
          <w:tcPr>
            <w:tcW w:w="986" w:type="dxa"/>
          </w:tcPr>
          <w:p w14:paraId="010DF30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F31F42C" w14:textId="77777777" w:rsidR="00744129" w:rsidRPr="006B2793" w:rsidRDefault="00744129" w:rsidP="00744129">
            <w:pPr>
              <w:pStyle w:val="TAL"/>
              <w:tabs>
                <w:tab w:val="clear" w:pos="284"/>
                <w:tab w:val="clear" w:pos="567"/>
              </w:tabs>
              <w:rPr>
                <w:sz w:val="16"/>
              </w:rPr>
            </w:pPr>
          </w:p>
        </w:tc>
      </w:tr>
      <w:tr w:rsidR="00744129" w:rsidRPr="00200359" w14:paraId="2239FEB9" w14:textId="77777777" w:rsidTr="00744129">
        <w:tc>
          <w:tcPr>
            <w:tcW w:w="675" w:type="dxa"/>
          </w:tcPr>
          <w:p w14:paraId="27C7F44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3CF2149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191340</w:t>
            </w:r>
          </w:p>
        </w:tc>
        <w:tc>
          <w:tcPr>
            <w:tcW w:w="948" w:type="dxa"/>
          </w:tcPr>
          <w:p w14:paraId="2E0D35DF" w14:textId="77777777" w:rsidR="00744129" w:rsidRPr="006B2793" w:rsidRDefault="00744129" w:rsidP="00744129">
            <w:pPr>
              <w:pStyle w:val="TAL"/>
              <w:tabs>
                <w:tab w:val="clear" w:pos="284"/>
                <w:tab w:val="clear" w:pos="567"/>
              </w:tabs>
              <w:rPr>
                <w:sz w:val="16"/>
              </w:rPr>
            </w:pPr>
            <w:r w:rsidRPr="006B2793">
              <w:rPr>
                <w:sz w:val="16"/>
              </w:rPr>
              <w:t>Other</w:t>
            </w:r>
          </w:p>
        </w:tc>
        <w:tc>
          <w:tcPr>
            <w:tcW w:w="2188" w:type="dxa"/>
          </w:tcPr>
          <w:p w14:paraId="4BD8669B" w14:textId="77777777" w:rsidR="00744129" w:rsidRPr="006B2793" w:rsidRDefault="00744129" w:rsidP="00744129">
            <w:pPr>
              <w:pStyle w:val="TAL"/>
              <w:tabs>
                <w:tab w:val="clear" w:pos="284"/>
                <w:tab w:val="clear" w:pos="567"/>
              </w:tabs>
              <w:rPr>
                <w:sz w:val="16"/>
              </w:rPr>
            </w:pPr>
            <w:r w:rsidRPr="006B2793">
              <w:rPr>
                <w:sz w:val="16"/>
              </w:rPr>
              <w:t>Working agreement for Rel-17 timeline in TSG SA</w:t>
            </w:r>
          </w:p>
        </w:tc>
        <w:tc>
          <w:tcPr>
            <w:tcW w:w="1519" w:type="dxa"/>
          </w:tcPr>
          <w:p w14:paraId="47E523CC"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3C9B1AA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559844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6357AC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CB4FBD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2E3A3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67BA14C" w14:textId="77777777" w:rsidR="00744129" w:rsidRPr="006B2793" w:rsidRDefault="00744129" w:rsidP="00744129">
            <w:pPr>
              <w:pStyle w:val="TAL"/>
              <w:tabs>
                <w:tab w:val="clear" w:pos="284"/>
                <w:tab w:val="clear" w:pos="567"/>
              </w:tabs>
              <w:rPr>
                <w:sz w:val="16"/>
              </w:rPr>
            </w:pPr>
          </w:p>
        </w:tc>
        <w:tc>
          <w:tcPr>
            <w:tcW w:w="2038" w:type="dxa"/>
          </w:tcPr>
          <w:p w14:paraId="7FE7DA97" w14:textId="77777777" w:rsidR="00744129" w:rsidRPr="006B2793" w:rsidRDefault="00744129" w:rsidP="00744129">
            <w:pPr>
              <w:pStyle w:val="TAL"/>
              <w:tabs>
                <w:tab w:val="clear" w:pos="284"/>
                <w:tab w:val="clear" w:pos="567"/>
              </w:tabs>
              <w:rPr>
                <w:sz w:val="16"/>
              </w:rPr>
            </w:pPr>
          </w:p>
        </w:tc>
        <w:tc>
          <w:tcPr>
            <w:tcW w:w="1340" w:type="dxa"/>
          </w:tcPr>
          <w:p w14:paraId="7CB9C7F7" w14:textId="77777777" w:rsidR="00744129" w:rsidRPr="006B2793" w:rsidRDefault="00744129" w:rsidP="00744129">
            <w:pPr>
              <w:pStyle w:val="TAL"/>
              <w:tabs>
                <w:tab w:val="clear" w:pos="284"/>
                <w:tab w:val="clear" w:pos="567"/>
              </w:tabs>
              <w:rPr>
                <w:sz w:val="16"/>
              </w:rPr>
            </w:pPr>
            <w:r w:rsidRPr="006B2793">
              <w:rPr>
                <w:sz w:val="16"/>
              </w:rPr>
              <w:t>The issue was extensively discussed and the working Agreement proposal was withdrawn.</w:t>
            </w:r>
          </w:p>
        </w:tc>
        <w:tc>
          <w:tcPr>
            <w:tcW w:w="986" w:type="dxa"/>
          </w:tcPr>
          <w:p w14:paraId="7E394B55"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770BFEC7" w14:textId="77777777" w:rsidR="00744129" w:rsidRPr="006B2793" w:rsidRDefault="00744129" w:rsidP="00744129">
            <w:pPr>
              <w:pStyle w:val="TAL"/>
              <w:tabs>
                <w:tab w:val="clear" w:pos="284"/>
                <w:tab w:val="clear" w:pos="567"/>
              </w:tabs>
              <w:rPr>
                <w:sz w:val="16"/>
              </w:rPr>
            </w:pPr>
          </w:p>
        </w:tc>
      </w:tr>
      <w:tr w:rsidR="00744129" w:rsidRPr="00200359" w14:paraId="0F384F87" w14:textId="77777777" w:rsidTr="00744129">
        <w:tc>
          <w:tcPr>
            <w:tcW w:w="675" w:type="dxa"/>
          </w:tcPr>
          <w:p w14:paraId="25EDBE60" w14:textId="77777777" w:rsidR="00744129" w:rsidRPr="006B2793" w:rsidRDefault="00744129" w:rsidP="00744129">
            <w:pPr>
              <w:pStyle w:val="TAL"/>
              <w:tabs>
                <w:tab w:val="clear" w:pos="284"/>
                <w:tab w:val="clear" w:pos="567"/>
              </w:tabs>
              <w:rPr>
                <w:sz w:val="16"/>
              </w:rPr>
            </w:pPr>
            <w:r w:rsidRPr="006B2793">
              <w:rPr>
                <w:sz w:val="16"/>
              </w:rPr>
              <w:t>7.3</w:t>
            </w:r>
          </w:p>
        </w:tc>
        <w:tc>
          <w:tcPr>
            <w:tcW w:w="1134" w:type="dxa"/>
          </w:tcPr>
          <w:p w14:paraId="2CAD211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191361</w:t>
            </w:r>
          </w:p>
        </w:tc>
        <w:tc>
          <w:tcPr>
            <w:tcW w:w="948" w:type="dxa"/>
          </w:tcPr>
          <w:p w14:paraId="08DA9239" w14:textId="77777777" w:rsidR="00744129" w:rsidRPr="006B2793" w:rsidRDefault="00744129" w:rsidP="00744129">
            <w:pPr>
              <w:pStyle w:val="TAL"/>
              <w:tabs>
                <w:tab w:val="clear" w:pos="284"/>
                <w:tab w:val="clear" w:pos="567"/>
              </w:tabs>
              <w:rPr>
                <w:sz w:val="16"/>
              </w:rPr>
            </w:pPr>
            <w:r w:rsidRPr="006B2793">
              <w:rPr>
                <w:sz w:val="16"/>
              </w:rPr>
              <w:t>OTHER</w:t>
            </w:r>
          </w:p>
        </w:tc>
        <w:tc>
          <w:tcPr>
            <w:tcW w:w="2188" w:type="dxa"/>
          </w:tcPr>
          <w:p w14:paraId="442850A6" w14:textId="77777777" w:rsidR="00744129" w:rsidRPr="006B2793" w:rsidRDefault="00744129" w:rsidP="00744129">
            <w:pPr>
              <w:pStyle w:val="TAL"/>
              <w:tabs>
                <w:tab w:val="clear" w:pos="284"/>
                <w:tab w:val="clear" w:pos="567"/>
              </w:tabs>
              <w:rPr>
                <w:sz w:val="16"/>
              </w:rPr>
            </w:pPr>
            <w:r w:rsidRPr="006B2793">
              <w:rPr>
                <w:sz w:val="16"/>
              </w:rPr>
              <w:t>Way forward on Release 17 prioritisation</w:t>
            </w:r>
          </w:p>
        </w:tc>
        <w:tc>
          <w:tcPr>
            <w:tcW w:w="1519" w:type="dxa"/>
          </w:tcPr>
          <w:p w14:paraId="59AAD622" w14:textId="77777777" w:rsidR="00744129" w:rsidRPr="006B2793" w:rsidRDefault="00744129" w:rsidP="00744129">
            <w:pPr>
              <w:pStyle w:val="TAL"/>
              <w:tabs>
                <w:tab w:val="clear" w:pos="284"/>
                <w:tab w:val="clear" w:pos="567"/>
              </w:tabs>
              <w:rPr>
                <w:sz w:val="16"/>
              </w:rPr>
            </w:pPr>
            <w:r w:rsidRPr="006B2793">
              <w:rPr>
                <w:sz w:val="16"/>
              </w:rPr>
              <w:t>Qualcomm Inc., Nokia, Nokia Shanghai Bell, Ericsson, Deutsche Telekom, Telstra, Sony, Telecom Italia, Telia Company, Vodafone, Charter, BT, T-Mobile USA, Broadcom, Apple, Telenor, CableLabs, Mediatek, Cisco, Telus</w:t>
            </w:r>
          </w:p>
        </w:tc>
        <w:tc>
          <w:tcPr>
            <w:tcW w:w="1212" w:type="dxa"/>
          </w:tcPr>
          <w:p w14:paraId="09E5AA6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AC7C36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CA136C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FBED4F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6FC165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FF2CE85" w14:textId="77777777" w:rsidR="00744129" w:rsidRPr="006B2793" w:rsidRDefault="00744129" w:rsidP="00744129">
            <w:pPr>
              <w:pStyle w:val="TAL"/>
              <w:tabs>
                <w:tab w:val="clear" w:pos="284"/>
                <w:tab w:val="clear" w:pos="567"/>
              </w:tabs>
              <w:rPr>
                <w:sz w:val="16"/>
              </w:rPr>
            </w:pPr>
          </w:p>
        </w:tc>
        <w:tc>
          <w:tcPr>
            <w:tcW w:w="2038" w:type="dxa"/>
          </w:tcPr>
          <w:p w14:paraId="40E98AE6" w14:textId="77777777" w:rsidR="00744129" w:rsidRPr="006B2793" w:rsidRDefault="00744129" w:rsidP="00744129">
            <w:pPr>
              <w:pStyle w:val="TAL"/>
              <w:tabs>
                <w:tab w:val="clear" w:pos="284"/>
                <w:tab w:val="clear" w:pos="567"/>
              </w:tabs>
              <w:rPr>
                <w:sz w:val="16"/>
              </w:rPr>
            </w:pPr>
          </w:p>
        </w:tc>
        <w:tc>
          <w:tcPr>
            <w:tcW w:w="1340" w:type="dxa"/>
          </w:tcPr>
          <w:p w14:paraId="5A827770"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5A2CF46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09A80E46" w14:textId="77777777" w:rsidR="00744129" w:rsidRPr="006B2793" w:rsidRDefault="00744129" w:rsidP="00744129">
            <w:pPr>
              <w:pStyle w:val="TAL"/>
              <w:tabs>
                <w:tab w:val="clear" w:pos="284"/>
                <w:tab w:val="clear" w:pos="567"/>
              </w:tabs>
              <w:rPr>
                <w:sz w:val="16"/>
              </w:rPr>
            </w:pPr>
          </w:p>
        </w:tc>
      </w:tr>
      <w:tr w:rsidR="00744129" w:rsidRPr="00200359" w14:paraId="4F6E2766" w14:textId="77777777" w:rsidTr="00744129">
        <w:tc>
          <w:tcPr>
            <w:tcW w:w="675" w:type="dxa"/>
          </w:tcPr>
          <w:p w14:paraId="7E4F9514" w14:textId="77777777" w:rsidR="00744129" w:rsidRPr="006B2793" w:rsidRDefault="00744129" w:rsidP="00744129">
            <w:pPr>
              <w:pStyle w:val="TAL"/>
              <w:tabs>
                <w:tab w:val="clear" w:pos="284"/>
                <w:tab w:val="clear" w:pos="567"/>
              </w:tabs>
              <w:rPr>
                <w:sz w:val="16"/>
              </w:rPr>
            </w:pPr>
            <w:r w:rsidRPr="006B2793">
              <w:rPr>
                <w:sz w:val="16"/>
              </w:rPr>
              <w:t>7.4</w:t>
            </w:r>
          </w:p>
        </w:tc>
        <w:tc>
          <w:tcPr>
            <w:tcW w:w="1134" w:type="dxa"/>
          </w:tcPr>
          <w:p w14:paraId="4E17127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191255</w:t>
            </w:r>
          </w:p>
        </w:tc>
        <w:tc>
          <w:tcPr>
            <w:tcW w:w="948" w:type="dxa"/>
          </w:tcPr>
          <w:p w14:paraId="662BE573"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3D0E498A" w14:textId="77777777" w:rsidR="00744129" w:rsidRPr="006B2793" w:rsidRDefault="00744129" w:rsidP="00744129">
            <w:pPr>
              <w:pStyle w:val="TAL"/>
              <w:tabs>
                <w:tab w:val="clear" w:pos="284"/>
                <w:tab w:val="clear" w:pos="567"/>
              </w:tabs>
              <w:rPr>
                <w:sz w:val="16"/>
              </w:rPr>
            </w:pPr>
            <w:r w:rsidRPr="006B2793">
              <w:rPr>
                <w:sz w:val="16"/>
              </w:rPr>
              <w:t>Considerations on Rel-18 planning</w:t>
            </w:r>
          </w:p>
        </w:tc>
        <w:tc>
          <w:tcPr>
            <w:tcW w:w="1519" w:type="dxa"/>
          </w:tcPr>
          <w:p w14:paraId="68280806" w14:textId="77777777" w:rsidR="00744129" w:rsidRPr="006B2793" w:rsidRDefault="00744129" w:rsidP="00744129">
            <w:pPr>
              <w:pStyle w:val="TAL"/>
              <w:tabs>
                <w:tab w:val="clear" w:pos="284"/>
                <w:tab w:val="clear" w:pos="567"/>
              </w:tabs>
              <w:rPr>
                <w:sz w:val="16"/>
              </w:rPr>
            </w:pPr>
            <w:r w:rsidRPr="006B2793">
              <w:rPr>
                <w:sz w:val="16"/>
              </w:rPr>
              <w:t>Qualcomm CDMA Technologies</w:t>
            </w:r>
          </w:p>
        </w:tc>
        <w:tc>
          <w:tcPr>
            <w:tcW w:w="1212" w:type="dxa"/>
          </w:tcPr>
          <w:p w14:paraId="62C8C6A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B7A449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CA6571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4678EA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D793B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04A125E" w14:textId="77777777" w:rsidR="00744129" w:rsidRPr="006B2793" w:rsidRDefault="00744129" w:rsidP="00744129">
            <w:pPr>
              <w:pStyle w:val="TAL"/>
              <w:tabs>
                <w:tab w:val="clear" w:pos="284"/>
                <w:tab w:val="clear" w:pos="567"/>
              </w:tabs>
              <w:rPr>
                <w:sz w:val="16"/>
              </w:rPr>
            </w:pPr>
            <w:r w:rsidRPr="006B2793">
              <w:rPr>
                <w:sz w:val="16"/>
              </w:rPr>
              <w:t>Rel-18</w:t>
            </w:r>
          </w:p>
        </w:tc>
        <w:tc>
          <w:tcPr>
            <w:tcW w:w="2038" w:type="dxa"/>
          </w:tcPr>
          <w:p w14:paraId="44AF7FE8" w14:textId="77777777" w:rsidR="00744129" w:rsidRPr="006B2793" w:rsidRDefault="00744129" w:rsidP="00744129">
            <w:pPr>
              <w:pStyle w:val="TAL"/>
              <w:tabs>
                <w:tab w:val="clear" w:pos="284"/>
                <w:tab w:val="clear" w:pos="567"/>
              </w:tabs>
              <w:rPr>
                <w:sz w:val="16"/>
              </w:rPr>
            </w:pPr>
          </w:p>
        </w:tc>
        <w:tc>
          <w:tcPr>
            <w:tcW w:w="1340" w:type="dxa"/>
          </w:tcPr>
          <w:p w14:paraId="1BCAC65E"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4D28CAE1"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30FC0590" w14:textId="77777777" w:rsidR="00744129" w:rsidRPr="006B2793" w:rsidRDefault="00744129" w:rsidP="00744129">
            <w:pPr>
              <w:pStyle w:val="TAL"/>
              <w:tabs>
                <w:tab w:val="clear" w:pos="284"/>
                <w:tab w:val="clear" w:pos="567"/>
              </w:tabs>
              <w:rPr>
                <w:sz w:val="16"/>
              </w:rPr>
            </w:pPr>
          </w:p>
        </w:tc>
      </w:tr>
      <w:tr w:rsidR="00744129" w:rsidRPr="00200359" w14:paraId="2B13CBC5" w14:textId="77777777" w:rsidTr="00744129">
        <w:tc>
          <w:tcPr>
            <w:tcW w:w="675" w:type="dxa"/>
          </w:tcPr>
          <w:p w14:paraId="4FEA55D6" w14:textId="77777777" w:rsidR="00744129" w:rsidRPr="006B2793" w:rsidRDefault="00744129" w:rsidP="00744129">
            <w:pPr>
              <w:pStyle w:val="TAL"/>
              <w:tabs>
                <w:tab w:val="clear" w:pos="284"/>
                <w:tab w:val="clear" w:pos="567"/>
              </w:tabs>
              <w:rPr>
                <w:sz w:val="16"/>
              </w:rPr>
            </w:pPr>
            <w:r w:rsidRPr="006B2793">
              <w:rPr>
                <w:sz w:val="16"/>
              </w:rPr>
              <w:t>11</w:t>
            </w:r>
          </w:p>
        </w:tc>
        <w:tc>
          <w:tcPr>
            <w:tcW w:w="1134" w:type="dxa"/>
          </w:tcPr>
          <w:p w14:paraId="6BEBCE2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191157</w:t>
            </w:r>
          </w:p>
        </w:tc>
        <w:tc>
          <w:tcPr>
            <w:tcW w:w="948" w:type="dxa"/>
          </w:tcPr>
          <w:p w14:paraId="50509F1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FF3DEA4" w14:textId="77777777" w:rsidR="00744129" w:rsidRPr="006B2793" w:rsidRDefault="00744129" w:rsidP="00744129">
            <w:pPr>
              <w:pStyle w:val="TAL"/>
              <w:tabs>
                <w:tab w:val="clear" w:pos="284"/>
                <w:tab w:val="clear" w:pos="567"/>
              </w:tabs>
              <w:rPr>
                <w:sz w:val="16"/>
              </w:rPr>
            </w:pPr>
            <w:r w:rsidRPr="006B2793">
              <w:rPr>
                <w:sz w:val="16"/>
              </w:rPr>
              <w:t>Rel-11 CRs on TEI</w:t>
            </w:r>
          </w:p>
        </w:tc>
        <w:tc>
          <w:tcPr>
            <w:tcW w:w="1519" w:type="dxa"/>
          </w:tcPr>
          <w:p w14:paraId="09B116A5"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69BE5BF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DB942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0D0AD6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09962E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774C03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4FDE415" w14:textId="77777777" w:rsidR="00744129" w:rsidRPr="006B2793" w:rsidRDefault="00744129" w:rsidP="00744129">
            <w:pPr>
              <w:pStyle w:val="TAL"/>
              <w:tabs>
                <w:tab w:val="clear" w:pos="284"/>
                <w:tab w:val="clear" w:pos="567"/>
              </w:tabs>
              <w:rPr>
                <w:sz w:val="16"/>
              </w:rPr>
            </w:pPr>
          </w:p>
        </w:tc>
        <w:tc>
          <w:tcPr>
            <w:tcW w:w="2038" w:type="dxa"/>
          </w:tcPr>
          <w:p w14:paraId="1B23A9A9" w14:textId="77777777" w:rsidR="00744129" w:rsidRPr="006B2793" w:rsidRDefault="00744129" w:rsidP="00744129">
            <w:pPr>
              <w:pStyle w:val="TAL"/>
              <w:tabs>
                <w:tab w:val="clear" w:pos="284"/>
                <w:tab w:val="clear" w:pos="567"/>
              </w:tabs>
              <w:rPr>
                <w:sz w:val="16"/>
              </w:rPr>
            </w:pPr>
            <w:r w:rsidRPr="006B2793">
              <w:rPr>
                <w:sz w:val="16"/>
              </w:rPr>
              <w:t>TEI11</w:t>
            </w:r>
          </w:p>
        </w:tc>
        <w:tc>
          <w:tcPr>
            <w:tcW w:w="1340" w:type="dxa"/>
          </w:tcPr>
          <w:p w14:paraId="42307C6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9225F1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6A74BCE" w14:textId="77777777" w:rsidR="00744129" w:rsidRPr="006B2793" w:rsidRDefault="00744129" w:rsidP="00744129">
            <w:pPr>
              <w:pStyle w:val="TAL"/>
              <w:tabs>
                <w:tab w:val="clear" w:pos="284"/>
                <w:tab w:val="clear" w:pos="567"/>
              </w:tabs>
              <w:rPr>
                <w:sz w:val="16"/>
              </w:rPr>
            </w:pPr>
          </w:p>
        </w:tc>
      </w:tr>
      <w:tr w:rsidR="00744129" w:rsidRPr="00200359" w14:paraId="6A733CBF" w14:textId="77777777" w:rsidTr="00744129">
        <w:tc>
          <w:tcPr>
            <w:tcW w:w="675" w:type="dxa"/>
          </w:tcPr>
          <w:p w14:paraId="317D054E" w14:textId="77777777" w:rsidR="00744129" w:rsidRPr="006B2793" w:rsidRDefault="00744129" w:rsidP="00744129">
            <w:pPr>
              <w:pStyle w:val="TAL"/>
              <w:tabs>
                <w:tab w:val="clear" w:pos="284"/>
                <w:tab w:val="clear" w:pos="567"/>
              </w:tabs>
              <w:rPr>
                <w:sz w:val="16"/>
              </w:rPr>
            </w:pPr>
            <w:r w:rsidRPr="006B2793">
              <w:rPr>
                <w:sz w:val="16"/>
              </w:rPr>
              <w:lastRenderedPageBreak/>
              <w:t>13</w:t>
            </w:r>
          </w:p>
        </w:tc>
        <w:tc>
          <w:tcPr>
            <w:tcW w:w="1134" w:type="dxa"/>
          </w:tcPr>
          <w:p w14:paraId="244158C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191009</w:t>
            </w:r>
          </w:p>
        </w:tc>
        <w:tc>
          <w:tcPr>
            <w:tcW w:w="948" w:type="dxa"/>
          </w:tcPr>
          <w:p w14:paraId="79F7A328"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C3B1FB5" w14:textId="77777777" w:rsidR="00744129" w:rsidRPr="006B2793" w:rsidRDefault="00744129" w:rsidP="00744129">
            <w:pPr>
              <w:pStyle w:val="TAL"/>
              <w:tabs>
                <w:tab w:val="clear" w:pos="284"/>
                <w:tab w:val="clear" w:pos="567"/>
              </w:tabs>
              <w:rPr>
                <w:sz w:val="16"/>
              </w:rPr>
            </w:pPr>
            <w:r w:rsidRPr="006B2793">
              <w:rPr>
                <w:sz w:val="16"/>
              </w:rPr>
              <w:t>Stage 1 CRs on TEI13</w:t>
            </w:r>
          </w:p>
        </w:tc>
        <w:tc>
          <w:tcPr>
            <w:tcW w:w="1519" w:type="dxa"/>
          </w:tcPr>
          <w:p w14:paraId="733C2510"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6566CD7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3E6768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B5ECAE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E9AC4E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2819D1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174C298" w14:textId="77777777" w:rsidR="00744129" w:rsidRPr="006B2793" w:rsidRDefault="00744129" w:rsidP="00744129">
            <w:pPr>
              <w:pStyle w:val="TAL"/>
              <w:tabs>
                <w:tab w:val="clear" w:pos="284"/>
                <w:tab w:val="clear" w:pos="567"/>
              </w:tabs>
              <w:rPr>
                <w:sz w:val="16"/>
              </w:rPr>
            </w:pPr>
            <w:r w:rsidRPr="006B2793">
              <w:rPr>
                <w:sz w:val="16"/>
              </w:rPr>
              <w:t>Rel-13</w:t>
            </w:r>
          </w:p>
        </w:tc>
        <w:tc>
          <w:tcPr>
            <w:tcW w:w="2038" w:type="dxa"/>
          </w:tcPr>
          <w:p w14:paraId="7759F404" w14:textId="77777777" w:rsidR="00744129" w:rsidRPr="006B2793" w:rsidRDefault="00744129" w:rsidP="00744129">
            <w:pPr>
              <w:pStyle w:val="TAL"/>
              <w:tabs>
                <w:tab w:val="clear" w:pos="284"/>
                <w:tab w:val="clear" w:pos="567"/>
              </w:tabs>
              <w:rPr>
                <w:sz w:val="16"/>
              </w:rPr>
            </w:pPr>
          </w:p>
        </w:tc>
        <w:tc>
          <w:tcPr>
            <w:tcW w:w="1340" w:type="dxa"/>
          </w:tcPr>
          <w:p w14:paraId="50F3438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F71693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CDECD34" w14:textId="77777777" w:rsidR="00744129" w:rsidRPr="006B2793" w:rsidRDefault="00744129" w:rsidP="00744129">
            <w:pPr>
              <w:pStyle w:val="TAL"/>
              <w:tabs>
                <w:tab w:val="clear" w:pos="284"/>
                <w:tab w:val="clear" w:pos="567"/>
              </w:tabs>
              <w:rPr>
                <w:sz w:val="16"/>
              </w:rPr>
            </w:pPr>
          </w:p>
        </w:tc>
      </w:tr>
      <w:tr w:rsidR="00744129" w:rsidRPr="00200359" w14:paraId="4BA5BC0B" w14:textId="77777777" w:rsidTr="00744129">
        <w:tc>
          <w:tcPr>
            <w:tcW w:w="675" w:type="dxa"/>
          </w:tcPr>
          <w:p w14:paraId="61EE6B10" w14:textId="77777777" w:rsidR="00744129" w:rsidRPr="006B2793" w:rsidRDefault="00744129" w:rsidP="00744129">
            <w:pPr>
              <w:pStyle w:val="TAL"/>
              <w:tabs>
                <w:tab w:val="clear" w:pos="284"/>
                <w:tab w:val="clear" w:pos="567"/>
              </w:tabs>
              <w:rPr>
                <w:sz w:val="16"/>
              </w:rPr>
            </w:pPr>
            <w:r w:rsidRPr="006B2793">
              <w:rPr>
                <w:sz w:val="16"/>
              </w:rPr>
              <w:t>13</w:t>
            </w:r>
          </w:p>
        </w:tc>
        <w:tc>
          <w:tcPr>
            <w:tcW w:w="1134" w:type="dxa"/>
          </w:tcPr>
          <w:p w14:paraId="128E327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191065</w:t>
            </w:r>
          </w:p>
        </w:tc>
        <w:tc>
          <w:tcPr>
            <w:tcW w:w="948" w:type="dxa"/>
          </w:tcPr>
          <w:p w14:paraId="74319C32"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E421C22" w14:textId="77777777" w:rsidR="00744129" w:rsidRPr="006B2793" w:rsidRDefault="00744129" w:rsidP="00744129">
            <w:pPr>
              <w:pStyle w:val="TAL"/>
              <w:tabs>
                <w:tab w:val="clear" w:pos="284"/>
                <w:tab w:val="clear" w:pos="567"/>
              </w:tabs>
              <w:rPr>
                <w:sz w:val="16"/>
              </w:rPr>
            </w:pPr>
            <w:r w:rsidRPr="006B2793">
              <w:rPr>
                <w:sz w:val="16"/>
              </w:rPr>
              <w:t>CIoT/CIoT_Ext related CRs to 23.401 (Rel-13 - Rel-16)</w:t>
            </w:r>
          </w:p>
        </w:tc>
        <w:tc>
          <w:tcPr>
            <w:tcW w:w="1519" w:type="dxa"/>
          </w:tcPr>
          <w:p w14:paraId="393E0278"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1AF17F5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DAE62C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6112F8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C59652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C8B30F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2E311E2" w14:textId="77777777" w:rsidR="00744129" w:rsidRPr="006B2793" w:rsidRDefault="00744129" w:rsidP="00744129">
            <w:pPr>
              <w:pStyle w:val="TAL"/>
              <w:tabs>
                <w:tab w:val="clear" w:pos="284"/>
                <w:tab w:val="clear" w:pos="567"/>
              </w:tabs>
              <w:rPr>
                <w:sz w:val="16"/>
              </w:rPr>
            </w:pPr>
          </w:p>
        </w:tc>
        <w:tc>
          <w:tcPr>
            <w:tcW w:w="2038" w:type="dxa"/>
          </w:tcPr>
          <w:p w14:paraId="2C31D8E1" w14:textId="77777777" w:rsidR="00744129" w:rsidRPr="006B2793" w:rsidRDefault="00744129" w:rsidP="00744129">
            <w:pPr>
              <w:pStyle w:val="TAL"/>
              <w:tabs>
                <w:tab w:val="clear" w:pos="284"/>
                <w:tab w:val="clear" w:pos="567"/>
              </w:tabs>
              <w:rPr>
                <w:sz w:val="16"/>
              </w:rPr>
            </w:pPr>
          </w:p>
        </w:tc>
        <w:tc>
          <w:tcPr>
            <w:tcW w:w="1340" w:type="dxa"/>
          </w:tcPr>
          <w:p w14:paraId="0F59F80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98DA2B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9A78BAA" w14:textId="77777777" w:rsidR="00744129" w:rsidRPr="006B2793" w:rsidRDefault="00744129" w:rsidP="00744129">
            <w:pPr>
              <w:pStyle w:val="TAL"/>
              <w:tabs>
                <w:tab w:val="clear" w:pos="284"/>
                <w:tab w:val="clear" w:pos="567"/>
              </w:tabs>
              <w:rPr>
                <w:sz w:val="16"/>
              </w:rPr>
            </w:pPr>
          </w:p>
        </w:tc>
      </w:tr>
      <w:tr w:rsidR="00744129" w:rsidRPr="00200359" w14:paraId="3D26FFC4" w14:textId="77777777" w:rsidTr="00744129">
        <w:tc>
          <w:tcPr>
            <w:tcW w:w="675" w:type="dxa"/>
          </w:tcPr>
          <w:p w14:paraId="302BD02F" w14:textId="77777777" w:rsidR="00744129" w:rsidRPr="006B2793" w:rsidRDefault="00744129" w:rsidP="00744129">
            <w:pPr>
              <w:pStyle w:val="TAL"/>
              <w:tabs>
                <w:tab w:val="clear" w:pos="284"/>
                <w:tab w:val="clear" w:pos="567"/>
              </w:tabs>
              <w:rPr>
                <w:sz w:val="16"/>
              </w:rPr>
            </w:pPr>
            <w:r w:rsidRPr="006B2793">
              <w:rPr>
                <w:sz w:val="16"/>
              </w:rPr>
              <w:t>13</w:t>
            </w:r>
          </w:p>
        </w:tc>
        <w:tc>
          <w:tcPr>
            <w:tcW w:w="1134" w:type="dxa"/>
          </w:tcPr>
          <w:p w14:paraId="1BDE5AE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191134</w:t>
            </w:r>
          </w:p>
        </w:tc>
        <w:tc>
          <w:tcPr>
            <w:tcW w:w="948" w:type="dxa"/>
          </w:tcPr>
          <w:p w14:paraId="3C52938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6F3928A" w14:textId="77777777" w:rsidR="00744129" w:rsidRPr="006B2793" w:rsidRDefault="00744129" w:rsidP="00744129">
            <w:pPr>
              <w:pStyle w:val="TAL"/>
              <w:tabs>
                <w:tab w:val="clear" w:pos="284"/>
                <w:tab w:val="clear" w:pos="567"/>
              </w:tabs>
              <w:rPr>
                <w:sz w:val="16"/>
              </w:rPr>
            </w:pPr>
            <w:r w:rsidRPr="006B2793">
              <w:rPr>
                <w:sz w:val="16"/>
              </w:rPr>
              <w:t>Rel-13 CRs on security of MCPTT</w:t>
            </w:r>
          </w:p>
        </w:tc>
        <w:tc>
          <w:tcPr>
            <w:tcW w:w="1519" w:type="dxa"/>
          </w:tcPr>
          <w:p w14:paraId="09499DD0"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6837FAB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99591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3FC1D8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A04964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063FB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3C831F8" w14:textId="77777777" w:rsidR="00744129" w:rsidRPr="006B2793" w:rsidRDefault="00744129" w:rsidP="00744129">
            <w:pPr>
              <w:pStyle w:val="TAL"/>
              <w:tabs>
                <w:tab w:val="clear" w:pos="284"/>
                <w:tab w:val="clear" w:pos="567"/>
              </w:tabs>
              <w:rPr>
                <w:sz w:val="16"/>
              </w:rPr>
            </w:pPr>
          </w:p>
        </w:tc>
        <w:tc>
          <w:tcPr>
            <w:tcW w:w="2038" w:type="dxa"/>
          </w:tcPr>
          <w:p w14:paraId="0231B7B0" w14:textId="77777777" w:rsidR="00744129" w:rsidRPr="006B2793" w:rsidRDefault="00744129" w:rsidP="00744129">
            <w:pPr>
              <w:pStyle w:val="TAL"/>
              <w:tabs>
                <w:tab w:val="clear" w:pos="284"/>
                <w:tab w:val="clear" w:pos="567"/>
              </w:tabs>
              <w:rPr>
                <w:sz w:val="16"/>
              </w:rPr>
            </w:pPr>
            <w:r w:rsidRPr="006B2793">
              <w:rPr>
                <w:sz w:val="16"/>
              </w:rPr>
              <w:t>MCPTT</w:t>
            </w:r>
          </w:p>
        </w:tc>
        <w:tc>
          <w:tcPr>
            <w:tcW w:w="1340" w:type="dxa"/>
          </w:tcPr>
          <w:p w14:paraId="48607E1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8D1A66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DE88AF0" w14:textId="77777777" w:rsidR="00744129" w:rsidRPr="006B2793" w:rsidRDefault="00744129" w:rsidP="00744129">
            <w:pPr>
              <w:pStyle w:val="TAL"/>
              <w:tabs>
                <w:tab w:val="clear" w:pos="284"/>
                <w:tab w:val="clear" w:pos="567"/>
              </w:tabs>
              <w:rPr>
                <w:sz w:val="16"/>
              </w:rPr>
            </w:pPr>
          </w:p>
        </w:tc>
      </w:tr>
      <w:tr w:rsidR="00744129" w:rsidRPr="00200359" w14:paraId="6724D7EF" w14:textId="77777777" w:rsidTr="00744129">
        <w:tc>
          <w:tcPr>
            <w:tcW w:w="675" w:type="dxa"/>
          </w:tcPr>
          <w:p w14:paraId="1C2ECF3B" w14:textId="77777777" w:rsidR="00744129" w:rsidRPr="006B2793" w:rsidRDefault="00744129" w:rsidP="00744129">
            <w:pPr>
              <w:pStyle w:val="TAL"/>
              <w:tabs>
                <w:tab w:val="clear" w:pos="284"/>
                <w:tab w:val="clear" w:pos="567"/>
              </w:tabs>
              <w:rPr>
                <w:sz w:val="16"/>
              </w:rPr>
            </w:pPr>
            <w:r w:rsidRPr="006B2793">
              <w:rPr>
                <w:sz w:val="16"/>
              </w:rPr>
              <w:t>14</w:t>
            </w:r>
          </w:p>
        </w:tc>
        <w:tc>
          <w:tcPr>
            <w:tcW w:w="1134" w:type="dxa"/>
          </w:tcPr>
          <w:p w14:paraId="4AD0D9C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191066</w:t>
            </w:r>
          </w:p>
        </w:tc>
        <w:tc>
          <w:tcPr>
            <w:tcW w:w="948" w:type="dxa"/>
          </w:tcPr>
          <w:p w14:paraId="493FB535"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C178D25" w14:textId="77777777" w:rsidR="00744129" w:rsidRPr="006B2793" w:rsidRDefault="00744129" w:rsidP="00744129">
            <w:pPr>
              <w:pStyle w:val="TAL"/>
              <w:tabs>
                <w:tab w:val="clear" w:pos="284"/>
                <w:tab w:val="clear" w:pos="567"/>
              </w:tabs>
              <w:rPr>
                <w:sz w:val="16"/>
              </w:rPr>
            </w:pPr>
            <w:r w:rsidRPr="006B2793">
              <w:rPr>
                <w:sz w:val="16"/>
              </w:rPr>
              <w:t>V2XARC related CRs to 23.285 (Rel-14 - Rel-16)</w:t>
            </w:r>
          </w:p>
        </w:tc>
        <w:tc>
          <w:tcPr>
            <w:tcW w:w="1519" w:type="dxa"/>
          </w:tcPr>
          <w:p w14:paraId="1E8E8495"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5C810E2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E0A1AE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4B71D7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FF1EFE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8DB8C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AF5884C" w14:textId="77777777" w:rsidR="00744129" w:rsidRPr="006B2793" w:rsidRDefault="00744129" w:rsidP="00744129">
            <w:pPr>
              <w:pStyle w:val="TAL"/>
              <w:tabs>
                <w:tab w:val="clear" w:pos="284"/>
                <w:tab w:val="clear" w:pos="567"/>
              </w:tabs>
              <w:rPr>
                <w:sz w:val="16"/>
              </w:rPr>
            </w:pPr>
          </w:p>
        </w:tc>
        <w:tc>
          <w:tcPr>
            <w:tcW w:w="2038" w:type="dxa"/>
          </w:tcPr>
          <w:p w14:paraId="787AB0AF" w14:textId="77777777" w:rsidR="00744129" w:rsidRPr="006B2793" w:rsidRDefault="00744129" w:rsidP="00744129">
            <w:pPr>
              <w:pStyle w:val="TAL"/>
              <w:tabs>
                <w:tab w:val="clear" w:pos="284"/>
                <w:tab w:val="clear" w:pos="567"/>
              </w:tabs>
              <w:rPr>
                <w:sz w:val="16"/>
              </w:rPr>
            </w:pPr>
          </w:p>
        </w:tc>
        <w:tc>
          <w:tcPr>
            <w:tcW w:w="1340" w:type="dxa"/>
          </w:tcPr>
          <w:p w14:paraId="15D92B0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75566C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2544D43" w14:textId="77777777" w:rsidR="00744129" w:rsidRPr="006B2793" w:rsidRDefault="00744129" w:rsidP="00744129">
            <w:pPr>
              <w:pStyle w:val="TAL"/>
              <w:tabs>
                <w:tab w:val="clear" w:pos="284"/>
                <w:tab w:val="clear" w:pos="567"/>
              </w:tabs>
              <w:rPr>
                <w:sz w:val="16"/>
              </w:rPr>
            </w:pPr>
          </w:p>
        </w:tc>
      </w:tr>
      <w:tr w:rsidR="00744129" w:rsidRPr="00200359" w14:paraId="000D1A7E" w14:textId="77777777" w:rsidTr="00744129">
        <w:tc>
          <w:tcPr>
            <w:tcW w:w="675" w:type="dxa"/>
          </w:tcPr>
          <w:p w14:paraId="0B7CC870" w14:textId="77777777" w:rsidR="00744129" w:rsidRPr="006B2793" w:rsidRDefault="00744129" w:rsidP="00744129">
            <w:pPr>
              <w:pStyle w:val="TAL"/>
              <w:tabs>
                <w:tab w:val="clear" w:pos="284"/>
                <w:tab w:val="clear" w:pos="567"/>
              </w:tabs>
              <w:rPr>
                <w:sz w:val="16"/>
              </w:rPr>
            </w:pPr>
            <w:r w:rsidRPr="006B2793">
              <w:rPr>
                <w:sz w:val="16"/>
              </w:rPr>
              <w:t>14</w:t>
            </w:r>
          </w:p>
        </w:tc>
        <w:tc>
          <w:tcPr>
            <w:tcW w:w="1134" w:type="dxa"/>
          </w:tcPr>
          <w:p w14:paraId="4D2237A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191135</w:t>
            </w:r>
          </w:p>
        </w:tc>
        <w:tc>
          <w:tcPr>
            <w:tcW w:w="948" w:type="dxa"/>
          </w:tcPr>
          <w:p w14:paraId="34BD8F4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72F7F6C" w14:textId="77777777" w:rsidR="00744129" w:rsidRPr="006B2793" w:rsidRDefault="00744129" w:rsidP="00744129">
            <w:pPr>
              <w:pStyle w:val="TAL"/>
              <w:tabs>
                <w:tab w:val="clear" w:pos="284"/>
                <w:tab w:val="clear" w:pos="567"/>
              </w:tabs>
              <w:rPr>
                <w:sz w:val="16"/>
              </w:rPr>
            </w:pPr>
            <w:r w:rsidRPr="006B2793">
              <w:rPr>
                <w:sz w:val="16"/>
              </w:rPr>
              <w:t>Rel-14 CRs on Security of the Mission Critical Service</w:t>
            </w:r>
          </w:p>
        </w:tc>
        <w:tc>
          <w:tcPr>
            <w:tcW w:w="1519" w:type="dxa"/>
          </w:tcPr>
          <w:p w14:paraId="24383524"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1B5B76E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EEE3B9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46FD88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1D1BAD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5FA564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FCC98CB" w14:textId="77777777" w:rsidR="00744129" w:rsidRPr="006B2793" w:rsidRDefault="00744129" w:rsidP="00744129">
            <w:pPr>
              <w:pStyle w:val="TAL"/>
              <w:tabs>
                <w:tab w:val="clear" w:pos="284"/>
                <w:tab w:val="clear" w:pos="567"/>
              </w:tabs>
              <w:rPr>
                <w:sz w:val="16"/>
              </w:rPr>
            </w:pPr>
          </w:p>
        </w:tc>
        <w:tc>
          <w:tcPr>
            <w:tcW w:w="2038" w:type="dxa"/>
          </w:tcPr>
          <w:p w14:paraId="370E63A9" w14:textId="77777777" w:rsidR="00744129" w:rsidRPr="006B2793" w:rsidRDefault="00744129" w:rsidP="00744129">
            <w:pPr>
              <w:pStyle w:val="TAL"/>
              <w:tabs>
                <w:tab w:val="clear" w:pos="284"/>
                <w:tab w:val="clear" w:pos="567"/>
              </w:tabs>
              <w:rPr>
                <w:sz w:val="16"/>
              </w:rPr>
            </w:pPr>
            <w:r w:rsidRPr="006B2793">
              <w:rPr>
                <w:sz w:val="16"/>
              </w:rPr>
              <w:t>MCSec</w:t>
            </w:r>
          </w:p>
        </w:tc>
        <w:tc>
          <w:tcPr>
            <w:tcW w:w="1340" w:type="dxa"/>
          </w:tcPr>
          <w:p w14:paraId="3E1221E9" w14:textId="77777777" w:rsidR="00744129" w:rsidRPr="006B2793" w:rsidRDefault="00744129" w:rsidP="00744129">
            <w:pPr>
              <w:pStyle w:val="TAL"/>
              <w:tabs>
                <w:tab w:val="clear" w:pos="284"/>
                <w:tab w:val="clear" w:pos="567"/>
              </w:tabs>
              <w:rPr>
                <w:sz w:val="16"/>
              </w:rPr>
            </w:pPr>
            <w:r w:rsidRPr="006B2793">
              <w:rPr>
                <w:sz w:val="16"/>
              </w:rPr>
              <w:t>Revised in SP-191209</w:t>
            </w:r>
          </w:p>
        </w:tc>
        <w:tc>
          <w:tcPr>
            <w:tcW w:w="986" w:type="dxa"/>
          </w:tcPr>
          <w:p w14:paraId="58ABC77A"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5110795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191209</w:t>
            </w:r>
          </w:p>
        </w:tc>
      </w:tr>
      <w:tr w:rsidR="00744129" w:rsidRPr="00200359" w14:paraId="6A564FDE" w14:textId="77777777" w:rsidTr="00744129">
        <w:tc>
          <w:tcPr>
            <w:tcW w:w="675" w:type="dxa"/>
          </w:tcPr>
          <w:p w14:paraId="11BDF33F" w14:textId="77777777" w:rsidR="00744129" w:rsidRPr="006B2793" w:rsidRDefault="00744129" w:rsidP="00744129">
            <w:pPr>
              <w:pStyle w:val="TAL"/>
              <w:tabs>
                <w:tab w:val="clear" w:pos="284"/>
                <w:tab w:val="clear" w:pos="567"/>
              </w:tabs>
              <w:rPr>
                <w:sz w:val="16"/>
              </w:rPr>
            </w:pPr>
            <w:r w:rsidRPr="006B2793">
              <w:rPr>
                <w:sz w:val="16"/>
              </w:rPr>
              <w:t>14</w:t>
            </w:r>
          </w:p>
        </w:tc>
        <w:tc>
          <w:tcPr>
            <w:tcW w:w="1134" w:type="dxa"/>
          </w:tcPr>
          <w:p w14:paraId="3F29767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191209</w:t>
            </w:r>
          </w:p>
        </w:tc>
        <w:tc>
          <w:tcPr>
            <w:tcW w:w="948" w:type="dxa"/>
          </w:tcPr>
          <w:p w14:paraId="34B21AF9"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FC19A20" w14:textId="77777777" w:rsidR="00744129" w:rsidRPr="006B2793" w:rsidRDefault="00744129" w:rsidP="00744129">
            <w:pPr>
              <w:pStyle w:val="TAL"/>
              <w:tabs>
                <w:tab w:val="clear" w:pos="284"/>
                <w:tab w:val="clear" w:pos="567"/>
              </w:tabs>
              <w:rPr>
                <w:sz w:val="16"/>
              </w:rPr>
            </w:pPr>
            <w:r w:rsidRPr="006B2793">
              <w:rPr>
                <w:sz w:val="16"/>
              </w:rPr>
              <w:t>Rel-14 CRs on Security of the Mission Critical Service</w:t>
            </w:r>
          </w:p>
        </w:tc>
        <w:tc>
          <w:tcPr>
            <w:tcW w:w="1519" w:type="dxa"/>
          </w:tcPr>
          <w:p w14:paraId="31428508"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5FF661B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A0F933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28F170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673E31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6DB472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546DCDF" w14:textId="77777777" w:rsidR="00744129" w:rsidRPr="006B2793" w:rsidRDefault="00744129" w:rsidP="00744129">
            <w:pPr>
              <w:pStyle w:val="TAL"/>
              <w:tabs>
                <w:tab w:val="clear" w:pos="284"/>
                <w:tab w:val="clear" w:pos="567"/>
              </w:tabs>
              <w:rPr>
                <w:sz w:val="16"/>
              </w:rPr>
            </w:pPr>
          </w:p>
        </w:tc>
        <w:tc>
          <w:tcPr>
            <w:tcW w:w="2038" w:type="dxa"/>
          </w:tcPr>
          <w:p w14:paraId="1A942829" w14:textId="77777777" w:rsidR="00744129" w:rsidRPr="006B2793" w:rsidRDefault="00744129" w:rsidP="00744129">
            <w:pPr>
              <w:pStyle w:val="TAL"/>
              <w:tabs>
                <w:tab w:val="clear" w:pos="284"/>
                <w:tab w:val="clear" w:pos="567"/>
              </w:tabs>
              <w:rPr>
                <w:sz w:val="16"/>
              </w:rPr>
            </w:pPr>
            <w:r w:rsidRPr="006B2793">
              <w:rPr>
                <w:sz w:val="16"/>
              </w:rPr>
              <w:t>MCSec</w:t>
            </w:r>
          </w:p>
        </w:tc>
        <w:tc>
          <w:tcPr>
            <w:tcW w:w="1340" w:type="dxa"/>
          </w:tcPr>
          <w:p w14:paraId="40D57BDF" w14:textId="77777777" w:rsidR="00744129" w:rsidRPr="006B2793" w:rsidRDefault="00744129" w:rsidP="00744129">
            <w:pPr>
              <w:pStyle w:val="TAL"/>
              <w:tabs>
                <w:tab w:val="clear" w:pos="284"/>
                <w:tab w:val="clear" w:pos="567"/>
              </w:tabs>
              <w:rPr>
                <w:sz w:val="16"/>
              </w:rPr>
            </w:pPr>
            <w:r w:rsidRPr="006B2793">
              <w:rPr>
                <w:sz w:val="16"/>
              </w:rPr>
              <w:t>Revision of SP-191135 Block Approved</w:t>
            </w:r>
          </w:p>
        </w:tc>
        <w:tc>
          <w:tcPr>
            <w:tcW w:w="986" w:type="dxa"/>
          </w:tcPr>
          <w:p w14:paraId="58FDDEB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E562857" w14:textId="77777777" w:rsidR="00744129" w:rsidRPr="006B2793" w:rsidRDefault="00744129" w:rsidP="00744129">
            <w:pPr>
              <w:pStyle w:val="TAL"/>
              <w:tabs>
                <w:tab w:val="clear" w:pos="284"/>
                <w:tab w:val="clear" w:pos="567"/>
              </w:tabs>
              <w:rPr>
                <w:sz w:val="16"/>
              </w:rPr>
            </w:pPr>
          </w:p>
        </w:tc>
      </w:tr>
      <w:tr w:rsidR="00744129" w:rsidRPr="00200359" w14:paraId="6EC2F071" w14:textId="77777777" w:rsidTr="00744129">
        <w:tc>
          <w:tcPr>
            <w:tcW w:w="675" w:type="dxa"/>
          </w:tcPr>
          <w:p w14:paraId="0C42F5AE"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7FD7DB9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191057</w:t>
            </w:r>
          </w:p>
        </w:tc>
        <w:tc>
          <w:tcPr>
            <w:tcW w:w="948" w:type="dxa"/>
          </w:tcPr>
          <w:p w14:paraId="17111A3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6274CFB" w14:textId="77777777" w:rsidR="00744129" w:rsidRPr="006B2793" w:rsidRDefault="00744129" w:rsidP="00744129">
            <w:pPr>
              <w:pStyle w:val="TAL"/>
              <w:tabs>
                <w:tab w:val="clear" w:pos="284"/>
                <w:tab w:val="clear" w:pos="567"/>
              </w:tabs>
              <w:rPr>
                <w:sz w:val="16"/>
              </w:rPr>
            </w:pPr>
            <w:r w:rsidRPr="006B2793">
              <w:rPr>
                <w:sz w:val="16"/>
              </w:rPr>
              <w:t>5GS_Ph1 related CRs to 23.502, which were agreed with objections (Rel-15, Rel-16)</w:t>
            </w:r>
          </w:p>
        </w:tc>
        <w:tc>
          <w:tcPr>
            <w:tcW w:w="1519" w:type="dxa"/>
          </w:tcPr>
          <w:p w14:paraId="2CC0F7FA"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01F5ED8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2A6980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C24318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38CA36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56518A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26EC882" w14:textId="77777777" w:rsidR="00744129" w:rsidRPr="006B2793" w:rsidRDefault="00744129" w:rsidP="00744129">
            <w:pPr>
              <w:pStyle w:val="TAL"/>
              <w:tabs>
                <w:tab w:val="clear" w:pos="284"/>
                <w:tab w:val="clear" w:pos="567"/>
              </w:tabs>
              <w:rPr>
                <w:sz w:val="16"/>
              </w:rPr>
            </w:pPr>
          </w:p>
        </w:tc>
        <w:tc>
          <w:tcPr>
            <w:tcW w:w="2038" w:type="dxa"/>
          </w:tcPr>
          <w:p w14:paraId="2F0EEBFC" w14:textId="77777777" w:rsidR="00744129" w:rsidRPr="006B2793" w:rsidRDefault="00744129" w:rsidP="00744129">
            <w:pPr>
              <w:pStyle w:val="TAL"/>
              <w:tabs>
                <w:tab w:val="clear" w:pos="284"/>
                <w:tab w:val="clear" w:pos="567"/>
              </w:tabs>
              <w:rPr>
                <w:sz w:val="16"/>
              </w:rPr>
            </w:pPr>
          </w:p>
        </w:tc>
        <w:tc>
          <w:tcPr>
            <w:tcW w:w="1340" w:type="dxa"/>
          </w:tcPr>
          <w:p w14:paraId="6A7FE455" w14:textId="77777777"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86" w:type="dxa"/>
          </w:tcPr>
          <w:p w14:paraId="47677D2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83906B3" w14:textId="77777777" w:rsidR="00744129" w:rsidRPr="006B2793" w:rsidRDefault="00744129" w:rsidP="00744129">
            <w:pPr>
              <w:pStyle w:val="TAL"/>
              <w:tabs>
                <w:tab w:val="clear" w:pos="284"/>
                <w:tab w:val="clear" w:pos="567"/>
              </w:tabs>
              <w:rPr>
                <w:sz w:val="16"/>
              </w:rPr>
            </w:pPr>
          </w:p>
        </w:tc>
      </w:tr>
      <w:tr w:rsidR="00744129" w:rsidRPr="00200359" w14:paraId="6B27A17D" w14:textId="77777777" w:rsidTr="00744129">
        <w:tc>
          <w:tcPr>
            <w:tcW w:w="675" w:type="dxa"/>
          </w:tcPr>
          <w:p w14:paraId="478F2313"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59416BD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191202</w:t>
            </w:r>
          </w:p>
        </w:tc>
        <w:tc>
          <w:tcPr>
            <w:tcW w:w="948" w:type="dxa"/>
          </w:tcPr>
          <w:p w14:paraId="3DD2EC13"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5FB76DFE" w14:textId="77777777" w:rsidR="00744129" w:rsidRPr="006B2793" w:rsidRDefault="00744129" w:rsidP="00744129">
            <w:pPr>
              <w:pStyle w:val="TAL"/>
              <w:tabs>
                <w:tab w:val="clear" w:pos="284"/>
                <w:tab w:val="clear" w:pos="567"/>
              </w:tabs>
              <w:rPr>
                <w:sz w:val="16"/>
              </w:rPr>
            </w:pPr>
            <w:r w:rsidRPr="006B2793">
              <w:rPr>
                <w:sz w:val="16"/>
              </w:rPr>
              <w:t>32.291 CR0182R2 (Rel-15, 'F'): Rel-15 CR 32.291 Add Session-AMBR change trigger</w:t>
            </w:r>
          </w:p>
        </w:tc>
        <w:tc>
          <w:tcPr>
            <w:tcW w:w="1519" w:type="dxa"/>
          </w:tcPr>
          <w:p w14:paraId="1B0381FE" w14:textId="77777777" w:rsidR="00744129" w:rsidRPr="006B2793" w:rsidRDefault="00744129" w:rsidP="00744129">
            <w:pPr>
              <w:pStyle w:val="TAL"/>
              <w:tabs>
                <w:tab w:val="clear" w:pos="284"/>
                <w:tab w:val="clear" w:pos="567"/>
              </w:tabs>
              <w:rPr>
                <w:sz w:val="16"/>
              </w:rPr>
            </w:pPr>
            <w:r w:rsidRPr="006B2793">
              <w:rPr>
                <w:sz w:val="16"/>
              </w:rPr>
              <w:t>Huawei</w:t>
            </w:r>
          </w:p>
        </w:tc>
        <w:tc>
          <w:tcPr>
            <w:tcW w:w="1212" w:type="dxa"/>
          </w:tcPr>
          <w:p w14:paraId="709EA325" w14:textId="77777777" w:rsidR="00744129" w:rsidRPr="006B2793" w:rsidRDefault="00744129" w:rsidP="00744129">
            <w:pPr>
              <w:pStyle w:val="TAL"/>
              <w:tabs>
                <w:tab w:val="clear" w:pos="284"/>
                <w:tab w:val="clear" w:pos="567"/>
              </w:tabs>
              <w:rPr>
                <w:sz w:val="16"/>
              </w:rPr>
            </w:pPr>
            <w:r w:rsidRPr="006B2793">
              <w:rPr>
                <w:sz w:val="16"/>
              </w:rPr>
              <w:t>32.291</w:t>
            </w:r>
          </w:p>
        </w:tc>
        <w:tc>
          <w:tcPr>
            <w:tcW w:w="661" w:type="dxa"/>
          </w:tcPr>
          <w:p w14:paraId="10E5B349" w14:textId="77777777" w:rsidR="00744129" w:rsidRPr="006B2793" w:rsidRDefault="00744129" w:rsidP="00744129">
            <w:pPr>
              <w:pStyle w:val="TAL"/>
              <w:tabs>
                <w:tab w:val="clear" w:pos="284"/>
                <w:tab w:val="clear" w:pos="567"/>
              </w:tabs>
              <w:rPr>
                <w:sz w:val="16"/>
              </w:rPr>
            </w:pPr>
            <w:r w:rsidRPr="006B2793">
              <w:rPr>
                <w:sz w:val="16"/>
              </w:rPr>
              <w:t>0182</w:t>
            </w:r>
          </w:p>
        </w:tc>
        <w:tc>
          <w:tcPr>
            <w:tcW w:w="688" w:type="dxa"/>
          </w:tcPr>
          <w:p w14:paraId="571BC046" w14:textId="77777777" w:rsidR="00744129" w:rsidRPr="006B2793" w:rsidRDefault="00744129" w:rsidP="00744129">
            <w:pPr>
              <w:pStyle w:val="TAL"/>
              <w:tabs>
                <w:tab w:val="clear" w:pos="284"/>
                <w:tab w:val="clear" w:pos="567"/>
              </w:tabs>
              <w:rPr>
                <w:sz w:val="16"/>
              </w:rPr>
            </w:pPr>
            <w:r w:rsidRPr="006B2793">
              <w:rPr>
                <w:sz w:val="16"/>
              </w:rPr>
              <w:t>2</w:t>
            </w:r>
          </w:p>
        </w:tc>
        <w:tc>
          <w:tcPr>
            <w:tcW w:w="474" w:type="dxa"/>
          </w:tcPr>
          <w:p w14:paraId="5EAC2594" w14:textId="77777777" w:rsidR="00744129" w:rsidRPr="006B2793" w:rsidRDefault="00744129" w:rsidP="00744129">
            <w:pPr>
              <w:pStyle w:val="TAL"/>
              <w:tabs>
                <w:tab w:val="clear" w:pos="284"/>
                <w:tab w:val="clear" w:pos="567"/>
              </w:tabs>
              <w:rPr>
                <w:sz w:val="16"/>
              </w:rPr>
            </w:pPr>
            <w:r w:rsidRPr="006B2793">
              <w:rPr>
                <w:sz w:val="16"/>
              </w:rPr>
              <w:t>F</w:t>
            </w:r>
          </w:p>
        </w:tc>
        <w:tc>
          <w:tcPr>
            <w:tcW w:w="661" w:type="dxa"/>
          </w:tcPr>
          <w:p w14:paraId="0D2A8B0A" w14:textId="77777777" w:rsidR="00744129" w:rsidRPr="006B2793" w:rsidRDefault="00744129" w:rsidP="00744129">
            <w:pPr>
              <w:pStyle w:val="TAL"/>
              <w:tabs>
                <w:tab w:val="clear" w:pos="284"/>
                <w:tab w:val="clear" w:pos="567"/>
              </w:tabs>
              <w:rPr>
                <w:sz w:val="16"/>
              </w:rPr>
            </w:pPr>
            <w:r w:rsidRPr="006B2793">
              <w:rPr>
                <w:sz w:val="16"/>
              </w:rPr>
              <w:t>15.4.0</w:t>
            </w:r>
          </w:p>
        </w:tc>
        <w:tc>
          <w:tcPr>
            <w:tcW w:w="511" w:type="dxa"/>
          </w:tcPr>
          <w:p w14:paraId="3424C42B" w14:textId="77777777" w:rsidR="00744129" w:rsidRPr="006B2793" w:rsidRDefault="00744129" w:rsidP="00744129">
            <w:pPr>
              <w:pStyle w:val="TAL"/>
              <w:tabs>
                <w:tab w:val="clear" w:pos="284"/>
                <w:tab w:val="clear" w:pos="567"/>
              </w:tabs>
              <w:rPr>
                <w:sz w:val="16"/>
              </w:rPr>
            </w:pPr>
            <w:r w:rsidRPr="006B2793">
              <w:rPr>
                <w:sz w:val="16"/>
              </w:rPr>
              <w:t>Rel-15</w:t>
            </w:r>
          </w:p>
        </w:tc>
        <w:tc>
          <w:tcPr>
            <w:tcW w:w="2038" w:type="dxa"/>
          </w:tcPr>
          <w:p w14:paraId="01866EAE"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1D50C083" w14:textId="77777777" w:rsidR="00744129" w:rsidRPr="006B2793" w:rsidRDefault="00744129" w:rsidP="00744129">
            <w:pPr>
              <w:pStyle w:val="TAL"/>
              <w:tabs>
                <w:tab w:val="clear" w:pos="284"/>
                <w:tab w:val="clear" w:pos="567"/>
              </w:tabs>
              <w:rPr>
                <w:sz w:val="16"/>
              </w:rPr>
            </w:pPr>
            <w:r w:rsidRPr="006B2793">
              <w:rPr>
                <w:sz w:val="16"/>
              </w:rPr>
              <w:t>Revision of S5-197667. This CR was approved.</w:t>
            </w:r>
          </w:p>
        </w:tc>
        <w:tc>
          <w:tcPr>
            <w:tcW w:w="986" w:type="dxa"/>
          </w:tcPr>
          <w:p w14:paraId="3DF6170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4DDC6FD" w14:textId="77777777" w:rsidR="00744129" w:rsidRPr="006B2793" w:rsidRDefault="00744129" w:rsidP="00744129">
            <w:pPr>
              <w:pStyle w:val="TAL"/>
              <w:tabs>
                <w:tab w:val="clear" w:pos="284"/>
                <w:tab w:val="clear" w:pos="567"/>
              </w:tabs>
              <w:rPr>
                <w:sz w:val="16"/>
              </w:rPr>
            </w:pPr>
          </w:p>
        </w:tc>
      </w:tr>
      <w:tr w:rsidR="00744129" w:rsidRPr="00200359" w14:paraId="42336D68" w14:textId="77777777" w:rsidTr="00744129">
        <w:tc>
          <w:tcPr>
            <w:tcW w:w="675" w:type="dxa"/>
          </w:tcPr>
          <w:p w14:paraId="6A6B207C"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2ACA1A6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191203</w:t>
            </w:r>
          </w:p>
        </w:tc>
        <w:tc>
          <w:tcPr>
            <w:tcW w:w="948" w:type="dxa"/>
          </w:tcPr>
          <w:p w14:paraId="26649839"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7C308743" w14:textId="77777777" w:rsidR="00744129" w:rsidRPr="006B2793" w:rsidRDefault="00744129" w:rsidP="00744129">
            <w:pPr>
              <w:pStyle w:val="TAL"/>
              <w:tabs>
                <w:tab w:val="clear" w:pos="284"/>
                <w:tab w:val="clear" w:pos="567"/>
              </w:tabs>
              <w:rPr>
                <w:sz w:val="16"/>
              </w:rPr>
            </w:pPr>
            <w:r w:rsidRPr="006B2793">
              <w:rPr>
                <w:sz w:val="16"/>
              </w:rPr>
              <w:t>32.291 CR0183R2 (Rel-16, 'A'): Rel-16 CR 32.291 Add Session-AMBR change trigger</w:t>
            </w:r>
          </w:p>
        </w:tc>
        <w:tc>
          <w:tcPr>
            <w:tcW w:w="1519" w:type="dxa"/>
          </w:tcPr>
          <w:p w14:paraId="6CC21D42" w14:textId="77777777" w:rsidR="00744129" w:rsidRPr="006B2793" w:rsidRDefault="00744129" w:rsidP="00744129">
            <w:pPr>
              <w:pStyle w:val="TAL"/>
              <w:tabs>
                <w:tab w:val="clear" w:pos="284"/>
                <w:tab w:val="clear" w:pos="567"/>
              </w:tabs>
              <w:rPr>
                <w:sz w:val="16"/>
              </w:rPr>
            </w:pPr>
            <w:r w:rsidRPr="006B2793">
              <w:rPr>
                <w:sz w:val="16"/>
              </w:rPr>
              <w:t>Huawei</w:t>
            </w:r>
          </w:p>
        </w:tc>
        <w:tc>
          <w:tcPr>
            <w:tcW w:w="1212" w:type="dxa"/>
          </w:tcPr>
          <w:p w14:paraId="6DE959FF" w14:textId="77777777" w:rsidR="00744129" w:rsidRPr="006B2793" w:rsidRDefault="00744129" w:rsidP="00744129">
            <w:pPr>
              <w:pStyle w:val="TAL"/>
              <w:tabs>
                <w:tab w:val="clear" w:pos="284"/>
                <w:tab w:val="clear" w:pos="567"/>
              </w:tabs>
              <w:rPr>
                <w:sz w:val="16"/>
              </w:rPr>
            </w:pPr>
            <w:r w:rsidRPr="006B2793">
              <w:rPr>
                <w:sz w:val="16"/>
              </w:rPr>
              <w:t>32.291</w:t>
            </w:r>
          </w:p>
        </w:tc>
        <w:tc>
          <w:tcPr>
            <w:tcW w:w="661" w:type="dxa"/>
          </w:tcPr>
          <w:p w14:paraId="2C2E7091" w14:textId="77777777" w:rsidR="00744129" w:rsidRPr="006B2793" w:rsidRDefault="00744129" w:rsidP="00744129">
            <w:pPr>
              <w:pStyle w:val="TAL"/>
              <w:tabs>
                <w:tab w:val="clear" w:pos="284"/>
                <w:tab w:val="clear" w:pos="567"/>
              </w:tabs>
              <w:rPr>
                <w:sz w:val="16"/>
              </w:rPr>
            </w:pPr>
            <w:r w:rsidRPr="006B2793">
              <w:rPr>
                <w:sz w:val="16"/>
              </w:rPr>
              <w:t>0183</w:t>
            </w:r>
          </w:p>
        </w:tc>
        <w:tc>
          <w:tcPr>
            <w:tcW w:w="688" w:type="dxa"/>
          </w:tcPr>
          <w:p w14:paraId="0CA137EE" w14:textId="77777777" w:rsidR="00744129" w:rsidRPr="006B2793" w:rsidRDefault="00744129" w:rsidP="00744129">
            <w:pPr>
              <w:pStyle w:val="TAL"/>
              <w:tabs>
                <w:tab w:val="clear" w:pos="284"/>
                <w:tab w:val="clear" w:pos="567"/>
              </w:tabs>
              <w:rPr>
                <w:sz w:val="16"/>
              </w:rPr>
            </w:pPr>
            <w:r w:rsidRPr="006B2793">
              <w:rPr>
                <w:sz w:val="16"/>
              </w:rPr>
              <w:t>2</w:t>
            </w:r>
          </w:p>
        </w:tc>
        <w:tc>
          <w:tcPr>
            <w:tcW w:w="474" w:type="dxa"/>
          </w:tcPr>
          <w:p w14:paraId="1FEB635B" w14:textId="77777777" w:rsidR="00744129" w:rsidRPr="006B2793" w:rsidRDefault="00744129" w:rsidP="00744129">
            <w:pPr>
              <w:pStyle w:val="TAL"/>
              <w:tabs>
                <w:tab w:val="clear" w:pos="284"/>
                <w:tab w:val="clear" w:pos="567"/>
              </w:tabs>
              <w:rPr>
                <w:sz w:val="16"/>
              </w:rPr>
            </w:pPr>
            <w:r w:rsidRPr="006B2793">
              <w:rPr>
                <w:sz w:val="16"/>
              </w:rPr>
              <w:t>A</w:t>
            </w:r>
          </w:p>
        </w:tc>
        <w:tc>
          <w:tcPr>
            <w:tcW w:w="661" w:type="dxa"/>
          </w:tcPr>
          <w:p w14:paraId="244F4EE3" w14:textId="77777777" w:rsidR="00744129" w:rsidRPr="006B2793" w:rsidRDefault="00744129" w:rsidP="00744129">
            <w:pPr>
              <w:pStyle w:val="TAL"/>
              <w:tabs>
                <w:tab w:val="clear" w:pos="284"/>
                <w:tab w:val="clear" w:pos="567"/>
              </w:tabs>
              <w:rPr>
                <w:sz w:val="16"/>
              </w:rPr>
            </w:pPr>
            <w:r w:rsidRPr="006B2793">
              <w:rPr>
                <w:sz w:val="16"/>
              </w:rPr>
              <w:t>16.1.1</w:t>
            </w:r>
          </w:p>
        </w:tc>
        <w:tc>
          <w:tcPr>
            <w:tcW w:w="511" w:type="dxa"/>
          </w:tcPr>
          <w:p w14:paraId="1192101E"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2B810479"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0F956AEE" w14:textId="77777777" w:rsidR="00744129" w:rsidRPr="006B2793" w:rsidRDefault="00744129" w:rsidP="00744129">
            <w:pPr>
              <w:pStyle w:val="TAL"/>
              <w:tabs>
                <w:tab w:val="clear" w:pos="284"/>
                <w:tab w:val="clear" w:pos="567"/>
              </w:tabs>
              <w:rPr>
                <w:sz w:val="16"/>
              </w:rPr>
            </w:pPr>
            <w:r w:rsidRPr="006B2793">
              <w:rPr>
                <w:sz w:val="16"/>
              </w:rPr>
              <w:t>Revision of S5-197668. This CR was approved.</w:t>
            </w:r>
          </w:p>
        </w:tc>
        <w:tc>
          <w:tcPr>
            <w:tcW w:w="986" w:type="dxa"/>
          </w:tcPr>
          <w:p w14:paraId="7233DF2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B060D27" w14:textId="77777777" w:rsidR="00744129" w:rsidRPr="006B2793" w:rsidRDefault="00744129" w:rsidP="00744129">
            <w:pPr>
              <w:pStyle w:val="TAL"/>
              <w:tabs>
                <w:tab w:val="clear" w:pos="284"/>
                <w:tab w:val="clear" w:pos="567"/>
              </w:tabs>
              <w:rPr>
                <w:sz w:val="16"/>
              </w:rPr>
            </w:pPr>
          </w:p>
        </w:tc>
      </w:tr>
      <w:tr w:rsidR="00744129" w:rsidRPr="00200359" w14:paraId="11F6D6E7" w14:textId="77777777" w:rsidTr="00744129">
        <w:tc>
          <w:tcPr>
            <w:tcW w:w="675" w:type="dxa"/>
          </w:tcPr>
          <w:p w14:paraId="49F8F942"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6F7F47F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191204</w:t>
            </w:r>
          </w:p>
        </w:tc>
        <w:tc>
          <w:tcPr>
            <w:tcW w:w="948" w:type="dxa"/>
          </w:tcPr>
          <w:p w14:paraId="00F7E922"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41B76524" w14:textId="77777777" w:rsidR="00744129" w:rsidRPr="006B2793" w:rsidRDefault="00744129" w:rsidP="00744129">
            <w:pPr>
              <w:pStyle w:val="TAL"/>
              <w:tabs>
                <w:tab w:val="clear" w:pos="284"/>
                <w:tab w:val="clear" w:pos="567"/>
              </w:tabs>
              <w:rPr>
                <w:sz w:val="16"/>
              </w:rPr>
            </w:pPr>
            <w:r w:rsidRPr="006B2793">
              <w:rPr>
                <w:sz w:val="16"/>
              </w:rPr>
              <w:t>32.291 CR0167R2 (Rel-15, 'F'): Rel-15 CR 32.291 Correction of ChargingDataResponse description</w:t>
            </w:r>
          </w:p>
        </w:tc>
        <w:tc>
          <w:tcPr>
            <w:tcW w:w="1519" w:type="dxa"/>
          </w:tcPr>
          <w:p w14:paraId="33AFDADD" w14:textId="77777777" w:rsidR="00744129" w:rsidRPr="006B2793" w:rsidRDefault="00744129" w:rsidP="00744129">
            <w:pPr>
              <w:pStyle w:val="TAL"/>
              <w:tabs>
                <w:tab w:val="clear" w:pos="284"/>
                <w:tab w:val="clear" w:pos="567"/>
              </w:tabs>
              <w:rPr>
                <w:sz w:val="16"/>
              </w:rPr>
            </w:pPr>
            <w:r w:rsidRPr="006B2793">
              <w:rPr>
                <w:sz w:val="16"/>
              </w:rPr>
              <w:t>Huawei</w:t>
            </w:r>
          </w:p>
        </w:tc>
        <w:tc>
          <w:tcPr>
            <w:tcW w:w="1212" w:type="dxa"/>
          </w:tcPr>
          <w:p w14:paraId="7C6C2BD8" w14:textId="77777777" w:rsidR="00744129" w:rsidRPr="006B2793" w:rsidRDefault="00744129" w:rsidP="00744129">
            <w:pPr>
              <w:pStyle w:val="TAL"/>
              <w:tabs>
                <w:tab w:val="clear" w:pos="284"/>
                <w:tab w:val="clear" w:pos="567"/>
              </w:tabs>
              <w:rPr>
                <w:sz w:val="16"/>
              </w:rPr>
            </w:pPr>
            <w:r w:rsidRPr="006B2793">
              <w:rPr>
                <w:sz w:val="16"/>
              </w:rPr>
              <w:t>32.291</w:t>
            </w:r>
          </w:p>
        </w:tc>
        <w:tc>
          <w:tcPr>
            <w:tcW w:w="661" w:type="dxa"/>
          </w:tcPr>
          <w:p w14:paraId="5CDAFC52" w14:textId="77777777" w:rsidR="00744129" w:rsidRPr="006B2793" w:rsidRDefault="00744129" w:rsidP="00744129">
            <w:pPr>
              <w:pStyle w:val="TAL"/>
              <w:tabs>
                <w:tab w:val="clear" w:pos="284"/>
                <w:tab w:val="clear" w:pos="567"/>
              </w:tabs>
              <w:rPr>
                <w:sz w:val="16"/>
              </w:rPr>
            </w:pPr>
            <w:r w:rsidRPr="006B2793">
              <w:rPr>
                <w:sz w:val="16"/>
              </w:rPr>
              <w:t>0167</w:t>
            </w:r>
          </w:p>
        </w:tc>
        <w:tc>
          <w:tcPr>
            <w:tcW w:w="688" w:type="dxa"/>
          </w:tcPr>
          <w:p w14:paraId="580EC38F" w14:textId="77777777" w:rsidR="00744129" w:rsidRPr="006B2793" w:rsidRDefault="00744129" w:rsidP="00744129">
            <w:pPr>
              <w:pStyle w:val="TAL"/>
              <w:tabs>
                <w:tab w:val="clear" w:pos="284"/>
                <w:tab w:val="clear" w:pos="567"/>
              </w:tabs>
              <w:rPr>
                <w:sz w:val="16"/>
              </w:rPr>
            </w:pPr>
            <w:r w:rsidRPr="006B2793">
              <w:rPr>
                <w:sz w:val="16"/>
              </w:rPr>
              <w:t>2</w:t>
            </w:r>
          </w:p>
        </w:tc>
        <w:tc>
          <w:tcPr>
            <w:tcW w:w="474" w:type="dxa"/>
          </w:tcPr>
          <w:p w14:paraId="497122C2" w14:textId="77777777" w:rsidR="00744129" w:rsidRPr="006B2793" w:rsidRDefault="00744129" w:rsidP="00744129">
            <w:pPr>
              <w:pStyle w:val="TAL"/>
              <w:tabs>
                <w:tab w:val="clear" w:pos="284"/>
                <w:tab w:val="clear" w:pos="567"/>
              </w:tabs>
              <w:rPr>
                <w:sz w:val="16"/>
              </w:rPr>
            </w:pPr>
            <w:r w:rsidRPr="006B2793">
              <w:rPr>
                <w:sz w:val="16"/>
              </w:rPr>
              <w:t>F</w:t>
            </w:r>
          </w:p>
        </w:tc>
        <w:tc>
          <w:tcPr>
            <w:tcW w:w="661" w:type="dxa"/>
          </w:tcPr>
          <w:p w14:paraId="144F5634" w14:textId="77777777" w:rsidR="00744129" w:rsidRPr="006B2793" w:rsidRDefault="00744129" w:rsidP="00744129">
            <w:pPr>
              <w:pStyle w:val="TAL"/>
              <w:tabs>
                <w:tab w:val="clear" w:pos="284"/>
                <w:tab w:val="clear" w:pos="567"/>
              </w:tabs>
              <w:rPr>
                <w:sz w:val="16"/>
              </w:rPr>
            </w:pPr>
            <w:r w:rsidRPr="006B2793">
              <w:rPr>
                <w:sz w:val="16"/>
              </w:rPr>
              <w:t>15.4.0</w:t>
            </w:r>
          </w:p>
        </w:tc>
        <w:tc>
          <w:tcPr>
            <w:tcW w:w="511" w:type="dxa"/>
          </w:tcPr>
          <w:p w14:paraId="42AAC7AE" w14:textId="77777777" w:rsidR="00744129" w:rsidRPr="006B2793" w:rsidRDefault="00744129" w:rsidP="00744129">
            <w:pPr>
              <w:pStyle w:val="TAL"/>
              <w:tabs>
                <w:tab w:val="clear" w:pos="284"/>
                <w:tab w:val="clear" w:pos="567"/>
              </w:tabs>
              <w:rPr>
                <w:sz w:val="16"/>
              </w:rPr>
            </w:pPr>
            <w:r w:rsidRPr="006B2793">
              <w:rPr>
                <w:sz w:val="16"/>
              </w:rPr>
              <w:t>Rel-15</w:t>
            </w:r>
          </w:p>
        </w:tc>
        <w:tc>
          <w:tcPr>
            <w:tcW w:w="2038" w:type="dxa"/>
          </w:tcPr>
          <w:p w14:paraId="2CBB404B"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269E4E2C" w14:textId="77777777" w:rsidR="00744129" w:rsidRPr="006B2793" w:rsidRDefault="00744129" w:rsidP="00744129">
            <w:pPr>
              <w:pStyle w:val="TAL"/>
              <w:tabs>
                <w:tab w:val="clear" w:pos="284"/>
                <w:tab w:val="clear" w:pos="567"/>
              </w:tabs>
              <w:rPr>
                <w:sz w:val="16"/>
              </w:rPr>
            </w:pPr>
            <w:r w:rsidRPr="006B2793">
              <w:rPr>
                <w:sz w:val="16"/>
              </w:rPr>
              <w:t>Revision of S5-197694. This CR was approved.</w:t>
            </w:r>
          </w:p>
        </w:tc>
        <w:tc>
          <w:tcPr>
            <w:tcW w:w="986" w:type="dxa"/>
          </w:tcPr>
          <w:p w14:paraId="2229A80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320F229" w14:textId="77777777" w:rsidR="00744129" w:rsidRPr="006B2793" w:rsidRDefault="00744129" w:rsidP="00744129">
            <w:pPr>
              <w:pStyle w:val="TAL"/>
              <w:tabs>
                <w:tab w:val="clear" w:pos="284"/>
                <w:tab w:val="clear" w:pos="567"/>
              </w:tabs>
              <w:rPr>
                <w:sz w:val="16"/>
              </w:rPr>
            </w:pPr>
          </w:p>
        </w:tc>
      </w:tr>
      <w:tr w:rsidR="00744129" w:rsidRPr="00200359" w14:paraId="791EE8F8" w14:textId="77777777" w:rsidTr="00744129">
        <w:tc>
          <w:tcPr>
            <w:tcW w:w="675" w:type="dxa"/>
          </w:tcPr>
          <w:p w14:paraId="459F24C0"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0551A28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191205</w:t>
            </w:r>
          </w:p>
        </w:tc>
        <w:tc>
          <w:tcPr>
            <w:tcW w:w="948" w:type="dxa"/>
          </w:tcPr>
          <w:p w14:paraId="27D41704"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0E83BA5D" w14:textId="77777777" w:rsidR="00744129" w:rsidRPr="006B2793" w:rsidRDefault="00744129" w:rsidP="00744129">
            <w:pPr>
              <w:pStyle w:val="TAL"/>
              <w:tabs>
                <w:tab w:val="clear" w:pos="284"/>
                <w:tab w:val="clear" w:pos="567"/>
              </w:tabs>
              <w:rPr>
                <w:sz w:val="16"/>
              </w:rPr>
            </w:pPr>
            <w:r w:rsidRPr="006B2793">
              <w:rPr>
                <w:sz w:val="16"/>
              </w:rPr>
              <w:t>32.291 CR0173R2 (Rel-16, 'A'): Rel-16 CR 32.291 Correction of ChargingDataResponse description</w:t>
            </w:r>
          </w:p>
        </w:tc>
        <w:tc>
          <w:tcPr>
            <w:tcW w:w="1519" w:type="dxa"/>
          </w:tcPr>
          <w:p w14:paraId="6E914751" w14:textId="77777777" w:rsidR="00744129" w:rsidRPr="006B2793" w:rsidRDefault="00744129" w:rsidP="00744129">
            <w:pPr>
              <w:pStyle w:val="TAL"/>
              <w:tabs>
                <w:tab w:val="clear" w:pos="284"/>
                <w:tab w:val="clear" w:pos="567"/>
              </w:tabs>
              <w:rPr>
                <w:sz w:val="16"/>
              </w:rPr>
            </w:pPr>
            <w:r w:rsidRPr="006B2793">
              <w:rPr>
                <w:sz w:val="16"/>
              </w:rPr>
              <w:t>Huawei</w:t>
            </w:r>
          </w:p>
        </w:tc>
        <w:tc>
          <w:tcPr>
            <w:tcW w:w="1212" w:type="dxa"/>
          </w:tcPr>
          <w:p w14:paraId="5669DDD8" w14:textId="77777777" w:rsidR="00744129" w:rsidRPr="006B2793" w:rsidRDefault="00744129" w:rsidP="00744129">
            <w:pPr>
              <w:pStyle w:val="TAL"/>
              <w:tabs>
                <w:tab w:val="clear" w:pos="284"/>
                <w:tab w:val="clear" w:pos="567"/>
              </w:tabs>
              <w:rPr>
                <w:sz w:val="16"/>
              </w:rPr>
            </w:pPr>
            <w:r w:rsidRPr="006B2793">
              <w:rPr>
                <w:sz w:val="16"/>
              </w:rPr>
              <w:t>32.291</w:t>
            </w:r>
          </w:p>
        </w:tc>
        <w:tc>
          <w:tcPr>
            <w:tcW w:w="661" w:type="dxa"/>
          </w:tcPr>
          <w:p w14:paraId="36708534" w14:textId="77777777" w:rsidR="00744129" w:rsidRPr="006B2793" w:rsidRDefault="00744129" w:rsidP="00744129">
            <w:pPr>
              <w:pStyle w:val="TAL"/>
              <w:tabs>
                <w:tab w:val="clear" w:pos="284"/>
                <w:tab w:val="clear" w:pos="567"/>
              </w:tabs>
              <w:rPr>
                <w:sz w:val="16"/>
              </w:rPr>
            </w:pPr>
            <w:r w:rsidRPr="006B2793">
              <w:rPr>
                <w:sz w:val="16"/>
              </w:rPr>
              <w:t>0173</w:t>
            </w:r>
          </w:p>
        </w:tc>
        <w:tc>
          <w:tcPr>
            <w:tcW w:w="688" w:type="dxa"/>
          </w:tcPr>
          <w:p w14:paraId="15B2FEA6" w14:textId="77777777" w:rsidR="00744129" w:rsidRPr="006B2793" w:rsidRDefault="00744129" w:rsidP="00744129">
            <w:pPr>
              <w:pStyle w:val="TAL"/>
              <w:tabs>
                <w:tab w:val="clear" w:pos="284"/>
                <w:tab w:val="clear" w:pos="567"/>
              </w:tabs>
              <w:rPr>
                <w:sz w:val="16"/>
              </w:rPr>
            </w:pPr>
            <w:r w:rsidRPr="006B2793">
              <w:rPr>
                <w:sz w:val="16"/>
              </w:rPr>
              <w:t>2</w:t>
            </w:r>
          </w:p>
        </w:tc>
        <w:tc>
          <w:tcPr>
            <w:tcW w:w="474" w:type="dxa"/>
          </w:tcPr>
          <w:p w14:paraId="0EDFE938" w14:textId="77777777" w:rsidR="00744129" w:rsidRPr="006B2793" w:rsidRDefault="00744129" w:rsidP="00744129">
            <w:pPr>
              <w:pStyle w:val="TAL"/>
              <w:tabs>
                <w:tab w:val="clear" w:pos="284"/>
                <w:tab w:val="clear" w:pos="567"/>
              </w:tabs>
              <w:rPr>
                <w:sz w:val="16"/>
              </w:rPr>
            </w:pPr>
            <w:r w:rsidRPr="006B2793">
              <w:rPr>
                <w:sz w:val="16"/>
              </w:rPr>
              <w:t>A</w:t>
            </w:r>
          </w:p>
        </w:tc>
        <w:tc>
          <w:tcPr>
            <w:tcW w:w="661" w:type="dxa"/>
          </w:tcPr>
          <w:p w14:paraId="3F02C4B0" w14:textId="77777777" w:rsidR="00744129" w:rsidRPr="006B2793" w:rsidRDefault="00744129" w:rsidP="00744129">
            <w:pPr>
              <w:pStyle w:val="TAL"/>
              <w:tabs>
                <w:tab w:val="clear" w:pos="284"/>
                <w:tab w:val="clear" w:pos="567"/>
              </w:tabs>
              <w:rPr>
                <w:sz w:val="16"/>
              </w:rPr>
            </w:pPr>
            <w:r w:rsidRPr="006B2793">
              <w:rPr>
                <w:sz w:val="16"/>
              </w:rPr>
              <w:t>16.1.1</w:t>
            </w:r>
          </w:p>
        </w:tc>
        <w:tc>
          <w:tcPr>
            <w:tcW w:w="511" w:type="dxa"/>
          </w:tcPr>
          <w:p w14:paraId="68406861"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09F14648"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0821E0FF" w14:textId="77777777" w:rsidR="00744129" w:rsidRPr="006B2793" w:rsidRDefault="00744129" w:rsidP="00744129">
            <w:pPr>
              <w:pStyle w:val="TAL"/>
              <w:tabs>
                <w:tab w:val="clear" w:pos="284"/>
                <w:tab w:val="clear" w:pos="567"/>
              </w:tabs>
              <w:rPr>
                <w:sz w:val="16"/>
              </w:rPr>
            </w:pPr>
            <w:r w:rsidRPr="006B2793">
              <w:rPr>
                <w:sz w:val="16"/>
              </w:rPr>
              <w:t>Revision of S5-197695. This CR was approved.</w:t>
            </w:r>
          </w:p>
        </w:tc>
        <w:tc>
          <w:tcPr>
            <w:tcW w:w="986" w:type="dxa"/>
          </w:tcPr>
          <w:p w14:paraId="16C149E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03C6C99" w14:textId="77777777" w:rsidR="00744129" w:rsidRPr="006B2793" w:rsidRDefault="00744129" w:rsidP="00744129">
            <w:pPr>
              <w:pStyle w:val="TAL"/>
              <w:tabs>
                <w:tab w:val="clear" w:pos="284"/>
                <w:tab w:val="clear" w:pos="567"/>
              </w:tabs>
              <w:rPr>
                <w:sz w:val="16"/>
              </w:rPr>
            </w:pPr>
          </w:p>
        </w:tc>
      </w:tr>
      <w:tr w:rsidR="00744129" w:rsidRPr="00200359" w14:paraId="246C44D7" w14:textId="77777777" w:rsidTr="00744129">
        <w:tc>
          <w:tcPr>
            <w:tcW w:w="675" w:type="dxa"/>
          </w:tcPr>
          <w:p w14:paraId="31DC658F"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6F30F55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191206</w:t>
            </w:r>
          </w:p>
        </w:tc>
        <w:tc>
          <w:tcPr>
            <w:tcW w:w="948" w:type="dxa"/>
          </w:tcPr>
          <w:p w14:paraId="4440F501"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0B03FE82" w14:textId="77777777" w:rsidR="00744129" w:rsidRPr="006B2793" w:rsidRDefault="00744129" w:rsidP="00744129">
            <w:pPr>
              <w:pStyle w:val="TAL"/>
              <w:tabs>
                <w:tab w:val="clear" w:pos="284"/>
                <w:tab w:val="clear" w:pos="567"/>
              </w:tabs>
              <w:rPr>
                <w:sz w:val="16"/>
              </w:rPr>
            </w:pPr>
            <w:r w:rsidRPr="006B2793">
              <w:rPr>
                <w:sz w:val="16"/>
              </w:rPr>
              <w:t>32.291 CR0197 (Rel-15, 'F'): Rel-15 CR 32.291 Update OpenAPI version</w:t>
            </w:r>
          </w:p>
        </w:tc>
        <w:tc>
          <w:tcPr>
            <w:tcW w:w="1519" w:type="dxa"/>
          </w:tcPr>
          <w:p w14:paraId="33477E38" w14:textId="77777777"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14:paraId="58C1FEA3" w14:textId="77777777" w:rsidR="00744129" w:rsidRPr="006B2793" w:rsidRDefault="00744129" w:rsidP="00744129">
            <w:pPr>
              <w:pStyle w:val="TAL"/>
              <w:tabs>
                <w:tab w:val="clear" w:pos="284"/>
                <w:tab w:val="clear" w:pos="567"/>
              </w:tabs>
              <w:rPr>
                <w:sz w:val="16"/>
              </w:rPr>
            </w:pPr>
            <w:r w:rsidRPr="006B2793">
              <w:rPr>
                <w:sz w:val="16"/>
              </w:rPr>
              <w:t>32.291</w:t>
            </w:r>
          </w:p>
        </w:tc>
        <w:tc>
          <w:tcPr>
            <w:tcW w:w="661" w:type="dxa"/>
          </w:tcPr>
          <w:p w14:paraId="25529A51" w14:textId="77777777" w:rsidR="00744129" w:rsidRPr="006B2793" w:rsidRDefault="00744129" w:rsidP="00744129">
            <w:pPr>
              <w:pStyle w:val="TAL"/>
              <w:tabs>
                <w:tab w:val="clear" w:pos="284"/>
                <w:tab w:val="clear" w:pos="567"/>
              </w:tabs>
              <w:rPr>
                <w:sz w:val="16"/>
              </w:rPr>
            </w:pPr>
            <w:r w:rsidRPr="006B2793">
              <w:rPr>
                <w:sz w:val="16"/>
              </w:rPr>
              <w:t>0197</w:t>
            </w:r>
          </w:p>
        </w:tc>
        <w:tc>
          <w:tcPr>
            <w:tcW w:w="688" w:type="dxa"/>
          </w:tcPr>
          <w:p w14:paraId="6CF6ECD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7E9D983" w14:textId="77777777" w:rsidR="00744129" w:rsidRPr="006B2793" w:rsidRDefault="00744129" w:rsidP="00744129">
            <w:pPr>
              <w:pStyle w:val="TAL"/>
              <w:tabs>
                <w:tab w:val="clear" w:pos="284"/>
                <w:tab w:val="clear" w:pos="567"/>
              </w:tabs>
              <w:rPr>
                <w:sz w:val="16"/>
              </w:rPr>
            </w:pPr>
            <w:r w:rsidRPr="006B2793">
              <w:rPr>
                <w:sz w:val="16"/>
              </w:rPr>
              <w:t>F</w:t>
            </w:r>
          </w:p>
        </w:tc>
        <w:tc>
          <w:tcPr>
            <w:tcW w:w="661" w:type="dxa"/>
          </w:tcPr>
          <w:p w14:paraId="414A60EA" w14:textId="77777777" w:rsidR="00744129" w:rsidRPr="006B2793" w:rsidRDefault="00744129" w:rsidP="00744129">
            <w:pPr>
              <w:pStyle w:val="TAL"/>
              <w:tabs>
                <w:tab w:val="clear" w:pos="284"/>
                <w:tab w:val="clear" w:pos="567"/>
              </w:tabs>
              <w:rPr>
                <w:sz w:val="16"/>
              </w:rPr>
            </w:pPr>
            <w:r w:rsidRPr="006B2793">
              <w:rPr>
                <w:sz w:val="16"/>
              </w:rPr>
              <w:t>15.4.0</w:t>
            </w:r>
          </w:p>
        </w:tc>
        <w:tc>
          <w:tcPr>
            <w:tcW w:w="511" w:type="dxa"/>
          </w:tcPr>
          <w:p w14:paraId="5D74C12E" w14:textId="77777777" w:rsidR="00744129" w:rsidRPr="006B2793" w:rsidRDefault="00744129" w:rsidP="00744129">
            <w:pPr>
              <w:pStyle w:val="TAL"/>
              <w:tabs>
                <w:tab w:val="clear" w:pos="284"/>
                <w:tab w:val="clear" w:pos="567"/>
              </w:tabs>
              <w:rPr>
                <w:sz w:val="16"/>
              </w:rPr>
            </w:pPr>
            <w:r w:rsidRPr="006B2793">
              <w:rPr>
                <w:sz w:val="16"/>
              </w:rPr>
              <w:t>Rel-15</w:t>
            </w:r>
          </w:p>
        </w:tc>
        <w:tc>
          <w:tcPr>
            <w:tcW w:w="2038" w:type="dxa"/>
          </w:tcPr>
          <w:p w14:paraId="6323E92F"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73B5AA5B" w14:textId="77777777" w:rsidR="00744129" w:rsidRPr="006B2793" w:rsidRDefault="00744129" w:rsidP="00744129">
            <w:pPr>
              <w:pStyle w:val="TAL"/>
              <w:tabs>
                <w:tab w:val="clear" w:pos="284"/>
                <w:tab w:val="clear" w:pos="567"/>
              </w:tabs>
              <w:rPr>
                <w:sz w:val="16"/>
              </w:rPr>
            </w:pPr>
            <w:r w:rsidRPr="006B2793">
              <w:rPr>
                <w:sz w:val="16"/>
              </w:rPr>
              <w:t>This CR was approved.</w:t>
            </w:r>
          </w:p>
        </w:tc>
        <w:tc>
          <w:tcPr>
            <w:tcW w:w="986" w:type="dxa"/>
          </w:tcPr>
          <w:p w14:paraId="1B554FA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2DEB255" w14:textId="77777777" w:rsidR="00744129" w:rsidRPr="006B2793" w:rsidRDefault="00744129" w:rsidP="00744129">
            <w:pPr>
              <w:pStyle w:val="TAL"/>
              <w:tabs>
                <w:tab w:val="clear" w:pos="284"/>
                <w:tab w:val="clear" w:pos="567"/>
              </w:tabs>
              <w:rPr>
                <w:sz w:val="16"/>
              </w:rPr>
            </w:pPr>
          </w:p>
        </w:tc>
      </w:tr>
      <w:tr w:rsidR="00744129" w:rsidRPr="00200359" w14:paraId="1F59A505" w14:textId="77777777" w:rsidTr="00744129">
        <w:tc>
          <w:tcPr>
            <w:tcW w:w="675" w:type="dxa"/>
          </w:tcPr>
          <w:p w14:paraId="6899BD67"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6D03F55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191207</w:t>
            </w:r>
          </w:p>
        </w:tc>
        <w:tc>
          <w:tcPr>
            <w:tcW w:w="948" w:type="dxa"/>
          </w:tcPr>
          <w:p w14:paraId="4BE77A58"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0A4D724A" w14:textId="77777777" w:rsidR="00744129" w:rsidRPr="006B2793" w:rsidRDefault="00744129" w:rsidP="00744129">
            <w:pPr>
              <w:pStyle w:val="TAL"/>
              <w:tabs>
                <w:tab w:val="clear" w:pos="284"/>
                <w:tab w:val="clear" w:pos="567"/>
              </w:tabs>
              <w:rPr>
                <w:sz w:val="16"/>
              </w:rPr>
            </w:pPr>
            <w:r w:rsidRPr="006B2793">
              <w:rPr>
                <w:sz w:val="16"/>
              </w:rPr>
              <w:t>32.291 CR0198 (Rel-16, 'A'): Rel-16 CR 32.291 Update OpenAPI version</w:t>
            </w:r>
          </w:p>
        </w:tc>
        <w:tc>
          <w:tcPr>
            <w:tcW w:w="1519" w:type="dxa"/>
          </w:tcPr>
          <w:p w14:paraId="58263F12" w14:textId="77777777"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14:paraId="4E4E8C99" w14:textId="77777777" w:rsidR="00744129" w:rsidRPr="006B2793" w:rsidRDefault="00744129" w:rsidP="00744129">
            <w:pPr>
              <w:pStyle w:val="TAL"/>
              <w:tabs>
                <w:tab w:val="clear" w:pos="284"/>
                <w:tab w:val="clear" w:pos="567"/>
              </w:tabs>
              <w:rPr>
                <w:sz w:val="16"/>
              </w:rPr>
            </w:pPr>
            <w:r w:rsidRPr="006B2793">
              <w:rPr>
                <w:sz w:val="16"/>
              </w:rPr>
              <w:t>32.291</w:t>
            </w:r>
          </w:p>
        </w:tc>
        <w:tc>
          <w:tcPr>
            <w:tcW w:w="661" w:type="dxa"/>
          </w:tcPr>
          <w:p w14:paraId="3674BB79" w14:textId="77777777" w:rsidR="00744129" w:rsidRPr="006B2793" w:rsidRDefault="00744129" w:rsidP="00744129">
            <w:pPr>
              <w:pStyle w:val="TAL"/>
              <w:tabs>
                <w:tab w:val="clear" w:pos="284"/>
                <w:tab w:val="clear" w:pos="567"/>
              </w:tabs>
              <w:rPr>
                <w:sz w:val="16"/>
              </w:rPr>
            </w:pPr>
            <w:r w:rsidRPr="006B2793">
              <w:rPr>
                <w:sz w:val="16"/>
              </w:rPr>
              <w:t>0198</w:t>
            </w:r>
          </w:p>
        </w:tc>
        <w:tc>
          <w:tcPr>
            <w:tcW w:w="688" w:type="dxa"/>
          </w:tcPr>
          <w:p w14:paraId="3748EE6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3EE5F94" w14:textId="77777777" w:rsidR="00744129" w:rsidRPr="006B2793" w:rsidRDefault="00744129" w:rsidP="00744129">
            <w:pPr>
              <w:pStyle w:val="TAL"/>
              <w:tabs>
                <w:tab w:val="clear" w:pos="284"/>
                <w:tab w:val="clear" w:pos="567"/>
              </w:tabs>
              <w:rPr>
                <w:sz w:val="16"/>
              </w:rPr>
            </w:pPr>
            <w:r w:rsidRPr="006B2793">
              <w:rPr>
                <w:sz w:val="16"/>
              </w:rPr>
              <w:t>A</w:t>
            </w:r>
          </w:p>
        </w:tc>
        <w:tc>
          <w:tcPr>
            <w:tcW w:w="661" w:type="dxa"/>
          </w:tcPr>
          <w:p w14:paraId="6AD55DCC" w14:textId="77777777" w:rsidR="00744129" w:rsidRPr="006B2793" w:rsidRDefault="00744129" w:rsidP="00744129">
            <w:pPr>
              <w:pStyle w:val="TAL"/>
              <w:tabs>
                <w:tab w:val="clear" w:pos="284"/>
                <w:tab w:val="clear" w:pos="567"/>
              </w:tabs>
              <w:rPr>
                <w:sz w:val="16"/>
              </w:rPr>
            </w:pPr>
            <w:r w:rsidRPr="006B2793">
              <w:rPr>
                <w:sz w:val="16"/>
              </w:rPr>
              <w:t>16.1.1</w:t>
            </w:r>
          </w:p>
        </w:tc>
        <w:tc>
          <w:tcPr>
            <w:tcW w:w="511" w:type="dxa"/>
          </w:tcPr>
          <w:p w14:paraId="167C3B52"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6FC74F5"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0E1FAF60" w14:textId="77777777" w:rsidR="00744129" w:rsidRPr="006B2793" w:rsidRDefault="00744129" w:rsidP="00744129">
            <w:pPr>
              <w:pStyle w:val="TAL"/>
              <w:tabs>
                <w:tab w:val="clear" w:pos="284"/>
                <w:tab w:val="clear" w:pos="567"/>
              </w:tabs>
              <w:rPr>
                <w:sz w:val="16"/>
              </w:rPr>
            </w:pPr>
            <w:r w:rsidRPr="006B2793">
              <w:rPr>
                <w:sz w:val="16"/>
              </w:rPr>
              <w:t>Revised to SP-191339</w:t>
            </w:r>
          </w:p>
        </w:tc>
        <w:tc>
          <w:tcPr>
            <w:tcW w:w="986" w:type="dxa"/>
          </w:tcPr>
          <w:p w14:paraId="7097BD94"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0850D07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191339</w:t>
            </w:r>
          </w:p>
        </w:tc>
      </w:tr>
      <w:tr w:rsidR="00744129" w:rsidRPr="00200359" w14:paraId="4A023161" w14:textId="77777777" w:rsidTr="00744129">
        <w:tc>
          <w:tcPr>
            <w:tcW w:w="675" w:type="dxa"/>
          </w:tcPr>
          <w:p w14:paraId="4D1C711B"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572BECC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191339</w:t>
            </w:r>
          </w:p>
        </w:tc>
        <w:tc>
          <w:tcPr>
            <w:tcW w:w="948" w:type="dxa"/>
          </w:tcPr>
          <w:p w14:paraId="4B286610"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67E05BBC" w14:textId="77777777" w:rsidR="00744129" w:rsidRPr="006B2793" w:rsidRDefault="00744129" w:rsidP="00744129">
            <w:pPr>
              <w:pStyle w:val="TAL"/>
              <w:tabs>
                <w:tab w:val="clear" w:pos="284"/>
                <w:tab w:val="clear" w:pos="567"/>
              </w:tabs>
              <w:rPr>
                <w:sz w:val="16"/>
              </w:rPr>
            </w:pPr>
            <w:r w:rsidRPr="006B2793">
              <w:rPr>
                <w:sz w:val="16"/>
              </w:rPr>
              <w:t>32.291 CR0198R1 (Rel-16, 'A'): Rel-16 CR 32.291 Update OpenAPI version</w:t>
            </w:r>
          </w:p>
        </w:tc>
        <w:tc>
          <w:tcPr>
            <w:tcW w:w="1519" w:type="dxa"/>
          </w:tcPr>
          <w:p w14:paraId="252C3907" w14:textId="77777777" w:rsidR="00744129" w:rsidRPr="006B2793" w:rsidRDefault="00744129" w:rsidP="00744129">
            <w:pPr>
              <w:pStyle w:val="TAL"/>
              <w:tabs>
                <w:tab w:val="clear" w:pos="284"/>
                <w:tab w:val="clear" w:pos="567"/>
              </w:tabs>
              <w:rPr>
                <w:sz w:val="16"/>
              </w:rPr>
            </w:pPr>
            <w:r w:rsidRPr="006B2793">
              <w:rPr>
                <w:sz w:val="16"/>
              </w:rPr>
              <w:t>HuaWei Technologies Co., Ltd</w:t>
            </w:r>
          </w:p>
        </w:tc>
        <w:tc>
          <w:tcPr>
            <w:tcW w:w="1212" w:type="dxa"/>
          </w:tcPr>
          <w:p w14:paraId="2C949371" w14:textId="77777777" w:rsidR="00744129" w:rsidRPr="006B2793" w:rsidRDefault="00744129" w:rsidP="00744129">
            <w:pPr>
              <w:pStyle w:val="TAL"/>
              <w:tabs>
                <w:tab w:val="clear" w:pos="284"/>
                <w:tab w:val="clear" w:pos="567"/>
              </w:tabs>
              <w:rPr>
                <w:sz w:val="16"/>
              </w:rPr>
            </w:pPr>
            <w:r w:rsidRPr="006B2793">
              <w:rPr>
                <w:sz w:val="16"/>
              </w:rPr>
              <w:t>32.291</w:t>
            </w:r>
          </w:p>
        </w:tc>
        <w:tc>
          <w:tcPr>
            <w:tcW w:w="661" w:type="dxa"/>
          </w:tcPr>
          <w:p w14:paraId="5AE91DFB" w14:textId="77777777" w:rsidR="00744129" w:rsidRPr="006B2793" w:rsidRDefault="00744129" w:rsidP="00744129">
            <w:pPr>
              <w:pStyle w:val="TAL"/>
              <w:tabs>
                <w:tab w:val="clear" w:pos="284"/>
                <w:tab w:val="clear" w:pos="567"/>
              </w:tabs>
              <w:rPr>
                <w:sz w:val="16"/>
              </w:rPr>
            </w:pPr>
            <w:r w:rsidRPr="006B2793">
              <w:rPr>
                <w:sz w:val="16"/>
              </w:rPr>
              <w:t>0198</w:t>
            </w:r>
          </w:p>
        </w:tc>
        <w:tc>
          <w:tcPr>
            <w:tcW w:w="688" w:type="dxa"/>
          </w:tcPr>
          <w:p w14:paraId="3C300E69" w14:textId="77777777" w:rsidR="00744129" w:rsidRPr="006B2793" w:rsidRDefault="00744129" w:rsidP="00744129">
            <w:pPr>
              <w:pStyle w:val="TAL"/>
              <w:tabs>
                <w:tab w:val="clear" w:pos="284"/>
                <w:tab w:val="clear" w:pos="567"/>
              </w:tabs>
              <w:rPr>
                <w:sz w:val="16"/>
              </w:rPr>
            </w:pPr>
            <w:r w:rsidRPr="006B2793">
              <w:rPr>
                <w:sz w:val="16"/>
              </w:rPr>
              <w:t>1</w:t>
            </w:r>
          </w:p>
        </w:tc>
        <w:tc>
          <w:tcPr>
            <w:tcW w:w="474" w:type="dxa"/>
          </w:tcPr>
          <w:p w14:paraId="1AA59F06" w14:textId="77777777" w:rsidR="00744129" w:rsidRPr="006B2793" w:rsidRDefault="00744129" w:rsidP="00744129">
            <w:pPr>
              <w:pStyle w:val="TAL"/>
              <w:tabs>
                <w:tab w:val="clear" w:pos="284"/>
                <w:tab w:val="clear" w:pos="567"/>
              </w:tabs>
              <w:rPr>
                <w:sz w:val="16"/>
              </w:rPr>
            </w:pPr>
            <w:r w:rsidRPr="006B2793">
              <w:rPr>
                <w:sz w:val="16"/>
              </w:rPr>
              <w:t>A</w:t>
            </w:r>
          </w:p>
        </w:tc>
        <w:tc>
          <w:tcPr>
            <w:tcW w:w="661" w:type="dxa"/>
          </w:tcPr>
          <w:p w14:paraId="5ED26A97" w14:textId="77777777" w:rsidR="00744129" w:rsidRPr="006B2793" w:rsidRDefault="00744129" w:rsidP="00744129">
            <w:pPr>
              <w:pStyle w:val="TAL"/>
              <w:tabs>
                <w:tab w:val="clear" w:pos="284"/>
                <w:tab w:val="clear" w:pos="567"/>
              </w:tabs>
              <w:rPr>
                <w:sz w:val="16"/>
              </w:rPr>
            </w:pPr>
            <w:r w:rsidRPr="006B2793">
              <w:rPr>
                <w:sz w:val="16"/>
              </w:rPr>
              <w:t>16.1.1</w:t>
            </w:r>
          </w:p>
        </w:tc>
        <w:tc>
          <w:tcPr>
            <w:tcW w:w="511" w:type="dxa"/>
          </w:tcPr>
          <w:p w14:paraId="495012A6"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FE84472"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2C969099" w14:textId="77777777" w:rsidR="00744129" w:rsidRPr="006B2793" w:rsidRDefault="00744129" w:rsidP="00744129">
            <w:pPr>
              <w:pStyle w:val="TAL"/>
              <w:tabs>
                <w:tab w:val="clear" w:pos="284"/>
                <w:tab w:val="clear" w:pos="567"/>
              </w:tabs>
              <w:rPr>
                <w:sz w:val="16"/>
              </w:rPr>
            </w:pPr>
            <w:r w:rsidRPr="006B2793">
              <w:rPr>
                <w:sz w:val="16"/>
              </w:rPr>
              <w:t>Revision of SP-191207. This CR was approved.</w:t>
            </w:r>
          </w:p>
        </w:tc>
        <w:tc>
          <w:tcPr>
            <w:tcW w:w="986" w:type="dxa"/>
          </w:tcPr>
          <w:p w14:paraId="2736067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EA3B922" w14:textId="77777777" w:rsidR="00744129" w:rsidRPr="006B2793" w:rsidRDefault="00744129" w:rsidP="00744129">
            <w:pPr>
              <w:pStyle w:val="TAL"/>
              <w:tabs>
                <w:tab w:val="clear" w:pos="284"/>
                <w:tab w:val="clear" w:pos="567"/>
              </w:tabs>
              <w:rPr>
                <w:sz w:val="16"/>
              </w:rPr>
            </w:pPr>
          </w:p>
        </w:tc>
      </w:tr>
      <w:tr w:rsidR="00744129" w:rsidRPr="00200359" w14:paraId="7080062E" w14:textId="77777777" w:rsidTr="00744129">
        <w:tc>
          <w:tcPr>
            <w:tcW w:w="675" w:type="dxa"/>
          </w:tcPr>
          <w:p w14:paraId="512D42E2"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506BC07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191067</w:t>
            </w:r>
          </w:p>
        </w:tc>
        <w:tc>
          <w:tcPr>
            <w:tcW w:w="948" w:type="dxa"/>
          </w:tcPr>
          <w:p w14:paraId="50C3E322"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5ED6EE4" w14:textId="77777777" w:rsidR="00744129" w:rsidRPr="006B2793" w:rsidRDefault="00744129" w:rsidP="00744129">
            <w:pPr>
              <w:pStyle w:val="TAL"/>
              <w:tabs>
                <w:tab w:val="clear" w:pos="284"/>
                <w:tab w:val="clear" w:pos="567"/>
              </w:tabs>
              <w:rPr>
                <w:sz w:val="16"/>
              </w:rPr>
            </w:pPr>
            <w:r w:rsidRPr="006B2793">
              <w:rPr>
                <w:sz w:val="16"/>
              </w:rPr>
              <w:t>TEI15 CRs to 23.271, 23.682 (Rel-15 - Rel-16)</w:t>
            </w:r>
          </w:p>
        </w:tc>
        <w:tc>
          <w:tcPr>
            <w:tcW w:w="1519" w:type="dxa"/>
          </w:tcPr>
          <w:p w14:paraId="00C3C4A6"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715BC10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80960F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AD9E24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3CADC5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873DCE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FEF82CE" w14:textId="77777777" w:rsidR="00744129" w:rsidRPr="006B2793" w:rsidRDefault="00744129" w:rsidP="00744129">
            <w:pPr>
              <w:pStyle w:val="TAL"/>
              <w:tabs>
                <w:tab w:val="clear" w:pos="284"/>
                <w:tab w:val="clear" w:pos="567"/>
              </w:tabs>
              <w:rPr>
                <w:sz w:val="16"/>
              </w:rPr>
            </w:pPr>
          </w:p>
        </w:tc>
        <w:tc>
          <w:tcPr>
            <w:tcW w:w="2038" w:type="dxa"/>
          </w:tcPr>
          <w:p w14:paraId="327A0BB4" w14:textId="77777777" w:rsidR="00744129" w:rsidRPr="006B2793" w:rsidRDefault="00744129" w:rsidP="00744129">
            <w:pPr>
              <w:pStyle w:val="TAL"/>
              <w:tabs>
                <w:tab w:val="clear" w:pos="284"/>
                <w:tab w:val="clear" w:pos="567"/>
              </w:tabs>
              <w:rPr>
                <w:sz w:val="16"/>
              </w:rPr>
            </w:pPr>
          </w:p>
        </w:tc>
        <w:tc>
          <w:tcPr>
            <w:tcW w:w="1340" w:type="dxa"/>
          </w:tcPr>
          <w:p w14:paraId="0F1FBD5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FAEF73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64DC4B5" w14:textId="77777777" w:rsidR="00744129" w:rsidRPr="006B2793" w:rsidRDefault="00744129" w:rsidP="00744129">
            <w:pPr>
              <w:pStyle w:val="TAL"/>
              <w:tabs>
                <w:tab w:val="clear" w:pos="284"/>
                <w:tab w:val="clear" w:pos="567"/>
              </w:tabs>
              <w:rPr>
                <w:sz w:val="16"/>
              </w:rPr>
            </w:pPr>
          </w:p>
        </w:tc>
      </w:tr>
      <w:tr w:rsidR="00744129" w:rsidRPr="00200359" w14:paraId="24D81632" w14:textId="77777777" w:rsidTr="00744129">
        <w:tc>
          <w:tcPr>
            <w:tcW w:w="675" w:type="dxa"/>
          </w:tcPr>
          <w:p w14:paraId="7A79F5EA" w14:textId="77777777" w:rsidR="00744129" w:rsidRPr="006B2793" w:rsidRDefault="00744129" w:rsidP="00744129">
            <w:pPr>
              <w:pStyle w:val="TAL"/>
              <w:tabs>
                <w:tab w:val="clear" w:pos="284"/>
                <w:tab w:val="clear" w:pos="567"/>
              </w:tabs>
              <w:rPr>
                <w:sz w:val="16"/>
              </w:rPr>
            </w:pPr>
            <w:r w:rsidRPr="006B2793">
              <w:rPr>
                <w:sz w:val="16"/>
              </w:rPr>
              <w:lastRenderedPageBreak/>
              <w:t>15</w:t>
            </w:r>
          </w:p>
        </w:tc>
        <w:tc>
          <w:tcPr>
            <w:tcW w:w="1134" w:type="dxa"/>
          </w:tcPr>
          <w:p w14:paraId="33DBFEB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191074</w:t>
            </w:r>
          </w:p>
        </w:tc>
        <w:tc>
          <w:tcPr>
            <w:tcW w:w="948" w:type="dxa"/>
          </w:tcPr>
          <w:p w14:paraId="19C814F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BDA0B92" w14:textId="77777777" w:rsidR="00744129" w:rsidRPr="006B2793" w:rsidRDefault="00744129" w:rsidP="00744129">
            <w:pPr>
              <w:pStyle w:val="TAL"/>
              <w:tabs>
                <w:tab w:val="clear" w:pos="284"/>
                <w:tab w:val="clear" w:pos="567"/>
              </w:tabs>
              <w:rPr>
                <w:sz w:val="16"/>
              </w:rPr>
            </w:pPr>
            <w:r w:rsidRPr="006B2793">
              <w:rPr>
                <w:sz w:val="16"/>
              </w:rPr>
              <w:t>5GS_Ph1 related CRs to 23.501 (Rel-15, Rel-16)</w:t>
            </w:r>
          </w:p>
        </w:tc>
        <w:tc>
          <w:tcPr>
            <w:tcW w:w="1519" w:type="dxa"/>
          </w:tcPr>
          <w:p w14:paraId="66FABBD3"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C047B0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2F15CB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07DCA4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4C575F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4C11E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F56833C" w14:textId="77777777" w:rsidR="00744129" w:rsidRPr="006B2793" w:rsidRDefault="00744129" w:rsidP="00744129">
            <w:pPr>
              <w:pStyle w:val="TAL"/>
              <w:tabs>
                <w:tab w:val="clear" w:pos="284"/>
                <w:tab w:val="clear" w:pos="567"/>
              </w:tabs>
              <w:rPr>
                <w:sz w:val="16"/>
              </w:rPr>
            </w:pPr>
          </w:p>
        </w:tc>
        <w:tc>
          <w:tcPr>
            <w:tcW w:w="2038" w:type="dxa"/>
          </w:tcPr>
          <w:p w14:paraId="44F56BDD" w14:textId="77777777" w:rsidR="00744129" w:rsidRPr="006B2793" w:rsidRDefault="00744129" w:rsidP="00744129">
            <w:pPr>
              <w:pStyle w:val="TAL"/>
              <w:tabs>
                <w:tab w:val="clear" w:pos="284"/>
                <w:tab w:val="clear" w:pos="567"/>
              </w:tabs>
              <w:rPr>
                <w:sz w:val="16"/>
              </w:rPr>
            </w:pPr>
          </w:p>
        </w:tc>
        <w:tc>
          <w:tcPr>
            <w:tcW w:w="1340" w:type="dxa"/>
          </w:tcPr>
          <w:p w14:paraId="1637D9A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7A673E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7B92548" w14:textId="77777777" w:rsidR="00744129" w:rsidRPr="006B2793" w:rsidRDefault="00744129" w:rsidP="00744129">
            <w:pPr>
              <w:pStyle w:val="TAL"/>
              <w:tabs>
                <w:tab w:val="clear" w:pos="284"/>
                <w:tab w:val="clear" w:pos="567"/>
              </w:tabs>
              <w:rPr>
                <w:sz w:val="16"/>
              </w:rPr>
            </w:pPr>
          </w:p>
        </w:tc>
      </w:tr>
      <w:tr w:rsidR="00744129" w:rsidRPr="00200359" w14:paraId="3FA63E51" w14:textId="77777777" w:rsidTr="00744129">
        <w:tc>
          <w:tcPr>
            <w:tcW w:w="675" w:type="dxa"/>
          </w:tcPr>
          <w:p w14:paraId="10D84A3E"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54A4EA5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191075</w:t>
            </w:r>
          </w:p>
        </w:tc>
        <w:tc>
          <w:tcPr>
            <w:tcW w:w="948" w:type="dxa"/>
          </w:tcPr>
          <w:p w14:paraId="55BEDFD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69D81CA" w14:textId="77777777" w:rsidR="00744129" w:rsidRPr="006B2793" w:rsidRDefault="00744129" w:rsidP="00744129">
            <w:pPr>
              <w:pStyle w:val="TAL"/>
              <w:tabs>
                <w:tab w:val="clear" w:pos="284"/>
                <w:tab w:val="clear" w:pos="567"/>
              </w:tabs>
              <w:rPr>
                <w:sz w:val="16"/>
              </w:rPr>
            </w:pPr>
            <w:r w:rsidRPr="006B2793">
              <w:rPr>
                <w:sz w:val="16"/>
              </w:rPr>
              <w:t>5GS_Ph1 related CRs to 23.502, 23.503 (Rel-15, Rel-16)</w:t>
            </w:r>
          </w:p>
        </w:tc>
        <w:tc>
          <w:tcPr>
            <w:tcW w:w="1519" w:type="dxa"/>
          </w:tcPr>
          <w:p w14:paraId="3388D795"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23C3479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59F661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F1C7D9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309C4C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8CF848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C1BEE48" w14:textId="77777777" w:rsidR="00744129" w:rsidRPr="006B2793" w:rsidRDefault="00744129" w:rsidP="00744129">
            <w:pPr>
              <w:pStyle w:val="TAL"/>
              <w:tabs>
                <w:tab w:val="clear" w:pos="284"/>
                <w:tab w:val="clear" w:pos="567"/>
              </w:tabs>
              <w:rPr>
                <w:sz w:val="16"/>
              </w:rPr>
            </w:pPr>
          </w:p>
        </w:tc>
        <w:tc>
          <w:tcPr>
            <w:tcW w:w="2038" w:type="dxa"/>
          </w:tcPr>
          <w:p w14:paraId="369125AF" w14:textId="77777777" w:rsidR="00744129" w:rsidRPr="006B2793" w:rsidRDefault="00744129" w:rsidP="00744129">
            <w:pPr>
              <w:pStyle w:val="TAL"/>
              <w:tabs>
                <w:tab w:val="clear" w:pos="284"/>
                <w:tab w:val="clear" w:pos="567"/>
              </w:tabs>
              <w:rPr>
                <w:sz w:val="16"/>
              </w:rPr>
            </w:pPr>
          </w:p>
        </w:tc>
        <w:tc>
          <w:tcPr>
            <w:tcW w:w="1340" w:type="dxa"/>
          </w:tcPr>
          <w:p w14:paraId="795F892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11CC00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6FFD54A" w14:textId="77777777" w:rsidR="00744129" w:rsidRPr="006B2793" w:rsidRDefault="00744129" w:rsidP="00744129">
            <w:pPr>
              <w:pStyle w:val="TAL"/>
              <w:tabs>
                <w:tab w:val="clear" w:pos="284"/>
                <w:tab w:val="clear" w:pos="567"/>
              </w:tabs>
              <w:rPr>
                <w:sz w:val="16"/>
              </w:rPr>
            </w:pPr>
          </w:p>
        </w:tc>
      </w:tr>
      <w:tr w:rsidR="00744129" w:rsidRPr="00200359" w14:paraId="5CD11607" w14:textId="77777777" w:rsidTr="00744129">
        <w:tc>
          <w:tcPr>
            <w:tcW w:w="675" w:type="dxa"/>
          </w:tcPr>
          <w:p w14:paraId="67B1795F"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1E8A2A7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190984</w:t>
            </w:r>
          </w:p>
        </w:tc>
        <w:tc>
          <w:tcPr>
            <w:tcW w:w="948" w:type="dxa"/>
          </w:tcPr>
          <w:p w14:paraId="358B37B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8E4912A" w14:textId="77777777" w:rsidR="00744129" w:rsidRPr="006B2793" w:rsidRDefault="00744129" w:rsidP="00744129">
            <w:pPr>
              <w:pStyle w:val="TAL"/>
              <w:tabs>
                <w:tab w:val="clear" w:pos="284"/>
                <w:tab w:val="clear" w:pos="567"/>
              </w:tabs>
              <w:rPr>
                <w:sz w:val="16"/>
              </w:rPr>
            </w:pPr>
            <w:r w:rsidRPr="006B2793">
              <w:rPr>
                <w:sz w:val="16"/>
              </w:rPr>
              <w:t>Rel-15 CRs on Lawful Interception</w:t>
            </w:r>
          </w:p>
        </w:tc>
        <w:tc>
          <w:tcPr>
            <w:tcW w:w="1519" w:type="dxa"/>
          </w:tcPr>
          <w:p w14:paraId="33A1C882" w14:textId="77777777"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14:paraId="6095EB4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271057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4ECC42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A2D34E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3525E3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9F4A8CA" w14:textId="77777777" w:rsidR="00744129" w:rsidRPr="006B2793" w:rsidRDefault="00744129" w:rsidP="00744129">
            <w:pPr>
              <w:pStyle w:val="TAL"/>
              <w:tabs>
                <w:tab w:val="clear" w:pos="284"/>
                <w:tab w:val="clear" w:pos="567"/>
              </w:tabs>
              <w:rPr>
                <w:sz w:val="16"/>
              </w:rPr>
            </w:pPr>
            <w:r w:rsidRPr="006B2793">
              <w:rPr>
                <w:sz w:val="16"/>
              </w:rPr>
              <w:t>Rel-15</w:t>
            </w:r>
          </w:p>
        </w:tc>
        <w:tc>
          <w:tcPr>
            <w:tcW w:w="2038" w:type="dxa"/>
          </w:tcPr>
          <w:p w14:paraId="79FC1456" w14:textId="77777777" w:rsidR="00744129" w:rsidRPr="006B2793" w:rsidRDefault="00744129" w:rsidP="00744129">
            <w:pPr>
              <w:pStyle w:val="TAL"/>
              <w:tabs>
                <w:tab w:val="clear" w:pos="284"/>
                <w:tab w:val="clear" w:pos="567"/>
              </w:tabs>
              <w:rPr>
                <w:sz w:val="16"/>
              </w:rPr>
            </w:pPr>
            <w:r w:rsidRPr="006B2793">
              <w:rPr>
                <w:sz w:val="16"/>
              </w:rPr>
              <w:t>LI15</w:t>
            </w:r>
          </w:p>
        </w:tc>
        <w:tc>
          <w:tcPr>
            <w:tcW w:w="1340" w:type="dxa"/>
          </w:tcPr>
          <w:p w14:paraId="56A527F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8FB315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7A0545B" w14:textId="77777777" w:rsidR="00744129" w:rsidRPr="006B2793" w:rsidRDefault="00744129" w:rsidP="00744129">
            <w:pPr>
              <w:pStyle w:val="TAL"/>
              <w:tabs>
                <w:tab w:val="clear" w:pos="284"/>
                <w:tab w:val="clear" w:pos="567"/>
              </w:tabs>
              <w:rPr>
                <w:sz w:val="16"/>
              </w:rPr>
            </w:pPr>
          </w:p>
        </w:tc>
      </w:tr>
      <w:tr w:rsidR="00744129" w:rsidRPr="00200359" w14:paraId="439AAF4D" w14:textId="77777777" w:rsidTr="00744129">
        <w:tc>
          <w:tcPr>
            <w:tcW w:w="675" w:type="dxa"/>
          </w:tcPr>
          <w:p w14:paraId="5C46E4D5"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26C5948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191132</w:t>
            </w:r>
          </w:p>
        </w:tc>
        <w:tc>
          <w:tcPr>
            <w:tcW w:w="948" w:type="dxa"/>
          </w:tcPr>
          <w:p w14:paraId="04DEB32B"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E8C22BA" w14:textId="77777777" w:rsidR="00744129" w:rsidRPr="006B2793" w:rsidRDefault="00744129" w:rsidP="00744129">
            <w:pPr>
              <w:pStyle w:val="TAL"/>
              <w:tabs>
                <w:tab w:val="clear" w:pos="284"/>
                <w:tab w:val="clear" w:pos="567"/>
              </w:tabs>
              <w:rPr>
                <w:sz w:val="16"/>
              </w:rPr>
            </w:pPr>
            <w:r w:rsidRPr="006B2793">
              <w:rPr>
                <w:sz w:val="16"/>
              </w:rPr>
              <w:t>Rel-15 CRs on Security aspects of 5G System - Phase 1 (5GS_Ph1-SEC)</w:t>
            </w:r>
          </w:p>
        </w:tc>
        <w:tc>
          <w:tcPr>
            <w:tcW w:w="1519" w:type="dxa"/>
          </w:tcPr>
          <w:p w14:paraId="111D3CEC"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29B6ED3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9B8569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FDF9ED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0DEC90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D3AAC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C4A55F9" w14:textId="77777777" w:rsidR="00744129" w:rsidRPr="006B2793" w:rsidRDefault="00744129" w:rsidP="00744129">
            <w:pPr>
              <w:pStyle w:val="TAL"/>
              <w:tabs>
                <w:tab w:val="clear" w:pos="284"/>
                <w:tab w:val="clear" w:pos="567"/>
              </w:tabs>
              <w:rPr>
                <w:sz w:val="16"/>
              </w:rPr>
            </w:pPr>
          </w:p>
        </w:tc>
        <w:tc>
          <w:tcPr>
            <w:tcW w:w="2038" w:type="dxa"/>
          </w:tcPr>
          <w:p w14:paraId="2AD12393" w14:textId="77777777" w:rsidR="00744129" w:rsidRPr="006B2793" w:rsidRDefault="00744129" w:rsidP="00744129">
            <w:pPr>
              <w:pStyle w:val="TAL"/>
              <w:tabs>
                <w:tab w:val="clear" w:pos="284"/>
                <w:tab w:val="clear" w:pos="567"/>
              </w:tabs>
              <w:rPr>
                <w:sz w:val="16"/>
              </w:rPr>
            </w:pPr>
            <w:r w:rsidRPr="006B2793">
              <w:rPr>
                <w:sz w:val="16"/>
              </w:rPr>
              <w:t>5GS_Ph1-SEC</w:t>
            </w:r>
          </w:p>
        </w:tc>
        <w:tc>
          <w:tcPr>
            <w:tcW w:w="1340" w:type="dxa"/>
          </w:tcPr>
          <w:p w14:paraId="344E8A6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41F8C1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94F55C9" w14:textId="77777777" w:rsidR="00744129" w:rsidRPr="006B2793" w:rsidRDefault="00744129" w:rsidP="00744129">
            <w:pPr>
              <w:pStyle w:val="TAL"/>
              <w:tabs>
                <w:tab w:val="clear" w:pos="284"/>
                <w:tab w:val="clear" w:pos="567"/>
              </w:tabs>
              <w:rPr>
                <w:sz w:val="16"/>
              </w:rPr>
            </w:pPr>
          </w:p>
        </w:tc>
      </w:tr>
      <w:tr w:rsidR="00744129" w:rsidRPr="00200359" w14:paraId="7D9A8981" w14:textId="77777777" w:rsidTr="00744129">
        <w:tc>
          <w:tcPr>
            <w:tcW w:w="675" w:type="dxa"/>
          </w:tcPr>
          <w:p w14:paraId="2043E80E"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682A14B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191136</w:t>
            </w:r>
          </w:p>
        </w:tc>
        <w:tc>
          <w:tcPr>
            <w:tcW w:w="948" w:type="dxa"/>
          </w:tcPr>
          <w:p w14:paraId="316969B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409D5B8" w14:textId="77777777" w:rsidR="00744129" w:rsidRPr="006B2793" w:rsidRDefault="00744129" w:rsidP="00744129">
            <w:pPr>
              <w:pStyle w:val="TAL"/>
              <w:tabs>
                <w:tab w:val="clear" w:pos="284"/>
                <w:tab w:val="clear" w:pos="567"/>
              </w:tabs>
              <w:rPr>
                <w:sz w:val="16"/>
              </w:rPr>
            </w:pPr>
            <w:r w:rsidRPr="006B2793">
              <w:rPr>
                <w:sz w:val="16"/>
              </w:rPr>
              <w:t>Rel-15 CRs on MC Security Enhancements</w:t>
            </w:r>
          </w:p>
        </w:tc>
        <w:tc>
          <w:tcPr>
            <w:tcW w:w="1519" w:type="dxa"/>
          </w:tcPr>
          <w:p w14:paraId="7858C2D1"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0036B70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E17443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DA06A7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E221F5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E19360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83A9A2F" w14:textId="77777777" w:rsidR="00744129" w:rsidRPr="006B2793" w:rsidRDefault="00744129" w:rsidP="00744129">
            <w:pPr>
              <w:pStyle w:val="TAL"/>
              <w:tabs>
                <w:tab w:val="clear" w:pos="284"/>
                <w:tab w:val="clear" w:pos="567"/>
              </w:tabs>
              <w:rPr>
                <w:sz w:val="16"/>
              </w:rPr>
            </w:pPr>
          </w:p>
        </w:tc>
        <w:tc>
          <w:tcPr>
            <w:tcW w:w="2038" w:type="dxa"/>
          </w:tcPr>
          <w:p w14:paraId="2B39EFA4" w14:textId="77777777" w:rsidR="00744129" w:rsidRPr="006B2793" w:rsidRDefault="00744129" w:rsidP="00744129">
            <w:pPr>
              <w:pStyle w:val="TAL"/>
              <w:tabs>
                <w:tab w:val="clear" w:pos="284"/>
                <w:tab w:val="clear" w:pos="567"/>
              </w:tabs>
              <w:rPr>
                <w:sz w:val="16"/>
              </w:rPr>
            </w:pPr>
            <w:r w:rsidRPr="006B2793">
              <w:rPr>
                <w:sz w:val="16"/>
              </w:rPr>
              <w:t>eMCSec</w:t>
            </w:r>
          </w:p>
        </w:tc>
        <w:tc>
          <w:tcPr>
            <w:tcW w:w="1340" w:type="dxa"/>
          </w:tcPr>
          <w:p w14:paraId="68AB360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B438C8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972A116" w14:textId="77777777" w:rsidR="00744129" w:rsidRPr="006B2793" w:rsidRDefault="00744129" w:rsidP="00744129">
            <w:pPr>
              <w:pStyle w:val="TAL"/>
              <w:tabs>
                <w:tab w:val="clear" w:pos="284"/>
                <w:tab w:val="clear" w:pos="567"/>
              </w:tabs>
              <w:rPr>
                <w:sz w:val="16"/>
              </w:rPr>
            </w:pPr>
          </w:p>
        </w:tc>
      </w:tr>
      <w:tr w:rsidR="00744129" w:rsidRPr="00200359" w14:paraId="61E98716" w14:textId="77777777" w:rsidTr="00744129">
        <w:tc>
          <w:tcPr>
            <w:tcW w:w="675" w:type="dxa"/>
          </w:tcPr>
          <w:p w14:paraId="2C9A02C4"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2B68D81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191139</w:t>
            </w:r>
          </w:p>
        </w:tc>
        <w:tc>
          <w:tcPr>
            <w:tcW w:w="948" w:type="dxa"/>
          </w:tcPr>
          <w:p w14:paraId="7035ED39"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FDA96DF" w14:textId="77777777" w:rsidR="00744129" w:rsidRPr="006B2793" w:rsidRDefault="00744129" w:rsidP="00744129">
            <w:pPr>
              <w:pStyle w:val="TAL"/>
              <w:tabs>
                <w:tab w:val="clear" w:pos="284"/>
                <w:tab w:val="clear" w:pos="567"/>
              </w:tabs>
              <w:rPr>
                <w:sz w:val="16"/>
              </w:rPr>
            </w:pPr>
            <w:r w:rsidRPr="006B2793">
              <w:rPr>
                <w:sz w:val="16"/>
              </w:rPr>
              <w:t>Rel-15 CRs on Security Assurance Specification for eNB network product class</w:t>
            </w:r>
          </w:p>
        </w:tc>
        <w:tc>
          <w:tcPr>
            <w:tcW w:w="1519" w:type="dxa"/>
          </w:tcPr>
          <w:p w14:paraId="5FDAC9E4"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67802AB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F35DC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560CCE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DA22D5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1B3020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B61BE0D" w14:textId="77777777" w:rsidR="00744129" w:rsidRPr="006B2793" w:rsidRDefault="00744129" w:rsidP="00744129">
            <w:pPr>
              <w:pStyle w:val="TAL"/>
              <w:tabs>
                <w:tab w:val="clear" w:pos="284"/>
                <w:tab w:val="clear" w:pos="567"/>
              </w:tabs>
              <w:rPr>
                <w:sz w:val="16"/>
              </w:rPr>
            </w:pPr>
          </w:p>
        </w:tc>
        <w:tc>
          <w:tcPr>
            <w:tcW w:w="2038" w:type="dxa"/>
          </w:tcPr>
          <w:p w14:paraId="1FC4EE10" w14:textId="77777777" w:rsidR="00744129" w:rsidRPr="006B2793" w:rsidRDefault="00744129" w:rsidP="00744129">
            <w:pPr>
              <w:pStyle w:val="TAL"/>
              <w:tabs>
                <w:tab w:val="clear" w:pos="284"/>
                <w:tab w:val="clear" w:pos="567"/>
              </w:tabs>
              <w:rPr>
                <w:sz w:val="16"/>
              </w:rPr>
            </w:pPr>
            <w:r w:rsidRPr="006B2793">
              <w:rPr>
                <w:sz w:val="16"/>
              </w:rPr>
              <w:t>SCAS_eNB</w:t>
            </w:r>
          </w:p>
        </w:tc>
        <w:tc>
          <w:tcPr>
            <w:tcW w:w="1340" w:type="dxa"/>
          </w:tcPr>
          <w:p w14:paraId="60EDA0A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739BD8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D29A69D" w14:textId="77777777" w:rsidR="00744129" w:rsidRPr="006B2793" w:rsidRDefault="00744129" w:rsidP="00744129">
            <w:pPr>
              <w:pStyle w:val="TAL"/>
              <w:tabs>
                <w:tab w:val="clear" w:pos="284"/>
                <w:tab w:val="clear" w:pos="567"/>
              </w:tabs>
              <w:rPr>
                <w:sz w:val="16"/>
              </w:rPr>
            </w:pPr>
          </w:p>
        </w:tc>
      </w:tr>
      <w:tr w:rsidR="00744129" w:rsidRPr="00200359" w14:paraId="1D058A5E" w14:textId="77777777" w:rsidTr="00744129">
        <w:tc>
          <w:tcPr>
            <w:tcW w:w="675" w:type="dxa"/>
          </w:tcPr>
          <w:p w14:paraId="56F03DB8"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597C96C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191140</w:t>
            </w:r>
          </w:p>
        </w:tc>
        <w:tc>
          <w:tcPr>
            <w:tcW w:w="948" w:type="dxa"/>
          </w:tcPr>
          <w:p w14:paraId="1BB24A4F"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1D97AA3" w14:textId="77777777" w:rsidR="00744129" w:rsidRPr="006B2793" w:rsidRDefault="00744129" w:rsidP="00744129">
            <w:pPr>
              <w:pStyle w:val="TAL"/>
              <w:tabs>
                <w:tab w:val="clear" w:pos="284"/>
                <w:tab w:val="clear" w:pos="567"/>
              </w:tabs>
              <w:rPr>
                <w:sz w:val="16"/>
              </w:rPr>
            </w:pPr>
            <w:r w:rsidRPr="006B2793">
              <w:rPr>
                <w:sz w:val="16"/>
              </w:rPr>
              <w:t>Rel-15 CRs on TEI</w:t>
            </w:r>
          </w:p>
        </w:tc>
        <w:tc>
          <w:tcPr>
            <w:tcW w:w="1519" w:type="dxa"/>
          </w:tcPr>
          <w:p w14:paraId="2F429310"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28108A1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8EF79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0BE18A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7C4979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F9067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B794E42" w14:textId="77777777" w:rsidR="00744129" w:rsidRPr="006B2793" w:rsidRDefault="00744129" w:rsidP="00744129">
            <w:pPr>
              <w:pStyle w:val="TAL"/>
              <w:tabs>
                <w:tab w:val="clear" w:pos="284"/>
                <w:tab w:val="clear" w:pos="567"/>
              </w:tabs>
              <w:rPr>
                <w:sz w:val="16"/>
              </w:rPr>
            </w:pPr>
          </w:p>
        </w:tc>
        <w:tc>
          <w:tcPr>
            <w:tcW w:w="2038" w:type="dxa"/>
          </w:tcPr>
          <w:p w14:paraId="17BC03C9" w14:textId="77777777" w:rsidR="00744129" w:rsidRPr="006B2793" w:rsidRDefault="00744129" w:rsidP="00744129">
            <w:pPr>
              <w:pStyle w:val="TAL"/>
              <w:tabs>
                <w:tab w:val="clear" w:pos="284"/>
                <w:tab w:val="clear" w:pos="567"/>
              </w:tabs>
              <w:rPr>
                <w:sz w:val="16"/>
              </w:rPr>
            </w:pPr>
            <w:r w:rsidRPr="006B2793">
              <w:rPr>
                <w:sz w:val="16"/>
              </w:rPr>
              <w:t>TEI15</w:t>
            </w:r>
          </w:p>
        </w:tc>
        <w:tc>
          <w:tcPr>
            <w:tcW w:w="1340" w:type="dxa"/>
          </w:tcPr>
          <w:p w14:paraId="22E9E64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233E46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BCCDB4B" w14:textId="77777777" w:rsidR="00744129" w:rsidRPr="006B2793" w:rsidRDefault="00744129" w:rsidP="00744129">
            <w:pPr>
              <w:pStyle w:val="TAL"/>
              <w:tabs>
                <w:tab w:val="clear" w:pos="284"/>
                <w:tab w:val="clear" w:pos="567"/>
              </w:tabs>
              <w:rPr>
                <w:sz w:val="16"/>
              </w:rPr>
            </w:pPr>
          </w:p>
        </w:tc>
      </w:tr>
      <w:tr w:rsidR="00744129" w:rsidRPr="00200359" w14:paraId="7F887FF6" w14:textId="77777777" w:rsidTr="00744129">
        <w:tc>
          <w:tcPr>
            <w:tcW w:w="675" w:type="dxa"/>
          </w:tcPr>
          <w:p w14:paraId="7899F284"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44F99EE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191155</w:t>
            </w:r>
          </w:p>
        </w:tc>
        <w:tc>
          <w:tcPr>
            <w:tcW w:w="948" w:type="dxa"/>
          </w:tcPr>
          <w:p w14:paraId="3751BB9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596681F" w14:textId="77777777"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1</w:t>
            </w:r>
          </w:p>
        </w:tc>
        <w:tc>
          <w:tcPr>
            <w:tcW w:w="1519" w:type="dxa"/>
          </w:tcPr>
          <w:p w14:paraId="0625460E"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5EFD43E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523C7D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8B58C4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7D309C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62A376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C9B979E" w14:textId="77777777" w:rsidR="00744129" w:rsidRPr="006B2793" w:rsidRDefault="00744129" w:rsidP="00744129">
            <w:pPr>
              <w:pStyle w:val="TAL"/>
              <w:tabs>
                <w:tab w:val="clear" w:pos="284"/>
                <w:tab w:val="clear" w:pos="567"/>
              </w:tabs>
              <w:rPr>
                <w:sz w:val="16"/>
              </w:rPr>
            </w:pPr>
          </w:p>
        </w:tc>
        <w:tc>
          <w:tcPr>
            <w:tcW w:w="2038" w:type="dxa"/>
          </w:tcPr>
          <w:p w14:paraId="7814939D" w14:textId="77777777" w:rsidR="00744129" w:rsidRPr="006B2793" w:rsidRDefault="00744129" w:rsidP="00744129">
            <w:pPr>
              <w:pStyle w:val="TAL"/>
              <w:tabs>
                <w:tab w:val="clear" w:pos="284"/>
                <w:tab w:val="clear" w:pos="567"/>
              </w:tabs>
              <w:rPr>
                <w:sz w:val="16"/>
              </w:rPr>
            </w:pPr>
            <w:r w:rsidRPr="006B2793">
              <w:rPr>
                <w:sz w:val="16"/>
              </w:rPr>
              <w:t>5GS_Ph1-DCH</w:t>
            </w:r>
          </w:p>
        </w:tc>
        <w:tc>
          <w:tcPr>
            <w:tcW w:w="1340" w:type="dxa"/>
          </w:tcPr>
          <w:p w14:paraId="486FDAC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6280D8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99BF811" w14:textId="77777777" w:rsidR="00744129" w:rsidRPr="006B2793" w:rsidRDefault="00744129" w:rsidP="00744129">
            <w:pPr>
              <w:pStyle w:val="TAL"/>
              <w:tabs>
                <w:tab w:val="clear" w:pos="284"/>
                <w:tab w:val="clear" w:pos="567"/>
              </w:tabs>
              <w:rPr>
                <w:sz w:val="16"/>
              </w:rPr>
            </w:pPr>
          </w:p>
        </w:tc>
      </w:tr>
      <w:tr w:rsidR="00744129" w:rsidRPr="00200359" w14:paraId="40A4838B" w14:textId="77777777" w:rsidTr="00744129">
        <w:tc>
          <w:tcPr>
            <w:tcW w:w="675" w:type="dxa"/>
          </w:tcPr>
          <w:p w14:paraId="32A1EDC3"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092B332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191156</w:t>
            </w:r>
          </w:p>
        </w:tc>
        <w:tc>
          <w:tcPr>
            <w:tcW w:w="948" w:type="dxa"/>
          </w:tcPr>
          <w:p w14:paraId="5956F6F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84CAB8E" w14:textId="77777777"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2</w:t>
            </w:r>
          </w:p>
        </w:tc>
        <w:tc>
          <w:tcPr>
            <w:tcW w:w="1519" w:type="dxa"/>
          </w:tcPr>
          <w:p w14:paraId="305E5A47"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2EBA1AA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49D4FB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208BBB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41500F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D3D0A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CF7D841" w14:textId="77777777" w:rsidR="00744129" w:rsidRPr="006B2793" w:rsidRDefault="00744129" w:rsidP="00744129">
            <w:pPr>
              <w:pStyle w:val="TAL"/>
              <w:tabs>
                <w:tab w:val="clear" w:pos="284"/>
                <w:tab w:val="clear" w:pos="567"/>
              </w:tabs>
              <w:rPr>
                <w:sz w:val="16"/>
              </w:rPr>
            </w:pPr>
          </w:p>
        </w:tc>
        <w:tc>
          <w:tcPr>
            <w:tcW w:w="2038" w:type="dxa"/>
          </w:tcPr>
          <w:p w14:paraId="3B3003B0" w14:textId="77777777" w:rsidR="00744129" w:rsidRPr="006B2793" w:rsidRDefault="00744129" w:rsidP="00744129">
            <w:pPr>
              <w:pStyle w:val="TAL"/>
              <w:tabs>
                <w:tab w:val="clear" w:pos="284"/>
                <w:tab w:val="clear" w:pos="567"/>
              </w:tabs>
              <w:rPr>
                <w:sz w:val="16"/>
              </w:rPr>
            </w:pPr>
            <w:r w:rsidRPr="006B2793">
              <w:rPr>
                <w:sz w:val="16"/>
              </w:rPr>
              <w:t>5GS_Ph1-DCH</w:t>
            </w:r>
          </w:p>
        </w:tc>
        <w:tc>
          <w:tcPr>
            <w:tcW w:w="1340" w:type="dxa"/>
          </w:tcPr>
          <w:p w14:paraId="3C0A5B1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456621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0FEF908" w14:textId="77777777" w:rsidR="00744129" w:rsidRPr="006B2793" w:rsidRDefault="00744129" w:rsidP="00744129">
            <w:pPr>
              <w:pStyle w:val="TAL"/>
              <w:tabs>
                <w:tab w:val="clear" w:pos="284"/>
                <w:tab w:val="clear" w:pos="567"/>
              </w:tabs>
              <w:rPr>
                <w:sz w:val="16"/>
              </w:rPr>
            </w:pPr>
          </w:p>
        </w:tc>
      </w:tr>
      <w:tr w:rsidR="00744129" w:rsidRPr="00200359" w14:paraId="0712F0C1" w14:textId="77777777" w:rsidTr="00744129">
        <w:tc>
          <w:tcPr>
            <w:tcW w:w="675" w:type="dxa"/>
          </w:tcPr>
          <w:p w14:paraId="02574AF5"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69E35C3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191158</w:t>
            </w:r>
          </w:p>
        </w:tc>
        <w:tc>
          <w:tcPr>
            <w:tcW w:w="948" w:type="dxa"/>
          </w:tcPr>
          <w:p w14:paraId="5255813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54A5C7E" w14:textId="77777777" w:rsidR="00744129" w:rsidRPr="006B2793" w:rsidRDefault="00744129" w:rsidP="00744129">
            <w:pPr>
              <w:pStyle w:val="TAL"/>
              <w:tabs>
                <w:tab w:val="clear" w:pos="284"/>
                <w:tab w:val="clear" w:pos="567"/>
              </w:tabs>
              <w:rPr>
                <w:sz w:val="16"/>
              </w:rPr>
            </w:pPr>
            <w:r w:rsidRPr="006B2793">
              <w:rPr>
                <w:sz w:val="16"/>
              </w:rPr>
              <w:t>Rel-15 CRs on TEI</w:t>
            </w:r>
          </w:p>
        </w:tc>
        <w:tc>
          <w:tcPr>
            <w:tcW w:w="1519" w:type="dxa"/>
          </w:tcPr>
          <w:p w14:paraId="00CB14E2"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09ECE40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FF5277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AF8627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5E6BAB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F96A50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145B224" w14:textId="77777777" w:rsidR="00744129" w:rsidRPr="006B2793" w:rsidRDefault="00744129" w:rsidP="00744129">
            <w:pPr>
              <w:pStyle w:val="TAL"/>
              <w:tabs>
                <w:tab w:val="clear" w:pos="284"/>
                <w:tab w:val="clear" w:pos="567"/>
              </w:tabs>
              <w:rPr>
                <w:sz w:val="16"/>
              </w:rPr>
            </w:pPr>
          </w:p>
        </w:tc>
        <w:tc>
          <w:tcPr>
            <w:tcW w:w="2038" w:type="dxa"/>
          </w:tcPr>
          <w:p w14:paraId="79CFFCB2" w14:textId="77777777" w:rsidR="00744129" w:rsidRPr="006B2793" w:rsidRDefault="00744129" w:rsidP="00744129">
            <w:pPr>
              <w:pStyle w:val="TAL"/>
              <w:tabs>
                <w:tab w:val="clear" w:pos="284"/>
                <w:tab w:val="clear" w:pos="567"/>
              </w:tabs>
              <w:rPr>
                <w:sz w:val="16"/>
              </w:rPr>
            </w:pPr>
            <w:r w:rsidRPr="006B2793">
              <w:rPr>
                <w:sz w:val="16"/>
              </w:rPr>
              <w:t>TEI15</w:t>
            </w:r>
          </w:p>
        </w:tc>
        <w:tc>
          <w:tcPr>
            <w:tcW w:w="1340" w:type="dxa"/>
          </w:tcPr>
          <w:p w14:paraId="3B1E2EE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FFA1FA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99DD577" w14:textId="77777777" w:rsidR="00744129" w:rsidRPr="006B2793" w:rsidRDefault="00744129" w:rsidP="00744129">
            <w:pPr>
              <w:pStyle w:val="TAL"/>
              <w:tabs>
                <w:tab w:val="clear" w:pos="284"/>
                <w:tab w:val="clear" w:pos="567"/>
              </w:tabs>
              <w:rPr>
                <w:sz w:val="16"/>
              </w:rPr>
            </w:pPr>
          </w:p>
        </w:tc>
      </w:tr>
      <w:tr w:rsidR="00744129" w:rsidRPr="00200359" w14:paraId="7197AC0F" w14:textId="77777777" w:rsidTr="00744129">
        <w:tc>
          <w:tcPr>
            <w:tcW w:w="675" w:type="dxa"/>
          </w:tcPr>
          <w:p w14:paraId="7CAACA44"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3F1E8EB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191160</w:t>
            </w:r>
          </w:p>
        </w:tc>
        <w:tc>
          <w:tcPr>
            <w:tcW w:w="948" w:type="dxa"/>
          </w:tcPr>
          <w:p w14:paraId="1255A74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AFEE305" w14:textId="77777777" w:rsidR="00744129" w:rsidRPr="006B2793" w:rsidRDefault="00744129" w:rsidP="00744129">
            <w:pPr>
              <w:pStyle w:val="TAL"/>
              <w:tabs>
                <w:tab w:val="clear" w:pos="284"/>
                <w:tab w:val="clear" w:pos="567"/>
              </w:tabs>
              <w:rPr>
                <w:sz w:val="16"/>
              </w:rPr>
            </w:pPr>
            <w:r w:rsidRPr="006B2793">
              <w:rPr>
                <w:sz w:val="16"/>
              </w:rPr>
              <w:t>Rel-15 CRs on Service Based Interface for 5G Charging Batch 1</w:t>
            </w:r>
          </w:p>
        </w:tc>
        <w:tc>
          <w:tcPr>
            <w:tcW w:w="1519" w:type="dxa"/>
          </w:tcPr>
          <w:p w14:paraId="1F5838AB"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1682C9B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2816A4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9D6850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5BB0F1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43F27F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5EC3E0A" w14:textId="77777777" w:rsidR="00744129" w:rsidRPr="006B2793" w:rsidRDefault="00744129" w:rsidP="00744129">
            <w:pPr>
              <w:pStyle w:val="TAL"/>
              <w:tabs>
                <w:tab w:val="clear" w:pos="284"/>
                <w:tab w:val="clear" w:pos="567"/>
              </w:tabs>
              <w:rPr>
                <w:sz w:val="16"/>
              </w:rPr>
            </w:pPr>
          </w:p>
        </w:tc>
        <w:tc>
          <w:tcPr>
            <w:tcW w:w="2038" w:type="dxa"/>
          </w:tcPr>
          <w:p w14:paraId="6314D847"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31BA030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813A26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4490D80" w14:textId="77777777" w:rsidR="00744129" w:rsidRPr="006B2793" w:rsidRDefault="00744129" w:rsidP="00744129">
            <w:pPr>
              <w:pStyle w:val="TAL"/>
              <w:tabs>
                <w:tab w:val="clear" w:pos="284"/>
                <w:tab w:val="clear" w:pos="567"/>
              </w:tabs>
              <w:rPr>
                <w:sz w:val="16"/>
              </w:rPr>
            </w:pPr>
          </w:p>
        </w:tc>
      </w:tr>
      <w:tr w:rsidR="00744129" w:rsidRPr="00200359" w14:paraId="4A41B3AD" w14:textId="77777777" w:rsidTr="00744129">
        <w:tc>
          <w:tcPr>
            <w:tcW w:w="675" w:type="dxa"/>
          </w:tcPr>
          <w:p w14:paraId="62B09D01"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2C841C6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191161</w:t>
            </w:r>
          </w:p>
        </w:tc>
        <w:tc>
          <w:tcPr>
            <w:tcW w:w="948" w:type="dxa"/>
          </w:tcPr>
          <w:p w14:paraId="6341C07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C810EB6" w14:textId="77777777" w:rsidR="00744129" w:rsidRPr="006B2793" w:rsidRDefault="00744129" w:rsidP="00744129">
            <w:pPr>
              <w:pStyle w:val="TAL"/>
              <w:tabs>
                <w:tab w:val="clear" w:pos="284"/>
                <w:tab w:val="clear" w:pos="567"/>
              </w:tabs>
              <w:rPr>
                <w:sz w:val="16"/>
              </w:rPr>
            </w:pPr>
            <w:r w:rsidRPr="006B2793">
              <w:rPr>
                <w:sz w:val="16"/>
              </w:rPr>
              <w:t>Rel-15 CRs on Service Based Interface for 5G Charging Batch 2</w:t>
            </w:r>
          </w:p>
        </w:tc>
        <w:tc>
          <w:tcPr>
            <w:tcW w:w="1519" w:type="dxa"/>
          </w:tcPr>
          <w:p w14:paraId="2E1E3D86"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592B1C9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5F5923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8F655D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D48E6F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0D23A5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C162CC6" w14:textId="77777777" w:rsidR="00744129" w:rsidRPr="006B2793" w:rsidRDefault="00744129" w:rsidP="00744129">
            <w:pPr>
              <w:pStyle w:val="TAL"/>
              <w:tabs>
                <w:tab w:val="clear" w:pos="284"/>
                <w:tab w:val="clear" w:pos="567"/>
              </w:tabs>
              <w:rPr>
                <w:sz w:val="16"/>
              </w:rPr>
            </w:pPr>
          </w:p>
        </w:tc>
        <w:tc>
          <w:tcPr>
            <w:tcW w:w="2038" w:type="dxa"/>
          </w:tcPr>
          <w:p w14:paraId="49C06EBD"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7665151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EE6D15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7F91906" w14:textId="77777777" w:rsidR="00744129" w:rsidRPr="006B2793" w:rsidRDefault="00744129" w:rsidP="00744129">
            <w:pPr>
              <w:pStyle w:val="TAL"/>
              <w:tabs>
                <w:tab w:val="clear" w:pos="284"/>
                <w:tab w:val="clear" w:pos="567"/>
              </w:tabs>
              <w:rPr>
                <w:sz w:val="16"/>
              </w:rPr>
            </w:pPr>
          </w:p>
        </w:tc>
      </w:tr>
      <w:tr w:rsidR="00744129" w:rsidRPr="00200359" w14:paraId="0227FE4F" w14:textId="77777777" w:rsidTr="00744129">
        <w:tc>
          <w:tcPr>
            <w:tcW w:w="675" w:type="dxa"/>
          </w:tcPr>
          <w:p w14:paraId="5596CC0A"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151E6D7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191162</w:t>
            </w:r>
          </w:p>
        </w:tc>
        <w:tc>
          <w:tcPr>
            <w:tcW w:w="948" w:type="dxa"/>
          </w:tcPr>
          <w:p w14:paraId="4B59E27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251DB93" w14:textId="77777777" w:rsidR="00744129" w:rsidRPr="006B2793" w:rsidRDefault="00744129" w:rsidP="00744129">
            <w:pPr>
              <w:pStyle w:val="TAL"/>
              <w:tabs>
                <w:tab w:val="clear" w:pos="284"/>
                <w:tab w:val="clear" w:pos="567"/>
              </w:tabs>
              <w:rPr>
                <w:sz w:val="16"/>
              </w:rPr>
            </w:pPr>
            <w:r w:rsidRPr="006B2793">
              <w:rPr>
                <w:sz w:val="16"/>
              </w:rPr>
              <w:t>Rel-15 CRs on Service Based Interface for 5G Charging Batch 3</w:t>
            </w:r>
          </w:p>
        </w:tc>
        <w:tc>
          <w:tcPr>
            <w:tcW w:w="1519" w:type="dxa"/>
          </w:tcPr>
          <w:p w14:paraId="29618945"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1DDBE10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7539B0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D6F808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9A2E08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88DB13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ED4F1C3" w14:textId="77777777" w:rsidR="00744129" w:rsidRPr="006B2793" w:rsidRDefault="00744129" w:rsidP="00744129">
            <w:pPr>
              <w:pStyle w:val="TAL"/>
              <w:tabs>
                <w:tab w:val="clear" w:pos="284"/>
                <w:tab w:val="clear" w:pos="567"/>
              </w:tabs>
              <w:rPr>
                <w:sz w:val="16"/>
              </w:rPr>
            </w:pPr>
          </w:p>
        </w:tc>
        <w:tc>
          <w:tcPr>
            <w:tcW w:w="2038" w:type="dxa"/>
          </w:tcPr>
          <w:p w14:paraId="3A4B8AB3" w14:textId="77777777" w:rsidR="00744129" w:rsidRPr="006B2793" w:rsidRDefault="00744129" w:rsidP="00744129">
            <w:pPr>
              <w:pStyle w:val="TAL"/>
              <w:tabs>
                <w:tab w:val="clear" w:pos="284"/>
                <w:tab w:val="clear" w:pos="567"/>
              </w:tabs>
              <w:rPr>
                <w:sz w:val="16"/>
              </w:rPr>
            </w:pPr>
            <w:r w:rsidRPr="006B2793">
              <w:rPr>
                <w:sz w:val="16"/>
              </w:rPr>
              <w:t>5GS_Ph1-SBI_CH</w:t>
            </w:r>
          </w:p>
        </w:tc>
        <w:tc>
          <w:tcPr>
            <w:tcW w:w="1340" w:type="dxa"/>
          </w:tcPr>
          <w:p w14:paraId="7F14CC1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BE6911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759914D" w14:textId="77777777" w:rsidR="00744129" w:rsidRPr="006B2793" w:rsidRDefault="00744129" w:rsidP="00744129">
            <w:pPr>
              <w:pStyle w:val="TAL"/>
              <w:tabs>
                <w:tab w:val="clear" w:pos="284"/>
                <w:tab w:val="clear" w:pos="567"/>
              </w:tabs>
              <w:rPr>
                <w:sz w:val="16"/>
              </w:rPr>
            </w:pPr>
          </w:p>
        </w:tc>
      </w:tr>
      <w:tr w:rsidR="00744129" w:rsidRPr="00200359" w14:paraId="33E573F6" w14:textId="77777777" w:rsidTr="00744129">
        <w:tc>
          <w:tcPr>
            <w:tcW w:w="675" w:type="dxa"/>
          </w:tcPr>
          <w:p w14:paraId="5353CD2D"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50F3253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191163</w:t>
            </w:r>
          </w:p>
        </w:tc>
        <w:tc>
          <w:tcPr>
            <w:tcW w:w="948" w:type="dxa"/>
          </w:tcPr>
          <w:p w14:paraId="1AE6C49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21064AB" w14:textId="77777777" w:rsidR="00744129" w:rsidRPr="006B2793" w:rsidRDefault="00744129" w:rsidP="00744129">
            <w:pPr>
              <w:pStyle w:val="TAL"/>
              <w:tabs>
                <w:tab w:val="clear" w:pos="284"/>
                <w:tab w:val="clear" w:pos="567"/>
              </w:tabs>
              <w:rPr>
                <w:sz w:val="16"/>
              </w:rPr>
            </w:pPr>
            <w:r w:rsidRPr="006B2793">
              <w:rPr>
                <w:sz w:val="16"/>
              </w:rPr>
              <w:t>Rel-15 CRs on SMS Charging in 5G System Architecture Phase 1</w:t>
            </w:r>
          </w:p>
        </w:tc>
        <w:tc>
          <w:tcPr>
            <w:tcW w:w="1519" w:type="dxa"/>
          </w:tcPr>
          <w:p w14:paraId="69F2B41C"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1EF474A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2C2CB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0BD5B7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B6A303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C91F2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5BDCFB8" w14:textId="77777777" w:rsidR="00744129" w:rsidRPr="006B2793" w:rsidRDefault="00744129" w:rsidP="00744129">
            <w:pPr>
              <w:pStyle w:val="TAL"/>
              <w:tabs>
                <w:tab w:val="clear" w:pos="284"/>
                <w:tab w:val="clear" w:pos="567"/>
              </w:tabs>
              <w:rPr>
                <w:sz w:val="16"/>
              </w:rPr>
            </w:pPr>
          </w:p>
        </w:tc>
        <w:tc>
          <w:tcPr>
            <w:tcW w:w="2038" w:type="dxa"/>
          </w:tcPr>
          <w:p w14:paraId="0DD6C5E6" w14:textId="77777777" w:rsidR="00744129" w:rsidRPr="006B2793" w:rsidRDefault="00744129" w:rsidP="00744129">
            <w:pPr>
              <w:pStyle w:val="TAL"/>
              <w:tabs>
                <w:tab w:val="clear" w:pos="284"/>
                <w:tab w:val="clear" w:pos="567"/>
              </w:tabs>
              <w:rPr>
                <w:sz w:val="16"/>
              </w:rPr>
            </w:pPr>
            <w:r w:rsidRPr="006B2793">
              <w:rPr>
                <w:sz w:val="16"/>
              </w:rPr>
              <w:t>5GS_Ph1-SMSCH</w:t>
            </w:r>
          </w:p>
        </w:tc>
        <w:tc>
          <w:tcPr>
            <w:tcW w:w="1340" w:type="dxa"/>
          </w:tcPr>
          <w:p w14:paraId="0372CC5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616F46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9AA4353" w14:textId="77777777" w:rsidR="00744129" w:rsidRPr="006B2793" w:rsidRDefault="00744129" w:rsidP="00744129">
            <w:pPr>
              <w:pStyle w:val="TAL"/>
              <w:tabs>
                <w:tab w:val="clear" w:pos="284"/>
                <w:tab w:val="clear" w:pos="567"/>
              </w:tabs>
              <w:rPr>
                <w:sz w:val="16"/>
              </w:rPr>
            </w:pPr>
          </w:p>
        </w:tc>
      </w:tr>
      <w:tr w:rsidR="00744129" w:rsidRPr="00200359" w14:paraId="1FB75486" w14:textId="77777777" w:rsidTr="00744129">
        <w:tc>
          <w:tcPr>
            <w:tcW w:w="675" w:type="dxa"/>
          </w:tcPr>
          <w:p w14:paraId="049E6FAD"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4D2EE20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191173</w:t>
            </w:r>
          </w:p>
        </w:tc>
        <w:tc>
          <w:tcPr>
            <w:tcW w:w="948" w:type="dxa"/>
          </w:tcPr>
          <w:p w14:paraId="1AA186B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1B9534D" w14:textId="77777777" w:rsidR="00744129" w:rsidRPr="006B2793" w:rsidRDefault="00744129" w:rsidP="00744129">
            <w:pPr>
              <w:pStyle w:val="TAL"/>
              <w:tabs>
                <w:tab w:val="clear" w:pos="284"/>
                <w:tab w:val="clear" w:pos="567"/>
              </w:tabs>
              <w:rPr>
                <w:sz w:val="16"/>
              </w:rPr>
            </w:pPr>
            <w:r w:rsidRPr="006B2793">
              <w:rPr>
                <w:sz w:val="16"/>
              </w:rPr>
              <w:t>Rel-15 CRs on Network Resource Model (NRM) for 5G networks and network slicing</w:t>
            </w:r>
          </w:p>
        </w:tc>
        <w:tc>
          <w:tcPr>
            <w:tcW w:w="1519" w:type="dxa"/>
          </w:tcPr>
          <w:p w14:paraId="7DBD7561"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684D043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DA7CD7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981D7A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53BB72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EED381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D8CBE2B" w14:textId="77777777" w:rsidR="00744129" w:rsidRPr="006B2793" w:rsidRDefault="00744129" w:rsidP="00744129">
            <w:pPr>
              <w:pStyle w:val="TAL"/>
              <w:tabs>
                <w:tab w:val="clear" w:pos="284"/>
                <w:tab w:val="clear" w:pos="567"/>
              </w:tabs>
              <w:rPr>
                <w:sz w:val="16"/>
              </w:rPr>
            </w:pPr>
          </w:p>
        </w:tc>
        <w:tc>
          <w:tcPr>
            <w:tcW w:w="2038" w:type="dxa"/>
          </w:tcPr>
          <w:p w14:paraId="0B6830DF" w14:textId="77777777" w:rsidR="00744129" w:rsidRPr="006B2793" w:rsidRDefault="00744129" w:rsidP="00744129">
            <w:pPr>
              <w:pStyle w:val="TAL"/>
              <w:tabs>
                <w:tab w:val="clear" w:pos="284"/>
                <w:tab w:val="clear" w:pos="567"/>
              </w:tabs>
              <w:rPr>
                <w:sz w:val="16"/>
              </w:rPr>
            </w:pPr>
            <w:r w:rsidRPr="006B2793">
              <w:rPr>
                <w:sz w:val="16"/>
              </w:rPr>
              <w:t>NETSLICE-5GNRM</w:t>
            </w:r>
          </w:p>
        </w:tc>
        <w:tc>
          <w:tcPr>
            <w:tcW w:w="1340" w:type="dxa"/>
          </w:tcPr>
          <w:p w14:paraId="372785C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244B21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070BAB4" w14:textId="77777777" w:rsidR="00744129" w:rsidRPr="006B2793" w:rsidRDefault="00744129" w:rsidP="00744129">
            <w:pPr>
              <w:pStyle w:val="TAL"/>
              <w:tabs>
                <w:tab w:val="clear" w:pos="284"/>
                <w:tab w:val="clear" w:pos="567"/>
              </w:tabs>
              <w:rPr>
                <w:sz w:val="16"/>
              </w:rPr>
            </w:pPr>
          </w:p>
        </w:tc>
      </w:tr>
      <w:tr w:rsidR="00744129" w:rsidRPr="00200359" w14:paraId="2079BCAB" w14:textId="77777777" w:rsidTr="00744129">
        <w:tc>
          <w:tcPr>
            <w:tcW w:w="675" w:type="dxa"/>
          </w:tcPr>
          <w:p w14:paraId="57326DF2"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44B0D1E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191174</w:t>
            </w:r>
          </w:p>
        </w:tc>
        <w:tc>
          <w:tcPr>
            <w:tcW w:w="948" w:type="dxa"/>
          </w:tcPr>
          <w:p w14:paraId="4E706CF8"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A1143D4" w14:textId="77777777" w:rsidR="00744129" w:rsidRPr="006B2793" w:rsidRDefault="00744129" w:rsidP="00744129">
            <w:pPr>
              <w:pStyle w:val="TAL"/>
              <w:tabs>
                <w:tab w:val="clear" w:pos="284"/>
                <w:tab w:val="clear" w:pos="567"/>
              </w:tabs>
              <w:rPr>
                <w:sz w:val="16"/>
              </w:rPr>
            </w:pPr>
            <w:r w:rsidRPr="006B2793">
              <w:rPr>
                <w:sz w:val="16"/>
              </w:rPr>
              <w:t>Rel-15 CRs on Performance Assurance for 5G networks including network slicing</w:t>
            </w:r>
          </w:p>
        </w:tc>
        <w:tc>
          <w:tcPr>
            <w:tcW w:w="1519" w:type="dxa"/>
          </w:tcPr>
          <w:p w14:paraId="1363FEC6"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E31B4D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3F37DD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F2E690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27F406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6D67E9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DC44D17" w14:textId="77777777" w:rsidR="00744129" w:rsidRPr="006B2793" w:rsidRDefault="00744129" w:rsidP="00744129">
            <w:pPr>
              <w:pStyle w:val="TAL"/>
              <w:tabs>
                <w:tab w:val="clear" w:pos="284"/>
                <w:tab w:val="clear" w:pos="567"/>
              </w:tabs>
              <w:rPr>
                <w:sz w:val="16"/>
              </w:rPr>
            </w:pPr>
          </w:p>
        </w:tc>
        <w:tc>
          <w:tcPr>
            <w:tcW w:w="2038" w:type="dxa"/>
          </w:tcPr>
          <w:p w14:paraId="2ECE2F18" w14:textId="77777777" w:rsidR="00744129" w:rsidRPr="006B2793" w:rsidRDefault="00744129" w:rsidP="00744129">
            <w:pPr>
              <w:pStyle w:val="TAL"/>
              <w:tabs>
                <w:tab w:val="clear" w:pos="284"/>
                <w:tab w:val="clear" w:pos="567"/>
              </w:tabs>
              <w:rPr>
                <w:sz w:val="16"/>
              </w:rPr>
            </w:pPr>
            <w:r w:rsidRPr="006B2793">
              <w:rPr>
                <w:sz w:val="16"/>
              </w:rPr>
              <w:t>NETSLICE-ADPM5G</w:t>
            </w:r>
          </w:p>
        </w:tc>
        <w:tc>
          <w:tcPr>
            <w:tcW w:w="1340" w:type="dxa"/>
          </w:tcPr>
          <w:p w14:paraId="36F166F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608C56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98939C2" w14:textId="77777777" w:rsidR="00744129" w:rsidRPr="006B2793" w:rsidRDefault="00744129" w:rsidP="00744129">
            <w:pPr>
              <w:pStyle w:val="TAL"/>
              <w:tabs>
                <w:tab w:val="clear" w:pos="284"/>
                <w:tab w:val="clear" w:pos="567"/>
              </w:tabs>
              <w:rPr>
                <w:sz w:val="16"/>
              </w:rPr>
            </w:pPr>
          </w:p>
        </w:tc>
      </w:tr>
      <w:tr w:rsidR="00744129" w:rsidRPr="00200359" w14:paraId="4D14D5DD" w14:textId="77777777" w:rsidTr="00744129">
        <w:tc>
          <w:tcPr>
            <w:tcW w:w="675" w:type="dxa"/>
          </w:tcPr>
          <w:p w14:paraId="7947A2E4"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4C40FC9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191175</w:t>
            </w:r>
          </w:p>
        </w:tc>
        <w:tc>
          <w:tcPr>
            <w:tcW w:w="948" w:type="dxa"/>
          </w:tcPr>
          <w:p w14:paraId="7426045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1816A40" w14:textId="77777777" w:rsidR="00744129" w:rsidRPr="006B2793" w:rsidRDefault="00744129" w:rsidP="00744129">
            <w:pPr>
              <w:pStyle w:val="TAL"/>
              <w:tabs>
                <w:tab w:val="clear" w:pos="284"/>
                <w:tab w:val="clear" w:pos="567"/>
              </w:tabs>
              <w:rPr>
                <w:sz w:val="16"/>
              </w:rPr>
            </w:pPr>
            <w:r w:rsidRPr="006B2793">
              <w:rPr>
                <w:sz w:val="16"/>
              </w:rPr>
              <w:t>Rel-15 CRs on Provisioning of network slicing for 5G networks and services</w:t>
            </w:r>
          </w:p>
        </w:tc>
        <w:tc>
          <w:tcPr>
            <w:tcW w:w="1519" w:type="dxa"/>
          </w:tcPr>
          <w:p w14:paraId="0CD601C7"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090EF1C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5D576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0EDC4A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C9F3A0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380F65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576D6AB" w14:textId="77777777" w:rsidR="00744129" w:rsidRPr="006B2793" w:rsidRDefault="00744129" w:rsidP="00744129">
            <w:pPr>
              <w:pStyle w:val="TAL"/>
              <w:tabs>
                <w:tab w:val="clear" w:pos="284"/>
                <w:tab w:val="clear" w:pos="567"/>
              </w:tabs>
              <w:rPr>
                <w:sz w:val="16"/>
              </w:rPr>
            </w:pPr>
          </w:p>
        </w:tc>
        <w:tc>
          <w:tcPr>
            <w:tcW w:w="2038" w:type="dxa"/>
          </w:tcPr>
          <w:p w14:paraId="1B165C61" w14:textId="77777777" w:rsidR="00744129" w:rsidRPr="006B2793" w:rsidRDefault="00744129" w:rsidP="00744129">
            <w:pPr>
              <w:pStyle w:val="TAL"/>
              <w:tabs>
                <w:tab w:val="clear" w:pos="284"/>
                <w:tab w:val="clear" w:pos="567"/>
              </w:tabs>
              <w:rPr>
                <w:sz w:val="16"/>
              </w:rPr>
            </w:pPr>
            <w:r w:rsidRPr="006B2793">
              <w:rPr>
                <w:sz w:val="16"/>
              </w:rPr>
              <w:t>NETSLICE-PRO_NS</w:t>
            </w:r>
          </w:p>
        </w:tc>
        <w:tc>
          <w:tcPr>
            <w:tcW w:w="1340" w:type="dxa"/>
          </w:tcPr>
          <w:p w14:paraId="43E2AB3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9CE21E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3F6C5F4" w14:textId="77777777" w:rsidR="00744129" w:rsidRPr="006B2793" w:rsidRDefault="00744129" w:rsidP="00744129">
            <w:pPr>
              <w:pStyle w:val="TAL"/>
              <w:tabs>
                <w:tab w:val="clear" w:pos="284"/>
                <w:tab w:val="clear" w:pos="567"/>
              </w:tabs>
              <w:rPr>
                <w:sz w:val="16"/>
              </w:rPr>
            </w:pPr>
          </w:p>
        </w:tc>
      </w:tr>
      <w:tr w:rsidR="00744129" w:rsidRPr="00200359" w14:paraId="14783536" w14:textId="77777777" w:rsidTr="00744129">
        <w:tc>
          <w:tcPr>
            <w:tcW w:w="675" w:type="dxa"/>
          </w:tcPr>
          <w:p w14:paraId="335D7047" w14:textId="77777777" w:rsidR="00744129" w:rsidRPr="006B2793" w:rsidRDefault="00744129" w:rsidP="00744129">
            <w:pPr>
              <w:pStyle w:val="TAL"/>
              <w:tabs>
                <w:tab w:val="clear" w:pos="284"/>
                <w:tab w:val="clear" w:pos="567"/>
              </w:tabs>
              <w:rPr>
                <w:sz w:val="16"/>
              </w:rPr>
            </w:pPr>
            <w:r w:rsidRPr="006B2793">
              <w:rPr>
                <w:sz w:val="16"/>
              </w:rPr>
              <w:lastRenderedPageBreak/>
              <w:t>15</w:t>
            </w:r>
          </w:p>
        </w:tc>
        <w:tc>
          <w:tcPr>
            <w:tcW w:w="1134" w:type="dxa"/>
          </w:tcPr>
          <w:p w14:paraId="22A92A5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191219</w:t>
            </w:r>
          </w:p>
        </w:tc>
        <w:tc>
          <w:tcPr>
            <w:tcW w:w="948" w:type="dxa"/>
          </w:tcPr>
          <w:p w14:paraId="4EC9F73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51DC7E2" w14:textId="77777777" w:rsidR="00744129" w:rsidRPr="006B2793" w:rsidRDefault="00744129" w:rsidP="00744129">
            <w:pPr>
              <w:pStyle w:val="TAL"/>
              <w:tabs>
                <w:tab w:val="clear" w:pos="284"/>
                <w:tab w:val="clear" w:pos="567"/>
              </w:tabs>
              <w:rPr>
                <w:sz w:val="16"/>
              </w:rPr>
            </w:pPr>
            <w:r w:rsidRPr="006B2793">
              <w:rPr>
                <w:sz w:val="16"/>
              </w:rPr>
              <w:t>Rel-15 CRs on General aspects of NETSLICE</w:t>
            </w:r>
          </w:p>
        </w:tc>
        <w:tc>
          <w:tcPr>
            <w:tcW w:w="1519" w:type="dxa"/>
          </w:tcPr>
          <w:p w14:paraId="5289E6D7"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0F69B9B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606AC1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905164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334311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44BA83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580A7DC" w14:textId="77777777" w:rsidR="00744129" w:rsidRPr="006B2793" w:rsidRDefault="00744129" w:rsidP="00744129">
            <w:pPr>
              <w:pStyle w:val="TAL"/>
              <w:tabs>
                <w:tab w:val="clear" w:pos="284"/>
                <w:tab w:val="clear" w:pos="567"/>
              </w:tabs>
              <w:rPr>
                <w:sz w:val="16"/>
              </w:rPr>
            </w:pPr>
          </w:p>
        </w:tc>
        <w:tc>
          <w:tcPr>
            <w:tcW w:w="2038" w:type="dxa"/>
          </w:tcPr>
          <w:p w14:paraId="53B47C03" w14:textId="77777777" w:rsidR="00744129" w:rsidRPr="006B2793" w:rsidRDefault="00744129" w:rsidP="00744129">
            <w:pPr>
              <w:pStyle w:val="TAL"/>
              <w:tabs>
                <w:tab w:val="clear" w:pos="284"/>
                <w:tab w:val="clear" w:pos="567"/>
              </w:tabs>
              <w:rPr>
                <w:sz w:val="16"/>
              </w:rPr>
            </w:pPr>
            <w:r w:rsidRPr="006B2793">
              <w:rPr>
                <w:sz w:val="16"/>
              </w:rPr>
              <w:t>NETSLICE</w:t>
            </w:r>
          </w:p>
        </w:tc>
        <w:tc>
          <w:tcPr>
            <w:tcW w:w="1340" w:type="dxa"/>
          </w:tcPr>
          <w:p w14:paraId="4E0657C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463561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1E9E161" w14:textId="77777777" w:rsidR="00744129" w:rsidRPr="006B2793" w:rsidRDefault="00744129" w:rsidP="00744129">
            <w:pPr>
              <w:pStyle w:val="TAL"/>
              <w:tabs>
                <w:tab w:val="clear" w:pos="284"/>
                <w:tab w:val="clear" w:pos="567"/>
              </w:tabs>
              <w:rPr>
                <w:sz w:val="16"/>
              </w:rPr>
            </w:pPr>
          </w:p>
        </w:tc>
      </w:tr>
      <w:tr w:rsidR="00744129" w:rsidRPr="00200359" w14:paraId="0FE2EBA0" w14:textId="77777777" w:rsidTr="00744129">
        <w:tc>
          <w:tcPr>
            <w:tcW w:w="675" w:type="dxa"/>
          </w:tcPr>
          <w:p w14:paraId="629E0C77" w14:textId="77777777" w:rsidR="00744129" w:rsidRPr="006B2793" w:rsidRDefault="00744129" w:rsidP="00744129">
            <w:pPr>
              <w:pStyle w:val="TAL"/>
              <w:tabs>
                <w:tab w:val="clear" w:pos="284"/>
                <w:tab w:val="clear" w:pos="567"/>
              </w:tabs>
              <w:rPr>
                <w:sz w:val="16"/>
              </w:rPr>
            </w:pPr>
            <w:r w:rsidRPr="006B2793">
              <w:rPr>
                <w:sz w:val="16"/>
              </w:rPr>
              <w:t>15</w:t>
            </w:r>
          </w:p>
        </w:tc>
        <w:tc>
          <w:tcPr>
            <w:tcW w:w="1134" w:type="dxa"/>
          </w:tcPr>
          <w:p w14:paraId="645125B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191220</w:t>
            </w:r>
          </w:p>
        </w:tc>
        <w:tc>
          <w:tcPr>
            <w:tcW w:w="948" w:type="dxa"/>
          </w:tcPr>
          <w:p w14:paraId="1821D52C"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4FBC915" w14:textId="77777777" w:rsidR="00744129" w:rsidRPr="006B2793" w:rsidRDefault="00744129" w:rsidP="00744129">
            <w:pPr>
              <w:pStyle w:val="TAL"/>
              <w:tabs>
                <w:tab w:val="clear" w:pos="284"/>
                <w:tab w:val="clear" w:pos="567"/>
              </w:tabs>
              <w:rPr>
                <w:sz w:val="16"/>
              </w:rPr>
            </w:pPr>
            <w:r w:rsidRPr="006B2793">
              <w:rPr>
                <w:sz w:val="16"/>
              </w:rPr>
              <w:t>Rel-15 CRs on REST Solution Sets</w:t>
            </w:r>
          </w:p>
        </w:tc>
        <w:tc>
          <w:tcPr>
            <w:tcW w:w="1519" w:type="dxa"/>
          </w:tcPr>
          <w:p w14:paraId="2A5E0B23"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4DE15C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6F5775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1F0F42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3D2DC3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584E8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5CA661D" w14:textId="77777777" w:rsidR="00744129" w:rsidRPr="006B2793" w:rsidRDefault="00744129" w:rsidP="00744129">
            <w:pPr>
              <w:pStyle w:val="TAL"/>
              <w:tabs>
                <w:tab w:val="clear" w:pos="284"/>
                <w:tab w:val="clear" w:pos="567"/>
              </w:tabs>
              <w:rPr>
                <w:sz w:val="16"/>
              </w:rPr>
            </w:pPr>
          </w:p>
        </w:tc>
        <w:tc>
          <w:tcPr>
            <w:tcW w:w="2038" w:type="dxa"/>
          </w:tcPr>
          <w:p w14:paraId="70BC6024" w14:textId="77777777" w:rsidR="00744129" w:rsidRPr="006B2793" w:rsidRDefault="00744129" w:rsidP="00744129">
            <w:pPr>
              <w:pStyle w:val="TAL"/>
              <w:tabs>
                <w:tab w:val="clear" w:pos="284"/>
                <w:tab w:val="clear" w:pos="567"/>
              </w:tabs>
              <w:rPr>
                <w:sz w:val="16"/>
              </w:rPr>
            </w:pPr>
            <w:r w:rsidRPr="006B2793">
              <w:rPr>
                <w:sz w:val="16"/>
              </w:rPr>
              <w:t>REST_SS</w:t>
            </w:r>
          </w:p>
        </w:tc>
        <w:tc>
          <w:tcPr>
            <w:tcW w:w="1340" w:type="dxa"/>
          </w:tcPr>
          <w:p w14:paraId="05C13DC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16C39D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FF39D36" w14:textId="77777777" w:rsidR="00744129" w:rsidRPr="006B2793" w:rsidRDefault="00744129" w:rsidP="00744129">
            <w:pPr>
              <w:pStyle w:val="TAL"/>
              <w:tabs>
                <w:tab w:val="clear" w:pos="284"/>
                <w:tab w:val="clear" w:pos="567"/>
              </w:tabs>
              <w:rPr>
                <w:sz w:val="16"/>
              </w:rPr>
            </w:pPr>
          </w:p>
        </w:tc>
      </w:tr>
      <w:tr w:rsidR="00744129" w:rsidRPr="00200359" w14:paraId="1DFFE4BC" w14:textId="77777777" w:rsidTr="00744129">
        <w:tc>
          <w:tcPr>
            <w:tcW w:w="675" w:type="dxa"/>
          </w:tcPr>
          <w:p w14:paraId="0F7605C9" w14:textId="77777777" w:rsidR="00744129" w:rsidRPr="006B2793" w:rsidRDefault="00744129" w:rsidP="00744129">
            <w:pPr>
              <w:pStyle w:val="TAL"/>
              <w:tabs>
                <w:tab w:val="clear" w:pos="284"/>
                <w:tab w:val="clear" w:pos="567"/>
              </w:tabs>
              <w:rPr>
                <w:sz w:val="16"/>
              </w:rPr>
            </w:pPr>
            <w:r w:rsidRPr="006B2793">
              <w:rPr>
                <w:sz w:val="16"/>
              </w:rPr>
              <w:t>16.1</w:t>
            </w:r>
          </w:p>
        </w:tc>
        <w:tc>
          <w:tcPr>
            <w:tcW w:w="1134" w:type="dxa"/>
          </w:tcPr>
          <w:p w14:paraId="3DC8AD6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191010</w:t>
            </w:r>
          </w:p>
        </w:tc>
        <w:tc>
          <w:tcPr>
            <w:tcW w:w="948" w:type="dxa"/>
          </w:tcPr>
          <w:p w14:paraId="56B07FBD"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C214828" w14:textId="77777777" w:rsidR="00744129" w:rsidRPr="006B2793" w:rsidRDefault="00744129" w:rsidP="00744129">
            <w:pPr>
              <w:pStyle w:val="TAL"/>
              <w:tabs>
                <w:tab w:val="clear" w:pos="284"/>
                <w:tab w:val="clear" w:pos="567"/>
              </w:tabs>
              <w:rPr>
                <w:sz w:val="16"/>
              </w:rPr>
            </w:pPr>
            <w:r w:rsidRPr="006B2793">
              <w:rPr>
                <w:sz w:val="16"/>
              </w:rPr>
              <w:t>Stage 1 CRs on SMARTER_Ph2</w:t>
            </w:r>
          </w:p>
        </w:tc>
        <w:tc>
          <w:tcPr>
            <w:tcW w:w="1519" w:type="dxa"/>
          </w:tcPr>
          <w:p w14:paraId="33D9FFD9"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4D38EF1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C39153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4F0440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06EF1A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B3A3C9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4340071"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A01CBBD" w14:textId="77777777" w:rsidR="00744129" w:rsidRPr="006B2793" w:rsidRDefault="00744129" w:rsidP="00744129">
            <w:pPr>
              <w:pStyle w:val="TAL"/>
              <w:tabs>
                <w:tab w:val="clear" w:pos="284"/>
                <w:tab w:val="clear" w:pos="567"/>
              </w:tabs>
              <w:rPr>
                <w:sz w:val="16"/>
              </w:rPr>
            </w:pPr>
          </w:p>
        </w:tc>
        <w:tc>
          <w:tcPr>
            <w:tcW w:w="1340" w:type="dxa"/>
          </w:tcPr>
          <w:p w14:paraId="71F1DF9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71B53B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E682FD6" w14:textId="77777777" w:rsidR="00744129" w:rsidRPr="006B2793" w:rsidRDefault="00744129" w:rsidP="00744129">
            <w:pPr>
              <w:pStyle w:val="TAL"/>
              <w:tabs>
                <w:tab w:val="clear" w:pos="284"/>
                <w:tab w:val="clear" w:pos="567"/>
              </w:tabs>
              <w:rPr>
                <w:sz w:val="16"/>
              </w:rPr>
            </w:pPr>
          </w:p>
        </w:tc>
      </w:tr>
      <w:tr w:rsidR="00744129" w:rsidRPr="00200359" w14:paraId="43D636DD" w14:textId="77777777" w:rsidTr="00744129">
        <w:tc>
          <w:tcPr>
            <w:tcW w:w="675" w:type="dxa"/>
          </w:tcPr>
          <w:p w14:paraId="7CF6B86A" w14:textId="77777777" w:rsidR="00744129" w:rsidRPr="006B2793" w:rsidRDefault="00744129" w:rsidP="00744129">
            <w:pPr>
              <w:pStyle w:val="TAL"/>
              <w:tabs>
                <w:tab w:val="clear" w:pos="284"/>
                <w:tab w:val="clear" w:pos="567"/>
              </w:tabs>
              <w:rPr>
                <w:sz w:val="16"/>
              </w:rPr>
            </w:pPr>
            <w:r w:rsidRPr="006B2793">
              <w:rPr>
                <w:sz w:val="16"/>
              </w:rPr>
              <w:t>16.1</w:t>
            </w:r>
          </w:p>
        </w:tc>
        <w:tc>
          <w:tcPr>
            <w:tcW w:w="1134" w:type="dxa"/>
          </w:tcPr>
          <w:p w14:paraId="200DBC9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191011</w:t>
            </w:r>
          </w:p>
        </w:tc>
        <w:tc>
          <w:tcPr>
            <w:tcW w:w="948" w:type="dxa"/>
          </w:tcPr>
          <w:p w14:paraId="4A08868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41EDB0A" w14:textId="77777777" w:rsidR="00744129" w:rsidRPr="006B2793" w:rsidRDefault="00744129" w:rsidP="00744129">
            <w:pPr>
              <w:pStyle w:val="TAL"/>
              <w:tabs>
                <w:tab w:val="clear" w:pos="284"/>
                <w:tab w:val="clear" w:pos="567"/>
              </w:tabs>
              <w:rPr>
                <w:sz w:val="16"/>
              </w:rPr>
            </w:pPr>
            <w:r w:rsidRPr="006B2793">
              <w:rPr>
                <w:sz w:val="16"/>
              </w:rPr>
              <w:t>Stage 1 CRs on MONASTERY2</w:t>
            </w:r>
          </w:p>
        </w:tc>
        <w:tc>
          <w:tcPr>
            <w:tcW w:w="1519" w:type="dxa"/>
          </w:tcPr>
          <w:p w14:paraId="6EC5E639"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391DFF8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EE0002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272E7E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D368B6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08F31D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0779E6D"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8056EF4" w14:textId="77777777" w:rsidR="00744129" w:rsidRPr="006B2793" w:rsidRDefault="00744129" w:rsidP="00744129">
            <w:pPr>
              <w:pStyle w:val="TAL"/>
              <w:tabs>
                <w:tab w:val="clear" w:pos="284"/>
                <w:tab w:val="clear" w:pos="567"/>
              </w:tabs>
              <w:rPr>
                <w:sz w:val="16"/>
              </w:rPr>
            </w:pPr>
          </w:p>
        </w:tc>
        <w:tc>
          <w:tcPr>
            <w:tcW w:w="1340" w:type="dxa"/>
          </w:tcPr>
          <w:p w14:paraId="637E5D4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1CD3DD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9CB35A8" w14:textId="77777777" w:rsidR="00744129" w:rsidRPr="006B2793" w:rsidRDefault="00744129" w:rsidP="00744129">
            <w:pPr>
              <w:pStyle w:val="TAL"/>
              <w:tabs>
                <w:tab w:val="clear" w:pos="284"/>
                <w:tab w:val="clear" w:pos="567"/>
              </w:tabs>
              <w:rPr>
                <w:sz w:val="16"/>
              </w:rPr>
            </w:pPr>
          </w:p>
        </w:tc>
      </w:tr>
      <w:tr w:rsidR="00744129" w:rsidRPr="00200359" w14:paraId="6402AF19" w14:textId="77777777" w:rsidTr="00744129">
        <w:tc>
          <w:tcPr>
            <w:tcW w:w="675" w:type="dxa"/>
          </w:tcPr>
          <w:p w14:paraId="0C039C0C" w14:textId="77777777" w:rsidR="00744129" w:rsidRPr="006B2793" w:rsidRDefault="00744129" w:rsidP="00744129">
            <w:pPr>
              <w:pStyle w:val="TAL"/>
              <w:tabs>
                <w:tab w:val="clear" w:pos="284"/>
                <w:tab w:val="clear" w:pos="567"/>
              </w:tabs>
              <w:rPr>
                <w:sz w:val="16"/>
              </w:rPr>
            </w:pPr>
            <w:r w:rsidRPr="006B2793">
              <w:rPr>
                <w:sz w:val="16"/>
              </w:rPr>
              <w:t>16.1</w:t>
            </w:r>
          </w:p>
        </w:tc>
        <w:tc>
          <w:tcPr>
            <w:tcW w:w="1134" w:type="dxa"/>
          </w:tcPr>
          <w:p w14:paraId="0186311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191012</w:t>
            </w:r>
          </w:p>
        </w:tc>
        <w:tc>
          <w:tcPr>
            <w:tcW w:w="948" w:type="dxa"/>
          </w:tcPr>
          <w:p w14:paraId="1415B95D"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074EA3F" w14:textId="77777777" w:rsidR="00744129" w:rsidRPr="006B2793" w:rsidRDefault="00744129" w:rsidP="00744129">
            <w:pPr>
              <w:pStyle w:val="TAL"/>
              <w:tabs>
                <w:tab w:val="clear" w:pos="284"/>
                <w:tab w:val="clear" w:pos="567"/>
              </w:tabs>
              <w:rPr>
                <w:sz w:val="16"/>
              </w:rPr>
            </w:pPr>
            <w:r w:rsidRPr="006B2793">
              <w:rPr>
                <w:sz w:val="16"/>
              </w:rPr>
              <w:t>Stage 1 CRs on TEI16</w:t>
            </w:r>
          </w:p>
        </w:tc>
        <w:tc>
          <w:tcPr>
            <w:tcW w:w="1519" w:type="dxa"/>
          </w:tcPr>
          <w:p w14:paraId="404B407A"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21F5526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B667BD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5A9420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95670A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42D021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DB658D8"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77B0F30" w14:textId="77777777" w:rsidR="00744129" w:rsidRPr="006B2793" w:rsidRDefault="00744129" w:rsidP="00744129">
            <w:pPr>
              <w:pStyle w:val="TAL"/>
              <w:tabs>
                <w:tab w:val="clear" w:pos="284"/>
                <w:tab w:val="clear" w:pos="567"/>
              </w:tabs>
              <w:rPr>
                <w:sz w:val="16"/>
              </w:rPr>
            </w:pPr>
          </w:p>
        </w:tc>
        <w:tc>
          <w:tcPr>
            <w:tcW w:w="1340" w:type="dxa"/>
          </w:tcPr>
          <w:p w14:paraId="4702918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895FA3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CAD6B85" w14:textId="77777777" w:rsidR="00744129" w:rsidRPr="006B2793" w:rsidRDefault="00744129" w:rsidP="00744129">
            <w:pPr>
              <w:pStyle w:val="TAL"/>
              <w:tabs>
                <w:tab w:val="clear" w:pos="284"/>
                <w:tab w:val="clear" w:pos="567"/>
              </w:tabs>
              <w:rPr>
                <w:sz w:val="16"/>
              </w:rPr>
            </w:pPr>
          </w:p>
        </w:tc>
      </w:tr>
      <w:tr w:rsidR="00744129" w:rsidRPr="00200359" w14:paraId="19CDD961" w14:textId="77777777" w:rsidTr="00744129">
        <w:tc>
          <w:tcPr>
            <w:tcW w:w="675" w:type="dxa"/>
          </w:tcPr>
          <w:p w14:paraId="56042D7E"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79522BB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191233</w:t>
            </w:r>
          </w:p>
        </w:tc>
        <w:tc>
          <w:tcPr>
            <w:tcW w:w="948" w:type="dxa"/>
          </w:tcPr>
          <w:p w14:paraId="6062F4DF"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4F590B9E" w14:textId="77777777" w:rsidR="00744129" w:rsidRPr="006B2793" w:rsidRDefault="00744129" w:rsidP="00744129">
            <w:pPr>
              <w:pStyle w:val="TAL"/>
              <w:tabs>
                <w:tab w:val="clear" w:pos="284"/>
                <w:tab w:val="clear" w:pos="567"/>
              </w:tabs>
              <w:rPr>
                <w:sz w:val="16"/>
              </w:rPr>
            </w:pPr>
            <w:r w:rsidRPr="006B2793">
              <w:rPr>
                <w:sz w:val="16"/>
              </w:rPr>
              <w:t>Way forward on Introduction of the Inter PLMN UP functionality in the architecture</w:t>
            </w:r>
          </w:p>
        </w:tc>
        <w:tc>
          <w:tcPr>
            <w:tcW w:w="1519" w:type="dxa"/>
          </w:tcPr>
          <w:p w14:paraId="261F88DD" w14:textId="77777777"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14:paraId="22D23F4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6D375F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96079E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530E37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940D1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DC663A7"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EE9B7BC" w14:textId="77777777"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14:paraId="473A9EBC"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2EE85A4E"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22DD2B2B" w14:textId="77777777" w:rsidR="00744129" w:rsidRPr="006B2793" w:rsidRDefault="00744129" w:rsidP="00744129">
            <w:pPr>
              <w:pStyle w:val="TAL"/>
              <w:tabs>
                <w:tab w:val="clear" w:pos="284"/>
                <w:tab w:val="clear" w:pos="567"/>
              </w:tabs>
              <w:rPr>
                <w:sz w:val="16"/>
              </w:rPr>
            </w:pPr>
          </w:p>
        </w:tc>
      </w:tr>
      <w:tr w:rsidR="00744129" w:rsidRPr="00200359" w14:paraId="6BF99A41" w14:textId="77777777" w:rsidTr="00744129">
        <w:tc>
          <w:tcPr>
            <w:tcW w:w="675" w:type="dxa"/>
          </w:tcPr>
          <w:p w14:paraId="09192007"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23EE727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191249</w:t>
            </w:r>
          </w:p>
        </w:tc>
        <w:tc>
          <w:tcPr>
            <w:tcW w:w="948" w:type="dxa"/>
          </w:tcPr>
          <w:p w14:paraId="0DA991AD"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3D4662E7" w14:textId="77777777" w:rsidR="00744129" w:rsidRPr="006B2793" w:rsidRDefault="00744129" w:rsidP="00744129">
            <w:pPr>
              <w:pStyle w:val="TAL"/>
              <w:tabs>
                <w:tab w:val="clear" w:pos="284"/>
                <w:tab w:val="clear" w:pos="567"/>
              </w:tabs>
              <w:rPr>
                <w:sz w:val="16"/>
              </w:rPr>
            </w:pPr>
            <w:r w:rsidRPr="006B2793">
              <w:rPr>
                <w:sz w:val="16"/>
              </w:rPr>
              <w:t>Proposed way forward for SA WG2 CR:'Registration with AMF Rellocation'</w:t>
            </w:r>
          </w:p>
        </w:tc>
        <w:tc>
          <w:tcPr>
            <w:tcW w:w="1519" w:type="dxa"/>
          </w:tcPr>
          <w:p w14:paraId="504D1594" w14:textId="77777777" w:rsidR="00744129" w:rsidRPr="006B2793" w:rsidRDefault="00744129" w:rsidP="00744129">
            <w:pPr>
              <w:pStyle w:val="TAL"/>
              <w:tabs>
                <w:tab w:val="clear" w:pos="284"/>
                <w:tab w:val="clear" w:pos="567"/>
              </w:tabs>
              <w:rPr>
                <w:sz w:val="16"/>
              </w:rPr>
            </w:pPr>
            <w:r w:rsidRPr="006B2793">
              <w:rPr>
                <w:sz w:val="16"/>
              </w:rPr>
              <w:t>Ericsson Telecomunicazioni SpA, Qualcomm Inc.</w:t>
            </w:r>
          </w:p>
        </w:tc>
        <w:tc>
          <w:tcPr>
            <w:tcW w:w="1212" w:type="dxa"/>
          </w:tcPr>
          <w:p w14:paraId="3841AA8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A38D09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0A81EB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CAFC3E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DFB31D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8B3B787"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2194BF9D" w14:textId="77777777"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14:paraId="6287B064" w14:textId="77777777" w:rsidR="00744129" w:rsidRPr="006B2793" w:rsidRDefault="00744129" w:rsidP="00744129">
            <w:pPr>
              <w:pStyle w:val="TAL"/>
              <w:tabs>
                <w:tab w:val="clear" w:pos="284"/>
                <w:tab w:val="clear" w:pos="567"/>
              </w:tabs>
              <w:rPr>
                <w:sz w:val="16"/>
              </w:rPr>
            </w:pPr>
            <w:r w:rsidRPr="006B2793">
              <w:rPr>
                <w:sz w:val="16"/>
              </w:rPr>
              <w:t>Proposes not approving 23.502 CR1892 in SP-191058. Noted</w:t>
            </w:r>
          </w:p>
        </w:tc>
        <w:tc>
          <w:tcPr>
            <w:tcW w:w="986" w:type="dxa"/>
          </w:tcPr>
          <w:p w14:paraId="0A86DBA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2A62C2C" w14:textId="77777777" w:rsidR="00744129" w:rsidRPr="006B2793" w:rsidRDefault="00744129" w:rsidP="00744129">
            <w:pPr>
              <w:pStyle w:val="TAL"/>
              <w:tabs>
                <w:tab w:val="clear" w:pos="284"/>
                <w:tab w:val="clear" w:pos="567"/>
              </w:tabs>
              <w:rPr>
                <w:sz w:val="16"/>
              </w:rPr>
            </w:pPr>
          </w:p>
        </w:tc>
      </w:tr>
      <w:tr w:rsidR="00744129" w:rsidRPr="00200359" w14:paraId="13EA3F6D" w14:textId="77777777" w:rsidTr="00744129">
        <w:tc>
          <w:tcPr>
            <w:tcW w:w="675" w:type="dxa"/>
          </w:tcPr>
          <w:p w14:paraId="619F9CA2"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4348D7C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191250</w:t>
            </w:r>
          </w:p>
        </w:tc>
        <w:tc>
          <w:tcPr>
            <w:tcW w:w="948" w:type="dxa"/>
          </w:tcPr>
          <w:p w14:paraId="5C8AE0D5"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56E028AA" w14:textId="77777777" w:rsidR="00744129" w:rsidRPr="006B2793" w:rsidRDefault="00744129" w:rsidP="00744129">
            <w:pPr>
              <w:pStyle w:val="TAL"/>
              <w:tabs>
                <w:tab w:val="clear" w:pos="284"/>
                <w:tab w:val="clear" w:pos="567"/>
              </w:tabs>
              <w:rPr>
                <w:sz w:val="16"/>
              </w:rPr>
            </w:pPr>
            <w:r w:rsidRPr="006B2793">
              <w:rPr>
                <w:sz w:val="16"/>
              </w:rPr>
              <w:t>Proposed way forward for SA WG2 CR:'MO EDT for User Plane CIoT 5GS Optimisation'</w:t>
            </w:r>
          </w:p>
        </w:tc>
        <w:tc>
          <w:tcPr>
            <w:tcW w:w="1519" w:type="dxa"/>
          </w:tcPr>
          <w:p w14:paraId="7084E110" w14:textId="77777777" w:rsidR="00744129" w:rsidRPr="006B2793" w:rsidRDefault="00744129" w:rsidP="00744129">
            <w:pPr>
              <w:pStyle w:val="TAL"/>
              <w:tabs>
                <w:tab w:val="clear" w:pos="284"/>
                <w:tab w:val="clear" w:pos="567"/>
              </w:tabs>
              <w:rPr>
                <w:sz w:val="16"/>
              </w:rPr>
            </w:pPr>
            <w:r w:rsidRPr="006B2793">
              <w:rPr>
                <w:sz w:val="16"/>
              </w:rPr>
              <w:t>Ericsson Telecomunicazioni SpA, Verizon Wireless</w:t>
            </w:r>
          </w:p>
        </w:tc>
        <w:tc>
          <w:tcPr>
            <w:tcW w:w="1212" w:type="dxa"/>
          </w:tcPr>
          <w:p w14:paraId="34BB24D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A801F1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035CC4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AE9F96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13021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D444CB4"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003F6425" w14:textId="77777777" w:rsidR="00744129" w:rsidRPr="006B2793" w:rsidRDefault="00744129" w:rsidP="00744129">
            <w:pPr>
              <w:pStyle w:val="TAL"/>
              <w:tabs>
                <w:tab w:val="clear" w:pos="284"/>
                <w:tab w:val="clear" w:pos="567"/>
              </w:tabs>
              <w:rPr>
                <w:sz w:val="16"/>
              </w:rPr>
            </w:pPr>
            <w:r w:rsidRPr="006B2793">
              <w:rPr>
                <w:sz w:val="16"/>
              </w:rPr>
              <w:t>5G_CIoT</w:t>
            </w:r>
          </w:p>
        </w:tc>
        <w:tc>
          <w:tcPr>
            <w:tcW w:w="1340" w:type="dxa"/>
          </w:tcPr>
          <w:p w14:paraId="1AF18F40" w14:textId="77777777" w:rsidR="00744129" w:rsidRPr="006B2793" w:rsidRDefault="00744129" w:rsidP="00744129">
            <w:pPr>
              <w:pStyle w:val="TAL"/>
              <w:tabs>
                <w:tab w:val="clear" w:pos="284"/>
                <w:tab w:val="clear" w:pos="567"/>
              </w:tabs>
              <w:rPr>
                <w:sz w:val="16"/>
              </w:rPr>
            </w:pPr>
            <w:r w:rsidRPr="006B2793">
              <w:rPr>
                <w:sz w:val="16"/>
              </w:rPr>
              <w:t>Proposes not approving 23.502 CR1867R2 in SP-191059. Noted</w:t>
            </w:r>
          </w:p>
        </w:tc>
        <w:tc>
          <w:tcPr>
            <w:tcW w:w="986" w:type="dxa"/>
          </w:tcPr>
          <w:p w14:paraId="40113962"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FD33020" w14:textId="77777777" w:rsidR="00744129" w:rsidRPr="006B2793" w:rsidRDefault="00744129" w:rsidP="00744129">
            <w:pPr>
              <w:pStyle w:val="TAL"/>
              <w:tabs>
                <w:tab w:val="clear" w:pos="284"/>
                <w:tab w:val="clear" w:pos="567"/>
              </w:tabs>
              <w:rPr>
                <w:sz w:val="16"/>
              </w:rPr>
            </w:pPr>
          </w:p>
        </w:tc>
      </w:tr>
      <w:tr w:rsidR="00744129" w:rsidRPr="00200359" w14:paraId="28A1C4EA" w14:textId="77777777" w:rsidTr="00744129">
        <w:tc>
          <w:tcPr>
            <w:tcW w:w="675" w:type="dxa"/>
          </w:tcPr>
          <w:p w14:paraId="1C8FFF8F"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5B4BC4F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191058</w:t>
            </w:r>
          </w:p>
        </w:tc>
        <w:tc>
          <w:tcPr>
            <w:tcW w:w="948" w:type="dxa"/>
          </w:tcPr>
          <w:p w14:paraId="04CF7A5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69624B1" w14:textId="77777777" w:rsidR="00744129" w:rsidRPr="006B2793" w:rsidRDefault="00744129" w:rsidP="00744129">
            <w:pPr>
              <w:pStyle w:val="TAL"/>
              <w:tabs>
                <w:tab w:val="clear" w:pos="284"/>
                <w:tab w:val="clear" w:pos="567"/>
              </w:tabs>
              <w:rPr>
                <w:sz w:val="16"/>
              </w:rPr>
            </w:pPr>
            <w:r w:rsidRPr="006B2793">
              <w:rPr>
                <w:sz w:val="16"/>
              </w:rPr>
              <w:t>5GS_Ph1, TEI16 related CR to 23.502, which was agreed with objections (Rel-16)</w:t>
            </w:r>
          </w:p>
        </w:tc>
        <w:tc>
          <w:tcPr>
            <w:tcW w:w="1519" w:type="dxa"/>
          </w:tcPr>
          <w:p w14:paraId="690A6B25"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4FBD6A4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0A2AE4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C0407F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1B2A7C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DDC8DA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1326D2C" w14:textId="77777777" w:rsidR="00744129" w:rsidRPr="006B2793" w:rsidRDefault="00744129" w:rsidP="00744129">
            <w:pPr>
              <w:pStyle w:val="TAL"/>
              <w:tabs>
                <w:tab w:val="clear" w:pos="284"/>
                <w:tab w:val="clear" w:pos="567"/>
              </w:tabs>
              <w:rPr>
                <w:sz w:val="16"/>
              </w:rPr>
            </w:pPr>
          </w:p>
        </w:tc>
        <w:tc>
          <w:tcPr>
            <w:tcW w:w="2038" w:type="dxa"/>
          </w:tcPr>
          <w:p w14:paraId="46930B6C" w14:textId="77777777" w:rsidR="00744129" w:rsidRPr="006B2793" w:rsidRDefault="00744129" w:rsidP="00744129">
            <w:pPr>
              <w:pStyle w:val="TAL"/>
              <w:tabs>
                <w:tab w:val="clear" w:pos="284"/>
                <w:tab w:val="clear" w:pos="567"/>
              </w:tabs>
              <w:rPr>
                <w:sz w:val="16"/>
              </w:rPr>
            </w:pPr>
          </w:p>
        </w:tc>
        <w:tc>
          <w:tcPr>
            <w:tcW w:w="1340" w:type="dxa"/>
          </w:tcPr>
          <w:p w14:paraId="122A114B" w14:textId="77777777" w:rsidR="00744129" w:rsidRPr="006B2793" w:rsidRDefault="00744129" w:rsidP="00744129">
            <w:pPr>
              <w:pStyle w:val="TAL"/>
              <w:tabs>
                <w:tab w:val="clear" w:pos="284"/>
                <w:tab w:val="clear" w:pos="567"/>
              </w:tabs>
              <w:rPr>
                <w:sz w:val="16"/>
              </w:rPr>
            </w:pPr>
            <w:r w:rsidRPr="006B2793">
              <w:rPr>
                <w:sz w:val="16"/>
              </w:rPr>
              <w:t>Agreed in SA WG2 with objections from Ericsson and Qualcomm. This CR Pack was postponed.</w:t>
            </w:r>
          </w:p>
        </w:tc>
        <w:tc>
          <w:tcPr>
            <w:tcW w:w="986" w:type="dxa"/>
          </w:tcPr>
          <w:p w14:paraId="72E622AA" w14:textId="77777777" w:rsidR="00744129" w:rsidRPr="006B2793" w:rsidRDefault="00744129" w:rsidP="00744129">
            <w:pPr>
              <w:pStyle w:val="TAL"/>
              <w:tabs>
                <w:tab w:val="clear" w:pos="284"/>
                <w:tab w:val="clear" w:pos="567"/>
              </w:tabs>
              <w:rPr>
                <w:sz w:val="16"/>
              </w:rPr>
            </w:pPr>
            <w:r w:rsidRPr="006B2793">
              <w:rPr>
                <w:sz w:val="16"/>
              </w:rPr>
              <w:t>Postponed</w:t>
            </w:r>
          </w:p>
        </w:tc>
        <w:tc>
          <w:tcPr>
            <w:tcW w:w="1019" w:type="dxa"/>
          </w:tcPr>
          <w:p w14:paraId="01CCCB59" w14:textId="77777777" w:rsidR="00744129" w:rsidRPr="006B2793" w:rsidRDefault="00744129" w:rsidP="00744129">
            <w:pPr>
              <w:pStyle w:val="TAL"/>
              <w:tabs>
                <w:tab w:val="clear" w:pos="284"/>
                <w:tab w:val="clear" w:pos="567"/>
              </w:tabs>
              <w:rPr>
                <w:sz w:val="16"/>
              </w:rPr>
            </w:pPr>
          </w:p>
        </w:tc>
      </w:tr>
      <w:tr w:rsidR="00744129" w:rsidRPr="00200359" w14:paraId="35968DAD" w14:textId="77777777" w:rsidTr="00744129">
        <w:tc>
          <w:tcPr>
            <w:tcW w:w="675" w:type="dxa"/>
          </w:tcPr>
          <w:p w14:paraId="610C0599"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253F9F1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191059</w:t>
            </w:r>
          </w:p>
        </w:tc>
        <w:tc>
          <w:tcPr>
            <w:tcW w:w="948" w:type="dxa"/>
          </w:tcPr>
          <w:p w14:paraId="14C70D6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359C5F1" w14:textId="77777777" w:rsidR="00744129" w:rsidRPr="006B2793" w:rsidRDefault="00744129" w:rsidP="00744129">
            <w:pPr>
              <w:pStyle w:val="TAL"/>
              <w:tabs>
                <w:tab w:val="clear" w:pos="284"/>
                <w:tab w:val="clear" w:pos="567"/>
              </w:tabs>
              <w:rPr>
                <w:sz w:val="16"/>
              </w:rPr>
            </w:pPr>
            <w:r w:rsidRPr="006B2793">
              <w:rPr>
                <w:sz w:val="16"/>
              </w:rPr>
              <w:t>5G_CIoT related CRs to 23.401, 23.502, which were agreed with objections (Rel-16)</w:t>
            </w:r>
          </w:p>
        </w:tc>
        <w:tc>
          <w:tcPr>
            <w:tcW w:w="1519" w:type="dxa"/>
          </w:tcPr>
          <w:p w14:paraId="160B77C2"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50FE12B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E20A3A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533788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2A4206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D7CA45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1B9F7BA" w14:textId="77777777" w:rsidR="00744129" w:rsidRPr="006B2793" w:rsidRDefault="00744129" w:rsidP="00744129">
            <w:pPr>
              <w:pStyle w:val="TAL"/>
              <w:tabs>
                <w:tab w:val="clear" w:pos="284"/>
                <w:tab w:val="clear" w:pos="567"/>
              </w:tabs>
              <w:rPr>
                <w:sz w:val="16"/>
              </w:rPr>
            </w:pPr>
          </w:p>
        </w:tc>
        <w:tc>
          <w:tcPr>
            <w:tcW w:w="2038" w:type="dxa"/>
          </w:tcPr>
          <w:p w14:paraId="566144AE" w14:textId="77777777" w:rsidR="00744129" w:rsidRPr="006B2793" w:rsidRDefault="00744129" w:rsidP="00744129">
            <w:pPr>
              <w:pStyle w:val="TAL"/>
              <w:tabs>
                <w:tab w:val="clear" w:pos="284"/>
                <w:tab w:val="clear" w:pos="567"/>
              </w:tabs>
              <w:rPr>
                <w:sz w:val="16"/>
              </w:rPr>
            </w:pPr>
          </w:p>
        </w:tc>
        <w:tc>
          <w:tcPr>
            <w:tcW w:w="1340" w:type="dxa"/>
          </w:tcPr>
          <w:p w14:paraId="6C94A432" w14:textId="77777777" w:rsidR="00744129" w:rsidRPr="006B2793" w:rsidRDefault="00744129" w:rsidP="00744129">
            <w:pPr>
              <w:pStyle w:val="TAL"/>
              <w:tabs>
                <w:tab w:val="clear" w:pos="284"/>
                <w:tab w:val="clear" w:pos="567"/>
              </w:tabs>
              <w:rPr>
                <w:sz w:val="16"/>
              </w:rPr>
            </w:pPr>
            <w:r w:rsidRPr="006B2793">
              <w:rPr>
                <w:sz w:val="16"/>
              </w:rPr>
              <w:t>Agreed in SA WG2 with objection from Huawei and Ericsson. Ericsson asked for a statement in the report and this CR Pack was then approved.</w:t>
            </w:r>
          </w:p>
        </w:tc>
        <w:tc>
          <w:tcPr>
            <w:tcW w:w="986" w:type="dxa"/>
          </w:tcPr>
          <w:p w14:paraId="1D6C12F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62070DC" w14:textId="77777777" w:rsidR="00744129" w:rsidRPr="006B2793" w:rsidRDefault="00744129" w:rsidP="00744129">
            <w:pPr>
              <w:pStyle w:val="TAL"/>
              <w:tabs>
                <w:tab w:val="clear" w:pos="284"/>
                <w:tab w:val="clear" w:pos="567"/>
              </w:tabs>
              <w:rPr>
                <w:sz w:val="16"/>
              </w:rPr>
            </w:pPr>
          </w:p>
        </w:tc>
      </w:tr>
      <w:tr w:rsidR="00744129" w:rsidRPr="00200359" w14:paraId="5D1BA423" w14:textId="77777777" w:rsidTr="00744129">
        <w:tc>
          <w:tcPr>
            <w:tcW w:w="675" w:type="dxa"/>
          </w:tcPr>
          <w:p w14:paraId="6BC5F2F2"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24062A9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191060</w:t>
            </w:r>
          </w:p>
        </w:tc>
        <w:tc>
          <w:tcPr>
            <w:tcW w:w="948" w:type="dxa"/>
          </w:tcPr>
          <w:p w14:paraId="1B9CECA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E2F7791" w14:textId="77777777" w:rsidR="00744129" w:rsidRPr="006B2793" w:rsidRDefault="00744129" w:rsidP="00744129">
            <w:pPr>
              <w:pStyle w:val="TAL"/>
              <w:tabs>
                <w:tab w:val="clear" w:pos="284"/>
                <w:tab w:val="clear" w:pos="567"/>
              </w:tabs>
              <w:rPr>
                <w:sz w:val="16"/>
              </w:rPr>
            </w:pPr>
            <w:r w:rsidRPr="006B2793">
              <w:rPr>
                <w:sz w:val="16"/>
              </w:rPr>
              <w:t>5G_CIoT related CR to 23.502, which was agreed with objections (Rel-16)</w:t>
            </w:r>
          </w:p>
        </w:tc>
        <w:tc>
          <w:tcPr>
            <w:tcW w:w="1519" w:type="dxa"/>
          </w:tcPr>
          <w:p w14:paraId="2E0AD8A8"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71267CE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C93460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8F30BC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F18C8C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4DA9C0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1A0CBC7" w14:textId="77777777" w:rsidR="00744129" w:rsidRPr="006B2793" w:rsidRDefault="00744129" w:rsidP="00744129">
            <w:pPr>
              <w:pStyle w:val="TAL"/>
              <w:tabs>
                <w:tab w:val="clear" w:pos="284"/>
                <w:tab w:val="clear" w:pos="567"/>
              </w:tabs>
              <w:rPr>
                <w:sz w:val="16"/>
              </w:rPr>
            </w:pPr>
          </w:p>
        </w:tc>
        <w:tc>
          <w:tcPr>
            <w:tcW w:w="2038" w:type="dxa"/>
          </w:tcPr>
          <w:p w14:paraId="20B66836" w14:textId="77777777" w:rsidR="00744129" w:rsidRPr="006B2793" w:rsidRDefault="00744129" w:rsidP="00744129">
            <w:pPr>
              <w:pStyle w:val="TAL"/>
              <w:tabs>
                <w:tab w:val="clear" w:pos="284"/>
                <w:tab w:val="clear" w:pos="567"/>
              </w:tabs>
              <w:rPr>
                <w:sz w:val="16"/>
              </w:rPr>
            </w:pPr>
          </w:p>
        </w:tc>
        <w:tc>
          <w:tcPr>
            <w:tcW w:w="1340" w:type="dxa"/>
          </w:tcPr>
          <w:p w14:paraId="10C8AE12" w14:textId="77777777"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14:paraId="7DCAA2D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1D5AB5B" w14:textId="77777777" w:rsidR="00744129" w:rsidRPr="006B2793" w:rsidRDefault="00744129" w:rsidP="00744129">
            <w:pPr>
              <w:pStyle w:val="TAL"/>
              <w:tabs>
                <w:tab w:val="clear" w:pos="284"/>
                <w:tab w:val="clear" w:pos="567"/>
              </w:tabs>
              <w:rPr>
                <w:sz w:val="16"/>
              </w:rPr>
            </w:pPr>
          </w:p>
        </w:tc>
      </w:tr>
      <w:tr w:rsidR="00744129" w:rsidRPr="00200359" w14:paraId="302415A2" w14:textId="77777777" w:rsidTr="00744129">
        <w:tc>
          <w:tcPr>
            <w:tcW w:w="675" w:type="dxa"/>
          </w:tcPr>
          <w:p w14:paraId="0874CA01" w14:textId="77777777" w:rsidR="00744129" w:rsidRPr="006B2793" w:rsidRDefault="00744129" w:rsidP="00744129">
            <w:pPr>
              <w:pStyle w:val="TAL"/>
              <w:tabs>
                <w:tab w:val="clear" w:pos="284"/>
                <w:tab w:val="clear" w:pos="567"/>
              </w:tabs>
              <w:rPr>
                <w:sz w:val="16"/>
              </w:rPr>
            </w:pPr>
            <w:r w:rsidRPr="006B2793">
              <w:rPr>
                <w:sz w:val="16"/>
              </w:rPr>
              <w:lastRenderedPageBreak/>
              <w:t>16.2</w:t>
            </w:r>
          </w:p>
        </w:tc>
        <w:tc>
          <w:tcPr>
            <w:tcW w:w="1134" w:type="dxa"/>
          </w:tcPr>
          <w:p w14:paraId="0376427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191061</w:t>
            </w:r>
          </w:p>
        </w:tc>
        <w:tc>
          <w:tcPr>
            <w:tcW w:w="948" w:type="dxa"/>
          </w:tcPr>
          <w:p w14:paraId="6ADF6D65"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874AA10" w14:textId="77777777" w:rsidR="00744129" w:rsidRPr="006B2793" w:rsidRDefault="00744129" w:rsidP="00744129">
            <w:pPr>
              <w:pStyle w:val="TAL"/>
              <w:tabs>
                <w:tab w:val="clear" w:pos="284"/>
                <w:tab w:val="clear" w:pos="567"/>
              </w:tabs>
              <w:rPr>
                <w:sz w:val="16"/>
              </w:rPr>
            </w:pPr>
            <w:r w:rsidRPr="006B2793">
              <w:rPr>
                <w:sz w:val="16"/>
              </w:rPr>
              <w:t>5G_eLCS related CR to 23.273, which was agreed with objections (Rel-16)</w:t>
            </w:r>
          </w:p>
        </w:tc>
        <w:tc>
          <w:tcPr>
            <w:tcW w:w="1519" w:type="dxa"/>
          </w:tcPr>
          <w:p w14:paraId="4EACF0B8"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5B9B929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A52A8B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01EEE0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D9EB7C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CFDCF7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00E126E" w14:textId="77777777" w:rsidR="00744129" w:rsidRPr="006B2793" w:rsidRDefault="00744129" w:rsidP="00744129">
            <w:pPr>
              <w:pStyle w:val="TAL"/>
              <w:tabs>
                <w:tab w:val="clear" w:pos="284"/>
                <w:tab w:val="clear" w:pos="567"/>
              </w:tabs>
              <w:rPr>
                <w:sz w:val="16"/>
              </w:rPr>
            </w:pPr>
          </w:p>
        </w:tc>
        <w:tc>
          <w:tcPr>
            <w:tcW w:w="2038" w:type="dxa"/>
          </w:tcPr>
          <w:p w14:paraId="06E5D0E5" w14:textId="77777777" w:rsidR="00744129" w:rsidRPr="006B2793" w:rsidRDefault="00744129" w:rsidP="00744129">
            <w:pPr>
              <w:pStyle w:val="TAL"/>
              <w:tabs>
                <w:tab w:val="clear" w:pos="284"/>
                <w:tab w:val="clear" w:pos="567"/>
              </w:tabs>
              <w:rPr>
                <w:sz w:val="16"/>
              </w:rPr>
            </w:pPr>
          </w:p>
        </w:tc>
        <w:tc>
          <w:tcPr>
            <w:tcW w:w="1340" w:type="dxa"/>
          </w:tcPr>
          <w:p w14:paraId="398B86E2" w14:textId="77777777"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14:paraId="38C24D9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1276A42" w14:textId="77777777" w:rsidR="00744129" w:rsidRPr="006B2793" w:rsidRDefault="00744129" w:rsidP="00744129">
            <w:pPr>
              <w:pStyle w:val="TAL"/>
              <w:tabs>
                <w:tab w:val="clear" w:pos="284"/>
                <w:tab w:val="clear" w:pos="567"/>
              </w:tabs>
              <w:rPr>
                <w:sz w:val="16"/>
              </w:rPr>
            </w:pPr>
          </w:p>
        </w:tc>
      </w:tr>
      <w:tr w:rsidR="00744129" w:rsidRPr="00200359" w14:paraId="4E46BDB8" w14:textId="77777777" w:rsidTr="00744129">
        <w:tc>
          <w:tcPr>
            <w:tcW w:w="675" w:type="dxa"/>
          </w:tcPr>
          <w:p w14:paraId="735EAF68"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127C148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191062</w:t>
            </w:r>
          </w:p>
        </w:tc>
        <w:tc>
          <w:tcPr>
            <w:tcW w:w="948" w:type="dxa"/>
          </w:tcPr>
          <w:p w14:paraId="3D2C60AD"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A859A52" w14:textId="77777777" w:rsidR="00744129" w:rsidRPr="006B2793" w:rsidRDefault="00744129" w:rsidP="00744129">
            <w:pPr>
              <w:pStyle w:val="TAL"/>
              <w:tabs>
                <w:tab w:val="clear" w:pos="284"/>
                <w:tab w:val="clear" w:pos="567"/>
              </w:tabs>
              <w:rPr>
                <w:sz w:val="16"/>
              </w:rPr>
            </w:pPr>
            <w:r w:rsidRPr="006B2793">
              <w:rPr>
                <w:sz w:val="16"/>
              </w:rPr>
              <w:t>eNA related CR to 23.288, which was agreed with objections (Rel-16)</w:t>
            </w:r>
          </w:p>
        </w:tc>
        <w:tc>
          <w:tcPr>
            <w:tcW w:w="1519" w:type="dxa"/>
          </w:tcPr>
          <w:p w14:paraId="227E34F3"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5EC21D1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7E34B9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5D7648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337666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F5F75F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C3CB587" w14:textId="77777777" w:rsidR="00744129" w:rsidRPr="006B2793" w:rsidRDefault="00744129" w:rsidP="00744129">
            <w:pPr>
              <w:pStyle w:val="TAL"/>
              <w:tabs>
                <w:tab w:val="clear" w:pos="284"/>
                <w:tab w:val="clear" w:pos="567"/>
              </w:tabs>
              <w:rPr>
                <w:sz w:val="16"/>
              </w:rPr>
            </w:pPr>
          </w:p>
        </w:tc>
        <w:tc>
          <w:tcPr>
            <w:tcW w:w="2038" w:type="dxa"/>
          </w:tcPr>
          <w:p w14:paraId="400CFC78" w14:textId="77777777" w:rsidR="00744129" w:rsidRPr="006B2793" w:rsidRDefault="00744129" w:rsidP="00744129">
            <w:pPr>
              <w:pStyle w:val="TAL"/>
              <w:tabs>
                <w:tab w:val="clear" w:pos="284"/>
                <w:tab w:val="clear" w:pos="567"/>
              </w:tabs>
              <w:rPr>
                <w:sz w:val="16"/>
              </w:rPr>
            </w:pPr>
          </w:p>
        </w:tc>
        <w:tc>
          <w:tcPr>
            <w:tcW w:w="1340" w:type="dxa"/>
          </w:tcPr>
          <w:p w14:paraId="4D3E6E52" w14:textId="77777777" w:rsidR="00744129" w:rsidRPr="006B2793" w:rsidRDefault="00744129" w:rsidP="00744129">
            <w:pPr>
              <w:pStyle w:val="TAL"/>
              <w:tabs>
                <w:tab w:val="clear" w:pos="284"/>
                <w:tab w:val="clear" w:pos="567"/>
              </w:tabs>
              <w:rPr>
                <w:sz w:val="16"/>
              </w:rPr>
            </w:pPr>
            <w:r w:rsidRPr="006B2793">
              <w:rPr>
                <w:sz w:val="16"/>
              </w:rPr>
              <w:t>Agreed in SA WG2 with objection from Qualcomm. Revision of CR proposed in SP-191237. This CR Pack was noted.</w:t>
            </w:r>
          </w:p>
        </w:tc>
        <w:tc>
          <w:tcPr>
            <w:tcW w:w="986" w:type="dxa"/>
          </w:tcPr>
          <w:p w14:paraId="6F1B1AC0"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7DDE2537" w14:textId="77777777" w:rsidR="00744129" w:rsidRPr="006B2793" w:rsidRDefault="00744129" w:rsidP="00744129">
            <w:pPr>
              <w:pStyle w:val="TAL"/>
              <w:tabs>
                <w:tab w:val="clear" w:pos="284"/>
                <w:tab w:val="clear" w:pos="567"/>
              </w:tabs>
              <w:rPr>
                <w:sz w:val="16"/>
              </w:rPr>
            </w:pPr>
          </w:p>
        </w:tc>
      </w:tr>
      <w:tr w:rsidR="00744129" w:rsidRPr="00200359" w14:paraId="3FFF7791" w14:textId="77777777" w:rsidTr="00744129">
        <w:tc>
          <w:tcPr>
            <w:tcW w:w="675" w:type="dxa"/>
          </w:tcPr>
          <w:p w14:paraId="0AE916BC"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2B19EA7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191237</w:t>
            </w:r>
          </w:p>
        </w:tc>
        <w:tc>
          <w:tcPr>
            <w:tcW w:w="948" w:type="dxa"/>
          </w:tcPr>
          <w:p w14:paraId="1C4390BF"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6714C2DB" w14:textId="77777777" w:rsidR="00744129" w:rsidRPr="006B2793" w:rsidRDefault="00744129" w:rsidP="00744129">
            <w:pPr>
              <w:pStyle w:val="TAL"/>
              <w:tabs>
                <w:tab w:val="clear" w:pos="284"/>
                <w:tab w:val="clear" w:pos="567"/>
              </w:tabs>
              <w:rPr>
                <w:sz w:val="16"/>
              </w:rPr>
            </w:pPr>
            <w:r w:rsidRPr="006B2793">
              <w:rPr>
                <w:sz w:val="16"/>
              </w:rPr>
              <w:t>23.288 CR0102R2 (Rel-16, 'F'): Clarifications to network protection against abnormally behaving UEs</w:t>
            </w:r>
          </w:p>
        </w:tc>
        <w:tc>
          <w:tcPr>
            <w:tcW w:w="1519" w:type="dxa"/>
          </w:tcPr>
          <w:p w14:paraId="228432BD" w14:textId="77777777"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14:paraId="449B34B5" w14:textId="77777777" w:rsidR="00744129" w:rsidRPr="006B2793" w:rsidRDefault="00744129" w:rsidP="00744129">
            <w:pPr>
              <w:pStyle w:val="TAL"/>
              <w:tabs>
                <w:tab w:val="clear" w:pos="284"/>
                <w:tab w:val="clear" w:pos="567"/>
              </w:tabs>
              <w:rPr>
                <w:sz w:val="16"/>
              </w:rPr>
            </w:pPr>
            <w:r w:rsidRPr="006B2793">
              <w:rPr>
                <w:sz w:val="16"/>
              </w:rPr>
              <w:t>23.288</w:t>
            </w:r>
          </w:p>
        </w:tc>
        <w:tc>
          <w:tcPr>
            <w:tcW w:w="661" w:type="dxa"/>
          </w:tcPr>
          <w:p w14:paraId="1141D880" w14:textId="77777777" w:rsidR="00744129" w:rsidRPr="006B2793" w:rsidRDefault="00744129" w:rsidP="00744129">
            <w:pPr>
              <w:pStyle w:val="TAL"/>
              <w:tabs>
                <w:tab w:val="clear" w:pos="284"/>
                <w:tab w:val="clear" w:pos="567"/>
              </w:tabs>
              <w:rPr>
                <w:sz w:val="16"/>
              </w:rPr>
            </w:pPr>
            <w:r w:rsidRPr="006B2793">
              <w:rPr>
                <w:sz w:val="16"/>
              </w:rPr>
              <w:t>0102</w:t>
            </w:r>
          </w:p>
        </w:tc>
        <w:tc>
          <w:tcPr>
            <w:tcW w:w="688" w:type="dxa"/>
          </w:tcPr>
          <w:p w14:paraId="261B6AB0" w14:textId="77777777" w:rsidR="00744129" w:rsidRPr="006B2793" w:rsidRDefault="00744129" w:rsidP="00744129">
            <w:pPr>
              <w:pStyle w:val="TAL"/>
              <w:tabs>
                <w:tab w:val="clear" w:pos="284"/>
                <w:tab w:val="clear" w:pos="567"/>
              </w:tabs>
              <w:rPr>
                <w:sz w:val="16"/>
              </w:rPr>
            </w:pPr>
            <w:r w:rsidRPr="006B2793">
              <w:rPr>
                <w:sz w:val="16"/>
              </w:rPr>
              <w:t>2</w:t>
            </w:r>
          </w:p>
        </w:tc>
        <w:tc>
          <w:tcPr>
            <w:tcW w:w="474" w:type="dxa"/>
          </w:tcPr>
          <w:p w14:paraId="04D8A0A8" w14:textId="77777777" w:rsidR="00744129" w:rsidRPr="006B2793" w:rsidRDefault="00744129" w:rsidP="00744129">
            <w:pPr>
              <w:pStyle w:val="TAL"/>
              <w:tabs>
                <w:tab w:val="clear" w:pos="284"/>
                <w:tab w:val="clear" w:pos="567"/>
              </w:tabs>
              <w:rPr>
                <w:sz w:val="16"/>
              </w:rPr>
            </w:pPr>
            <w:r w:rsidRPr="006B2793">
              <w:rPr>
                <w:sz w:val="16"/>
              </w:rPr>
              <w:t>F</w:t>
            </w:r>
          </w:p>
        </w:tc>
        <w:tc>
          <w:tcPr>
            <w:tcW w:w="661" w:type="dxa"/>
          </w:tcPr>
          <w:p w14:paraId="059801C9" w14:textId="77777777" w:rsidR="00744129" w:rsidRPr="006B2793" w:rsidRDefault="00744129" w:rsidP="00744129">
            <w:pPr>
              <w:pStyle w:val="TAL"/>
              <w:tabs>
                <w:tab w:val="clear" w:pos="284"/>
                <w:tab w:val="clear" w:pos="567"/>
              </w:tabs>
              <w:rPr>
                <w:sz w:val="16"/>
              </w:rPr>
            </w:pPr>
            <w:r w:rsidRPr="006B2793">
              <w:rPr>
                <w:sz w:val="16"/>
              </w:rPr>
              <w:t>16.1.0</w:t>
            </w:r>
          </w:p>
        </w:tc>
        <w:tc>
          <w:tcPr>
            <w:tcW w:w="511" w:type="dxa"/>
          </w:tcPr>
          <w:p w14:paraId="33892AB3"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037F516" w14:textId="77777777" w:rsidR="00744129" w:rsidRPr="006B2793" w:rsidRDefault="00744129" w:rsidP="00744129">
            <w:pPr>
              <w:pStyle w:val="TAL"/>
              <w:tabs>
                <w:tab w:val="clear" w:pos="284"/>
                <w:tab w:val="clear" w:pos="567"/>
              </w:tabs>
              <w:rPr>
                <w:sz w:val="16"/>
              </w:rPr>
            </w:pPr>
            <w:r w:rsidRPr="006B2793">
              <w:rPr>
                <w:sz w:val="16"/>
              </w:rPr>
              <w:t>eNA</w:t>
            </w:r>
          </w:p>
        </w:tc>
        <w:tc>
          <w:tcPr>
            <w:tcW w:w="1340" w:type="dxa"/>
          </w:tcPr>
          <w:p w14:paraId="6DC22195" w14:textId="77777777" w:rsidR="00744129" w:rsidRPr="006B2793" w:rsidRDefault="00744129" w:rsidP="00744129">
            <w:pPr>
              <w:pStyle w:val="TAL"/>
              <w:tabs>
                <w:tab w:val="clear" w:pos="284"/>
                <w:tab w:val="clear" w:pos="567"/>
              </w:tabs>
              <w:rPr>
                <w:sz w:val="16"/>
              </w:rPr>
            </w:pPr>
            <w:r w:rsidRPr="006B2793">
              <w:rPr>
                <w:sz w:val="16"/>
              </w:rPr>
              <w:t>Revision of 23.288 CR0102R1 in CR Pack SP-191062. This CR was approved.</w:t>
            </w:r>
          </w:p>
        </w:tc>
        <w:tc>
          <w:tcPr>
            <w:tcW w:w="986" w:type="dxa"/>
          </w:tcPr>
          <w:p w14:paraId="4B8F541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49A56C4" w14:textId="77777777" w:rsidR="00744129" w:rsidRPr="006B2793" w:rsidRDefault="00744129" w:rsidP="00744129">
            <w:pPr>
              <w:pStyle w:val="TAL"/>
              <w:tabs>
                <w:tab w:val="clear" w:pos="284"/>
                <w:tab w:val="clear" w:pos="567"/>
              </w:tabs>
              <w:rPr>
                <w:sz w:val="16"/>
              </w:rPr>
            </w:pPr>
          </w:p>
        </w:tc>
      </w:tr>
      <w:tr w:rsidR="00744129" w:rsidRPr="00200359" w14:paraId="7984AE08" w14:textId="77777777" w:rsidTr="00744129">
        <w:tc>
          <w:tcPr>
            <w:tcW w:w="675" w:type="dxa"/>
          </w:tcPr>
          <w:p w14:paraId="469AD1C3"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3C6E08B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191063</w:t>
            </w:r>
          </w:p>
        </w:tc>
        <w:tc>
          <w:tcPr>
            <w:tcW w:w="948" w:type="dxa"/>
          </w:tcPr>
          <w:p w14:paraId="6452583C"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60FCF43" w14:textId="77777777" w:rsidR="00744129" w:rsidRPr="006B2793" w:rsidRDefault="00744129" w:rsidP="00744129">
            <w:pPr>
              <w:pStyle w:val="TAL"/>
              <w:tabs>
                <w:tab w:val="clear" w:pos="284"/>
                <w:tab w:val="clear" w:pos="567"/>
              </w:tabs>
              <w:rPr>
                <w:sz w:val="16"/>
              </w:rPr>
            </w:pPr>
            <w:r w:rsidRPr="006B2793">
              <w:rPr>
                <w:sz w:val="16"/>
              </w:rPr>
              <w:t>eV2XARC related CRs to 23.502, which were agreed with objections (Rel-16)</w:t>
            </w:r>
          </w:p>
        </w:tc>
        <w:tc>
          <w:tcPr>
            <w:tcW w:w="1519" w:type="dxa"/>
          </w:tcPr>
          <w:p w14:paraId="678F1288"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76C6D96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58F10C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C83330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048743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A0684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2CD7270" w14:textId="77777777" w:rsidR="00744129" w:rsidRPr="006B2793" w:rsidRDefault="00744129" w:rsidP="00744129">
            <w:pPr>
              <w:pStyle w:val="TAL"/>
              <w:tabs>
                <w:tab w:val="clear" w:pos="284"/>
                <w:tab w:val="clear" w:pos="567"/>
              </w:tabs>
              <w:rPr>
                <w:sz w:val="16"/>
              </w:rPr>
            </w:pPr>
          </w:p>
        </w:tc>
        <w:tc>
          <w:tcPr>
            <w:tcW w:w="2038" w:type="dxa"/>
          </w:tcPr>
          <w:p w14:paraId="4EAC1C30" w14:textId="77777777" w:rsidR="00744129" w:rsidRPr="006B2793" w:rsidRDefault="00744129" w:rsidP="00744129">
            <w:pPr>
              <w:pStyle w:val="TAL"/>
              <w:tabs>
                <w:tab w:val="clear" w:pos="284"/>
                <w:tab w:val="clear" w:pos="567"/>
              </w:tabs>
              <w:rPr>
                <w:sz w:val="16"/>
              </w:rPr>
            </w:pPr>
          </w:p>
        </w:tc>
        <w:tc>
          <w:tcPr>
            <w:tcW w:w="1340" w:type="dxa"/>
          </w:tcPr>
          <w:p w14:paraId="3BC22DB0" w14:textId="77777777"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86" w:type="dxa"/>
          </w:tcPr>
          <w:p w14:paraId="235F810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1E56C9E" w14:textId="77777777" w:rsidR="00744129" w:rsidRPr="006B2793" w:rsidRDefault="00744129" w:rsidP="00744129">
            <w:pPr>
              <w:pStyle w:val="TAL"/>
              <w:tabs>
                <w:tab w:val="clear" w:pos="284"/>
                <w:tab w:val="clear" w:pos="567"/>
              </w:tabs>
              <w:rPr>
                <w:sz w:val="16"/>
              </w:rPr>
            </w:pPr>
          </w:p>
        </w:tc>
      </w:tr>
      <w:tr w:rsidR="00744129" w:rsidRPr="00200359" w14:paraId="11593205" w14:textId="77777777" w:rsidTr="00744129">
        <w:tc>
          <w:tcPr>
            <w:tcW w:w="675" w:type="dxa"/>
          </w:tcPr>
          <w:p w14:paraId="7215516E"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36E1D1C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191064</w:t>
            </w:r>
          </w:p>
        </w:tc>
        <w:tc>
          <w:tcPr>
            <w:tcW w:w="948" w:type="dxa"/>
          </w:tcPr>
          <w:p w14:paraId="1039EA5C"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8E072D6" w14:textId="77777777" w:rsidR="00744129" w:rsidRPr="006B2793" w:rsidRDefault="00744129" w:rsidP="00744129">
            <w:pPr>
              <w:pStyle w:val="TAL"/>
              <w:tabs>
                <w:tab w:val="clear" w:pos="284"/>
                <w:tab w:val="clear" w:pos="567"/>
              </w:tabs>
              <w:rPr>
                <w:sz w:val="16"/>
              </w:rPr>
            </w:pPr>
            <w:r w:rsidRPr="006B2793">
              <w:rPr>
                <w:sz w:val="16"/>
              </w:rPr>
              <w:t>5G_eSBA related CR to 23.503, which was agreed with objections (Rel-16)</w:t>
            </w:r>
          </w:p>
        </w:tc>
        <w:tc>
          <w:tcPr>
            <w:tcW w:w="1519" w:type="dxa"/>
          </w:tcPr>
          <w:p w14:paraId="75A2440C"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6D19651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246F57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743002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06923D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C91F4C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6697806" w14:textId="77777777" w:rsidR="00744129" w:rsidRPr="006B2793" w:rsidRDefault="00744129" w:rsidP="00744129">
            <w:pPr>
              <w:pStyle w:val="TAL"/>
              <w:tabs>
                <w:tab w:val="clear" w:pos="284"/>
                <w:tab w:val="clear" w:pos="567"/>
              </w:tabs>
              <w:rPr>
                <w:sz w:val="16"/>
              </w:rPr>
            </w:pPr>
          </w:p>
        </w:tc>
        <w:tc>
          <w:tcPr>
            <w:tcW w:w="2038" w:type="dxa"/>
          </w:tcPr>
          <w:p w14:paraId="572E5B51" w14:textId="77777777" w:rsidR="00744129" w:rsidRPr="006B2793" w:rsidRDefault="00744129" w:rsidP="00744129">
            <w:pPr>
              <w:pStyle w:val="TAL"/>
              <w:tabs>
                <w:tab w:val="clear" w:pos="284"/>
                <w:tab w:val="clear" w:pos="567"/>
              </w:tabs>
              <w:rPr>
                <w:sz w:val="16"/>
              </w:rPr>
            </w:pPr>
          </w:p>
        </w:tc>
        <w:tc>
          <w:tcPr>
            <w:tcW w:w="1340" w:type="dxa"/>
          </w:tcPr>
          <w:p w14:paraId="287203CD" w14:textId="77777777"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86" w:type="dxa"/>
          </w:tcPr>
          <w:p w14:paraId="39088CF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815A49F" w14:textId="77777777" w:rsidR="00744129" w:rsidRPr="006B2793" w:rsidRDefault="00744129" w:rsidP="00744129">
            <w:pPr>
              <w:pStyle w:val="TAL"/>
              <w:tabs>
                <w:tab w:val="clear" w:pos="284"/>
                <w:tab w:val="clear" w:pos="567"/>
              </w:tabs>
              <w:rPr>
                <w:sz w:val="16"/>
              </w:rPr>
            </w:pPr>
          </w:p>
        </w:tc>
      </w:tr>
      <w:tr w:rsidR="00744129" w:rsidRPr="00200359" w14:paraId="31092331" w14:textId="77777777" w:rsidTr="00744129">
        <w:tc>
          <w:tcPr>
            <w:tcW w:w="675" w:type="dxa"/>
          </w:tcPr>
          <w:p w14:paraId="25E09D85"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3507B78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191079</w:t>
            </w:r>
          </w:p>
        </w:tc>
        <w:tc>
          <w:tcPr>
            <w:tcW w:w="948" w:type="dxa"/>
          </w:tcPr>
          <w:p w14:paraId="0418A97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128D6AC" w14:textId="77777777" w:rsidR="00744129" w:rsidRPr="006B2793" w:rsidRDefault="00744129" w:rsidP="00744129">
            <w:pPr>
              <w:pStyle w:val="TAL"/>
              <w:tabs>
                <w:tab w:val="clear" w:pos="284"/>
                <w:tab w:val="clear" w:pos="567"/>
              </w:tabs>
              <w:rPr>
                <w:sz w:val="16"/>
              </w:rPr>
            </w:pPr>
            <w:r w:rsidRPr="006B2793">
              <w:rPr>
                <w:sz w:val="16"/>
              </w:rPr>
              <w:t>eNA related CRs to 23.288 (Rel-16)</w:t>
            </w:r>
          </w:p>
        </w:tc>
        <w:tc>
          <w:tcPr>
            <w:tcW w:w="1519" w:type="dxa"/>
          </w:tcPr>
          <w:p w14:paraId="56C06C09"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2EFD702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BC4950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F96405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22EA9F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33C0FB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2340A9F" w14:textId="77777777" w:rsidR="00744129" w:rsidRPr="006B2793" w:rsidRDefault="00744129" w:rsidP="00744129">
            <w:pPr>
              <w:pStyle w:val="TAL"/>
              <w:tabs>
                <w:tab w:val="clear" w:pos="284"/>
                <w:tab w:val="clear" w:pos="567"/>
              </w:tabs>
              <w:rPr>
                <w:sz w:val="16"/>
              </w:rPr>
            </w:pPr>
          </w:p>
        </w:tc>
        <w:tc>
          <w:tcPr>
            <w:tcW w:w="2038" w:type="dxa"/>
          </w:tcPr>
          <w:p w14:paraId="71882424" w14:textId="77777777" w:rsidR="00744129" w:rsidRPr="006B2793" w:rsidRDefault="00744129" w:rsidP="00744129">
            <w:pPr>
              <w:pStyle w:val="TAL"/>
              <w:tabs>
                <w:tab w:val="clear" w:pos="284"/>
                <w:tab w:val="clear" w:pos="567"/>
              </w:tabs>
              <w:rPr>
                <w:sz w:val="16"/>
              </w:rPr>
            </w:pPr>
          </w:p>
        </w:tc>
        <w:tc>
          <w:tcPr>
            <w:tcW w:w="1340" w:type="dxa"/>
          </w:tcPr>
          <w:p w14:paraId="0EDF63A1" w14:textId="77777777" w:rsidR="00744129" w:rsidRPr="006B2793" w:rsidRDefault="00744129" w:rsidP="00744129">
            <w:pPr>
              <w:pStyle w:val="TAL"/>
              <w:tabs>
                <w:tab w:val="clear" w:pos="284"/>
                <w:tab w:val="clear" w:pos="567"/>
              </w:tabs>
              <w:rPr>
                <w:sz w:val="16"/>
              </w:rPr>
            </w:pPr>
            <w:r w:rsidRPr="006B2793">
              <w:rPr>
                <w:sz w:val="16"/>
              </w:rPr>
              <w:t>Proposed update to 23.288 CR0095R2 in SP-191120. All CRs except 23.288 CR0095R2 in this CR Pack were approved (Status: Partially approved).</w:t>
            </w:r>
          </w:p>
        </w:tc>
        <w:tc>
          <w:tcPr>
            <w:tcW w:w="986" w:type="dxa"/>
          </w:tcPr>
          <w:p w14:paraId="2AFDD65B" w14:textId="77777777"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14:paraId="671523BE" w14:textId="77777777" w:rsidR="00744129" w:rsidRPr="006B2793" w:rsidRDefault="00744129" w:rsidP="00744129">
            <w:pPr>
              <w:pStyle w:val="TAL"/>
              <w:tabs>
                <w:tab w:val="clear" w:pos="284"/>
                <w:tab w:val="clear" w:pos="567"/>
              </w:tabs>
              <w:rPr>
                <w:sz w:val="16"/>
              </w:rPr>
            </w:pPr>
          </w:p>
        </w:tc>
      </w:tr>
      <w:tr w:rsidR="00744129" w:rsidRPr="00200359" w14:paraId="3645C551" w14:textId="77777777" w:rsidTr="00744129">
        <w:tc>
          <w:tcPr>
            <w:tcW w:w="675" w:type="dxa"/>
          </w:tcPr>
          <w:p w14:paraId="4697C93F" w14:textId="77777777" w:rsidR="00744129" w:rsidRPr="006B2793" w:rsidRDefault="00744129" w:rsidP="00744129">
            <w:pPr>
              <w:pStyle w:val="TAL"/>
              <w:tabs>
                <w:tab w:val="clear" w:pos="284"/>
                <w:tab w:val="clear" w:pos="567"/>
              </w:tabs>
              <w:rPr>
                <w:sz w:val="16"/>
              </w:rPr>
            </w:pPr>
            <w:r w:rsidRPr="006B2793">
              <w:rPr>
                <w:sz w:val="16"/>
              </w:rPr>
              <w:lastRenderedPageBreak/>
              <w:t>16.2</w:t>
            </w:r>
          </w:p>
        </w:tc>
        <w:tc>
          <w:tcPr>
            <w:tcW w:w="1134" w:type="dxa"/>
          </w:tcPr>
          <w:p w14:paraId="4810437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191120</w:t>
            </w:r>
          </w:p>
        </w:tc>
        <w:tc>
          <w:tcPr>
            <w:tcW w:w="948" w:type="dxa"/>
          </w:tcPr>
          <w:p w14:paraId="32F7F974"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6E29A1D7" w14:textId="77777777" w:rsidR="00744129" w:rsidRPr="006B2793" w:rsidRDefault="00744129" w:rsidP="00744129">
            <w:pPr>
              <w:pStyle w:val="TAL"/>
              <w:tabs>
                <w:tab w:val="clear" w:pos="284"/>
                <w:tab w:val="clear" w:pos="567"/>
              </w:tabs>
              <w:rPr>
                <w:sz w:val="16"/>
              </w:rPr>
            </w:pPr>
            <w:r w:rsidRPr="006B2793">
              <w:rPr>
                <w:sz w:val="16"/>
              </w:rPr>
              <w:t>23.288 CR0095R3 (Rel-16, 'F'): Alignment of User Data Congestion Analytics</w:t>
            </w:r>
          </w:p>
        </w:tc>
        <w:tc>
          <w:tcPr>
            <w:tcW w:w="1519" w:type="dxa"/>
          </w:tcPr>
          <w:p w14:paraId="4E32B8FB" w14:textId="77777777" w:rsidR="00744129" w:rsidRPr="006B2793" w:rsidRDefault="00744129" w:rsidP="00744129">
            <w:pPr>
              <w:pStyle w:val="TAL"/>
              <w:tabs>
                <w:tab w:val="clear" w:pos="284"/>
                <w:tab w:val="clear" w:pos="567"/>
              </w:tabs>
              <w:rPr>
                <w:sz w:val="16"/>
              </w:rPr>
            </w:pPr>
            <w:r w:rsidRPr="006B2793">
              <w:rPr>
                <w:sz w:val="16"/>
              </w:rPr>
              <w:t>ORANGE</w:t>
            </w:r>
          </w:p>
        </w:tc>
        <w:tc>
          <w:tcPr>
            <w:tcW w:w="1212" w:type="dxa"/>
          </w:tcPr>
          <w:p w14:paraId="0AEF430A" w14:textId="77777777" w:rsidR="00744129" w:rsidRPr="006B2793" w:rsidRDefault="00744129" w:rsidP="00744129">
            <w:pPr>
              <w:pStyle w:val="TAL"/>
              <w:tabs>
                <w:tab w:val="clear" w:pos="284"/>
                <w:tab w:val="clear" w:pos="567"/>
              </w:tabs>
              <w:rPr>
                <w:sz w:val="16"/>
              </w:rPr>
            </w:pPr>
            <w:r w:rsidRPr="006B2793">
              <w:rPr>
                <w:sz w:val="16"/>
              </w:rPr>
              <w:t>23.288</w:t>
            </w:r>
          </w:p>
        </w:tc>
        <w:tc>
          <w:tcPr>
            <w:tcW w:w="661" w:type="dxa"/>
          </w:tcPr>
          <w:p w14:paraId="17EB7F8C" w14:textId="77777777" w:rsidR="00744129" w:rsidRPr="006B2793" w:rsidRDefault="00744129" w:rsidP="00744129">
            <w:pPr>
              <w:pStyle w:val="TAL"/>
              <w:tabs>
                <w:tab w:val="clear" w:pos="284"/>
                <w:tab w:val="clear" w:pos="567"/>
              </w:tabs>
              <w:rPr>
                <w:sz w:val="16"/>
              </w:rPr>
            </w:pPr>
            <w:r w:rsidRPr="006B2793">
              <w:rPr>
                <w:sz w:val="16"/>
              </w:rPr>
              <w:t>0095</w:t>
            </w:r>
          </w:p>
        </w:tc>
        <w:tc>
          <w:tcPr>
            <w:tcW w:w="688" w:type="dxa"/>
          </w:tcPr>
          <w:p w14:paraId="4088D814" w14:textId="77777777" w:rsidR="00744129" w:rsidRPr="006B2793" w:rsidRDefault="00744129" w:rsidP="00744129">
            <w:pPr>
              <w:pStyle w:val="TAL"/>
              <w:tabs>
                <w:tab w:val="clear" w:pos="284"/>
                <w:tab w:val="clear" w:pos="567"/>
              </w:tabs>
              <w:rPr>
                <w:sz w:val="16"/>
              </w:rPr>
            </w:pPr>
            <w:r w:rsidRPr="006B2793">
              <w:rPr>
                <w:sz w:val="16"/>
              </w:rPr>
              <w:t>3</w:t>
            </w:r>
          </w:p>
        </w:tc>
        <w:tc>
          <w:tcPr>
            <w:tcW w:w="474" w:type="dxa"/>
          </w:tcPr>
          <w:p w14:paraId="5CD65646" w14:textId="77777777" w:rsidR="00744129" w:rsidRPr="006B2793" w:rsidRDefault="00744129" w:rsidP="00744129">
            <w:pPr>
              <w:pStyle w:val="TAL"/>
              <w:tabs>
                <w:tab w:val="clear" w:pos="284"/>
                <w:tab w:val="clear" w:pos="567"/>
              </w:tabs>
              <w:rPr>
                <w:sz w:val="16"/>
              </w:rPr>
            </w:pPr>
            <w:r w:rsidRPr="006B2793">
              <w:rPr>
                <w:sz w:val="16"/>
              </w:rPr>
              <w:t>F</w:t>
            </w:r>
          </w:p>
        </w:tc>
        <w:tc>
          <w:tcPr>
            <w:tcW w:w="661" w:type="dxa"/>
          </w:tcPr>
          <w:p w14:paraId="25B8A18F" w14:textId="77777777" w:rsidR="00744129" w:rsidRPr="006B2793" w:rsidRDefault="00744129" w:rsidP="00744129">
            <w:pPr>
              <w:pStyle w:val="TAL"/>
              <w:tabs>
                <w:tab w:val="clear" w:pos="284"/>
                <w:tab w:val="clear" w:pos="567"/>
              </w:tabs>
              <w:rPr>
                <w:sz w:val="16"/>
              </w:rPr>
            </w:pPr>
            <w:r w:rsidRPr="006B2793">
              <w:rPr>
                <w:sz w:val="16"/>
              </w:rPr>
              <w:t>16.1.0</w:t>
            </w:r>
          </w:p>
        </w:tc>
        <w:tc>
          <w:tcPr>
            <w:tcW w:w="511" w:type="dxa"/>
          </w:tcPr>
          <w:p w14:paraId="371AB488"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68C871F" w14:textId="77777777" w:rsidR="00744129" w:rsidRPr="006B2793" w:rsidRDefault="00744129" w:rsidP="00744129">
            <w:pPr>
              <w:pStyle w:val="TAL"/>
              <w:tabs>
                <w:tab w:val="clear" w:pos="284"/>
                <w:tab w:val="clear" w:pos="567"/>
              </w:tabs>
              <w:rPr>
                <w:sz w:val="16"/>
              </w:rPr>
            </w:pPr>
            <w:r w:rsidRPr="006B2793">
              <w:rPr>
                <w:sz w:val="16"/>
              </w:rPr>
              <w:t>eNA</w:t>
            </w:r>
          </w:p>
        </w:tc>
        <w:tc>
          <w:tcPr>
            <w:tcW w:w="1340" w:type="dxa"/>
          </w:tcPr>
          <w:p w14:paraId="28286F34" w14:textId="77777777" w:rsidR="00744129" w:rsidRPr="006B2793" w:rsidRDefault="00744129" w:rsidP="00744129">
            <w:pPr>
              <w:pStyle w:val="TAL"/>
              <w:tabs>
                <w:tab w:val="clear" w:pos="284"/>
                <w:tab w:val="clear" w:pos="567"/>
              </w:tabs>
              <w:rPr>
                <w:sz w:val="16"/>
              </w:rPr>
            </w:pPr>
            <w:r w:rsidRPr="006B2793">
              <w:rPr>
                <w:sz w:val="16"/>
              </w:rPr>
              <w:t>Proposed revision to 23.288 CR0095R2 in CR Pack SP-191079. This CR was approved.</w:t>
            </w:r>
          </w:p>
        </w:tc>
        <w:tc>
          <w:tcPr>
            <w:tcW w:w="986" w:type="dxa"/>
          </w:tcPr>
          <w:p w14:paraId="323EE78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245AE8A" w14:textId="77777777" w:rsidR="00744129" w:rsidRPr="006B2793" w:rsidRDefault="00744129" w:rsidP="00744129">
            <w:pPr>
              <w:pStyle w:val="TAL"/>
              <w:tabs>
                <w:tab w:val="clear" w:pos="284"/>
                <w:tab w:val="clear" w:pos="567"/>
              </w:tabs>
              <w:rPr>
                <w:sz w:val="16"/>
              </w:rPr>
            </w:pPr>
          </w:p>
        </w:tc>
      </w:tr>
      <w:tr w:rsidR="00744129" w:rsidRPr="00200359" w14:paraId="544B255B" w14:textId="77777777" w:rsidTr="00744129">
        <w:tc>
          <w:tcPr>
            <w:tcW w:w="675" w:type="dxa"/>
          </w:tcPr>
          <w:p w14:paraId="2DAF7E75"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409313A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191234</w:t>
            </w:r>
          </w:p>
        </w:tc>
        <w:tc>
          <w:tcPr>
            <w:tcW w:w="948" w:type="dxa"/>
          </w:tcPr>
          <w:p w14:paraId="65662D55"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1BE60826" w14:textId="77777777" w:rsidR="00744129" w:rsidRPr="006B2793" w:rsidRDefault="00744129" w:rsidP="00744129">
            <w:pPr>
              <w:pStyle w:val="TAL"/>
              <w:tabs>
                <w:tab w:val="clear" w:pos="284"/>
                <w:tab w:val="clear" w:pos="567"/>
              </w:tabs>
              <w:rPr>
                <w:sz w:val="16"/>
              </w:rPr>
            </w:pPr>
            <w:r w:rsidRPr="006B2793">
              <w:rPr>
                <w:sz w:val="16"/>
              </w:rPr>
              <w:t>23.501 CR1848R9 (Rel-16, 'F'): Introduction of the Inter PLMN UP functionality in the architecture</w:t>
            </w:r>
          </w:p>
        </w:tc>
        <w:tc>
          <w:tcPr>
            <w:tcW w:w="1519" w:type="dxa"/>
          </w:tcPr>
          <w:p w14:paraId="62D34D5B" w14:textId="77777777" w:rsidR="00744129" w:rsidRPr="006B2793" w:rsidRDefault="00744129" w:rsidP="00744129">
            <w:pPr>
              <w:pStyle w:val="TAL"/>
              <w:tabs>
                <w:tab w:val="clear" w:pos="284"/>
                <w:tab w:val="clear" w:pos="567"/>
              </w:tabs>
              <w:rPr>
                <w:sz w:val="16"/>
              </w:rPr>
            </w:pPr>
            <w:r w:rsidRPr="006B2793">
              <w:rPr>
                <w:sz w:val="16"/>
              </w:rPr>
              <w:t>Huawei, Hisilicon,</w:t>
            </w:r>
          </w:p>
        </w:tc>
        <w:tc>
          <w:tcPr>
            <w:tcW w:w="1212" w:type="dxa"/>
          </w:tcPr>
          <w:p w14:paraId="5F4B74B2" w14:textId="77777777" w:rsidR="00744129" w:rsidRPr="006B2793" w:rsidRDefault="00744129" w:rsidP="00744129">
            <w:pPr>
              <w:pStyle w:val="TAL"/>
              <w:tabs>
                <w:tab w:val="clear" w:pos="284"/>
                <w:tab w:val="clear" w:pos="567"/>
              </w:tabs>
              <w:rPr>
                <w:sz w:val="16"/>
              </w:rPr>
            </w:pPr>
            <w:r w:rsidRPr="006B2793">
              <w:rPr>
                <w:sz w:val="16"/>
              </w:rPr>
              <w:t>23.501</w:t>
            </w:r>
          </w:p>
        </w:tc>
        <w:tc>
          <w:tcPr>
            <w:tcW w:w="661" w:type="dxa"/>
          </w:tcPr>
          <w:p w14:paraId="6CC8CC4B" w14:textId="77777777" w:rsidR="00744129" w:rsidRPr="006B2793" w:rsidRDefault="00744129" w:rsidP="00744129">
            <w:pPr>
              <w:pStyle w:val="TAL"/>
              <w:tabs>
                <w:tab w:val="clear" w:pos="284"/>
                <w:tab w:val="clear" w:pos="567"/>
              </w:tabs>
              <w:rPr>
                <w:sz w:val="16"/>
              </w:rPr>
            </w:pPr>
            <w:r w:rsidRPr="006B2793">
              <w:rPr>
                <w:sz w:val="16"/>
              </w:rPr>
              <w:t>1848</w:t>
            </w:r>
          </w:p>
        </w:tc>
        <w:tc>
          <w:tcPr>
            <w:tcW w:w="688" w:type="dxa"/>
          </w:tcPr>
          <w:p w14:paraId="6E524E35" w14:textId="77777777" w:rsidR="00744129" w:rsidRPr="006B2793" w:rsidRDefault="00744129" w:rsidP="00744129">
            <w:pPr>
              <w:pStyle w:val="TAL"/>
              <w:tabs>
                <w:tab w:val="clear" w:pos="284"/>
                <w:tab w:val="clear" w:pos="567"/>
              </w:tabs>
              <w:rPr>
                <w:sz w:val="16"/>
              </w:rPr>
            </w:pPr>
            <w:r w:rsidRPr="006B2793">
              <w:rPr>
                <w:sz w:val="16"/>
              </w:rPr>
              <w:t>9</w:t>
            </w:r>
          </w:p>
        </w:tc>
        <w:tc>
          <w:tcPr>
            <w:tcW w:w="474" w:type="dxa"/>
          </w:tcPr>
          <w:p w14:paraId="668F35EC" w14:textId="77777777" w:rsidR="00744129" w:rsidRPr="006B2793" w:rsidRDefault="00744129" w:rsidP="00744129">
            <w:pPr>
              <w:pStyle w:val="TAL"/>
              <w:tabs>
                <w:tab w:val="clear" w:pos="284"/>
                <w:tab w:val="clear" w:pos="567"/>
              </w:tabs>
              <w:rPr>
                <w:sz w:val="16"/>
              </w:rPr>
            </w:pPr>
            <w:r w:rsidRPr="006B2793">
              <w:rPr>
                <w:sz w:val="16"/>
              </w:rPr>
              <w:t>F</w:t>
            </w:r>
          </w:p>
        </w:tc>
        <w:tc>
          <w:tcPr>
            <w:tcW w:w="661" w:type="dxa"/>
          </w:tcPr>
          <w:p w14:paraId="1F148384" w14:textId="77777777" w:rsidR="00744129" w:rsidRPr="006B2793" w:rsidRDefault="00744129" w:rsidP="00744129">
            <w:pPr>
              <w:pStyle w:val="TAL"/>
              <w:tabs>
                <w:tab w:val="clear" w:pos="284"/>
                <w:tab w:val="clear" w:pos="567"/>
              </w:tabs>
              <w:rPr>
                <w:sz w:val="16"/>
              </w:rPr>
            </w:pPr>
            <w:r w:rsidRPr="006B2793">
              <w:rPr>
                <w:sz w:val="16"/>
              </w:rPr>
              <w:t>16.2.0</w:t>
            </w:r>
          </w:p>
        </w:tc>
        <w:tc>
          <w:tcPr>
            <w:tcW w:w="511" w:type="dxa"/>
          </w:tcPr>
          <w:p w14:paraId="71061E31"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2C12355" w14:textId="77777777"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14:paraId="16752C27" w14:textId="77777777" w:rsidR="00744129" w:rsidRPr="006B2793" w:rsidRDefault="00744129" w:rsidP="00744129">
            <w:pPr>
              <w:pStyle w:val="TAL"/>
              <w:tabs>
                <w:tab w:val="clear" w:pos="284"/>
                <w:tab w:val="clear" w:pos="567"/>
              </w:tabs>
              <w:rPr>
                <w:sz w:val="16"/>
              </w:rPr>
            </w:pPr>
            <w:r w:rsidRPr="006B2793">
              <w:rPr>
                <w:sz w:val="16"/>
              </w:rPr>
              <w:t>Revision of S2-1912045 (23.501 CR1848R4) in CR Pack SP-191090. This was withdrawn.</w:t>
            </w:r>
          </w:p>
        </w:tc>
        <w:tc>
          <w:tcPr>
            <w:tcW w:w="986" w:type="dxa"/>
          </w:tcPr>
          <w:p w14:paraId="282B9775"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2B5E1B54" w14:textId="77777777" w:rsidR="00744129" w:rsidRPr="006B2793" w:rsidRDefault="00744129" w:rsidP="00744129">
            <w:pPr>
              <w:pStyle w:val="TAL"/>
              <w:tabs>
                <w:tab w:val="clear" w:pos="284"/>
                <w:tab w:val="clear" w:pos="567"/>
              </w:tabs>
              <w:rPr>
                <w:sz w:val="16"/>
              </w:rPr>
            </w:pPr>
          </w:p>
        </w:tc>
      </w:tr>
      <w:tr w:rsidR="00744129" w:rsidRPr="00200359" w14:paraId="4B0A6795" w14:textId="77777777" w:rsidTr="00744129">
        <w:tc>
          <w:tcPr>
            <w:tcW w:w="675" w:type="dxa"/>
          </w:tcPr>
          <w:p w14:paraId="61E4E49B"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2522F24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191090</w:t>
            </w:r>
          </w:p>
        </w:tc>
        <w:tc>
          <w:tcPr>
            <w:tcW w:w="948" w:type="dxa"/>
          </w:tcPr>
          <w:p w14:paraId="48B4DA0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D1CB7F3" w14:textId="77777777" w:rsidR="00744129" w:rsidRPr="006B2793" w:rsidRDefault="00744129" w:rsidP="00744129">
            <w:pPr>
              <w:pStyle w:val="TAL"/>
              <w:tabs>
                <w:tab w:val="clear" w:pos="284"/>
                <w:tab w:val="clear" w:pos="567"/>
              </w:tabs>
              <w:rPr>
                <w:sz w:val="16"/>
              </w:rPr>
            </w:pPr>
            <w:r w:rsidRPr="006B2793">
              <w:rPr>
                <w:sz w:val="16"/>
              </w:rPr>
              <w:t>TEI16 related CRs to 23.501 (Rel-16)</w:t>
            </w:r>
          </w:p>
        </w:tc>
        <w:tc>
          <w:tcPr>
            <w:tcW w:w="1519" w:type="dxa"/>
          </w:tcPr>
          <w:p w14:paraId="31C9BFB8"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23CCB28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EEA108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489E8C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9B5232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512031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F0DF347" w14:textId="77777777" w:rsidR="00744129" w:rsidRPr="006B2793" w:rsidRDefault="00744129" w:rsidP="00744129">
            <w:pPr>
              <w:pStyle w:val="TAL"/>
              <w:tabs>
                <w:tab w:val="clear" w:pos="284"/>
                <w:tab w:val="clear" w:pos="567"/>
              </w:tabs>
              <w:rPr>
                <w:sz w:val="16"/>
              </w:rPr>
            </w:pPr>
          </w:p>
        </w:tc>
        <w:tc>
          <w:tcPr>
            <w:tcW w:w="2038" w:type="dxa"/>
          </w:tcPr>
          <w:p w14:paraId="553AEE24" w14:textId="77777777" w:rsidR="00744129" w:rsidRPr="006B2793" w:rsidRDefault="00744129" w:rsidP="00744129">
            <w:pPr>
              <w:pStyle w:val="TAL"/>
              <w:tabs>
                <w:tab w:val="clear" w:pos="284"/>
                <w:tab w:val="clear" w:pos="567"/>
              </w:tabs>
              <w:rPr>
                <w:sz w:val="16"/>
              </w:rPr>
            </w:pPr>
          </w:p>
        </w:tc>
        <w:tc>
          <w:tcPr>
            <w:tcW w:w="1340" w:type="dxa"/>
          </w:tcPr>
          <w:p w14:paraId="50CEC4F3" w14:textId="77777777" w:rsidR="00744129" w:rsidRPr="006B2793" w:rsidRDefault="00744129" w:rsidP="00744129">
            <w:pPr>
              <w:pStyle w:val="TAL"/>
              <w:tabs>
                <w:tab w:val="clear" w:pos="284"/>
                <w:tab w:val="clear" w:pos="567"/>
              </w:tabs>
              <w:rPr>
                <w:sz w:val="16"/>
              </w:rPr>
            </w:pPr>
            <w:r w:rsidRPr="006B2793">
              <w:rPr>
                <w:sz w:val="16"/>
              </w:rPr>
              <w:t>Proposed revision of 23.501 CR1848R4 in SP-191234. 23.501 CR1848R4 was postponed and the remaining CRs in this CR Pack were approved. (Status: Partially approved).</w:t>
            </w:r>
          </w:p>
        </w:tc>
        <w:tc>
          <w:tcPr>
            <w:tcW w:w="986" w:type="dxa"/>
          </w:tcPr>
          <w:p w14:paraId="2766915E" w14:textId="77777777"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14:paraId="24E39CFD" w14:textId="77777777" w:rsidR="00744129" w:rsidRPr="006B2793" w:rsidRDefault="00744129" w:rsidP="00744129">
            <w:pPr>
              <w:pStyle w:val="TAL"/>
              <w:tabs>
                <w:tab w:val="clear" w:pos="284"/>
                <w:tab w:val="clear" w:pos="567"/>
              </w:tabs>
              <w:rPr>
                <w:sz w:val="16"/>
              </w:rPr>
            </w:pPr>
          </w:p>
        </w:tc>
      </w:tr>
      <w:tr w:rsidR="00744129" w:rsidRPr="00200359" w14:paraId="7BE2FC37" w14:textId="77777777" w:rsidTr="00744129">
        <w:tc>
          <w:tcPr>
            <w:tcW w:w="675" w:type="dxa"/>
          </w:tcPr>
          <w:p w14:paraId="69349884"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21CBF48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191115</w:t>
            </w:r>
          </w:p>
        </w:tc>
        <w:tc>
          <w:tcPr>
            <w:tcW w:w="948" w:type="dxa"/>
          </w:tcPr>
          <w:p w14:paraId="28714440"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1C54173B" w14:textId="77777777" w:rsidR="00744129" w:rsidRPr="006B2793" w:rsidRDefault="00744129" w:rsidP="00744129">
            <w:pPr>
              <w:pStyle w:val="TAL"/>
              <w:tabs>
                <w:tab w:val="clear" w:pos="284"/>
                <w:tab w:val="clear" w:pos="567"/>
              </w:tabs>
              <w:rPr>
                <w:sz w:val="16"/>
              </w:rPr>
            </w:pPr>
            <w:r w:rsidRPr="006B2793">
              <w:rPr>
                <w:sz w:val="16"/>
              </w:rPr>
              <w:t>23.502 CR1875R2 (Rel-16, 'F'): Correction to EPS-5GS idle mobility with N26</w:t>
            </w:r>
          </w:p>
        </w:tc>
        <w:tc>
          <w:tcPr>
            <w:tcW w:w="1519" w:type="dxa"/>
          </w:tcPr>
          <w:p w14:paraId="610BECF3" w14:textId="77777777" w:rsidR="00744129" w:rsidRPr="006B2793" w:rsidRDefault="00744129" w:rsidP="00744129">
            <w:pPr>
              <w:pStyle w:val="TAL"/>
              <w:tabs>
                <w:tab w:val="clear" w:pos="284"/>
                <w:tab w:val="clear" w:pos="567"/>
              </w:tabs>
              <w:rPr>
                <w:sz w:val="16"/>
              </w:rPr>
            </w:pPr>
            <w:r w:rsidRPr="006B2793">
              <w:rPr>
                <w:sz w:val="16"/>
              </w:rPr>
              <w:t>Ericsson</w:t>
            </w:r>
          </w:p>
        </w:tc>
        <w:tc>
          <w:tcPr>
            <w:tcW w:w="1212" w:type="dxa"/>
          </w:tcPr>
          <w:p w14:paraId="218E2129" w14:textId="77777777" w:rsidR="00744129" w:rsidRPr="006B2793" w:rsidRDefault="00744129" w:rsidP="00744129">
            <w:pPr>
              <w:pStyle w:val="TAL"/>
              <w:tabs>
                <w:tab w:val="clear" w:pos="284"/>
                <w:tab w:val="clear" w:pos="567"/>
              </w:tabs>
              <w:rPr>
                <w:sz w:val="16"/>
              </w:rPr>
            </w:pPr>
            <w:r w:rsidRPr="006B2793">
              <w:rPr>
                <w:sz w:val="16"/>
              </w:rPr>
              <w:t>23.502</w:t>
            </w:r>
          </w:p>
        </w:tc>
        <w:tc>
          <w:tcPr>
            <w:tcW w:w="661" w:type="dxa"/>
          </w:tcPr>
          <w:p w14:paraId="649AF789" w14:textId="77777777" w:rsidR="00744129" w:rsidRPr="006B2793" w:rsidRDefault="00744129" w:rsidP="00744129">
            <w:pPr>
              <w:pStyle w:val="TAL"/>
              <w:tabs>
                <w:tab w:val="clear" w:pos="284"/>
                <w:tab w:val="clear" w:pos="567"/>
              </w:tabs>
              <w:rPr>
                <w:sz w:val="16"/>
              </w:rPr>
            </w:pPr>
            <w:r w:rsidRPr="006B2793">
              <w:rPr>
                <w:sz w:val="16"/>
              </w:rPr>
              <w:t>1875</w:t>
            </w:r>
          </w:p>
        </w:tc>
        <w:tc>
          <w:tcPr>
            <w:tcW w:w="688" w:type="dxa"/>
          </w:tcPr>
          <w:p w14:paraId="28173436" w14:textId="77777777" w:rsidR="00744129" w:rsidRPr="006B2793" w:rsidRDefault="00744129" w:rsidP="00744129">
            <w:pPr>
              <w:pStyle w:val="TAL"/>
              <w:tabs>
                <w:tab w:val="clear" w:pos="284"/>
                <w:tab w:val="clear" w:pos="567"/>
              </w:tabs>
              <w:rPr>
                <w:sz w:val="16"/>
              </w:rPr>
            </w:pPr>
            <w:r w:rsidRPr="006B2793">
              <w:rPr>
                <w:sz w:val="16"/>
              </w:rPr>
              <w:t>2</w:t>
            </w:r>
          </w:p>
        </w:tc>
        <w:tc>
          <w:tcPr>
            <w:tcW w:w="474" w:type="dxa"/>
          </w:tcPr>
          <w:p w14:paraId="1D3AD59C" w14:textId="77777777" w:rsidR="00744129" w:rsidRPr="006B2793" w:rsidRDefault="00744129" w:rsidP="00744129">
            <w:pPr>
              <w:pStyle w:val="TAL"/>
              <w:tabs>
                <w:tab w:val="clear" w:pos="284"/>
                <w:tab w:val="clear" w:pos="567"/>
              </w:tabs>
              <w:rPr>
                <w:sz w:val="16"/>
              </w:rPr>
            </w:pPr>
            <w:r w:rsidRPr="006B2793">
              <w:rPr>
                <w:sz w:val="16"/>
              </w:rPr>
              <w:t>F</w:t>
            </w:r>
          </w:p>
        </w:tc>
        <w:tc>
          <w:tcPr>
            <w:tcW w:w="661" w:type="dxa"/>
          </w:tcPr>
          <w:p w14:paraId="75217AEA" w14:textId="77777777" w:rsidR="00744129" w:rsidRPr="006B2793" w:rsidRDefault="00744129" w:rsidP="00744129">
            <w:pPr>
              <w:pStyle w:val="TAL"/>
              <w:tabs>
                <w:tab w:val="clear" w:pos="284"/>
                <w:tab w:val="clear" w:pos="567"/>
              </w:tabs>
              <w:rPr>
                <w:sz w:val="16"/>
              </w:rPr>
            </w:pPr>
            <w:r w:rsidRPr="006B2793">
              <w:rPr>
                <w:sz w:val="16"/>
              </w:rPr>
              <w:t>16.2.0</w:t>
            </w:r>
          </w:p>
        </w:tc>
        <w:tc>
          <w:tcPr>
            <w:tcW w:w="511" w:type="dxa"/>
          </w:tcPr>
          <w:p w14:paraId="20755A85"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11E6F5D" w14:textId="77777777" w:rsidR="00744129" w:rsidRPr="006B2793" w:rsidRDefault="00744129" w:rsidP="00744129">
            <w:pPr>
              <w:pStyle w:val="TAL"/>
              <w:tabs>
                <w:tab w:val="clear" w:pos="284"/>
                <w:tab w:val="clear" w:pos="567"/>
              </w:tabs>
              <w:rPr>
                <w:sz w:val="16"/>
              </w:rPr>
            </w:pPr>
            <w:r w:rsidRPr="006B2793">
              <w:rPr>
                <w:sz w:val="16"/>
              </w:rPr>
              <w:t>5GS_Ph1, TEI16</w:t>
            </w:r>
          </w:p>
        </w:tc>
        <w:tc>
          <w:tcPr>
            <w:tcW w:w="1340" w:type="dxa"/>
          </w:tcPr>
          <w:p w14:paraId="17A334D4" w14:textId="77777777" w:rsidR="00744129" w:rsidRPr="006B2793" w:rsidRDefault="00744129" w:rsidP="00744129">
            <w:pPr>
              <w:pStyle w:val="TAL"/>
              <w:tabs>
                <w:tab w:val="clear" w:pos="284"/>
                <w:tab w:val="clear" w:pos="567"/>
              </w:tabs>
              <w:rPr>
                <w:sz w:val="16"/>
              </w:rPr>
            </w:pPr>
            <w:r w:rsidRPr="006B2793">
              <w:rPr>
                <w:sz w:val="16"/>
              </w:rPr>
              <w:t>Update to 23.502 CR1875R1 in CR Pack SP-191091. This CR was approved.</w:t>
            </w:r>
          </w:p>
        </w:tc>
        <w:tc>
          <w:tcPr>
            <w:tcW w:w="986" w:type="dxa"/>
          </w:tcPr>
          <w:p w14:paraId="6B2E6E0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F3FC12E" w14:textId="77777777" w:rsidR="00744129" w:rsidRPr="006B2793" w:rsidRDefault="00744129" w:rsidP="00744129">
            <w:pPr>
              <w:pStyle w:val="TAL"/>
              <w:tabs>
                <w:tab w:val="clear" w:pos="284"/>
                <w:tab w:val="clear" w:pos="567"/>
              </w:tabs>
              <w:rPr>
                <w:sz w:val="16"/>
              </w:rPr>
            </w:pPr>
          </w:p>
        </w:tc>
      </w:tr>
      <w:tr w:rsidR="00744129" w:rsidRPr="00200359" w14:paraId="5CBC80A8" w14:textId="77777777" w:rsidTr="00744129">
        <w:tc>
          <w:tcPr>
            <w:tcW w:w="675" w:type="dxa"/>
          </w:tcPr>
          <w:p w14:paraId="4DF2C995"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762C3FD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191091</w:t>
            </w:r>
          </w:p>
        </w:tc>
        <w:tc>
          <w:tcPr>
            <w:tcW w:w="948" w:type="dxa"/>
          </w:tcPr>
          <w:p w14:paraId="1A9A8F8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680CEF0" w14:textId="77777777" w:rsidR="00744129" w:rsidRPr="006B2793" w:rsidRDefault="00744129" w:rsidP="00744129">
            <w:pPr>
              <w:pStyle w:val="TAL"/>
              <w:tabs>
                <w:tab w:val="clear" w:pos="284"/>
                <w:tab w:val="clear" w:pos="567"/>
              </w:tabs>
              <w:rPr>
                <w:sz w:val="16"/>
              </w:rPr>
            </w:pPr>
            <w:r w:rsidRPr="006B2793">
              <w:rPr>
                <w:sz w:val="16"/>
              </w:rPr>
              <w:t>TEI16 related CRs to 23.502 (Rel-16)</w:t>
            </w:r>
          </w:p>
        </w:tc>
        <w:tc>
          <w:tcPr>
            <w:tcW w:w="1519" w:type="dxa"/>
          </w:tcPr>
          <w:p w14:paraId="068F9D11"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4E893A6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92D8E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9984BC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29F985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FA4037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225DF78" w14:textId="77777777" w:rsidR="00744129" w:rsidRPr="006B2793" w:rsidRDefault="00744129" w:rsidP="00744129">
            <w:pPr>
              <w:pStyle w:val="TAL"/>
              <w:tabs>
                <w:tab w:val="clear" w:pos="284"/>
                <w:tab w:val="clear" w:pos="567"/>
              </w:tabs>
              <w:rPr>
                <w:sz w:val="16"/>
              </w:rPr>
            </w:pPr>
          </w:p>
        </w:tc>
        <w:tc>
          <w:tcPr>
            <w:tcW w:w="2038" w:type="dxa"/>
          </w:tcPr>
          <w:p w14:paraId="31FAE65F" w14:textId="77777777" w:rsidR="00744129" w:rsidRPr="006B2793" w:rsidRDefault="00744129" w:rsidP="00744129">
            <w:pPr>
              <w:pStyle w:val="TAL"/>
              <w:tabs>
                <w:tab w:val="clear" w:pos="284"/>
                <w:tab w:val="clear" w:pos="567"/>
              </w:tabs>
              <w:rPr>
                <w:sz w:val="16"/>
              </w:rPr>
            </w:pPr>
          </w:p>
        </w:tc>
        <w:tc>
          <w:tcPr>
            <w:tcW w:w="1340" w:type="dxa"/>
          </w:tcPr>
          <w:p w14:paraId="01649405" w14:textId="77777777" w:rsidR="00744129" w:rsidRPr="006B2793" w:rsidRDefault="00744129" w:rsidP="00744129">
            <w:pPr>
              <w:pStyle w:val="TAL"/>
              <w:tabs>
                <w:tab w:val="clear" w:pos="284"/>
                <w:tab w:val="clear" w:pos="567"/>
              </w:tabs>
              <w:rPr>
                <w:sz w:val="16"/>
              </w:rPr>
            </w:pPr>
            <w:r w:rsidRPr="006B2793">
              <w:rPr>
                <w:sz w:val="16"/>
              </w:rPr>
              <w:t>Proposed revision of 23.502 CR1875R1 in SP-191115. Other CRs in this CR Pack were approved. (Partially approved).</w:t>
            </w:r>
          </w:p>
        </w:tc>
        <w:tc>
          <w:tcPr>
            <w:tcW w:w="986" w:type="dxa"/>
          </w:tcPr>
          <w:p w14:paraId="0A8F3E90" w14:textId="77777777"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14:paraId="345FDD60" w14:textId="77777777" w:rsidR="00744129" w:rsidRPr="006B2793" w:rsidRDefault="00744129" w:rsidP="00744129">
            <w:pPr>
              <w:pStyle w:val="TAL"/>
              <w:tabs>
                <w:tab w:val="clear" w:pos="284"/>
                <w:tab w:val="clear" w:pos="567"/>
              </w:tabs>
              <w:rPr>
                <w:sz w:val="16"/>
              </w:rPr>
            </w:pPr>
          </w:p>
        </w:tc>
      </w:tr>
      <w:tr w:rsidR="00744129" w:rsidRPr="00200359" w14:paraId="5E8E2E23" w14:textId="77777777" w:rsidTr="00744129">
        <w:tc>
          <w:tcPr>
            <w:tcW w:w="675" w:type="dxa"/>
          </w:tcPr>
          <w:p w14:paraId="46A087E2"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1789B8F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191068</w:t>
            </w:r>
          </w:p>
        </w:tc>
        <w:tc>
          <w:tcPr>
            <w:tcW w:w="948" w:type="dxa"/>
          </w:tcPr>
          <w:p w14:paraId="198A1A6D"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22485A3" w14:textId="77777777" w:rsidR="00744129" w:rsidRPr="006B2793" w:rsidRDefault="00744129" w:rsidP="00744129">
            <w:pPr>
              <w:pStyle w:val="TAL"/>
              <w:tabs>
                <w:tab w:val="clear" w:pos="284"/>
                <w:tab w:val="clear" w:pos="567"/>
              </w:tabs>
              <w:rPr>
                <w:sz w:val="16"/>
              </w:rPr>
            </w:pPr>
            <w:r w:rsidRPr="006B2793">
              <w:rPr>
                <w:sz w:val="16"/>
              </w:rPr>
              <w:t>5G_CIoT related CRs to 23.501 (Rel-16)</w:t>
            </w:r>
          </w:p>
        </w:tc>
        <w:tc>
          <w:tcPr>
            <w:tcW w:w="1519" w:type="dxa"/>
          </w:tcPr>
          <w:p w14:paraId="2E27A757"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424B886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6BBA78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8180D3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DC0B36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4AF52E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50B6120" w14:textId="77777777" w:rsidR="00744129" w:rsidRPr="006B2793" w:rsidRDefault="00744129" w:rsidP="00744129">
            <w:pPr>
              <w:pStyle w:val="TAL"/>
              <w:tabs>
                <w:tab w:val="clear" w:pos="284"/>
                <w:tab w:val="clear" w:pos="567"/>
              </w:tabs>
              <w:rPr>
                <w:sz w:val="16"/>
              </w:rPr>
            </w:pPr>
          </w:p>
        </w:tc>
        <w:tc>
          <w:tcPr>
            <w:tcW w:w="2038" w:type="dxa"/>
          </w:tcPr>
          <w:p w14:paraId="7099C4DD" w14:textId="77777777" w:rsidR="00744129" w:rsidRPr="006B2793" w:rsidRDefault="00744129" w:rsidP="00744129">
            <w:pPr>
              <w:pStyle w:val="TAL"/>
              <w:tabs>
                <w:tab w:val="clear" w:pos="284"/>
                <w:tab w:val="clear" w:pos="567"/>
              </w:tabs>
              <w:rPr>
                <w:sz w:val="16"/>
              </w:rPr>
            </w:pPr>
          </w:p>
        </w:tc>
        <w:tc>
          <w:tcPr>
            <w:tcW w:w="1340" w:type="dxa"/>
          </w:tcPr>
          <w:p w14:paraId="562253F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DFCD491"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773BFB3" w14:textId="77777777" w:rsidR="00744129" w:rsidRPr="006B2793" w:rsidRDefault="00744129" w:rsidP="00744129">
            <w:pPr>
              <w:pStyle w:val="TAL"/>
              <w:tabs>
                <w:tab w:val="clear" w:pos="284"/>
                <w:tab w:val="clear" w:pos="567"/>
              </w:tabs>
              <w:rPr>
                <w:sz w:val="16"/>
              </w:rPr>
            </w:pPr>
          </w:p>
        </w:tc>
      </w:tr>
      <w:tr w:rsidR="00744129" w:rsidRPr="00200359" w14:paraId="2E99B5C4" w14:textId="77777777" w:rsidTr="00744129">
        <w:tc>
          <w:tcPr>
            <w:tcW w:w="675" w:type="dxa"/>
          </w:tcPr>
          <w:p w14:paraId="0F8CD513" w14:textId="77777777" w:rsidR="00744129" w:rsidRPr="006B2793" w:rsidRDefault="00744129" w:rsidP="00744129">
            <w:pPr>
              <w:pStyle w:val="TAL"/>
              <w:tabs>
                <w:tab w:val="clear" w:pos="284"/>
                <w:tab w:val="clear" w:pos="567"/>
              </w:tabs>
              <w:rPr>
                <w:sz w:val="16"/>
              </w:rPr>
            </w:pPr>
            <w:r w:rsidRPr="006B2793">
              <w:rPr>
                <w:sz w:val="16"/>
              </w:rPr>
              <w:lastRenderedPageBreak/>
              <w:t>16.2</w:t>
            </w:r>
          </w:p>
        </w:tc>
        <w:tc>
          <w:tcPr>
            <w:tcW w:w="1134" w:type="dxa"/>
          </w:tcPr>
          <w:p w14:paraId="28D7040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191069</w:t>
            </w:r>
          </w:p>
        </w:tc>
        <w:tc>
          <w:tcPr>
            <w:tcW w:w="948" w:type="dxa"/>
          </w:tcPr>
          <w:p w14:paraId="5BC18CD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B457604" w14:textId="77777777" w:rsidR="00744129" w:rsidRPr="006B2793" w:rsidRDefault="00744129" w:rsidP="00744129">
            <w:pPr>
              <w:pStyle w:val="TAL"/>
              <w:tabs>
                <w:tab w:val="clear" w:pos="284"/>
                <w:tab w:val="clear" w:pos="567"/>
              </w:tabs>
              <w:rPr>
                <w:sz w:val="16"/>
              </w:rPr>
            </w:pPr>
            <w:r w:rsidRPr="006B2793">
              <w:rPr>
                <w:sz w:val="16"/>
              </w:rPr>
              <w:t>5G_CIoT related CRs to 23.502 (Rel-16)</w:t>
            </w:r>
          </w:p>
        </w:tc>
        <w:tc>
          <w:tcPr>
            <w:tcW w:w="1519" w:type="dxa"/>
          </w:tcPr>
          <w:p w14:paraId="22CD43BB"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7AC335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39E18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B8EB55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CD0942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8CFFD5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E380C9D" w14:textId="77777777" w:rsidR="00744129" w:rsidRPr="006B2793" w:rsidRDefault="00744129" w:rsidP="00744129">
            <w:pPr>
              <w:pStyle w:val="TAL"/>
              <w:tabs>
                <w:tab w:val="clear" w:pos="284"/>
                <w:tab w:val="clear" w:pos="567"/>
              </w:tabs>
              <w:rPr>
                <w:sz w:val="16"/>
              </w:rPr>
            </w:pPr>
          </w:p>
        </w:tc>
        <w:tc>
          <w:tcPr>
            <w:tcW w:w="2038" w:type="dxa"/>
          </w:tcPr>
          <w:p w14:paraId="2748BA7A" w14:textId="77777777" w:rsidR="00744129" w:rsidRPr="006B2793" w:rsidRDefault="00744129" w:rsidP="00744129">
            <w:pPr>
              <w:pStyle w:val="TAL"/>
              <w:tabs>
                <w:tab w:val="clear" w:pos="284"/>
                <w:tab w:val="clear" w:pos="567"/>
              </w:tabs>
              <w:rPr>
                <w:sz w:val="16"/>
              </w:rPr>
            </w:pPr>
          </w:p>
        </w:tc>
        <w:tc>
          <w:tcPr>
            <w:tcW w:w="1340" w:type="dxa"/>
          </w:tcPr>
          <w:p w14:paraId="2C26B33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3B4FC3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13DE57D" w14:textId="77777777" w:rsidR="00744129" w:rsidRPr="006B2793" w:rsidRDefault="00744129" w:rsidP="00744129">
            <w:pPr>
              <w:pStyle w:val="TAL"/>
              <w:tabs>
                <w:tab w:val="clear" w:pos="284"/>
                <w:tab w:val="clear" w:pos="567"/>
              </w:tabs>
              <w:rPr>
                <w:sz w:val="16"/>
              </w:rPr>
            </w:pPr>
          </w:p>
        </w:tc>
      </w:tr>
      <w:tr w:rsidR="00744129" w:rsidRPr="00200359" w14:paraId="5E590C2C" w14:textId="77777777" w:rsidTr="00744129">
        <w:tc>
          <w:tcPr>
            <w:tcW w:w="675" w:type="dxa"/>
          </w:tcPr>
          <w:p w14:paraId="59DEF35F"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592B752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191070</w:t>
            </w:r>
          </w:p>
        </w:tc>
        <w:tc>
          <w:tcPr>
            <w:tcW w:w="948" w:type="dxa"/>
          </w:tcPr>
          <w:p w14:paraId="733B2E3D"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069D3C5" w14:textId="77777777" w:rsidR="00744129" w:rsidRPr="006B2793" w:rsidRDefault="00744129" w:rsidP="00744129">
            <w:pPr>
              <w:pStyle w:val="TAL"/>
              <w:tabs>
                <w:tab w:val="clear" w:pos="284"/>
                <w:tab w:val="clear" w:pos="567"/>
              </w:tabs>
              <w:rPr>
                <w:sz w:val="16"/>
              </w:rPr>
            </w:pPr>
            <w:r w:rsidRPr="006B2793">
              <w:rPr>
                <w:sz w:val="16"/>
              </w:rPr>
              <w:t>5G_eLCS related CRs to 23.273, 23.502 (Rel-16)</w:t>
            </w:r>
          </w:p>
        </w:tc>
        <w:tc>
          <w:tcPr>
            <w:tcW w:w="1519" w:type="dxa"/>
          </w:tcPr>
          <w:p w14:paraId="36EDFEEA"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6359226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D88FF7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BBD475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76740B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F2A20A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E3318F6" w14:textId="77777777" w:rsidR="00744129" w:rsidRPr="006B2793" w:rsidRDefault="00744129" w:rsidP="00744129">
            <w:pPr>
              <w:pStyle w:val="TAL"/>
              <w:tabs>
                <w:tab w:val="clear" w:pos="284"/>
                <w:tab w:val="clear" w:pos="567"/>
              </w:tabs>
              <w:rPr>
                <w:sz w:val="16"/>
              </w:rPr>
            </w:pPr>
          </w:p>
        </w:tc>
        <w:tc>
          <w:tcPr>
            <w:tcW w:w="2038" w:type="dxa"/>
          </w:tcPr>
          <w:p w14:paraId="59513FB3" w14:textId="77777777" w:rsidR="00744129" w:rsidRPr="006B2793" w:rsidRDefault="00744129" w:rsidP="00744129">
            <w:pPr>
              <w:pStyle w:val="TAL"/>
              <w:tabs>
                <w:tab w:val="clear" w:pos="284"/>
                <w:tab w:val="clear" w:pos="567"/>
              </w:tabs>
              <w:rPr>
                <w:sz w:val="16"/>
              </w:rPr>
            </w:pPr>
          </w:p>
        </w:tc>
        <w:tc>
          <w:tcPr>
            <w:tcW w:w="1340" w:type="dxa"/>
          </w:tcPr>
          <w:p w14:paraId="1D05A7E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D07BFC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D562F15" w14:textId="77777777" w:rsidR="00744129" w:rsidRPr="006B2793" w:rsidRDefault="00744129" w:rsidP="00744129">
            <w:pPr>
              <w:pStyle w:val="TAL"/>
              <w:tabs>
                <w:tab w:val="clear" w:pos="284"/>
                <w:tab w:val="clear" w:pos="567"/>
              </w:tabs>
              <w:rPr>
                <w:sz w:val="16"/>
              </w:rPr>
            </w:pPr>
          </w:p>
        </w:tc>
      </w:tr>
      <w:tr w:rsidR="00744129" w:rsidRPr="00200359" w14:paraId="134892B1" w14:textId="77777777" w:rsidTr="00744129">
        <w:tc>
          <w:tcPr>
            <w:tcW w:w="675" w:type="dxa"/>
          </w:tcPr>
          <w:p w14:paraId="1934E222"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1CD3E64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191071</w:t>
            </w:r>
          </w:p>
        </w:tc>
        <w:tc>
          <w:tcPr>
            <w:tcW w:w="948" w:type="dxa"/>
          </w:tcPr>
          <w:p w14:paraId="083606E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BB3FFAC" w14:textId="77777777" w:rsidR="00744129" w:rsidRPr="006B2793" w:rsidRDefault="00744129" w:rsidP="00744129">
            <w:pPr>
              <w:pStyle w:val="TAL"/>
              <w:tabs>
                <w:tab w:val="clear" w:pos="284"/>
                <w:tab w:val="clear" w:pos="567"/>
              </w:tabs>
              <w:rPr>
                <w:sz w:val="16"/>
              </w:rPr>
            </w:pPr>
            <w:r w:rsidRPr="006B2793">
              <w:rPr>
                <w:sz w:val="16"/>
              </w:rPr>
              <w:t>5G_eSBA related CRs to 23.273, 23.502, 23.503 (Rel-16)</w:t>
            </w:r>
          </w:p>
        </w:tc>
        <w:tc>
          <w:tcPr>
            <w:tcW w:w="1519" w:type="dxa"/>
          </w:tcPr>
          <w:p w14:paraId="636439F5"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171048F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6CCFBB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0E13AE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B9C815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E1A918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C4E380B" w14:textId="77777777" w:rsidR="00744129" w:rsidRPr="006B2793" w:rsidRDefault="00744129" w:rsidP="00744129">
            <w:pPr>
              <w:pStyle w:val="TAL"/>
              <w:tabs>
                <w:tab w:val="clear" w:pos="284"/>
                <w:tab w:val="clear" w:pos="567"/>
              </w:tabs>
              <w:rPr>
                <w:sz w:val="16"/>
              </w:rPr>
            </w:pPr>
          </w:p>
        </w:tc>
        <w:tc>
          <w:tcPr>
            <w:tcW w:w="2038" w:type="dxa"/>
          </w:tcPr>
          <w:p w14:paraId="3FC8E0D4" w14:textId="77777777" w:rsidR="00744129" w:rsidRPr="006B2793" w:rsidRDefault="00744129" w:rsidP="00744129">
            <w:pPr>
              <w:pStyle w:val="TAL"/>
              <w:tabs>
                <w:tab w:val="clear" w:pos="284"/>
                <w:tab w:val="clear" w:pos="567"/>
              </w:tabs>
              <w:rPr>
                <w:sz w:val="16"/>
              </w:rPr>
            </w:pPr>
          </w:p>
        </w:tc>
        <w:tc>
          <w:tcPr>
            <w:tcW w:w="1340" w:type="dxa"/>
          </w:tcPr>
          <w:p w14:paraId="1865EEE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98AA4C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6E03B1C" w14:textId="77777777" w:rsidR="00744129" w:rsidRPr="006B2793" w:rsidRDefault="00744129" w:rsidP="00744129">
            <w:pPr>
              <w:pStyle w:val="TAL"/>
              <w:tabs>
                <w:tab w:val="clear" w:pos="284"/>
                <w:tab w:val="clear" w:pos="567"/>
              </w:tabs>
              <w:rPr>
                <w:sz w:val="16"/>
              </w:rPr>
            </w:pPr>
          </w:p>
        </w:tc>
      </w:tr>
      <w:tr w:rsidR="00744129" w:rsidRPr="00200359" w14:paraId="07A5FDC2" w14:textId="77777777" w:rsidTr="00744129">
        <w:tc>
          <w:tcPr>
            <w:tcW w:w="675" w:type="dxa"/>
          </w:tcPr>
          <w:p w14:paraId="62304AF8"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71B8EE8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191072</w:t>
            </w:r>
          </w:p>
        </w:tc>
        <w:tc>
          <w:tcPr>
            <w:tcW w:w="948" w:type="dxa"/>
          </w:tcPr>
          <w:p w14:paraId="5EA4649F"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3B51A07" w14:textId="77777777" w:rsidR="00744129" w:rsidRPr="006B2793" w:rsidRDefault="00744129" w:rsidP="00744129">
            <w:pPr>
              <w:pStyle w:val="TAL"/>
              <w:tabs>
                <w:tab w:val="clear" w:pos="284"/>
                <w:tab w:val="clear" w:pos="567"/>
              </w:tabs>
              <w:rPr>
                <w:sz w:val="16"/>
              </w:rPr>
            </w:pPr>
            <w:r w:rsidRPr="006B2793">
              <w:rPr>
                <w:sz w:val="16"/>
              </w:rPr>
              <w:t>5G_SRVCC related CRs to 23.216, 23.502, 23.503 (Rel-16)</w:t>
            </w:r>
          </w:p>
        </w:tc>
        <w:tc>
          <w:tcPr>
            <w:tcW w:w="1519" w:type="dxa"/>
          </w:tcPr>
          <w:p w14:paraId="35B45875"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62B2592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12B5B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BD1D5B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C00BC2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33EE28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E8473DC" w14:textId="77777777" w:rsidR="00744129" w:rsidRPr="006B2793" w:rsidRDefault="00744129" w:rsidP="00744129">
            <w:pPr>
              <w:pStyle w:val="TAL"/>
              <w:tabs>
                <w:tab w:val="clear" w:pos="284"/>
                <w:tab w:val="clear" w:pos="567"/>
              </w:tabs>
              <w:rPr>
                <w:sz w:val="16"/>
              </w:rPr>
            </w:pPr>
          </w:p>
        </w:tc>
        <w:tc>
          <w:tcPr>
            <w:tcW w:w="2038" w:type="dxa"/>
          </w:tcPr>
          <w:p w14:paraId="1A5DA893" w14:textId="77777777" w:rsidR="00744129" w:rsidRPr="006B2793" w:rsidRDefault="00744129" w:rsidP="00744129">
            <w:pPr>
              <w:pStyle w:val="TAL"/>
              <w:tabs>
                <w:tab w:val="clear" w:pos="284"/>
                <w:tab w:val="clear" w:pos="567"/>
              </w:tabs>
              <w:rPr>
                <w:sz w:val="16"/>
              </w:rPr>
            </w:pPr>
          </w:p>
        </w:tc>
        <w:tc>
          <w:tcPr>
            <w:tcW w:w="1340" w:type="dxa"/>
          </w:tcPr>
          <w:p w14:paraId="1618C73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F9FBBE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DF8AA31" w14:textId="77777777" w:rsidR="00744129" w:rsidRPr="006B2793" w:rsidRDefault="00744129" w:rsidP="00744129">
            <w:pPr>
              <w:pStyle w:val="TAL"/>
              <w:tabs>
                <w:tab w:val="clear" w:pos="284"/>
                <w:tab w:val="clear" w:pos="567"/>
              </w:tabs>
              <w:rPr>
                <w:sz w:val="16"/>
              </w:rPr>
            </w:pPr>
          </w:p>
        </w:tc>
      </w:tr>
      <w:tr w:rsidR="00744129" w:rsidRPr="00200359" w14:paraId="70CBE5B8" w14:textId="77777777" w:rsidTr="00744129">
        <w:tc>
          <w:tcPr>
            <w:tcW w:w="675" w:type="dxa"/>
          </w:tcPr>
          <w:p w14:paraId="0604BACB"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7E7EC3E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191073</w:t>
            </w:r>
          </w:p>
        </w:tc>
        <w:tc>
          <w:tcPr>
            <w:tcW w:w="948" w:type="dxa"/>
          </w:tcPr>
          <w:p w14:paraId="602D692D"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928C67A" w14:textId="77777777" w:rsidR="00744129" w:rsidRPr="006B2793" w:rsidRDefault="00744129" w:rsidP="00744129">
            <w:pPr>
              <w:pStyle w:val="TAL"/>
              <w:tabs>
                <w:tab w:val="clear" w:pos="284"/>
                <w:tab w:val="clear" w:pos="567"/>
              </w:tabs>
              <w:rPr>
                <w:sz w:val="16"/>
              </w:rPr>
            </w:pPr>
            <w:r w:rsidRPr="006B2793">
              <w:rPr>
                <w:sz w:val="16"/>
              </w:rPr>
              <w:t>5G_URLLC related CRs to 23.501, 23.502, 23.503 (Rel-16)</w:t>
            </w:r>
          </w:p>
        </w:tc>
        <w:tc>
          <w:tcPr>
            <w:tcW w:w="1519" w:type="dxa"/>
          </w:tcPr>
          <w:p w14:paraId="3C531C13"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5B68D20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F4D46A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29D64A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B2AC2D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281951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04144D0" w14:textId="77777777" w:rsidR="00744129" w:rsidRPr="006B2793" w:rsidRDefault="00744129" w:rsidP="00744129">
            <w:pPr>
              <w:pStyle w:val="TAL"/>
              <w:tabs>
                <w:tab w:val="clear" w:pos="284"/>
                <w:tab w:val="clear" w:pos="567"/>
              </w:tabs>
              <w:rPr>
                <w:sz w:val="16"/>
              </w:rPr>
            </w:pPr>
          </w:p>
        </w:tc>
        <w:tc>
          <w:tcPr>
            <w:tcW w:w="2038" w:type="dxa"/>
          </w:tcPr>
          <w:p w14:paraId="32F98E8B" w14:textId="77777777" w:rsidR="00744129" w:rsidRPr="006B2793" w:rsidRDefault="00744129" w:rsidP="00744129">
            <w:pPr>
              <w:pStyle w:val="TAL"/>
              <w:tabs>
                <w:tab w:val="clear" w:pos="284"/>
                <w:tab w:val="clear" w:pos="567"/>
              </w:tabs>
              <w:rPr>
                <w:sz w:val="16"/>
              </w:rPr>
            </w:pPr>
          </w:p>
        </w:tc>
        <w:tc>
          <w:tcPr>
            <w:tcW w:w="1340" w:type="dxa"/>
          </w:tcPr>
          <w:p w14:paraId="2ADE401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B4C904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3481EA1" w14:textId="77777777" w:rsidR="00744129" w:rsidRPr="006B2793" w:rsidRDefault="00744129" w:rsidP="00744129">
            <w:pPr>
              <w:pStyle w:val="TAL"/>
              <w:tabs>
                <w:tab w:val="clear" w:pos="284"/>
                <w:tab w:val="clear" w:pos="567"/>
              </w:tabs>
              <w:rPr>
                <w:sz w:val="16"/>
              </w:rPr>
            </w:pPr>
          </w:p>
        </w:tc>
      </w:tr>
      <w:tr w:rsidR="00744129" w:rsidRPr="00200359" w14:paraId="608BE89D" w14:textId="77777777" w:rsidTr="00744129">
        <w:tc>
          <w:tcPr>
            <w:tcW w:w="675" w:type="dxa"/>
          </w:tcPr>
          <w:p w14:paraId="5938BEE0"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70FF7B1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191076</w:t>
            </w:r>
          </w:p>
        </w:tc>
        <w:tc>
          <w:tcPr>
            <w:tcW w:w="948" w:type="dxa"/>
          </w:tcPr>
          <w:p w14:paraId="14228B9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C51A5C7" w14:textId="77777777" w:rsidR="00744129" w:rsidRPr="006B2793" w:rsidRDefault="00744129" w:rsidP="00744129">
            <w:pPr>
              <w:pStyle w:val="TAL"/>
              <w:tabs>
                <w:tab w:val="clear" w:pos="284"/>
                <w:tab w:val="clear" w:pos="567"/>
              </w:tabs>
              <w:rPr>
                <w:sz w:val="16"/>
              </w:rPr>
            </w:pPr>
            <w:r w:rsidRPr="006B2793">
              <w:rPr>
                <w:sz w:val="16"/>
              </w:rPr>
              <w:t>5WWC related CRs to 23.316, 23.502 (Rel-16)</w:t>
            </w:r>
          </w:p>
        </w:tc>
        <w:tc>
          <w:tcPr>
            <w:tcW w:w="1519" w:type="dxa"/>
          </w:tcPr>
          <w:p w14:paraId="3351842F"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5948BE1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6B148F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A4989B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2361F9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1665DA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F230D22" w14:textId="77777777" w:rsidR="00744129" w:rsidRPr="006B2793" w:rsidRDefault="00744129" w:rsidP="00744129">
            <w:pPr>
              <w:pStyle w:val="TAL"/>
              <w:tabs>
                <w:tab w:val="clear" w:pos="284"/>
                <w:tab w:val="clear" w:pos="567"/>
              </w:tabs>
              <w:rPr>
                <w:sz w:val="16"/>
              </w:rPr>
            </w:pPr>
          </w:p>
        </w:tc>
        <w:tc>
          <w:tcPr>
            <w:tcW w:w="2038" w:type="dxa"/>
          </w:tcPr>
          <w:p w14:paraId="1EBB9FCE" w14:textId="77777777" w:rsidR="00744129" w:rsidRPr="006B2793" w:rsidRDefault="00744129" w:rsidP="00744129">
            <w:pPr>
              <w:pStyle w:val="TAL"/>
              <w:tabs>
                <w:tab w:val="clear" w:pos="284"/>
                <w:tab w:val="clear" w:pos="567"/>
              </w:tabs>
              <w:rPr>
                <w:sz w:val="16"/>
              </w:rPr>
            </w:pPr>
          </w:p>
        </w:tc>
        <w:tc>
          <w:tcPr>
            <w:tcW w:w="1340" w:type="dxa"/>
          </w:tcPr>
          <w:p w14:paraId="1EEE5C2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95143F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DA93CBC" w14:textId="77777777" w:rsidR="00744129" w:rsidRPr="006B2793" w:rsidRDefault="00744129" w:rsidP="00744129">
            <w:pPr>
              <w:pStyle w:val="TAL"/>
              <w:tabs>
                <w:tab w:val="clear" w:pos="284"/>
                <w:tab w:val="clear" w:pos="567"/>
              </w:tabs>
              <w:rPr>
                <w:sz w:val="16"/>
              </w:rPr>
            </w:pPr>
          </w:p>
        </w:tc>
      </w:tr>
      <w:tr w:rsidR="00744129" w:rsidRPr="00200359" w14:paraId="16F1C3F8" w14:textId="77777777" w:rsidTr="00744129">
        <w:tc>
          <w:tcPr>
            <w:tcW w:w="675" w:type="dxa"/>
          </w:tcPr>
          <w:p w14:paraId="7267B3A9"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0F64586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191077</w:t>
            </w:r>
          </w:p>
        </w:tc>
        <w:tc>
          <w:tcPr>
            <w:tcW w:w="948" w:type="dxa"/>
          </w:tcPr>
          <w:p w14:paraId="17A11528"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9B564EB" w14:textId="77777777" w:rsidR="00744129" w:rsidRPr="006B2793" w:rsidRDefault="00744129" w:rsidP="00744129">
            <w:pPr>
              <w:pStyle w:val="TAL"/>
              <w:tabs>
                <w:tab w:val="clear" w:pos="284"/>
                <w:tab w:val="clear" w:pos="567"/>
              </w:tabs>
              <w:rPr>
                <w:sz w:val="16"/>
              </w:rPr>
            </w:pPr>
            <w:r w:rsidRPr="006B2793">
              <w:rPr>
                <w:sz w:val="16"/>
              </w:rPr>
              <w:t>ATSSS related CRs to 23.501, 23.502, 23.503 (Rel-16)</w:t>
            </w:r>
          </w:p>
        </w:tc>
        <w:tc>
          <w:tcPr>
            <w:tcW w:w="1519" w:type="dxa"/>
          </w:tcPr>
          <w:p w14:paraId="5EED467D"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4FB60F5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6764B1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32BF28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803BC7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263285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1100B31" w14:textId="77777777" w:rsidR="00744129" w:rsidRPr="006B2793" w:rsidRDefault="00744129" w:rsidP="00744129">
            <w:pPr>
              <w:pStyle w:val="TAL"/>
              <w:tabs>
                <w:tab w:val="clear" w:pos="284"/>
                <w:tab w:val="clear" w:pos="567"/>
              </w:tabs>
              <w:rPr>
                <w:sz w:val="16"/>
              </w:rPr>
            </w:pPr>
          </w:p>
        </w:tc>
        <w:tc>
          <w:tcPr>
            <w:tcW w:w="2038" w:type="dxa"/>
          </w:tcPr>
          <w:p w14:paraId="6F8A325C" w14:textId="77777777" w:rsidR="00744129" w:rsidRPr="006B2793" w:rsidRDefault="00744129" w:rsidP="00744129">
            <w:pPr>
              <w:pStyle w:val="TAL"/>
              <w:tabs>
                <w:tab w:val="clear" w:pos="284"/>
                <w:tab w:val="clear" w:pos="567"/>
              </w:tabs>
              <w:rPr>
                <w:sz w:val="16"/>
              </w:rPr>
            </w:pPr>
          </w:p>
        </w:tc>
        <w:tc>
          <w:tcPr>
            <w:tcW w:w="1340" w:type="dxa"/>
          </w:tcPr>
          <w:p w14:paraId="23BAF24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5ED553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CEA6357" w14:textId="77777777" w:rsidR="00744129" w:rsidRPr="006B2793" w:rsidRDefault="00744129" w:rsidP="00744129">
            <w:pPr>
              <w:pStyle w:val="TAL"/>
              <w:tabs>
                <w:tab w:val="clear" w:pos="284"/>
                <w:tab w:val="clear" w:pos="567"/>
              </w:tabs>
              <w:rPr>
                <w:sz w:val="16"/>
              </w:rPr>
            </w:pPr>
          </w:p>
        </w:tc>
      </w:tr>
      <w:tr w:rsidR="00744129" w:rsidRPr="00200359" w14:paraId="1A7D72B7" w14:textId="77777777" w:rsidTr="00744129">
        <w:tc>
          <w:tcPr>
            <w:tcW w:w="675" w:type="dxa"/>
          </w:tcPr>
          <w:p w14:paraId="53F7BFE2"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6289232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191078</w:t>
            </w:r>
          </w:p>
        </w:tc>
        <w:tc>
          <w:tcPr>
            <w:tcW w:w="948" w:type="dxa"/>
          </w:tcPr>
          <w:p w14:paraId="421792FF"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D6F2112" w14:textId="77777777" w:rsidR="00744129" w:rsidRPr="006B2793" w:rsidRDefault="00744129" w:rsidP="00744129">
            <w:pPr>
              <w:pStyle w:val="TAL"/>
              <w:tabs>
                <w:tab w:val="clear" w:pos="284"/>
                <w:tab w:val="clear" w:pos="567"/>
              </w:tabs>
              <w:rPr>
                <w:sz w:val="16"/>
              </w:rPr>
            </w:pPr>
            <w:r w:rsidRPr="006B2793">
              <w:rPr>
                <w:sz w:val="16"/>
              </w:rPr>
              <w:t>eIMS5G_SBA related CRs to 23.228, 23.501, 23.502 (Rel-16)</w:t>
            </w:r>
          </w:p>
        </w:tc>
        <w:tc>
          <w:tcPr>
            <w:tcW w:w="1519" w:type="dxa"/>
          </w:tcPr>
          <w:p w14:paraId="4B54809C"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03D6CF0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2D1A1D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F3A0AC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0BC0FB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B3CBC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19C70A6" w14:textId="77777777" w:rsidR="00744129" w:rsidRPr="006B2793" w:rsidRDefault="00744129" w:rsidP="00744129">
            <w:pPr>
              <w:pStyle w:val="TAL"/>
              <w:tabs>
                <w:tab w:val="clear" w:pos="284"/>
                <w:tab w:val="clear" w:pos="567"/>
              </w:tabs>
              <w:rPr>
                <w:sz w:val="16"/>
              </w:rPr>
            </w:pPr>
          </w:p>
        </w:tc>
        <w:tc>
          <w:tcPr>
            <w:tcW w:w="2038" w:type="dxa"/>
          </w:tcPr>
          <w:p w14:paraId="099A595D" w14:textId="77777777" w:rsidR="00744129" w:rsidRPr="006B2793" w:rsidRDefault="00744129" w:rsidP="00744129">
            <w:pPr>
              <w:pStyle w:val="TAL"/>
              <w:tabs>
                <w:tab w:val="clear" w:pos="284"/>
                <w:tab w:val="clear" w:pos="567"/>
              </w:tabs>
              <w:rPr>
                <w:sz w:val="16"/>
              </w:rPr>
            </w:pPr>
          </w:p>
        </w:tc>
        <w:tc>
          <w:tcPr>
            <w:tcW w:w="1340" w:type="dxa"/>
          </w:tcPr>
          <w:p w14:paraId="0162FC1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D6D8D6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ED708E7" w14:textId="77777777" w:rsidR="00744129" w:rsidRPr="006B2793" w:rsidRDefault="00744129" w:rsidP="00744129">
            <w:pPr>
              <w:pStyle w:val="TAL"/>
              <w:tabs>
                <w:tab w:val="clear" w:pos="284"/>
                <w:tab w:val="clear" w:pos="567"/>
              </w:tabs>
              <w:rPr>
                <w:sz w:val="16"/>
              </w:rPr>
            </w:pPr>
          </w:p>
        </w:tc>
      </w:tr>
      <w:tr w:rsidR="00744129" w:rsidRPr="00200359" w14:paraId="0800BD73" w14:textId="77777777" w:rsidTr="00744129">
        <w:tc>
          <w:tcPr>
            <w:tcW w:w="675" w:type="dxa"/>
          </w:tcPr>
          <w:p w14:paraId="59A6A66D"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694B9C8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191080</w:t>
            </w:r>
          </w:p>
        </w:tc>
        <w:tc>
          <w:tcPr>
            <w:tcW w:w="948" w:type="dxa"/>
          </w:tcPr>
          <w:p w14:paraId="14C0EDB1"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86B6270" w14:textId="77777777" w:rsidR="00744129" w:rsidRPr="006B2793" w:rsidRDefault="00744129" w:rsidP="00744129">
            <w:pPr>
              <w:pStyle w:val="TAL"/>
              <w:tabs>
                <w:tab w:val="clear" w:pos="284"/>
                <w:tab w:val="clear" w:pos="567"/>
              </w:tabs>
              <w:rPr>
                <w:sz w:val="16"/>
              </w:rPr>
            </w:pPr>
            <w:r w:rsidRPr="006B2793">
              <w:rPr>
                <w:sz w:val="16"/>
              </w:rPr>
              <w:t>eNA related CRs to 23.501, 23.502, 23.503 (Rel-16)</w:t>
            </w:r>
          </w:p>
        </w:tc>
        <w:tc>
          <w:tcPr>
            <w:tcW w:w="1519" w:type="dxa"/>
          </w:tcPr>
          <w:p w14:paraId="5AAC32EF"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1B2AE94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843CBD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BF0C84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F405AA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2E3ADF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3958DA8" w14:textId="77777777" w:rsidR="00744129" w:rsidRPr="006B2793" w:rsidRDefault="00744129" w:rsidP="00744129">
            <w:pPr>
              <w:pStyle w:val="TAL"/>
              <w:tabs>
                <w:tab w:val="clear" w:pos="284"/>
                <w:tab w:val="clear" w:pos="567"/>
              </w:tabs>
              <w:rPr>
                <w:sz w:val="16"/>
              </w:rPr>
            </w:pPr>
          </w:p>
        </w:tc>
        <w:tc>
          <w:tcPr>
            <w:tcW w:w="2038" w:type="dxa"/>
          </w:tcPr>
          <w:p w14:paraId="4B685753" w14:textId="77777777" w:rsidR="00744129" w:rsidRPr="006B2793" w:rsidRDefault="00744129" w:rsidP="00744129">
            <w:pPr>
              <w:pStyle w:val="TAL"/>
              <w:tabs>
                <w:tab w:val="clear" w:pos="284"/>
                <w:tab w:val="clear" w:pos="567"/>
              </w:tabs>
              <w:rPr>
                <w:sz w:val="16"/>
              </w:rPr>
            </w:pPr>
          </w:p>
        </w:tc>
        <w:tc>
          <w:tcPr>
            <w:tcW w:w="1340" w:type="dxa"/>
          </w:tcPr>
          <w:p w14:paraId="7CEAEE4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BC425E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EEF28E6" w14:textId="77777777" w:rsidR="00744129" w:rsidRPr="006B2793" w:rsidRDefault="00744129" w:rsidP="00744129">
            <w:pPr>
              <w:pStyle w:val="TAL"/>
              <w:tabs>
                <w:tab w:val="clear" w:pos="284"/>
                <w:tab w:val="clear" w:pos="567"/>
              </w:tabs>
              <w:rPr>
                <w:sz w:val="16"/>
              </w:rPr>
            </w:pPr>
          </w:p>
        </w:tc>
      </w:tr>
      <w:tr w:rsidR="00744129" w:rsidRPr="00200359" w14:paraId="2BE6EC1E" w14:textId="77777777" w:rsidTr="00744129">
        <w:tc>
          <w:tcPr>
            <w:tcW w:w="675" w:type="dxa"/>
          </w:tcPr>
          <w:p w14:paraId="1F70999B"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3DC184F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191081</w:t>
            </w:r>
          </w:p>
        </w:tc>
        <w:tc>
          <w:tcPr>
            <w:tcW w:w="948" w:type="dxa"/>
          </w:tcPr>
          <w:p w14:paraId="441686F1"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F43A085" w14:textId="77777777" w:rsidR="00744129" w:rsidRPr="006B2793" w:rsidRDefault="00744129" w:rsidP="00744129">
            <w:pPr>
              <w:pStyle w:val="TAL"/>
              <w:tabs>
                <w:tab w:val="clear" w:pos="284"/>
                <w:tab w:val="clear" w:pos="567"/>
              </w:tabs>
              <w:rPr>
                <w:sz w:val="16"/>
              </w:rPr>
            </w:pPr>
            <w:r w:rsidRPr="006B2793">
              <w:rPr>
                <w:sz w:val="16"/>
              </w:rPr>
              <w:t>eNS related CRs to 23.501, 23.502 (Rel-16)</w:t>
            </w:r>
          </w:p>
        </w:tc>
        <w:tc>
          <w:tcPr>
            <w:tcW w:w="1519" w:type="dxa"/>
          </w:tcPr>
          <w:p w14:paraId="5071E768"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CC7597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C1396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DC2E25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87285A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C7EA50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18E927A" w14:textId="77777777" w:rsidR="00744129" w:rsidRPr="006B2793" w:rsidRDefault="00744129" w:rsidP="00744129">
            <w:pPr>
              <w:pStyle w:val="TAL"/>
              <w:tabs>
                <w:tab w:val="clear" w:pos="284"/>
                <w:tab w:val="clear" w:pos="567"/>
              </w:tabs>
              <w:rPr>
                <w:sz w:val="16"/>
              </w:rPr>
            </w:pPr>
          </w:p>
        </w:tc>
        <w:tc>
          <w:tcPr>
            <w:tcW w:w="2038" w:type="dxa"/>
          </w:tcPr>
          <w:p w14:paraId="1596395A" w14:textId="77777777" w:rsidR="00744129" w:rsidRPr="006B2793" w:rsidRDefault="00744129" w:rsidP="00744129">
            <w:pPr>
              <w:pStyle w:val="TAL"/>
              <w:tabs>
                <w:tab w:val="clear" w:pos="284"/>
                <w:tab w:val="clear" w:pos="567"/>
              </w:tabs>
              <w:rPr>
                <w:sz w:val="16"/>
              </w:rPr>
            </w:pPr>
          </w:p>
        </w:tc>
        <w:tc>
          <w:tcPr>
            <w:tcW w:w="1340" w:type="dxa"/>
          </w:tcPr>
          <w:p w14:paraId="3F22DBC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7574AD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ADE4417" w14:textId="77777777" w:rsidR="00744129" w:rsidRPr="006B2793" w:rsidRDefault="00744129" w:rsidP="00744129">
            <w:pPr>
              <w:pStyle w:val="TAL"/>
              <w:tabs>
                <w:tab w:val="clear" w:pos="284"/>
                <w:tab w:val="clear" w:pos="567"/>
              </w:tabs>
              <w:rPr>
                <w:sz w:val="16"/>
              </w:rPr>
            </w:pPr>
          </w:p>
        </w:tc>
      </w:tr>
      <w:tr w:rsidR="00744129" w:rsidRPr="00200359" w14:paraId="60D752E9" w14:textId="77777777" w:rsidTr="00744129">
        <w:tc>
          <w:tcPr>
            <w:tcW w:w="675" w:type="dxa"/>
          </w:tcPr>
          <w:p w14:paraId="54FCF27F"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06EFC37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191082</w:t>
            </w:r>
          </w:p>
        </w:tc>
        <w:tc>
          <w:tcPr>
            <w:tcW w:w="948" w:type="dxa"/>
          </w:tcPr>
          <w:p w14:paraId="3729563C"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7DE1EA1" w14:textId="77777777" w:rsidR="00744129" w:rsidRPr="006B2793" w:rsidRDefault="00744129" w:rsidP="00744129">
            <w:pPr>
              <w:pStyle w:val="TAL"/>
              <w:tabs>
                <w:tab w:val="clear" w:pos="284"/>
                <w:tab w:val="clear" w:pos="567"/>
              </w:tabs>
              <w:rPr>
                <w:sz w:val="16"/>
              </w:rPr>
            </w:pPr>
            <w:r w:rsidRPr="006B2793">
              <w:rPr>
                <w:sz w:val="16"/>
              </w:rPr>
              <w:t>ETSUN related CRs to 23.501, 23.502 (Rel-16)</w:t>
            </w:r>
          </w:p>
        </w:tc>
        <w:tc>
          <w:tcPr>
            <w:tcW w:w="1519" w:type="dxa"/>
          </w:tcPr>
          <w:p w14:paraId="2F49D05E"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3DCB83B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389981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09D820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5930DA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580A7B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3AE4F8C" w14:textId="77777777" w:rsidR="00744129" w:rsidRPr="006B2793" w:rsidRDefault="00744129" w:rsidP="00744129">
            <w:pPr>
              <w:pStyle w:val="TAL"/>
              <w:tabs>
                <w:tab w:val="clear" w:pos="284"/>
                <w:tab w:val="clear" w:pos="567"/>
              </w:tabs>
              <w:rPr>
                <w:sz w:val="16"/>
              </w:rPr>
            </w:pPr>
          </w:p>
        </w:tc>
        <w:tc>
          <w:tcPr>
            <w:tcW w:w="2038" w:type="dxa"/>
          </w:tcPr>
          <w:p w14:paraId="312E9FAD" w14:textId="77777777" w:rsidR="00744129" w:rsidRPr="006B2793" w:rsidRDefault="00744129" w:rsidP="00744129">
            <w:pPr>
              <w:pStyle w:val="TAL"/>
              <w:tabs>
                <w:tab w:val="clear" w:pos="284"/>
                <w:tab w:val="clear" w:pos="567"/>
              </w:tabs>
              <w:rPr>
                <w:sz w:val="16"/>
              </w:rPr>
            </w:pPr>
          </w:p>
        </w:tc>
        <w:tc>
          <w:tcPr>
            <w:tcW w:w="1340" w:type="dxa"/>
          </w:tcPr>
          <w:p w14:paraId="64B0865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31D9C6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206FAFC" w14:textId="77777777" w:rsidR="00744129" w:rsidRPr="006B2793" w:rsidRDefault="00744129" w:rsidP="00744129">
            <w:pPr>
              <w:pStyle w:val="TAL"/>
              <w:tabs>
                <w:tab w:val="clear" w:pos="284"/>
                <w:tab w:val="clear" w:pos="567"/>
              </w:tabs>
              <w:rPr>
                <w:sz w:val="16"/>
              </w:rPr>
            </w:pPr>
          </w:p>
        </w:tc>
      </w:tr>
      <w:tr w:rsidR="00744129" w:rsidRPr="00200359" w14:paraId="79DDCE95" w14:textId="77777777" w:rsidTr="00744129">
        <w:tc>
          <w:tcPr>
            <w:tcW w:w="675" w:type="dxa"/>
          </w:tcPr>
          <w:p w14:paraId="3F94ABC9"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458F012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191083</w:t>
            </w:r>
          </w:p>
        </w:tc>
        <w:tc>
          <w:tcPr>
            <w:tcW w:w="948" w:type="dxa"/>
          </w:tcPr>
          <w:p w14:paraId="1A2C2BC8"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B985FBD" w14:textId="77777777" w:rsidR="00744129" w:rsidRPr="006B2793" w:rsidRDefault="00744129" w:rsidP="00744129">
            <w:pPr>
              <w:pStyle w:val="TAL"/>
              <w:tabs>
                <w:tab w:val="clear" w:pos="284"/>
                <w:tab w:val="clear" w:pos="567"/>
              </w:tabs>
              <w:rPr>
                <w:sz w:val="16"/>
              </w:rPr>
            </w:pPr>
            <w:r w:rsidRPr="006B2793">
              <w:rPr>
                <w:sz w:val="16"/>
              </w:rPr>
              <w:t>eV2XARC related CRs to 23.285, 23.287, 23.288 (Rel-16)</w:t>
            </w:r>
          </w:p>
        </w:tc>
        <w:tc>
          <w:tcPr>
            <w:tcW w:w="1519" w:type="dxa"/>
          </w:tcPr>
          <w:p w14:paraId="0F9DA576"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2DE1648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D96B0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1EBADE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97C5AC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2B2690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174970D" w14:textId="77777777" w:rsidR="00744129" w:rsidRPr="006B2793" w:rsidRDefault="00744129" w:rsidP="00744129">
            <w:pPr>
              <w:pStyle w:val="TAL"/>
              <w:tabs>
                <w:tab w:val="clear" w:pos="284"/>
                <w:tab w:val="clear" w:pos="567"/>
              </w:tabs>
              <w:rPr>
                <w:sz w:val="16"/>
              </w:rPr>
            </w:pPr>
          </w:p>
        </w:tc>
        <w:tc>
          <w:tcPr>
            <w:tcW w:w="2038" w:type="dxa"/>
          </w:tcPr>
          <w:p w14:paraId="40D38F36" w14:textId="77777777" w:rsidR="00744129" w:rsidRPr="006B2793" w:rsidRDefault="00744129" w:rsidP="00744129">
            <w:pPr>
              <w:pStyle w:val="TAL"/>
              <w:tabs>
                <w:tab w:val="clear" w:pos="284"/>
                <w:tab w:val="clear" w:pos="567"/>
              </w:tabs>
              <w:rPr>
                <w:sz w:val="16"/>
              </w:rPr>
            </w:pPr>
          </w:p>
        </w:tc>
        <w:tc>
          <w:tcPr>
            <w:tcW w:w="1340" w:type="dxa"/>
          </w:tcPr>
          <w:p w14:paraId="0F29F20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73676C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F772BF2" w14:textId="77777777" w:rsidR="00744129" w:rsidRPr="006B2793" w:rsidRDefault="00744129" w:rsidP="00744129">
            <w:pPr>
              <w:pStyle w:val="TAL"/>
              <w:tabs>
                <w:tab w:val="clear" w:pos="284"/>
                <w:tab w:val="clear" w:pos="567"/>
              </w:tabs>
              <w:rPr>
                <w:sz w:val="16"/>
              </w:rPr>
            </w:pPr>
          </w:p>
        </w:tc>
      </w:tr>
      <w:tr w:rsidR="00744129" w:rsidRPr="00200359" w14:paraId="18A3D0BB" w14:textId="77777777" w:rsidTr="00744129">
        <w:tc>
          <w:tcPr>
            <w:tcW w:w="675" w:type="dxa"/>
          </w:tcPr>
          <w:p w14:paraId="4D4B2B01"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57BDAF6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191084</w:t>
            </w:r>
          </w:p>
        </w:tc>
        <w:tc>
          <w:tcPr>
            <w:tcW w:w="948" w:type="dxa"/>
          </w:tcPr>
          <w:p w14:paraId="22FE43A1"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F754917" w14:textId="77777777" w:rsidR="00744129" w:rsidRPr="006B2793" w:rsidRDefault="00744129" w:rsidP="00744129">
            <w:pPr>
              <w:pStyle w:val="TAL"/>
              <w:tabs>
                <w:tab w:val="clear" w:pos="284"/>
                <w:tab w:val="clear" w:pos="567"/>
              </w:tabs>
              <w:rPr>
                <w:sz w:val="16"/>
              </w:rPr>
            </w:pPr>
            <w:r w:rsidRPr="006B2793">
              <w:rPr>
                <w:sz w:val="16"/>
              </w:rPr>
              <w:t>eV2XARC related CRs to 23.501, 23.502, 23.503 (Rel-16)</w:t>
            </w:r>
          </w:p>
        </w:tc>
        <w:tc>
          <w:tcPr>
            <w:tcW w:w="1519" w:type="dxa"/>
          </w:tcPr>
          <w:p w14:paraId="2181A36A"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0566EBD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872FBE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E37F5B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3D9301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E15A87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FEC77C2" w14:textId="77777777" w:rsidR="00744129" w:rsidRPr="006B2793" w:rsidRDefault="00744129" w:rsidP="00744129">
            <w:pPr>
              <w:pStyle w:val="TAL"/>
              <w:tabs>
                <w:tab w:val="clear" w:pos="284"/>
                <w:tab w:val="clear" w:pos="567"/>
              </w:tabs>
              <w:rPr>
                <w:sz w:val="16"/>
              </w:rPr>
            </w:pPr>
          </w:p>
        </w:tc>
        <w:tc>
          <w:tcPr>
            <w:tcW w:w="2038" w:type="dxa"/>
          </w:tcPr>
          <w:p w14:paraId="1DBB0C7E" w14:textId="77777777" w:rsidR="00744129" w:rsidRPr="006B2793" w:rsidRDefault="00744129" w:rsidP="00744129">
            <w:pPr>
              <w:pStyle w:val="TAL"/>
              <w:tabs>
                <w:tab w:val="clear" w:pos="284"/>
                <w:tab w:val="clear" w:pos="567"/>
              </w:tabs>
              <w:rPr>
                <w:sz w:val="16"/>
              </w:rPr>
            </w:pPr>
          </w:p>
        </w:tc>
        <w:tc>
          <w:tcPr>
            <w:tcW w:w="1340" w:type="dxa"/>
          </w:tcPr>
          <w:p w14:paraId="2BDB0E6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DC4239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8971F98" w14:textId="77777777" w:rsidR="00744129" w:rsidRPr="006B2793" w:rsidRDefault="00744129" w:rsidP="00744129">
            <w:pPr>
              <w:pStyle w:val="TAL"/>
              <w:tabs>
                <w:tab w:val="clear" w:pos="284"/>
                <w:tab w:val="clear" w:pos="567"/>
              </w:tabs>
              <w:rPr>
                <w:sz w:val="16"/>
              </w:rPr>
            </w:pPr>
          </w:p>
        </w:tc>
      </w:tr>
      <w:tr w:rsidR="00744129" w:rsidRPr="00200359" w14:paraId="57A42D23" w14:textId="77777777" w:rsidTr="00744129">
        <w:tc>
          <w:tcPr>
            <w:tcW w:w="675" w:type="dxa"/>
          </w:tcPr>
          <w:p w14:paraId="5F8B467C"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7D1BF7D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191085</w:t>
            </w:r>
          </w:p>
        </w:tc>
        <w:tc>
          <w:tcPr>
            <w:tcW w:w="948" w:type="dxa"/>
          </w:tcPr>
          <w:p w14:paraId="35009395"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22A7AE4" w14:textId="77777777" w:rsidR="00744129" w:rsidRPr="006B2793" w:rsidRDefault="00744129" w:rsidP="00744129">
            <w:pPr>
              <w:pStyle w:val="TAL"/>
              <w:tabs>
                <w:tab w:val="clear" w:pos="284"/>
                <w:tab w:val="clear" w:pos="567"/>
              </w:tabs>
              <w:rPr>
                <w:sz w:val="16"/>
              </w:rPr>
            </w:pPr>
            <w:r w:rsidRPr="006B2793">
              <w:rPr>
                <w:sz w:val="16"/>
              </w:rPr>
              <w:t>UDICoM related CR to 23.502 (Rel-16)</w:t>
            </w:r>
          </w:p>
        </w:tc>
        <w:tc>
          <w:tcPr>
            <w:tcW w:w="1519" w:type="dxa"/>
          </w:tcPr>
          <w:p w14:paraId="62B96CC5"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7E8EA9C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2149D9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BEFC4B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8596B4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976613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D7D02BB" w14:textId="77777777" w:rsidR="00744129" w:rsidRPr="006B2793" w:rsidRDefault="00744129" w:rsidP="00744129">
            <w:pPr>
              <w:pStyle w:val="TAL"/>
              <w:tabs>
                <w:tab w:val="clear" w:pos="284"/>
                <w:tab w:val="clear" w:pos="567"/>
              </w:tabs>
              <w:rPr>
                <w:sz w:val="16"/>
              </w:rPr>
            </w:pPr>
          </w:p>
        </w:tc>
        <w:tc>
          <w:tcPr>
            <w:tcW w:w="2038" w:type="dxa"/>
          </w:tcPr>
          <w:p w14:paraId="5FDE81CB" w14:textId="77777777" w:rsidR="00744129" w:rsidRPr="006B2793" w:rsidRDefault="00744129" w:rsidP="00744129">
            <w:pPr>
              <w:pStyle w:val="TAL"/>
              <w:tabs>
                <w:tab w:val="clear" w:pos="284"/>
                <w:tab w:val="clear" w:pos="567"/>
              </w:tabs>
              <w:rPr>
                <w:sz w:val="16"/>
              </w:rPr>
            </w:pPr>
          </w:p>
        </w:tc>
        <w:tc>
          <w:tcPr>
            <w:tcW w:w="1340" w:type="dxa"/>
          </w:tcPr>
          <w:p w14:paraId="76263BF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3D81A5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476ABA9" w14:textId="77777777" w:rsidR="00744129" w:rsidRPr="006B2793" w:rsidRDefault="00744129" w:rsidP="00744129">
            <w:pPr>
              <w:pStyle w:val="TAL"/>
              <w:tabs>
                <w:tab w:val="clear" w:pos="284"/>
                <w:tab w:val="clear" w:pos="567"/>
              </w:tabs>
              <w:rPr>
                <w:sz w:val="16"/>
              </w:rPr>
            </w:pPr>
          </w:p>
        </w:tc>
      </w:tr>
      <w:tr w:rsidR="00744129" w:rsidRPr="00200359" w14:paraId="7521A324" w14:textId="77777777" w:rsidTr="00744129">
        <w:tc>
          <w:tcPr>
            <w:tcW w:w="675" w:type="dxa"/>
          </w:tcPr>
          <w:p w14:paraId="50648123"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3ABB0B5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191086</w:t>
            </w:r>
          </w:p>
        </w:tc>
        <w:tc>
          <w:tcPr>
            <w:tcW w:w="948" w:type="dxa"/>
          </w:tcPr>
          <w:p w14:paraId="34AF94A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EE58D8C" w14:textId="77777777" w:rsidR="00744129" w:rsidRPr="006B2793" w:rsidRDefault="00744129" w:rsidP="00744129">
            <w:pPr>
              <w:pStyle w:val="TAL"/>
              <w:tabs>
                <w:tab w:val="clear" w:pos="284"/>
                <w:tab w:val="clear" w:pos="567"/>
              </w:tabs>
              <w:rPr>
                <w:sz w:val="16"/>
              </w:rPr>
            </w:pPr>
            <w:r w:rsidRPr="006B2793">
              <w:rPr>
                <w:sz w:val="16"/>
              </w:rPr>
              <w:t>IABARC related CRs to 23.401, 23.501, 23.502 (Rel-16)</w:t>
            </w:r>
          </w:p>
        </w:tc>
        <w:tc>
          <w:tcPr>
            <w:tcW w:w="1519" w:type="dxa"/>
          </w:tcPr>
          <w:p w14:paraId="57742261"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1D57BA0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9879F3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2F4D00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4DEB4A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EC639F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5AAD939" w14:textId="77777777" w:rsidR="00744129" w:rsidRPr="006B2793" w:rsidRDefault="00744129" w:rsidP="00744129">
            <w:pPr>
              <w:pStyle w:val="TAL"/>
              <w:tabs>
                <w:tab w:val="clear" w:pos="284"/>
                <w:tab w:val="clear" w:pos="567"/>
              </w:tabs>
              <w:rPr>
                <w:sz w:val="16"/>
              </w:rPr>
            </w:pPr>
          </w:p>
        </w:tc>
        <w:tc>
          <w:tcPr>
            <w:tcW w:w="2038" w:type="dxa"/>
          </w:tcPr>
          <w:p w14:paraId="365C62C2" w14:textId="77777777" w:rsidR="00744129" w:rsidRPr="006B2793" w:rsidRDefault="00744129" w:rsidP="00744129">
            <w:pPr>
              <w:pStyle w:val="TAL"/>
              <w:tabs>
                <w:tab w:val="clear" w:pos="284"/>
                <w:tab w:val="clear" w:pos="567"/>
              </w:tabs>
              <w:rPr>
                <w:sz w:val="16"/>
              </w:rPr>
            </w:pPr>
          </w:p>
        </w:tc>
        <w:tc>
          <w:tcPr>
            <w:tcW w:w="1340" w:type="dxa"/>
          </w:tcPr>
          <w:p w14:paraId="11457A7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178778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58E74BE" w14:textId="77777777" w:rsidR="00744129" w:rsidRPr="006B2793" w:rsidRDefault="00744129" w:rsidP="00744129">
            <w:pPr>
              <w:pStyle w:val="TAL"/>
              <w:tabs>
                <w:tab w:val="clear" w:pos="284"/>
                <w:tab w:val="clear" w:pos="567"/>
              </w:tabs>
              <w:rPr>
                <w:sz w:val="16"/>
              </w:rPr>
            </w:pPr>
          </w:p>
        </w:tc>
      </w:tr>
      <w:tr w:rsidR="00744129" w:rsidRPr="00200359" w14:paraId="0CFD383F" w14:textId="77777777" w:rsidTr="00744129">
        <w:tc>
          <w:tcPr>
            <w:tcW w:w="675" w:type="dxa"/>
          </w:tcPr>
          <w:p w14:paraId="267CA1AD"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16533E9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191087</w:t>
            </w:r>
          </w:p>
        </w:tc>
        <w:tc>
          <w:tcPr>
            <w:tcW w:w="948" w:type="dxa"/>
          </w:tcPr>
          <w:p w14:paraId="12951168"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BC9817E" w14:textId="77777777" w:rsidR="00744129" w:rsidRPr="006B2793" w:rsidRDefault="00744129" w:rsidP="00744129">
            <w:pPr>
              <w:pStyle w:val="TAL"/>
              <w:tabs>
                <w:tab w:val="clear" w:pos="284"/>
                <w:tab w:val="clear" w:pos="567"/>
              </w:tabs>
              <w:rPr>
                <w:sz w:val="16"/>
              </w:rPr>
            </w:pPr>
            <w:r w:rsidRPr="006B2793">
              <w:rPr>
                <w:sz w:val="16"/>
              </w:rPr>
              <w:t>PARLOS related CRs to 23.228, 23.401 (Rel-16)</w:t>
            </w:r>
          </w:p>
        </w:tc>
        <w:tc>
          <w:tcPr>
            <w:tcW w:w="1519" w:type="dxa"/>
          </w:tcPr>
          <w:p w14:paraId="7C79C03F"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65D12C4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49D196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9E379C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6C485F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C541C1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1C568A7" w14:textId="77777777" w:rsidR="00744129" w:rsidRPr="006B2793" w:rsidRDefault="00744129" w:rsidP="00744129">
            <w:pPr>
              <w:pStyle w:val="TAL"/>
              <w:tabs>
                <w:tab w:val="clear" w:pos="284"/>
                <w:tab w:val="clear" w:pos="567"/>
              </w:tabs>
              <w:rPr>
                <w:sz w:val="16"/>
              </w:rPr>
            </w:pPr>
          </w:p>
        </w:tc>
        <w:tc>
          <w:tcPr>
            <w:tcW w:w="2038" w:type="dxa"/>
          </w:tcPr>
          <w:p w14:paraId="6D4CBC83" w14:textId="77777777" w:rsidR="00744129" w:rsidRPr="006B2793" w:rsidRDefault="00744129" w:rsidP="00744129">
            <w:pPr>
              <w:pStyle w:val="TAL"/>
              <w:tabs>
                <w:tab w:val="clear" w:pos="284"/>
                <w:tab w:val="clear" w:pos="567"/>
              </w:tabs>
              <w:rPr>
                <w:sz w:val="16"/>
              </w:rPr>
            </w:pPr>
          </w:p>
        </w:tc>
        <w:tc>
          <w:tcPr>
            <w:tcW w:w="1340" w:type="dxa"/>
          </w:tcPr>
          <w:p w14:paraId="33E8D25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5DB45D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8129C26" w14:textId="77777777" w:rsidR="00744129" w:rsidRPr="006B2793" w:rsidRDefault="00744129" w:rsidP="00744129">
            <w:pPr>
              <w:pStyle w:val="TAL"/>
              <w:tabs>
                <w:tab w:val="clear" w:pos="284"/>
                <w:tab w:val="clear" w:pos="567"/>
              </w:tabs>
              <w:rPr>
                <w:sz w:val="16"/>
              </w:rPr>
            </w:pPr>
          </w:p>
        </w:tc>
      </w:tr>
      <w:tr w:rsidR="00744129" w:rsidRPr="00200359" w14:paraId="329702FD" w14:textId="77777777" w:rsidTr="00744129">
        <w:tc>
          <w:tcPr>
            <w:tcW w:w="675" w:type="dxa"/>
          </w:tcPr>
          <w:p w14:paraId="69638594" w14:textId="77777777" w:rsidR="00744129" w:rsidRPr="006B2793" w:rsidRDefault="00744129" w:rsidP="00744129">
            <w:pPr>
              <w:pStyle w:val="TAL"/>
              <w:tabs>
                <w:tab w:val="clear" w:pos="284"/>
                <w:tab w:val="clear" w:pos="567"/>
              </w:tabs>
              <w:rPr>
                <w:sz w:val="16"/>
              </w:rPr>
            </w:pPr>
            <w:r w:rsidRPr="006B2793">
              <w:rPr>
                <w:sz w:val="16"/>
              </w:rPr>
              <w:lastRenderedPageBreak/>
              <w:t>16.2</w:t>
            </w:r>
          </w:p>
        </w:tc>
        <w:tc>
          <w:tcPr>
            <w:tcW w:w="1134" w:type="dxa"/>
          </w:tcPr>
          <w:p w14:paraId="2A085D8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191088</w:t>
            </w:r>
          </w:p>
        </w:tc>
        <w:tc>
          <w:tcPr>
            <w:tcW w:w="948" w:type="dxa"/>
          </w:tcPr>
          <w:p w14:paraId="1DF9BB7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098DA5C" w14:textId="77777777" w:rsidR="00744129" w:rsidRPr="006B2793" w:rsidRDefault="00744129" w:rsidP="00744129">
            <w:pPr>
              <w:pStyle w:val="TAL"/>
              <w:tabs>
                <w:tab w:val="clear" w:pos="284"/>
                <w:tab w:val="clear" w:pos="567"/>
              </w:tabs>
              <w:rPr>
                <w:sz w:val="16"/>
              </w:rPr>
            </w:pPr>
            <w:r w:rsidRPr="006B2793">
              <w:rPr>
                <w:sz w:val="16"/>
              </w:rPr>
              <w:t>RACS related CRs to 23.401, 23.501, 23.502 (Rel-16)</w:t>
            </w:r>
          </w:p>
        </w:tc>
        <w:tc>
          <w:tcPr>
            <w:tcW w:w="1519" w:type="dxa"/>
          </w:tcPr>
          <w:p w14:paraId="52FDBC02"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6B22889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DF105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682299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A81DC0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2E3849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D6157BD" w14:textId="77777777" w:rsidR="00744129" w:rsidRPr="006B2793" w:rsidRDefault="00744129" w:rsidP="00744129">
            <w:pPr>
              <w:pStyle w:val="TAL"/>
              <w:tabs>
                <w:tab w:val="clear" w:pos="284"/>
                <w:tab w:val="clear" w:pos="567"/>
              </w:tabs>
              <w:rPr>
                <w:sz w:val="16"/>
              </w:rPr>
            </w:pPr>
          </w:p>
        </w:tc>
        <w:tc>
          <w:tcPr>
            <w:tcW w:w="2038" w:type="dxa"/>
          </w:tcPr>
          <w:p w14:paraId="0A6FB5D2" w14:textId="77777777" w:rsidR="00744129" w:rsidRPr="006B2793" w:rsidRDefault="00744129" w:rsidP="00744129">
            <w:pPr>
              <w:pStyle w:val="TAL"/>
              <w:tabs>
                <w:tab w:val="clear" w:pos="284"/>
                <w:tab w:val="clear" w:pos="567"/>
              </w:tabs>
              <w:rPr>
                <w:sz w:val="16"/>
              </w:rPr>
            </w:pPr>
          </w:p>
        </w:tc>
        <w:tc>
          <w:tcPr>
            <w:tcW w:w="1340" w:type="dxa"/>
          </w:tcPr>
          <w:p w14:paraId="7A9EE9B1" w14:textId="77777777" w:rsidR="00744129" w:rsidRPr="006B2793" w:rsidRDefault="00744129" w:rsidP="00744129">
            <w:pPr>
              <w:pStyle w:val="TAL"/>
              <w:tabs>
                <w:tab w:val="clear" w:pos="284"/>
                <w:tab w:val="clear" w:pos="567"/>
              </w:tabs>
              <w:rPr>
                <w:sz w:val="16"/>
              </w:rPr>
            </w:pPr>
            <w:r w:rsidRPr="006B2793">
              <w:rPr>
                <w:sz w:val="16"/>
              </w:rPr>
              <w:t>23.401 CR3527R2 was revised in SP-191331. All CRs except 23.401 CR3527R2 in this CR pack were approved (Status: Partially approved).</w:t>
            </w:r>
          </w:p>
        </w:tc>
        <w:tc>
          <w:tcPr>
            <w:tcW w:w="986" w:type="dxa"/>
          </w:tcPr>
          <w:p w14:paraId="3D78122E" w14:textId="77777777"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14:paraId="425E3153" w14:textId="77777777" w:rsidR="00744129" w:rsidRPr="006B2793" w:rsidRDefault="00744129" w:rsidP="00744129">
            <w:pPr>
              <w:pStyle w:val="TAL"/>
              <w:tabs>
                <w:tab w:val="clear" w:pos="284"/>
                <w:tab w:val="clear" w:pos="567"/>
              </w:tabs>
              <w:rPr>
                <w:sz w:val="16"/>
              </w:rPr>
            </w:pPr>
          </w:p>
        </w:tc>
      </w:tr>
      <w:tr w:rsidR="00744129" w:rsidRPr="00200359" w14:paraId="5133B758" w14:textId="77777777" w:rsidTr="00744129">
        <w:tc>
          <w:tcPr>
            <w:tcW w:w="675" w:type="dxa"/>
          </w:tcPr>
          <w:p w14:paraId="665A6279"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3480AF7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191089</w:t>
            </w:r>
          </w:p>
        </w:tc>
        <w:tc>
          <w:tcPr>
            <w:tcW w:w="948" w:type="dxa"/>
          </w:tcPr>
          <w:p w14:paraId="47D9786C"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CEDA68A" w14:textId="77777777" w:rsidR="00744129" w:rsidRPr="006B2793" w:rsidRDefault="00744129" w:rsidP="00744129">
            <w:pPr>
              <w:pStyle w:val="TAL"/>
              <w:tabs>
                <w:tab w:val="clear" w:pos="284"/>
                <w:tab w:val="clear" w:pos="567"/>
              </w:tabs>
              <w:rPr>
                <w:sz w:val="16"/>
              </w:rPr>
            </w:pPr>
            <w:r w:rsidRPr="006B2793">
              <w:rPr>
                <w:sz w:val="16"/>
              </w:rPr>
              <w:t>TEI16 related CRs to 23.167, 23.203, 23.204, 23.401, 23.503, 23.682 (Rel-16)</w:t>
            </w:r>
          </w:p>
        </w:tc>
        <w:tc>
          <w:tcPr>
            <w:tcW w:w="1519" w:type="dxa"/>
          </w:tcPr>
          <w:p w14:paraId="441AFE22"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5A943DE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416F7A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027480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E036BF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51D5B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281E1B8" w14:textId="77777777" w:rsidR="00744129" w:rsidRPr="006B2793" w:rsidRDefault="00744129" w:rsidP="00744129">
            <w:pPr>
              <w:pStyle w:val="TAL"/>
              <w:tabs>
                <w:tab w:val="clear" w:pos="284"/>
                <w:tab w:val="clear" w:pos="567"/>
              </w:tabs>
              <w:rPr>
                <w:sz w:val="16"/>
              </w:rPr>
            </w:pPr>
          </w:p>
        </w:tc>
        <w:tc>
          <w:tcPr>
            <w:tcW w:w="2038" w:type="dxa"/>
          </w:tcPr>
          <w:p w14:paraId="3BBD27CF" w14:textId="77777777" w:rsidR="00744129" w:rsidRPr="006B2793" w:rsidRDefault="00744129" w:rsidP="00744129">
            <w:pPr>
              <w:pStyle w:val="TAL"/>
              <w:tabs>
                <w:tab w:val="clear" w:pos="284"/>
                <w:tab w:val="clear" w:pos="567"/>
              </w:tabs>
              <w:rPr>
                <w:sz w:val="16"/>
              </w:rPr>
            </w:pPr>
          </w:p>
        </w:tc>
        <w:tc>
          <w:tcPr>
            <w:tcW w:w="1340" w:type="dxa"/>
          </w:tcPr>
          <w:p w14:paraId="62AD137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4D1230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638EEF4" w14:textId="77777777" w:rsidR="00744129" w:rsidRPr="006B2793" w:rsidRDefault="00744129" w:rsidP="00744129">
            <w:pPr>
              <w:pStyle w:val="TAL"/>
              <w:tabs>
                <w:tab w:val="clear" w:pos="284"/>
                <w:tab w:val="clear" w:pos="567"/>
              </w:tabs>
              <w:rPr>
                <w:sz w:val="16"/>
              </w:rPr>
            </w:pPr>
          </w:p>
        </w:tc>
      </w:tr>
      <w:tr w:rsidR="00744129" w:rsidRPr="00200359" w14:paraId="06FF6F82" w14:textId="77777777" w:rsidTr="00744129">
        <w:tc>
          <w:tcPr>
            <w:tcW w:w="675" w:type="dxa"/>
          </w:tcPr>
          <w:p w14:paraId="480D875B"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4A0E867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191092</w:t>
            </w:r>
          </w:p>
        </w:tc>
        <w:tc>
          <w:tcPr>
            <w:tcW w:w="948" w:type="dxa"/>
          </w:tcPr>
          <w:p w14:paraId="2A49B6AF"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8F23289" w14:textId="77777777" w:rsidR="00744129" w:rsidRPr="006B2793" w:rsidRDefault="00744129" w:rsidP="00744129">
            <w:pPr>
              <w:pStyle w:val="TAL"/>
              <w:tabs>
                <w:tab w:val="clear" w:pos="284"/>
                <w:tab w:val="clear" w:pos="567"/>
              </w:tabs>
              <w:rPr>
                <w:sz w:val="16"/>
              </w:rPr>
            </w:pPr>
            <w:r w:rsidRPr="006B2793">
              <w:rPr>
                <w:sz w:val="16"/>
              </w:rPr>
              <w:t>Vertical_LAN related CRs to 23.501, 23.502, 23.503 (Rel-16)</w:t>
            </w:r>
          </w:p>
        </w:tc>
        <w:tc>
          <w:tcPr>
            <w:tcW w:w="1519" w:type="dxa"/>
          </w:tcPr>
          <w:p w14:paraId="2E899F3E"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70AECF7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D59B5B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59CEAD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FEA57A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3287B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98EACEA" w14:textId="77777777" w:rsidR="00744129" w:rsidRPr="006B2793" w:rsidRDefault="00744129" w:rsidP="00744129">
            <w:pPr>
              <w:pStyle w:val="TAL"/>
              <w:tabs>
                <w:tab w:val="clear" w:pos="284"/>
                <w:tab w:val="clear" w:pos="567"/>
              </w:tabs>
              <w:rPr>
                <w:sz w:val="16"/>
              </w:rPr>
            </w:pPr>
          </w:p>
        </w:tc>
        <w:tc>
          <w:tcPr>
            <w:tcW w:w="2038" w:type="dxa"/>
          </w:tcPr>
          <w:p w14:paraId="318C50AB" w14:textId="77777777" w:rsidR="00744129" w:rsidRPr="006B2793" w:rsidRDefault="00744129" w:rsidP="00744129">
            <w:pPr>
              <w:pStyle w:val="TAL"/>
              <w:tabs>
                <w:tab w:val="clear" w:pos="284"/>
                <w:tab w:val="clear" w:pos="567"/>
              </w:tabs>
              <w:rPr>
                <w:sz w:val="16"/>
              </w:rPr>
            </w:pPr>
          </w:p>
        </w:tc>
        <w:tc>
          <w:tcPr>
            <w:tcW w:w="1340" w:type="dxa"/>
          </w:tcPr>
          <w:p w14:paraId="6EFF8AC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C7C129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EE309E6" w14:textId="77777777" w:rsidR="00744129" w:rsidRPr="006B2793" w:rsidRDefault="00744129" w:rsidP="00744129">
            <w:pPr>
              <w:pStyle w:val="TAL"/>
              <w:tabs>
                <w:tab w:val="clear" w:pos="284"/>
                <w:tab w:val="clear" w:pos="567"/>
              </w:tabs>
              <w:rPr>
                <w:sz w:val="16"/>
              </w:rPr>
            </w:pPr>
          </w:p>
        </w:tc>
      </w:tr>
      <w:tr w:rsidR="00744129" w:rsidRPr="00200359" w14:paraId="08ED5CFC" w14:textId="77777777" w:rsidTr="00744129">
        <w:tc>
          <w:tcPr>
            <w:tcW w:w="675" w:type="dxa"/>
          </w:tcPr>
          <w:p w14:paraId="1065957D"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242485E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191093</w:t>
            </w:r>
          </w:p>
        </w:tc>
        <w:tc>
          <w:tcPr>
            <w:tcW w:w="948" w:type="dxa"/>
          </w:tcPr>
          <w:p w14:paraId="28327A5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38C19A6" w14:textId="77777777" w:rsidR="00744129" w:rsidRPr="006B2793" w:rsidRDefault="00744129" w:rsidP="00744129">
            <w:pPr>
              <w:pStyle w:val="TAL"/>
              <w:tabs>
                <w:tab w:val="clear" w:pos="284"/>
                <w:tab w:val="clear" w:pos="567"/>
              </w:tabs>
              <w:rPr>
                <w:sz w:val="16"/>
              </w:rPr>
            </w:pPr>
            <w:r w:rsidRPr="006B2793">
              <w:rPr>
                <w:sz w:val="16"/>
              </w:rPr>
              <w:t>xBDT related CRs to 23.502, 23.503 (Rel-16)</w:t>
            </w:r>
          </w:p>
        </w:tc>
        <w:tc>
          <w:tcPr>
            <w:tcW w:w="1519" w:type="dxa"/>
          </w:tcPr>
          <w:p w14:paraId="20C0B811" w14:textId="77777777" w:rsidR="00744129" w:rsidRPr="006B2793" w:rsidRDefault="00744129" w:rsidP="00744129">
            <w:pPr>
              <w:pStyle w:val="TAL"/>
              <w:tabs>
                <w:tab w:val="clear" w:pos="284"/>
                <w:tab w:val="clear" w:pos="567"/>
              </w:tabs>
              <w:rPr>
                <w:sz w:val="16"/>
              </w:rPr>
            </w:pPr>
            <w:r w:rsidRPr="006B2793">
              <w:rPr>
                <w:sz w:val="16"/>
              </w:rPr>
              <w:t>SA WG2</w:t>
            </w:r>
          </w:p>
        </w:tc>
        <w:tc>
          <w:tcPr>
            <w:tcW w:w="1212" w:type="dxa"/>
          </w:tcPr>
          <w:p w14:paraId="1C6237F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F091B9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B74B0E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6B2314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D18671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C37234A" w14:textId="77777777" w:rsidR="00744129" w:rsidRPr="006B2793" w:rsidRDefault="00744129" w:rsidP="00744129">
            <w:pPr>
              <w:pStyle w:val="TAL"/>
              <w:tabs>
                <w:tab w:val="clear" w:pos="284"/>
                <w:tab w:val="clear" w:pos="567"/>
              </w:tabs>
              <w:rPr>
                <w:sz w:val="16"/>
              </w:rPr>
            </w:pPr>
          </w:p>
        </w:tc>
        <w:tc>
          <w:tcPr>
            <w:tcW w:w="2038" w:type="dxa"/>
          </w:tcPr>
          <w:p w14:paraId="3A518A20" w14:textId="77777777" w:rsidR="00744129" w:rsidRPr="006B2793" w:rsidRDefault="00744129" w:rsidP="00744129">
            <w:pPr>
              <w:pStyle w:val="TAL"/>
              <w:tabs>
                <w:tab w:val="clear" w:pos="284"/>
                <w:tab w:val="clear" w:pos="567"/>
              </w:tabs>
              <w:rPr>
                <w:sz w:val="16"/>
              </w:rPr>
            </w:pPr>
          </w:p>
        </w:tc>
        <w:tc>
          <w:tcPr>
            <w:tcW w:w="1340" w:type="dxa"/>
          </w:tcPr>
          <w:p w14:paraId="652CC8F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2266F5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7894A20" w14:textId="77777777" w:rsidR="00744129" w:rsidRPr="006B2793" w:rsidRDefault="00744129" w:rsidP="00744129">
            <w:pPr>
              <w:pStyle w:val="TAL"/>
              <w:tabs>
                <w:tab w:val="clear" w:pos="284"/>
                <w:tab w:val="clear" w:pos="567"/>
              </w:tabs>
              <w:rPr>
                <w:sz w:val="16"/>
              </w:rPr>
            </w:pPr>
          </w:p>
        </w:tc>
      </w:tr>
      <w:tr w:rsidR="00744129" w:rsidRPr="00200359" w14:paraId="18D5FDDA" w14:textId="77777777" w:rsidTr="00744129">
        <w:tc>
          <w:tcPr>
            <w:tcW w:w="675" w:type="dxa"/>
          </w:tcPr>
          <w:p w14:paraId="1514F23C"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5F9DB49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191331</w:t>
            </w:r>
          </w:p>
        </w:tc>
        <w:tc>
          <w:tcPr>
            <w:tcW w:w="948" w:type="dxa"/>
          </w:tcPr>
          <w:p w14:paraId="40263264"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1467F3E2" w14:textId="77777777" w:rsidR="00744129" w:rsidRPr="006B2793" w:rsidRDefault="00744129" w:rsidP="00744129">
            <w:pPr>
              <w:pStyle w:val="TAL"/>
              <w:tabs>
                <w:tab w:val="clear" w:pos="284"/>
                <w:tab w:val="clear" w:pos="567"/>
              </w:tabs>
              <w:rPr>
                <w:sz w:val="16"/>
              </w:rPr>
            </w:pPr>
            <w:r w:rsidRPr="006B2793">
              <w:rPr>
                <w:sz w:val="16"/>
              </w:rPr>
              <w:t>23.401 CR3527R3 (Rel-16, 'F'): UE Radio Capability ID allocation in EPS</w:t>
            </w:r>
          </w:p>
        </w:tc>
        <w:tc>
          <w:tcPr>
            <w:tcW w:w="1519" w:type="dxa"/>
          </w:tcPr>
          <w:p w14:paraId="7303D880" w14:textId="77777777"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14:paraId="75959790" w14:textId="77777777" w:rsidR="00744129" w:rsidRPr="006B2793" w:rsidRDefault="00744129" w:rsidP="00744129">
            <w:pPr>
              <w:pStyle w:val="TAL"/>
              <w:tabs>
                <w:tab w:val="clear" w:pos="284"/>
                <w:tab w:val="clear" w:pos="567"/>
              </w:tabs>
              <w:rPr>
                <w:sz w:val="16"/>
              </w:rPr>
            </w:pPr>
            <w:r w:rsidRPr="006B2793">
              <w:rPr>
                <w:sz w:val="16"/>
              </w:rPr>
              <w:t>23.401</w:t>
            </w:r>
          </w:p>
        </w:tc>
        <w:tc>
          <w:tcPr>
            <w:tcW w:w="661" w:type="dxa"/>
          </w:tcPr>
          <w:p w14:paraId="06E47344" w14:textId="77777777" w:rsidR="00744129" w:rsidRPr="006B2793" w:rsidRDefault="00744129" w:rsidP="00744129">
            <w:pPr>
              <w:pStyle w:val="TAL"/>
              <w:tabs>
                <w:tab w:val="clear" w:pos="284"/>
                <w:tab w:val="clear" w:pos="567"/>
              </w:tabs>
              <w:rPr>
                <w:sz w:val="16"/>
              </w:rPr>
            </w:pPr>
            <w:r w:rsidRPr="006B2793">
              <w:rPr>
                <w:sz w:val="16"/>
              </w:rPr>
              <w:t>3527</w:t>
            </w:r>
          </w:p>
        </w:tc>
        <w:tc>
          <w:tcPr>
            <w:tcW w:w="688" w:type="dxa"/>
          </w:tcPr>
          <w:p w14:paraId="0526A63D" w14:textId="77777777" w:rsidR="00744129" w:rsidRPr="006B2793" w:rsidRDefault="00744129" w:rsidP="00744129">
            <w:pPr>
              <w:pStyle w:val="TAL"/>
              <w:tabs>
                <w:tab w:val="clear" w:pos="284"/>
                <w:tab w:val="clear" w:pos="567"/>
              </w:tabs>
              <w:rPr>
                <w:sz w:val="16"/>
              </w:rPr>
            </w:pPr>
            <w:r w:rsidRPr="006B2793">
              <w:rPr>
                <w:sz w:val="16"/>
              </w:rPr>
              <w:t>3</w:t>
            </w:r>
          </w:p>
        </w:tc>
        <w:tc>
          <w:tcPr>
            <w:tcW w:w="474" w:type="dxa"/>
          </w:tcPr>
          <w:p w14:paraId="36C41DEB" w14:textId="77777777" w:rsidR="00744129" w:rsidRPr="006B2793" w:rsidRDefault="00744129" w:rsidP="00744129">
            <w:pPr>
              <w:pStyle w:val="TAL"/>
              <w:tabs>
                <w:tab w:val="clear" w:pos="284"/>
                <w:tab w:val="clear" w:pos="567"/>
              </w:tabs>
              <w:rPr>
                <w:sz w:val="16"/>
              </w:rPr>
            </w:pPr>
            <w:r w:rsidRPr="006B2793">
              <w:rPr>
                <w:sz w:val="16"/>
              </w:rPr>
              <w:t>F</w:t>
            </w:r>
          </w:p>
        </w:tc>
        <w:tc>
          <w:tcPr>
            <w:tcW w:w="661" w:type="dxa"/>
          </w:tcPr>
          <w:p w14:paraId="1CBC9D36" w14:textId="77777777" w:rsidR="00744129" w:rsidRPr="006B2793" w:rsidRDefault="00744129" w:rsidP="00744129">
            <w:pPr>
              <w:pStyle w:val="TAL"/>
              <w:tabs>
                <w:tab w:val="clear" w:pos="284"/>
                <w:tab w:val="clear" w:pos="567"/>
              </w:tabs>
              <w:rPr>
                <w:sz w:val="16"/>
              </w:rPr>
            </w:pPr>
            <w:r w:rsidRPr="006B2793">
              <w:rPr>
                <w:sz w:val="16"/>
              </w:rPr>
              <w:t>16.4.0</w:t>
            </w:r>
          </w:p>
        </w:tc>
        <w:tc>
          <w:tcPr>
            <w:tcW w:w="511" w:type="dxa"/>
          </w:tcPr>
          <w:p w14:paraId="0AE7D61F"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B0E0AE5" w14:textId="77777777" w:rsidR="00744129" w:rsidRPr="006B2793" w:rsidRDefault="00744129" w:rsidP="00744129">
            <w:pPr>
              <w:pStyle w:val="TAL"/>
              <w:tabs>
                <w:tab w:val="clear" w:pos="284"/>
                <w:tab w:val="clear" w:pos="567"/>
              </w:tabs>
              <w:rPr>
                <w:sz w:val="16"/>
              </w:rPr>
            </w:pPr>
            <w:r w:rsidRPr="006B2793">
              <w:rPr>
                <w:sz w:val="16"/>
              </w:rPr>
              <w:t>RACS</w:t>
            </w:r>
          </w:p>
        </w:tc>
        <w:tc>
          <w:tcPr>
            <w:tcW w:w="1340" w:type="dxa"/>
          </w:tcPr>
          <w:p w14:paraId="64C4F6C3" w14:textId="77777777" w:rsidR="00744129" w:rsidRPr="006B2793" w:rsidRDefault="00744129" w:rsidP="00744129">
            <w:pPr>
              <w:pStyle w:val="TAL"/>
              <w:tabs>
                <w:tab w:val="clear" w:pos="284"/>
                <w:tab w:val="clear" w:pos="567"/>
              </w:tabs>
              <w:rPr>
                <w:sz w:val="16"/>
              </w:rPr>
            </w:pPr>
            <w:r w:rsidRPr="006B2793">
              <w:rPr>
                <w:sz w:val="16"/>
              </w:rPr>
              <w:t>Revision of S2-1911806 from CR pack SP-191088. This CR was approved.</w:t>
            </w:r>
          </w:p>
        </w:tc>
        <w:tc>
          <w:tcPr>
            <w:tcW w:w="986" w:type="dxa"/>
          </w:tcPr>
          <w:p w14:paraId="733B958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FE4D541" w14:textId="77777777" w:rsidR="00744129" w:rsidRPr="006B2793" w:rsidRDefault="00744129" w:rsidP="00744129">
            <w:pPr>
              <w:pStyle w:val="TAL"/>
              <w:tabs>
                <w:tab w:val="clear" w:pos="284"/>
                <w:tab w:val="clear" w:pos="567"/>
              </w:tabs>
              <w:rPr>
                <w:sz w:val="16"/>
              </w:rPr>
            </w:pPr>
          </w:p>
        </w:tc>
      </w:tr>
      <w:tr w:rsidR="00744129" w:rsidRPr="00200359" w14:paraId="25D13E81" w14:textId="77777777" w:rsidTr="00744129">
        <w:tc>
          <w:tcPr>
            <w:tcW w:w="675" w:type="dxa"/>
          </w:tcPr>
          <w:p w14:paraId="64784280" w14:textId="77777777" w:rsidR="00744129" w:rsidRPr="006B2793" w:rsidRDefault="00744129" w:rsidP="00744129">
            <w:pPr>
              <w:pStyle w:val="TAL"/>
              <w:tabs>
                <w:tab w:val="clear" w:pos="284"/>
                <w:tab w:val="clear" w:pos="567"/>
              </w:tabs>
              <w:rPr>
                <w:sz w:val="16"/>
              </w:rPr>
            </w:pPr>
            <w:r w:rsidRPr="006B2793">
              <w:rPr>
                <w:sz w:val="16"/>
              </w:rPr>
              <w:t>16.2</w:t>
            </w:r>
          </w:p>
        </w:tc>
        <w:tc>
          <w:tcPr>
            <w:tcW w:w="1134" w:type="dxa"/>
          </w:tcPr>
          <w:p w14:paraId="749C0C1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191332</w:t>
            </w:r>
          </w:p>
        </w:tc>
        <w:tc>
          <w:tcPr>
            <w:tcW w:w="948" w:type="dxa"/>
          </w:tcPr>
          <w:p w14:paraId="21884478" w14:textId="77777777" w:rsidR="00744129" w:rsidRPr="006B2793" w:rsidRDefault="00744129" w:rsidP="00744129">
            <w:pPr>
              <w:pStyle w:val="TAL"/>
              <w:tabs>
                <w:tab w:val="clear" w:pos="284"/>
                <w:tab w:val="clear" w:pos="567"/>
              </w:tabs>
              <w:rPr>
                <w:sz w:val="16"/>
              </w:rPr>
            </w:pPr>
            <w:r w:rsidRPr="006B2793">
              <w:rPr>
                <w:sz w:val="16"/>
              </w:rPr>
              <w:t>CR</w:t>
            </w:r>
          </w:p>
        </w:tc>
        <w:tc>
          <w:tcPr>
            <w:tcW w:w="2188" w:type="dxa"/>
          </w:tcPr>
          <w:p w14:paraId="03B763F9" w14:textId="77777777" w:rsidR="00744129" w:rsidRPr="006B2793" w:rsidRDefault="00744129" w:rsidP="00744129">
            <w:pPr>
              <w:pStyle w:val="TAL"/>
              <w:tabs>
                <w:tab w:val="clear" w:pos="284"/>
                <w:tab w:val="clear" w:pos="567"/>
              </w:tabs>
              <w:rPr>
                <w:sz w:val="16"/>
              </w:rPr>
            </w:pPr>
            <w:r w:rsidRPr="006B2793">
              <w:rPr>
                <w:sz w:val="16"/>
              </w:rPr>
              <w:t>33.401 CR0687R2 (Rel-16, 'B'): Security aspects of RLOS</w:t>
            </w:r>
          </w:p>
        </w:tc>
        <w:tc>
          <w:tcPr>
            <w:tcW w:w="1519" w:type="dxa"/>
          </w:tcPr>
          <w:p w14:paraId="2D82F9A9" w14:textId="77777777" w:rsidR="00744129" w:rsidRPr="006B2793" w:rsidRDefault="00744129" w:rsidP="00744129">
            <w:pPr>
              <w:pStyle w:val="TAL"/>
              <w:tabs>
                <w:tab w:val="clear" w:pos="284"/>
                <w:tab w:val="clear" w:pos="567"/>
              </w:tabs>
              <w:rPr>
                <w:sz w:val="16"/>
              </w:rPr>
            </w:pPr>
            <w:r w:rsidRPr="006B2793">
              <w:rPr>
                <w:sz w:val="16"/>
              </w:rPr>
              <w:t>SA WG3 Chairman</w:t>
            </w:r>
          </w:p>
        </w:tc>
        <w:tc>
          <w:tcPr>
            <w:tcW w:w="1212" w:type="dxa"/>
          </w:tcPr>
          <w:p w14:paraId="14B096B3" w14:textId="77777777" w:rsidR="00744129" w:rsidRPr="006B2793" w:rsidRDefault="00744129" w:rsidP="00744129">
            <w:pPr>
              <w:pStyle w:val="TAL"/>
              <w:tabs>
                <w:tab w:val="clear" w:pos="284"/>
                <w:tab w:val="clear" w:pos="567"/>
              </w:tabs>
              <w:rPr>
                <w:sz w:val="16"/>
              </w:rPr>
            </w:pPr>
            <w:r w:rsidRPr="006B2793">
              <w:rPr>
                <w:sz w:val="16"/>
              </w:rPr>
              <w:t>33.401</w:t>
            </w:r>
          </w:p>
        </w:tc>
        <w:tc>
          <w:tcPr>
            <w:tcW w:w="661" w:type="dxa"/>
          </w:tcPr>
          <w:p w14:paraId="5591FD62" w14:textId="77777777" w:rsidR="00744129" w:rsidRPr="006B2793" w:rsidRDefault="00744129" w:rsidP="00744129">
            <w:pPr>
              <w:pStyle w:val="TAL"/>
              <w:tabs>
                <w:tab w:val="clear" w:pos="284"/>
                <w:tab w:val="clear" w:pos="567"/>
              </w:tabs>
              <w:rPr>
                <w:sz w:val="16"/>
              </w:rPr>
            </w:pPr>
            <w:r w:rsidRPr="006B2793">
              <w:rPr>
                <w:sz w:val="16"/>
              </w:rPr>
              <w:t>0687</w:t>
            </w:r>
          </w:p>
        </w:tc>
        <w:tc>
          <w:tcPr>
            <w:tcW w:w="688" w:type="dxa"/>
          </w:tcPr>
          <w:p w14:paraId="5CB286D2" w14:textId="77777777" w:rsidR="00744129" w:rsidRPr="006B2793" w:rsidRDefault="00744129" w:rsidP="00744129">
            <w:pPr>
              <w:pStyle w:val="TAL"/>
              <w:tabs>
                <w:tab w:val="clear" w:pos="284"/>
                <w:tab w:val="clear" w:pos="567"/>
              </w:tabs>
              <w:rPr>
                <w:sz w:val="16"/>
              </w:rPr>
            </w:pPr>
            <w:r w:rsidRPr="006B2793">
              <w:rPr>
                <w:sz w:val="16"/>
              </w:rPr>
              <w:t>2</w:t>
            </w:r>
          </w:p>
        </w:tc>
        <w:tc>
          <w:tcPr>
            <w:tcW w:w="474" w:type="dxa"/>
          </w:tcPr>
          <w:p w14:paraId="47EB078C" w14:textId="77777777" w:rsidR="00744129" w:rsidRPr="006B2793" w:rsidRDefault="00744129" w:rsidP="00744129">
            <w:pPr>
              <w:pStyle w:val="TAL"/>
              <w:tabs>
                <w:tab w:val="clear" w:pos="284"/>
                <w:tab w:val="clear" w:pos="567"/>
              </w:tabs>
              <w:rPr>
                <w:sz w:val="16"/>
              </w:rPr>
            </w:pPr>
            <w:r w:rsidRPr="006B2793">
              <w:rPr>
                <w:sz w:val="16"/>
              </w:rPr>
              <w:t>B</w:t>
            </w:r>
          </w:p>
        </w:tc>
        <w:tc>
          <w:tcPr>
            <w:tcW w:w="661" w:type="dxa"/>
          </w:tcPr>
          <w:p w14:paraId="1E8D56DC" w14:textId="77777777" w:rsidR="00744129" w:rsidRPr="006B2793" w:rsidRDefault="00744129" w:rsidP="00744129">
            <w:pPr>
              <w:pStyle w:val="TAL"/>
              <w:tabs>
                <w:tab w:val="clear" w:pos="284"/>
                <w:tab w:val="clear" w:pos="567"/>
              </w:tabs>
              <w:rPr>
                <w:sz w:val="16"/>
              </w:rPr>
            </w:pPr>
            <w:r w:rsidRPr="006B2793">
              <w:rPr>
                <w:sz w:val="16"/>
              </w:rPr>
              <w:t>16.4.0</w:t>
            </w:r>
          </w:p>
        </w:tc>
        <w:tc>
          <w:tcPr>
            <w:tcW w:w="511" w:type="dxa"/>
          </w:tcPr>
          <w:p w14:paraId="2F49F6F6"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43940852" w14:textId="77777777" w:rsidR="00744129" w:rsidRPr="006B2793" w:rsidRDefault="00744129" w:rsidP="00744129">
            <w:pPr>
              <w:pStyle w:val="TAL"/>
              <w:tabs>
                <w:tab w:val="clear" w:pos="284"/>
                <w:tab w:val="clear" w:pos="567"/>
              </w:tabs>
              <w:rPr>
                <w:sz w:val="16"/>
              </w:rPr>
            </w:pPr>
            <w:r w:rsidRPr="006B2793">
              <w:rPr>
                <w:sz w:val="16"/>
              </w:rPr>
              <w:t>DUMMY</w:t>
            </w:r>
          </w:p>
        </w:tc>
        <w:tc>
          <w:tcPr>
            <w:tcW w:w="1340" w:type="dxa"/>
          </w:tcPr>
          <w:p w14:paraId="210FFA2C" w14:textId="77777777" w:rsidR="00744129" w:rsidRPr="006B2793" w:rsidRDefault="00744129" w:rsidP="00744129">
            <w:pPr>
              <w:pStyle w:val="TAL"/>
              <w:tabs>
                <w:tab w:val="clear" w:pos="284"/>
                <w:tab w:val="clear" w:pos="567"/>
              </w:tabs>
              <w:rPr>
                <w:sz w:val="16"/>
              </w:rPr>
            </w:pPr>
            <w:r w:rsidRPr="006B2793">
              <w:rPr>
                <w:sz w:val="16"/>
              </w:rPr>
              <w:t>Revision of S3-194633 from CR pack SP-191127. This CR was approved.</w:t>
            </w:r>
          </w:p>
        </w:tc>
        <w:tc>
          <w:tcPr>
            <w:tcW w:w="986" w:type="dxa"/>
          </w:tcPr>
          <w:p w14:paraId="7CFD2F4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80C2AC3" w14:textId="77777777" w:rsidR="00744129" w:rsidRPr="006B2793" w:rsidRDefault="00744129" w:rsidP="00744129">
            <w:pPr>
              <w:pStyle w:val="TAL"/>
              <w:tabs>
                <w:tab w:val="clear" w:pos="284"/>
                <w:tab w:val="clear" w:pos="567"/>
              </w:tabs>
              <w:rPr>
                <w:sz w:val="16"/>
              </w:rPr>
            </w:pPr>
          </w:p>
        </w:tc>
      </w:tr>
      <w:tr w:rsidR="00744129" w:rsidRPr="00200359" w14:paraId="3C5A5C26" w14:textId="77777777" w:rsidTr="00744129">
        <w:tc>
          <w:tcPr>
            <w:tcW w:w="675" w:type="dxa"/>
          </w:tcPr>
          <w:p w14:paraId="67578F29" w14:textId="77777777" w:rsidR="00744129" w:rsidRPr="006B2793" w:rsidRDefault="00744129" w:rsidP="00744129">
            <w:pPr>
              <w:pStyle w:val="TAL"/>
              <w:tabs>
                <w:tab w:val="clear" w:pos="284"/>
                <w:tab w:val="clear" w:pos="567"/>
              </w:tabs>
              <w:rPr>
                <w:sz w:val="16"/>
              </w:rPr>
            </w:pPr>
            <w:r w:rsidRPr="006B2793">
              <w:rPr>
                <w:sz w:val="16"/>
              </w:rPr>
              <w:t>16.3</w:t>
            </w:r>
          </w:p>
        </w:tc>
        <w:tc>
          <w:tcPr>
            <w:tcW w:w="1134" w:type="dxa"/>
          </w:tcPr>
          <w:p w14:paraId="251C0FD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190985</w:t>
            </w:r>
          </w:p>
        </w:tc>
        <w:tc>
          <w:tcPr>
            <w:tcW w:w="948" w:type="dxa"/>
          </w:tcPr>
          <w:p w14:paraId="409916FB"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C136D88" w14:textId="77777777" w:rsidR="00744129" w:rsidRPr="006B2793" w:rsidRDefault="00744129" w:rsidP="00744129">
            <w:pPr>
              <w:pStyle w:val="TAL"/>
              <w:tabs>
                <w:tab w:val="clear" w:pos="284"/>
                <w:tab w:val="clear" w:pos="567"/>
              </w:tabs>
              <w:rPr>
                <w:sz w:val="16"/>
              </w:rPr>
            </w:pPr>
            <w:r w:rsidRPr="006B2793">
              <w:rPr>
                <w:sz w:val="16"/>
              </w:rPr>
              <w:t>Rel-16 CRs on Lawful Interception</w:t>
            </w:r>
          </w:p>
        </w:tc>
        <w:tc>
          <w:tcPr>
            <w:tcW w:w="1519" w:type="dxa"/>
          </w:tcPr>
          <w:p w14:paraId="205DC5C9" w14:textId="77777777" w:rsidR="00744129" w:rsidRPr="006B2793" w:rsidRDefault="00744129" w:rsidP="00744129">
            <w:pPr>
              <w:pStyle w:val="TAL"/>
              <w:tabs>
                <w:tab w:val="clear" w:pos="284"/>
                <w:tab w:val="clear" w:pos="567"/>
              </w:tabs>
              <w:rPr>
                <w:sz w:val="16"/>
              </w:rPr>
            </w:pPr>
            <w:r w:rsidRPr="006B2793">
              <w:rPr>
                <w:sz w:val="16"/>
              </w:rPr>
              <w:t>SA WG3-LI</w:t>
            </w:r>
          </w:p>
        </w:tc>
        <w:tc>
          <w:tcPr>
            <w:tcW w:w="1212" w:type="dxa"/>
          </w:tcPr>
          <w:p w14:paraId="48797F8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81DE07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D3821B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D7190F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8D4264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DCC7E7B"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91CF99F" w14:textId="77777777" w:rsidR="00744129" w:rsidRPr="006B2793" w:rsidRDefault="00744129" w:rsidP="00744129">
            <w:pPr>
              <w:pStyle w:val="TAL"/>
              <w:tabs>
                <w:tab w:val="clear" w:pos="284"/>
                <w:tab w:val="clear" w:pos="567"/>
              </w:tabs>
              <w:rPr>
                <w:sz w:val="16"/>
              </w:rPr>
            </w:pPr>
            <w:r w:rsidRPr="006B2793">
              <w:rPr>
                <w:sz w:val="16"/>
              </w:rPr>
              <w:t>LI16</w:t>
            </w:r>
          </w:p>
        </w:tc>
        <w:tc>
          <w:tcPr>
            <w:tcW w:w="1340" w:type="dxa"/>
          </w:tcPr>
          <w:p w14:paraId="07A1007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69A7A9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F5DCBA6" w14:textId="77777777" w:rsidR="00744129" w:rsidRPr="006B2793" w:rsidRDefault="00744129" w:rsidP="00744129">
            <w:pPr>
              <w:pStyle w:val="TAL"/>
              <w:tabs>
                <w:tab w:val="clear" w:pos="284"/>
                <w:tab w:val="clear" w:pos="567"/>
              </w:tabs>
              <w:rPr>
                <w:sz w:val="16"/>
              </w:rPr>
            </w:pPr>
          </w:p>
        </w:tc>
      </w:tr>
      <w:tr w:rsidR="00744129" w:rsidRPr="00200359" w14:paraId="6E5FA332" w14:textId="77777777" w:rsidTr="00744129">
        <w:tc>
          <w:tcPr>
            <w:tcW w:w="675" w:type="dxa"/>
          </w:tcPr>
          <w:p w14:paraId="718DE429" w14:textId="77777777" w:rsidR="00744129" w:rsidRPr="006B2793" w:rsidRDefault="00744129" w:rsidP="00744129">
            <w:pPr>
              <w:pStyle w:val="TAL"/>
              <w:tabs>
                <w:tab w:val="clear" w:pos="284"/>
                <w:tab w:val="clear" w:pos="567"/>
              </w:tabs>
              <w:rPr>
                <w:sz w:val="16"/>
              </w:rPr>
            </w:pPr>
            <w:r w:rsidRPr="006B2793">
              <w:rPr>
                <w:sz w:val="16"/>
              </w:rPr>
              <w:t>16.3</w:t>
            </w:r>
          </w:p>
        </w:tc>
        <w:tc>
          <w:tcPr>
            <w:tcW w:w="1134" w:type="dxa"/>
          </w:tcPr>
          <w:p w14:paraId="6B76E83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191131</w:t>
            </w:r>
          </w:p>
        </w:tc>
        <w:tc>
          <w:tcPr>
            <w:tcW w:w="948" w:type="dxa"/>
          </w:tcPr>
          <w:p w14:paraId="4BB8430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6EF44EB" w14:textId="77777777" w:rsidR="00744129" w:rsidRPr="006B2793" w:rsidRDefault="00744129" w:rsidP="00744129">
            <w:pPr>
              <w:pStyle w:val="TAL"/>
              <w:tabs>
                <w:tab w:val="clear" w:pos="284"/>
                <w:tab w:val="clear" w:pos="567"/>
              </w:tabs>
              <w:rPr>
                <w:sz w:val="16"/>
              </w:rPr>
            </w:pPr>
            <w:r w:rsidRPr="006B2793">
              <w:rPr>
                <w:sz w:val="16"/>
              </w:rPr>
              <w:t>Rel-16 CRs on Security for enhancements to the Service Based 5G System Architecture</w:t>
            </w:r>
          </w:p>
        </w:tc>
        <w:tc>
          <w:tcPr>
            <w:tcW w:w="1519" w:type="dxa"/>
          </w:tcPr>
          <w:p w14:paraId="5433D71E"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63D07B8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01FDDE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18FF9E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B72BB6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B8B556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B57153F" w14:textId="77777777" w:rsidR="00744129" w:rsidRPr="006B2793" w:rsidRDefault="00744129" w:rsidP="00744129">
            <w:pPr>
              <w:pStyle w:val="TAL"/>
              <w:tabs>
                <w:tab w:val="clear" w:pos="284"/>
                <w:tab w:val="clear" w:pos="567"/>
              </w:tabs>
              <w:rPr>
                <w:sz w:val="16"/>
              </w:rPr>
            </w:pPr>
          </w:p>
        </w:tc>
        <w:tc>
          <w:tcPr>
            <w:tcW w:w="2038" w:type="dxa"/>
          </w:tcPr>
          <w:p w14:paraId="06D6F5C5" w14:textId="77777777" w:rsidR="00744129" w:rsidRPr="006B2793" w:rsidRDefault="00744129" w:rsidP="00744129">
            <w:pPr>
              <w:pStyle w:val="TAL"/>
              <w:tabs>
                <w:tab w:val="clear" w:pos="284"/>
                <w:tab w:val="clear" w:pos="567"/>
              </w:tabs>
              <w:rPr>
                <w:sz w:val="16"/>
              </w:rPr>
            </w:pPr>
            <w:r w:rsidRPr="006B2793">
              <w:rPr>
                <w:sz w:val="16"/>
              </w:rPr>
              <w:t>5G_eSBA</w:t>
            </w:r>
          </w:p>
        </w:tc>
        <w:tc>
          <w:tcPr>
            <w:tcW w:w="1340" w:type="dxa"/>
          </w:tcPr>
          <w:p w14:paraId="7F9F3EF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B40412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B0F8B4C" w14:textId="77777777" w:rsidR="00744129" w:rsidRPr="006B2793" w:rsidRDefault="00744129" w:rsidP="00744129">
            <w:pPr>
              <w:pStyle w:val="TAL"/>
              <w:tabs>
                <w:tab w:val="clear" w:pos="284"/>
                <w:tab w:val="clear" w:pos="567"/>
              </w:tabs>
              <w:rPr>
                <w:sz w:val="16"/>
              </w:rPr>
            </w:pPr>
          </w:p>
        </w:tc>
      </w:tr>
      <w:tr w:rsidR="00744129" w:rsidRPr="00200359" w14:paraId="6E181DA5" w14:textId="77777777" w:rsidTr="00744129">
        <w:tc>
          <w:tcPr>
            <w:tcW w:w="675" w:type="dxa"/>
          </w:tcPr>
          <w:p w14:paraId="6604A508" w14:textId="77777777" w:rsidR="00744129" w:rsidRPr="006B2793" w:rsidRDefault="00744129" w:rsidP="00744129">
            <w:pPr>
              <w:pStyle w:val="TAL"/>
              <w:tabs>
                <w:tab w:val="clear" w:pos="284"/>
                <w:tab w:val="clear" w:pos="567"/>
              </w:tabs>
              <w:rPr>
                <w:sz w:val="16"/>
              </w:rPr>
            </w:pPr>
            <w:r w:rsidRPr="006B2793">
              <w:rPr>
                <w:sz w:val="16"/>
              </w:rPr>
              <w:t>16.3</w:t>
            </w:r>
          </w:p>
        </w:tc>
        <w:tc>
          <w:tcPr>
            <w:tcW w:w="1134" w:type="dxa"/>
          </w:tcPr>
          <w:p w14:paraId="5B3C051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191133</w:t>
            </w:r>
          </w:p>
        </w:tc>
        <w:tc>
          <w:tcPr>
            <w:tcW w:w="948" w:type="dxa"/>
          </w:tcPr>
          <w:p w14:paraId="289C0D6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5BA5421" w14:textId="77777777" w:rsidR="00744129" w:rsidRPr="006B2793" w:rsidRDefault="00744129" w:rsidP="00744129">
            <w:pPr>
              <w:pStyle w:val="TAL"/>
              <w:tabs>
                <w:tab w:val="clear" w:pos="284"/>
                <w:tab w:val="clear" w:pos="567"/>
              </w:tabs>
              <w:rPr>
                <w:sz w:val="16"/>
              </w:rPr>
            </w:pPr>
            <w:r w:rsidRPr="006B2793">
              <w:rPr>
                <w:sz w:val="16"/>
              </w:rPr>
              <w:t>Rel-16 CRs on Security aspects of eCAPIF</w:t>
            </w:r>
          </w:p>
        </w:tc>
        <w:tc>
          <w:tcPr>
            <w:tcW w:w="1519" w:type="dxa"/>
          </w:tcPr>
          <w:p w14:paraId="583A1C33"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4858C2C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035BFA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9068F0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BAA218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8D579E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0B1A945" w14:textId="77777777" w:rsidR="00744129" w:rsidRPr="006B2793" w:rsidRDefault="00744129" w:rsidP="00744129">
            <w:pPr>
              <w:pStyle w:val="TAL"/>
              <w:tabs>
                <w:tab w:val="clear" w:pos="284"/>
                <w:tab w:val="clear" w:pos="567"/>
              </w:tabs>
              <w:rPr>
                <w:sz w:val="16"/>
              </w:rPr>
            </w:pPr>
          </w:p>
        </w:tc>
        <w:tc>
          <w:tcPr>
            <w:tcW w:w="2038" w:type="dxa"/>
          </w:tcPr>
          <w:p w14:paraId="4AB7918F" w14:textId="77777777" w:rsidR="00744129" w:rsidRPr="006B2793" w:rsidRDefault="00744129" w:rsidP="00744129">
            <w:pPr>
              <w:pStyle w:val="TAL"/>
              <w:tabs>
                <w:tab w:val="clear" w:pos="284"/>
                <w:tab w:val="clear" w:pos="567"/>
              </w:tabs>
              <w:rPr>
                <w:sz w:val="16"/>
              </w:rPr>
            </w:pPr>
            <w:r w:rsidRPr="006B2793">
              <w:rPr>
                <w:sz w:val="16"/>
              </w:rPr>
              <w:t>eCAPIF</w:t>
            </w:r>
          </w:p>
        </w:tc>
        <w:tc>
          <w:tcPr>
            <w:tcW w:w="1340" w:type="dxa"/>
          </w:tcPr>
          <w:p w14:paraId="7F57FE7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DC98A5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7CE3D72" w14:textId="77777777" w:rsidR="00744129" w:rsidRPr="006B2793" w:rsidRDefault="00744129" w:rsidP="00744129">
            <w:pPr>
              <w:pStyle w:val="TAL"/>
              <w:tabs>
                <w:tab w:val="clear" w:pos="284"/>
                <w:tab w:val="clear" w:pos="567"/>
              </w:tabs>
              <w:rPr>
                <w:sz w:val="16"/>
              </w:rPr>
            </w:pPr>
          </w:p>
        </w:tc>
      </w:tr>
      <w:tr w:rsidR="00744129" w:rsidRPr="00200359" w14:paraId="10E2DD12" w14:textId="77777777" w:rsidTr="00744129">
        <w:tc>
          <w:tcPr>
            <w:tcW w:w="675" w:type="dxa"/>
          </w:tcPr>
          <w:p w14:paraId="2E363DFA" w14:textId="77777777" w:rsidR="00744129" w:rsidRPr="006B2793" w:rsidRDefault="00744129" w:rsidP="00744129">
            <w:pPr>
              <w:pStyle w:val="TAL"/>
              <w:tabs>
                <w:tab w:val="clear" w:pos="284"/>
                <w:tab w:val="clear" w:pos="567"/>
              </w:tabs>
              <w:rPr>
                <w:sz w:val="16"/>
              </w:rPr>
            </w:pPr>
            <w:r w:rsidRPr="006B2793">
              <w:rPr>
                <w:sz w:val="16"/>
              </w:rPr>
              <w:t>16.3</w:t>
            </w:r>
          </w:p>
        </w:tc>
        <w:tc>
          <w:tcPr>
            <w:tcW w:w="1134" w:type="dxa"/>
          </w:tcPr>
          <w:p w14:paraId="71F45D2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191138</w:t>
            </w:r>
          </w:p>
        </w:tc>
        <w:tc>
          <w:tcPr>
            <w:tcW w:w="948" w:type="dxa"/>
          </w:tcPr>
          <w:p w14:paraId="46A7CB3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E2BA944" w14:textId="77777777" w:rsidR="00744129" w:rsidRPr="006B2793" w:rsidRDefault="00744129" w:rsidP="00744129">
            <w:pPr>
              <w:pStyle w:val="TAL"/>
              <w:tabs>
                <w:tab w:val="clear" w:pos="284"/>
                <w:tab w:val="clear" w:pos="567"/>
              </w:tabs>
              <w:rPr>
                <w:sz w:val="16"/>
              </w:rPr>
            </w:pPr>
            <w:r w:rsidRPr="006B2793">
              <w:rPr>
                <w:sz w:val="16"/>
              </w:rPr>
              <w:t>Rel-16 CRs on Security Assurance Specification for 5G</w:t>
            </w:r>
          </w:p>
        </w:tc>
        <w:tc>
          <w:tcPr>
            <w:tcW w:w="1519" w:type="dxa"/>
          </w:tcPr>
          <w:p w14:paraId="5C095697"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6D4BC43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EB4026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ACDADC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F91264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E7744D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098E962" w14:textId="77777777" w:rsidR="00744129" w:rsidRPr="006B2793" w:rsidRDefault="00744129" w:rsidP="00744129">
            <w:pPr>
              <w:pStyle w:val="TAL"/>
              <w:tabs>
                <w:tab w:val="clear" w:pos="284"/>
                <w:tab w:val="clear" w:pos="567"/>
              </w:tabs>
              <w:rPr>
                <w:sz w:val="16"/>
              </w:rPr>
            </w:pPr>
          </w:p>
        </w:tc>
        <w:tc>
          <w:tcPr>
            <w:tcW w:w="2038" w:type="dxa"/>
          </w:tcPr>
          <w:p w14:paraId="353E496A" w14:textId="77777777" w:rsidR="00744129" w:rsidRPr="006B2793" w:rsidRDefault="00744129" w:rsidP="00744129">
            <w:pPr>
              <w:pStyle w:val="TAL"/>
              <w:tabs>
                <w:tab w:val="clear" w:pos="284"/>
                <w:tab w:val="clear" w:pos="567"/>
              </w:tabs>
              <w:rPr>
                <w:sz w:val="16"/>
              </w:rPr>
            </w:pPr>
            <w:r w:rsidRPr="006B2793">
              <w:rPr>
                <w:sz w:val="16"/>
              </w:rPr>
              <w:t>SCAS_5G</w:t>
            </w:r>
          </w:p>
        </w:tc>
        <w:tc>
          <w:tcPr>
            <w:tcW w:w="1340" w:type="dxa"/>
          </w:tcPr>
          <w:p w14:paraId="3193483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A47391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9669EB2" w14:textId="77777777" w:rsidR="00744129" w:rsidRPr="006B2793" w:rsidRDefault="00744129" w:rsidP="00744129">
            <w:pPr>
              <w:pStyle w:val="TAL"/>
              <w:tabs>
                <w:tab w:val="clear" w:pos="284"/>
                <w:tab w:val="clear" w:pos="567"/>
              </w:tabs>
              <w:rPr>
                <w:sz w:val="16"/>
              </w:rPr>
            </w:pPr>
          </w:p>
        </w:tc>
      </w:tr>
      <w:tr w:rsidR="00744129" w:rsidRPr="00200359" w14:paraId="29CBD06E" w14:textId="77777777" w:rsidTr="00744129">
        <w:tc>
          <w:tcPr>
            <w:tcW w:w="675" w:type="dxa"/>
          </w:tcPr>
          <w:p w14:paraId="6A47BD2D" w14:textId="77777777" w:rsidR="00744129" w:rsidRPr="006B2793" w:rsidRDefault="00744129" w:rsidP="00744129">
            <w:pPr>
              <w:pStyle w:val="TAL"/>
              <w:tabs>
                <w:tab w:val="clear" w:pos="284"/>
                <w:tab w:val="clear" w:pos="567"/>
              </w:tabs>
              <w:rPr>
                <w:sz w:val="16"/>
              </w:rPr>
            </w:pPr>
            <w:r w:rsidRPr="006B2793">
              <w:rPr>
                <w:sz w:val="16"/>
              </w:rPr>
              <w:t>16.3</w:t>
            </w:r>
          </w:p>
        </w:tc>
        <w:tc>
          <w:tcPr>
            <w:tcW w:w="1134" w:type="dxa"/>
          </w:tcPr>
          <w:p w14:paraId="5D3145A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191141</w:t>
            </w:r>
          </w:p>
        </w:tc>
        <w:tc>
          <w:tcPr>
            <w:tcW w:w="948" w:type="dxa"/>
          </w:tcPr>
          <w:p w14:paraId="464B185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9F1FD00" w14:textId="77777777" w:rsidR="00744129" w:rsidRPr="006B2793" w:rsidRDefault="00744129" w:rsidP="00744129">
            <w:pPr>
              <w:pStyle w:val="TAL"/>
              <w:tabs>
                <w:tab w:val="clear" w:pos="284"/>
                <w:tab w:val="clear" w:pos="567"/>
              </w:tabs>
              <w:rPr>
                <w:sz w:val="16"/>
              </w:rPr>
            </w:pPr>
            <w:r w:rsidRPr="006B2793">
              <w:rPr>
                <w:sz w:val="16"/>
              </w:rPr>
              <w:t>Rel-16 CRs on Security for 5GS Enhanced support of Vertical and LAN Services</w:t>
            </w:r>
          </w:p>
        </w:tc>
        <w:tc>
          <w:tcPr>
            <w:tcW w:w="1519" w:type="dxa"/>
          </w:tcPr>
          <w:p w14:paraId="6383CDB4" w14:textId="77777777" w:rsidR="00744129" w:rsidRPr="006B2793" w:rsidRDefault="00744129" w:rsidP="00744129">
            <w:pPr>
              <w:pStyle w:val="TAL"/>
              <w:tabs>
                <w:tab w:val="clear" w:pos="284"/>
                <w:tab w:val="clear" w:pos="567"/>
              </w:tabs>
              <w:rPr>
                <w:sz w:val="16"/>
              </w:rPr>
            </w:pPr>
            <w:r w:rsidRPr="006B2793">
              <w:rPr>
                <w:sz w:val="16"/>
              </w:rPr>
              <w:t>SA WG3</w:t>
            </w:r>
          </w:p>
        </w:tc>
        <w:tc>
          <w:tcPr>
            <w:tcW w:w="1212" w:type="dxa"/>
          </w:tcPr>
          <w:p w14:paraId="5277510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66C3CD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1666F3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1C4DDB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87B1F7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67395A4" w14:textId="77777777" w:rsidR="00744129" w:rsidRPr="006B2793" w:rsidRDefault="00744129" w:rsidP="00744129">
            <w:pPr>
              <w:pStyle w:val="TAL"/>
              <w:tabs>
                <w:tab w:val="clear" w:pos="284"/>
                <w:tab w:val="clear" w:pos="567"/>
              </w:tabs>
              <w:rPr>
                <w:sz w:val="16"/>
              </w:rPr>
            </w:pPr>
          </w:p>
        </w:tc>
        <w:tc>
          <w:tcPr>
            <w:tcW w:w="2038" w:type="dxa"/>
          </w:tcPr>
          <w:p w14:paraId="0B4073E5" w14:textId="77777777" w:rsidR="00744129" w:rsidRPr="006B2793" w:rsidRDefault="00744129" w:rsidP="00744129">
            <w:pPr>
              <w:pStyle w:val="TAL"/>
              <w:tabs>
                <w:tab w:val="clear" w:pos="284"/>
                <w:tab w:val="clear" w:pos="567"/>
              </w:tabs>
              <w:rPr>
                <w:sz w:val="16"/>
              </w:rPr>
            </w:pPr>
            <w:r w:rsidRPr="006B2793">
              <w:rPr>
                <w:sz w:val="16"/>
              </w:rPr>
              <w:t>Vertical_LAN_SEC</w:t>
            </w:r>
          </w:p>
        </w:tc>
        <w:tc>
          <w:tcPr>
            <w:tcW w:w="1340" w:type="dxa"/>
          </w:tcPr>
          <w:p w14:paraId="42AADE5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01FF09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45DB3E9" w14:textId="77777777" w:rsidR="00744129" w:rsidRPr="006B2793" w:rsidRDefault="00744129" w:rsidP="00744129">
            <w:pPr>
              <w:pStyle w:val="TAL"/>
              <w:tabs>
                <w:tab w:val="clear" w:pos="284"/>
                <w:tab w:val="clear" w:pos="567"/>
              </w:tabs>
              <w:rPr>
                <w:sz w:val="16"/>
              </w:rPr>
            </w:pPr>
          </w:p>
        </w:tc>
      </w:tr>
      <w:tr w:rsidR="00744129" w:rsidRPr="00200359" w14:paraId="7D42FF6B" w14:textId="77777777" w:rsidTr="00744129">
        <w:tc>
          <w:tcPr>
            <w:tcW w:w="675" w:type="dxa"/>
          </w:tcPr>
          <w:p w14:paraId="0B07DD30" w14:textId="77777777" w:rsidR="00744129" w:rsidRPr="006B2793" w:rsidRDefault="00744129" w:rsidP="00744129">
            <w:pPr>
              <w:pStyle w:val="TAL"/>
              <w:tabs>
                <w:tab w:val="clear" w:pos="284"/>
                <w:tab w:val="clear" w:pos="567"/>
              </w:tabs>
              <w:rPr>
                <w:sz w:val="16"/>
              </w:rPr>
            </w:pPr>
            <w:r w:rsidRPr="006B2793">
              <w:rPr>
                <w:sz w:val="16"/>
              </w:rPr>
              <w:lastRenderedPageBreak/>
              <w:t>16.4</w:t>
            </w:r>
          </w:p>
        </w:tc>
        <w:tc>
          <w:tcPr>
            <w:tcW w:w="1134" w:type="dxa"/>
          </w:tcPr>
          <w:p w14:paraId="47BD2A0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190995</w:t>
            </w:r>
          </w:p>
        </w:tc>
        <w:tc>
          <w:tcPr>
            <w:tcW w:w="948" w:type="dxa"/>
          </w:tcPr>
          <w:p w14:paraId="3F01C268"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18BD949" w14:textId="77777777" w:rsidR="00744129" w:rsidRPr="006B2793" w:rsidRDefault="00744129" w:rsidP="00744129">
            <w:pPr>
              <w:pStyle w:val="TAL"/>
              <w:tabs>
                <w:tab w:val="clear" w:pos="284"/>
                <w:tab w:val="clear" w:pos="567"/>
              </w:tabs>
              <w:rPr>
                <w:sz w:val="16"/>
              </w:rPr>
            </w:pPr>
            <w:r w:rsidRPr="006B2793">
              <w:rPr>
                <w:sz w:val="16"/>
              </w:rPr>
              <w:t>CRs to TS 26.114 &amp; TR 26.238 on Enhancements to Framework for Live Uplink Streaming (Release 16) (E_FLUS)</w:t>
            </w:r>
          </w:p>
        </w:tc>
        <w:tc>
          <w:tcPr>
            <w:tcW w:w="1519" w:type="dxa"/>
          </w:tcPr>
          <w:p w14:paraId="2D1BA6A1"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18D4318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F7DB78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4F59C1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D71079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43D671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2A92736"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6E52297E" w14:textId="77777777" w:rsidR="00744129" w:rsidRPr="006B2793" w:rsidRDefault="00744129" w:rsidP="00744129">
            <w:pPr>
              <w:pStyle w:val="TAL"/>
              <w:tabs>
                <w:tab w:val="clear" w:pos="284"/>
                <w:tab w:val="clear" w:pos="567"/>
              </w:tabs>
              <w:rPr>
                <w:sz w:val="16"/>
              </w:rPr>
            </w:pPr>
            <w:r w:rsidRPr="006B2793">
              <w:rPr>
                <w:sz w:val="16"/>
              </w:rPr>
              <w:t>E_FLUS</w:t>
            </w:r>
          </w:p>
        </w:tc>
        <w:tc>
          <w:tcPr>
            <w:tcW w:w="1340" w:type="dxa"/>
          </w:tcPr>
          <w:p w14:paraId="610EAFA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B763EB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250B52A" w14:textId="77777777" w:rsidR="00744129" w:rsidRPr="006B2793" w:rsidRDefault="00744129" w:rsidP="00744129">
            <w:pPr>
              <w:pStyle w:val="TAL"/>
              <w:tabs>
                <w:tab w:val="clear" w:pos="284"/>
                <w:tab w:val="clear" w:pos="567"/>
              </w:tabs>
              <w:rPr>
                <w:sz w:val="16"/>
              </w:rPr>
            </w:pPr>
          </w:p>
        </w:tc>
      </w:tr>
      <w:tr w:rsidR="00744129" w:rsidRPr="00200359" w14:paraId="31BCF4A0" w14:textId="77777777" w:rsidTr="00744129">
        <w:tc>
          <w:tcPr>
            <w:tcW w:w="675" w:type="dxa"/>
          </w:tcPr>
          <w:p w14:paraId="0E4DB30C" w14:textId="77777777" w:rsidR="00744129" w:rsidRPr="006B2793" w:rsidRDefault="00744129" w:rsidP="00744129">
            <w:pPr>
              <w:pStyle w:val="TAL"/>
              <w:tabs>
                <w:tab w:val="clear" w:pos="284"/>
                <w:tab w:val="clear" w:pos="567"/>
              </w:tabs>
              <w:rPr>
                <w:sz w:val="16"/>
              </w:rPr>
            </w:pPr>
            <w:r w:rsidRPr="006B2793">
              <w:rPr>
                <w:sz w:val="16"/>
              </w:rPr>
              <w:t>16.4</w:t>
            </w:r>
          </w:p>
        </w:tc>
        <w:tc>
          <w:tcPr>
            <w:tcW w:w="1134" w:type="dxa"/>
          </w:tcPr>
          <w:p w14:paraId="55DA7A8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190996</w:t>
            </w:r>
          </w:p>
        </w:tc>
        <w:tc>
          <w:tcPr>
            <w:tcW w:w="948" w:type="dxa"/>
          </w:tcPr>
          <w:p w14:paraId="399C26A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68292D4" w14:textId="77777777" w:rsidR="00744129" w:rsidRPr="006B2793" w:rsidRDefault="00744129" w:rsidP="00744129">
            <w:pPr>
              <w:pStyle w:val="TAL"/>
              <w:tabs>
                <w:tab w:val="clear" w:pos="284"/>
                <w:tab w:val="clear" w:pos="567"/>
              </w:tabs>
              <w:rPr>
                <w:sz w:val="16"/>
              </w:rPr>
            </w:pPr>
            <w:r w:rsidRPr="006B2793">
              <w:rPr>
                <w:sz w:val="16"/>
              </w:rPr>
              <w:t>CRs to TS 26.114 on Coverage and Handoff Enhancements for Multimedia (Release 16) (CHEM)</w:t>
            </w:r>
          </w:p>
        </w:tc>
        <w:tc>
          <w:tcPr>
            <w:tcW w:w="1519" w:type="dxa"/>
          </w:tcPr>
          <w:p w14:paraId="4A47AC87"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3AB284E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DA1147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79AF9D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F6E7FA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D23CA0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10AA717"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0B905E1" w14:textId="77777777" w:rsidR="00744129" w:rsidRPr="006B2793" w:rsidRDefault="00744129" w:rsidP="00744129">
            <w:pPr>
              <w:pStyle w:val="TAL"/>
              <w:tabs>
                <w:tab w:val="clear" w:pos="284"/>
                <w:tab w:val="clear" w:pos="567"/>
              </w:tabs>
              <w:rPr>
                <w:sz w:val="16"/>
              </w:rPr>
            </w:pPr>
            <w:r w:rsidRPr="006B2793">
              <w:rPr>
                <w:sz w:val="16"/>
              </w:rPr>
              <w:t>CHEM</w:t>
            </w:r>
          </w:p>
        </w:tc>
        <w:tc>
          <w:tcPr>
            <w:tcW w:w="1340" w:type="dxa"/>
          </w:tcPr>
          <w:p w14:paraId="0523717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BC59FD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7924710" w14:textId="77777777" w:rsidR="00744129" w:rsidRPr="006B2793" w:rsidRDefault="00744129" w:rsidP="00744129">
            <w:pPr>
              <w:pStyle w:val="TAL"/>
              <w:tabs>
                <w:tab w:val="clear" w:pos="284"/>
                <w:tab w:val="clear" w:pos="567"/>
              </w:tabs>
              <w:rPr>
                <w:sz w:val="16"/>
              </w:rPr>
            </w:pPr>
          </w:p>
        </w:tc>
      </w:tr>
      <w:tr w:rsidR="00744129" w:rsidRPr="00200359" w14:paraId="4B0B79D1" w14:textId="77777777" w:rsidTr="00744129">
        <w:tc>
          <w:tcPr>
            <w:tcW w:w="675" w:type="dxa"/>
          </w:tcPr>
          <w:p w14:paraId="3901605D" w14:textId="77777777" w:rsidR="00744129" w:rsidRPr="006B2793" w:rsidRDefault="00744129" w:rsidP="00744129">
            <w:pPr>
              <w:pStyle w:val="TAL"/>
              <w:tabs>
                <w:tab w:val="clear" w:pos="284"/>
                <w:tab w:val="clear" w:pos="567"/>
              </w:tabs>
              <w:rPr>
                <w:sz w:val="16"/>
              </w:rPr>
            </w:pPr>
            <w:r w:rsidRPr="006B2793">
              <w:rPr>
                <w:sz w:val="16"/>
              </w:rPr>
              <w:t>16.4</w:t>
            </w:r>
          </w:p>
        </w:tc>
        <w:tc>
          <w:tcPr>
            <w:tcW w:w="1134" w:type="dxa"/>
          </w:tcPr>
          <w:p w14:paraId="04DA992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190997</w:t>
            </w:r>
          </w:p>
        </w:tc>
        <w:tc>
          <w:tcPr>
            <w:tcW w:w="948" w:type="dxa"/>
          </w:tcPr>
          <w:p w14:paraId="5131CD3F"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E9BDB8D" w14:textId="77777777" w:rsidR="00744129" w:rsidRPr="006B2793" w:rsidRDefault="00744129" w:rsidP="00744129">
            <w:pPr>
              <w:pStyle w:val="TAL"/>
              <w:tabs>
                <w:tab w:val="clear" w:pos="284"/>
                <w:tab w:val="clear" w:pos="567"/>
              </w:tabs>
              <w:rPr>
                <w:sz w:val="16"/>
              </w:rPr>
            </w:pPr>
            <w:r w:rsidRPr="006B2793">
              <w:rPr>
                <w:sz w:val="16"/>
              </w:rPr>
              <w:t>CRs to TS 26.247 &amp; TS 26.346 on Service Interactivity (Release 16) (SerInter)</w:t>
            </w:r>
          </w:p>
        </w:tc>
        <w:tc>
          <w:tcPr>
            <w:tcW w:w="1519" w:type="dxa"/>
          </w:tcPr>
          <w:p w14:paraId="3C429F1E"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62DF152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3AFEB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94A76E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8BFDC7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378F68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2966F36"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035401C" w14:textId="77777777" w:rsidR="00744129" w:rsidRPr="006B2793" w:rsidRDefault="00744129" w:rsidP="00744129">
            <w:pPr>
              <w:pStyle w:val="TAL"/>
              <w:tabs>
                <w:tab w:val="clear" w:pos="284"/>
                <w:tab w:val="clear" w:pos="567"/>
              </w:tabs>
              <w:rPr>
                <w:sz w:val="16"/>
              </w:rPr>
            </w:pPr>
            <w:r w:rsidRPr="006B2793">
              <w:rPr>
                <w:sz w:val="16"/>
              </w:rPr>
              <w:t>SerInter</w:t>
            </w:r>
          </w:p>
        </w:tc>
        <w:tc>
          <w:tcPr>
            <w:tcW w:w="1340" w:type="dxa"/>
          </w:tcPr>
          <w:p w14:paraId="25E955A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388B01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DD7CE20" w14:textId="77777777" w:rsidR="00744129" w:rsidRPr="006B2793" w:rsidRDefault="00744129" w:rsidP="00744129">
            <w:pPr>
              <w:pStyle w:val="TAL"/>
              <w:tabs>
                <w:tab w:val="clear" w:pos="284"/>
                <w:tab w:val="clear" w:pos="567"/>
              </w:tabs>
              <w:rPr>
                <w:sz w:val="16"/>
              </w:rPr>
            </w:pPr>
          </w:p>
        </w:tc>
      </w:tr>
      <w:tr w:rsidR="00744129" w:rsidRPr="00200359" w14:paraId="27936BE0" w14:textId="77777777" w:rsidTr="00744129">
        <w:tc>
          <w:tcPr>
            <w:tcW w:w="675" w:type="dxa"/>
          </w:tcPr>
          <w:p w14:paraId="124D18C0" w14:textId="77777777" w:rsidR="00744129" w:rsidRPr="006B2793" w:rsidRDefault="00744129" w:rsidP="00744129">
            <w:pPr>
              <w:pStyle w:val="TAL"/>
              <w:tabs>
                <w:tab w:val="clear" w:pos="284"/>
                <w:tab w:val="clear" w:pos="567"/>
              </w:tabs>
              <w:rPr>
                <w:sz w:val="16"/>
              </w:rPr>
            </w:pPr>
            <w:r w:rsidRPr="006B2793">
              <w:rPr>
                <w:sz w:val="16"/>
              </w:rPr>
              <w:t>16.4</w:t>
            </w:r>
          </w:p>
        </w:tc>
        <w:tc>
          <w:tcPr>
            <w:tcW w:w="1134" w:type="dxa"/>
          </w:tcPr>
          <w:p w14:paraId="32BB3EB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190998</w:t>
            </w:r>
          </w:p>
        </w:tc>
        <w:tc>
          <w:tcPr>
            <w:tcW w:w="948" w:type="dxa"/>
          </w:tcPr>
          <w:p w14:paraId="5461B87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3EE79BB" w14:textId="77777777" w:rsidR="00744129" w:rsidRPr="006B2793" w:rsidRDefault="00744129" w:rsidP="00744129">
            <w:pPr>
              <w:pStyle w:val="TAL"/>
              <w:tabs>
                <w:tab w:val="clear" w:pos="284"/>
                <w:tab w:val="clear" w:pos="567"/>
              </w:tabs>
              <w:rPr>
                <w:sz w:val="16"/>
              </w:rPr>
            </w:pPr>
            <w:r w:rsidRPr="006B2793">
              <w:rPr>
                <w:sz w:val="16"/>
              </w:rPr>
              <w:t>CR to TS 26.444 on EVS Non Bit Exact Float conformance (Release 16) ) (EVS_FCNBE)</w:t>
            </w:r>
          </w:p>
        </w:tc>
        <w:tc>
          <w:tcPr>
            <w:tcW w:w="1519" w:type="dxa"/>
          </w:tcPr>
          <w:p w14:paraId="2EC0E63B"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394D437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222AD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DD312B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581B35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BC93D8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24993A5"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BB1FE9B" w14:textId="77777777" w:rsidR="00744129" w:rsidRPr="006B2793" w:rsidRDefault="00744129" w:rsidP="00744129">
            <w:pPr>
              <w:pStyle w:val="TAL"/>
              <w:tabs>
                <w:tab w:val="clear" w:pos="284"/>
                <w:tab w:val="clear" w:pos="567"/>
              </w:tabs>
              <w:rPr>
                <w:sz w:val="16"/>
              </w:rPr>
            </w:pPr>
            <w:r w:rsidRPr="006B2793">
              <w:rPr>
                <w:sz w:val="16"/>
              </w:rPr>
              <w:t>EVS_FCNBE</w:t>
            </w:r>
          </w:p>
        </w:tc>
        <w:tc>
          <w:tcPr>
            <w:tcW w:w="1340" w:type="dxa"/>
          </w:tcPr>
          <w:p w14:paraId="168135B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5F7345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79F5BD9" w14:textId="77777777" w:rsidR="00744129" w:rsidRPr="006B2793" w:rsidRDefault="00744129" w:rsidP="00744129">
            <w:pPr>
              <w:pStyle w:val="TAL"/>
              <w:tabs>
                <w:tab w:val="clear" w:pos="284"/>
                <w:tab w:val="clear" w:pos="567"/>
              </w:tabs>
              <w:rPr>
                <w:sz w:val="16"/>
              </w:rPr>
            </w:pPr>
          </w:p>
        </w:tc>
      </w:tr>
      <w:tr w:rsidR="00744129" w:rsidRPr="00200359" w14:paraId="558FCB6A" w14:textId="77777777" w:rsidTr="00744129">
        <w:tc>
          <w:tcPr>
            <w:tcW w:w="675" w:type="dxa"/>
          </w:tcPr>
          <w:p w14:paraId="5D9E3442" w14:textId="77777777" w:rsidR="00744129" w:rsidRPr="006B2793" w:rsidRDefault="00744129" w:rsidP="00744129">
            <w:pPr>
              <w:pStyle w:val="TAL"/>
              <w:tabs>
                <w:tab w:val="clear" w:pos="284"/>
                <w:tab w:val="clear" w:pos="567"/>
              </w:tabs>
              <w:rPr>
                <w:sz w:val="16"/>
              </w:rPr>
            </w:pPr>
            <w:r w:rsidRPr="006B2793">
              <w:rPr>
                <w:sz w:val="16"/>
              </w:rPr>
              <w:t>16.4</w:t>
            </w:r>
          </w:p>
        </w:tc>
        <w:tc>
          <w:tcPr>
            <w:tcW w:w="1134" w:type="dxa"/>
          </w:tcPr>
          <w:p w14:paraId="1947B78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190999</w:t>
            </w:r>
          </w:p>
        </w:tc>
        <w:tc>
          <w:tcPr>
            <w:tcW w:w="948" w:type="dxa"/>
          </w:tcPr>
          <w:p w14:paraId="6F593B1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D3CDB43" w14:textId="77777777" w:rsidR="00744129" w:rsidRPr="006B2793" w:rsidRDefault="00744129" w:rsidP="00744129">
            <w:pPr>
              <w:pStyle w:val="TAL"/>
              <w:tabs>
                <w:tab w:val="clear" w:pos="284"/>
                <w:tab w:val="clear" w:pos="567"/>
              </w:tabs>
              <w:rPr>
                <w:sz w:val="16"/>
              </w:rPr>
            </w:pPr>
            <w:r w:rsidRPr="006B2793">
              <w:rPr>
                <w:sz w:val="16"/>
              </w:rPr>
              <w:t>CR to TS 26.501 on Correction to architecture and procedures (Release 16) (5GMSA)</w:t>
            </w:r>
          </w:p>
        </w:tc>
        <w:tc>
          <w:tcPr>
            <w:tcW w:w="1519" w:type="dxa"/>
          </w:tcPr>
          <w:p w14:paraId="32B4878F"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52C15A3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EAE744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5AEA2A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7A2AD9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6EB752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1F9D1E7"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67F64D01" w14:textId="77777777" w:rsidR="00744129" w:rsidRPr="006B2793" w:rsidRDefault="00744129" w:rsidP="00744129">
            <w:pPr>
              <w:pStyle w:val="TAL"/>
              <w:tabs>
                <w:tab w:val="clear" w:pos="284"/>
                <w:tab w:val="clear" w:pos="567"/>
              </w:tabs>
              <w:rPr>
                <w:sz w:val="16"/>
              </w:rPr>
            </w:pPr>
            <w:r w:rsidRPr="006B2793">
              <w:rPr>
                <w:sz w:val="16"/>
              </w:rPr>
              <w:t>5GMSA</w:t>
            </w:r>
          </w:p>
        </w:tc>
        <w:tc>
          <w:tcPr>
            <w:tcW w:w="1340" w:type="dxa"/>
          </w:tcPr>
          <w:p w14:paraId="6EF5012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839DAD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E8DEB7B" w14:textId="77777777" w:rsidR="00744129" w:rsidRPr="006B2793" w:rsidRDefault="00744129" w:rsidP="00744129">
            <w:pPr>
              <w:pStyle w:val="TAL"/>
              <w:tabs>
                <w:tab w:val="clear" w:pos="284"/>
                <w:tab w:val="clear" w:pos="567"/>
              </w:tabs>
              <w:rPr>
                <w:sz w:val="16"/>
              </w:rPr>
            </w:pPr>
          </w:p>
        </w:tc>
      </w:tr>
      <w:tr w:rsidR="00744129" w:rsidRPr="00200359" w14:paraId="01CDAD48" w14:textId="77777777" w:rsidTr="00744129">
        <w:tc>
          <w:tcPr>
            <w:tcW w:w="675" w:type="dxa"/>
          </w:tcPr>
          <w:p w14:paraId="087B738F" w14:textId="77777777" w:rsidR="00744129" w:rsidRPr="006B2793" w:rsidRDefault="00744129" w:rsidP="00744129">
            <w:pPr>
              <w:pStyle w:val="TAL"/>
              <w:tabs>
                <w:tab w:val="clear" w:pos="284"/>
                <w:tab w:val="clear" w:pos="567"/>
              </w:tabs>
              <w:rPr>
                <w:sz w:val="16"/>
              </w:rPr>
            </w:pPr>
            <w:r w:rsidRPr="006B2793">
              <w:rPr>
                <w:sz w:val="16"/>
              </w:rPr>
              <w:t>16.4</w:t>
            </w:r>
          </w:p>
        </w:tc>
        <w:tc>
          <w:tcPr>
            <w:tcW w:w="1134" w:type="dxa"/>
          </w:tcPr>
          <w:p w14:paraId="030CE47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191000</w:t>
            </w:r>
          </w:p>
        </w:tc>
        <w:tc>
          <w:tcPr>
            <w:tcW w:w="948" w:type="dxa"/>
          </w:tcPr>
          <w:p w14:paraId="20A5162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84E9740" w14:textId="77777777" w:rsidR="00744129" w:rsidRPr="006B2793" w:rsidRDefault="00744129" w:rsidP="00744129">
            <w:pPr>
              <w:pStyle w:val="TAL"/>
              <w:tabs>
                <w:tab w:val="clear" w:pos="284"/>
                <w:tab w:val="clear" w:pos="567"/>
              </w:tabs>
              <w:rPr>
                <w:sz w:val="16"/>
              </w:rPr>
            </w:pPr>
            <w:r w:rsidRPr="006B2793">
              <w:rPr>
                <w:sz w:val="16"/>
              </w:rPr>
              <w:t>CRs to TS 26.114 &amp; TS 26.443 on Technical Enhancements and Improvements Rel-16 (Release 16) (TEI16)</w:t>
            </w:r>
          </w:p>
        </w:tc>
        <w:tc>
          <w:tcPr>
            <w:tcW w:w="1519" w:type="dxa"/>
          </w:tcPr>
          <w:p w14:paraId="7A0D69FB" w14:textId="77777777" w:rsidR="00744129" w:rsidRPr="006B2793" w:rsidRDefault="00744129" w:rsidP="00744129">
            <w:pPr>
              <w:pStyle w:val="TAL"/>
              <w:tabs>
                <w:tab w:val="clear" w:pos="284"/>
                <w:tab w:val="clear" w:pos="567"/>
              </w:tabs>
              <w:rPr>
                <w:sz w:val="16"/>
              </w:rPr>
            </w:pPr>
            <w:r w:rsidRPr="006B2793">
              <w:rPr>
                <w:sz w:val="16"/>
              </w:rPr>
              <w:t>SA WG4</w:t>
            </w:r>
          </w:p>
        </w:tc>
        <w:tc>
          <w:tcPr>
            <w:tcW w:w="1212" w:type="dxa"/>
          </w:tcPr>
          <w:p w14:paraId="6FA7CC9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60102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75764A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EBE44E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464FAC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0F65182"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74A1A331" w14:textId="77777777" w:rsidR="00744129" w:rsidRPr="006B2793" w:rsidRDefault="00744129" w:rsidP="00744129">
            <w:pPr>
              <w:pStyle w:val="TAL"/>
              <w:tabs>
                <w:tab w:val="clear" w:pos="284"/>
                <w:tab w:val="clear" w:pos="567"/>
              </w:tabs>
              <w:rPr>
                <w:sz w:val="16"/>
              </w:rPr>
            </w:pPr>
            <w:r w:rsidRPr="006B2793">
              <w:rPr>
                <w:sz w:val="16"/>
              </w:rPr>
              <w:t>TEI16</w:t>
            </w:r>
          </w:p>
        </w:tc>
        <w:tc>
          <w:tcPr>
            <w:tcW w:w="1340" w:type="dxa"/>
          </w:tcPr>
          <w:p w14:paraId="77FE8D2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B790E6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E2AFA35" w14:textId="77777777" w:rsidR="00744129" w:rsidRPr="006B2793" w:rsidRDefault="00744129" w:rsidP="00744129">
            <w:pPr>
              <w:pStyle w:val="TAL"/>
              <w:tabs>
                <w:tab w:val="clear" w:pos="284"/>
                <w:tab w:val="clear" w:pos="567"/>
              </w:tabs>
              <w:rPr>
                <w:sz w:val="16"/>
              </w:rPr>
            </w:pPr>
          </w:p>
        </w:tc>
      </w:tr>
      <w:tr w:rsidR="00744129" w:rsidRPr="00200359" w14:paraId="6439517A" w14:textId="77777777" w:rsidTr="00744129">
        <w:tc>
          <w:tcPr>
            <w:tcW w:w="675" w:type="dxa"/>
          </w:tcPr>
          <w:p w14:paraId="4A7D5788"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4593D4F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191149</w:t>
            </w:r>
          </w:p>
        </w:tc>
        <w:tc>
          <w:tcPr>
            <w:tcW w:w="948" w:type="dxa"/>
          </w:tcPr>
          <w:p w14:paraId="535E39C2"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0DAB77E" w14:textId="77777777"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w:t>
            </w:r>
          </w:p>
        </w:tc>
        <w:tc>
          <w:tcPr>
            <w:tcW w:w="1519" w:type="dxa"/>
          </w:tcPr>
          <w:p w14:paraId="41BE4BD1"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C6F721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A79663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E529E0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286254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51C6D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F47594B" w14:textId="77777777" w:rsidR="00744129" w:rsidRPr="006B2793" w:rsidRDefault="00744129" w:rsidP="00744129">
            <w:pPr>
              <w:pStyle w:val="TAL"/>
              <w:tabs>
                <w:tab w:val="clear" w:pos="284"/>
                <w:tab w:val="clear" w:pos="567"/>
              </w:tabs>
              <w:rPr>
                <w:sz w:val="16"/>
              </w:rPr>
            </w:pPr>
          </w:p>
        </w:tc>
        <w:tc>
          <w:tcPr>
            <w:tcW w:w="2038" w:type="dxa"/>
          </w:tcPr>
          <w:p w14:paraId="5F395B99" w14:textId="77777777" w:rsidR="00744129" w:rsidRPr="006B2793" w:rsidRDefault="00744129" w:rsidP="00744129">
            <w:pPr>
              <w:pStyle w:val="TAL"/>
              <w:tabs>
                <w:tab w:val="clear" w:pos="284"/>
                <w:tab w:val="clear" w:pos="567"/>
              </w:tabs>
              <w:rPr>
                <w:sz w:val="16"/>
              </w:rPr>
            </w:pPr>
            <w:r w:rsidRPr="006B2793">
              <w:rPr>
                <w:sz w:val="16"/>
              </w:rPr>
              <w:t>5G_SLICE_ePA</w:t>
            </w:r>
          </w:p>
        </w:tc>
        <w:tc>
          <w:tcPr>
            <w:tcW w:w="1340" w:type="dxa"/>
          </w:tcPr>
          <w:p w14:paraId="367BF61E" w14:textId="77777777" w:rsidR="00744129" w:rsidRPr="006B2793" w:rsidRDefault="00744129" w:rsidP="00744129">
            <w:pPr>
              <w:pStyle w:val="TAL"/>
              <w:tabs>
                <w:tab w:val="clear" w:pos="284"/>
                <w:tab w:val="clear" w:pos="567"/>
              </w:tabs>
              <w:rPr>
                <w:sz w:val="16"/>
              </w:rPr>
            </w:pPr>
            <w:r w:rsidRPr="006B2793">
              <w:rPr>
                <w:sz w:val="16"/>
              </w:rPr>
              <w:t>Huawei proposed to withdraw 28.552 CR0149R1 as it conflicts with other CRs. 28.552 CR0149R1 was withdrawn and the other CRs in this CR Pack were approved (Partially approved).</w:t>
            </w:r>
          </w:p>
        </w:tc>
        <w:tc>
          <w:tcPr>
            <w:tcW w:w="986" w:type="dxa"/>
          </w:tcPr>
          <w:p w14:paraId="4C9DA833" w14:textId="77777777" w:rsidR="00744129" w:rsidRPr="006B2793" w:rsidRDefault="00744129" w:rsidP="00744129">
            <w:pPr>
              <w:pStyle w:val="TAL"/>
              <w:tabs>
                <w:tab w:val="clear" w:pos="284"/>
                <w:tab w:val="clear" w:pos="567"/>
              </w:tabs>
              <w:rPr>
                <w:sz w:val="16"/>
              </w:rPr>
            </w:pPr>
            <w:r w:rsidRPr="006B2793">
              <w:rPr>
                <w:sz w:val="16"/>
              </w:rPr>
              <w:t>Partially approved</w:t>
            </w:r>
          </w:p>
        </w:tc>
        <w:tc>
          <w:tcPr>
            <w:tcW w:w="1019" w:type="dxa"/>
          </w:tcPr>
          <w:p w14:paraId="574A9B6C" w14:textId="77777777" w:rsidR="00744129" w:rsidRPr="006B2793" w:rsidRDefault="00744129" w:rsidP="00744129">
            <w:pPr>
              <w:pStyle w:val="TAL"/>
              <w:tabs>
                <w:tab w:val="clear" w:pos="284"/>
                <w:tab w:val="clear" w:pos="567"/>
              </w:tabs>
              <w:rPr>
                <w:sz w:val="16"/>
              </w:rPr>
            </w:pPr>
          </w:p>
        </w:tc>
      </w:tr>
      <w:tr w:rsidR="00744129" w:rsidRPr="00200359" w14:paraId="01FFBA70" w14:textId="77777777" w:rsidTr="00744129">
        <w:tc>
          <w:tcPr>
            <w:tcW w:w="675" w:type="dxa"/>
          </w:tcPr>
          <w:p w14:paraId="05F7ADF5"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09D9546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191150</w:t>
            </w:r>
          </w:p>
        </w:tc>
        <w:tc>
          <w:tcPr>
            <w:tcW w:w="948" w:type="dxa"/>
          </w:tcPr>
          <w:p w14:paraId="71883A2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22AD2BE" w14:textId="77777777"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slicing-KPI reporting</w:t>
            </w:r>
          </w:p>
        </w:tc>
        <w:tc>
          <w:tcPr>
            <w:tcW w:w="1519" w:type="dxa"/>
          </w:tcPr>
          <w:p w14:paraId="0FE372E8"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23BBE46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A353C9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763825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F8D2B7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5CA1E0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5ED937C" w14:textId="77777777" w:rsidR="00744129" w:rsidRPr="006B2793" w:rsidRDefault="00744129" w:rsidP="00744129">
            <w:pPr>
              <w:pStyle w:val="TAL"/>
              <w:tabs>
                <w:tab w:val="clear" w:pos="284"/>
                <w:tab w:val="clear" w:pos="567"/>
              </w:tabs>
              <w:rPr>
                <w:sz w:val="16"/>
              </w:rPr>
            </w:pPr>
          </w:p>
        </w:tc>
        <w:tc>
          <w:tcPr>
            <w:tcW w:w="2038" w:type="dxa"/>
          </w:tcPr>
          <w:p w14:paraId="063FB958" w14:textId="77777777" w:rsidR="00744129" w:rsidRPr="006B2793" w:rsidRDefault="00744129" w:rsidP="00744129">
            <w:pPr>
              <w:pStyle w:val="TAL"/>
              <w:tabs>
                <w:tab w:val="clear" w:pos="284"/>
                <w:tab w:val="clear" w:pos="567"/>
              </w:tabs>
              <w:rPr>
                <w:sz w:val="16"/>
              </w:rPr>
            </w:pPr>
            <w:r w:rsidRPr="006B2793">
              <w:rPr>
                <w:sz w:val="16"/>
              </w:rPr>
              <w:t>5G_SLICE_ePA-KPI</w:t>
            </w:r>
          </w:p>
        </w:tc>
        <w:tc>
          <w:tcPr>
            <w:tcW w:w="1340" w:type="dxa"/>
          </w:tcPr>
          <w:p w14:paraId="55B6086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36D7AC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A0B63C7" w14:textId="77777777" w:rsidR="00744129" w:rsidRPr="006B2793" w:rsidRDefault="00744129" w:rsidP="00744129">
            <w:pPr>
              <w:pStyle w:val="TAL"/>
              <w:tabs>
                <w:tab w:val="clear" w:pos="284"/>
                <w:tab w:val="clear" w:pos="567"/>
              </w:tabs>
              <w:rPr>
                <w:sz w:val="16"/>
              </w:rPr>
            </w:pPr>
          </w:p>
        </w:tc>
      </w:tr>
      <w:tr w:rsidR="00744129" w:rsidRPr="00200359" w14:paraId="5C2236F1" w14:textId="77777777" w:rsidTr="00744129">
        <w:tc>
          <w:tcPr>
            <w:tcW w:w="675" w:type="dxa"/>
          </w:tcPr>
          <w:p w14:paraId="4AA018CE" w14:textId="77777777" w:rsidR="00744129" w:rsidRPr="006B2793" w:rsidRDefault="00744129" w:rsidP="00744129">
            <w:pPr>
              <w:pStyle w:val="TAL"/>
              <w:tabs>
                <w:tab w:val="clear" w:pos="284"/>
                <w:tab w:val="clear" w:pos="567"/>
              </w:tabs>
              <w:rPr>
                <w:sz w:val="16"/>
              </w:rPr>
            </w:pPr>
            <w:r w:rsidRPr="006B2793">
              <w:rPr>
                <w:sz w:val="16"/>
              </w:rPr>
              <w:lastRenderedPageBreak/>
              <w:t>16.5</w:t>
            </w:r>
          </w:p>
        </w:tc>
        <w:tc>
          <w:tcPr>
            <w:tcW w:w="1134" w:type="dxa"/>
          </w:tcPr>
          <w:p w14:paraId="7AE4609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191151</w:t>
            </w:r>
          </w:p>
        </w:tc>
        <w:tc>
          <w:tcPr>
            <w:tcW w:w="948" w:type="dxa"/>
          </w:tcPr>
          <w:p w14:paraId="2659815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2C347A9" w14:textId="77777777" w:rsidR="00744129" w:rsidRPr="006B2793" w:rsidRDefault="00744129" w:rsidP="00744129">
            <w:pPr>
              <w:pStyle w:val="TAL"/>
              <w:tabs>
                <w:tab w:val="clear" w:pos="284"/>
                <w:tab w:val="clear" w:pos="567"/>
              </w:tabs>
              <w:rPr>
                <w:sz w:val="16"/>
              </w:rPr>
            </w:pPr>
            <w:r w:rsidRPr="006B2793">
              <w:rPr>
                <w:sz w:val="16"/>
              </w:rPr>
              <w:t>Rel-16 CRs on Charging Enhancement of 5GC interworking with EPC</w:t>
            </w:r>
          </w:p>
        </w:tc>
        <w:tc>
          <w:tcPr>
            <w:tcW w:w="1519" w:type="dxa"/>
          </w:tcPr>
          <w:p w14:paraId="28A0F790"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424608A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C606F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F0622F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977895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DD7A6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0AD44B7" w14:textId="77777777" w:rsidR="00744129" w:rsidRPr="006B2793" w:rsidRDefault="00744129" w:rsidP="00744129">
            <w:pPr>
              <w:pStyle w:val="TAL"/>
              <w:tabs>
                <w:tab w:val="clear" w:pos="284"/>
                <w:tab w:val="clear" w:pos="567"/>
              </w:tabs>
              <w:rPr>
                <w:sz w:val="16"/>
              </w:rPr>
            </w:pPr>
          </w:p>
        </w:tc>
        <w:tc>
          <w:tcPr>
            <w:tcW w:w="2038" w:type="dxa"/>
          </w:tcPr>
          <w:p w14:paraId="7231FA04" w14:textId="77777777" w:rsidR="00744129" w:rsidRPr="006B2793" w:rsidRDefault="00744129" w:rsidP="00744129">
            <w:pPr>
              <w:pStyle w:val="TAL"/>
              <w:tabs>
                <w:tab w:val="clear" w:pos="284"/>
                <w:tab w:val="clear" w:pos="567"/>
              </w:tabs>
              <w:rPr>
                <w:sz w:val="16"/>
              </w:rPr>
            </w:pPr>
            <w:r w:rsidRPr="006B2793">
              <w:rPr>
                <w:sz w:val="16"/>
              </w:rPr>
              <w:t>5GIEPC_CH</w:t>
            </w:r>
          </w:p>
        </w:tc>
        <w:tc>
          <w:tcPr>
            <w:tcW w:w="1340" w:type="dxa"/>
          </w:tcPr>
          <w:p w14:paraId="02516DF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8F4F9D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921AE23" w14:textId="77777777" w:rsidR="00744129" w:rsidRPr="006B2793" w:rsidRDefault="00744129" w:rsidP="00744129">
            <w:pPr>
              <w:pStyle w:val="TAL"/>
              <w:tabs>
                <w:tab w:val="clear" w:pos="284"/>
                <w:tab w:val="clear" w:pos="567"/>
              </w:tabs>
              <w:rPr>
                <w:sz w:val="16"/>
              </w:rPr>
            </w:pPr>
          </w:p>
        </w:tc>
      </w:tr>
      <w:tr w:rsidR="00744129" w:rsidRPr="00200359" w14:paraId="7E67120F" w14:textId="77777777" w:rsidTr="00744129">
        <w:tc>
          <w:tcPr>
            <w:tcW w:w="675" w:type="dxa"/>
          </w:tcPr>
          <w:p w14:paraId="27A29BFC"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2446E39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191152</w:t>
            </w:r>
          </w:p>
        </w:tc>
        <w:tc>
          <w:tcPr>
            <w:tcW w:w="948" w:type="dxa"/>
          </w:tcPr>
          <w:p w14:paraId="4E9712C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4B7D866" w14:textId="77777777" w:rsidR="00744129" w:rsidRPr="006B2793" w:rsidRDefault="00744129" w:rsidP="00744129">
            <w:pPr>
              <w:pStyle w:val="TAL"/>
              <w:tabs>
                <w:tab w:val="clear" w:pos="284"/>
                <w:tab w:val="clear" w:pos="567"/>
              </w:tabs>
              <w:rPr>
                <w:sz w:val="16"/>
              </w:rPr>
            </w:pPr>
            <w:r w:rsidRPr="006B2793">
              <w:rPr>
                <w:sz w:val="16"/>
              </w:rPr>
              <w:t>Rel-16 CRs on Discovery of management services in 5G</w:t>
            </w:r>
          </w:p>
        </w:tc>
        <w:tc>
          <w:tcPr>
            <w:tcW w:w="1519" w:type="dxa"/>
          </w:tcPr>
          <w:p w14:paraId="6BF589CF"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45B4B25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02AECC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9C97B9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196EA4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5A790B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68C422" w14:textId="77777777" w:rsidR="00744129" w:rsidRPr="006B2793" w:rsidRDefault="00744129" w:rsidP="00744129">
            <w:pPr>
              <w:pStyle w:val="TAL"/>
              <w:tabs>
                <w:tab w:val="clear" w:pos="284"/>
                <w:tab w:val="clear" w:pos="567"/>
              </w:tabs>
              <w:rPr>
                <w:sz w:val="16"/>
              </w:rPr>
            </w:pPr>
          </w:p>
        </w:tc>
        <w:tc>
          <w:tcPr>
            <w:tcW w:w="2038" w:type="dxa"/>
          </w:tcPr>
          <w:p w14:paraId="56391089" w14:textId="77777777" w:rsidR="00744129" w:rsidRPr="006B2793" w:rsidRDefault="00744129" w:rsidP="00744129">
            <w:pPr>
              <w:pStyle w:val="TAL"/>
              <w:tabs>
                <w:tab w:val="clear" w:pos="284"/>
                <w:tab w:val="clear" w:pos="567"/>
              </w:tabs>
              <w:rPr>
                <w:sz w:val="16"/>
              </w:rPr>
            </w:pPr>
            <w:r w:rsidRPr="006B2793">
              <w:rPr>
                <w:sz w:val="16"/>
              </w:rPr>
              <w:t>5GDMS</w:t>
            </w:r>
          </w:p>
        </w:tc>
        <w:tc>
          <w:tcPr>
            <w:tcW w:w="1340" w:type="dxa"/>
          </w:tcPr>
          <w:p w14:paraId="663C3CD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FF72BF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85DB7F5" w14:textId="77777777" w:rsidR="00744129" w:rsidRPr="006B2793" w:rsidRDefault="00744129" w:rsidP="00744129">
            <w:pPr>
              <w:pStyle w:val="TAL"/>
              <w:tabs>
                <w:tab w:val="clear" w:pos="284"/>
                <w:tab w:val="clear" w:pos="567"/>
              </w:tabs>
              <w:rPr>
                <w:sz w:val="16"/>
              </w:rPr>
            </w:pPr>
          </w:p>
        </w:tc>
      </w:tr>
      <w:tr w:rsidR="00744129" w:rsidRPr="00200359" w14:paraId="272513D6" w14:textId="77777777" w:rsidTr="00744129">
        <w:tc>
          <w:tcPr>
            <w:tcW w:w="675" w:type="dxa"/>
          </w:tcPr>
          <w:p w14:paraId="532CC468"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7777A67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191153</w:t>
            </w:r>
          </w:p>
        </w:tc>
        <w:tc>
          <w:tcPr>
            <w:tcW w:w="948" w:type="dxa"/>
          </w:tcPr>
          <w:p w14:paraId="443A1785"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3A51F90" w14:textId="77777777" w:rsidR="00744129" w:rsidRPr="006B2793" w:rsidRDefault="00744129" w:rsidP="00744129">
            <w:pPr>
              <w:pStyle w:val="TAL"/>
              <w:tabs>
                <w:tab w:val="clear" w:pos="284"/>
                <w:tab w:val="clear" w:pos="567"/>
              </w:tabs>
              <w:rPr>
                <w:sz w:val="16"/>
              </w:rPr>
            </w:pPr>
            <w:r w:rsidRPr="006B2793">
              <w:rPr>
                <w:sz w:val="16"/>
              </w:rPr>
              <w:t>Rel-16 CRs on Charging AMF in 5G System Architecture Phase 1</w:t>
            </w:r>
          </w:p>
        </w:tc>
        <w:tc>
          <w:tcPr>
            <w:tcW w:w="1519" w:type="dxa"/>
          </w:tcPr>
          <w:p w14:paraId="70B88D68"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315D48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78721B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625989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B5B9F4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4FAA9D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F522307" w14:textId="77777777" w:rsidR="00744129" w:rsidRPr="006B2793" w:rsidRDefault="00744129" w:rsidP="00744129">
            <w:pPr>
              <w:pStyle w:val="TAL"/>
              <w:tabs>
                <w:tab w:val="clear" w:pos="284"/>
                <w:tab w:val="clear" w:pos="567"/>
              </w:tabs>
              <w:rPr>
                <w:sz w:val="16"/>
              </w:rPr>
            </w:pPr>
          </w:p>
        </w:tc>
        <w:tc>
          <w:tcPr>
            <w:tcW w:w="2038" w:type="dxa"/>
          </w:tcPr>
          <w:p w14:paraId="5D16846E" w14:textId="77777777" w:rsidR="00744129" w:rsidRPr="006B2793" w:rsidRDefault="00744129" w:rsidP="00744129">
            <w:pPr>
              <w:pStyle w:val="TAL"/>
              <w:tabs>
                <w:tab w:val="clear" w:pos="284"/>
                <w:tab w:val="clear" w:pos="567"/>
              </w:tabs>
              <w:rPr>
                <w:sz w:val="16"/>
              </w:rPr>
            </w:pPr>
            <w:r w:rsidRPr="006B2793">
              <w:rPr>
                <w:sz w:val="16"/>
              </w:rPr>
              <w:t>5GS_Ph1_AMFCH</w:t>
            </w:r>
          </w:p>
        </w:tc>
        <w:tc>
          <w:tcPr>
            <w:tcW w:w="1340" w:type="dxa"/>
          </w:tcPr>
          <w:p w14:paraId="43E3555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34DBB3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8148AFE" w14:textId="77777777" w:rsidR="00744129" w:rsidRPr="006B2793" w:rsidRDefault="00744129" w:rsidP="00744129">
            <w:pPr>
              <w:pStyle w:val="TAL"/>
              <w:tabs>
                <w:tab w:val="clear" w:pos="284"/>
                <w:tab w:val="clear" w:pos="567"/>
              </w:tabs>
              <w:rPr>
                <w:sz w:val="16"/>
              </w:rPr>
            </w:pPr>
          </w:p>
        </w:tc>
      </w:tr>
      <w:tr w:rsidR="00744129" w:rsidRPr="00200359" w14:paraId="0B4EA58D" w14:textId="77777777" w:rsidTr="00744129">
        <w:tc>
          <w:tcPr>
            <w:tcW w:w="675" w:type="dxa"/>
          </w:tcPr>
          <w:p w14:paraId="5476AFE3"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68468BA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191154</w:t>
            </w:r>
          </w:p>
        </w:tc>
        <w:tc>
          <w:tcPr>
            <w:tcW w:w="948" w:type="dxa"/>
          </w:tcPr>
          <w:p w14:paraId="7569617B"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6CDB2A1" w14:textId="77777777" w:rsidR="00744129" w:rsidRPr="006B2793" w:rsidRDefault="00744129" w:rsidP="00744129">
            <w:pPr>
              <w:pStyle w:val="TAL"/>
              <w:tabs>
                <w:tab w:val="clear" w:pos="284"/>
                <w:tab w:val="clear" w:pos="567"/>
              </w:tabs>
              <w:rPr>
                <w:sz w:val="16"/>
              </w:rPr>
            </w:pPr>
            <w:r w:rsidRPr="006B2793">
              <w:rPr>
                <w:sz w:val="16"/>
              </w:rPr>
              <w:t>Rel-16 CRs on Network Exposure Charging in 5G System Architecture</w:t>
            </w:r>
          </w:p>
        </w:tc>
        <w:tc>
          <w:tcPr>
            <w:tcW w:w="1519" w:type="dxa"/>
          </w:tcPr>
          <w:p w14:paraId="7C4AA992"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5758332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DAE8B2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C1DFF6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5DD274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037D1F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87EB30B" w14:textId="77777777" w:rsidR="00744129" w:rsidRPr="006B2793" w:rsidRDefault="00744129" w:rsidP="00744129">
            <w:pPr>
              <w:pStyle w:val="TAL"/>
              <w:tabs>
                <w:tab w:val="clear" w:pos="284"/>
                <w:tab w:val="clear" w:pos="567"/>
              </w:tabs>
              <w:rPr>
                <w:sz w:val="16"/>
              </w:rPr>
            </w:pPr>
          </w:p>
        </w:tc>
        <w:tc>
          <w:tcPr>
            <w:tcW w:w="2038" w:type="dxa"/>
          </w:tcPr>
          <w:p w14:paraId="3FA77D52" w14:textId="77777777" w:rsidR="00744129" w:rsidRPr="006B2793" w:rsidRDefault="00744129" w:rsidP="00744129">
            <w:pPr>
              <w:pStyle w:val="TAL"/>
              <w:tabs>
                <w:tab w:val="clear" w:pos="284"/>
                <w:tab w:val="clear" w:pos="567"/>
              </w:tabs>
              <w:rPr>
                <w:sz w:val="16"/>
              </w:rPr>
            </w:pPr>
            <w:r w:rsidRPr="006B2793">
              <w:rPr>
                <w:sz w:val="16"/>
              </w:rPr>
              <w:t>5GS_Ph1_NEFCH</w:t>
            </w:r>
          </w:p>
        </w:tc>
        <w:tc>
          <w:tcPr>
            <w:tcW w:w="1340" w:type="dxa"/>
          </w:tcPr>
          <w:p w14:paraId="177F81D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1A4E0C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D504406" w14:textId="77777777" w:rsidR="00744129" w:rsidRPr="006B2793" w:rsidRDefault="00744129" w:rsidP="00744129">
            <w:pPr>
              <w:pStyle w:val="TAL"/>
              <w:tabs>
                <w:tab w:val="clear" w:pos="284"/>
                <w:tab w:val="clear" w:pos="567"/>
              </w:tabs>
              <w:rPr>
                <w:sz w:val="16"/>
              </w:rPr>
            </w:pPr>
          </w:p>
        </w:tc>
      </w:tr>
      <w:tr w:rsidR="00744129" w:rsidRPr="00200359" w14:paraId="6F7EF17F" w14:textId="77777777" w:rsidTr="00744129">
        <w:tc>
          <w:tcPr>
            <w:tcW w:w="675" w:type="dxa"/>
          </w:tcPr>
          <w:p w14:paraId="6331C001"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069FBF8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191159</w:t>
            </w:r>
          </w:p>
        </w:tc>
        <w:tc>
          <w:tcPr>
            <w:tcW w:w="948" w:type="dxa"/>
          </w:tcPr>
          <w:p w14:paraId="39837DB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47B20B1" w14:textId="77777777" w:rsidR="00744129" w:rsidRPr="006B2793" w:rsidRDefault="00744129" w:rsidP="00744129">
            <w:pPr>
              <w:pStyle w:val="TAL"/>
              <w:tabs>
                <w:tab w:val="clear" w:pos="284"/>
                <w:tab w:val="clear" w:pos="567"/>
              </w:tabs>
              <w:rPr>
                <w:sz w:val="16"/>
              </w:rPr>
            </w:pPr>
            <w:r w:rsidRPr="006B2793">
              <w:rPr>
                <w:sz w:val="16"/>
              </w:rPr>
              <w:t>Rel-16 CRs on TEI</w:t>
            </w:r>
          </w:p>
        </w:tc>
        <w:tc>
          <w:tcPr>
            <w:tcW w:w="1519" w:type="dxa"/>
          </w:tcPr>
          <w:p w14:paraId="02A1CACC"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13ED92D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C26BAF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4E062F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F4061A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3EF6D6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3440C1C" w14:textId="77777777" w:rsidR="00744129" w:rsidRPr="006B2793" w:rsidRDefault="00744129" w:rsidP="00744129">
            <w:pPr>
              <w:pStyle w:val="TAL"/>
              <w:tabs>
                <w:tab w:val="clear" w:pos="284"/>
                <w:tab w:val="clear" w:pos="567"/>
              </w:tabs>
              <w:rPr>
                <w:sz w:val="16"/>
              </w:rPr>
            </w:pPr>
          </w:p>
        </w:tc>
        <w:tc>
          <w:tcPr>
            <w:tcW w:w="2038" w:type="dxa"/>
          </w:tcPr>
          <w:p w14:paraId="14918144" w14:textId="77777777" w:rsidR="00744129" w:rsidRPr="006B2793" w:rsidRDefault="00744129" w:rsidP="00744129">
            <w:pPr>
              <w:pStyle w:val="TAL"/>
              <w:tabs>
                <w:tab w:val="clear" w:pos="284"/>
                <w:tab w:val="clear" w:pos="567"/>
              </w:tabs>
              <w:rPr>
                <w:sz w:val="16"/>
              </w:rPr>
            </w:pPr>
            <w:r w:rsidRPr="006B2793">
              <w:rPr>
                <w:sz w:val="16"/>
              </w:rPr>
              <w:t>TEI16</w:t>
            </w:r>
          </w:p>
        </w:tc>
        <w:tc>
          <w:tcPr>
            <w:tcW w:w="1340" w:type="dxa"/>
          </w:tcPr>
          <w:p w14:paraId="2D18C12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9B7D36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C352FFF" w14:textId="77777777" w:rsidR="00744129" w:rsidRPr="006B2793" w:rsidRDefault="00744129" w:rsidP="00744129">
            <w:pPr>
              <w:pStyle w:val="TAL"/>
              <w:tabs>
                <w:tab w:val="clear" w:pos="284"/>
                <w:tab w:val="clear" w:pos="567"/>
              </w:tabs>
              <w:rPr>
                <w:sz w:val="16"/>
              </w:rPr>
            </w:pPr>
          </w:p>
        </w:tc>
      </w:tr>
      <w:tr w:rsidR="00744129" w:rsidRPr="00200359" w14:paraId="1D17862D" w14:textId="77777777" w:rsidTr="00744129">
        <w:tc>
          <w:tcPr>
            <w:tcW w:w="675" w:type="dxa"/>
          </w:tcPr>
          <w:p w14:paraId="74038740"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466894A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191164</w:t>
            </w:r>
          </w:p>
        </w:tc>
        <w:tc>
          <w:tcPr>
            <w:tcW w:w="948" w:type="dxa"/>
          </w:tcPr>
          <w:p w14:paraId="351C25AF"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3DE81F2" w14:textId="77777777" w:rsidR="00744129" w:rsidRPr="006B2793" w:rsidRDefault="00744129" w:rsidP="00744129">
            <w:pPr>
              <w:pStyle w:val="TAL"/>
              <w:tabs>
                <w:tab w:val="clear" w:pos="284"/>
                <w:tab w:val="clear" w:pos="567"/>
              </w:tabs>
              <w:rPr>
                <w:sz w:val="16"/>
              </w:rPr>
            </w:pPr>
            <w:r w:rsidRPr="006B2793">
              <w:rPr>
                <w:sz w:val="16"/>
              </w:rPr>
              <w:t>Rel-16 CRs on IMS Charging in 5G System Architecture</w:t>
            </w:r>
          </w:p>
        </w:tc>
        <w:tc>
          <w:tcPr>
            <w:tcW w:w="1519" w:type="dxa"/>
          </w:tcPr>
          <w:p w14:paraId="5A2BCC72"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5D4F1FB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804AF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7C94C1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077C33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D89518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0875A4" w14:textId="77777777" w:rsidR="00744129" w:rsidRPr="006B2793" w:rsidRDefault="00744129" w:rsidP="00744129">
            <w:pPr>
              <w:pStyle w:val="TAL"/>
              <w:tabs>
                <w:tab w:val="clear" w:pos="284"/>
                <w:tab w:val="clear" w:pos="567"/>
              </w:tabs>
              <w:rPr>
                <w:sz w:val="16"/>
              </w:rPr>
            </w:pPr>
          </w:p>
        </w:tc>
        <w:tc>
          <w:tcPr>
            <w:tcW w:w="2038" w:type="dxa"/>
          </w:tcPr>
          <w:p w14:paraId="6795DBC2" w14:textId="77777777" w:rsidR="00744129" w:rsidRPr="006B2793" w:rsidRDefault="00744129" w:rsidP="00744129">
            <w:pPr>
              <w:pStyle w:val="TAL"/>
              <w:tabs>
                <w:tab w:val="clear" w:pos="284"/>
                <w:tab w:val="clear" w:pos="567"/>
              </w:tabs>
              <w:rPr>
                <w:sz w:val="16"/>
              </w:rPr>
            </w:pPr>
            <w:r w:rsidRPr="006B2793">
              <w:rPr>
                <w:sz w:val="16"/>
              </w:rPr>
              <w:t>5GSIMSCH</w:t>
            </w:r>
          </w:p>
        </w:tc>
        <w:tc>
          <w:tcPr>
            <w:tcW w:w="1340" w:type="dxa"/>
          </w:tcPr>
          <w:p w14:paraId="7B1C90B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1E9BF1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F557933" w14:textId="77777777" w:rsidR="00744129" w:rsidRPr="006B2793" w:rsidRDefault="00744129" w:rsidP="00744129">
            <w:pPr>
              <w:pStyle w:val="TAL"/>
              <w:tabs>
                <w:tab w:val="clear" w:pos="284"/>
                <w:tab w:val="clear" w:pos="567"/>
              </w:tabs>
              <w:rPr>
                <w:sz w:val="16"/>
              </w:rPr>
            </w:pPr>
          </w:p>
        </w:tc>
      </w:tr>
      <w:tr w:rsidR="00744129" w:rsidRPr="00200359" w14:paraId="1BDCC504" w14:textId="77777777" w:rsidTr="00744129">
        <w:tc>
          <w:tcPr>
            <w:tcW w:w="675" w:type="dxa"/>
          </w:tcPr>
          <w:p w14:paraId="2A832E5C"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05965A3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191165</w:t>
            </w:r>
          </w:p>
        </w:tc>
        <w:tc>
          <w:tcPr>
            <w:tcW w:w="948" w:type="dxa"/>
          </w:tcPr>
          <w:p w14:paraId="74108F5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A577A0F" w14:textId="77777777" w:rsidR="00744129" w:rsidRPr="006B2793" w:rsidRDefault="00744129" w:rsidP="00744129">
            <w:pPr>
              <w:pStyle w:val="TAL"/>
              <w:tabs>
                <w:tab w:val="clear" w:pos="284"/>
                <w:tab w:val="clear" w:pos="567"/>
              </w:tabs>
              <w:rPr>
                <w:sz w:val="16"/>
              </w:rPr>
            </w:pPr>
            <w:r w:rsidRPr="006B2793">
              <w:rPr>
                <w:sz w:val="16"/>
              </w:rPr>
              <w:t>Rel-16 CRs on Energy efficiency of 5G</w:t>
            </w:r>
          </w:p>
        </w:tc>
        <w:tc>
          <w:tcPr>
            <w:tcW w:w="1519" w:type="dxa"/>
          </w:tcPr>
          <w:p w14:paraId="48F264B2"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160DD2F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62059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A7D923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E5EA3A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B8A0B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FB9508" w14:textId="77777777" w:rsidR="00744129" w:rsidRPr="006B2793" w:rsidRDefault="00744129" w:rsidP="00744129">
            <w:pPr>
              <w:pStyle w:val="TAL"/>
              <w:tabs>
                <w:tab w:val="clear" w:pos="284"/>
                <w:tab w:val="clear" w:pos="567"/>
              </w:tabs>
              <w:rPr>
                <w:sz w:val="16"/>
              </w:rPr>
            </w:pPr>
          </w:p>
        </w:tc>
        <w:tc>
          <w:tcPr>
            <w:tcW w:w="2038" w:type="dxa"/>
          </w:tcPr>
          <w:p w14:paraId="56911EFC" w14:textId="77777777" w:rsidR="00744129" w:rsidRPr="006B2793" w:rsidRDefault="00744129" w:rsidP="00744129">
            <w:pPr>
              <w:pStyle w:val="TAL"/>
              <w:tabs>
                <w:tab w:val="clear" w:pos="284"/>
                <w:tab w:val="clear" w:pos="567"/>
              </w:tabs>
              <w:rPr>
                <w:sz w:val="16"/>
              </w:rPr>
            </w:pPr>
            <w:r w:rsidRPr="006B2793">
              <w:rPr>
                <w:sz w:val="16"/>
              </w:rPr>
              <w:t>EE_5G</w:t>
            </w:r>
          </w:p>
        </w:tc>
        <w:tc>
          <w:tcPr>
            <w:tcW w:w="1340" w:type="dxa"/>
          </w:tcPr>
          <w:p w14:paraId="185E838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CE8FE6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173A064" w14:textId="77777777" w:rsidR="00744129" w:rsidRPr="006B2793" w:rsidRDefault="00744129" w:rsidP="00744129">
            <w:pPr>
              <w:pStyle w:val="TAL"/>
              <w:tabs>
                <w:tab w:val="clear" w:pos="284"/>
                <w:tab w:val="clear" w:pos="567"/>
              </w:tabs>
              <w:rPr>
                <w:sz w:val="16"/>
              </w:rPr>
            </w:pPr>
          </w:p>
        </w:tc>
      </w:tr>
      <w:tr w:rsidR="00744129" w:rsidRPr="00200359" w14:paraId="70EE916B" w14:textId="77777777" w:rsidTr="00744129">
        <w:tc>
          <w:tcPr>
            <w:tcW w:w="675" w:type="dxa"/>
          </w:tcPr>
          <w:p w14:paraId="7F7EF621"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44B53B5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191166</w:t>
            </w:r>
          </w:p>
        </w:tc>
        <w:tc>
          <w:tcPr>
            <w:tcW w:w="948" w:type="dxa"/>
          </w:tcPr>
          <w:p w14:paraId="77B31D7F"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D7F929D" w14:textId="77777777" w:rsidR="00744129" w:rsidRPr="006B2793" w:rsidRDefault="00744129" w:rsidP="00744129">
            <w:pPr>
              <w:pStyle w:val="TAL"/>
              <w:tabs>
                <w:tab w:val="clear" w:pos="284"/>
                <w:tab w:val="clear" w:pos="567"/>
              </w:tabs>
              <w:rPr>
                <w:sz w:val="16"/>
              </w:rPr>
            </w:pPr>
            <w:r w:rsidRPr="006B2793">
              <w:rPr>
                <w:sz w:val="16"/>
              </w:rPr>
              <w:t>Rel-16 CRs on NRM enhancements</w:t>
            </w:r>
          </w:p>
        </w:tc>
        <w:tc>
          <w:tcPr>
            <w:tcW w:w="1519" w:type="dxa"/>
          </w:tcPr>
          <w:p w14:paraId="12286615"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2E0ED5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9FD5DB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802450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A1DD7F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5F2AC5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9CB6E3D" w14:textId="77777777" w:rsidR="00744129" w:rsidRPr="006B2793" w:rsidRDefault="00744129" w:rsidP="00744129">
            <w:pPr>
              <w:pStyle w:val="TAL"/>
              <w:tabs>
                <w:tab w:val="clear" w:pos="284"/>
                <w:tab w:val="clear" w:pos="567"/>
              </w:tabs>
              <w:rPr>
                <w:sz w:val="16"/>
              </w:rPr>
            </w:pPr>
          </w:p>
        </w:tc>
        <w:tc>
          <w:tcPr>
            <w:tcW w:w="2038" w:type="dxa"/>
          </w:tcPr>
          <w:p w14:paraId="5C50D6B3" w14:textId="77777777" w:rsidR="00744129" w:rsidRPr="006B2793" w:rsidRDefault="00744129" w:rsidP="00744129">
            <w:pPr>
              <w:pStyle w:val="TAL"/>
              <w:tabs>
                <w:tab w:val="clear" w:pos="284"/>
                <w:tab w:val="clear" w:pos="567"/>
              </w:tabs>
              <w:rPr>
                <w:sz w:val="16"/>
              </w:rPr>
            </w:pPr>
            <w:r w:rsidRPr="006B2793">
              <w:rPr>
                <w:sz w:val="16"/>
              </w:rPr>
              <w:t>eNRM</w:t>
            </w:r>
          </w:p>
        </w:tc>
        <w:tc>
          <w:tcPr>
            <w:tcW w:w="1340" w:type="dxa"/>
          </w:tcPr>
          <w:p w14:paraId="2449883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3FC65A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4D38051" w14:textId="77777777" w:rsidR="00744129" w:rsidRPr="006B2793" w:rsidRDefault="00744129" w:rsidP="00744129">
            <w:pPr>
              <w:pStyle w:val="TAL"/>
              <w:tabs>
                <w:tab w:val="clear" w:pos="284"/>
                <w:tab w:val="clear" w:pos="567"/>
              </w:tabs>
              <w:rPr>
                <w:sz w:val="16"/>
              </w:rPr>
            </w:pPr>
          </w:p>
        </w:tc>
      </w:tr>
      <w:tr w:rsidR="00744129" w:rsidRPr="00200359" w14:paraId="66C6CE97" w14:textId="77777777" w:rsidTr="00744129">
        <w:tc>
          <w:tcPr>
            <w:tcW w:w="675" w:type="dxa"/>
          </w:tcPr>
          <w:p w14:paraId="0B4DA897"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3D495FE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191167</w:t>
            </w:r>
          </w:p>
        </w:tc>
        <w:tc>
          <w:tcPr>
            <w:tcW w:w="948" w:type="dxa"/>
          </w:tcPr>
          <w:p w14:paraId="42F1F458"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737A75D" w14:textId="77777777" w:rsidR="00744129" w:rsidRPr="006B2793" w:rsidRDefault="00744129" w:rsidP="00744129">
            <w:pPr>
              <w:pStyle w:val="TAL"/>
              <w:tabs>
                <w:tab w:val="clear" w:pos="284"/>
                <w:tab w:val="clear" w:pos="567"/>
              </w:tabs>
              <w:rPr>
                <w:sz w:val="16"/>
              </w:rPr>
            </w:pPr>
            <w:r w:rsidRPr="006B2793">
              <w:rPr>
                <w:sz w:val="16"/>
              </w:rPr>
              <w:t>Rel-16 CRs on Charging aspects of ETSUN</w:t>
            </w:r>
          </w:p>
        </w:tc>
        <w:tc>
          <w:tcPr>
            <w:tcW w:w="1519" w:type="dxa"/>
          </w:tcPr>
          <w:p w14:paraId="0D1C7AFF"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18A744C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07673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B0F23F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EE367B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50DA42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7603901" w14:textId="77777777" w:rsidR="00744129" w:rsidRPr="006B2793" w:rsidRDefault="00744129" w:rsidP="00744129">
            <w:pPr>
              <w:pStyle w:val="TAL"/>
              <w:tabs>
                <w:tab w:val="clear" w:pos="284"/>
                <w:tab w:val="clear" w:pos="567"/>
              </w:tabs>
              <w:rPr>
                <w:sz w:val="16"/>
              </w:rPr>
            </w:pPr>
          </w:p>
        </w:tc>
        <w:tc>
          <w:tcPr>
            <w:tcW w:w="2038" w:type="dxa"/>
          </w:tcPr>
          <w:p w14:paraId="117788FF" w14:textId="77777777" w:rsidR="00744129" w:rsidRPr="006B2793" w:rsidRDefault="00744129" w:rsidP="00744129">
            <w:pPr>
              <w:pStyle w:val="TAL"/>
              <w:tabs>
                <w:tab w:val="clear" w:pos="284"/>
                <w:tab w:val="clear" w:pos="567"/>
              </w:tabs>
              <w:rPr>
                <w:sz w:val="16"/>
              </w:rPr>
            </w:pPr>
            <w:r w:rsidRPr="006B2793">
              <w:rPr>
                <w:sz w:val="16"/>
              </w:rPr>
              <w:t>ETSUN</w:t>
            </w:r>
          </w:p>
        </w:tc>
        <w:tc>
          <w:tcPr>
            <w:tcW w:w="1340" w:type="dxa"/>
          </w:tcPr>
          <w:p w14:paraId="31CF69D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D1D2B3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30F8DFB" w14:textId="77777777" w:rsidR="00744129" w:rsidRPr="006B2793" w:rsidRDefault="00744129" w:rsidP="00744129">
            <w:pPr>
              <w:pStyle w:val="TAL"/>
              <w:tabs>
                <w:tab w:val="clear" w:pos="284"/>
                <w:tab w:val="clear" w:pos="567"/>
              </w:tabs>
              <w:rPr>
                <w:sz w:val="16"/>
              </w:rPr>
            </w:pPr>
          </w:p>
        </w:tc>
      </w:tr>
      <w:tr w:rsidR="00744129" w:rsidRPr="00200359" w14:paraId="47F1B1A5" w14:textId="77777777" w:rsidTr="00744129">
        <w:tc>
          <w:tcPr>
            <w:tcW w:w="675" w:type="dxa"/>
          </w:tcPr>
          <w:p w14:paraId="73F07315"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6A7BF2F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191168</w:t>
            </w:r>
          </w:p>
        </w:tc>
        <w:tc>
          <w:tcPr>
            <w:tcW w:w="948" w:type="dxa"/>
          </w:tcPr>
          <w:p w14:paraId="30252E8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D768C05" w14:textId="77777777" w:rsidR="00744129" w:rsidRPr="006B2793" w:rsidRDefault="00744129" w:rsidP="00744129">
            <w:pPr>
              <w:pStyle w:val="TAL"/>
              <w:tabs>
                <w:tab w:val="clear" w:pos="284"/>
                <w:tab w:val="clear" w:pos="567"/>
              </w:tabs>
              <w:rPr>
                <w:sz w:val="16"/>
              </w:rPr>
            </w:pPr>
            <w:r w:rsidRPr="006B2793">
              <w:rPr>
                <w:sz w:val="16"/>
              </w:rPr>
              <w:t>Rel-16 CRs on Study on management aspects of communication services</w:t>
            </w:r>
          </w:p>
        </w:tc>
        <w:tc>
          <w:tcPr>
            <w:tcW w:w="1519" w:type="dxa"/>
          </w:tcPr>
          <w:p w14:paraId="67E65E47"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0BBBA80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92AE7E5"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E0F089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1CA79B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FACB6B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FEAD577" w14:textId="77777777" w:rsidR="00744129" w:rsidRPr="006B2793" w:rsidRDefault="00744129" w:rsidP="00744129">
            <w:pPr>
              <w:pStyle w:val="TAL"/>
              <w:tabs>
                <w:tab w:val="clear" w:pos="284"/>
                <w:tab w:val="clear" w:pos="567"/>
              </w:tabs>
              <w:rPr>
                <w:sz w:val="16"/>
              </w:rPr>
            </w:pPr>
          </w:p>
        </w:tc>
        <w:tc>
          <w:tcPr>
            <w:tcW w:w="2038" w:type="dxa"/>
          </w:tcPr>
          <w:p w14:paraId="3F0BEC2E" w14:textId="77777777" w:rsidR="00744129" w:rsidRPr="006B2793" w:rsidRDefault="00744129" w:rsidP="00744129">
            <w:pPr>
              <w:pStyle w:val="TAL"/>
              <w:tabs>
                <w:tab w:val="clear" w:pos="284"/>
                <w:tab w:val="clear" w:pos="567"/>
              </w:tabs>
              <w:rPr>
                <w:sz w:val="16"/>
              </w:rPr>
            </w:pPr>
            <w:r w:rsidRPr="006B2793">
              <w:rPr>
                <w:sz w:val="16"/>
              </w:rPr>
              <w:t>FS_CSMAN</w:t>
            </w:r>
          </w:p>
        </w:tc>
        <w:tc>
          <w:tcPr>
            <w:tcW w:w="1340" w:type="dxa"/>
          </w:tcPr>
          <w:p w14:paraId="4770722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FD85361"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9038AD3" w14:textId="77777777" w:rsidR="00744129" w:rsidRPr="006B2793" w:rsidRDefault="00744129" w:rsidP="00744129">
            <w:pPr>
              <w:pStyle w:val="TAL"/>
              <w:tabs>
                <w:tab w:val="clear" w:pos="284"/>
                <w:tab w:val="clear" w:pos="567"/>
              </w:tabs>
              <w:rPr>
                <w:sz w:val="16"/>
              </w:rPr>
            </w:pPr>
          </w:p>
        </w:tc>
      </w:tr>
      <w:tr w:rsidR="00744129" w:rsidRPr="00200359" w14:paraId="7D0EB47D" w14:textId="77777777" w:rsidTr="00744129">
        <w:tc>
          <w:tcPr>
            <w:tcW w:w="675" w:type="dxa"/>
          </w:tcPr>
          <w:p w14:paraId="1E38DD7C"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0695B00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191169</w:t>
            </w:r>
          </w:p>
        </w:tc>
        <w:tc>
          <w:tcPr>
            <w:tcW w:w="948" w:type="dxa"/>
          </w:tcPr>
          <w:p w14:paraId="378E7EB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0A01695" w14:textId="77777777" w:rsidR="00744129" w:rsidRPr="006B2793" w:rsidRDefault="00744129" w:rsidP="00744129">
            <w:pPr>
              <w:pStyle w:val="TAL"/>
              <w:tabs>
                <w:tab w:val="clear" w:pos="284"/>
                <w:tab w:val="clear" w:pos="567"/>
              </w:tabs>
              <w:rPr>
                <w:sz w:val="16"/>
              </w:rPr>
            </w:pPr>
            <w:r w:rsidRPr="006B2793">
              <w:rPr>
                <w:sz w:val="16"/>
              </w:rPr>
              <w:t>Rel-16 CRs on Study on non-file-based trace reporting</w:t>
            </w:r>
          </w:p>
        </w:tc>
        <w:tc>
          <w:tcPr>
            <w:tcW w:w="1519" w:type="dxa"/>
          </w:tcPr>
          <w:p w14:paraId="488F45BE"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3B736E5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65D54D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58D071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E55B34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8CC88C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9A84B81" w14:textId="77777777" w:rsidR="00744129" w:rsidRPr="006B2793" w:rsidRDefault="00744129" w:rsidP="00744129">
            <w:pPr>
              <w:pStyle w:val="TAL"/>
              <w:tabs>
                <w:tab w:val="clear" w:pos="284"/>
                <w:tab w:val="clear" w:pos="567"/>
              </w:tabs>
              <w:rPr>
                <w:sz w:val="16"/>
              </w:rPr>
            </w:pPr>
          </w:p>
        </w:tc>
        <w:tc>
          <w:tcPr>
            <w:tcW w:w="2038" w:type="dxa"/>
          </w:tcPr>
          <w:p w14:paraId="08656E75" w14:textId="77777777" w:rsidR="00744129" w:rsidRPr="006B2793" w:rsidRDefault="00744129" w:rsidP="00744129">
            <w:pPr>
              <w:pStyle w:val="TAL"/>
              <w:tabs>
                <w:tab w:val="clear" w:pos="284"/>
                <w:tab w:val="clear" w:pos="567"/>
              </w:tabs>
              <w:rPr>
                <w:sz w:val="16"/>
              </w:rPr>
            </w:pPr>
            <w:r w:rsidRPr="006B2793">
              <w:rPr>
                <w:sz w:val="16"/>
              </w:rPr>
              <w:t>FS_OAM_RTT</w:t>
            </w:r>
          </w:p>
        </w:tc>
        <w:tc>
          <w:tcPr>
            <w:tcW w:w="1340" w:type="dxa"/>
          </w:tcPr>
          <w:p w14:paraId="364B22C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B81B61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A342225" w14:textId="77777777" w:rsidR="00744129" w:rsidRPr="006B2793" w:rsidRDefault="00744129" w:rsidP="00744129">
            <w:pPr>
              <w:pStyle w:val="TAL"/>
              <w:tabs>
                <w:tab w:val="clear" w:pos="284"/>
                <w:tab w:val="clear" w:pos="567"/>
              </w:tabs>
              <w:rPr>
                <w:sz w:val="16"/>
              </w:rPr>
            </w:pPr>
          </w:p>
        </w:tc>
      </w:tr>
      <w:tr w:rsidR="00744129" w:rsidRPr="00200359" w14:paraId="641C021F" w14:textId="77777777" w:rsidTr="00744129">
        <w:tc>
          <w:tcPr>
            <w:tcW w:w="675" w:type="dxa"/>
          </w:tcPr>
          <w:p w14:paraId="382F1174"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00BD544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191170</w:t>
            </w:r>
          </w:p>
        </w:tc>
        <w:tc>
          <w:tcPr>
            <w:tcW w:w="948" w:type="dxa"/>
          </w:tcPr>
          <w:p w14:paraId="7A57DA8C"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7681F21" w14:textId="77777777" w:rsidR="00744129" w:rsidRPr="006B2793" w:rsidRDefault="00744129" w:rsidP="00744129">
            <w:pPr>
              <w:pStyle w:val="TAL"/>
              <w:tabs>
                <w:tab w:val="clear" w:pos="284"/>
                <w:tab w:val="clear" w:pos="567"/>
              </w:tabs>
              <w:rPr>
                <w:sz w:val="16"/>
              </w:rPr>
            </w:pPr>
            <w:r w:rsidRPr="006B2793">
              <w:rPr>
                <w:sz w:val="16"/>
              </w:rPr>
              <w:t>Rel-16 CRs on Management Aspects of 5G Service-Level Agreement</w:t>
            </w:r>
          </w:p>
        </w:tc>
        <w:tc>
          <w:tcPr>
            <w:tcW w:w="1519" w:type="dxa"/>
          </w:tcPr>
          <w:p w14:paraId="107EF428"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1695AB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1CA744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EDA9DA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3DE165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A0C9E6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1261DEC" w14:textId="77777777" w:rsidR="00744129" w:rsidRPr="006B2793" w:rsidRDefault="00744129" w:rsidP="00744129">
            <w:pPr>
              <w:pStyle w:val="TAL"/>
              <w:tabs>
                <w:tab w:val="clear" w:pos="284"/>
                <w:tab w:val="clear" w:pos="567"/>
              </w:tabs>
              <w:rPr>
                <w:sz w:val="16"/>
              </w:rPr>
            </w:pPr>
          </w:p>
        </w:tc>
        <w:tc>
          <w:tcPr>
            <w:tcW w:w="2038" w:type="dxa"/>
          </w:tcPr>
          <w:p w14:paraId="5E56E9A2" w14:textId="77777777" w:rsidR="00744129" w:rsidRPr="006B2793" w:rsidRDefault="00744129" w:rsidP="00744129">
            <w:pPr>
              <w:pStyle w:val="TAL"/>
              <w:tabs>
                <w:tab w:val="clear" w:pos="284"/>
                <w:tab w:val="clear" w:pos="567"/>
              </w:tabs>
              <w:rPr>
                <w:sz w:val="16"/>
              </w:rPr>
            </w:pPr>
            <w:r w:rsidRPr="006B2793">
              <w:rPr>
                <w:sz w:val="16"/>
              </w:rPr>
              <w:t>MA5SLA</w:t>
            </w:r>
          </w:p>
        </w:tc>
        <w:tc>
          <w:tcPr>
            <w:tcW w:w="1340" w:type="dxa"/>
          </w:tcPr>
          <w:p w14:paraId="474DD24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F88D34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F1CEF7B" w14:textId="77777777" w:rsidR="00744129" w:rsidRPr="006B2793" w:rsidRDefault="00744129" w:rsidP="00744129">
            <w:pPr>
              <w:pStyle w:val="TAL"/>
              <w:tabs>
                <w:tab w:val="clear" w:pos="284"/>
                <w:tab w:val="clear" w:pos="567"/>
              </w:tabs>
              <w:rPr>
                <w:sz w:val="16"/>
              </w:rPr>
            </w:pPr>
          </w:p>
        </w:tc>
      </w:tr>
      <w:tr w:rsidR="00744129" w:rsidRPr="00200359" w14:paraId="24C3F070" w14:textId="77777777" w:rsidTr="00744129">
        <w:tc>
          <w:tcPr>
            <w:tcW w:w="675" w:type="dxa"/>
          </w:tcPr>
          <w:p w14:paraId="218A4132"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4FF3DE2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191171</w:t>
            </w:r>
          </w:p>
        </w:tc>
        <w:tc>
          <w:tcPr>
            <w:tcW w:w="948" w:type="dxa"/>
          </w:tcPr>
          <w:p w14:paraId="599E407A"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71C7F02" w14:textId="77777777" w:rsidR="00744129" w:rsidRPr="006B2793" w:rsidRDefault="00744129" w:rsidP="00744129">
            <w:pPr>
              <w:pStyle w:val="TAL"/>
              <w:tabs>
                <w:tab w:val="clear" w:pos="284"/>
                <w:tab w:val="clear" w:pos="567"/>
              </w:tabs>
              <w:rPr>
                <w:sz w:val="16"/>
              </w:rPr>
            </w:pPr>
            <w:r w:rsidRPr="006B2793">
              <w:rPr>
                <w:sz w:val="16"/>
              </w:rPr>
              <w:t>Rel-16 CRs on Enhancement of 3GPP management system for multiple tenant environment support</w:t>
            </w:r>
          </w:p>
        </w:tc>
        <w:tc>
          <w:tcPr>
            <w:tcW w:w="1519" w:type="dxa"/>
          </w:tcPr>
          <w:p w14:paraId="0B413EC8"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611223F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FFACC78"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382D63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D618FF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2DBE9B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9A1F150" w14:textId="77777777" w:rsidR="00744129" w:rsidRPr="006B2793" w:rsidRDefault="00744129" w:rsidP="00744129">
            <w:pPr>
              <w:pStyle w:val="TAL"/>
              <w:tabs>
                <w:tab w:val="clear" w:pos="284"/>
                <w:tab w:val="clear" w:pos="567"/>
              </w:tabs>
              <w:rPr>
                <w:sz w:val="16"/>
              </w:rPr>
            </w:pPr>
          </w:p>
        </w:tc>
        <w:tc>
          <w:tcPr>
            <w:tcW w:w="2038" w:type="dxa"/>
          </w:tcPr>
          <w:p w14:paraId="34B3701E" w14:textId="77777777" w:rsidR="00744129" w:rsidRPr="006B2793" w:rsidRDefault="00744129" w:rsidP="00744129">
            <w:pPr>
              <w:pStyle w:val="TAL"/>
              <w:tabs>
                <w:tab w:val="clear" w:pos="284"/>
                <w:tab w:val="clear" w:pos="567"/>
              </w:tabs>
              <w:rPr>
                <w:sz w:val="16"/>
              </w:rPr>
            </w:pPr>
            <w:r w:rsidRPr="006B2793">
              <w:rPr>
                <w:sz w:val="16"/>
              </w:rPr>
              <w:t>MEMTANE</w:t>
            </w:r>
          </w:p>
        </w:tc>
        <w:tc>
          <w:tcPr>
            <w:tcW w:w="1340" w:type="dxa"/>
          </w:tcPr>
          <w:p w14:paraId="62E0F18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A9DF46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8B6B82A" w14:textId="77777777" w:rsidR="00744129" w:rsidRPr="006B2793" w:rsidRDefault="00744129" w:rsidP="00744129">
            <w:pPr>
              <w:pStyle w:val="TAL"/>
              <w:tabs>
                <w:tab w:val="clear" w:pos="284"/>
                <w:tab w:val="clear" w:pos="567"/>
              </w:tabs>
              <w:rPr>
                <w:sz w:val="16"/>
              </w:rPr>
            </w:pPr>
          </w:p>
        </w:tc>
      </w:tr>
      <w:tr w:rsidR="00744129" w:rsidRPr="00200359" w14:paraId="26873533" w14:textId="77777777" w:rsidTr="00744129">
        <w:tc>
          <w:tcPr>
            <w:tcW w:w="675" w:type="dxa"/>
          </w:tcPr>
          <w:p w14:paraId="0BEBAF9D"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6BBCD2F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191172</w:t>
            </w:r>
          </w:p>
        </w:tc>
        <w:tc>
          <w:tcPr>
            <w:tcW w:w="948" w:type="dxa"/>
          </w:tcPr>
          <w:p w14:paraId="45F6C2D2"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69CD1D3" w14:textId="77777777" w:rsidR="00744129" w:rsidRPr="006B2793" w:rsidRDefault="00744129" w:rsidP="00744129">
            <w:pPr>
              <w:pStyle w:val="TAL"/>
              <w:tabs>
                <w:tab w:val="clear" w:pos="284"/>
                <w:tab w:val="clear" w:pos="567"/>
              </w:tabs>
              <w:rPr>
                <w:sz w:val="16"/>
              </w:rPr>
            </w:pPr>
            <w:r w:rsidRPr="006B2793">
              <w:rPr>
                <w:sz w:val="16"/>
              </w:rPr>
              <w:t>Rel-16 CRs on Methodology for 5G management specifications</w:t>
            </w:r>
          </w:p>
        </w:tc>
        <w:tc>
          <w:tcPr>
            <w:tcW w:w="1519" w:type="dxa"/>
          </w:tcPr>
          <w:p w14:paraId="692A55D4"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182B9F7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C91CFA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0D82CA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037087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A4BD33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9F27146" w14:textId="77777777" w:rsidR="00744129" w:rsidRPr="006B2793" w:rsidRDefault="00744129" w:rsidP="00744129">
            <w:pPr>
              <w:pStyle w:val="TAL"/>
              <w:tabs>
                <w:tab w:val="clear" w:pos="284"/>
                <w:tab w:val="clear" w:pos="567"/>
              </w:tabs>
              <w:rPr>
                <w:sz w:val="16"/>
              </w:rPr>
            </w:pPr>
          </w:p>
        </w:tc>
        <w:tc>
          <w:tcPr>
            <w:tcW w:w="2038" w:type="dxa"/>
          </w:tcPr>
          <w:p w14:paraId="34F035D0" w14:textId="77777777" w:rsidR="00744129" w:rsidRPr="006B2793" w:rsidRDefault="00744129" w:rsidP="00744129">
            <w:pPr>
              <w:pStyle w:val="TAL"/>
              <w:tabs>
                <w:tab w:val="clear" w:pos="284"/>
                <w:tab w:val="clear" w:pos="567"/>
              </w:tabs>
              <w:rPr>
                <w:sz w:val="16"/>
              </w:rPr>
            </w:pPr>
            <w:r w:rsidRPr="006B2793">
              <w:rPr>
                <w:sz w:val="16"/>
              </w:rPr>
              <w:t>METHOGY</w:t>
            </w:r>
          </w:p>
        </w:tc>
        <w:tc>
          <w:tcPr>
            <w:tcW w:w="1340" w:type="dxa"/>
          </w:tcPr>
          <w:p w14:paraId="7E4D4CE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68CC3D6"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141DB50" w14:textId="77777777" w:rsidR="00744129" w:rsidRPr="006B2793" w:rsidRDefault="00744129" w:rsidP="00744129">
            <w:pPr>
              <w:pStyle w:val="TAL"/>
              <w:tabs>
                <w:tab w:val="clear" w:pos="284"/>
                <w:tab w:val="clear" w:pos="567"/>
              </w:tabs>
              <w:rPr>
                <w:sz w:val="16"/>
              </w:rPr>
            </w:pPr>
          </w:p>
        </w:tc>
      </w:tr>
      <w:tr w:rsidR="00744129" w:rsidRPr="00200359" w14:paraId="34224D0E" w14:textId="77777777" w:rsidTr="00744129">
        <w:tc>
          <w:tcPr>
            <w:tcW w:w="675" w:type="dxa"/>
          </w:tcPr>
          <w:p w14:paraId="2C10B4A7"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17EF3D5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191176</w:t>
            </w:r>
          </w:p>
        </w:tc>
        <w:tc>
          <w:tcPr>
            <w:tcW w:w="948" w:type="dxa"/>
          </w:tcPr>
          <w:p w14:paraId="50100D5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2DB9B72" w14:textId="77777777" w:rsidR="00744129" w:rsidRPr="006B2793" w:rsidRDefault="00744129" w:rsidP="00744129">
            <w:pPr>
              <w:pStyle w:val="TAL"/>
              <w:tabs>
                <w:tab w:val="clear" w:pos="284"/>
                <w:tab w:val="clear" w:pos="567"/>
              </w:tabs>
              <w:rPr>
                <w:sz w:val="16"/>
              </w:rPr>
            </w:pPr>
            <w:r w:rsidRPr="006B2793">
              <w:rPr>
                <w:sz w:val="16"/>
              </w:rPr>
              <w:t>Rel-16 CRs on Streaming trace reporting</w:t>
            </w:r>
          </w:p>
        </w:tc>
        <w:tc>
          <w:tcPr>
            <w:tcW w:w="1519" w:type="dxa"/>
          </w:tcPr>
          <w:p w14:paraId="0DE70EAD"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42AC76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30C25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19C4A4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3D9D13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3B318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7E7AAA9" w14:textId="77777777" w:rsidR="00744129" w:rsidRPr="006B2793" w:rsidRDefault="00744129" w:rsidP="00744129">
            <w:pPr>
              <w:pStyle w:val="TAL"/>
              <w:tabs>
                <w:tab w:val="clear" w:pos="284"/>
                <w:tab w:val="clear" w:pos="567"/>
              </w:tabs>
              <w:rPr>
                <w:sz w:val="16"/>
              </w:rPr>
            </w:pPr>
          </w:p>
        </w:tc>
        <w:tc>
          <w:tcPr>
            <w:tcW w:w="2038" w:type="dxa"/>
          </w:tcPr>
          <w:p w14:paraId="1D8AEC17" w14:textId="77777777" w:rsidR="00744129" w:rsidRPr="006B2793" w:rsidRDefault="00744129" w:rsidP="00744129">
            <w:pPr>
              <w:pStyle w:val="TAL"/>
              <w:tabs>
                <w:tab w:val="clear" w:pos="284"/>
                <w:tab w:val="clear" w:pos="567"/>
              </w:tabs>
              <w:rPr>
                <w:sz w:val="16"/>
              </w:rPr>
            </w:pPr>
            <w:r w:rsidRPr="006B2793">
              <w:rPr>
                <w:sz w:val="16"/>
              </w:rPr>
              <w:t>OAM_RTT</w:t>
            </w:r>
          </w:p>
        </w:tc>
        <w:tc>
          <w:tcPr>
            <w:tcW w:w="1340" w:type="dxa"/>
          </w:tcPr>
          <w:p w14:paraId="758FE7E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CC04F9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8B99F54" w14:textId="77777777" w:rsidR="00744129" w:rsidRPr="006B2793" w:rsidRDefault="00744129" w:rsidP="00744129">
            <w:pPr>
              <w:pStyle w:val="TAL"/>
              <w:tabs>
                <w:tab w:val="clear" w:pos="284"/>
                <w:tab w:val="clear" w:pos="567"/>
              </w:tabs>
              <w:rPr>
                <w:sz w:val="16"/>
              </w:rPr>
            </w:pPr>
          </w:p>
        </w:tc>
      </w:tr>
      <w:tr w:rsidR="00744129" w:rsidRPr="00200359" w14:paraId="127A8841" w14:textId="77777777" w:rsidTr="00744129">
        <w:tc>
          <w:tcPr>
            <w:tcW w:w="675" w:type="dxa"/>
          </w:tcPr>
          <w:p w14:paraId="22F2EF60"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5CD5EED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191177</w:t>
            </w:r>
          </w:p>
        </w:tc>
        <w:tc>
          <w:tcPr>
            <w:tcW w:w="948" w:type="dxa"/>
          </w:tcPr>
          <w:p w14:paraId="1637C9E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54A688E" w14:textId="77777777" w:rsidR="00744129" w:rsidRPr="006B2793" w:rsidRDefault="00744129" w:rsidP="00744129">
            <w:pPr>
              <w:pStyle w:val="TAL"/>
              <w:tabs>
                <w:tab w:val="clear" w:pos="284"/>
                <w:tab w:val="clear" w:pos="567"/>
              </w:tabs>
              <w:rPr>
                <w:sz w:val="16"/>
              </w:rPr>
            </w:pPr>
            <w:r w:rsidRPr="006B2793">
              <w:rPr>
                <w:sz w:val="16"/>
              </w:rPr>
              <w:t>Rel-16 CRs on Nchf Online and Offline charging services</w:t>
            </w:r>
          </w:p>
        </w:tc>
        <w:tc>
          <w:tcPr>
            <w:tcW w:w="1519" w:type="dxa"/>
          </w:tcPr>
          <w:p w14:paraId="4299F929"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27F8713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11B095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543273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C43B76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CDEE02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D49557D" w14:textId="77777777" w:rsidR="00744129" w:rsidRPr="006B2793" w:rsidRDefault="00744129" w:rsidP="00744129">
            <w:pPr>
              <w:pStyle w:val="TAL"/>
              <w:tabs>
                <w:tab w:val="clear" w:pos="284"/>
                <w:tab w:val="clear" w:pos="567"/>
              </w:tabs>
              <w:rPr>
                <w:sz w:val="16"/>
              </w:rPr>
            </w:pPr>
          </w:p>
        </w:tc>
        <w:tc>
          <w:tcPr>
            <w:tcW w:w="2038" w:type="dxa"/>
          </w:tcPr>
          <w:p w14:paraId="21616DC9" w14:textId="77777777" w:rsidR="00744129" w:rsidRPr="006B2793" w:rsidRDefault="00744129" w:rsidP="00744129">
            <w:pPr>
              <w:pStyle w:val="TAL"/>
              <w:tabs>
                <w:tab w:val="clear" w:pos="284"/>
                <w:tab w:val="clear" w:pos="567"/>
              </w:tabs>
              <w:rPr>
                <w:sz w:val="16"/>
              </w:rPr>
            </w:pPr>
            <w:r w:rsidRPr="006B2793">
              <w:rPr>
                <w:sz w:val="16"/>
              </w:rPr>
              <w:t>OFSBI_CH</w:t>
            </w:r>
          </w:p>
        </w:tc>
        <w:tc>
          <w:tcPr>
            <w:tcW w:w="1340" w:type="dxa"/>
          </w:tcPr>
          <w:p w14:paraId="31BD758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C52E77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38723F1" w14:textId="77777777" w:rsidR="00744129" w:rsidRPr="006B2793" w:rsidRDefault="00744129" w:rsidP="00744129">
            <w:pPr>
              <w:pStyle w:val="TAL"/>
              <w:tabs>
                <w:tab w:val="clear" w:pos="284"/>
                <w:tab w:val="clear" w:pos="567"/>
              </w:tabs>
              <w:rPr>
                <w:sz w:val="16"/>
              </w:rPr>
            </w:pPr>
          </w:p>
        </w:tc>
      </w:tr>
      <w:tr w:rsidR="00744129" w:rsidRPr="00200359" w14:paraId="0788143A" w14:textId="77777777" w:rsidTr="00744129">
        <w:tc>
          <w:tcPr>
            <w:tcW w:w="675" w:type="dxa"/>
          </w:tcPr>
          <w:p w14:paraId="01C9E5D5"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3982C30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191178</w:t>
            </w:r>
          </w:p>
        </w:tc>
        <w:tc>
          <w:tcPr>
            <w:tcW w:w="948" w:type="dxa"/>
          </w:tcPr>
          <w:p w14:paraId="68814C58"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35ACA86" w14:textId="77777777" w:rsidR="00744129" w:rsidRPr="006B2793" w:rsidRDefault="00744129" w:rsidP="00744129">
            <w:pPr>
              <w:pStyle w:val="TAL"/>
              <w:tabs>
                <w:tab w:val="clear" w:pos="284"/>
                <w:tab w:val="clear" w:pos="567"/>
              </w:tabs>
              <w:rPr>
                <w:sz w:val="16"/>
              </w:rPr>
            </w:pPr>
            <w:r w:rsidRPr="006B2793">
              <w:rPr>
                <w:sz w:val="16"/>
              </w:rPr>
              <w:t>Rel-16 CRs on Integration of ONAP and 3GPP 5G management framework</w:t>
            </w:r>
          </w:p>
        </w:tc>
        <w:tc>
          <w:tcPr>
            <w:tcW w:w="1519" w:type="dxa"/>
          </w:tcPr>
          <w:p w14:paraId="0D184881"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77A23DD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2AB40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F4830A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F7F498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13508E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AA4451D" w14:textId="77777777" w:rsidR="00744129" w:rsidRPr="006B2793" w:rsidRDefault="00744129" w:rsidP="00744129">
            <w:pPr>
              <w:pStyle w:val="TAL"/>
              <w:tabs>
                <w:tab w:val="clear" w:pos="284"/>
                <w:tab w:val="clear" w:pos="567"/>
              </w:tabs>
              <w:rPr>
                <w:sz w:val="16"/>
              </w:rPr>
            </w:pPr>
          </w:p>
        </w:tc>
        <w:tc>
          <w:tcPr>
            <w:tcW w:w="2038" w:type="dxa"/>
          </w:tcPr>
          <w:p w14:paraId="2AFC3B49" w14:textId="77777777" w:rsidR="00744129" w:rsidRPr="006B2793" w:rsidRDefault="00744129" w:rsidP="00744129">
            <w:pPr>
              <w:pStyle w:val="TAL"/>
              <w:tabs>
                <w:tab w:val="clear" w:pos="284"/>
                <w:tab w:val="clear" w:pos="567"/>
              </w:tabs>
              <w:rPr>
                <w:sz w:val="16"/>
              </w:rPr>
            </w:pPr>
            <w:r w:rsidRPr="006B2793">
              <w:rPr>
                <w:sz w:val="16"/>
              </w:rPr>
              <w:t>ONAP3GPP</w:t>
            </w:r>
          </w:p>
        </w:tc>
        <w:tc>
          <w:tcPr>
            <w:tcW w:w="1340" w:type="dxa"/>
          </w:tcPr>
          <w:p w14:paraId="297B198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28EA70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5ABB693" w14:textId="77777777" w:rsidR="00744129" w:rsidRPr="006B2793" w:rsidRDefault="00744129" w:rsidP="00744129">
            <w:pPr>
              <w:pStyle w:val="TAL"/>
              <w:tabs>
                <w:tab w:val="clear" w:pos="284"/>
                <w:tab w:val="clear" w:pos="567"/>
              </w:tabs>
              <w:rPr>
                <w:sz w:val="16"/>
              </w:rPr>
            </w:pPr>
          </w:p>
        </w:tc>
      </w:tr>
      <w:tr w:rsidR="00744129" w:rsidRPr="00200359" w14:paraId="0A44A882" w14:textId="77777777" w:rsidTr="00744129">
        <w:tc>
          <w:tcPr>
            <w:tcW w:w="675" w:type="dxa"/>
          </w:tcPr>
          <w:p w14:paraId="0A7C9AFD" w14:textId="77777777" w:rsidR="00744129" w:rsidRPr="006B2793" w:rsidRDefault="00744129" w:rsidP="00744129">
            <w:pPr>
              <w:pStyle w:val="TAL"/>
              <w:tabs>
                <w:tab w:val="clear" w:pos="284"/>
                <w:tab w:val="clear" w:pos="567"/>
              </w:tabs>
              <w:rPr>
                <w:sz w:val="16"/>
              </w:rPr>
            </w:pPr>
            <w:r w:rsidRPr="006B2793">
              <w:rPr>
                <w:sz w:val="16"/>
              </w:rPr>
              <w:lastRenderedPageBreak/>
              <w:t>16.5</w:t>
            </w:r>
          </w:p>
        </w:tc>
        <w:tc>
          <w:tcPr>
            <w:tcW w:w="1134" w:type="dxa"/>
          </w:tcPr>
          <w:p w14:paraId="69528BF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191179</w:t>
            </w:r>
          </w:p>
        </w:tc>
        <w:tc>
          <w:tcPr>
            <w:tcW w:w="948" w:type="dxa"/>
          </w:tcPr>
          <w:p w14:paraId="1ECF609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4B931A3" w14:textId="77777777" w:rsidR="00744129" w:rsidRPr="006B2793" w:rsidRDefault="00744129" w:rsidP="00744129">
            <w:pPr>
              <w:pStyle w:val="TAL"/>
              <w:tabs>
                <w:tab w:val="clear" w:pos="284"/>
                <w:tab w:val="clear" w:pos="567"/>
              </w:tabs>
              <w:rPr>
                <w:sz w:val="16"/>
              </w:rPr>
            </w:pPr>
            <w:r w:rsidRPr="006B2793">
              <w:rPr>
                <w:sz w:val="16"/>
              </w:rPr>
              <w:t>Rel-16 CRs on Management of QoE measurement collection</w:t>
            </w:r>
          </w:p>
        </w:tc>
        <w:tc>
          <w:tcPr>
            <w:tcW w:w="1519" w:type="dxa"/>
          </w:tcPr>
          <w:p w14:paraId="1FB1F735"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0965808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60161F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E17F1C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7A46B1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9AC2EF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D936225" w14:textId="77777777" w:rsidR="00744129" w:rsidRPr="006B2793" w:rsidRDefault="00744129" w:rsidP="00744129">
            <w:pPr>
              <w:pStyle w:val="TAL"/>
              <w:tabs>
                <w:tab w:val="clear" w:pos="284"/>
                <w:tab w:val="clear" w:pos="567"/>
              </w:tabs>
              <w:rPr>
                <w:sz w:val="16"/>
              </w:rPr>
            </w:pPr>
          </w:p>
        </w:tc>
        <w:tc>
          <w:tcPr>
            <w:tcW w:w="2038" w:type="dxa"/>
          </w:tcPr>
          <w:p w14:paraId="4A291529" w14:textId="77777777" w:rsidR="00744129" w:rsidRPr="006B2793" w:rsidRDefault="00744129" w:rsidP="00744129">
            <w:pPr>
              <w:pStyle w:val="TAL"/>
              <w:tabs>
                <w:tab w:val="clear" w:pos="284"/>
                <w:tab w:val="clear" w:pos="567"/>
              </w:tabs>
              <w:rPr>
                <w:sz w:val="16"/>
              </w:rPr>
            </w:pPr>
            <w:r w:rsidRPr="006B2793">
              <w:rPr>
                <w:sz w:val="16"/>
              </w:rPr>
              <w:t>QOED</w:t>
            </w:r>
          </w:p>
        </w:tc>
        <w:tc>
          <w:tcPr>
            <w:tcW w:w="1340" w:type="dxa"/>
          </w:tcPr>
          <w:p w14:paraId="251D992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B88CC5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A145D1B" w14:textId="77777777" w:rsidR="00744129" w:rsidRPr="006B2793" w:rsidRDefault="00744129" w:rsidP="00744129">
            <w:pPr>
              <w:pStyle w:val="TAL"/>
              <w:tabs>
                <w:tab w:val="clear" w:pos="284"/>
                <w:tab w:val="clear" w:pos="567"/>
              </w:tabs>
              <w:rPr>
                <w:sz w:val="16"/>
              </w:rPr>
            </w:pPr>
          </w:p>
        </w:tc>
      </w:tr>
      <w:tr w:rsidR="00744129" w:rsidRPr="00200359" w14:paraId="216AF637" w14:textId="77777777" w:rsidTr="00744129">
        <w:tc>
          <w:tcPr>
            <w:tcW w:w="675" w:type="dxa"/>
          </w:tcPr>
          <w:p w14:paraId="07013296"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53FE502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191180</w:t>
            </w:r>
          </w:p>
        </w:tc>
        <w:tc>
          <w:tcPr>
            <w:tcW w:w="948" w:type="dxa"/>
          </w:tcPr>
          <w:p w14:paraId="5E56A43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CE6B1F7" w14:textId="77777777" w:rsidR="00744129" w:rsidRPr="006B2793" w:rsidRDefault="00744129" w:rsidP="00744129">
            <w:pPr>
              <w:pStyle w:val="TAL"/>
              <w:tabs>
                <w:tab w:val="clear" w:pos="284"/>
                <w:tab w:val="clear" w:pos="567"/>
              </w:tabs>
              <w:rPr>
                <w:sz w:val="16"/>
              </w:rPr>
            </w:pPr>
            <w:r w:rsidRPr="006B2793">
              <w:rPr>
                <w:sz w:val="16"/>
              </w:rPr>
              <w:t>Rel-16 CRs on Self-Organizing Networks (SON) for 5G networks</w:t>
            </w:r>
          </w:p>
        </w:tc>
        <w:tc>
          <w:tcPr>
            <w:tcW w:w="1519" w:type="dxa"/>
          </w:tcPr>
          <w:p w14:paraId="79461E5A"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120769C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172576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A8FEF4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EDB16A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6004CA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4884EB3" w14:textId="77777777" w:rsidR="00744129" w:rsidRPr="006B2793" w:rsidRDefault="00744129" w:rsidP="00744129">
            <w:pPr>
              <w:pStyle w:val="TAL"/>
              <w:tabs>
                <w:tab w:val="clear" w:pos="284"/>
                <w:tab w:val="clear" w:pos="567"/>
              </w:tabs>
              <w:rPr>
                <w:sz w:val="16"/>
              </w:rPr>
            </w:pPr>
          </w:p>
        </w:tc>
        <w:tc>
          <w:tcPr>
            <w:tcW w:w="2038" w:type="dxa"/>
          </w:tcPr>
          <w:p w14:paraId="1C3FE1D3" w14:textId="77777777" w:rsidR="00744129" w:rsidRPr="006B2793" w:rsidRDefault="00744129" w:rsidP="00744129">
            <w:pPr>
              <w:pStyle w:val="TAL"/>
              <w:tabs>
                <w:tab w:val="clear" w:pos="284"/>
                <w:tab w:val="clear" w:pos="567"/>
              </w:tabs>
              <w:rPr>
                <w:sz w:val="16"/>
              </w:rPr>
            </w:pPr>
            <w:r w:rsidRPr="006B2793">
              <w:rPr>
                <w:sz w:val="16"/>
              </w:rPr>
              <w:t>SON_5G</w:t>
            </w:r>
          </w:p>
        </w:tc>
        <w:tc>
          <w:tcPr>
            <w:tcW w:w="1340" w:type="dxa"/>
          </w:tcPr>
          <w:p w14:paraId="59C7295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88A496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C2E9083" w14:textId="77777777" w:rsidR="00744129" w:rsidRPr="006B2793" w:rsidRDefault="00744129" w:rsidP="00744129">
            <w:pPr>
              <w:pStyle w:val="TAL"/>
              <w:tabs>
                <w:tab w:val="clear" w:pos="284"/>
                <w:tab w:val="clear" w:pos="567"/>
              </w:tabs>
              <w:rPr>
                <w:sz w:val="16"/>
              </w:rPr>
            </w:pPr>
          </w:p>
        </w:tc>
      </w:tr>
      <w:tr w:rsidR="00744129" w:rsidRPr="00200359" w14:paraId="54FE7EB8" w14:textId="77777777" w:rsidTr="00744129">
        <w:tc>
          <w:tcPr>
            <w:tcW w:w="675" w:type="dxa"/>
          </w:tcPr>
          <w:p w14:paraId="1F7462F1"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4F046B8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191181</w:t>
            </w:r>
          </w:p>
        </w:tc>
        <w:tc>
          <w:tcPr>
            <w:tcW w:w="948" w:type="dxa"/>
          </w:tcPr>
          <w:p w14:paraId="779EDC4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476A59B" w14:textId="77777777" w:rsidR="00744129" w:rsidRPr="006B2793" w:rsidRDefault="00744129" w:rsidP="00744129">
            <w:pPr>
              <w:pStyle w:val="TAL"/>
              <w:tabs>
                <w:tab w:val="clear" w:pos="284"/>
                <w:tab w:val="clear" w:pos="567"/>
              </w:tabs>
              <w:rPr>
                <w:sz w:val="16"/>
              </w:rPr>
            </w:pPr>
            <w:r w:rsidRPr="006B2793">
              <w:rPr>
                <w:sz w:val="16"/>
              </w:rPr>
              <w:t>Rel-16 CRs on Trace Management in the context of Services Based Management Architecture</w:t>
            </w:r>
          </w:p>
        </w:tc>
        <w:tc>
          <w:tcPr>
            <w:tcW w:w="1519" w:type="dxa"/>
          </w:tcPr>
          <w:p w14:paraId="76BBFC27"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24C563F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39A02F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6712CC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ECEAC3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B1E4D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8A40529" w14:textId="77777777" w:rsidR="00744129" w:rsidRPr="006B2793" w:rsidRDefault="00744129" w:rsidP="00744129">
            <w:pPr>
              <w:pStyle w:val="TAL"/>
              <w:tabs>
                <w:tab w:val="clear" w:pos="284"/>
                <w:tab w:val="clear" w:pos="567"/>
              </w:tabs>
              <w:rPr>
                <w:sz w:val="16"/>
              </w:rPr>
            </w:pPr>
          </w:p>
        </w:tc>
        <w:tc>
          <w:tcPr>
            <w:tcW w:w="2038" w:type="dxa"/>
          </w:tcPr>
          <w:p w14:paraId="2766CA91" w14:textId="77777777" w:rsidR="00744129" w:rsidRPr="006B2793" w:rsidRDefault="00744129" w:rsidP="00744129">
            <w:pPr>
              <w:pStyle w:val="TAL"/>
              <w:tabs>
                <w:tab w:val="clear" w:pos="284"/>
                <w:tab w:val="clear" w:pos="567"/>
              </w:tabs>
              <w:rPr>
                <w:sz w:val="16"/>
              </w:rPr>
            </w:pPr>
            <w:r w:rsidRPr="006B2793">
              <w:rPr>
                <w:sz w:val="16"/>
              </w:rPr>
              <w:t>TM_SBMA</w:t>
            </w:r>
          </w:p>
        </w:tc>
        <w:tc>
          <w:tcPr>
            <w:tcW w:w="1340" w:type="dxa"/>
          </w:tcPr>
          <w:p w14:paraId="2D75D9E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D34E90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1DC8C49" w14:textId="77777777" w:rsidR="00744129" w:rsidRPr="006B2793" w:rsidRDefault="00744129" w:rsidP="00744129">
            <w:pPr>
              <w:pStyle w:val="TAL"/>
              <w:tabs>
                <w:tab w:val="clear" w:pos="284"/>
                <w:tab w:val="clear" w:pos="567"/>
              </w:tabs>
              <w:rPr>
                <w:sz w:val="16"/>
              </w:rPr>
            </w:pPr>
          </w:p>
        </w:tc>
      </w:tr>
      <w:tr w:rsidR="00744129" w:rsidRPr="00200359" w14:paraId="6D65B637" w14:textId="77777777" w:rsidTr="00744129">
        <w:tc>
          <w:tcPr>
            <w:tcW w:w="675" w:type="dxa"/>
          </w:tcPr>
          <w:p w14:paraId="42504D82" w14:textId="77777777" w:rsidR="00744129" w:rsidRPr="006B2793" w:rsidRDefault="00744129" w:rsidP="00744129">
            <w:pPr>
              <w:pStyle w:val="TAL"/>
              <w:tabs>
                <w:tab w:val="clear" w:pos="284"/>
                <w:tab w:val="clear" w:pos="567"/>
              </w:tabs>
              <w:rPr>
                <w:sz w:val="16"/>
              </w:rPr>
            </w:pPr>
            <w:r w:rsidRPr="006B2793">
              <w:rPr>
                <w:sz w:val="16"/>
              </w:rPr>
              <w:t>16.5</w:t>
            </w:r>
          </w:p>
        </w:tc>
        <w:tc>
          <w:tcPr>
            <w:tcW w:w="1134" w:type="dxa"/>
          </w:tcPr>
          <w:p w14:paraId="1DBA46F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191182</w:t>
            </w:r>
          </w:p>
        </w:tc>
        <w:tc>
          <w:tcPr>
            <w:tcW w:w="948" w:type="dxa"/>
          </w:tcPr>
          <w:p w14:paraId="0E40A02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04C199B" w14:textId="77777777" w:rsidR="00744129" w:rsidRPr="006B2793" w:rsidRDefault="00744129" w:rsidP="00744129">
            <w:pPr>
              <w:pStyle w:val="TAL"/>
              <w:tabs>
                <w:tab w:val="clear" w:pos="284"/>
                <w:tab w:val="clear" w:pos="567"/>
              </w:tabs>
              <w:rPr>
                <w:sz w:val="16"/>
              </w:rPr>
            </w:pPr>
            <w:r w:rsidRPr="006B2793">
              <w:rPr>
                <w:sz w:val="16"/>
              </w:rPr>
              <w:t>Rel-16 CRs on Volume Based Charging Aspects for VoLTE</w:t>
            </w:r>
          </w:p>
        </w:tc>
        <w:tc>
          <w:tcPr>
            <w:tcW w:w="1519" w:type="dxa"/>
          </w:tcPr>
          <w:p w14:paraId="627F46AB" w14:textId="77777777" w:rsidR="00744129" w:rsidRPr="006B2793" w:rsidRDefault="00744129" w:rsidP="00744129">
            <w:pPr>
              <w:pStyle w:val="TAL"/>
              <w:tabs>
                <w:tab w:val="clear" w:pos="284"/>
                <w:tab w:val="clear" w:pos="567"/>
              </w:tabs>
              <w:rPr>
                <w:sz w:val="16"/>
              </w:rPr>
            </w:pPr>
            <w:r w:rsidRPr="006B2793">
              <w:rPr>
                <w:sz w:val="16"/>
              </w:rPr>
              <w:t>SA WG5</w:t>
            </w:r>
          </w:p>
        </w:tc>
        <w:tc>
          <w:tcPr>
            <w:tcW w:w="1212" w:type="dxa"/>
          </w:tcPr>
          <w:p w14:paraId="47C6F58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6C5E2A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094293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EFEA81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A83EE5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25AA9D0" w14:textId="77777777" w:rsidR="00744129" w:rsidRPr="006B2793" w:rsidRDefault="00744129" w:rsidP="00744129">
            <w:pPr>
              <w:pStyle w:val="TAL"/>
              <w:tabs>
                <w:tab w:val="clear" w:pos="284"/>
                <w:tab w:val="clear" w:pos="567"/>
              </w:tabs>
              <w:rPr>
                <w:sz w:val="16"/>
              </w:rPr>
            </w:pPr>
          </w:p>
        </w:tc>
        <w:tc>
          <w:tcPr>
            <w:tcW w:w="2038" w:type="dxa"/>
          </w:tcPr>
          <w:p w14:paraId="5B316B4D" w14:textId="77777777" w:rsidR="00744129" w:rsidRPr="006B2793" w:rsidRDefault="00744129" w:rsidP="00744129">
            <w:pPr>
              <w:pStyle w:val="TAL"/>
              <w:tabs>
                <w:tab w:val="clear" w:pos="284"/>
                <w:tab w:val="clear" w:pos="567"/>
              </w:tabs>
              <w:rPr>
                <w:sz w:val="16"/>
              </w:rPr>
            </w:pPr>
            <w:r w:rsidRPr="006B2793">
              <w:rPr>
                <w:sz w:val="16"/>
              </w:rPr>
              <w:t>VBCLTE</w:t>
            </w:r>
          </w:p>
        </w:tc>
        <w:tc>
          <w:tcPr>
            <w:tcW w:w="1340" w:type="dxa"/>
          </w:tcPr>
          <w:p w14:paraId="11EE418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C55196E"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7BD8A0B" w14:textId="77777777" w:rsidR="00744129" w:rsidRPr="006B2793" w:rsidRDefault="00744129" w:rsidP="00744129">
            <w:pPr>
              <w:pStyle w:val="TAL"/>
              <w:tabs>
                <w:tab w:val="clear" w:pos="284"/>
                <w:tab w:val="clear" w:pos="567"/>
              </w:tabs>
              <w:rPr>
                <w:sz w:val="16"/>
              </w:rPr>
            </w:pPr>
          </w:p>
        </w:tc>
      </w:tr>
      <w:tr w:rsidR="00744129" w:rsidRPr="00200359" w14:paraId="01ADDFC9" w14:textId="77777777" w:rsidTr="00744129">
        <w:tc>
          <w:tcPr>
            <w:tcW w:w="675" w:type="dxa"/>
          </w:tcPr>
          <w:p w14:paraId="720C3D3C" w14:textId="77777777" w:rsidR="00744129" w:rsidRPr="006B2793" w:rsidRDefault="00744129" w:rsidP="00744129">
            <w:pPr>
              <w:pStyle w:val="TAL"/>
              <w:tabs>
                <w:tab w:val="clear" w:pos="284"/>
                <w:tab w:val="clear" w:pos="567"/>
              </w:tabs>
              <w:rPr>
                <w:sz w:val="16"/>
              </w:rPr>
            </w:pPr>
            <w:r w:rsidRPr="006B2793">
              <w:rPr>
                <w:sz w:val="16"/>
              </w:rPr>
              <w:t>16.6</w:t>
            </w:r>
          </w:p>
        </w:tc>
        <w:tc>
          <w:tcPr>
            <w:tcW w:w="1134" w:type="dxa"/>
          </w:tcPr>
          <w:p w14:paraId="5A961E4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191107</w:t>
            </w:r>
          </w:p>
        </w:tc>
        <w:tc>
          <w:tcPr>
            <w:tcW w:w="948" w:type="dxa"/>
          </w:tcPr>
          <w:p w14:paraId="4C158BC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19F106D" w14:textId="77777777" w:rsidR="00744129" w:rsidRPr="006B2793" w:rsidRDefault="00744129" w:rsidP="00744129">
            <w:pPr>
              <w:pStyle w:val="TAL"/>
              <w:tabs>
                <w:tab w:val="clear" w:pos="284"/>
                <w:tab w:val="clear" w:pos="567"/>
              </w:tabs>
              <w:rPr>
                <w:sz w:val="16"/>
              </w:rPr>
            </w:pPr>
            <w:r w:rsidRPr="006B2793">
              <w:rPr>
                <w:sz w:val="16"/>
              </w:rPr>
              <w:t>Rel-16 CRs to TS 23.222 for eCAPIF</w:t>
            </w:r>
          </w:p>
        </w:tc>
        <w:tc>
          <w:tcPr>
            <w:tcW w:w="1519" w:type="dxa"/>
          </w:tcPr>
          <w:p w14:paraId="7E4610F7"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6105DF2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94F762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87551F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7D77F9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145FF5E"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562B89A" w14:textId="77777777" w:rsidR="00744129" w:rsidRPr="006B2793" w:rsidRDefault="00744129" w:rsidP="00744129">
            <w:pPr>
              <w:pStyle w:val="TAL"/>
              <w:tabs>
                <w:tab w:val="clear" w:pos="284"/>
                <w:tab w:val="clear" w:pos="567"/>
              </w:tabs>
              <w:rPr>
                <w:sz w:val="16"/>
              </w:rPr>
            </w:pPr>
          </w:p>
        </w:tc>
        <w:tc>
          <w:tcPr>
            <w:tcW w:w="2038" w:type="dxa"/>
          </w:tcPr>
          <w:p w14:paraId="5750C4BC" w14:textId="77777777" w:rsidR="00744129" w:rsidRPr="006B2793" w:rsidRDefault="00744129" w:rsidP="00744129">
            <w:pPr>
              <w:pStyle w:val="TAL"/>
              <w:tabs>
                <w:tab w:val="clear" w:pos="284"/>
                <w:tab w:val="clear" w:pos="567"/>
              </w:tabs>
              <w:rPr>
                <w:sz w:val="16"/>
              </w:rPr>
            </w:pPr>
          </w:p>
        </w:tc>
        <w:tc>
          <w:tcPr>
            <w:tcW w:w="1340" w:type="dxa"/>
          </w:tcPr>
          <w:p w14:paraId="5098438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C62723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7C4BDAF" w14:textId="77777777" w:rsidR="00744129" w:rsidRPr="006B2793" w:rsidRDefault="00744129" w:rsidP="00744129">
            <w:pPr>
              <w:pStyle w:val="TAL"/>
              <w:tabs>
                <w:tab w:val="clear" w:pos="284"/>
                <w:tab w:val="clear" w:pos="567"/>
              </w:tabs>
              <w:rPr>
                <w:sz w:val="16"/>
              </w:rPr>
            </w:pPr>
          </w:p>
        </w:tc>
      </w:tr>
      <w:tr w:rsidR="00744129" w:rsidRPr="00200359" w14:paraId="0E74AA58" w14:textId="77777777" w:rsidTr="00744129">
        <w:tc>
          <w:tcPr>
            <w:tcW w:w="675" w:type="dxa"/>
          </w:tcPr>
          <w:p w14:paraId="066EC324" w14:textId="77777777" w:rsidR="00744129" w:rsidRPr="006B2793" w:rsidRDefault="00744129" w:rsidP="00744129">
            <w:pPr>
              <w:pStyle w:val="TAL"/>
              <w:tabs>
                <w:tab w:val="clear" w:pos="284"/>
                <w:tab w:val="clear" w:pos="567"/>
              </w:tabs>
              <w:rPr>
                <w:sz w:val="16"/>
              </w:rPr>
            </w:pPr>
            <w:r w:rsidRPr="006B2793">
              <w:rPr>
                <w:sz w:val="16"/>
              </w:rPr>
              <w:t>16.6</w:t>
            </w:r>
          </w:p>
        </w:tc>
        <w:tc>
          <w:tcPr>
            <w:tcW w:w="1134" w:type="dxa"/>
          </w:tcPr>
          <w:p w14:paraId="6240FA7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191108</w:t>
            </w:r>
          </w:p>
        </w:tc>
        <w:tc>
          <w:tcPr>
            <w:tcW w:w="948" w:type="dxa"/>
          </w:tcPr>
          <w:p w14:paraId="71D6B05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438F9B0" w14:textId="77777777" w:rsidR="00744129" w:rsidRPr="006B2793" w:rsidRDefault="00744129" w:rsidP="00744129">
            <w:pPr>
              <w:pStyle w:val="TAL"/>
              <w:tabs>
                <w:tab w:val="clear" w:pos="284"/>
                <w:tab w:val="clear" w:pos="567"/>
              </w:tabs>
              <w:rPr>
                <w:sz w:val="16"/>
              </w:rPr>
            </w:pPr>
            <w:r w:rsidRPr="006B2793">
              <w:rPr>
                <w:sz w:val="16"/>
              </w:rPr>
              <w:t>Rel-16 CRs to TS 23.282 for eMCData2</w:t>
            </w:r>
          </w:p>
        </w:tc>
        <w:tc>
          <w:tcPr>
            <w:tcW w:w="1519" w:type="dxa"/>
          </w:tcPr>
          <w:p w14:paraId="28CFB260"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42FAD3C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9A8CE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31B2738"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3BC71E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F6972B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B63D117" w14:textId="77777777" w:rsidR="00744129" w:rsidRPr="006B2793" w:rsidRDefault="00744129" w:rsidP="00744129">
            <w:pPr>
              <w:pStyle w:val="TAL"/>
              <w:tabs>
                <w:tab w:val="clear" w:pos="284"/>
                <w:tab w:val="clear" w:pos="567"/>
              </w:tabs>
              <w:rPr>
                <w:sz w:val="16"/>
              </w:rPr>
            </w:pPr>
          </w:p>
        </w:tc>
        <w:tc>
          <w:tcPr>
            <w:tcW w:w="2038" w:type="dxa"/>
          </w:tcPr>
          <w:p w14:paraId="1F59590B" w14:textId="77777777" w:rsidR="00744129" w:rsidRPr="006B2793" w:rsidRDefault="00744129" w:rsidP="00744129">
            <w:pPr>
              <w:pStyle w:val="TAL"/>
              <w:tabs>
                <w:tab w:val="clear" w:pos="284"/>
                <w:tab w:val="clear" w:pos="567"/>
              </w:tabs>
              <w:rPr>
                <w:sz w:val="16"/>
              </w:rPr>
            </w:pPr>
          </w:p>
        </w:tc>
        <w:tc>
          <w:tcPr>
            <w:tcW w:w="1340" w:type="dxa"/>
          </w:tcPr>
          <w:p w14:paraId="41B9ADD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B502AAB"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D818FC1" w14:textId="77777777" w:rsidR="00744129" w:rsidRPr="006B2793" w:rsidRDefault="00744129" w:rsidP="00744129">
            <w:pPr>
              <w:pStyle w:val="TAL"/>
              <w:tabs>
                <w:tab w:val="clear" w:pos="284"/>
                <w:tab w:val="clear" w:pos="567"/>
              </w:tabs>
              <w:rPr>
                <w:sz w:val="16"/>
              </w:rPr>
            </w:pPr>
          </w:p>
        </w:tc>
      </w:tr>
      <w:tr w:rsidR="00744129" w:rsidRPr="00200359" w14:paraId="3DCD2688" w14:textId="77777777" w:rsidTr="00744129">
        <w:tc>
          <w:tcPr>
            <w:tcW w:w="675" w:type="dxa"/>
          </w:tcPr>
          <w:p w14:paraId="2CB7B388" w14:textId="77777777" w:rsidR="00744129" w:rsidRPr="006B2793" w:rsidRDefault="00744129" w:rsidP="00744129">
            <w:pPr>
              <w:pStyle w:val="TAL"/>
              <w:tabs>
                <w:tab w:val="clear" w:pos="284"/>
                <w:tab w:val="clear" w:pos="567"/>
              </w:tabs>
              <w:rPr>
                <w:sz w:val="16"/>
              </w:rPr>
            </w:pPr>
            <w:r w:rsidRPr="006B2793">
              <w:rPr>
                <w:sz w:val="16"/>
              </w:rPr>
              <w:t>16.6</w:t>
            </w:r>
          </w:p>
        </w:tc>
        <w:tc>
          <w:tcPr>
            <w:tcW w:w="1134" w:type="dxa"/>
          </w:tcPr>
          <w:p w14:paraId="1E6F3FC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191109</w:t>
            </w:r>
          </w:p>
        </w:tc>
        <w:tc>
          <w:tcPr>
            <w:tcW w:w="948" w:type="dxa"/>
          </w:tcPr>
          <w:p w14:paraId="2CEE60D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0056CF2" w14:textId="77777777" w:rsidR="00744129" w:rsidRPr="006B2793" w:rsidRDefault="00744129" w:rsidP="00744129">
            <w:pPr>
              <w:pStyle w:val="TAL"/>
              <w:tabs>
                <w:tab w:val="clear" w:pos="284"/>
                <w:tab w:val="clear" w:pos="567"/>
              </w:tabs>
              <w:rPr>
                <w:sz w:val="16"/>
              </w:rPr>
            </w:pPr>
            <w:r w:rsidRPr="006B2793">
              <w:rPr>
                <w:sz w:val="16"/>
              </w:rPr>
              <w:t>Rel-16 CRs to TS 23.280 and TS 23.2379 for enh2MCPTT</w:t>
            </w:r>
          </w:p>
        </w:tc>
        <w:tc>
          <w:tcPr>
            <w:tcW w:w="1519" w:type="dxa"/>
          </w:tcPr>
          <w:p w14:paraId="7B316823"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3174F9F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A5ED9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B97AB0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489970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D7456D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3353C44" w14:textId="77777777" w:rsidR="00744129" w:rsidRPr="006B2793" w:rsidRDefault="00744129" w:rsidP="00744129">
            <w:pPr>
              <w:pStyle w:val="TAL"/>
              <w:tabs>
                <w:tab w:val="clear" w:pos="284"/>
                <w:tab w:val="clear" w:pos="567"/>
              </w:tabs>
              <w:rPr>
                <w:sz w:val="16"/>
              </w:rPr>
            </w:pPr>
          </w:p>
        </w:tc>
        <w:tc>
          <w:tcPr>
            <w:tcW w:w="2038" w:type="dxa"/>
          </w:tcPr>
          <w:p w14:paraId="5C55F0C4" w14:textId="77777777" w:rsidR="00744129" w:rsidRPr="006B2793" w:rsidRDefault="00744129" w:rsidP="00744129">
            <w:pPr>
              <w:pStyle w:val="TAL"/>
              <w:tabs>
                <w:tab w:val="clear" w:pos="284"/>
                <w:tab w:val="clear" w:pos="567"/>
              </w:tabs>
              <w:rPr>
                <w:sz w:val="16"/>
              </w:rPr>
            </w:pPr>
          </w:p>
        </w:tc>
        <w:tc>
          <w:tcPr>
            <w:tcW w:w="1340" w:type="dxa"/>
          </w:tcPr>
          <w:p w14:paraId="680276F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19B449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CA4152C" w14:textId="77777777" w:rsidR="00744129" w:rsidRPr="006B2793" w:rsidRDefault="00744129" w:rsidP="00744129">
            <w:pPr>
              <w:pStyle w:val="TAL"/>
              <w:tabs>
                <w:tab w:val="clear" w:pos="284"/>
                <w:tab w:val="clear" w:pos="567"/>
              </w:tabs>
              <w:rPr>
                <w:sz w:val="16"/>
              </w:rPr>
            </w:pPr>
          </w:p>
        </w:tc>
      </w:tr>
      <w:tr w:rsidR="00744129" w:rsidRPr="00200359" w14:paraId="03AF753E" w14:textId="77777777" w:rsidTr="00744129">
        <w:tc>
          <w:tcPr>
            <w:tcW w:w="675" w:type="dxa"/>
          </w:tcPr>
          <w:p w14:paraId="024BF877" w14:textId="77777777" w:rsidR="00744129" w:rsidRPr="006B2793" w:rsidRDefault="00744129" w:rsidP="00744129">
            <w:pPr>
              <w:pStyle w:val="TAL"/>
              <w:tabs>
                <w:tab w:val="clear" w:pos="284"/>
                <w:tab w:val="clear" w:pos="567"/>
              </w:tabs>
              <w:rPr>
                <w:sz w:val="16"/>
              </w:rPr>
            </w:pPr>
            <w:r w:rsidRPr="006B2793">
              <w:rPr>
                <w:sz w:val="16"/>
              </w:rPr>
              <w:t>16.6</w:t>
            </w:r>
          </w:p>
        </w:tc>
        <w:tc>
          <w:tcPr>
            <w:tcW w:w="1134" w:type="dxa"/>
          </w:tcPr>
          <w:p w14:paraId="3787A48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191110</w:t>
            </w:r>
          </w:p>
        </w:tc>
        <w:tc>
          <w:tcPr>
            <w:tcW w:w="948" w:type="dxa"/>
          </w:tcPr>
          <w:p w14:paraId="69BFAAD5"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9098B69" w14:textId="77777777" w:rsidR="00744129" w:rsidRPr="006B2793" w:rsidRDefault="00744129" w:rsidP="00744129">
            <w:pPr>
              <w:pStyle w:val="TAL"/>
              <w:tabs>
                <w:tab w:val="clear" w:pos="284"/>
                <w:tab w:val="clear" w:pos="567"/>
              </w:tabs>
              <w:rPr>
                <w:sz w:val="16"/>
              </w:rPr>
            </w:pPr>
            <w:r w:rsidRPr="006B2793">
              <w:rPr>
                <w:sz w:val="16"/>
              </w:rPr>
              <w:t>Rel-16 CRs to TS 23.379 for MONASTERY2</w:t>
            </w:r>
          </w:p>
        </w:tc>
        <w:tc>
          <w:tcPr>
            <w:tcW w:w="1519" w:type="dxa"/>
          </w:tcPr>
          <w:p w14:paraId="7E3639C5"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015339E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DFEAD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9420BB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5C8FC7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A89706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5A9710A" w14:textId="77777777" w:rsidR="00744129" w:rsidRPr="006B2793" w:rsidRDefault="00744129" w:rsidP="00744129">
            <w:pPr>
              <w:pStyle w:val="TAL"/>
              <w:tabs>
                <w:tab w:val="clear" w:pos="284"/>
                <w:tab w:val="clear" w:pos="567"/>
              </w:tabs>
              <w:rPr>
                <w:sz w:val="16"/>
              </w:rPr>
            </w:pPr>
          </w:p>
        </w:tc>
        <w:tc>
          <w:tcPr>
            <w:tcW w:w="2038" w:type="dxa"/>
          </w:tcPr>
          <w:p w14:paraId="706255C3" w14:textId="77777777" w:rsidR="00744129" w:rsidRPr="006B2793" w:rsidRDefault="00744129" w:rsidP="00744129">
            <w:pPr>
              <w:pStyle w:val="TAL"/>
              <w:tabs>
                <w:tab w:val="clear" w:pos="284"/>
                <w:tab w:val="clear" w:pos="567"/>
              </w:tabs>
              <w:rPr>
                <w:sz w:val="16"/>
              </w:rPr>
            </w:pPr>
          </w:p>
        </w:tc>
        <w:tc>
          <w:tcPr>
            <w:tcW w:w="1340" w:type="dxa"/>
          </w:tcPr>
          <w:p w14:paraId="0780FE7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AAF195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A6BC69E" w14:textId="77777777" w:rsidR="00744129" w:rsidRPr="006B2793" w:rsidRDefault="00744129" w:rsidP="00744129">
            <w:pPr>
              <w:pStyle w:val="TAL"/>
              <w:tabs>
                <w:tab w:val="clear" w:pos="284"/>
                <w:tab w:val="clear" w:pos="567"/>
              </w:tabs>
              <w:rPr>
                <w:sz w:val="16"/>
              </w:rPr>
            </w:pPr>
          </w:p>
        </w:tc>
      </w:tr>
      <w:tr w:rsidR="00744129" w:rsidRPr="00200359" w14:paraId="221A2451" w14:textId="77777777" w:rsidTr="00744129">
        <w:tc>
          <w:tcPr>
            <w:tcW w:w="675" w:type="dxa"/>
          </w:tcPr>
          <w:p w14:paraId="7D3176D4" w14:textId="77777777" w:rsidR="00744129" w:rsidRPr="006B2793" w:rsidRDefault="00744129" w:rsidP="00744129">
            <w:pPr>
              <w:pStyle w:val="TAL"/>
              <w:tabs>
                <w:tab w:val="clear" w:pos="284"/>
                <w:tab w:val="clear" w:pos="567"/>
              </w:tabs>
              <w:rPr>
                <w:sz w:val="16"/>
              </w:rPr>
            </w:pPr>
            <w:r w:rsidRPr="006B2793">
              <w:rPr>
                <w:sz w:val="16"/>
              </w:rPr>
              <w:t>16.6</w:t>
            </w:r>
          </w:p>
        </w:tc>
        <w:tc>
          <w:tcPr>
            <w:tcW w:w="1134" w:type="dxa"/>
          </w:tcPr>
          <w:p w14:paraId="6DA8A2C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191111</w:t>
            </w:r>
          </w:p>
        </w:tc>
        <w:tc>
          <w:tcPr>
            <w:tcW w:w="948" w:type="dxa"/>
          </w:tcPr>
          <w:p w14:paraId="79792DDD"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8E17072" w14:textId="77777777" w:rsidR="00744129" w:rsidRPr="006B2793" w:rsidRDefault="00744129" w:rsidP="00744129">
            <w:pPr>
              <w:pStyle w:val="TAL"/>
              <w:tabs>
                <w:tab w:val="clear" w:pos="284"/>
                <w:tab w:val="clear" w:pos="567"/>
              </w:tabs>
              <w:rPr>
                <w:sz w:val="16"/>
              </w:rPr>
            </w:pPr>
            <w:r w:rsidRPr="006B2793">
              <w:rPr>
                <w:sz w:val="16"/>
              </w:rPr>
              <w:t>Rel-16 CRs to TS 23.434 for SEAL</w:t>
            </w:r>
          </w:p>
        </w:tc>
        <w:tc>
          <w:tcPr>
            <w:tcW w:w="1519" w:type="dxa"/>
          </w:tcPr>
          <w:p w14:paraId="3BA39450"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0D7DA52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362FE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1D7624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EE1A5E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1A5F7D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721CF0B" w14:textId="77777777" w:rsidR="00744129" w:rsidRPr="006B2793" w:rsidRDefault="00744129" w:rsidP="00744129">
            <w:pPr>
              <w:pStyle w:val="TAL"/>
              <w:tabs>
                <w:tab w:val="clear" w:pos="284"/>
                <w:tab w:val="clear" w:pos="567"/>
              </w:tabs>
              <w:rPr>
                <w:sz w:val="16"/>
              </w:rPr>
            </w:pPr>
          </w:p>
        </w:tc>
        <w:tc>
          <w:tcPr>
            <w:tcW w:w="2038" w:type="dxa"/>
          </w:tcPr>
          <w:p w14:paraId="7710ADF6" w14:textId="77777777" w:rsidR="00744129" w:rsidRPr="006B2793" w:rsidRDefault="00744129" w:rsidP="00744129">
            <w:pPr>
              <w:pStyle w:val="TAL"/>
              <w:tabs>
                <w:tab w:val="clear" w:pos="284"/>
                <w:tab w:val="clear" w:pos="567"/>
              </w:tabs>
              <w:rPr>
                <w:sz w:val="16"/>
              </w:rPr>
            </w:pPr>
          </w:p>
        </w:tc>
        <w:tc>
          <w:tcPr>
            <w:tcW w:w="1340" w:type="dxa"/>
          </w:tcPr>
          <w:p w14:paraId="55EEB5D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1C2121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D3C6C78" w14:textId="77777777" w:rsidR="00744129" w:rsidRPr="006B2793" w:rsidRDefault="00744129" w:rsidP="00744129">
            <w:pPr>
              <w:pStyle w:val="TAL"/>
              <w:tabs>
                <w:tab w:val="clear" w:pos="284"/>
                <w:tab w:val="clear" w:pos="567"/>
              </w:tabs>
              <w:rPr>
                <w:sz w:val="16"/>
              </w:rPr>
            </w:pPr>
          </w:p>
        </w:tc>
      </w:tr>
      <w:tr w:rsidR="00744129" w:rsidRPr="00200359" w14:paraId="298908B3" w14:textId="77777777" w:rsidTr="00744129">
        <w:tc>
          <w:tcPr>
            <w:tcW w:w="675" w:type="dxa"/>
          </w:tcPr>
          <w:p w14:paraId="5FF00068" w14:textId="77777777" w:rsidR="00744129" w:rsidRPr="006B2793" w:rsidRDefault="00744129" w:rsidP="00744129">
            <w:pPr>
              <w:pStyle w:val="TAL"/>
              <w:tabs>
                <w:tab w:val="clear" w:pos="284"/>
                <w:tab w:val="clear" w:pos="567"/>
              </w:tabs>
              <w:rPr>
                <w:sz w:val="16"/>
              </w:rPr>
            </w:pPr>
            <w:r w:rsidRPr="006B2793">
              <w:rPr>
                <w:sz w:val="16"/>
              </w:rPr>
              <w:t>16.6</w:t>
            </w:r>
          </w:p>
        </w:tc>
        <w:tc>
          <w:tcPr>
            <w:tcW w:w="1134" w:type="dxa"/>
          </w:tcPr>
          <w:p w14:paraId="154C6C7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191112</w:t>
            </w:r>
          </w:p>
        </w:tc>
        <w:tc>
          <w:tcPr>
            <w:tcW w:w="948" w:type="dxa"/>
          </w:tcPr>
          <w:p w14:paraId="2FEA3DDE"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854344E" w14:textId="77777777" w:rsidR="00744129" w:rsidRPr="006B2793" w:rsidRDefault="00744129" w:rsidP="00744129">
            <w:pPr>
              <w:pStyle w:val="TAL"/>
              <w:tabs>
                <w:tab w:val="clear" w:pos="284"/>
                <w:tab w:val="clear" w:pos="567"/>
              </w:tabs>
              <w:rPr>
                <w:sz w:val="16"/>
              </w:rPr>
            </w:pPr>
            <w:r w:rsidRPr="006B2793">
              <w:rPr>
                <w:sz w:val="16"/>
              </w:rPr>
              <w:t>Rel-16 CRs to TS 23.286 for V2XAPP</w:t>
            </w:r>
          </w:p>
        </w:tc>
        <w:tc>
          <w:tcPr>
            <w:tcW w:w="1519" w:type="dxa"/>
          </w:tcPr>
          <w:p w14:paraId="61677930"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59A1130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631523"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B2E984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59507A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1546BE9"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EBCB157" w14:textId="77777777" w:rsidR="00744129" w:rsidRPr="006B2793" w:rsidRDefault="00744129" w:rsidP="00744129">
            <w:pPr>
              <w:pStyle w:val="TAL"/>
              <w:tabs>
                <w:tab w:val="clear" w:pos="284"/>
                <w:tab w:val="clear" w:pos="567"/>
              </w:tabs>
              <w:rPr>
                <w:sz w:val="16"/>
              </w:rPr>
            </w:pPr>
          </w:p>
        </w:tc>
        <w:tc>
          <w:tcPr>
            <w:tcW w:w="2038" w:type="dxa"/>
          </w:tcPr>
          <w:p w14:paraId="27EC65CC" w14:textId="77777777" w:rsidR="00744129" w:rsidRPr="006B2793" w:rsidRDefault="00744129" w:rsidP="00744129">
            <w:pPr>
              <w:pStyle w:val="TAL"/>
              <w:tabs>
                <w:tab w:val="clear" w:pos="284"/>
                <w:tab w:val="clear" w:pos="567"/>
              </w:tabs>
              <w:rPr>
                <w:sz w:val="16"/>
              </w:rPr>
            </w:pPr>
          </w:p>
        </w:tc>
        <w:tc>
          <w:tcPr>
            <w:tcW w:w="1340" w:type="dxa"/>
          </w:tcPr>
          <w:p w14:paraId="3309FB1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0F2226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41EB817" w14:textId="77777777" w:rsidR="00744129" w:rsidRPr="006B2793" w:rsidRDefault="00744129" w:rsidP="00744129">
            <w:pPr>
              <w:pStyle w:val="TAL"/>
              <w:tabs>
                <w:tab w:val="clear" w:pos="284"/>
                <w:tab w:val="clear" w:pos="567"/>
              </w:tabs>
              <w:rPr>
                <w:sz w:val="16"/>
              </w:rPr>
            </w:pPr>
          </w:p>
        </w:tc>
      </w:tr>
      <w:tr w:rsidR="00744129" w:rsidRPr="00200359" w14:paraId="68D745A8" w14:textId="77777777" w:rsidTr="00744129">
        <w:tc>
          <w:tcPr>
            <w:tcW w:w="675" w:type="dxa"/>
          </w:tcPr>
          <w:p w14:paraId="091F734D"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1697144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191014</w:t>
            </w:r>
          </w:p>
        </w:tc>
        <w:tc>
          <w:tcPr>
            <w:tcW w:w="948" w:type="dxa"/>
          </w:tcPr>
          <w:p w14:paraId="3CF10629"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586391A" w14:textId="77777777" w:rsidR="00744129" w:rsidRPr="006B2793" w:rsidRDefault="00744129" w:rsidP="00744129">
            <w:pPr>
              <w:pStyle w:val="TAL"/>
              <w:tabs>
                <w:tab w:val="clear" w:pos="284"/>
                <w:tab w:val="clear" w:pos="567"/>
              </w:tabs>
              <w:rPr>
                <w:sz w:val="16"/>
              </w:rPr>
            </w:pPr>
            <w:r w:rsidRPr="006B2793">
              <w:rPr>
                <w:sz w:val="16"/>
              </w:rPr>
              <w:t>Stage 1 CRs on NCIS</w:t>
            </w:r>
          </w:p>
        </w:tc>
        <w:tc>
          <w:tcPr>
            <w:tcW w:w="1519" w:type="dxa"/>
          </w:tcPr>
          <w:p w14:paraId="094944A2"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5ADAB87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E2ACB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A09481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11E8E9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C52002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0DD3103"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0AE0D32" w14:textId="77777777" w:rsidR="00744129" w:rsidRPr="006B2793" w:rsidRDefault="00744129" w:rsidP="00744129">
            <w:pPr>
              <w:pStyle w:val="TAL"/>
              <w:tabs>
                <w:tab w:val="clear" w:pos="284"/>
                <w:tab w:val="clear" w:pos="567"/>
              </w:tabs>
              <w:rPr>
                <w:sz w:val="16"/>
              </w:rPr>
            </w:pPr>
          </w:p>
        </w:tc>
        <w:tc>
          <w:tcPr>
            <w:tcW w:w="1340" w:type="dxa"/>
          </w:tcPr>
          <w:p w14:paraId="003CE71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B7B4D54"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4526AC9" w14:textId="77777777" w:rsidR="00744129" w:rsidRPr="006B2793" w:rsidRDefault="00744129" w:rsidP="00744129">
            <w:pPr>
              <w:pStyle w:val="TAL"/>
              <w:tabs>
                <w:tab w:val="clear" w:pos="284"/>
                <w:tab w:val="clear" w:pos="567"/>
              </w:tabs>
              <w:rPr>
                <w:sz w:val="16"/>
              </w:rPr>
            </w:pPr>
          </w:p>
        </w:tc>
      </w:tr>
      <w:tr w:rsidR="00744129" w:rsidRPr="00200359" w14:paraId="0E23207B" w14:textId="77777777" w:rsidTr="00744129">
        <w:tc>
          <w:tcPr>
            <w:tcW w:w="675" w:type="dxa"/>
          </w:tcPr>
          <w:p w14:paraId="2598376B"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5B92C13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191016</w:t>
            </w:r>
          </w:p>
        </w:tc>
        <w:tc>
          <w:tcPr>
            <w:tcW w:w="948" w:type="dxa"/>
          </w:tcPr>
          <w:p w14:paraId="280C11EF"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218D051" w14:textId="77777777" w:rsidR="00744129" w:rsidRPr="006B2793" w:rsidRDefault="00744129" w:rsidP="00744129">
            <w:pPr>
              <w:pStyle w:val="TAL"/>
              <w:tabs>
                <w:tab w:val="clear" w:pos="284"/>
                <w:tab w:val="clear" w:pos="567"/>
              </w:tabs>
              <w:rPr>
                <w:sz w:val="16"/>
              </w:rPr>
            </w:pPr>
            <w:r w:rsidRPr="006B2793">
              <w:rPr>
                <w:sz w:val="16"/>
              </w:rPr>
              <w:t>Stage 1 CRs on AVPROD</w:t>
            </w:r>
          </w:p>
        </w:tc>
        <w:tc>
          <w:tcPr>
            <w:tcW w:w="1519" w:type="dxa"/>
          </w:tcPr>
          <w:p w14:paraId="3CFCB31B"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456FDA1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F0D8E0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60F545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522D8A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4DD88A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1D06BA7"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3BE983E" w14:textId="77777777" w:rsidR="00744129" w:rsidRPr="006B2793" w:rsidRDefault="00744129" w:rsidP="00744129">
            <w:pPr>
              <w:pStyle w:val="TAL"/>
              <w:tabs>
                <w:tab w:val="clear" w:pos="284"/>
                <w:tab w:val="clear" w:pos="567"/>
              </w:tabs>
              <w:rPr>
                <w:sz w:val="16"/>
              </w:rPr>
            </w:pPr>
          </w:p>
        </w:tc>
        <w:tc>
          <w:tcPr>
            <w:tcW w:w="1340" w:type="dxa"/>
          </w:tcPr>
          <w:p w14:paraId="51E373A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DD9253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E765EE4" w14:textId="77777777" w:rsidR="00744129" w:rsidRPr="006B2793" w:rsidRDefault="00744129" w:rsidP="00744129">
            <w:pPr>
              <w:pStyle w:val="TAL"/>
              <w:tabs>
                <w:tab w:val="clear" w:pos="284"/>
                <w:tab w:val="clear" w:pos="567"/>
              </w:tabs>
              <w:rPr>
                <w:sz w:val="16"/>
              </w:rPr>
            </w:pPr>
          </w:p>
        </w:tc>
      </w:tr>
      <w:tr w:rsidR="00744129" w:rsidRPr="00200359" w14:paraId="3F6A42E8" w14:textId="77777777" w:rsidTr="00744129">
        <w:tc>
          <w:tcPr>
            <w:tcW w:w="675" w:type="dxa"/>
          </w:tcPr>
          <w:p w14:paraId="74A1C561"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7D1E0B0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191018</w:t>
            </w:r>
          </w:p>
        </w:tc>
        <w:tc>
          <w:tcPr>
            <w:tcW w:w="948" w:type="dxa"/>
          </w:tcPr>
          <w:p w14:paraId="04990D71"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EA56710" w14:textId="77777777" w:rsidR="00744129" w:rsidRPr="006B2793" w:rsidRDefault="00744129" w:rsidP="00744129">
            <w:pPr>
              <w:pStyle w:val="TAL"/>
              <w:tabs>
                <w:tab w:val="clear" w:pos="284"/>
                <w:tab w:val="clear" w:pos="567"/>
              </w:tabs>
              <w:rPr>
                <w:sz w:val="16"/>
              </w:rPr>
            </w:pPr>
            <w:r w:rsidRPr="006B2793">
              <w:rPr>
                <w:sz w:val="16"/>
              </w:rPr>
              <w:t>Stage 1 CRs on MPS2</w:t>
            </w:r>
          </w:p>
        </w:tc>
        <w:tc>
          <w:tcPr>
            <w:tcW w:w="1519" w:type="dxa"/>
          </w:tcPr>
          <w:p w14:paraId="2A6FC7CD"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1D50C80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F16BC7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648E7B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5EF149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FF5403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EAD5EA3"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C147931" w14:textId="77777777" w:rsidR="00744129" w:rsidRPr="006B2793" w:rsidRDefault="00744129" w:rsidP="00744129">
            <w:pPr>
              <w:pStyle w:val="TAL"/>
              <w:tabs>
                <w:tab w:val="clear" w:pos="284"/>
                <w:tab w:val="clear" w:pos="567"/>
              </w:tabs>
              <w:rPr>
                <w:sz w:val="16"/>
              </w:rPr>
            </w:pPr>
          </w:p>
        </w:tc>
        <w:tc>
          <w:tcPr>
            <w:tcW w:w="1340" w:type="dxa"/>
          </w:tcPr>
          <w:p w14:paraId="687A2EC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262852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89B0DBA" w14:textId="77777777" w:rsidR="00744129" w:rsidRPr="006B2793" w:rsidRDefault="00744129" w:rsidP="00744129">
            <w:pPr>
              <w:pStyle w:val="TAL"/>
              <w:tabs>
                <w:tab w:val="clear" w:pos="284"/>
                <w:tab w:val="clear" w:pos="567"/>
              </w:tabs>
              <w:rPr>
                <w:sz w:val="16"/>
              </w:rPr>
            </w:pPr>
          </w:p>
        </w:tc>
      </w:tr>
      <w:tr w:rsidR="00744129" w:rsidRPr="00200359" w14:paraId="10AE433F" w14:textId="77777777" w:rsidTr="00744129">
        <w:tc>
          <w:tcPr>
            <w:tcW w:w="675" w:type="dxa"/>
          </w:tcPr>
          <w:p w14:paraId="6A9589CF"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05D4A7A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191020</w:t>
            </w:r>
          </w:p>
        </w:tc>
        <w:tc>
          <w:tcPr>
            <w:tcW w:w="948" w:type="dxa"/>
          </w:tcPr>
          <w:p w14:paraId="4A2FDF19"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98E957B" w14:textId="77777777" w:rsidR="00744129" w:rsidRPr="006B2793" w:rsidRDefault="00744129" w:rsidP="00744129">
            <w:pPr>
              <w:pStyle w:val="TAL"/>
              <w:tabs>
                <w:tab w:val="clear" w:pos="284"/>
                <w:tab w:val="clear" w:pos="567"/>
              </w:tabs>
              <w:rPr>
                <w:sz w:val="16"/>
              </w:rPr>
            </w:pPr>
            <w:r w:rsidRPr="006B2793">
              <w:rPr>
                <w:sz w:val="16"/>
              </w:rPr>
              <w:t>Stage 1 CRs on CMED</w:t>
            </w:r>
          </w:p>
        </w:tc>
        <w:tc>
          <w:tcPr>
            <w:tcW w:w="1519" w:type="dxa"/>
          </w:tcPr>
          <w:p w14:paraId="5E094987"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2556A293"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7A7B5C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7F534A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4F1248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213750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F7CB461"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E20C13B" w14:textId="77777777" w:rsidR="00744129" w:rsidRPr="006B2793" w:rsidRDefault="00744129" w:rsidP="00744129">
            <w:pPr>
              <w:pStyle w:val="TAL"/>
              <w:tabs>
                <w:tab w:val="clear" w:pos="284"/>
                <w:tab w:val="clear" w:pos="567"/>
              </w:tabs>
              <w:rPr>
                <w:sz w:val="16"/>
              </w:rPr>
            </w:pPr>
          </w:p>
        </w:tc>
        <w:tc>
          <w:tcPr>
            <w:tcW w:w="1340" w:type="dxa"/>
          </w:tcPr>
          <w:p w14:paraId="49A1E60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3025C1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C944F2C" w14:textId="77777777" w:rsidR="00744129" w:rsidRPr="006B2793" w:rsidRDefault="00744129" w:rsidP="00744129">
            <w:pPr>
              <w:pStyle w:val="TAL"/>
              <w:tabs>
                <w:tab w:val="clear" w:pos="284"/>
                <w:tab w:val="clear" w:pos="567"/>
              </w:tabs>
              <w:rPr>
                <w:sz w:val="16"/>
              </w:rPr>
            </w:pPr>
          </w:p>
        </w:tc>
      </w:tr>
      <w:tr w:rsidR="00744129" w:rsidRPr="00200359" w14:paraId="2623C447" w14:textId="77777777" w:rsidTr="00744129">
        <w:tc>
          <w:tcPr>
            <w:tcW w:w="675" w:type="dxa"/>
          </w:tcPr>
          <w:p w14:paraId="08568FE6"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7BDB0D0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191023</w:t>
            </w:r>
          </w:p>
        </w:tc>
        <w:tc>
          <w:tcPr>
            <w:tcW w:w="948" w:type="dxa"/>
          </w:tcPr>
          <w:p w14:paraId="1D8F67F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193240D" w14:textId="77777777" w:rsidR="00744129" w:rsidRPr="006B2793" w:rsidRDefault="00744129" w:rsidP="00744129">
            <w:pPr>
              <w:pStyle w:val="TAL"/>
              <w:tabs>
                <w:tab w:val="clear" w:pos="284"/>
                <w:tab w:val="clear" w:pos="567"/>
              </w:tabs>
              <w:rPr>
                <w:sz w:val="16"/>
              </w:rPr>
            </w:pPr>
            <w:r w:rsidRPr="006B2793">
              <w:rPr>
                <w:sz w:val="16"/>
              </w:rPr>
              <w:t>Stage 1 CRs on REFEC</w:t>
            </w:r>
          </w:p>
        </w:tc>
        <w:tc>
          <w:tcPr>
            <w:tcW w:w="1519" w:type="dxa"/>
          </w:tcPr>
          <w:p w14:paraId="24DAD39A"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79F47C5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3539ED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A01EB56"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6AE096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DAC638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9721B96"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9992D86" w14:textId="77777777" w:rsidR="00744129" w:rsidRPr="006B2793" w:rsidRDefault="00744129" w:rsidP="00744129">
            <w:pPr>
              <w:pStyle w:val="TAL"/>
              <w:tabs>
                <w:tab w:val="clear" w:pos="284"/>
                <w:tab w:val="clear" w:pos="567"/>
              </w:tabs>
              <w:rPr>
                <w:sz w:val="16"/>
              </w:rPr>
            </w:pPr>
          </w:p>
        </w:tc>
        <w:tc>
          <w:tcPr>
            <w:tcW w:w="1340" w:type="dxa"/>
          </w:tcPr>
          <w:p w14:paraId="547433F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8FA4CB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55EEFD7" w14:textId="77777777" w:rsidR="00744129" w:rsidRPr="006B2793" w:rsidRDefault="00744129" w:rsidP="00744129">
            <w:pPr>
              <w:pStyle w:val="TAL"/>
              <w:tabs>
                <w:tab w:val="clear" w:pos="284"/>
                <w:tab w:val="clear" w:pos="567"/>
              </w:tabs>
              <w:rPr>
                <w:sz w:val="16"/>
              </w:rPr>
            </w:pPr>
          </w:p>
        </w:tc>
      </w:tr>
      <w:tr w:rsidR="00744129" w:rsidRPr="00200359" w14:paraId="75D1785E" w14:textId="77777777" w:rsidTr="00744129">
        <w:tc>
          <w:tcPr>
            <w:tcW w:w="675" w:type="dxa"/>
          </w:tcPr>
          <w:p w14:paraId="452DA1F9"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02ABA08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191024</w:t>
            </w:r>
          </w:p>
        </w:tc>
        <w:tc>
          <w:tcPr>
            <w:tcW w:w="948" w:type="dxa"/>
          </w:tcPr>
          <w:p w14:paraId="0D3B2BED"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210C964" w14:textId="77777777" w:rsidR="00744129" w:rsidRPr="006B2793" w:rsidRDefault="00744129" w:rsidP="00744129">
            <w:pPr>
              <w:pStyle w:val="TAL"/>
              <w:tabs>
                <w:tab w:val="clear" w:pos="284"/>
                <w:tab w:val="clear" w:pos="567"/>
              </w:tabs>
              <w:rPr>
                <w:sz w:val="16"/>
              </w:rPr>
            </w:pPr>
            <w:r w:rsidRPr="006B2793">
              <w:rPr>
                <w:sz w:val="16"/>
              </w:rPr>
              <w:t>Stage 1 CRs on EAV</w:t>
            </w:r>
          </w:p>
        </w:tc>
        <w:tc>
          <w:tcPr>
            <w:tcW w:w="1519" w:type="dxa"/>
          </w:tcPr>
          <w:p w14:paraId="490AC4D4"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3D2DDCD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7EAC0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D99722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2BD79E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9FA085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81F4D72"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3EAE5B5" w14:textId="77777777" w:rsidR="00744129" w:rsidRPr="006B2793" w:rsidRDefault="00744129" w:rsidP="00744129">
            <w:pPr>
              <w:pStyle w:val="TAL"/>
              <w:tabs>
                <w:tab w:val="clear" w:pos="284"/>
                <w:tab w:val="clear" w:pos="567"/>
              </w:tabs>
              <w:rPr>
                <w:sz w:val="16"/>
              </w:rPr>
            </w:pPr>
          </w:p>
        </w:tc>
        <w:tc>
          <w:tcPr>
            <w:tcW w:w="1340" w:type="dxa"/>
          </w:tcPr>
          <w:p w14:paraId="257B1BA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EE1D49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38A6E5FA" w14:textId="77777777" w:rsidR="00744129" w:rsidRPr="006B2793" w:rsidRDefault="00744129" w:rsidP="00744129">
            <w:pPr>
              <w:pStyle w:val="TAL"/>
              <w:tabs>
                <w:tab w:val="clear" w:pos="284"/>
                <w:tab w:val="clear" w:pos="567"/>
              </w:tabs>
              <w:rPr>
                <w:sz w:val="16"/>
              </w:rPr>
            </w:pPr>
          </w:p>
        </w:tc>
      </w:tr>
      <w:tr w:rsidR="00744129" w:rsidRPr="00200359" w14:paraId="18E07E1C" w14:textId="77777777" w:rsidTr="00744129">
        <w:tc>
          <w:tcPr>
            <w:tcW w:w="675" w:type="dxa"/>
          </w:tcPr>
          <w:p w14:paraId="0003921B"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2408D54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191026</w:t>
            </w:r>
          </w:p>
        </w:tc>
        <w:tc>
          <w:tcPr>
            <w:tcW w:w="948" w:type="dxa"/>
          </w:tcPr>
          <w:p w14:paraId="01EAB281"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23CEB886" w14:textId="77777777" w:rsidR="00744129" w:rsidRPr="006B2793" w:rsidRDefault="00744129" w:rsidP="00744129">
            <w:pPr>
              <w:pStyle w:val="TAL"/>
              <w:tabs>
                <w:tab w:val="clear" w:pos="284"/>
                <w:tab w:val="clear" w:pos="567"/>
              </w:tabs>
              <w:rPr>
                <w:sz w:val="16"/>
              </w:rPr>
            </w:pPr>
            <w:r w:rsidRPr="006B2793">
              <w:rPr>
                <w:sz w:val="16"/>
              </w:rPr>
              <w:t>Stage 1 CRs on MUSIM</w:t>
            </w:r>
          </w:p>
        </w:tc>
        <w:tc>
          <w:tcPr>
            <w:tcW w:w="1519" w:type="dxa"/>
          </w:tcPr>
          <w:p w14:paraId="4C89AA9C"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5863052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9CA005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57CBD0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D6CE68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5D47DD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3ED89A8"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7AC6F454" w14:textId="77777777" w:rsidR="00744129" w:rsidRPr="006B2793" w:rsidRDefault="00744129" w:rsidP="00744129">
            <w:pPr>
              <w:pStyle w:val="TAL"/>
              <w:tabs>
                <w:tab w:val="clear" w:pos="284"/>
                <w:tab w:val="clear" w:pos="567"/>
              </w:tabs>
              <w:rPr>
                <w:sz w:val="16"/>
              </w:rPr>
            </w:pPr>
          </w:p>
        </w:tc>
        <w:tc>
          <w:tcPr>
            <w:tcW w:w="1340" w:type="dxa"/>
          </w:tcPr>
          <w:p w14:paraId="3D9835E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3597ED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B64E635" w14:textId="77777777" w:rsidR="00744129" w:rsidRPr="006B2793" w:rsidRDefault="00744129" w:rsidP="00744129">
            <w:pPr>
              <w:pStyle w:val="TAL"/>
              <w:tabs>
                <w:tab w:val="clear" w:pos="284"/>
                <w:tab w:val="clear" w:pos="567"/>
              </w:tabs>
              <w:rPr>
                <w:sz w:val="16"/>
              </w:rPr>
            </w:pPr>
          </w:p>
        </w:tc>
      </w:tr>
      <w:tr w:rsidR="00744129" w:rsidRPr="00200359" w14:paraId="547F8574" w14:textId="77777777" w:rsidTr="00744129">
        <w:tc>
          <w:tcPr>
            <w:tcW w:w="675" w:type="dxa"/>
          </w:tcPr>
          <w:p w14:paraId="7752BF93"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3C8C6E9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191028</w:t>
            </w:r>
          </w:p>
        </w:tc>
        <w:tc>
          <w:tcPr>
            <w:tcW w:w="948" w:type="dxa"/>
          </w:tcPr>
          <w:p w14:paraId="727AE72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0019BC7" w14:textId="77777777" w:rsidR="00744129" w:rsidRPr="006B2793" w:rsidRDefault="00744129" w:rsidP="00744129">
            <w:pPr>
              <w:pStyle w:val="TAL"/>
              <w:tabs>
                <w:tab w:val="clear" w:pos="284"/>
                <w:tab w:val="clear" w:pos="567"/>
              </w:tabs>
              <w:rPr>
                <w:sz w:val="16"/>
              </w:rPr>
            </w:pPr>
            <w:r w:rsidRPr="006B2793">
              <w:rPr>
                <w:sz w:val="16"/>
              </w:rPr>
              <w:t>Stage 1 CRs on eCAV</w:t>
            </w:r>
          </w:p>
        </w:tc>
        <w:tc>
          <w:tcPr>
            <w:tcW w:w="1519" w:type="dxa"/>
          </w:tcPr>
          <w:p w14:paraId="08C20387"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160E0A9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3BA083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2D933D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1A78CF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3D8885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4F499C6"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46BC251C" w14:textId="77777777" w:rsidR="00744129" w:rsidRPr="006B2793" w:rsidRDefault="00744129" w:rsidP="00744129">
            <w:pPr>
              <w:pStyle w:val="TAL"/>
              <w:tabs>
                <w:tab w:val="clear" w:pos="284"/>
                <w:tab w:val="clear" w:pos="567"/>
              </w:tabs>
              <w:rPr>
                <w:sz w:val="16"/>
              </w:rPr>
            </w:pPr>
          </w:p>
        </w:tc>
        <w:tc>
          <w:tcPr>
            <w:tcW w:w="1340" w:type="dxa"/>
          </w:tcPr>
          <w:p w14:paraId="3AE8776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339177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4045E56E" w14:textId="77777777" w:rsidR="00744129" w:rsidRPr="006B2793" w:rsidRDefault="00744129" w:rsidP="00744129">
            <w:pPr>
              <w:pStyle w:val="TAL"/>
              <w:tabs>
                <w:tab w:val="clear" w:pos="284"/>
                <w:tab w:val="clear" w:pos="567"/>
              </w:tabs>
              <w:rPr>
                <w:sz w:val="16"/>
              </w:rPr>
            </w:pPr>
          </w:p>
        </w:tc>
      </w:tr>
      <w:tr w:rsidR="00744129" w:rsidRPr="00200359" w14:paraId="4BF349F4" w14:textId="77777777" w:rsidTr="00744129">
        <w:tc>
          <w:tcPr>
            <w:tcW w:w="675" w:type="dxa"/>
          </w:tcPr>
          <w:p w14:paraId="3B2F917A"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2AECC31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191030</w:t>
            </w:r>
          </w:p>
        </w:tc>
        <w:tc>
          <w:tcPr>
            <w:tcW w:w="948" w:type="dxa"/>
          </w:tcPr>
          <w:p w14:paraId="58055E63"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102E0AB" w14:textId="77777777" w:rsidR="00744129" w:rsidRPr="006B2793" w:rsidRDefault="00744129" w:rsidP="00744129">
            <w:pPr>
              <w:pStyle w:val="TAL"/>
              <w:tabs>
                <w:tab w:val="clear" w:pos="284"/>
                <w:tab w:val="clear" w:pos="567"/>
              </w:tabs>
              <w:rPr>
                <w:sz w:val="16"/>
              </w:rPr>
            </w:pPr>
            <w:r w:rsidRPr="006B2793">
              <w:rPr>
                <w:sz w:val="16"/>
              </w:rPr>
              <w:t>Stage 1 CRs on MONASTERYEND</w:t>
            </w:r>
          </w:p>
        </w:tc>
        <w:tc>
          <w:tcPr>
            <w:tcW w:w="1519" w:type="dxa"/>
          </w:tcPr>
          <w:p w14:paraId="4671DEC1"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197B7BC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147C60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984BA6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3EF122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5981FC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8073B28"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87533A9" w14:textId="77777777" w:rsidR="00744129" w:rsidRPr="006B2793" w:rsidRDefault="00744129" w:rsidP="00744129">
            <w:pPr>
              <w:pStyle w:val="TAL"/>
              <w:tabs>
                <w:tab w:val="clear" w:pos="284"/>
                <w:tab w:val="clear" w:pos="567"/>
              </w:tabs>
              <w:rPr>
                <w:sz w:val="16"/>
              </w:rPr>
            </w:pPr>
          </w:p>
        </w:tc>
        <w:tc>
          <w:tcPr>
            <w:tcW w:w="1340" w:type="dxa"/>
          </w:tcPr>
          <w:p w14:paraId="734BDB3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4024F03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4207347" w14:textId="77777777" w:rsidR="00744129" w:rsidRPr="006B2793" w:rsidRDefault="00744129" w:rsidP="00744129">
            <w:pPr>
              <w:pStyle w:val="TAL"/>
              <w:tabs>
                <w:tab w:val="clear" w:pos="284"/>
                <w:tab w:val="clear" w:pos="567"/>
              </w:tabs>
              <w:rPr>
                <w:sz w:val="16"/>
              </w:rPr>
            </w:pPr>
          </w:p>
        </w:tc>
      </w:tr>
      <w:tr w:rsidR="00744129" w:rsidRPr="00200359" w14:paraId="6CAC51BE" w14:textId="77777777" w:rsidTr="00744129">
        <w:tc>
          <w:tcPr>
            <w:tcW w:w="675" w:type="dxa"/>
          </w:tcPr>
          <w:p w14:paraId="4F68E357"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05E6684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191032</w:t>
            </w:r>
          </w:p>
        </w:tc>
        <w:tc>
          <w:tcPr>
            <w:tcW w:w="948" w:type="dxa"/>
          </w:tcPr>
          <w:p w14:paraId="733C6128"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E684027" w14:textId="77777777" w:rsidR="00744129" w:rsidRPr="006B2793" w:rsidRDefault="00744129" w:rsidP="00744129">
            <w:pPr>
              <w:pStyle w:val="TAL"/>
              <w:tabs>
                <w:tab w:val="clear" w:pos="284"/>
                <w:tab w:val="clear" w:pos="567"/>
              </w:tabs>
              <w:rPr>
                <w:sz w:val="16"/>
              </w:rPr>
            </w:pPr>
            <w:r w:rsidRPr="006B2793">
              <w:rPr>
                <w:sz w:val="16"/>
              </w:rPr>
              <w:t>Stage 1 CRs on MINT</w:t>
            </w:r>
          </w:p>
        </w:tc>
        <w:tc>
          <w:tcPr>
            <w:tcW w:w="1519" w:type="dxa"/>
          </w:tcPr>
          <w:p w14:paraId="3072057D"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214966D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7FB75E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4E6644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5A0BC7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26B43E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818B582"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6F805E3" w14:textId="77777777" w:rsidR="00744129" w:rsidRPr="006B2793" w:rsidRDefault="00744129" w:rsidP="00744129">
            <w:pPr>
              <w:pStyle w:val="TAL"/>
              <w:tabs>
                <w:tab w:val="clear" w:pos="284"/>
                <w:tab w:val="clear" w:pos="567"/>
              </w:tabs>
              <w:rPr>
                <w:sz w:val="16"/>
              </w:rPr>
            </w:pPr>
          </w:p>
        </w:tc>
        <w:tc>
          <w:tcPr>
            <w:tcW w:w="1340" w:type="dxa"/>
          </w:tcPr>
          <w:p w14:paraId="740677C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372E14D7"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DE24635" w14:textId="77777777" w:rsidR="00744129" w:rsidRPr="006B2793" w:rsidRDefault="00744129" w:rsidP="00744129">
            <w:pPr>
              <w:pStyle w:val="TAL"/>
              <w:tabs>
                <w:tab w:val="clear" w:pos="284"/>
                <w:tab w:val="clear" w:pos="567"/>
              </w:tabs>
              <w:rPr>
                <w:sz w:val="16"/>
              </w:rPr>
            </w:pPr>
          </w:p>
        </w:tc>
      </w:tr>
      <w:tr w:rsidR="00744129" w:rsidRPr="00200359" w14:paraId="1375A79A" w14:textId="77777777" w:rsidTr="00744129">
        <w:tc>
          <w:tcPr>
            <w:tcW w:w="675" w:type="dxa"/>
          </w:tcPr>
          <w:p w14:paraId="29C8D4D8"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189A2ED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191034</w:t>
            </w:r>
          </w:p>
        </w:tc>
        <w:tc>
          <w:tcPr>
            <w:tcW w:w="948" w:type="dxa"/>
          </w:tcPr>
          <w:p w14:paraId="6E030BA6"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05E2C596" w14:textId="77777777" w:rsidR="00744129" w:rsidRPr="006B2793" w:rsidRDefault="00744129" w:rsidP="00744129">
            <w:pPr>
              <w:pStyle w:val="TAL"/>
              <w:tabs>
                <w:tab w:val="clear" w:pos="284"/>
                <w:tab w:val="clear" w:pos="567"/>
              </w:tabs>
              <w:rPr>
                <w:sz w:val="16"/>
              </w:rPr>
            </w:pPr>
            <w:r w:rsidRPr="006B2793">
              <w:rPr>
                <w:sz w:val="16"/>
              </w:rPr>
              <w:t>Stage 1 CRs on 5MBS_eMC</w:t>
            </w:r>
          </w:p>
        </w:tc>
        <w:tc>
          <w:tcPr>
            <w:tcW w:w="1519" w:type="dxa"/>
          </w:tcPr>
          <w:p w14:paraId="67C2BCB8"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34CEC5A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812CD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5A3505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54EC24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97EC92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FF77D9C"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49ABC76" w14:textId="77777777" w:rsidR="00744129" w:rsidRPr="006B2793" w:rsidRDefault="00744129" w:rsidP="00744129">
            <w:pPr>
              <w:pStyle w:val="TAL"/>
              <w:tabs>
                <w:tab w:val="clear" w:pos="284"/>
                <w:tab w:val="clear" w:pos="567"/>
              </w:tabs>
              <w:rPr>
                <w:sz w:val="16"/>
              </w:rPr>
            </w:pPr>
          </w:p>
        </w:tc>
        <w:tc>
          <w:tcPr>
            <w:tcW w:w="1340" w:type="dxa"/>
          </w:tcPr>
          <w:p w14:paraId="1F3CDF3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D4B6351"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02E18AE" w14:textId="77777777" w:rsidR="00744129" w:rsidRPr="006B2793" w:rsidRDefault="00744129" w:rsidP="00744129">
            <w:pPr>
              <w:pStyle w:val="TAL"/>
              <w:tabs>
                <w:tab w:val="clear" w:pos="284"/>
                <w:tab w:val="clear" w:pos="567"/>
              </w:tabs>
              <w:rPr>
                <w:sz w:val="16"/>
              </w:rPr>
            </w:pPr>
          </w:p>
        </w:tc>
      </w:tr>
      <w:tr w:rsidR="00744129" w:rsidRPr="00200359" w14:paraId="7DD0D0B9" w14:textId="77777777" w:rsidTr="00744129">
        <w:tc>
          <w:tcPr>
            <w:tcW w:w="675" w:type="dxa"/>
          </w:tcPr>
          <w:p w14:paraId="23AB7100" w14:textId="77777777" w:rsidR="00744129" w:rsidRPr="006B2793" w:rsidRDefault="00744129" w:rsidP="00744129">
            <w:pPr>
              <w:pStyle w:val="TAL"/>
              <w:tabs>
                <w:tab w:val="clear" w:pos="284"/>
                <w:tab w:val="clear" w:pos="567"/>
              </w:tabs>
              <w:rPr>
                <w:sz w:val="16"/>
              </w:rPr>
            </w:pPr>
            <w:r w:rsidRPr="006B2793">
              <w:rPr>
                <w:sz w:val="16"/>
              </w:rPr>
              <w:lastRenderedPageBreak/>
              <w:t>17.1</w:t>
            </w:r>
          </w:p>
        </w:tc>
        <w:tc>
          <w:tcPr>
            <w:tcW w:w="1134" w:type="dxa"/>
          </w:tcPr>
          <w:p w14:paraId="031ACD5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191035</w:t>
            </w:r>
          </w:p>
        </w:tc>
        <w:tc>
          <w:tcPr>
            <w:tcW w:w="948" w:type="dxa"/>
          </w:tcPr>
          <w:p w14:paraId="364543C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A44E3DD" w14:textId="77777777" w:rsidR="00744129" w:rsidRPr="006B2793" w:rsidRDefault="00744129" w:rsidP="00744129">
            <w:pPr>
              <w:pStyle w:val="TAL"/>
              <w:tabs>
                <w:tab w:val="clear" w:pos="284"/>
                <w:tab w:val="clear" w:pos="567"/>
              </w:tabs>
              <w:rPr>
                <w:sz w:val="16"/>
              </w:rPr>
            </w:pPr>
            <w:r w:rsidRPr="006B2793">
              <w:rPr>
                <w:sz w:val="16"/>
              </w:rPr>
              <w:t>Stage 1 CRs on IESNPN</w:t>
            </w:r>
          </w:p>
        </w:tc>
        <w:tc>
          <w:tcPr>
            <w:tcW w:w="1519" w:type="dxa"/>
          </w:tcPr>
          <w:p w14:paraId="5FE647DC"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205FB41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28BAE4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3AA3CFB"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4F2127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5BB62A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0C49170"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00C3753" w14:textId="77777777" w:rsidR="00744129" w:rsidRPr="006B2793" w:rsidRDefault="00744129" w:rsidP="00744129">
            <w:pPr>
              <w:pStyle w:val="TAL"/>
              <w:tabs>
                <w:tab w:val="clear" w:pos="284"/>
                <w:tab w:val="clear" w:pos="567"/>
              </w:tabs>
              <w:rPr>
                <w:sz w:val="16"/>
              </w:rPr>
            </w:pPr>
          </w:p>
        </w:tc>
        <w:tc>
          <w:tcPr>
            <w:tcW w:w="1340" w:type="dxa"/>
          </w:tcPr>
          <w:p w14:paraId="4FB3497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C170E3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B880FBF" w14:textId="77777777" w:rsidR="00744129" w:rsidRPr="006B2793" w:rsidRDefault="00744129" w:rsidP="00744129">
            <w:pPr>
              <w:pStyle w:val="TAL"/>
              <w:tabs>
                <w:tab w:val="clear" w:pos="284"/>
                <w:tab w:val="clear" w:pos="567"/>
              </w:tabs>
              <w:rPr>
                <w:sz w:val="16"/>
              </w:rPr>
            </w:pPr>
          </w:p>
        </w:tc>
      </w:tr>
      <w:tr w:rsidR="00744129" w:rsidRPr="00200359" w14:paraId="1D741595" w14:textId="77777777" w:rsidTr="00744129">
        <w:tc>
          <w:tcPr>
            <w:tcW w:w="675" w:type="dxa"/>
          </w:tcPr>
          <w:p w14:paraId="4EE44E34"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27990A9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191036</w:t>
            </w:r>
          </w:p>
        </w:tc>
        <w:tc>
          <w:tcPr>
            <w:tcW w:w="948" w:type="dxa"/>
          </w:tcPr>
          <w:p w14:paraId="35390E3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8E22984" w14:textId="77777777" w:rsidR="00744129" w:rsidRPr="006B2793" w:rsidRDefault="00744129" w:rsidP="00744129">
            <w:pPr>
              <w:pStyle w:val="TAL"/>
              <w:tabs>
                <w:tab w:val="clear" w:pos="284"/>
                <w:tab w:val="clear" w:pos="567"/>
              </w:tabs>
              <w:rPr>
                <w:sz w:val="16"/>
              </w:rPr>
            </w:pPr>
            <w:r w:rsidRPr="006B2793">
              <w:rPr>
                <w:sz w:val="16"/>
              </w:rPr>
              <w:t>Stage 1 CRs on TEI17</w:t>
            </w:r>
          </w:p>
        </w:tc>
        <w:tc>
          <w:tcPr>
            <w:tcW w:w="1519" w:type="dxa"/>
          </w:tcPr>
          <w:p w14:paraId="475FA43D"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3B2C989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8E6D04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9D1954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4857A77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5BF892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FFE1EC5"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2EF57D6" w14:textId="77777777" w:rsidR="00744129" w:rsidRPr="006B2793" w:rsidRDefault="00744129" w:rsidP="00744129">
            <w:pPr>
              <w:pStyle w:val="TAL"/>
              <w:tabs>
                <w:tab w:val="clear" w:pos="284"/>
                <w:tab w:val="clear" w:pos="567"/>
              </w:tabs>
              <w:rPr>
                <w:sz w:val="16"/>
              </w:rPr>
            </w:pPr>
          </w:p>
        </w:tc>
        <w:tc>
          <w:tcPr>
            <w:tcW w:w="1340" w:type="dxa"/>
          </w:tcPr>
          <w:p w14:paraId="430998B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2347481"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1665268" w14:textId="77777777" w:rsidR="00744129" w:rsidRPr="006B2793" w:rsidRDefault="00744129" w:rsidP="00744129">
            <w:pPr>
              <w:pStyle w:val="TAL"/>
              <w:tabs>
                <w:tab w:val="clear" w:pos="284"/>
                <w:tab w:val="clear" w:pos="567"/>
              </w:tabs>
              <w:rPr>
                <w:sz w:val="16"/>
              </w:rPr>
            </w:pPr>
          </w:p>
        </w:tc>
      </w:tr>
      <w:tr w:rsidR="00744129" w:rsidRPr="00200359" w14:paraId="34305E51" w14:textId="77777777" w:rsidTr="00744129">
        <w:tc>
          <w:tcPr>
            <w:tcW w:w="675" w:type="dxa"/>
          </w:tcPr>
          <w:p w14:paraId="096CB8A5" w14:textId="77777777" w:rsidR="00744129" w:rsidRPr="006B2793" w:rsidRDefault="00744129" w:rsidP="00744129">
            <w:pPr>
              <w:pStyle w:val="TAL"/>
              <w:tabs>
                <w:tab w:val="clear" w:pos="284"/>
                <w:tab w:val="clear" w:pos="567"/>
              </w:tabs>
              <w:rPr>
                <w:sz w:val="16"/>
              </w:rPr>
            </w:pPr>
            <w:r w:rsidRPr="006B2793">
              <w:rPr>
                <w:sz w:val="16"/>
              </w:rPr>
              <w:t>17.1</w:t>
            </w:r>
          </w:p>
        </w:tc>
        <w:tc>
          <w:tcPr>
            <w:tcW w:w="1134" w:type="dxa"/>
          </w:tcPr>
          <w:p w14:paraId="2AF4384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191037</w:t>
            </w:r>
          </w:p>
        </w:tc>
        <w:tc>
          <w:tcPr>
            <w:tcW w:w="948" w:type="dxa"/>
          </w:tcPr>
          <w:p w14:paraId="7620E22C"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691AA04" w14:textId="77777777" w:rsidR="00744129" w:rsidRPr="006B2793" w:rsidRDefault="00744129" w:rsidP="00744129">
            <w:pPr>
              <w:pStyle w:val="TAL"/>
              <w:tabs>
                <w:tab w:val="clear" w:pos="284"/>
                <w:tab w:val="clear" w:pos="567"/>
              </w:tabs>
              <w:rPr>
                <w:sz w:val="16"/>
              </w:rPr>
            </w:pPr>
            <w:r w:rsidRPr="006B2793">
              <w:rPr>
                <w:sz w:val="16"/>
              </w:rPr>
              <w:t>Stage 1 CRs on eCNAM_An</w:t>
            </w:r>
          </w:p>
        </w:tc>
        <w:tc>
          <w:tcPr>
            <w:tcW w:w="1519" w:type="dxa"/>
          </w:tcPr>
          <w:p w14:paraId="7D345B5A"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5CA18E3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CD9E45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E1AC4D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3FD312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353C45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F9F29C6"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8125C4E" w14:textId="77777777" w:rsidR="00744129" w:rsidRPr="006B2793" w:rsidRDefault="00744129" w:rsidP="00744129">
            <w:pPr>
              <w:pStyle w:val="TAL"/>
              <w:tabs>
                <w:tab w:val="clear" w:pos="284"/>
                <w:tab w:val="clear" w:pos="567"/>
              </w:tabs>
              <w:rPr>
                <w:sz w:val="16"/>
              </w:rPr>
            </w:pPr>
          </w:p>
        </w:tc>
        <w:tc>
          <w:tcPr>
            <w:tcW w:w="1340" w:type="dxa"/>
          </w:tcPr>
          <w:p w14:paraId="236C123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402FDA8"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1C9C251" w14:textId="77777777" w:rsidR="00744129" w:rsidRPr="006B2793" w:rsidRDefault="00744129" w:rsidP="00744129">
            <w:pPr>
              <w:pStyle w:val="TAL"/>
              <w:tabs>
                <w:tab w:val="clear" w:pos="284"/>
                <w:tab w:val="clear" w:pos="567"/>
              </w:tabs>
              <w:rPr>
                <w:sz w:val="16"/>
              </w:rPr>
            </w:pPr>
          </w:p>
        </w:tc>
      </w:tr>
      <w:tr w:rsidR="00744129" w:rsidRPr="00200359" w14:paraId="4AD77DFD" w14:textId="77777777" w:rsidTr="00744129">
        <w:tc>
          <w:tcPr>
            <w:tcW w:w="675" w:type="dxa"/>
          </w:tcPr>
          <w:p w14:paraId="3E9F0871" w14:textId="77777777" w:rsidR="00744129" w:rsidRPr="006B2793" w:rsidRDefault="00744129" w:rsidP="00744129">
            <w:pPr>
              <w:pStyle w:val="TAL"/>
              <w:tabs>
                <w:tab w:val="clear" w:pos="284"/>
                <w:tab w:val="clear" w:pos="567"/>
              </w:tabs>
              <w:rPr>
                <w:sz w:val="16"/>
              </w:rPr>
            </w:pPr>
            <w:r w:rsidRPr="006B2793">
              <w:rPr>
                <w:sz w:val="16"/>
              </w:rPr>
              <w:t>17.6</w:t>
            </w:r>
          </w:p>
        </w:tc>
        <w:tc>
          <w:tcPr>
            <w:tcW w:w="1134" w:type="dxa"/>
          </w:tcPr>
          <w:p w14:paraId="7613BEA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191113</w:t>
            </w:r>
          </w:p>
        </w:tc>
        <w:tc>
          <w:tcPr>
            <w:tcW w:w="948" w:type="dxa"/>
          </w:tcPr>
          <w:p w14:paraId="6E86D4B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59ADFEC" w14:textId="77777777" w:rsidR="00744129" w:rsidRPr="006B2793" w:rsidRDefault="00744129" w:rsidP="00744129">
            <w:pPr>
              <w:pStyle w:val="TAL"/>
              <w:tabs>
                <w:tab w:val="clear" w:pos="284"/>
                <w:tab w:val="clear" w:pos="567"/>
              </w:tabs>
              <w:rPr>
                <w:sz w:val="16"/>
              </w:rPr>
            </w:pPr>
            <w:r w:rsidRPr="006B2793">
              <w:rPr>
                <w:sz w:val="16"/>
              </w:rPr>
              <w:t>Rel-17 CRs to TS 23.280, TS 23.281, TS 23.282, TS 23.283 and TS 23.379 for eMONASTERY2</w:t>
            </w:r>
          </w:p>
        </w:tc>
        <w:tc>
          <w:tcPr>
            <w:tcW w:w="1519" w:type="dxa"/>
          </w:tcPr>
          <w:p w14:paraId="618D352D"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013DF46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0D5492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164A9D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DD5BE9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BFE1E0C"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ED36EC0" w14:textId="77777777" w:rsidR="00744129" w:rsidRPr="006B2793" w:rsidRDefault="00744129" w:rsidP="00744129">
            <w:pPr>
              <w:pStyle w:val="TAL"/>
              <w:tabs>
                <w:tab w:val="clear" w:pos="284"/>
                <w:tab w:val="clear" w:pos="567"/>
              </w:tabs>
              <w:rPr>
                <w:sz w:val="16"/>
              </w:rPr>
            </w:pPr>
          </w:p>
        </w:tc>
        <w:tc>
          <w:tcPr>
            <w:tcW w:w="2038" w:type="dxa"/>
          </w:tcPr>
          <w:p w14:paraId="204CA507" w14:textId="77777777" w:rsidR="00744129" w:rsidRPr="006B2793" w:rsidRDefault="00744129" w:rsidP="00744129">
            <w:pPr>
              <w:pStyle w:val="TAL"/>
              <w:tabs>
                <w:tab w:val="clear" w:pos="284"/>
                <w:tab w:val="clear" w:pos="567"/>
              </w:tabs>
              <w:rPr>
                <w:sz w:val="16"/>
              </w:rPr>
            </w:pPr>
          </w:p>
        </w:tc>
        <w:tc>
          <w:tcPr>
            <w:tcW w:w="1340" w:type="dxa"/>
          </w:tcPr>
          <w:p w14:paraId="3763B8E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7B8B0E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367A952" w14:textId="77777777" w:rsidR="00744129" w:rsidRPr="006B2793" w:rsidRDefault="00744129" w:rsidP="00744129">
            <w:pPr>
              <w:pStyle w:val="TAL"/>
              <w:tabs>
                <w:tab w:val="clear" w:pos="284"/>
                <w:tab w:val="clear" w:pos="567"/>
              </w:tabs>
              <w:rPr>
                <w:sz w:val="16"/>
              </w:rPr>
            </w:pPr>
          </w:p>
        </w:tc>
      </w:tr>
      <w:tr w:rsidR="00744129" w:rsidRPr="00200359" w14:paraId="560AED4D" w14:textId="77777777" w:rsidTr="00744129">
        <w:tc>
          <w:tcPr>
            <w:tcW w:w="675" w:type="dxa"/>
          </w:tcPr>
          <w:p w14:paraId="48092C86" w14:textId="77777777" w:rsidR="00744129" w:rsidRPr="006B2793" w:rsidRDefault="00744129" w:rsidP="00744129">
            <w:pPr>
              <w:pStyle w:val="TAL"/>
              <w:tabs>
                <w:tab w:val="clear" w:pos="284"/>
                <w:tab w:val="clear" w:pos="567"/>
              </w:tabs>
              <w:rPr>
                <w:sz w:val="16"/>
              </w:rPr>
            </w:pPr>
            <w:r w:rsidRPr="006B2793">
              <w:rPr>
                <w:sz w:val="16"/>
              </w:rPr>
              <w:t>17.6</w:t>
            </w:r>
          </w:p>
        </w:tc>
        <w:tc>
          <w:tcPr>
            <w:tcW w:w="1134" w:type="dxa"/>
          </w:tcPr>
          <w:p w14:paraId="22FDF3D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191114</w:t>
            </w:r>
          </w:p>
        </w:tc>
        <w:tc>
          <w:tcPr>
            <w:tcW w:w="948" w:type="dxa"/>
          </w:tcPr>
          <w:p w14:paraId="037F31F5"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1AC2ABE" w14:textId="77777777" w:rsidR="00744129" w:rsidRPr="006B2793" w:rsidRDefault="00744129" w:rsidP="00744129">
            <w:pPr>
              <w:pStyle w:val="TAL"/>
              <w:tabs>
                <w:tab w:val="clear" w:pos="284"/>
                <w:tab w:val="clear" w:pos="567"/>
              </w:tabs>
              <w:rPr>
                <w:sz w:val="16"/>
              </w:rPr>
            </w:pPr>
            <w:r w:rsidRPr="006B2793">
              <w:rPr>
                <w:sz w:val="16"/>
              </w:rPr>
              <w:t>Rel-17 CRs to TS 23.280, TS 23.281 and TS 2.3379 for TEI17</w:t>
            </w:r>
          </w:p>
        </w:tc>
        <w:tc>
          <w:tcPr>
            <w:tcW w:w="1519" w:type="dxa"/>
          </w:tcPr>
          <w:p w14:paraId="04F09158" w14:textId="77777777" w:rsidR="00744129" w:rsidRPr="006B2793" w:rsidRDefault="00744129" w:rsidP="00744129">
            <w:pPr>
              <w:pStyle w:val="TAL"/>
              <w:tabs>
                <w:tab w:val="clear" w:pos="284"/>
                <w:tab w:val="clear" w:pos="567"/>
              </w:tabs>
              <w:rPr>
                <w:sz w:val="16"/>
              </w:rPr>
            </w:pPr>
            <w:r w:rsidRPr="006B2793">
              <w:rPr>
                <w:sz w:val="16"/>
              </w:rPr>
              <w:t>SA WG6</w:t>
            </w:r>
          </w:p>
        </w:tc>
        <w:tc>
          <w:tcPr>
            <w:tcW w:w="1212" w:type="dxa"/>
          </w:tcPr>
          <w:p w14:paraId="1C049A0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796268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651126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F3B37D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DDAA8DF"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88D4475" w14:textId="77777777" w:rsidR="00744129" w:rsidRPr="006B2793" w:rsidRDefault="00744129" w:rsidP="00744129">
            <w:pPr>
              <w:pStyle w:val="TAL"/>
              <w:tabs>
                <w:tab w:val="clear" w:pos="284"/>
                <w:tab w:val="clear" w:pos="567"/>
              </w:tabs>
              <w:rPr>
                <w:sz w:val="16"/>
              </w:rPr>
            </w:pPr>
          </w:p>
        </w:tc>
        <w:tc>
          <w:tcPr>
            <w:tcW w:w="2038" w:type="dxa"/>
          </w:tcPr>
          <w:p w14:paraId="0E88275B" w14:textId="77777777" w:rsidR="00744129" w:rsidRPr="006B2793" w:rsidRDefault="00744129" w:rsidP="00744129">
            <w:pPr>
              <w:pStyle w:val="TAL"/>
              <w:tabs>
                <w:tab w:val="clear" w:pos="284"/>
                <w:tab w:val="clear" w:pos="567"/>
              </w:tabs>
              <w:rPr>
                <w:sz w:val="16"/>
              </w:rPr>
            </w:pPr>
          </w:p>
        </w:tc>
        <w:tc>
          <w:tcPr>
            <w:tcW w:w="1340" w:type="dxa"/>
          </w:tcPr>
          <w:p w14:paraId="185A824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344F525"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77D8958" w14:textId="77777777" w:rsidR="00744129" w:rsidRPr="006B2793" w:rsidRDefault="00744129" w:rsidP="00744129">
            <w:pPr>
              <w:pStyle w:val="TAL"/>
              <w:tabs>
                <w:tab w:val="clear" w:pos="284"/>
                <w:tab w:val="clear" w:pos="567"/>
              </w:tabs>
              <w:rPr>
                <w:sz w:val="16"/>
              </w:rPr>
            </w:pPr>
          </w:p>
        </w:tc>
      </w:tr>
      <w:tr w:rsidR="00744129" w:rsidRPr="00200359" w14:paraId="7FF18D03" w14:textId="77777777" w:rsidTr="00744129">
        <w:tc>
          <w:tcPr>
            <w:tcW w:w="675" w:type="dxa"/>
          </w:tcPr>
          <w:p w14:paraId="7C3E983B"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086319E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191013</w:t>
            </w:r>
          </w:p>
        </w:tc>
        <w:tc>
          <w:tcPr>
            <w:tcW w:w="948" w:type="dxa"/>
          </w:tcPr>
          <w:p w14:paraId="5CE5802B"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B72D5DF" w14:textId="77777777" w:rsidR="00744129" w:rsidRPr="006B2793" w:rsidRDefault="00744129" w:rsidP="00744129">
            <w:pPr>
              <w:pStyle w:val="TAL"/>
              <w:tabs>
                <w:tab w:val="clear" w:pos="284"/>
                <w:tab w:val="clear" w:pos="567"/>
              </w:tabs>
              <w:rPr>
                <w:sz w:val="16"/>
              </w:rPr>
            </w:pPr>
            <w:r w:rsidRPr="006B2793">
              <w:rPr>
                <w:sz w:val="16"/>
              </w:rPr>
              <w:t>Stage 1 CRs on FS_NCIS</w:t>
            </w:r>
          </w:p>
        </w:tc>
        <w:tc>
          <w:tcPr>
            <w:tcW w:w="1519" w:type="dxa"/>
          </w:tcPr>
          <w:p w14:paraId="2F83CD90"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6E71E96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313D0F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A443E37"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7139D7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68BF39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20D6F4E"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873CFB1" w14:textId="77777777" w:rsidR="00744129" w:rsidRPr="006B2793" w:rsidRDefault="00744129" w:rsidP="00744129">
            <w:pPr>
              <w:pStyle w:val="TAL"/>
              <w:tabs>
                <w:tab w:val="clear" w:pos="284"/>
                <w:tab w:val="clear" w:pos="567"/>
              </w:tabs>
              <w:rPr>
                <w:sz w:val="16"/>
              </w:rPr>
            </w:pPr>
          </w:p>
        </w:tc>
        <w:tc>
          <w:tcPr>
            <w:tcW w:w="1340" w:type="dxa"/>
          </w:tcPr>
          <w:p w14:paraId="2DF3704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F27F9E2"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BAA50FB" w14:textId="77777777" w:rsidR="00744129" w:rsidRPr="006B2793" w:rsidRDefault="00744129" w:rsidP="00744129">
            <w:pPr>
              <w:pStyle w:val="TAL"/>
              <w:tabs>
                <w:tab w:val="clear" w:pos="284"/>
                <w:tab w:val="clear" w:pos="567"/>
              </w:tabs>
              <w:rPr>
                <w:sz w:val="16"/>
              </w:rPr>
            </w:pPr>
          </w:p>
        </w:tc>
      </w:tr>
      <w:tr w:rsidR="00744129" w:rsidRPr="00200359" w14:paraId="07A81E33" w14:textId="77777777" w:rsidTr="00744129">
        <w:tc>
          <w:tcPr>
            <w:tcW w:w="675" w:type="dxa"/>
          </w:tcPr>
          <w:p w14:paraId="70BBB894"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6CA4F5C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191015</w:t>
            </w:r>
          </w:p>
        </w:tc>
        <w:tc>
          <w:tcPr>
            <w:tcW w:w="948" w:type="dxa"/>
          </w:tcPr>
          <w:p w14:paraId="0F75E8C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96FDC28" w14:textId="77777777" w:rsidR="00744129" w:rsidRPr="006B2793" w:rsidRDefault="00744129" w:rsidP="00744129">
            <w:pPr>
              <w:pStyle w:val="TAL"/>
              <w:tabs>
                <w:tab w:val="clear" w:pos="284"/>
                <w:tab w:val="clear" w:pos="567"/>
              </w:tabs>
              <w:rPr>
                <w:sz w:val="16"/>
              </w:rPr>
            </w:pPr>
            <w:r w:rsidRPr="006B2793">
              <w:rPr>
                <w:sz w:val="16"/>
              </w:rPr>
              <w:t>Stage 1 CRs on FS_AVPROD</w:t>
            </w:r>
          </w:p>
        </w:tc>
        <w:tc>
          <w:tcPr>
            <w:tcW w:w="1519" w:type="dxa"/>
          </w:tcPr>
          <w:p w14:paraId="135DB769"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0D51F88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CB94F62"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C271661"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2924E6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1D74E2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BDD8AC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0D22BE81" w14:textId="77777777" w:rsidR="00744129" w:rsidRPr="006B2793" w:rsidRDefault="00744129" w:rsidP="00744129">
            <w:pPr>
              <w:pStyle w:val="TAL"/>
              <w:tabs>
                <w:tab w:val="clear" w:pos="284"/>
                <w:tab w:val="clear" w:pos="567"/>
              </w:tabs>
              <w:rPr>
                <w:sz w:val="16"/>
              </w:rPr>
            </w:pPr>
          </w:p>
        </w:tc>
        <w:tc>
          <w:tcPr>
            <w:tcW w:w="1340" w:type="dxa"/>
          </w:tcPr>
          <w:p w14:paraId="08F3212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24B70D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333DCBD" w14:textId="77777777" w:rsidR="00744129" w:rsidRPr="006B2793" w:rsidRDefault="00744129" w:rsidP="00744129">
            <w:pPr>
              <w:pStyle w:val="TAL"/>
              <w:tabs>
                <w:tab w:val="clear" w:pos="284"/>
                <w:tab w:val="clear" w:pos="567"/>
              </w:tabs>
              <w:rPr>
                <w:sz w:val="16"/>
              </w:rPr>
            </w:pPr>
          </w:p>
        </w:tc>
      </w:tr>
      <w:tr w:rsidR="00744129" w:rsidRPr="00200359" w14:paraId="5B9B8B5D" w14:textId="77777777" w:rsidTr="00744129">
        <w:tc>
          <w:tcPr>
            <w:tcW w:w="675" w:type="dxa"/>
          </w:tcPr>
          <w:p w14:paraId="579B2E58"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774DB91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191017</w:t>
            </w:r>
          </w:p>
        </w:tc>
        <w:tc>
          <w:tcPr>
            <w:tcW w:w="948" w:type="dxa"/>
          </w:tcPr>
          <w:p w14:paraId="7BC18582"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4A2BBF3E" w14:textId="77777777" w:rsidR="00744129" w:rsidRPr="006B2793" w:rsidRDefault="00744129" w:rsidP="00744129">
            <w:pPr>
              <w:pStyle w:val="TAL"/>
              <w:tabs>
                <w:tab w:val="clear" w:pos="284"/>
                <w:tab w:val="clear" w:pos="567"/>
              </w:tabs>
              <w:rPr>
                <w:sz w:val="16"/>
              </w:rPr>
            </w:pPr>
            <w:r w:rsidRPr="006B2793">
              <w:rPr>
                <w:sz w:val="16"/>
              </w:rPr>
              <w:t>Stage 1 CRs on FS_MPS2</w:t>
            </w:r>
          </w:p>
        </w:tc>
        <w:tc>
          <w:tcPr>
            <w:tcW w:w="1519" w:type="dxa"/>
          </w:tcPr>
          <w:p w14:paraId="0B548079"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43D1585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1376FF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6CEB5C3"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31FD6A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77B86B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EBC21F" w14:textId="77777777" w:rsidR="00744129" w:rsidRPr="006B2793" w:rsidRDefault="00744129" w:rsidP="00744129">
            <w:pPr>
              <w:pStyle w:val="TAL"/>
              <w:tabs>
                <w:tab w:val="clear" w:pos="284"/>
                <w:tab w:val="clear" w:pos="567"/>
              </w:tabs>
              <w:rPr>
                <w:sz w:val="16"/>
              </w:rPr>
            </w:pPr>
          </w:p>
        </w:tc>
        <w:tc>
          <w:tcPr>
            <w:tcW w:w="2038" w:type="dxa"/>
          </w:tcPr>
          <w:p w14:paraId="7782D61B" w14:textId="77777777" w:rsidR="00744129" w:rsidRPr="006B2793" w:rsidRDefault="00744129" w:rsidP="00744129">
            <w:pPr>
              <w:pStyle w:val="TAL"/>
              <w:tabs>
                <w:tab w:val="clear" w:pos="284"/>
                <w:tab w:val="clear" w:pos="567"/>
              </w:tabs>
              <w:rPr>
                <w:sz w:val="16"/>
              </w:rPr>
            </w:pPr>
          </w:p>
        </w:tc>
        <w:tc>
          <w:tcPr>
            <w:tcW w:w="1340" w:type="dxa"/>
          </w:tcPr>
          <w:p w14:paraId="715CC88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0F85296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0292FA5E" w14:textId="77777777" w:rsidR="00744129" w:rsidRPr="006B2793" w:rsidRDefault="00744129" w:rsidP="00744129">
            <w:pPr>
              <w:pStyle w:val="TAL"/>
              <w:tabs>
                <w:tab w:val="clear" w:pos="284"/>
                <w:tab w:val="clear" w:pos="567"/>
              </w:tabs>
              <w:rPr>
                <w:sz w:val="16"/>
              </w:rPr>
            </w:pPr>
          </w:p>
        </w:tc>
      </w:tr>
      <w:tr w:rsidR="00744129" w:rsidRPr="00200359" w14:paraId="18B0BF82" w14:textId="77777777" w:rsidTr="00744129">
        <w:tc>
          <w:tcPr>
            <w:tcW w:w="675" w:type="dxa"/>
          </w:tcPr>
          <w:p w14:paraId="793E56DC"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6797323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191019</w:t>
            </w:r>
          </w:p>
        </w:tc>
        <w:tc>
          <w:tcPr>
            <w:tcW w:w="948" w:type="dxa"/>
          </w:tcPr>
          <w:p w14:paraId="2E6EC219"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6A19098E" w14:textId="77777777" w:rsidR="00744129" w:rsidRPr="006B2793" w:rsidRDefault="00744129" w:rsidP="00744129">
            <w:pPr>
              <w:pStyle w:val="TAL"/>
              <w:tabs>
                <w:tab w:val="clear" w:pos="284"/>
                <w:tab w:val="clear" w:pos="567"/>
              </w:tabs>
              <w:rPr>
                <w:sz w:val="16"/>
              </w:rPr>
            </w:pPr>
            <w:r w:rsidRPr="006B2793">
              <w:rPr>
                <w:sz w:val="16"/>
              </w:rPr>
              <w:t>Stage 1 CRs on FS_CMED</w:t>
            </w:r>
          </w:p>
        </w:tc>
        <w:tc>
          <w:tcPr>
            <w:tcW w:w="1519" w:type="dxa"/>
          </w:tcPr>
          <w:p w14:paraId="5D906992"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082EEFD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BB3D0D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C608C4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EF11E2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31FCDF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62E1F60"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1276961F" w14:textId="77777777" w:rsidR="00744129" w:rsidRPr="006B2793" w:rsidRDefault="00744129" w:rsidP="00744129">
            <w:pPr>
              <w:pStyle w:val="TAL"/>
              <w:tabs>
                <w:tab w:val="clear" w:pos="284"/>
                <w:tab w:val="clear" w:pos="567"/>
              </w:tabs>
              <w:rPr>
                <w:sz w:val="16"/>
              </w:rPr>
            </w:pPr>
          </w:p>
        </w:tc>
        <w:tc>
          <w:tcPr>
            <w:tcW w:w="1340" w:type="dxa"/>
          </w:tcPr>
          <w:p w14:paraId="6A69DA7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79EF9BDD"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83B5ECC" w14:textId="77777777" w:rsidR="00744129" w:rsidRPr="006B2793" w:rsidRDefault="00744129" w:rsidP="00744129">
            <w:pPr>
              <w:pStyle w:val="TAL"/>
              <w:tabs>
                <w:tab w:val="clear" w:pos="284"/>
                <w:tab w:val="clear" w:pos="567"/>
              </w:tabs>
              <w:rPr>
                <w:sz w:val="16"/>
              </w:rPr>
            </w:pPr>
          </w:p>
        </w:tc>
      </w:tr>
      <w:tr w:rsidR="00744129" w:rsidRPr="00200359" w14:paraId="224CD60A" w14:textId="77777777" w:rsidTr="00744129">
        <w:tc>
          <w:tcPr>
            <w:tcW w:w="675" w:type="dxa"/>
          </w:tcPr>
          <w:p w14:paraId="4FAF9A65"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1EC2E91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191022</w:t>
            </w:r>
          </w:p>
        </w:tc>
        <w:tc>
          <w:tcPr>
            <w:tcW w:w="948" w:type="dxa"/>
          </w:tcPr>
          <w:p w14:paraId="3673D285"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4600BA4" w14:textId="77777777" w:rsidR="00744129" w:rsidRPr="006B2793" w:rsidRDefault="00744129" w:rsidP="00744129">
            <w:pPr>
              <w:pStyle w:val="TAL"/>
              <w:tabs>
                <w:tab w:val="clear" w:pos="284"/>
                <w:tab w:val="clear" w:pos="567"/>
              </w:tabs>
              <w:rPr>
                <w:sz w:val="16"/>
              </w:rPr>
            </w:pPr>
            <w:r w:rsidRPr="006B2793">
              <w:rPr>
                <w:sz w:val="16"/>
              </w:rPr>
              <w:t>Stage 1 CRs on FS_REFEC</w:t>
            </w:r>
          </w:p>
        </w:tc>
        <w:tc>
          <w:tcPr>
            <w:tcW w:w="1519" w:type="dxa"/>
          </w:tcPr>
          <w:p w14:paraId="43AB4574"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1C9459C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24594B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268084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C11672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2B017B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88AB6AD"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C8ED39A" w14:textId="77777777" w:rsidR="00744129" w:rsidRPr="006B2793" w:rsidRDefault="00744129" w:rsidP="00744129">
            <w:pPr>
              <w:pStyle w:val="TAL"/>
              <w:tabs>
                <w:tab w:val="clear" w:pos="284"/>
                <w:tab w:val="clear" w:pos="567"/>
              </w:tabs>
              <w:rPr>
                <w:sz w:val="16"/>
              </w:rPr>
            </w:pPr>
          </w:p>
        </w:tc>
        <w:tc>
          <w:tcPr>
            <w:tcW w:w="1340" w:type="dxa"/>
          </w:tcPr>
          <w:p w14:paraId="3E58A31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975BC23"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64BF848C" w14:textId="77777777" w:rsidR="00744129" w:rsidRPr="006B2793" w:rsidRDefault="00744129" w:rsidP="00744129">
            <w:pPr>
              <w:pStyle w:val="TAL"/>
              <w:tabs>
                <w:tab w:val="clear" w:pos="284"/>
                <w:tab w:val="clear" w:pos="567"/>
              </w:tabs>
              <w:rPr>
                <w:sz w:val="16"/>
              </w:rPr>
            </w:pPr>
          </w:p>
        </w:tc>
      </w:tr>
      <w:tr w:rsidR="00744129" w:rsidRPr="00200359" w14:paraId="43CF6B7F" w14:textId="77777777" w:rsidTr="00744129">
        <w:tc>
          <w:tcPr>
            <w:tcW w:w="675" w:type="dxa"/>
          </w:tcPr>
          <w:p w14:paraId="78BBF5AD"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5DCCE8F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191025</w:t>
            </w:r>
          </w:p>
        </w:tc>
        <w:tc>
          <w:tcPr>
            <w:tcW w:w="948" w:type="dxa"/>
          </w:tcPr>
          <w:p w14:paraId="1911C344"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97CCD63" w14:textId="77777777" w:rsidR="00744129" w:rsidRPr="006B2793" w:rsidRDefault="00744129" w:rsidP="00744129">
            <w:pPr>
              <w:pStyle w:val="TAL"/>
              <w:tabs>
                <w:tab w:val="clear" w:pos="284"/>
                <w:tab w:val="clear" w:pos="567"/>
              </w:tabs>
              <w:rPr>
                <w:sz w:val="16"/>
              </w:rPr>
            </w:pPr>
            <w:r w:rsidRPr="006B2793">
              <w:rPr>
                <w:sz w:val="16"/>
              </w:rPr>
              <w:t>Stage 1 CRs on FS_MUSIM</w:t>
            </w:r>
          </w:p>
        </w:tc>
        <w:tc>
          <w:tcPr>
            <w:tcW w:w="1519" w:type="dxa"/>
          </w:tcPr>
          <w:p w14:paraId="23E025F5"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691CFD6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832F4C6"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5E50FE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FA088D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CAF155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3D2BE70"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26E0B711" w14:textId="77777777" w:rsidR="00744129" w:rsidRPr="006B2793" w:rsidRDefault="00744129" w:rsidP="00744129">
            <w:pPr>
              <w:pStyle w:val="TAL"/>
              <w:tabs>
                <w:tab w:val="clear" w:pos="284"/>
                <w:tab w:val="clear" w:pos="567"/>
              </w:tabs>
              <w:rPr>
                <w:sz w:val="16"/>
              </w:rPr>
            </w:pPr>
          </w:p>
        </w:tc>
        <w:tc>
          <w:tcPr>
            <w:tcW w:w="1340" w:type="dxa"/>
          </w:tcPr>
          <w:p w14:paraId="15DBBBA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29B9C8A9"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753C593" w14:textId="77777777" w:rsidR="00744129" w:rsidRPr="006B2793" w:rsidRDefault="00744129" w:rsidP="00744129">
            <w:pPr>
              <w:pStyle w:val="TAL"/>
              <w:tabs>
                <w:tab w:val="clear" w:pos="284"/>
                <w:tab w:val="clear" w:pos="567"/>
              </w:tabs>
              <w:rPr>
                <w:sz w:val="16"/>
              </w:rPr>
            </w:pPr>
          </w:p>
        </w:tc>
      </w:tr>
      <w:tr w:rsidR="00744129" w:rsidRPr="00200359" w14:paraId="746249B2" w14:textId="77777777" w:rsidTr="00744129">
        <w:tc>
          <w:tcPr>
            <w:tcW w:w="675" w:type="dxa"/>
          </w:tcPr>
          <w:p w14:paraId="075BD1D7"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688DCB6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191027</w:t>
            </w:r>
          </w:p>
        </w:tc>
        <w:tc>
          <w:tcPr>
            <w:tcW w:w="948" w:type="dxa"/>
          </w:tcPr>
          <w:p w14:paraId="22C0B490"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55DBCE1B" w14:textId="77777777" w:rsidR="00744129" w:rsidRPr="006B2793" w:rsidRDefault="00744129" w:rsidP="00744129">
            <w:pPr>
              <w:pStyle w:val="TAL"/>
              <w:tabs>
                <w:tab w:val="clear" w:pos="284"/>
                <w:tab w:val="clear" w:pos="567"/>
              </w:tabs>
              <w:rPr>
                <w:sz w:val="16"/>
              </w:rPr>
            </w:pPr>
            <w:r w:rsidRPr="006B2793">
              <w:rPr>
                <w:sz w:val="16"/>
              </w:rPr>
              <w:t>Stage 1 CRs on FS_eCAV</w:t>
            </w:r>
          </w:p>
        </w:tc>
        <w:tc>
          <w:tcPr>
            <w:tcW w:w="1519" w:type="dxa"/>
          </w:tcPr>
          <w:p w14:paraId="6C7EBAD2"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54D2026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7B2E37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4CE037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E68740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83905E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EA4D120"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3F7A0D9" w14:textId="77777777" w:rsidR="00744129" w:rsidRPr="006B2793" w:rsidRDefault="00744129" w:rsidP="00744129">
            <w:pPr>
              <w:pStyle w:val="TAL"/>
              <w:tabs>
                <w:tab w:val="clear" w:pos="284"/>
                <w:tab w:val="clear" w:pos="567"/>
              </w:tabs>
              <w:rPr>
                <w:sz w:val="16"/>
              </w:rPr>
            </w:pPr>
          </w:p>
        </w:tc>
        <w:tc>
          <w:tcPr>
            <w:tcW w:w="1340" w:type="dxa"/>
          </w:tcPr>
          <w:p w14:paraId="5DE2981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58F0D250"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29C136DB" w14:textId="77777777" w:rsidR="00744129" w:rsidRPr="006B2793" w:rsidRDefault="00744129" w:rsidP="00744129">
            <w:pPr>
              <w:pStyle w:val="TAL"/>
              <w:tabs>
                <w:tab w:val="clear" w:pos="284"/>
                <w:tab w:val="clear" w:pos="567"/>
              </w:tabs>
              <w:rPr>
                <w:sz w:val="16"/>
              </w:rPr>
            </w:pPr>
          </w:p>
        </w:tc>
      </w:tr>
      <w:tr w:rsidR="00744129" w:rsidRPr="00200359" w14:paraId="64712847" w14:textId="77777777" w:rsidTr="00744129">
        <w:tc>
          <w:tcPr>
            <w:tcW w:w="675" w:type="dxa"/>
          </w:tcPr>
          <w:p w14:paraId="79B21F35"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416423A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191029</w:t>
            </w:r>
          </w:p>
        </w:tc>
        <w:tc>
          <w:tcPr>
            <w:tcW w:w="948" w:type="dxa"/>
          </w:tcPr>
          <w:p w14:paraId="39B95B38"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16ED561A" w14:textId="77777777" w:rsidR="00744129" w:rsidRPr="006B2793" w:rsidRDefault="00744129" w:rsidP="00744129">
            <w:pPr>
              <w:pStyle w:val="TAL"/>
              <w:tabs>
                <w:tab w:val="clear" w:pos="284"/>
                <w:tab w:val="clear" w:pos="567"/>
              </w:tabs>
              <w:rPr>
                <w:sz w:val="16"/>
              </w:rPr>
            </w:pPr>
            <w:r w:rsidRPr="006B2793">
              <w:rPr>
                <w:sz w:val="16"/>
              </w:rPr>
              <w:t>Stage 1 CRs on FS_FRMCS3</w:t>
            </w:r>
          </w:p>
        </w:tc>
        <w:tc>
          <w:tcPr>
            <w:tcW w:w="1519" w:type="dxa"/>
          </w:tcPr>
          <w:p w14:paraId="2A0CE65C"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4BEE12C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752BDA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C4257FC"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836076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BC6143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902651C"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6BEDC8FF" w14:textId="77777777" w:rsidR="00744129" w:rsidRPr="006B2793" w:rsidRDefault="00744129" w:rsidP="00744129">
            <w:pPr>
              <w:pStyle w:val="TAL"/>
              <w:tabs>
                <w:tab w:val="clear" w:pos="284"/>
                <w:tab w:val="clear" w:pos="567"/>
              </w:tabs>
              <w:rPr>
                <w:sz w:val="16"/>
              </w:rPr>
            </w:pPr>
          </w:p>
        </w:tc>
        <w:tc>
          <w:tcPr>
            <w:tcW w:w="1340" w:type="dxa"/>
          </w:tcPr>
          <w:p w14:paraId="1C44D92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84B39AF"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18F0AEDE" w14:textId="77777777" w:rsidR="00744129" w:rsidRPr="006B2793" w:rsidRDefault="00744129" w:rsidP="00744129">
            <w:pPr>
              <w:pStyle w:val="TAL"/>
              <w:tabs>
                <w:tab w:val="clear" w:pos="284"/>
                <w:tab w:val="clear" w:pos="567"/>
              </w:tabs>
              <w:rPr>
                <w:sz w:val="16"/>
              </w:rPr>
            </w:pPr>
          </w:p>
        </w:tc>
      </w:tr>
      <w:tr w:rsidR="00744129" w:rsidRPr="00200359" w14:paraId="3454DC74" w14:textId="77777777" w:rsidTr="00744129">
        <w:tc>
          <w:tcPr>
            <w:tcW w:w="675" w:type="dxa"/>
          </w:tcPr>
          <w:p w14:paraId="64231D62"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322B208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191031</w:t>
            </w:r>
          </w:p>
        </w:tc>
        <w:tc>
          <w:tcPr>
            <w:tcW w:w="948" w:type="dxa"/>
          </w:tcPr>
          <w:p w14:paraId="3B8BB269"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7948380A" w14:textId="77777777" w:rsidR="00744129" w:rsidRPr="006B2793" w:rsidRDefault="00744129" w:rsidP="00744129">
            <w:pPr>
              <w:pStyle w:val="TAL"/>
              <w:tabs>
                <w:tab w:val="clear" w:pos="284"/>
                <w:tab w:val="clear" w:pos="567"/>
              </w:tabs>
              <w:rPr>
                <w:sz w:val="16"/>
              </w:rPr>
            </w:pPr>
            <w:r w:rsidRPr="006B2793">
              <w:rPr>
                <w:sz w:val="16"/>
              </w:rPr>
              <w:t>Stage 1 CRs on FS_MINT</w:t>
            </w:r>
          </w:p>
        </w:tc>
        <w:tc>
          <w:tcPr>
            <w:tcW w:w="1519" w:type="dxa"/>
          </w:tcPr>
          <w:p w14:paraId="629AC5ED"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66A7FD5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5AE2607"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4F5C25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32C8D38"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F32777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E1E973A"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569C7B56" w14:textId="77777777" w:rsidR="00744129" w:rsidRPr="006B2793" w:rsidRDefault="00744129" w:rsidP="00744129">
            <w:pPr>
              <w:pStyle w:val="TAL"/>
              <w:tabs>
                <w:tab w:val="clear" w:pos="284"/>
                <w:tab w:val="clear" w:pos="567"/>
              </w:tabs>
              <w:rPr>
                <w:sz w:val="16"/>
              </w:rPr>
            </w:pPr>
          </w:p>
        </w:tc>
        <w:tc>
          <w:tcPr>
            <w:tcW w:w="1340" w:type="dxa"/>
          </w:tcPr>
          <w:p w14:paraId="4C34885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165EE28C"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5125DB24" w14:textId="77777777" w:rsidR="00744129" w:rsidRPr="006B2793" w:rsidRDefault="00744129" w:rsidP="00744129">
            <w:pPr>
              <w:pStyle w:val="TAL"/>
              <w:tabs>
                <w:tab w:val="clear" w:pos="284"/>
                <w:tab w:val="clear" w:pos="567"/>
              </w:tabs>
              <w:rPr>
                <w:sz w:val="16"/>
              </w:rPr>
            </w:pPr>
          </w:p>
        </w:tc>
      </w:tr>
      <w:tr w:rsidR="00744129" w:rsidRPr="00200359" w14:paraId="54E81042" w14:textId="77777777" w:rsidTr="00744129">
        <w:tc>
          <w:tcPr>
            <w:tcW w:w="675" w:type="dxa"/>
          </w:tcPr>
          <w:p w14:paraId="369A28F4" w14:textId="77777777" w:rsidR="00744129" w:rsidRPr="006B2793" w:rsidRDefault="00744129" w:rsidP="00744129">
            <w:pPr>
              <w:pStyle w:val="TAL"/>
              <w:tabs>
                <w:tab w:val="clear" w:pos="284"/>
                <w:tab w:val="clear" w:pos="567"/>
              </w:tabs>
              <w:rPr>
                <w:sz w:val="16"/>
              </w:rPr>
            </w:pPr>
            <w:r w:rsidRPr="006B2793">
              <w:rPr>
                <w:sz w:val="16"/>
              </w:rPr>
              <w:t>18</w:t>
            </w:r>
          </w:p>
        </w:tc>
        <w:tc>
          <w:tcPr>
            <w:tcW w:w="1134" w:type="dxa"/>
          </w:tcPr>
          <w:p w14:paraId="5321F82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191033</w:t>
            </w:r>
          </w:p>
        </w:tc>
        <w:tc>
          <w:tcPr>
            <w:tcW w:w="948" w:type="dxa"/>
          </w:tcPr>
          <w:p w14:paraId="593AA087" w14:textId="77777777" w:rsidR="00744129" w:rsidRPr="006B2793" w:rsidRDefault="00744129" w:rsidP="00744129">
            <w:pPr>
              <w:pStyle w:val="TAL"/>
              <w:tabs>
                <w:tab w:val="clear" w:pos="284"/>
                <w:tab w:val="clear" w:pos="567"/>
              </w:tabs>
              <w:rPr>
                <w:sz w:val="16"/>
              </w:rPr>
            </w:pPr>
            <w:r w:rsidRPr="006B2793">
              <w:rPr>
                <w:sz w:val="16"/>
              </w:rPr>
              <w:t>CR PACK</w:t>
            </w:r>
          </w:p>
        </w:tc>
        <w:tc>
          <w:tcPr>
            <w:tcW w:w="2188" w:type="dxa"/>
          </w:tcPr>
          <w:p w14:paraId="392D2E24" w14:textId="77777777" w:rsidR="00744129" w:rsidRPr="006B2793" w:rsidRDefault="00744129" w:rsidP="00744129">
            <w:pPr>
              <w:pStyle w:val="TAL"/>
              <w:tabs>
                <w:tab w:val="clear" w:pos="284"/>
                <w:tab w:val="clear" w:pos="567"/>
              </w:tabs>
              <w:rPr>
                <w:sz w:val="16"/>
              </w:rPr>
            </w:pPr>
            <w:r w:rsidRPr="006B2793">
              <w:rPr>
                <w:sz w:val="16"/>
              </w:rPr>
              <w:t>Stage 1 CRs on FS_ATRAC</w:t>
            </w:r>
          </w:p>
        </w:tc>
        <w:tc>
          <w:tcPr>
            <w:tcW w:w="1519" w:type="dxa"/>
          </w:tcPr>
          <w:p w14:paraId="154FDF6A" w14:textId="77777777" w:rsidR="00744129" w:rsidRPr="006B2793" w:rsidRDefault="00744129" w:rsidP="00744129">
            <w:pPr>
              <w:pStyle w:val="TAL"/>
              <w:tabs>
                <w:tab w:val="clear" w:pos="284"/>
                <w:tab w:val="clear" w:pos="567"/>
              </w:tabs>
              <w:rPr>
                <w:sz w:val="16"/>
              </w:rPr>
            </w:pPr>
            <w:r w:rsidRPr="006B2793">
              <w:rPr>
                <w:sz w:val="16"/>
              </w:rPr>
              <w:t>SA WG1</w:t>
            </w:r>
          </w:p>
        </w:tc>
        <w:tc>
          <w:tcPr>
            <w:tcW w:w="1212" w:type="dxa"/>
          </w:tcPr>
          <w:p w14:paraId="343AB22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AD1A1C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737B1F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EB45CA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853446A"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3D7476DE" w14:textId="77777777" w:rsidR="00744129" w:rsidRPr="006B2793" w:rsidRDefault="00744129" w:rsidP="00744129">
            <w:pPr>
              <w:pStyle w:val="TAL"/>
              <w:tabs>
                <w:tab w:val="clear" w:pos="284"/>
                <w:tab w:val="clear" w:pos="567"/>
              </w:tabs>
              <w:rPr>
                <w:sz w:val="16"/>
              </w:rPr>
            </w:pPr>
            <w:r w:rsidRPr="006B2793">
              <w:rPr>
                <w:sz w:val="16"/>
              </w:rPr>
              <w:t>Rel-17</w:t>
            </w:r>
          </w:p>
        </w:tc>
        <w:tc>
          <w:tcPr>
            <w:tcW w:w="2038" w:type="dxa"/>
          </w:tcPr>
          <w:p w14:paraId="3800ECC1" w14:textId="77777777" w:rsidR="00744129" w:rsidRPr="006B2793" w:rsidRDefault="00744129" w:rsidP="00744129">
            <w:pPr>
              <w:pStyle w:val="TAL"/>
              <w:tabs>
                <w:tab w:val="clear" w:pos="284"/>
                <w:tab w:val="clear" w:pos="567"/>
              </w:tabs>
              <w:rPr>
                <w:sz w:val="16"/>
              </w:rPr>
            </w:pPr>
          </w:p>
        </w:tc>
        <w:tc>
          <w:tcPr>
            <w:tcW w:w="1340" w:type="dxa"/>
          </w:tcPr>
          <w:p w14:paraId="1687743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86" w:type="dxa"/>
          </w:tcPr>
          <w:p w14:paraId="658336FA" w14:textId="77777777" w:rsidR="00744129" w:rsidRPr="006B2793" w:rsidRDefault="00744129" w:rsidP="00744129">
            <w:pPr>
              <w:pStyle w:val="TAL"/>
              <w:tabs>
                <w:tab w:val="clear" w:pos="284"/>
                <w:tab w:val="clear" w:pos="567"/>
              </w:tabs>
              <w:rPr>
                <w:sz w:val="16"/>
              </w:rPr>
            </w:pPr>
            <w:r w:rsidRPr="006B2793">
              <w:rPr>
                <w:sz w:val="16"/>
              </w:rPr>
              <w:t>Approved</w:t>
            </w:r>
          </w:p>
        </w:tc>
        <w:tc>
          <w:tcPr>
            <w:tcW w:w="1019" w:type="dxa"/>
          </w:tcPr>
          <w:p w14:paraId="75E10775" w14:textId="77777777" w:rsidR="00744129" w:rsidRPr="006B2793" w:rsidRDefault="00744129" w:rsidP="00744129">
            <w:pPr>
              <w:pStyle w:val="TAL"/>
              <w:tabs>
                <w:tab w:val="clear" w:pos="284"/>
                <w:tab w:val="clear" w:pos="567"/>
              </w:tabs>
              <w:rPr>
                <w:sz w:val="16"/>
              </w:rPr>
            </w:pPr>
          </w:p>
        </w:tc>
      </w:tr>
      <w:tr w:rsidR="00744129" w:rsidRPr="00200359" w14:paraId="0624F040" w14:textId="77777777" w:rsidTr="00744129">
        <w:tc>
          <w:tcPr>
            <w:tcW w:w="675" w:type="dxa"/>
          </w:tcPr>
          <w:p w14:paraId="65C49E73" w14:textId="77777777" w:rsidR="00744129" w:rsidRPr="006B2793" w:rsidRDefault="00744129" w:rsidP="00744129">
            <w:pPr>
              <w:pStyle w:val="TAL"/>
              <w:tabs>
                <w:tab w:val="clear" w:pos="284"/>
                <w:tab w:val="clear" w:pos="567"/>
              </w:tabs>
              <w:rPr>
                <w:sz w:val="16"/>
              </w:rPr>
            </w:pPr>
            <w:r w:rsidRPr="006B2793">
              <w:rPr>
                <w:sz w:val="16"/>
              </w:rPr>
              <w:t>19.1</w:t>
            </w:r>
          </w:p>
        </w:tc>
        <w:tc>
          <w:tcPr>
            <w:tcW w:w="1134" w:type="dxa"/>
          </w:tcPr>
          <w:p w14:paraId="42FF7FE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191273</w:t>
            </w:r>
          </w:p>
        </w:tc>
        <w:tc>
          <w:tcPr>
            <w:tcW w:w="948" w:type="dxa"/>
          </w:tcPr>
          <w:p w14:paraId="5EDA06B2" w14:textId="77777777" w:rsidR="00744129" w:rsidRPr="006B2793" w:rsidRDefault="00744129" w:rsidP="00744129">
            <w:pPr>
              <w:pStyle w:val="TAL"/>
              <w:tabs>
                <w:tab w:val="clear" w:pos="284"/>
                <w:tab w:val="clear" w:pos="567"/>
              </w:tabs>
              <w:rPr>
                <w:sz w:val="16"/>
              </w:rPr>
            </w:pPr>
            <w:r w:rsidRPr="006B2793">
              <w:rPr>
                <w:sz w:val="16"/>
              </w:rPr>
              <w:t>DRAFT TR</w:t>
            </w:r>
          </w:p>
        </w:tc>
        <w:tc>
          <w:tcPr>
            <w:tcW w:w="2188" w:type="dxa"/>
          </w:tcPr>
          <w:p w14:paraId="6D3FD5B2" w14:textId="77777777" w:rsidR="00744129" w:rsidRPr="006B2793" w:rsidRDefault="00744129" w:rsidP="00744129">
            <w:pPr>
              <w:pStyle w:val="TAL"/>
              <w:tabs>
                <w:tab w:val="clear" w:pos="284"/>
                <w:tab w:val="clear" w:pos="567"/>
              </w:tabs>
              <w:rPr>
                <w:sz w:val="16"/>
              </w:rPr>
            </w:pPr>
            <w:r w:rsidRPr="006B2793">
              <w:rPr>
                <w:sz w:val="16"/>
              </w:rPr>
              <w:t>TR 21.916 on Rel-16 Summary</w:t>
            </w:r>
          </w:p>
        </w:tc>
        <w:tc>
          <w:tcPr>
            <w:tcW w:w="1519" w:type="dxa"/>
          </w:tcPr>
          <w:p w14:paraId="44F5F13E" w14:textId="77777777" w:rsidR="00744129" w:rsidRPr="006B2793" w:rsidRDefault="00744129" w:rsidP="00744129">
            <w:pPr>
              <w:pStyle w:val="TAL"/>
              <w:tabs>
                <w:tab w:val="clear" w:pos="284"/>
                <w:tab w:val="clear" w:pos="567"/>
              </w:tabs>
              <w:rPr>
                <w:sz w:val="16"/>
              </w:rPr>
            </w:pPr>
            <w:r w:rsidRPr="006B2793">
              <w:rPr>
                <w:sz w:val="16"/>
              </w:rPr>
              <w:t>MCC</w:t>
            </w:r>
          </w:p>
        </w:tc>
        <w:tc>
          <w:tcPr>
            <w:tcW w:w="1212" w:type="dxa"/>
          </w:tcPr>
          <w:p w14:paraId="2A34C0C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4D533D1"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231AD5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06D4E431"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042D4A3"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0EE44AD5"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67178A25" w14:textId="77777777" w:rsidR="00744129" w:rsidRPr="006B2793" w:rsidRDefault="00744129" w:rsidP="00744129">
            <w:pPr>
              <w:pStyle w:val="TAL"/>
              <w:tabs>
                <w:tab w:val="clear" w:pos="284"/>
                <w:tab w:val="clear" w:pos="567"/>
              </w:tabs>
              <w:rPr>
                <w:sz w:val="16"/>
              </w:rPr>
            </w:pPr>
            <w:r w:rsidRPr="006B2793">
              <w:rPr>
                <w:sz w:val="16"/>
              </w:rPr>
              <w:t>TEI16</w:t>
            </w:r>
          </w:p>
        </w:tc>
        <w:tc>
          <w:tcPr>
            <w:tcW w:w="1340" w:type="dxa"/>
          </w:tcPr>
          <w:p w14:paraId="0D1B9333" w14:textId="77777777" w:rsidR="00744129" w:rsidRPr="006B2793" w:rsidRDefault="00744129" w:rsidP="00744129">
            <w:pPr>
              <w:pStyle w:val="TAL"/>
              <w:tabs>
                <w:tab w:val="clear" w:pos="284"/>
                <w:tab w:val="clear" w:pos="567"/>
              </w:tabs>
              <w:rPr>
                <w:sz w:val="16"/>
              </w:rPr>
            </w:pPr>
            <w:r w:rsidRPr="006B2793">
              <w:rPr>
                <w:sz w:val="16"/>
              </w:rPr>
              <w:t>This was noted.</w:t>
            </w:r>
          </w:p>
        </w:tc>
        <w:tc>
          <w:tcPr>
            <w:tcW w:w="986" w:type="dxa"/>
          </w:tcPr>
          <w:p w14:paraId="75EAB243"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47C5B105" w14:textId="77777777" w:rsidR="00744129" w:rsidRPr="006B2793" w:rsidRDefault="00744129" w:rsidP="00744129">
            <w:pPr>
              <w:pStyle w:val="TAL"/>
              <w:tabs>
                <w:tab w:val="clear" w:pos="284"/>
                <w:tab w:val="clear" w:pos="567"/>
              </w:tabs>
              <w:rPr>
                <w:sz w:val="16"/>
              </w:rPr>
            </w:pPr>
          </w:p>
        </w:tc>
      </w:tr>
      <w:tr w:rsidR="00744129" w:rsidRPr="00200359" w14:paraId="33FE1B87" w14:textId="77777777" w:rsidTr="00744129">
        <w:tc>
          <w:tcPr>
            <w:tcW w:w="675" w:type="dxa"/>
          </w:tcPr>
          <w:p w14:paraId="52217C26" w14:textId="77777777" w:rsidR="00744129" w:rsidRPr="006B2793" w:rsidRDefault="00744129" w:rsidP="00744129">
            <w:pPr>
              <w:pStyle w:val="TAL"/>
              <w:tabs>
                <w:tab w:val="clear" w:pos="284"/>
                <w:tab w:val="clear" w:pos="567"/>
              </w:tabs>
              <w:rPr>
                <w:sz w:val="16"/>
              </w:rPr>
            </w:pPr>
            <w:r w:rsidRPr="006B2793">
              <w:rPr>
                <w:sz w:val="16"/>
              </w:rPr>
              <w:t>19.1</w:t>
            </w:r>
          </w:p>
        </w:tc>
        <w:tc>
          <w:tcPr>
            <w:tcW w:w="1134" w:type="dxa"/>
          </w:tcPr>
          <w:p w14:paraId="69A4A0C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191272</w:t>
            </w:r>
          </w:p>
        </w:tc>
        <w:tc>
          <w:tcPr>
            <w:tcW w:w="948" w:type="dxa"/>
          </w:tcPr>
          <w:p w14:paraId="6BB916D5"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36ADE516" w14:textId="77777777" w:rsidR="00744129" w:rsidRPr="006B2793" w:rsidRDefault="00744129" w:rsidP="00744129">
            <w:pPr>
              <w:pStyle w:val="TAL"/>
              <w:tabs>
                <w:tab w:val="clear" w:pos="284"/>
                <w:tab w:val="clear" w:pos="567"/>
              </w:tabs>
              <w:rPr>
                <w:sz w:val="16"/>
              </w:rPr>
            </w:pPr>
            <w:r w:rsidRPr="006B2793">
              <w:rPr>
                <w:sz w:val="16"/>
              </w:rPr>
              <w:t>Work Plan review at TSG#86</w:t>
            </w:r>
          </w:p>
        </w:tc>
        <w:tc>
          <w:tcPr>
            <w:tcW w:w="1519" w:type="dxa"/>
          </w:tcPr>
          <w:p w14:paraId="483A52A3" w14:textId="77777777" w:rsidR="00744129" w:rsidRPr="006B2793" w:rsidRDefault="00744129" w:rsidP="00744129">
            <w:pPr>
              <w:pStyle w:val="TAL"/>
              <w:tabs>
                <w:tab w:val="clear" w:pos="284"/>
                <w:tab w:val="clear" w:pos="567"/>
              </w:tabs>
              <w:rPr>
                <w:sz w:val="16"/>
              </w:rPr>
            </w:pPr>
            <w:r w:rsidRPr="006B2793">
              <w:rPr>
                <w:sz w:val="16"/>
              </w:rPr>
              <w:t>MCC</w:t>
            </w:r>
          </w:p>
        </w:tc>
        <w:tc>
          <w:tcPr>
            <w:tcW w:w="1212" w:type="dxa"/>
          </w:tcPr>
          <w:p w14:paraId="0081024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41D13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2804CA69"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AD5D477"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844CD8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28D3D8F" w14:textId="77777777" w:rsidR="00744129" w:rsidRPr="006B2793" w:rsidRDefault="00744129" w:rsidP="00744129">
            <w:pPr>
              <w:pStyle w:val="TAL"/>
              <w:tabs>
                <w:tab w:val="clear" w:pos="284"/>
                <w:tab w:val="clear" w:pos="567"/>
              </w:tabs>
              <w:rPr>
                <w:sz w:val="16"/>
              </w:rPr>
            </w:pPr>
          </w:p>
        </w:tc>
        <w:tc>
          <w:tcPr>
            <w:tcW w:w="2038" w:type="dxa"/>
          </w:tcPr>
          <w:p w14:paraId="5F7F7369" w14:textId="77777777" w:rsidR="00744129" w:rsidRPr="006B2793" w:rsidRDefault="00744129" w:rsidP="00744129">
            <w:pPr>
              <w:pStyle w:val="TAL"/>
              <w:tabs>
                <w:tab w:val="clear" w:pos="284"/>
                <w:tab w:val="clear" w:pos="567"/>
              </w:tabs>
              <w:rPr>
                <w:sz w:val="16"/>
              </w:rPr>
            </w:pPr>
          </w:p>
        </w:tc>
        <w:tc>
          <w:tcPr>
            <w:tcW w:w="1340" w:type="dxa"/>
          </w:tcPr>
          <w:p w14:paraId="377B6287" w14:textId="77777777" w:rsidR="00744129" w:rsidRPr="006B2793" w:rsidRDefault="00744129" w:rsidP="00744129">
            <w:pPr>
              <w:pStyle w:val="TAL"/>
              <w:tabs>
                <w:tab w:val="clear" w:pos="284"/>
                <w:tab w:val="clear" w:pos="567"/>
              </w:tabs>
              <w:rPr>
                <w:sz w:val="16"/>
              </w:rPr>
            </w:pPr>
            <w:r w:rsidRPr="006B2793">
              <w:rPr>
                <w:sz w:val="16"/>
              </w:rPr>
              <w:t>Revised to SP-191380.</w:t>
            </w:r>
          </w:p>
        </w:tc>
        <w:tc>
          <w:tcPr>
            <w:tcW w:w="986" w:type="dxa"/>
          </w:tcPr>
          <w:p w14:paraId="137FB7A7"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25B536A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191380</w:t>
            </w:r>
          </w:p>
        </w:tc>
      </w:tr>
      <w:tr w:rsidR="00744129" w:rsidRPr="00200359" w14:paraId="01EDDFF8" w14:textId="77777777" w:rsidTr="00744129">
        <w:tc>
          <w:tcPr>
            <w:tcW w:w="675" w:type="dxa"/>
          </w:tcPr>
          <w:p w14:paraId="3672DDBD" w14:textId="77777777" w:rsidR="00744129" w:rsidRPr="006B2793" w:rsidRDefault="00744129" w:rsidP="00744129">
            <w:pPr>
              <w:pStyle w:val="TAL"/>
              <w:tabs>
                <w:tab w:val="clear" w:pos="284"/>
                <w:tab w:val="clear" w:pos="567"/>
              </w:tabs>
              <w:rPr>
                <w:sz w:val="16"/>
              </w:rPr>
            </w:pPr>
            <w:r w:rsidRPr="006B2793">
              <w:rPr>
                <w:sz w:val="16"/>
              </w:rPr>
              <w:t>19.1</w:t>
            </w:r>
          </w:p>
        </w:tc>
        <w:tc>
          <w:tcPr>
            <w:tcW w:w="1134" w:type="dxa"/>
          </w:tcPr>
          <w:p w14:paraId="6FB1716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191380</w:t>
            </w:r>
          </w:p>
        </w:tc>
        <w:tc>
          <w:tcPr>
            <w:tcW w:w="948" w:type="dxa"/>
          </w:tcPr>
          <w:p w14:paraId="0557684A" w14:textId="77777777" w:rsidR="00744129" w:rsidRPr="006B2793" w:rsidRDefault="00744129" w:rsidP="00744129">
            <w:pPr>
              <w:pStyle w:val="TAL"/>
              <w:tabs>
                <w:tab w:val="clear" w:pos="284"/>
                <w:tab w:val="clear" w:pos="567"/>
              </w:tabs>
              <w:rPr>
                <w:sz w:val="16"/>
              </w:rPr>
            </w:pPr>
            <w:r w:rsidRPr="006B2793">
              <w:rPr>
                <w:sz w:val="16"/>
              </w:rPr>
              <w:t>WORK PLAN</w:t>
            </w:r>
          </w:p>
        </w:tc>
        <w:tc>
          <w:tcPr>
            <w:tcW w:w="2188" w:type="dxa"/>
          </w:tcPr>
          <w:p w14:paraId="05488E77" w14:textId="77777777" w:rsidR="00744129" w:rsidRPr="006B2793" w:rsidRDefault="00744129" w:rsidP="00744129">
            <w:pPr>
              <w:pStyle w:val="TAL"/>
              <w:tabs>
                <w:tab w:val="clear" w:pos="284"/>
                <w:tab w:val="clear" w:pos="567"/>
              </w:tabs>
              <w:rPr>
                <w:sz w:val="16"/>
              </w:rPr>
            </w:pPr>
            <w:r w:rsidRPr="006B2793">
              <w:rPr>
                <w:sz w:val="16"/>
              </w:rPr>
              <w:t>Work Plan review at TSG#86</w:t>
            </w:r>
          </w:p>
        </w:tc>
        <w:tc>
          <w:tcPr>
            <w:tcW w:w="1519" w:type="dxa"/>
          </w:tcPr>
          <w:p w14:paraId="4B8E2BD1" w14:textId="77777777" w:rsidR="00744129" w:rsidRPr="006B2793" w:rsidRDefault="00744129" w:rsidP="00744129">
            <w:pPr>
              <w:pStyle w:val="TAL"/>
              <w:tabs>
                <w:tab w:val="clear" w:pos="284"/>
                <w:tab w:val="clear" w:pos="567"/>
              </w:tabs>
              <w:rPr>
                <w:sz w:val="16"/>
              </w:rPr>
            </w:pPr>
            <w:r w:rsidRPr="006B2793">
              <w:rPr>
                <w:sz w:val="16"/>
              </w:rPr>
              <w:t>MCC</w:t>
            </w:r>
          </w:p>
        </w:tc>
        <w:tc>
          <w:tcPr>
            <w:tcW w:w="1212" w:type="dxa"/>
          </w:tcPr>
          <w:p w14:paraId="2833E0C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943ACDA"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44B109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EC96D0B"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0690B3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8DF72F3" w14:textId="77777777" w:rsidR="00744129" w:rsidRPr="006B2793" w:rsidRDefault="00744129" w:rsidP="00744129">
            <w:pPr>
              <w:pStyle w:val="TAL"/>
              <w:tabs>
                <w:tab w:val="clear" w:pos="284"/>
                <w:tab w:val="clear" w:pos="567"/>
              </w:tabs>
              <w:rPr>
                <w:sz w:val="16"/>
              </w:rPr>
            </w:pPr>
          </w:p>
        </w:tc>
        <w:tc>
          <w:tcPr>
            <w:tcW w:w="2038" w:type="dxa"/>
          </w:tcPr>
          <w:p w14:paraId="0F49C2CD" w14:textId="77777777" w:rsidR="00744129" w:rsidRPr="006B2793" w:rsidRDefault="00744129" w:rsidP="00744129">
            <w:pPr>
              <w:pStyle w:val="TAL"/>
              <w:tabs>
                <w:tab w:val="clear" w:pos="284"/>
                <w:tab w:val="clear" w:pos="567"/>
              </w:tabs>
              <w:rPr>
                <w:sz w:val="16"/>
              </w:rPr>
            </w:pPr>
          </w:p>
        </w:tc>
        <w:tc>
          <w:tcPr>
            <w:tcW w:w="1340" w:type="dxa"/>
          </w:tcPr>
          <w:p w14:paraId="1BC2F144" w14:textId="77777777" w:rsidR="00744129" w:rsidRPr="006B2793" w:rsidRDefault="00744129" w:rsidP="00744129">
            <w:pPr>
              <w:pStyle w:val="TAL"/>
              <w:tabs>
                <w:tab w:val="clear" w:pos="284"/>
                <w:tab w:val="clear" w:pos="567"/>
              </w:tabs>
              <w:rPr>
                <w:sz w:val="16"/>
              </w:rPr>
            </w:pPr>
            <w:r w:rsidRPr="006B2793">
              <w:rPr>
                <w:sz w:val="16"/>
              </w:rPr>
              <w:t>Revision of SP-191272. Noted</w:t>
            </w:r>
          </w:p>
        </w:tc>
        <w:tc>
          <w:tcPr>
            <w:tcW w:w="986" w:type="dxa"/>
          </w:tcPr>
          <w:p w14:paraId="20AE796C"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074F528" w14:textId="77777777" w:rsidR="00744129" w:rsidRPr="006B2793" w:rsidRDefault="00744129" w:rsidP="00744129">
            <w:pPr>
              <w:pStyle w:val="TAL"/>
              <w:tabs>
                <w:tab w:val="clear" w:pos="284"/>
                <w:tab w:val="clear" w:pos="567"/>
              </w:tabs>
              <w:rPr>
                <w:sz w:val="16"/>
              </w:rPr>
            </w:pPr>
          </w:p>
        </w:tc>
      </w:tr>
      <w:tr w:rsidR="00744129" w:rsidRPr="00200359" w14:paraId="58CC0E90" w14:textId="77777777" w:rsidTr="00744129">
        <w:tc>
          <w:tcPr>
            <w:tcW w:w="675" w:type="dxa"/>
          </w:tcPr>
          <w:p w14:paraId="1DB5D7CE" w14:textId="77777777" w:rsidR="00744129" w:rsidRPr="006B2793" w:rsidRDefault="00744129" w:rsidP="00744129">
            <w:pPr>
              <w:pStyle w:val="TAL"/>
              <w:tabs>
                <w:tab w:val="clear" w:pos="284"/>
                <w:tab w:val="clear" w:pos="567"/>
              </w:tabs>
              <w:rPr>
                <w:sz w:val="16"/>
              </w:rPr>
            </w:pPr>
            <w:r w:rsidRPr="006B2793">
              <w:rPr>
                <w:sz w:val="16"/>
              </w:rPr>
              <w:t>19.3</w:t>
            </w:r>
          </w:p>
        </w:tc>
        <w:tc>
          <w:tcPr>
            <w:tcW w:w="1134" w:type="dxa"/>
          </w:tcPr>
          <w:p w14:paraId="6424C1D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191223</w:t>
            </w:r>
          </w:p>
        </w:tc>
        <w:tc>
          <w:tcPr>
            <w:tcW w:w="948" w:type="dxa"/>
          </w:tcPr>
          <w:p w14:paraId="712D5B4D" w14:textId="77777777"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14:paraId="74147F06" w14:textId="77777777" w:rsidR="00744129" w:rsidRPr="006B2793" w:rsidRDefault="00744129" w:rsidP="00744129">
            <w:pPr>
              <w:pStyle w:val="TAL"/>
              <w:tabs>
                <w:tab w:val="clear" w:pos="284"/>
                <w:tab w:val="clear" w:pos="567"/>
              </w:tabs>
              <w:rPr>
                <w:sz w:val="16"/>
              </w:rPr>
            </w:pPr>
            <w:r w:rsidRPr="006B2793">
              <w:rPr>
                <w:sz w:val="16"/>
              </w:rPr>
              <w:t>WI summary for 5G_eLCS</w:t>
            </w:r>
          </w:p>
        </w:tc>
        <w:tc>
          <w:tcPr>
            <w:tcW w:w="1519" w:type="dxa"/>
          </w:tcPr>
          <w:p w14:paraId="5159F24E" w14:textId="77777777" w:rsidR="00744129" w:rsidRPr="006B2793" w:rsidRDefault="00744129" w:rsidP="00744129">
            <w:pPr>
              <w:pStyle w:val="TAL"/>
              <w:tabs>
                <w:tab w:val="clear" w:pos="284"/>
                <w:tab w:val="clear" w:pos="567"/>
              </w:tabs>
              <w:rPr>
                <w:sz w:val="16"/>
              </w:rPr>
            </w:pPr>
            <w:r w:rsidRPr="006B2793">
              <w:rPr>
                <w:sz w:val="16"/>
              </w:rPr>
              <w:t>CATT</w:t>
            </w:r>
          </w:p>
        </w:tc>
        <w:tc>
          <w:tcPr>
            <w:tcW w:w="1212" w:type="dxa"/>
          </w:tcPr>
          <w:p w14:paraId="02B16E2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BDCBE5D"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0E7FE5F5"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BA5AF42"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E416D36"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F07A296"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2F5129B" w14:textId="77777777" w:rsidR="00744129" w:rsidRPr="006B2793" w:rsidRDefault="00744129" w:rsidP="00744129">
            <w:pPr>
              <w:pStyle w:val="TAL"/>
              <w:tabs>
                <w:tab w:val="clear" w:pos="284"/>
                <w:tab w:val="clear" w:pos="567"/>
              </w:tabs>
              <w:rPr>
                <w:sz w:val="16"/>
              </w:rPr>
            </w:pPr>
            <w:r w:rsidRPr="006B2793">
              <w:rPr>
                <w:sz w:val="16"/>
              </w:rPr>
              <w:t>5G_eLCS</w:t>
            </w:r>
          </w:p>
        </w:tc>
        <w:tc>
          <w:tcPr>
            <w:tcW w:w="1340" w:type="dxa"/>
          </w:tcPr>
          <w:p w14:paraId="1ED7B467"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14:paraId="5430A311"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68ECA03C" w14:textId="77777777" w:rsidR="00744129" w:rsidRPr="006B2793" w:rsidRDefault="00744129" w:rsidP="00744129">
            <w:pPr>
              <w:pStyle w:val="TAL"/>
              <w:tabs>
                <w:tab w:val="clear" w:pos="284"/>
                <w:tab w:val="clear" w:pos="567"/>
              </w:tabs>
              <w:rPr>
                <w:sz w:val="16"/>
              </w:rPr>
            </w:pPr>
          </w:p>
        </w:tc>
      </w:tr>
      <w:tr w:rsidR="00744129" w:rsidRPr="00200359" w14:paraId="7ACECCAC" w14:textId="77777777" w:rsidTr="00744129">
        <w:tc>
          <w:tcPr>
            <w:tcW w:w="675" w:type="dxa"/>
          </w:tcPr>
          <w:p w14:paraId="27579251" w14:textId="77777777" w:rsidR="00744129" w:rsidRPr="006B2793" w:rsidRDefault="00744129" w:rsidP="00744129">
            <w:pPr>
              <w:pStyle w:val="TAL"/>
              <w:tabs>
                <w:tab w:val="clear" w:pos="284"/>
                <w:tab w:val="clear" w:pos="567"/>
              </w:tabs>
              <w:rPr>
                <w:sz w:val="16"/>
              </w:rPr>
            </w:pPr>
            <w:r w:rsidRPr="006B2793">
              <w:rPr>
                <w:sz w:val="16"/>
              </w:rPr>
              <w:t>19.3</w:t>
            </w:r>
          </w:p>
        </w:tc>
        <w:tc>
          <w:tcPr>
            <w:tcW w:w="1134" w:type="dxa"/>
          </w:tcPr>
          <w:p w14:paraId="6594E56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191229</w:t>
            </w:r>
          </w:p>
        </w:tc>
        <w:tc>
          <w:tcPr>
            <w:tcW w:w="948" w:type="dxa"/>
          </w:tcPr>
          <w:p w14:paraId="1C3147D5" w14:textId="77777777"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14:paraId="299D7EB0" w14:textId="77777777" w:rsidR="00744129" w:rsidRPr="006B2793" w:rsidRDefault="00744129" w:rsidP="00744129">
            <w:pPr>
              <w:pStyle w:val="TAL"/>
              <w:tabs>
                <w:tab w:val="clear" w:pos="284"/>
                <w:tab w:val="clear" w:pos="567"/>
              </w:tabs>
              <w:rPr>
                <w:sz w:val="16"/>
              </w:rPr>
            </w:pPr>
            <w:r w:rsidRPr="006B2793">
              <w:rPr>
                <w:sz w:val="16"/>
              </w:rPr>
              <w:t>Work Item Summary for RDSSI</w:t>
            </w:r>
          </w:p>
        </w:tc>
        <w:tc>
          <w:tcPr>
            <w:tcW w:w="1519" w:type="dxa"/>
          </w:tcPr>
          <w:p w14:paraId="1A11E448" w14:textId="77777777" w:rsidR="00744129" w:rsidRPr="006B2793" w:rsidRDefault="00744129" w:rsidP="00744129">
            <w:pPr>
              <w:pStyle w:val="TAL"/>
              <w:tabs>
                <w:tab w:val="clear" w:pos="284"/>
                <w:tab w:val="clear" w:pos="567"/>
              </w:tabs>
              <w:rPr>
                <w:sz w:val="16"/>
              </w:rPr>
            </w:pPr>
            <w:r w:rsidRPr="006B2793">
              <w:rPr>
                <w:sz w:val="16"/>
              </w:rPr>
              <w:t>Convida Wireless LLC</w:t>
            </w:r>
          </w:p>
        </w:tc>
        <w:tc>
          <w:tcPr>
            <w:tcW w:w="1212" w:type="dxa"/>
          </w:tcPr>
          <w:p w14:paraId="3B6F566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39537D3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2F8B81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ABA70B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D83F992"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B0A39FE"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325FAAF4" w14:textId="77777777" w:rsidR="00744129" w:rsidRPr="006B2793" w:rsidRDefault="00744129" w:rsidP="00744129">
            <w:pPr>
              <w:pStyle w:val="TAL"/>
              <w:tabs>
                <w:tab w:val="clear" w:pos="284"/>
                <w:tab w:val="clear" w:pos="567"/>
              </w:tabs>
              <w:rPr>
                <w:sz w:val="16"/>
              </w:rPr>
            </w:pPr>
            <w:r w:rsidRPr="006B2793">
              <w:rPr>
                <w:sz w:val="16"/>
              </w:rPr>
              <w:t>RDSSI</w:t>
            </w:r>
          </w:p>
        </w:tc>
        <w:tc>
          <w:tcPr>
            <w:tcW w:w="1340" w:type="dxa"/>
          </w:tcPr>
          <w:p w14:paraId="1B2E18C7"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14:paraId="52793E5E"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105A7F35" w14:textId="77777777" w:rsidR="00744129" w:rsidRPr="006B2793" w:rsidRDefault="00744129" w:rsidP="00744129">
            <w:pPr>
              <w:pStyle w:val="TAL"/>
              <w:tabs>
                <w:tab w:val="clear" w:pos="284"/>
                <w:tab w:val="clear" w:pos="567"/>
              </w:tabs>
              <w:rPr>
                <w:sz w:val="16"/>
              </w:rPr>
            </w:pPr>
          </w:p>
        </w:tc>
      </w:tr>
      <w:tr w:rsidR="00744129" w:rsidRPr="00200359" w14:paraId="4440869F" w14:textId="77777777" w:rsidTr="00744129">
        <w:tc>
          <w:tcPr>
            <w:tcW w:w="675" w:type="dxa"/>
          </w:tcPr>
          <w:p w14:paraId="6A8EDA11" w14:textId="77777777" w:rsidR="00744129" w:rsidRPr="006B2793" w:rsidRDefault="00744129" w:rsidP="00744129">
            <w:pPr>
              <w:pStyle w:val="TAL"/>
              <w:tabs>
                <w:tab w:val="clear" w:pos="284"/>
                <w:tab w:val="clear" w:pos="567"/>
              </w:tabs>
              <w:rPr>
                <w:sz w:val="16"/>
              </w:rPr>
            </w:pPr>
            <w:r w:rsidRPr="006B2793">
              <w:rPr>
                <w:sz w:val="16"/>
              </w:rPr>
              <w:t>19.3</w:t>
            </w:r>
          </w:p>
        </w:tc>
        <w:tc>
          <w:tcPr>
            <w:tcW w:w="1134" w:type="dxa"/>
          </w:tcPr>
          <w:p w14:paraId="0550BA7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191247</w:t>
            </w:r>
          </w:p>
        </w:tc>
        <w:tc>
          <w:tcPr>
            <w:tcW w:w="948" w:type="dxa"/>
          </w:tcPr>
          <w:p w14:paraId="050EE7A4" w14:textId="77777777"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14:paraId="27D921B9" w14:textId="77777777" w:rsidR="00744129" w:rsidRPr="006B2793" w:rsidRDefault="00744129" w:rsidP="00744129">
            <w:pPr>
              <w:pStyle w:val="TAL"/>
              <w:tabs>
                <w:tab w:val="clear" w:pos="284"/>
                <w:tab w:val="clear" w:pos="567"/>
              </w:tabs>
              <w:rPr>
                <w:sz w:val="16"/>
              </w:rPr>
            </w:pPr>
            <w:r w:rsidRPr="006B2793">
              <w:rPr>
                <w:sz w:val="16"/>
              </w:rPr>
              <w:t>Summary for work item 'Service Interactivity'</w:t>
            </w:r>
          </w:p>
        </w:tc>
        <w:tc>
          <w:tcPr>
            <w:tcW w:w="1519" w:type="dxa"/>
          </w:tcPr>
          <w:p w14:paraId="4FEF70F3" w14:textId="77777777" w:rsidR="00744129" w:rsidRPr="006B2793" w:rsidRDefault="00744129" w:rsidP="00744129">
            <w:pPr>
              <w:pStyle w:val="TAL"/>
              <w:tabs>
                <w:tab w:val="clear" w:pos="284"/>
                <w:tab w:val="clear" w:pos="567"/>
              </w:tabs>
              <w:rPr>
                <w:sz w:val="16"/>
              </w:rPr>
            </w:pPr>
            <w:r w:rsidRPr="006B2793">
              <w:rPr>
                <w:sz w:val="16"/>
              </w:rPr>
              <w:t>Qualcomm Incorporated</w:t>
            </w:r>
          </w:p>
        </w:tc>
        <w:tc>
          <w:tcPr>
            <w:tcW w:w="1212" w:type="dxa"/>
          </w:tcPr>
          <w:p w14:paraId="2FCD03B4"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713D9AB"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7F9267AF"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EA09A5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24EA9F0"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7EDA5950"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19A15F4E" w14:textId="77777777" w:rsidR="00744129" w:rsidRPr="006B2793" w:rsidRDefault="00744129" w:rsidP="00744129">
            <w:pPr>
              <w:pStyle w:val="TAL"/>
              <w:tabs>
                <w:tab w:val="clear" w:pos="284"/>
                <w:tab w:val="clear" w:pos="567"/>
              </w:tabs>
              <w:rPr>
                <w:sz w:val="16"/>
              </w:rPr>
            </w:pPr>
            <w:r w:rsidRPr="006B2793">
              <w:rPr>
                <w:sz w:val="16"/>
              </w:rPr>
              <w:t>SerInter</w:t>
            </w:r>
          </w:p>
        </w:tc>
        <w:tc>
          <w:tcPr>
            <w:tcW w:w="1340" w:type="dxa"/>
          </w:tcPr>
          <w:p w14:paraId="5ED1F5F2"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14:paraId="37D5311D"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08C9E41B" w14:textId="77777777" w:rsidR="00744129" w:rsidRPr="006B2793" w:rsidRDefault="00744129" w:rsidP="00744129">
            <w:pPr>
              <w:pStyle w:val="TAL"/>
              <w:tabs>
                <w:tab w:val="clear" w:pos="284"/>
                <w:tab w:val="clear" w:pos="567"/>
              </w:tabs>
              <w:rPr>
                <w:sz w:val="16"/>
              </w:rPr>
            </w:pPr>
          </w:p>
        </w:tc>
      </w:tr>
      <w:tr w:rsidR="00744129" w:rsidRPr="00200359" w14:paraId="65C88E8C" w14:textId="77777777" w:rsidTr="00744129">
        <w:tc>
          <w:tcPr>
            <w:tcW w:w="675" w:type="dxa"/>
          </w:tcPr>
          <w:p w14:paraId="7A795F0B" w14:textId="77777777" w:rsidR="00744129" w:rsidRPr="006B2793" w:rsidRDefault="00744129" w:rsidP="00744129">
            <w:pPr>
              <w:pStyle w:val="TAL"/>
              <w:tabs>
                <w:tab w:val="clear" w:pos="284"/>
                <w:tab w:val="clear" w:pos="567"/>
              </w:tabs>
              <w:rPr>
                <w:sz w:val="16"/>
              </w:rPr>
            </w:pPr>
            <w:r w:rsidRPr="006B2793">
              <w:rPr>
                <w:sz w:val="16"/>
              </w:rPr>
              <w:lastRenderedPageBreak/>
              <w:t>19.3</w:t>
            </w:r>
          </w:p>
        </w:tc>
        <w:tc>
          <w:tcPr>
            <w:tcW w:w="1134" w:type="dxa"/>
          </w:tcPr>
          <w:p w14:paraId="1D402EA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191252</w:t>
            </w:r>
          </w:p>
        </w:tc>
        <w:tc>
          <w:tcPr>
            <w:tcW w:w="948" w:type="dxa"/>
          </w:tcPr>
          <w:p w14:paraId="424B31C2" w14:textId="77777777"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14:paraId="59C0BEEF" w14:textId="77777777" w:rsidR="00744129" w:rsidRPr="006B2793" w:rsidRDefault="00744129" w:rsidP="00744129">
            <w:pPr>
              <w:pStyle w:val="TAL"/>
              <w:tabs>
                <w:tab w:val="clear" w:pos="284"/>
                <w:tab w:val="clear" w:pos="567"/>
              </w:tabs>
              <w:rPr>
                <w:sz w:val="16"/>
              </w:rPr>
            </w:pPr>
            <w:r w:rsidRPr="006B2793">
              <w:rPr>
                <w:sz w:val="16"/>
              </w:rPr>
              <w:t>Summary for work item 'OAM aspects of LTE and WLAN integration'</w:t>
            </w:r>
          </w:p>
        </w:tc>
        <w:tc>
          <w:tcPr>
            <w:tcW w:w="1519" w:type="dxa"/>
          </w:tcPr>
          <w:p w14:paraId="5269C066" w14:textId="77777777" w:rsidR="00744129" w:rsidRPr="006B2793" w:rsidRDefault="00744129" w:rsidP="00744129">
            <w:pPr>
              <w:pStyle w:val="TAL"/>
              <w:tabs>
                <w:tab w:val="clear" w:pos="284"/>
                <w:tab w:val="clear" w:pos="567"/>
              </w:tabs>
              <w:rPr>
                <w:sz w:val="16"/>
              </w:rPr>
            </w:pPr>
            <w:r w:rsidRPr="006B2793">
              <w:rPr>
                <w:sz w:val="16"/>
              </w:rPr>
              <w:t>Intel</w:t>
            </w:r>
          </w:p>
        </w:tc>
        <w:tc>
          <w:tcPr>
            <w:tcW w:w="1212" w:type="dxa"/>
          </w:tcPr>
          <w:p w14:paraId="3E06E04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8D6A164"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CFA4980"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38E29AFA"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8603CBD"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4F070948"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5BFBFB34" w14:textId="77777777" w:rsidR="00744129" w:rsidRPr="006B2793" w:rsidRDefault="00744129" w:rsidP="00744129">
            <w:pPr>
              <w:pStyle w:val="TAL"/>
              <w:tabs>
                <w:tab w:val="clear" w:pos="284"/>
                <w:tab w:val="clear" w:pos="567"/>
              </w:tabs>
              <w:rPr>
                <w:sz w:val="16"/>
              </w:rPr>
            </w:pPr>
            <w:r w:rsidRPr="006B2793">
              <w:rPr>
                <w:sz w:val="16"/>
              </w:rPr>
              <w:t>OAM_LTE_WLAN</w:t>
            </w:r>
          </w:p>
        </w:tc>
        <w:tc>
          <w:tcPr>
            <w:tcW w:w="1340" w:type="dxa"/>
          </w:tcPr>
          <w:p w14:paraId="6CE0D0E1"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14:paraId="07BA4386"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0FBD21DB" w14:textId="77777777" w:rsidR="00744129" w:rsidRPr="006B2793" w:rsidRDefault="00744129" w:rsidP="00744129">
            <w:pPr>
              <w:pStyle w:val="TAL"/>
              <w:tabs>
                <w:tab w:val="clear" w:pos="284"/>
                <w:tab w:val="clear" w:pos="567"/>
              </w:tabs>
              <w:rPr>
                <w:sz w:val="16"/>
              </w:rPr>
            </w:pPr>
          </w:p>
        </w:tc>
      </w:tr>
      <w:tr w:rsidR="00744129" w:rsidRPr="00200359" w14:paraId="66939AEF" w14:textId="77777777" w:rsidTr="00744129">
        <w:tc>
          <w:tcPr>
            <w:tcW w:w="675" w:type="dxa"/>
          </w:tcPr>
          <w:p w14:paraId="5A116F58" w14:textId="77777777" w:rsidR="00744129" w:rsidRPr="006B2793" w:rsidRDefault="00744129" w:rsidP="00744129">
            <w:pPr>
              <w:pStyle w:val="TAL"/>
              <w:tabs>
                <w:tab w:val="clear" w:pos="284"/>
                <w:tab w:val="clear" w:pos="567"/>
              </w:tabs>
              <w:rPr>
                <w:sz w:val="16"/>
              </w:rPr>
            </w:pPr>
            <w:r w:rsidRPr="006B2793">
              <w:rPr>
                <w:sz w:val="16"/>
              </w:rPr>
              <w:t>19.3</w:t>
            </w:r>
          </w:p>
        </w:tc>
        <w:tc>
          <w:tcPr>
            <w:tcW w:w="1134" w:type="dxa"/>
          </w:tcPr>
          <w:p w14:paraId="69E95EA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191277</w:t>
            </w:r>
          </w:p>
        </w:tc>
        <w:tc>
          <w:tcPr>
            <w:tcW w:w="948" w:type="dxa"/>
          </w:tcPr>
          <w:p w14:paraId="38E21FA3" w14:textId="77777777"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14:paraId="55E495AB" w14:textId="77777777" w:rsidR="00744129" w:rsidRPr="006B2793" w:rsidRDefault="00744129" w:rsidP="00744129">
            <w:pPr>
              <w:pStyle w:val="TAL"/>
              <w:tabs>
                <w:tab w:val="clear" w:pos="284"/>
                <w:tab w:val="clear" w:pos="567"/>
              </w:tabs>
              <w:rPr>
                <w:sz w:val="16"/>
              </w:rPr>
            </w:pPr>
            <w:r w:rsidRPr="006B2793">
              <w:rPr>
                <w:sz w:val="16"/>
              </w:rPr>
              <w:t>Summary for WI Volume Based Charging Aspects for VoLTE</w:t>
            </w:r>
          </w:p>
        </w:tc>
        <w:tc>
          <w:tcPr>
            <w:tcW w:w="1519" w:type="dxa"/>
          </w:tcPr>
          <w:p w14:paraId="3D4E98B6" w14:textId="77777777" w:rsidR="00744129" w:rsidRPr="006B2793" w:rsidRDefault="00744129" w:rsidP="00744129">
            <w:pPr>
              <w:pStyle w:val="TAL"/>
              <w:tabs>
                <w:tab w:val="clear" w:pos="284"/>
                <w:tab w:val="clear" w:pos="567"/>
              </w:tabs>
              <w:rPr>
                <w:sz w:val="16"/>
              </w:rPr>
            </w:pPr>
            <w:r w:rsidRPr="006B2793">
              <w:rPr>
                <w:sz w:val="16"/>
              </w:rPr>
              <w:t>China Mobile</w:t>
            </w:r>
          </w:p>
        </w:tc>
        <w:tc>
          <w:tcPr>
            <w:tcW w:w="1212" w:type="dxa"/>
          </w:tcPr>
          <w:p w14:paraId="0B4564E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003D6D4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4F970C52"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70C08E7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262649F1"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5EF6CCE" w14:textId="77777777" w:rsidR="00744129" w:rsidRPr="006B2793" w:rsidRDefault="00744129" w:rsidP="00744129">
            <w:pPr>
              <w:pStyle w:val="TAL"/>
              <w:tabs>
                <w:tab w:val="clear" w:pos="284"/>
                <w:tab w:val="clear" w:pos="567"/>
              </w:tabs>
              <w:rPr>
                <w:sz w:val="16"/>
              </w:rPr>
            </w:pPr>
            <w:r w:rsidRPr="006B2793">
              <w:rPr>
                <w:sz w:val="16"/>
              </w:rPr>
              <w:t>Rel-16</w:t>
            </w:r>
          </w:p>
        </w:tc>
        <w:tc>
          <w:tcPr>
            <w:tcW w:w="2038" w:type="dxa"/>
          </w:tcPr>
          <w:p w14:paraId="6D2DF4E6" w14:textId="77777777" w:rsidR="00744129" w:rsidRPr="006B2793" w:rsidRDefault="00744129" w:rsidP="00744129">
            <w:pPr>
              <w:pStyle w:val="TAL"/>
              <w:tabs>
                <w:tab w:val="clear" w:pos="284"/>
                <w:tab w:val="clear" w:pos="567"/>
              </w:tabs>
              <w:rPr>
                <w:sz w:val="16"/>
              </w:rPr>
            </w:pPr>
            <w:r w:rsidRPr="006B2793">
              <w:rPr>
                <w:sz w:val="16"/>
              </w:rPr>
              <w:t>FS_VBCLTE</w:t>
            </w:r>
          </w:p>
        </w:tc>
        <w:tc>
          <w:tcPr>
            <w:tcW w:w="1340" w:type="dxa"/>
          </w:tcPr>
          <w:p w14:paraId="17190222"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14:paraId="35739F74"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2FB8FB76" w14:textId="77777777" w:rsidR="00744129" w:rsidRPr="006B2793" w:rsidRDefault="00744129" w:rsidP="00744129">
            <w:pPr>
              <w:pStyle w:val="TAL"/>
              <w:tabs>
                <w:tab w:val="clear" w:pos="284"/>
                <w:tab w:val="clear" w:pos="567"/>
              </w:tabs>
              <w:rPr>
                <w:sz w:val="16"/>
              </w:rPr>
            </w:pPr>
          </w:p>
        </w:tc>
      </w:tr>
      <w:tr w:rsidR="00744129" w:rsidRPr="00200359" w14:paraId="0DB91E86" w14:textId="77777777" w:rsidTr="00744129">
        <w:tc>
          <w:tcPr>
            <w:tcW w:w="675" w:type="dxa"/>
          </w:tcPr>
          <w:p w14:paraId="47AB9E16" w14:textId="77777777" w:rsidR="00744129" w:rsidRPr="006B2793" w:rsidRDefault="00744129" w:rsidP="00744129">
            <w:pPr>
              <w:pStyle w:val="TAL"/>
              <w:tabs>
                <w:tab w:val="clear" w:pos="284"/>
                <w:tab w:val="clear" w:pos="567"/>
              </w:tabs>
              <w:rPr>
                <w:sz w:val="16"/>
              </w:rPr>
            </w:pPr>
            <w:r w:rsidRPr="006B2793">
              <w:rPr>
                <w:sz w:val="16"/>
              </w:rPr>
              <w:t>19.3</w:t>
            </w:r>
          </w:p>
        </w:tc>
        <w:tc>
          <w:tcPr>
            <w:tcW w:w="1134" w:type="dxa"/>
          </w:tcPr>
          <w:p w14:paraId="1DDC94F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191328</w:t>
            </w:r>
          </w:p>
        </w:tc>
        <w:tc>
          <w:tcPr>
            <w:tcW w:w="948" w:type="dxa"/>
          </w:tcPr>
          <w:p w14:paraId="324BEC46" w14:textId="77777777" w:rsidR="00744129" w:rsidRPr="006B2793" w:rsidRDefault="00744129" w:rsidP="00744129">
            <w:pPr>
              <w:pStyle w:val="TAL"/>
              <w:tabs>
                <w:tab w:val="clear" w:pos="284"/>
                <w:tab w:val="clear" w:pos="567"/>
              </w:tabs>
              <w:rPr>
                <w:sz w:val="16"/>
              </w:rPr>
            </w:pPr>
            <w:r w:rsidRPr="006B2793">
              <w:rPr>
                <w:sz w:val="16"/>
              </w:rPr>
              <w:t>WI SUMMARY</w:t>
            </w:r>
          </w:p>
        </w:tc>
        <w:tc>
          <w:tcPr>
            <w:tcW w:w="2188" w:type="dxa"/>
          </w:tcPr>
          <w:p w14:paraId="25B40EC6" w14:textId="77777777" w:rsidR="00744129" w:rsidRPr="006B2793" w:rsidRDefault="00744129" w:rsidP="00744129">
            <w:pPr>
              <w:pStyle w:val="TAL"/>
              <w:tabs>
                <w:tab w:val="clear" w:pos="284"/>
                <w:tab w:val="clear" w:pos="567"/>
              </w:tabs>
              <w:rPr>
                <w:sz w:val="16"/>
              </w:rPr>
            </w:pPr>
            <w:r w:rsidRPr="006B2793">
              <w:rPr>
                <w:sz w:val="16"/>
              </w:rPr>
              <w:t>Summary for work item 'EVS Float Conformance for Non Bit-exact</w:t>
            </w:r>
          </w:p>
        </w:tc>
        <w:tc>
          <w:tcPr>
            <w:tcW w:w="1519" w:type="dxa"/>
          </w:tcPr>
          <w:p w14:paraId="07A79780" w14:textId="77777777" w:rsidR="00744129" w:rsidRPr="006B2793" w:rsidRDefault="00744129" w:rsidP="00744129">
            <w:pPr>
              <w:pStyle w:val="TAL"/>
              <w:tabs>
                <w:tab w:val="clear" w:pos="284"/>
                <w:tab w:val="clear" w:pos="567"/>
              </w:tabs>
              <w:rPr>
                <w:sz w:val="16"/>
              </w:rPr>
            </w:pPr>
            <w:r w:rsidRPr="006B2793">
              <w:rPr>
                <w:sz w:val="16"/>
              </w:rPr>
              <w:t>EVS_FCNBE Rapporteur (Intel)</w:t>
            </w:r>
          </w:p>
        </w:tc>
        <w:tc>
          <w:tcPr>
            <w:tcW w:w="1212" w:type="dxa"/>
          </w:tcPr>
          <w:p w14:paraId="436BCD9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19BBB7C9"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518652E4"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2926C980"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00CF0B7"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1B7B85AF" w14:textId="77777777" w:rsidR="00744129" w:rsidRPr="006B2793" w:rsidRDefault="00744129" w:rsidP="00744129">
            <w:pPr>
              <w:pStyle w:val="TAL"/>
              <w:tabs>
                <w:tab w:val="clear" w:pos="284"/>
                <w:tab w:val="clear" w:pos="567"/>
              </w:tabs>
              <w:rPr>
                <w:sz w:val="16"/>
              </w:rPr>
            </w:pPr>
          </w:p>
        </w:tc>
        <w:tc>
          <w:tcPr>
            <w:tcW w:w="2038" w:type="dxa"/>
          </w:tcPr>
          <w:p w14:paraId="6CC43EF2" w14:textId="77777777" w:rsidR="00744129" w:rsidRPr="006B2793" w:rsidRDefault="00744129" w:rsidP="00744129">
            <w:pPr>
              <w:pStyle w:val="TAL"/>
              <w:tabs>
                <w:tab w:val="clear" w:pos="284"/>
                <w:tab w:val="clear" w:pos="567"/>
              </w:tabs>
              <w:rPr>
                <w:sz w:val="16"/>
              </w:rPr>
            </w:pPr>
            <w:r w:rsidRPr="006B2793">
              <w:rPr>
                <w:sz w:val="16"/>
              </w:rPr>
              <w:t>EVS_FCNBE</w:t>
            </w:r>
          </w:p>
        </w:tc>
        <w:tc>
          <w:tcPr>
            <w:tcW w:w="1340" w:type="dxa"/>
          </w:tcPr>
          <w:p w14:paraId="3FAFC8D8"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986" w:type="dxa"/>
          </w:tcPr>
          <w:p w14:paraId="55B8D4EB"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2ECD1C08" w14:textId="77777777" w:rsidR="00744129" w:rsidRPr="006B2793" w:rsidRDefault="00744129" w:rsidP="00744129">
            <w:pPr>
              <w:pStyle w:val="TAL"/>
              <w:tabs>
                <w:tab w:val="clear" w:pos="284"/>
                <w:tab w:val="clear" w:pos="567"/>
              </w:tabs>
              <w:rPr>
                <w:sz w:val="16"/>
              </w:rPr>
            </w:pPr>
          </w:p>
        </w:tc>
      </w:tr>
      <w:tr w:rsidR="00744129" w:rsidRPr="00200359" w14:paraId="5FD723DA" w14:textId="77777777" w:rsidTr="00744129">
        <w:tc>
          <w:tcPr>
            <w:tcW w:w="675" w:type="dxa"/>
          </w:tcPr>
          <w:p w14:paraId="11D4B653" w14:textId="77777777" w:rsidR="00744129" w:rsidRPr="006B2793" w:rsidRDefault="00744129" w:rsidP="00744129">
            <w:pPr>
              <w:pStyle w:val="TAL"/>
              <w:tabs>
                <w:tab w:val="clear" w:pos="284"/>
                <w:tab w:val="clear" w:pos="567"/>
              </w:tabs>
              <w:rPr>
                <w:sz w:val="16"/>
              </w:rPr>
            </w:pPr>
            <w:r w:rsidRPr="006B2793">
              <w:rPr>
                <w:sz w:val="16"/>
              </w:rPr>
              <w:t>19.4</w:t>
            </w:r>
          </w:p>
        </w:tc>
        <w:tc>
          <w:tcPr>
            <w:tcW w:w="1134" w:type="dxa"/>
          </w:tcPr>
          <w:p w14:paraId="2863581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191005</w:t>
            </w:r>
          </w:p>
        </w:tc>
        <w:tc>
          <w:tcPr>
            <w:tcW w:w="948" w:type="dxa"/>
          </w:tcPr>
          <w:p w14:paraId="0637E85E"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29DA087C" w14:textId="77777777" w:rsidR="00744129" w:rsidRPr="006B2793" w:rsidRDefault="00744129" w:rsidP="00744129">
            <w:pPr>
              <w:pStyle w:val="TAL"/>
              <w:tabs>
                <w:tab w:val="clear" w:pos="284"/>
                <w:tab w:val="clear" w:pos="567"/>
              </w:tabs>
              <w:rPr>
                <w:sz w:val="16"/>
              </w:rPr>
            </w:pPr>
            <w:r w:rsidRPr="006B2793">
              <w:rPr>
                <w:sz w:val="16"/>
              </w:rPr>
              <w:t>3GPP (TSG SA) Improvement Suggestions (living document)</w:t>
            </w:r>
          </w:p>
        </w:tc>
        <w:tc>
          <w:tcPr>
            <w:tcW w:w="1519" w:type="dxa"/>
          </w:tcPr>
          <w:p w14:paraId="2C844893" w14:textId="77777777" w:rsidR="00744129" w:rsidRPr="006B2793" w:rsidRDefault="00744129" w:rsidP="00744129">
            <w:pPr>
              <w:pStyle w:val="TAL"/>
              <w:tabs>
                <w:tab w:val="clear" w:pos="284"/>
                <w:tab w:val="clear" w:pos="567"/>
              </w:tabs>
              <w:rPr>
                <w:sz w:val="16"/>
              </w:rPr>
            </w:pPr>
            <w:r w:rsidRPr="006B2793">
              <w:rPr>
                <w:sz w:val="16"/>
              </w:rPr>
              <w:t>TSG SA Chairman</w:t>
            </w:r>
          </w:p>
        </w:tc>
        <w:tc>
          <w:tcPr>
            <w:tcW w:w="1212" w:type="dxa"/>
          </w:tcPr>
          <w:p w14:paraId="69E10CD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9B65AFC"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63CD6F4E"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5B33E39E"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0B00DE5"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2D1200CE" w14:textId="77777777" w:rsidR="00744129" w:rsidRPr="006B2793" w:rsidRDefault="00744129" w:rsidP="00744129">
            <w:pPr>
              <w:pStyle w:val="TAL"/>
              <w:tabs>
                <w:tab w:val="clear" w:pos="284"/>
                <w:tab w:val="clear" w:pos="567"/>
              </w:tabs>
              <w:rPr>
                <w:sz w:val="16"/>
              </w:rPr>
            </w:pPr>
          </w:p>
        </w:tc>
        <w:tc>
          <w:tcPr>
            <w:tcW w:w="2038" w:type="dxa"/>
          </w:tcPr>
          <w:p w14:paraId="26B5A6FE" w14:textId="77777777" w:rsidR="00744129" w:rsidRPr="006B2793" w:rsidRDefault="00744129" w:rsidP="00744129">
            <w:pPr>
              <w:pStyle w:val="TAL"/>
              <w:tabs>
                <w:tab w:val="clear" w:pos="284"/>
                <w:tab w:val="clear" w:pos="567"/>
              </w:tabs>
              <w:rPr>
                <w:sz w:val="16"/>
              </w:rPr>
            </w:pPr>
          </w:p>
        </w:tc>
        <w:tc>
          <w:tcPr>
            <w:tcW w:w="1340" w:type="dxa"/>
          </w:tcPr>
          <w:p w14:paraId="21D4350B" w14:textId="77777777" w:rsidR="00744129" w:rsidRPr="006B2793" w:rsidRDefault="00744129" w:rsidP="00744129">
            <w:pPr>
              <w:pStyle w:val="TAL"/>
              <w:tabs>
                <w:tab w:val="clear" w:pos="284"/>
                <w:tab w:val="clear" w:pos="567"/>
              </w:tabs>
              <w:rPr>
                <w:sz w:val="16"/>
              </w:rPr>
            </w:pPr>
            <w:r w:rsidRPr="006B2793">
              <w:rPr>
                <w:sz w:val="16"/>
              </w:rPr>
              <w:t>This was withdrawn.</w:t>
            </w:r>
          </w:p>
        </w:tc>
        <w:tc>
          <w:tcPr>
            <w:tcW w:w="986" w:type="dxa"/>
          </w:tcPr>
          <w:p w14:paraId="6503A782" w14:textId="77777777" w:rsidR="00744129" w:rsidRPr="006B2793" w:rsidRDefault="00744129" w:rsidP="00744129">
            <w:pPr>
              <w:pStyle w:val="TAL"/>
              <w:tabs>
                <w:tab w:val="clear" w:pos="284"/>
                <w:tab w:val="clear" w:pos="567"/>
              </w:tabs>
              <w:rPr>
                <w:sz w:val="16"/>
              </w:rPr>
            </w:pPr>
            <w:r w:rsidRPr="006B2793">
              <w:rPr>
                <w:sz w:val="16"/>
              </w:rPr>
              <w:t>Withdrawn</w:t>
            </w:r>
          </w:p>
        </w:tc>
        <w:tc>
          <w:tcPr>
            <w:tcW w:w="1019" w:type="dxa"/>
          </w:tcPr>
          <w:p w14:paraId="583E0F20" w14:textId="77777777" w:rsidR="00744129" w:rsidRPr="006B2793" w:rsidRDefault="00744129" w:rsidP="00744129">
            <w:pPr>
              <w:pStyle w:val="TAL"/>
              <w:tabs>
                <w:tab w:val="clear" w:pos="284"/>
                <w:tab w:val="clear" w:pos="567"/>
              </w:tabs>
              <w:rPr>
                <w:sz w:val="16"/>
              </w:rPr>
            </w:pPr>
          </w:p>
        </w:tc>
      </w:tr>
      <w:tr w:rsidR="00744129" w:rsidRPr="00200359" w14:paraId="4F457DBC" w14:textId="77777777" w:rsidTr="00744129">
        <w:tc>
          <w:tcPr>
            <w:tcW w:w="675" w:type="dxa"/>
          </w:tcPr>
          <w:p w14:paraId="5B874B3E" w14:textId="77777777" w:rsidR="00744129" w:rsidRPr="006B2793" w:rsidRDefault="00744129" w:rsidP="00744129">
            <w:pPr>
              <w:pStyle w:val="TAL"/>
              <w:tabs>
                <w:tab w:val="clear" w:pos="284"/>
                <w:tab w:val="clear" w:pos="567"/>
              </w:tabs>
              <w:rPr>
                <w:sz w:val="16"/>
              </w:rPr>
            </w:pPr>
            <w:r w:rsidRPr="006B2793">
              <w:rPr>
                <w:sz w:val="16"/>
              </w:rPr>
              <w:t>19.5</w:t>
            </w:r>
          </w:p>
        </w:tc>
        <w:tc>
          <w:tcPr>
            <w:tcW w:w="1134" w:type="dxa"/>
          </w:tcPr>
          <w:p w14:paraId="705E7CB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191044</w:t>
            </w:r>
          </w:p>
        </w:tc>
        <w:tc>
          <w:tcPr>
            <w:tcW w:w="948" w:type="dxa"/>
          </w:tcPr>
          <w:p w14:paraId="73E24CBE" w14:textId="77777777" w:rsidR="00744129" w:rsidRPr="006B2793" w:rsidRDefault="00744129" w:rsidP="00744129">
            <w:pPr>
              <w:pStyle w:val="TAL"/>
              <w:tabs>
                <w:tab w:val="clear" w:pos="284"/>
                <w:tab w:val="clear" w:pos="567"/>
              </w:tabs>
              <w:rPr>
                <w:sz w:val="16"/>
              </w:rPr>
            </w:pPr>
            <w:r w:rsidRPr="006B2793">
              <w:rPr>
                <w:sz w:val="16"/>
              </w:rPr>
              <w:t>REPORT</w:t>
            </w:r>
          </w:p>
        </w:tc>
        <w:tc>
          <w:tcPr>
            <w:tcW w:w="2188" w:type="dxa"/>
          </w:tcPr>
          <w:p w14:paraId="4BA708F0" w14:textId="77777777" w:rsidR="00744129" w:rsidRPr="006B2793" w:rsidRDefault="00744129" w:rsidP="00744129">
            <w:pPr>
              <w:pStyle w:val="TAL"/>
              <w:tabs>
                <w:tab w:val="clear" w:pos="284"/>
                <w:tab w:val="clear" w:pos="567"/>
              </w:tabs>
              <w:rPr>
                <w:sz w:val="16"/>
              </w:rPr>
            </w:pPr>
            <w:r w:rsidRPr="006B2793">
              <w:rPr>
                <w:sz w:val="16"/>
              </w:rPr>
              <w:t>Support Team Report</w:t>
            </w:r>
          </w:p>
        </w:tc>
        <w:tc>
          <w:tcPr>
            <w:tcW w:w="1519" w:type="dxa"/>
          </w:tcPr>
          <w:p w14:paraId="620EB906" w14:textId="77777777" w:rsidR="00744129" w:rsidRPr="006B2793" w:rsidRDefault="00744129" w:rsidP="00744129">
            <w:pPr>
              <w:pStyle w:val="TAL"/>
              <w:tabs>
                <w:tab w:val="clear" w:pos="284"/>
                <w:tab w:val="clear" w:pos="567"/>
              </w:tabs>
              <w:rPr>
                <w:sz w:val="16"/>
              </w:rPr>
            </w:pPr>
            <w:r w:rsidRPr="006B2793">
              <w:rPr>
                <w:sz w:val="16"/>
              </w:rPr>
              <w:t>MCC (JMM)</w:t>
            </w:r>
          </w:p>
        </w:tc>
        <w:tc>
          <w:tcPr>
            <w:tcW w:w="1212" w:type="dxa"/>
          </w:tcPr>
          <w:p w14:paraId="69DD1336"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136FE5E"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5C950B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672B2E69"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7EA0647B"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A3BC9ED" w14:textId="77777777" w:rsidR="00744129" w:rsidRPr="006B2793" w:rsidRDefault="00744129" w:rsidP="00744129">
            <w:pPr>
              <w:pStyle w:val="TAL"/>
              <w:tabs>
                <w:tab w:val="clear" w:pos="284"/>
                <w:tab w:val="clear" w:pos="567"/>
              </w:tabs>
              <w:rPr>
                <w:sz w:val="16"/>
              </w:rPr>
            </w:pPr>
          </w:p>
        </w:tc>
        <w:tc>
          <w:tcPr>
            <w:tcW w:w="2038" w:type="dxa"/>
          </w:tcPr>
          <w:p w14:paraId="12BE840F" w14:textId="77777777" w:rsidR="00744129" w:rsidRPr="006B2793" w:rsidRDefault="00744129" w:rsidP="00744129">
            <w:pPr>
              <w:pStyle w:val="TAL"/>
              <w:tabs>
                <w:tab w:val="clear" w:pos="284"/>
                <w:tab w:val="clear" w:pos="567"/>
              </w:tabs>
              <w:rPr>
                <w:sz w:val="16"/>
              </w:rPr>
            </w:pPr>
          </w:p>
        </w:tc>
        <w:tc>
          <w:tcPr>
            <w:tcW w:w="1340" w:type="dxa"/>
          </w:tcPr>
          <w:p w14:paraId="31DCE9B3" w14:textId="77777777" w:rsidR="00744129" w:rsidRPr="006B2793" w:rsidRDefault="00744129" w:rsidP="00744129">
            <w:pPr>
              <w:pStyle w:val="TAL"/>
              <w:tabs>
                <w:tab w:val="clear" w:pos="284"/>
                <w:tab w:val="clear" w:pos="567"/>
              </w:tabs>
              <w:rPr>
                <w:sz w:val="16"/>
              </w:rPr>
            </w:pPr>
            <w:r w:rsidRPr="006B2793">
              <w:rPr>
                <w:sz w:val="16"/>
              </w:rPr>
              <w:t>Noted</w:t>
            </w:r>
          </w:p>
        </w:tc>
        <w:tc>
          <w:tcPr>
            <w:tcW w:w="986" w:type="dxa"/>
          </w:tcPr>
          <w:p w14:paraId="02FE3EFD" w14:textId="77777777" w:rsidR="00744129" w:rsidRPr="006B2793" w:rsidRDefault="00744129" w:rsidP="00744129">
            <w:pPr>
              <w:pStyle w:val="TAL"/>
              <w:tabs>
                <w:tab w:val="clear" w:pos="284"/>
                <w:tab w:val="clear" w:pos="567"/>
              </w:tabs>
              <w:rPr>
                <w:sz w:val="16"/>
              </w:rPr>
            </w:pPr>
            <w:r w:rsidRPr="006B2793">
              <w:rPr>
                <w:sz w:val="16"/>
              </w:rPr>
              <w:t>Noted</w:t>
            </w:r>
          </w:p>
        </w:tc>
        <w:tc>
          <w:tcPr>
            <w:tcW w:w="1019" w:type="dxa"/>
          </w:tcPr>
          <w:p w14:paraId="6EC323E8" w14:textId="77777777" w:rsidR="00744129" w:rsidRPr="006B2793" w:rsidRDefault="00744129" w:rsidP="00744129">
            <w:pPr>
              <w:pStyle w:val="TAL"/>
              <w:tabs>
                <w:tab w:val="clear" w:pos="284"/>
                <w:tab w:val="clear" w:pos="567"/>
              </w:tabs>
              <w:rPr>
                <w:sz w:val="16"/>
              </w:rPr>
            </w:pPr>
          </w:p>
        </w:tc>
      </w:tr>
      <w:tr w:rsidR="00744129" w:rsidRPr="00200359" w14:paraId="702AA641" w14:textId="77777777" w:rsidTr="00744129">
        <w:tc>
          <w:tcPr>
            <w:tcW w:w="675" w:type="dxa"/>
          </w:tcPr>
          <w:p w14:paraId="37F568D8" w14:textId="77777777" w:rsidR="00744129" w:rsidRPr="006B2793" w:rsidRDefault="00744129" w:rsidP="00744129">
            <w:pPr>
              <w:pStyle w:val="TAL"/>
              <w:tabs>
                <w:tab w:val="clear" w:pos="284"/>
                <w:tab w:val="clear" w:pos="567"/>
              </w:tabs>
              <w:rPr>
                <w:sz w:val="16"/>
              </w:rPr>
            </w:pPr>
            <w:r w:rsidRPr="006B2793">
              <w:rPr>
                <w:sz w:val="16"/>
              </w:rPr>
              <w:t>20</w:t>
            </w:r>
          </w:p>
        </w:tc>
        <w:tc>
          <w:tcPr>
            <w:tcW w:w="1134" w:type="dxa"/>
          </w:tcPr>
          <w:p w14:paraId="5CC3EE4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191263</w:t>
            </w:r>
          </w:p>
        </w:tc>
        <w:tc>
          <w:tcPr>
            <w:tcW w:w="948" w:type="dxa"/>
          </w:tcPr>
          <w:p w14:paraId="6397E789"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559A6E40" w14:textId="77777777" w:rsidR="00744129" w:rsidRPr="006B2793" w:rsidRDefault="00744129" w:rsidP="00744129">
            <w:pPr>
              <w:pStyle w:val="TAL"/>
              <w:tabs>
                <w:tab w:val="clear" w:pos="284"/>
                <w:tab w:val="clear" w:pos="567"/>
              </w:tabs>
              <w:rPr>
                <w:sz w:val="16"/>
              </w:rPr>
            </w:pPr>
            <w:r w:rsidRPr="006B2793">
              <w:rPr>
                <w:sz w:val="16"/>
              </w:rPr>
              <w:t>ToR template</w:t>
            </w:r>
          </w:p>
        </w:tc>
        <w:tc>
          <w:tcPr>
            <w:tcW w:w="1519" w:type="dxa"/>
          </w:tcPr>
          <w:p w14:paraId="20847447" w14:textId="77777777"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14:paraId="146D9845"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B7745B0"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39B95ABD"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6DACA6C"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629448D4"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6DBAE4AC" w14:textId="77777777" w:rsidR="00744129" w:rsidRPr="006B2793" w:rsidRDefault="00744129" w:rsidP="00744129">
            <w:pPr>
              <w:pStyle w:val="TAL"/>
              <w:tabs>
                <w:tab w:val="clear" w:pos="284"/>
                <w:tab w:val="clear" w:pos="567"/>
              </w:tabs>
              <w:rPr>
                <w:sz w:val="16"/>
              </w:rPr>
            </w:pPr>
          </w:p>
        </w:tc>
        <w:tc>
          <w:tcPr>
            <w:tcW w:w="2038" w:type="dxa"/>
          </w:tcPr>
          <w:p w14:paraId="35E39DC2" w14:textId="77777777" w:rsidR="00744129" w:rsidRPr="006B2793" w:rsidRDefault="00744129" w:rsidP="00744129">
            <w:pPr>
              <w:pStyle w:val="TAL"/>
              <w:tabs>
                <w:tab w:val="clear" w:pos="284"/>
                <w:tab w:val="clear" w:pos="567"/>
              </w:tabs>
              <w:rPr>
                <w:sz w:val="16"/>
              </w:rPr>
            </w:pPr>
          </w:p>
        </w:tc>
        <w:tc>
          <w:tcPr>
            <w:tcW w:w="1340" w:type="dxa"/>
          </w:tcPr>
          <w:p w14:paraId="7827FE4E" w14:textId="77777777" w:rsidR="00744129" w:rsidRPr="006B2793" w:rsidRDefault="00744129" w:rsidP="00744129">
            <w:pPr>
              <w:pStyle w:val="TAL"/>
              <w:tabs>
                <w:tab w:val="clear" w:pos="284"/>
                <w:tab w:val="clear" w:pos="567"/>
              </w:tabs>
              <w:rPr>
                <w:sz w:val="16"/>
              </w:rPr>
            </w:pPr>
            <w:r w:rsidRPr="006B2793">
              <w:rPr>
                <w:sz w:val="16"/>
              </w:rPr>
              <w:t>Revised to SP-191327.</w:t>
            </w:r>
          </w:p>
        </w:tc>
        <w:tc>
          <w:tcPr>
            <w:tcW w:w="986" w:type="dxa"/>
          </w:tcPr>
          <w:p w14:paraId="3153E694" w14:textId="77777777" w:rsidR="00744129" w:rsidRPr="006B2793" w:rsidRDefault="00744129" w:rsidP="00744129">
            <w:pPr>
              <w:pStyle w:val="TAL"/>
              <w:tabs>
                <w:tab w:val="clear" w:pos="284"/>
                <w:tab w:val="clear" w:pos="567"/>
              </w:tabs>
              <w:rPr>
                <w:sz w:val="16"/>
              </w:rPr>
            </w:pPr>
            <w:r w:rsidRPr="006B2793">
              <w:rPr>
                <w:sz w:val="16"/>
              </w:rPr>
              <w:t>Revised</w:t>
            </w:r>
          </w:p>
        </w:tc>
        <w:tc>
          <w:tcPr>
            <w:tcW w:w="1019" w:type="dxa"/>
          </w:tcPr>
          <w:p w14:paraId="7AC1997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191327</w:t>
            </w:r>
          </w:p>
        </w:tc>
      </w:tr>
      <w:tr w:rsidR="00744129" w:rsidRPr="00200359" w14:paraId="6E2136F2" w14:textId="77777777" w:rsidTr="00744129">
        <w:tc>
          <w:tcPr>
            <w:tcW w:w="675" w:type="dxa"/>
          </w:tcPr>
          <w:p w14:paraId="2F38F50A" w14:textId="77777777" w:rsidR="00744129" w:rsidRPr="006B2793" w:rsidRDefault="00744129" w:rsidP="00744129">
            <w:pPr>
              <w:pStyle w:val="TAL"/>
              <w:tabs>
                <w:tab w:val="clear" w:pos="284"/>
                <w:tab w:val="clear" w:pos="567"/>
              </w:tabs>
              <w:rPr>
                <w:sz w:val="16"/>
              </w:rPr>
            </w:pPr>
            <w:r w:rsidRPr="006B2793">
              <w:rPr>
                <w:sz w:val="16"/>
              </w:rPr>
              <w:t>20</w:t>
            </w:r>
          </w:p>
        </w:tc>
        <w:tc>
          <w:tcPr>
            <w:tcW w:w="1134" w:type="dxa"/>
          </w:tcPr>
          <w:p w14:paraId="371D49F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191327</w:t>
            </w:r>
          </w:p>
        </w:tc>
        <w:tc>
          <w:tcPr>
            <w:tcW w:w="948" w:type="dxa"/>
          </w:tcPr>
          <w:p w14:paraId="79AC4214" w14:textId="77777777" w:rsidR="00744129" w:rsidRPr="006B2793" w:rsidRDefault="00744129" w:rsidP="00744129">
            <w:pPr>
              <w:pStyle w:val="TAL"/>
              <w:tabs>
                <w:tab w:val="clear" w:pos="284"/>
                <w:tab w:val="clear" w:pos="567"/>
              </w:tabs>
              <w:rPr>
                <w:sz w:val="16"/>
              </w:rPr>
            </w:pPr>
            <w:r w:rsidRPr="006B2793">
              <w:rPr>
                <w:sz w:val="16"/>
              </w:rPr>
              <w:t>DISCUSSION</w:t>
            </w:r>
          </w:p>
        </w:tc>
        <w:tc>
          <w:tcPr>
            <w:tcW w:w="2188" w:type="dxa"/>
          </w:tcPr>
          <w:p w14:paraId="606FEAEE" w14:textId="77777777" w:rsidR="00744129" w:rsidRPr="006B2793" w:rsidRDefault="00744129" w:rsidP="00744129">
            <w:pPr>
              <w:pStyle w:val="TAL"/>
              <w:tabs>
                <w:tab w:val="clear" w:pos="284"/>
                <w:tab w:val="clear" w:pos="567"/>
              </w:tabs>
              <w:rPr>
                <w:sz w:val="16"/>
              </w:rPr>
            </w:pPr>
            <w:r w:rsidRPr="006B2793">
              <w:rPr>
                <w:sz w:val="16"/>
              </w:rPr>
              <w:t>ToR template</w:t>
            </w:r>
          </w:p>
        </w:tc>
        <w:tc>
          <w:tcPr>
            <w:tcW w:w="1519" w:type="dxa"/>
          </w:tcPr>
          <w:p w14:paraId="40949B6E" w14:textId="77777777" w:rsidR="00744129" w:rsidRPr="006B2793" w:rsidRDefault="00744129" w:rsidP="00744129">
            <w:pPr>
              <w:pStyle w:val="TAL"/>
              <w:tabs>
                <w:tab w:val="clear" w:pos="284"/>
                <w:tab w:val="clear" w:pos="567"/>
              </w:tabs>
              <w:rPr>
                <w:sz w:val="16"/>
              </w:rPr>
            </w:pPr>
            <w:r w:rsidRPr="006B2793">
              <w:rPr>
                <w:sz w:val="16"/>
              </w:rPr>
              <w:t>TSG CT Chairman</w:t>
            </w:r>
          </w:p>
        </w:tc>
        <w:tc>
          <w:tcPr>
            <w:tcW w:w="1212" w:type="dxa"/>
          </w:tcPr>
          <w:p w14:paraId="201BA52D"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5F9C7D7F" w14:textId="77777777" w:rsidR="00744129" w:rsidRPr="006B2793" w:rsidRDefault="00744129" w:rsidP="00744129">
            <w:pPr>
              <w:pStyle w:val="TAL"/>
              <w:tabs>
                <w:tab w:val="clear" w:pos="284"/>
                <w:tab w:val="clear" w:pos="567"/>
              </w:tabs>
              <w:rPr>
                <w:sz w:val="16"/>
              </w:rPr>
            </w:pPr>
            <w:r w:rsidRPr="006B2793">
              <w:rPr>
                <w:sz w:val="16"/>
              </w:rPr>
              <w:t>-</w:t>
            </w:r>
          </w:p>
        </w:tc>
        <w:tc>
          <w:tcPr>
            <w:tcW w:w="688" w:type="dxa"/>
          </w:tcPr>
          <w:p w14:paraId="11875C4A" w14:textId="77777777" w:rsidR="00744129" w:rsidRPr="006B2793" w:rsidRDefault="00744129" w:rsidP="00744129">
            <w:pPr>
              <w:pStyle w:val="TAL"/>
              <w:tabs>
                <w:tab w:val="clear" w:pos="284"/>
                <w:tab w:val="clear" w:pos="567"/>
              </w:tabs>
              <w:rPr>
                <w:sz w:val="16"/>
              </w:rPr>
            </w:pPr>
            <w:r w:rsidRPr="006B2793">
              <w:rPr>
                <w:sz w:val="16"/>
              </w:rPr>
              <w:t>-</w:t>
            </w:r>
          </w:p>
        </w:tc>
        <w:tc>
          <w:tcPr>
            <w:tcW w:w="474" w:type="dxa"/>
          </w:tcPr>
          <w:p w14:paraId="10EC2C9F" w14:textId="77777777" w:rsidR="00744129" w:rsidRPr="006B2793" w:rsidRDefault="00744129" w:rsidP="00744129">
            <w:pPr>
              <w:pStyle w:val="TAL"/>
              <w:tabs>
                <w:tab w:val="clear" w:pos="284"/>
                <w:tab w:val="clear" w:pos="567"/>
              </w:tabs>
              <w:rPr>
                <w:sz w:val="16"/>
              </w:rPr>
            </w:pPr>
            <w:r w:rsidRPr="006B2793">
              <w:rPr>
                <w:sz w:val="16"/>
              </w:rPr>
              <w:t>-</w:t>
            </w:r>
          </w:p>
        </w:tc>
        <w:tc>
          <w:tcPr>
            <w:tcW w:w="661" w:type="dxa"/>
          </w:tcPr>
          <w:p w14:paraId="4F7889E8" w14:textId="77777777" w:rsidR="00744129" w:rsidRPr="006B2793" w:rsidRDefault="00744129" w:rsidP="00744129">
            <w:pPr>
              <w:pStyle w:val="TAL"/>
              <w:tabs>
                <w:tab w:val="clear" w:pos="284"/>
                <w:tab w:val="clear" w:pos="567"/>
              </w:tabs>
              <w:rPr>
                <w:sz w:val="16"/>
              </w:rPr>
            </w:pPr>
            <w:r w:rsidRPr="006B2793">
              <w:rPr>
                <w:sz w:val="16"/>
              </w:rPr>
              <w:t>-</w:t>
            </w:r>
          </w:p>
        </w:tc>
        <w:tc>
          <w:tcPr>
            <w:tcW w:w="511" w:type="dxa"/>
          </w:tcPr>
          <w:p w14:paraId="5E4F6152" w14:textId="77777777" w:rsidR="00744129" w:rsidRPr="006B2793" w:rsidRDefault="00744129" w:rsidP="00744129">
            <w:pPr>
              <w:pStyle w:val="TAL"/>
              <w:tabs>
                <w:tab w:val="clear" w:pos="284"/>
                <w:tab w:val="clear" w:pos="567"/>
              </w:tabs>
              <w:rPr>
                <w:sz w:val="16"/>
              </w:rPr>
            </w:pPr>
          </w:p>
        </w:tc>
        <w:tc>
          <w:tcPr>
            <w:tcW w:w="2038" w:type="dxa"/>
          </w:tcPr>
          <w:p w14:paraId="2655710A" w14:textId="77777777" w:rsidR="00744129" w:rsidRPr="006B2793" w:rsidRDefault="00744129" w:rsidP="00744129">
            <w:pPr>
              <w:pStyle w:val="TAL"/>
              <w:tabs>
                <w:tab w:val="clear" w:pos="284"/>
                <w:tab w:val="clear" w:pos="567"/>
              </w:tabs>
              <w:rPr>
                <w:sz w:val="16"/>
              </w:rPr>
            </w:pPr>
          </w:p>
        </w:tc>
        <w:tc>
          <w:tcPr>
            <w:tcW w:w="1340" w:type="dxa"/>
          </w:tcPr>
          <w:p w14:paraId="36DE55D7" w14:textId="77777777" w:rsidR="00744129" w:rsidRPr="006B2793" w:rsidRDefault="00744129" w:rsidP="00744129">
            <w:pPr>
              <w:pStyle w:val="TAL"/>
              <w:tabs>
                <w:tab w:val="clear" w:pos="284"/>
                <w:tab w:val="clear" w:pos="567"/>
              </w:tabs>
              <w:rPr>
                <w:sz w:val="16"/>
              </w:rPr>
            </w:pPr>
            <w:r w:rsidRPr="006B2793">
              <w:rPr>
                <w:sz w:val="16"/>
              </w:rPr>
              <w:t>Revision of SP-191263. This was endorsed.</w:t>
            </w:r>
          </w:p>
        </w:tc>
        <w:tc>
          <w:tcPr>
            <w:tcW w:w="986" w:type="dxa"/>
          </w:tcPr>
          <w:p w14:paraId="0A8FDE58" w14:textId="77777777" w:rsidR="00744129" w:rsidRPr="006B2793" w:rsidRDefault="00744129" w:rsidP="00744129">
            <w:pPr>
              <w:pStyle w:val="TAL"/>
              <w:tabs>
                <w:tab w:val="clear" w:pos="284"/>
                <w:tab w:val="clear" w:pos="567"/>
              </w:tabs>
              <w:rPr>
                <w:sz w:val="16"/>
              </w:rPr>
            </w:pPr>
            <w:r w:rsidRPr="006B2793">
              <w:rPr>
                <w:sz w:val="16"/>
              </w:rPr>
              <w:t>Endorsed</w:t>
            </w:r>
          </w:p>
        </w:tc>
        <w:tc>
          <w:tcPr>
            <w:tcW w:w="1019" w:type="dxa"/>
          </w:tcPr>
          <w:p w14:paraId="4C518326" w14:textId="77777777" w:rsidR="00744129" w:rsidRPr="006B2793" w:rsidRDefault="00744129" w:rsidP="00744129">
            <w:pPr>
              <w:pStyle w:val="TAL"/>
              <w:tabs>
                <w:tab w:val="clear" w:pos="284"/>
                <w:tab w:val="clear" w:pos="567"/>
              </w:tabs>
              <w:rPr>
                <w:sz w:val="16"/>
              </w:rPr>
            </w:pPr>
          </w:p>
        </w:tc>
      </w:tr>
    </w:tbl>
    <w:p w14:paraId="0B45E292" w14:textId="77777777" w:rsidR="00744129" w:rsidRDefault="00744129" w:rsidP="00744129">
      <w:pPr>
        <w:rPr>
          <w:color w:val="0000FF"/>
        </w:rPr>
      </w:pPr>
      <w:r>
        <w:rPr>
          <w:color w:val="0000FF"/>
        </w:rPr>
        <w:t>422 Entries.</w:t>
      </w:r>
    </w:p>
    <w:p w14:paraId="1311A9DF" w14:textId="77777777" w:rsidR="00744129" w:rsidRDefault="00744129" w:rsidP="00744129">
      <w:pPr>
        <w:tabs>
          <w:tab w:val="clear" w:pos="567"/>
          <w:tab w:val="clear" w:pos="851"/>
          <w:tab w:val="clear" w:pos="1134"/>
          <w:tab w:val="clear" w:pos="1418"/>
          <w:tab w:val="clear" w:pos="1701"/>
        </w:tabs>
        <w:spacing w:after="0"/>
        <w:rPr>
          <w:color w:val="0000FF"/>
        </w:rPr>
      </w:pPr>
      <w:r>
        <w:rPr>
          <w:color w:val="0000FF"/>
        </w:rPr>
        <w:br w:type="page"/>
      </w:r>
    </w:p>
    <w:p w14:paraId="27AE97A5" w14:textId="77777777" w:rsidR="00744129" w:rsidRDefault="00744129" w:rsidP="00744129">
      <w:pPr>
        <w:pStyle w:val="Heading9"/>
      </w:pPr>
      <w:bookmarkStart w:id="99" w:name="_Toc20130073"/>
      <w:bookmarkStart w:id="100" w:name="_Toc68670293"/>
      <w:r>
        <w:lastRenderedPageBreak/>
        <w:t>Annex C</w:t>
      </w:r>
      <w:r>
        <w:tab/>
        <w:t>List of attendees</w:t>
      </w:r>
      <w:bookmarkEnd w:id="99"/>
      <w:bookmarkEnd w:id="100"/>
    </w:p>
    <w:tbl>
      <w:tblPr>
        <w:tblW w:w="10803" w:type="dxa"/>
        <w:tblInd w:w="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701"/>
        <w:gridCol w:w="1567"/>
        <w:gridCol w:w="1693"/>
        <w:gridCol w:w="4007"/>
        <w:gridCol w:w="2126"/>
        <w:gridCol w:w="709"/>
      </w:tblGrid>
      <w:tr w:rsidR="00744129" w14:paraId="260EECB7" w14:textId="77777777" w:rsidTr="00DE027D">
        <w:trPr>
          <w:cantSplit/>
          <w:tblHeader/>
        </w:trPr>
        <w:tc>
          <w:tcPr>
            <w:tcW w:w="701" w:type="dxa"/>
            <w:tcBorders>
              <w:right w:val="nil"/>
            </w:tcBorders>
            <w:shd w:val="pct5" w:color="auto" w:fill="auto"/>
          </w:tcPr>
          <w:p w14:paraId="6FFC614A" w14:textId="77777777" w:rsidR="00744129" w:rsidRDefault="00744129" w:rsidP="00DE027D">
            <w:pPr>
              <w:pStyle w:val="TAH"/>
              <w:rPr>
                <w:noProof/>
                <w:sz w:val="16"/>
                <w:szCs w:val="16"/>
              </w:rPr>
            </w:pPr>
          </w:p>
        </w:tc>
        <w:tc>
          <w:tcPr>
            <w:tcW w:w="1567" w:type="dxa"/>
            <w:tcBorders>
              <w:left w:val="nil"/>
              <w:right w:val="nil"/>
            </w:tcBorders>
            <w:shd w:val="pct5" w:color="auto" w:fill="auto"/>
          </w:tcPr>
          <w:p w14:paraId="402D579B" w14:textId="77777777" w:rsidR="00744129" w:rsidRDefault="00744129" w:rsidP="00DE027D">
            <w:pPr>
              <w:pStyle w:val="TAH"/>
              <w:rPr>
                <w:noProof/>
                <w:sz w:val="16"/>
                <w:szCs w:val="16"/>
              </w:rPr>
            </w:pPr>
            <w:r>
              <w:rPr>
                <w:noProof/>
                <w:sz w:val="16"/>
                <w:szCs w:val="16"/>
              </w:rPr>
              <w:t>Name</w:t>
            </w:r>
          </w:p>
        </w:tc>
        <w:tc>
          <w:tcPr>
            <w:tcW w:w="1693" w:type="dxa"/>
            <w:tcBorders>
              <w:left w:val="nil"/>
            </w:tcBorders>
            <w:shd w:val="pct5" w:color="auto" w:fill="auto"/>
          </w:tcPr>
          <w:p w14:paraId="2686BBBD" w14:textId="77777777" w:rsidR="00744129" w:rsidRDefault="00744129" w:rsidP="00DE027D">
            <w:pPr>
              <w:pStyle w:val="TAH"/>
              <w:rPr>
                <w:noProof/>
                <w:sz w:val="16"/>
                <w:szCs w:val="16"/>
              </w:rPr>
            </w:pPr>
          </w:p>
        </w:tc>
        <w:tc>
          <w:tcPr>
            <w:tcW w:w="4007" w:type="dxa"/>
            <w:shd w:val="pct5" w:color="auto" w:fill="auto"/>
          </w:tcPr>
          <w:p w14:paraId="19DD00C1" w14:textId="77777777" w:rsidR="00744129" w:rsidRDefault="00744129" w:rsidP="00DE027D">
            <w:pPr>
              <w:pStyle w:val="TAH"/>
              <w:rPr>
                <w:noProof/>
                <w:sz w:val="16"/>
                <w:szCs w:val="16"/>
              </w:rPr>
            </w:pPr>
            <w:r>
              <w:rPr>
                <w:noProof/>
                <w:sz w:val="16"/>
                <w:szCs w:val="16"/>
              </w:rPr>
              <w:t>Represented Company</w:t>
            </w:r>
          </w:p>
        </w:tc>
        <w:tc>
          <w:tcPr>
            <w:tcW w:w="2126" w:type="dxa"/>
            <w:shd w:val="pct5" w:color="auto" w:fill="auto"/>
          </w:tcPr>
          <w:p w14:paraId="4E729D57" w14:textId="77777777" w:rsidR="00744129" w:rsidRDefault="00744129" w:rsidP="00DE027D">
            <w:pPr>
              <w:pStyle w:val="TAH"/>
              <w:rPr>
                <w:noProof/>
                <w:sz w:val="16"/>
                <w:szCs w:val="16"/>
              </w:rPr>
            </w:pPr>
            <w:r>
              <w:rPr>
                <w:noProof/>
                <w:sz w:val="16"/>
                <w:szCs w:val="16"/>
              </w:rPr>
              <w:t>3GPP Status</w:t>
            </w:r>
          </w:p>
        </w:tc>
        <w:tc>
          <w:tcPr>
            <w:tcW w:w="709" w:type="dxa"/>
            <w:shd w:val="pct5" w:color="auto" w:fill="auto"/>
          </w:tcPr>
          <w:p w14:paraId="1E0AF969" w14:textId="77777777" w:rsidR="00744129" w:rsidRDefault="00744129" w:rsidP="00DE027D">
            <w:pPr>
              <w:pStyle w:val="TAH"/>
              <w:rPr>
                <w:noProof/>
                <w:sz w:val="16"/>
                <w:szCs w:val="16"/>
              </w:rPr>
            </w:pPr>
            <w:r>
              <w:rPr>
                <w:noProof/>
                <w:sz w:val="16"/>
                <w:szCs w:val="16"/>
              </w:rPr>
              <w:t>Partner</w:t>
            </w:r>
          </w:p>
        </w:tc>
      </w:tr>
      <w:tr w:rsidR="00744129" w14:paraId="71195D08" w14:textId="77777777" w:rsidTr="00DE027D">
        <w:trPr>
          <w:cantSplit/>
        </w:trPr>
        <w:tc>
          <w:tcPr>
            <w:tcW w:w="701" w:type="dxa"/>
            <w:shd w:val="pct5" w:color="auto" w:fill="auto"/>
          </w:tcPr>
          <w:p w14:paraId="259BEB7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69A51CE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Achter</w:t>
            </w:r>
          </w:p>
        </w:tc>
        <w:tc>
          <w:tcPr>
            <w:tcW w:w="1693" w:type="dxa"/>
            <w:shd w:val="pct5" w:color="auto" w:fill="auto"/>
          </w:tcPr>
          <w:p w14:paraId="7E52C09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Johannes</w:t>
            </w:r>
          </w:p>
        </w:tc>
        <w:tc>
          <w:tcPr>
            <w:tcW w:w="4007" w:type="dxa"/>
          </w:tcPr>
          <w:p w14:paraId="47B3C95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T-Mobile Austria GmbH</w:t>
            </w:r>
          </w:p>
        </w:tc>
        <w:tc>
          <w:tcPr>
            <w:tcW w:w="2126" w:type="dxa"/>
          </w:tcPr>
          <w:p w14:paraId="57409A2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4677C5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393C4396" w14:textId="77777777" w:rsidTr="00DE027D">
        <w:trPr>
          <w:cantSplit/>
        </w:trPr>
        <w:tc>
          <w:tcPr>
            <w:tcW w:w="701" w:type="dxa"/>
            <w:shd w:val="pct5" w:color="auto" w:fill="auto"/>
          </w:tcPr>
          <w:p w14:paraId="7512F6C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392790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Adema</w:t>
            </w:r>
          </w:p>
        </w:tc>
        <w:tc>
          <w:tcPr>
            <w:tcW w:w="1693" w:type="dxa"/>
            <w:shd w:val="pct5" w:color="auto" w:fill="auto"/>
          </w:tcPr>
          <w:p w14:paraId="5539CCB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Jos</w:t>
            </w:r>
          </w:p>
        </w:tc>
        <w:tc>
          <w:tcPr>
            <w:tcW w:w="4007" w:type="dxa"/>
          </w:tcPr>
          <w:p w14:paraId="256EA9B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KPN N.V.</w:t>
            </w:r>
          </w:p>
        </w:tc>
        <w:tc>
          <w:tcPr>
            <w:tcW w:w="2126" w:type="dxa"/>
          </w:tcPr>
          <w:p w14:paraId="2170F41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55216A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21DC557" w14:textId="77777777" w:rsidTr="00DE027D">
        <w:trPr>
          <w:cantSplit/>
        </w:trPr>
        <w:tc>
          <w:tcPr>
            <w:tcW w:w="701" w:type="dxa"/>
            <w:shd w:val="pct5" w:color="auto" w:fill="auto"/>
          </w:tcPr>
          <w:p w14:paraId="57F9A47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F26397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Agrone</w:t>
            </w:r>
          </w:p>
        </w:tc>
        <w:tc>
          <w:tcPr>
            <w:tcW w:w="1693" w:type="dxa"/>
            <w:shd w:val="pct5" w:color="auto" w:fill="auto"/>
          </w:tcPr>
          <w:p w14:paraId="1876C5A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Roberto</w:t>
            </w:r>
          </w:p>
        </w:tc>
        <w:tc>
          <w:tcPr>
            <w:tcW w:w="4007" w:type="dxa"/>
          </w:tcPr>
          <w:p w14:paraId="1F8A299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Leonardo SpA</w:t>
            </w:r>
          </w:p>
        </w:tc>
        <w:tc>
          <w:tcPr>
            <w:tcW w:w="2126" w:type="dxa"/>
          </w:tcPr>
          <w:p w14:paraId="126AFC2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D57F34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863569D" w14:textId="77777777" w:rsidTr="00DE027D">
        <w:trPr>
          <w:cantSplit/>
        </w:trPr>
        <w:tc>
          <w:tcPr>
            <w:tcW w:w="701" w:type="dxa"/>
            <w:shd w:val="pct5" w:color="auto" w:fill="auto"/>
          </w:tcPr>
          <w:p w14:paraId="6B28517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04C9A77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Ahmad</w:t>
            </w:r>
          </w:p>
        </w:tc>
        <w:tc>
          <w:tcPr>
            <w:tcW w:w="1693" w:type="dxa"/>
            <w:shd w:val="pct5" w:color="auto" w:fill="auto"/>
          </w:tcPr>
          <w:p w14:paraId="472AF98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Saad</w:t>
            </w:r>
          </w:p>
        </w:tc>
        <w:tc>
          <w:tcPr>
            <w:tcW w:w="4007" w:type="dxa"/>
          </w:tcPr>
          <w:p w14:paraId="56B3230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InterDigital Belgium. LLC</w:t>
            </w:r>
          </w:p>
        </w:tc>
        <w:tc>
          <w:tcPr>
            <w:tcW w:w="2126" w:type="dxa"/>
          </w:tcPr>
          <w:p w14:paraId="3152C65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F8FBD7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C97B858" w14:textId="77777777" w:rsidTr="00DE027D">
        <w:trPr>
          <w:cantSplit/>
        </w:trPr>
        <w:tc>
          <w:tcPr>
            <w:tcW w:w="701" w:type="dxa"/>
            <w:shd w:val="pct5" w:color="auto" w:fill="auto"/>
          </w:tcPr>
          <w:p w14:paraId="75FEB89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47FBBCB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Ai</w:t>
            </w:r>
          </w:p>
        </w:tc>
        <w:tc>
          <w:tcPr>
            <w:tcW w:w="1693" w:type="dxa"/>
            <w:shd w:val="pct5" w:color="auto" w:fill="auto"/>
          </w:tcPr>
          <w:p w14:paraId="1F828B5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Ming</w:t>
            </w:r>
          </w:p>
        </w:tc>
        <w:tc>
          <w:tcPr>
            <w:tcW w:w="4007" w:type="dxa"/>
          </w:tcPr>
          <w:p w14:paraId="6E27AB6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CATT</w:t>
            </w:r>
          </w:p>
        </w:tc>
        <w:tc>
          <w:tcPr>
            <w:tcW w:w="2126" w:type="dxa"/>
          </w:tcPr>
          <w:p w14:paraId="02E71D0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7517F9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6BF3E529" w14:textId="77777777" w:rsidTr="00DE027D">
        <w:trPr>
          <w:cantSplit/>
        </w:trPr>
        <w:tc>
          <w:tcPr>
            <w:tcW w:w="701" w:type="dxa"/>
            <w:shd w:val="pct5" w:color="auto" w:fill="auto"/>
          </w:tcPr>
          <w:p w14:paraId="3387CA4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B67FC7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Aikawa</w:t>
            </w:r>
          </w:p>
        </w:tc>
        <w:tc>
          <w:tcPr>
            <w:tcW w:w="1693" w:type="dxa"/>
            <w:shd w:val="pct5" w:color="auto" w:fill="auto"/>
          </w:tcPr>
          <w:p w14:paraId="5F4DC9B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Shinichiro</w:t>
            </w:r>
          </w:p>
        </w:tc>
        <w:tc>
          <w:tcPr>
            <w:tcW w:w="4007" w:type="dxa"/>
          </w:tcPr>
          <w:p w14:paraId="4640FD0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Fujitsu Limited</w:t>
            </w:r>
          </w:p>
        </w:tc>
        <w:tc>
          <w:tcPr>
            <w:tcW w:w="2126" w:type="dxa"/>
          </w:tcPr>
          <w:p w14:paraId="4638A7B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6865EE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14:paraId="11F49B5A" w14:textId="77777777" w:rsidTr="00DE027D">
        <w:trPr>
          <w:cantSplit/>
        </w:trPr>
        <w:tc>
          <w:tcPr>
            <w:tcW w:w="701" w:type="dxa"/>
            <w:shd w:val="pct5" w:color="auto" w:fill="auto"/>
          </w:tcPr>
          <w:p w14:paraId="06AB51E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571D61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Ali</w:t>
            </w:r>
          </w:p>
        </w:tc>
        <w:tc>
          <w:tcPr>
            <w:tcW w:w="1693" w:type="dxa"/>
            <w:shd w:val="pct5" w:color="auto" w:fill="auto"/>
          </w:tcPr>
          <w:p w14:paraId="2B2E517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Irfan</w:t>
            </w:r>
          </w:p>
        </w:tc>
        <w:tc>
          <w:tcPr>
            <w:tcW w:w="4007" w:type="dxa"/>
          </w:tcPr>
          <w:p w14:paraId="2AF950C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Cisco Systems France</w:t>
            </w:r>
          </w:p>
        </w:tc>
        <w:tc>
          <w:tcPr>
            <w:tcW w:w="2126" w:type="dxa"/>
          </w:tcPr>
          <w:p w14:paraId="399C9B6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8020E8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75E0442" w14:textId="77777777" w:rsidTr="00DE027D">
        <w:trPr>
          <w:cantSplit/>
        </w:trPr>
        <w:tc>
          <w:tcPr>
            <w:tcW w:w="701" w:type="dxa"/>
            <w:shd w:val="pct5" w:color="auto" w:fill="auto"/>
          </w:tcPr>
          <w:p w14:paraId="6FF88FA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Ing.</w:t>
            </w:r>
          </w:p>
        </w:tc>
        <w:tc>
          <w:tcPr>
            <w:tcW w:w="1567" w:type="dxa"/>
            <w:shd w:val="pct5" w:color="auto" w:fill="auto"/>
          </w:tcPr>
          <w:p w14:paraId="2DABF03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Almodovar Chico</w:t>
            </w:r>
          </w:p>
        </w:tc>
        <w:tc>
          <w:tcPr>
            <w:tcW w:w="1693" w:type="dxa"/>
            <w:shd w:val="pct5" w:color="auto" w:fill="auto"/>
          </w:tcPr>
          <w:p w14:paraId="382AE28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Jose Luis</w:t>
            </w:r>
          </w:p>
        </w:tc>
        <w:tc>
          <w:tcPr>
            <w:tcW w:w="4007" w:type="dxa"/>
          </w:tcPr>
          <w:p w14:paraId="6040C3C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TNO</w:t>
            </w:r>
          </w:p>
        </w:tc>
        <w:tc>
          <w:tcPr>
            <w:tcW w:w="2126" w:type="dxa"/>
          </w:tcPr>
          <w:p w14:paraId="2FA4BE9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E30208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2704D08" w14:textId="77777777" w:rsidTr="00DE027D">
        <w:trPr>
          <w:cantSplit/>
        </w:trPr>
        <w:tc>
          <w:tcPr>
            <w:tcW w:w="701" w:type="dxa"/>
            <w:shd w:val="pct5" w:color="auto" w:fill="auto"/>
          </w:tcPr>
          <w:p w14:paraId="6CD650E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74EADB1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Andreoli-Fang</w:t>
            </w:r>
          </w:p>
        </w:tc>
        <w:tc>
          <w:tcPr>
            <w:tcW w:w="1693" w:type="dxa"/>
            <w:shd w:val="pct5" w:color="auto" w:fill="auto"/>
          </w:tcPr>
          <w:p w14:paraId="70E35F6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Jennifer</w:t>
            </w:r>
          </w:p>
        </w:tc>
        <w:tc>
          <w:tcPr>
            <w:tcW w:w="4007" w:type="dxa"/>
          </w:tcPr>
          <w:p w14:paraId="5DD0348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CableLabs</w:t>
            </w:r>
          </w:p>
        </w:tc>
        <w:tc>
          <w:tcPr>
            <w:tcW w:w="2126" w:type="dxa"/>
          </w:tcPr>
          <w:p w14:paraId="177D1DB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5E94E5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6007CEE" w14:textId="77777777" w:rsidTr="00DE027D">
        <w:trPr>
          <w:cantSplit/>
        </w:trPr>
        <w:tc>
          <w:tcPr>
            <w:tcW w:w="701" w:type="dxa"/>
            <w:shd w:val="pct5" w:color="auto" w:fill="auto"/>
          </w:tcPr>
          <w:p w14:paraId="3948006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A452B3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Atarius</w:t>
            </w:r>
          </w:p>
        </w:tc>
        <w:tc>
          <w:tcPr>
            <w:tcW w:w="1693" w:type="dxa"/>
            <w:shd w:val="pct5" w:color="auto" w:fill="auto"/>
          </w:tcPr>
          <w:p w14:paraId="6A98B49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Roozbeh</w:t>
            </w:r>
          </w:p>
        </w:tc>
        <w:tc>
          <w:tcPr>
            <w:tcW w:w="4007" w:type="dxa"/>
          </w:tcPr>
          <w:p w14:paraId="7F5551E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Motorola Mobility UK Ltd.</w:t>
            </w:r>
          </w:p>
        </w:tc>
        <w:tc>
          <w:tcPr>
            <w:tcW w:w="2126" w:type="dxa"/>
          </w:tcPr>
          <w:p w14:paraId="07351D7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BB6FC7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002534B" w14:textId="77777777" w:rsidTr="00DE027D">
        <w:trPr>
          <w:cantSplit/>
        </w:trPr>
        <w:tc>
          <w:tcPr>
            <w:tcW w:w="701" w:type="dxa"/>
            <w:shd w:val="pct5" w:color="auto" w:fill="auto"/>
          </w:tcPr>
          <w:p w14:paraId="6BC5A18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17D2CDE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Baboescu</w:t>
            </w:r>
          </w:p>
        </w:tc>
        <w:tc>
          <w:tcPr>
            <w:tcW w:w="1693" w:type="dxa"/>
            <w:shd w:val="pct5" w:color="auto" w:fill="auto"/>
          </w:tcPr>
          <w:p w14:paraId="0D31D53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Florin</w:t>
            </w:r>
          </w:p>
        </w:tc>
        <w:tc>
          <w:tcPr>
            <w:tcW w:w="4007" w:type="dxa"/>
          </w:tcPr>
          <w:p w14:paraId="4BCC43B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BROADCOM CORPORATION</w:t>
            </w:r>
          </w:p>
        </w:tc>
        <w:tc>
          <w:tcPr>
            <w:tcW w:w="2126" w:type="dxa"/>
          </w:tcPr>
          <w:p w14:paraId="764F976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67134C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31E800A3" w14:textId="77777777" w:rsidTr="00DE027D">
        <w:trPr>
          <w:cantSplit/>
        </w:trPr>
        <w:tc>
          <w:tcPr>
            <w:tcW w:w="701" w:type="dxa"/>
            <w:shd w:val="pct5" w:color="auto" w:fill="auto"/>
          </w:tcPr>
          <w:p w14:paraId="1442230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4846F25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Bari</w:t>
            </w:r>
          </w:p>
        </w:tc>
        <w:tc>
          <w:tcPr>
            <w:tcW w:w="1693" w:type="dxa"/>
            <w:shd w:val="pct5" w:color="auto" w:fill="auto"/>
          </w:tcPr>
          <w:p w14:paraId="64CC379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Farooq</w:t>
            </w:r>
          </w:p>
        </w:tc>
        <w:tc>
          <w:tcPr>
            <w:tcW w:w="4007" w:type="dxa"/>
          </w:tcPr>
          <w:p w14:paraId="097E88D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AT&amp;T</w:t>
            </w:r>
          </w:p>
        </w:tc>
        <w:tc>
          <w:tcPr>
            <w:tcW w:w="2126" w:type="dxa"/>
          </w:tcPr>
          <w:p w14:paraId="5654247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5073E2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3197EF7E" w14:textId="77777777" w:rsidTr="00DE027D">
        <w:trPr>
          <w:cantSplit/>
        </w:trPr>
        <w:tc>
          <w:tcPr>
            <w:tcW w:w="701" w:type="dxa"/>
            <w:shd w:val="pct5" w:color="auto" w:fill="auto"/>
          </w:tcPr>
          <w:p w14:paraId="2C6D35F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74BC533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Ben Henda</w:t>
            </w:r>
          </w:p>
        </w:tc>
        <w:tc>
          <w:tcPr>
            <w:tcW w:w="1693" w:type="dxa"/>
            <w:shd w:val="pct5" w:color="auto" w:fill="auto"/>
          </w:tcPr>
          <w:p w14:paraId="77D25DC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Noamen</w:t>
            </w:r>
          </w:p>
        </w:tc>
        <w:tc>
          <w:tcPr>
            <w:tcW w:w="4007" w:type="dxa"/>
          </w:tcPr>
          <w:p w14:paraId="5C6520B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L.M. Ericsson Limited</w:t>
            </w:r>
          </w:p>
        </w:tc>
        <w:tc>
          <w:tcPr>
            <w:tcW w:w="2126" w:type="dxa"/>
          </w:tcPr>
          <w:p w14:paraId="2EA502F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B6EB81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4649852" w14:textId="77777777" w:rsidTr="00DE027D">
        <w:trPr>
          <w:cantSplit/>
        </w:trPr>
        <w:tc>
          <w:tcPr>
            <w:tcW w:w="701" w:type="dxa"/>
            <w:shd w:val="pct5" w:color="auto" w:fill="auto"/>
          </w:tcPr>
          <w:p w14:paraId="2CCB78A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14E0B49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Benn</w:t>
            </w:r>
          </w:p>
        </w:tc>
        <w:tc>
          <w:tcPr>
            <w:tcW w:w="1693" w:type="dxa"/>
            <w:shd w:val="pct5" w:color="auto" w:fill="auto"/>
          </w:tcPr>
          <w:p w14:paraId="0B7D3D2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Howard</w:t>
            </w:r>
          </w:p>
        </w:tc>
        <w:tc>
          <w:tcPr>
            <w:tcW w:w="4007" w:type="dxa"/>
          </w:tcPr>
          <w:p w14:paraId="5EA0E14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Samsung R&amp;D Institute UK</w:t>
            </w:r>
          </w:p>
        </w:tc>
        <w:tc>
          <w:tcPr>
            <w:tcW w:w="2126" w:type="dxa"/>
          </w:tcPr>
          <w:p w14:paraId="5CEE68C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135B4C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24EC606" w14:textId="77777777" w:rsidTr="00DE027D">
        <w:trPr>
          <w:cantSplit/>
        </w:trPr>
        <w:tc>
          <w:tcPr>
            <w:tcW w:w="701" w:type="dxa"/>
            <w:shd w:val="pct5" w:color="auto" w:fill="auto"/>
          </w:tcPr>
          <w:p w14:paraId="623468D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0FA5EA6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Bennett</w:t>
            </w:r>
          </w:p>
        </w:tc>
        <w:tc>
          <w:tcPr>
            <w:tcW w:w="1693" w:type="dxa"/>
            <w:shd w:val="pct5" w:color="auto" w:fill="auto"/>
          </w:tcPr>
          <w:p w14:paraId="6B1E280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Andy</w:t>
            </w:r>
          </w:p>
        </w:tc>
        <w:tc>
          <w:tcPr>
            <w:tcW w:w="4007" w:type="dxa"/>
          </w:tcPr>
          <w:p w14:paraId="7EF2F16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Samsung R&amp;D Institute UK</w:t>
            </w:r>
          </w:p>
        </w:tc>
        <w:tc>
          <w:tcPr>
            <w:tcW w:w="2126" w:type="dxa"/>
          </w:tcPr>
          <w:p w14:paraId="4924F51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9DB04A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281E4DA" w14:textId="77777777" w:rsidTr="00DE027D">
        <w:trPr>
          <w:cantSplit/>
        </w:trPr>
        <w:tc>
          <w:tcPr>
            <w:tcW w:w="701" w:type="dxa"/>
            <w:shd w:val="pct5" w:color="auto" w:fill="auto"/>
          </w:tcPr>
          <w:p w14:paraId="330FACF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B6B894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Berisot</w:t>
            </w:r>
          </w:p>
        </w:tc>
        <w:tc>
          <w:tcPr>
            <w:tcW w:w="1693" w:type="dxa"/>
            <w:shd w:val="pct5" w:color="auto" w:fill="auto"/>
          </w:tcPr>
          <w:p w14:paraId="677F155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Thierry</w:t>
            </w:r>
          </w:p>
        </w:tc>
        <w:tc>
          <w:tcPr>
            <w:tcW w:w="4007" w:type="dxa"/>
          </w:tcPr>
          <w:p w14:paraId="116226F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NOVAMINT</w:t>
            </w:r>
          </w:p>
        </w:tc>
        <w:tc>
          <w:tcPr>
            <w:tcW w:w="2126" w:type="dxa"/>
          </w:tcPr>
          <w:p w14:paraId="7D7C7C7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BC07CD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43198DA" w14:textId="77777777" w:rsidTr="00DE027D">
        <w:trPr>
          <w:cantSplit/>
        </w:trPr>
        <w:tc>
          <w:tcPr>
            <w:tcW w:w="701" w:type="dxa"/>
            <w:shd w:val="pct5" w:color="auto" w:fill="auto"/>
          </w:tcPr>
          <w:p w14:paraId="1C35412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4210893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Bertenyi</w:t>
            </w:r>
          </w:p>
        </w:tc>
        <w:tc>
          <w:tcPr>
            <w:tcW w:w="1693" w:type="dxa"/>
            <w:shd w:val="pct5" w:color="auto" w:fill="auto"/>
          </w:tcPr>
          <w:p w14:paraId="0F6C26D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Balazs</w:t>
            </w:r>
          </w:p>
        </w:tc>
        <w:tc>
          <w:tcPr>
            <w:tcW w:w="4007" w:type="dxa"/>
          </w:tcPr>
          <w:p w14:paraId="431A101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Nokia Corporation</w:t>
            </w:r>
          </w:p>
        </w:tc>
        <w:tc>
          <w:tcPr>
            <w:tcW w:w="2126" w:type="dxa"/>
          </w:tcPr>
          <w:p w14:paraId="59E83F5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DD29F2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485640F" w14:textId="77777777" w:rsidTr="00DE027D">
        <w:trPr>
          <w:cantSplit/>
        </w:trPr>
        <w:tc>
          <w:tcPr>
            <w:tcW w:w="701" w:type="dxa"/>
            <w:shd w:val="pct5" w:color="auto" w:fill="auto"/>
          </w:tcPr>
          <w:p w14:paraId="0DC1C7A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5E16019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Beutler</w:t>
            </w:r>
          </w:p>
        </w:tc>
        <w:tc>
          <w:tcPr>
            <w:tcW w:w="1693" w:type="dxa"/>
            <w:shd w:val="pct5" w:color="auto" w:fill="auto"/>
          </w:tcPr>
          <w:p w14:paraId="0D475A6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Roland</w:t>
            </w:r>
          </w:p>
        </w:tc>
        <w:tc>
          <w:tcPr>
            <w:tcW w:w="4007" w:type="dxa"/>
          </w:tcPr>
          <w:p w14:paraId="0564719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EBU</w:t>
            </w:r>
          </w:p>
        </w:tc>
        <w:tc>
          <w:tcPr>
            <w:tcW w:w="2126" w:type="dxa"/>
          </w:tcPr>
          <w:p w14:paraId="7965B87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E61AF0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10AFB9B" w14:textId="77777777" w:rsidTr="00DE027D">
        <w:trPr>
          <w:cantSplit/>
        </w:trPr>
        <w:tc>
          <w:tcPr>
            <w:tcW w:w="701" w:type="dxa"/>
            <w:shd w:val="pct5" w:color="auto" w:fill="auto"/>
          </w:tcPr>
          <w:p w14:paraId="5C5C613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F0AB66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Bi</w:t>
            </w:r>
          </w:p>
        </w:tc>
        <w:tc>
          <w:tcPr>
            <w:tcW w:w="1693" w:type="dxa"/>
            <w:shd w:val="pct5" w:color="auto" w:fill="auto"/>
          </w:tcPr>
          <w:p w14:paraId="3903659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Hao</w:t>
            </w:r>
          </w:p>
        </w:tc>
        <w:tc>
          <w:tcPr>
            <w:tcW w:w="4007" w:type="dxa"/>
          </w:tcPr>
          <w:p w14:paraId="525CBD6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Futurewei</w:t>
            </w:r>
          </w:p>
        </w:tc>
        <w:tc>
          <w:tcPr>
            <w:tcW w:w="2126" w:type="dxa"/>
          </w:tcPr>
          <w:p w14:paraId="4ADADBB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92B669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DC463CE" w14:textId="77777777" w:rsidTr="00DE027D">
        <w:trPr>
          <w:cantSplit/>
        </w:trPr>
        <w:tc>
          <w:tcPr>
            <w:tcW w:w="701" w:type="dxa"/>
            <w:shd w:val="pct5" w:color="auto" w:fill="auto"/>
          </w:tcPr>
          <w:p w14:paraId="3D6339D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2AF6A8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Bladenis</w:t>
            </w:r>
          </w:p>
        </w:tc>
        <w:tc>
          <w:tcPr>
            <w:tcW w:w="1693" w:type="dxa"/>
            <w:shd w:val="pct5" w:color="auto" w:fill="auto"/>
          </w:tcPr>
          <w:p w14:paraId="3E96094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Alex</w:t>
            </w:r>
          </w:p>
        </w:tc>
        <w:tc>
          <w:tcPr>
            <w:tcW w:w="4007" w:type="dxa"/>
          </w:tcPr>
          <w:p w14:paraId="1CEE623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Telstra Corporation Limited</w:t>
            </w:r>
          </w:p>
        </w:tc>
        <w:tc>
          <w:tcPr>
            <w:tcW w:w="2126" w:type="dxa"/>
          </w:tcPr>
          <w:p w14:paraId="003A18F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FDC9EC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E852C6F" w14:textId="77777777" w:rsidTr="00DE027D">
        <w:trPr>
          <w:cantSplit/>
        </w:trPr>
        <w:tc>
          <w:tcPr>
            <w:tcW w:w="701" w:type="dxa"/>
            <w:shd w:val="pct5" w:color="auto" w:fill="auto"/>
          </w:tcPr>
          <w:p w14:paraId="5235B57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717EA78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Brahmi</w:t>
            </w:r>
          </w:p>
        </w:tc>
        <w:tc>
          <w:tcPr>
            <w:tcW w:w="1693" w:type="dxa"/>
            <w:shd w:val="pct5" w:color="auto" w:fill="auto"/>
          </w:tcPr>
          <w:p w14:paraId="22EF0E4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Nadia</w:t>
            </w:r>
          </w:p>
        </w:tc>
        <w:tc>
          <w:tcPr>
            <w:tcW w:w="4007" w:type="dxa"/>
          </w:tcPr>
          <w:p w14:paraId="4803F1B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ROBERT BOSCH GmbH</w:t>
            </w:r>
          </w:p>
        </w:tc>
        <w:tc>
          <w:tcPr>
            <w:tcW w:w="2126" w:type="dxa"/>
          </w:tcPr>
          <w:p w14:paraId="5A5DDD1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DF797B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DC090E7" w14:textId="77777777" w:rsidTr="00DE027D">
        <w:trPr>
          <w:cantSplit/>
        </w:trPr>
        <w:tc>
          <w:tcPr>
            <w:tcW w:w="701" w:type="dxa"/>
            <w:shd w:val="pct5" w:color="auto" w:fill="auto"/>
          </w:tcPr>
          <w:p w14:paraId="5606AB6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8EADC8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Brown</w:t>
            </w:r>
          </w:p>
        </w:tc>
        <w:tc>
          <w:tcPr>
            <w:tcW w:w="1693" w:type="dxa"/>
            <w:shd w:val="pct5" w:color="auto" w:fill="auto"/>
          </w:tcPr>
          <w:p w14:paraId="451BB4E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Michael</w:t>
            </w:r>
          </w:p>
        </w:tc>
        <w:tc>
          <w:tcPr>
            <w:tcW w:w="4007" w:type="dxa"/>
          </w:tcPr>
          <w:p w14:paraId="52F9190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Affirmed Networks Inc.</w:t>
            </w:r>
          </w:p>
        </w:tc>
        <w:tc>
          <w:tcPr>
            <w:tcW w:w="2126" w:type="dxa"/>
          </w:tcPr>
          <w:p w14:paraId="39410F9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FFFA74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A53A76A" w14:textId="77777777" w:rsidTr="00DE027D">
        <w:trPr>
          <w:cantSplit/>
        </w:trPr>
        <w:tc>
          <w:tcPr>
            <w:tcW w:w="701" w:type="dxa"/>
            <w:shd w:val="pct5" w:color="auto" w:fill="auto"/>
          </w:tcPr>
          <w:p w14:paraId="3F83C66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D5F717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Buckley</w:t>
            </w:r>
          </w:p>
        </w:tc>
        <w:tc>
          <w:tcPr>
            <w:tcW w:w="1693" w:type="dxa"/>
            <w:shd w:val="pct5" w:color="auto" w:fill="auto"/>
          </w:tcPr>
          <w:p w14:paraId="11912C2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Adrian</w:t>
            </w:r>
          </w:p>
        </w:tc>
        <w:tc>
          <w:tcPr>
            <w:tcW w:w="4007" w:type="dxa"/>
          </w:tcPr>
          <w:p w14:paraId="09580EB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vivo Mobile Communication (H)</w:t>
            </w:r>
          </w:p>
        </w:tc>
        <w:tc>
          <w:tcPr>
            <w:tcW w:w="2126" w:type="dxa"/>
          </w:tcPr>
          <w:p w14:paraId="123A4D7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1B9A74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5AE76A96" w14:textId="77777777" w:rsidTr="00DE027D">
        <w:trPr>
          <w:cantSplit/>
        </w:trPr>
        <w:tc>
          <w:tcPr>
            <w:tcW w:w="701" w:type="dxa"/>
            <w:shd w:val="pct5" w:color="auto" w:fill="auto"/>
          </w:tcPr>
          <w:p w14:paraId="664A45B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4A60ED1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Burbidge</w:t>
            </w:r>
          </w:p>
        </w:tc>
        <w:tc>
          <w:tcPr>
            <w:tcW w:w="1693" w:type="dxa"/>
            <w:shd w:val="pct5" w:color="auto" w:fill="auto"/>
          </w:tcPr>
          <w:p w14:paraId="0373ADD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Richard</w:t>
            </w:r>
          </w:p>
        </w:tc>
        <w:tc>
          <w:tcPr>
            <w:tcW w:w="4007" w:type="dxa"/>
          </w:tcPr>
          <w:p w14:paraId="07E11D4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Intel Russia A/O</w:t>
            </w:r>
          </w:p>
        </w:tc>
        <w:tc>
          <w:tcPr>
            <w:tcW w:w="2126" w:type="dxa"/>
          </w:tcPr>
          <w:p w14:paraId="622DC0A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045A56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8A2B0F7" w14:textId="77777777" w:rsidTr="00DE027D">
        <w:trPr>
          <w:cantSplit/>
        </w:trPr>
        <w:tc>
          <w:tcPr>
            <w:tcW w:w="701" w:type="dxa"/>
            <w:shd w:val="pct5" w:color="auto" w:fill="auto"/>
          </w:tcPr>
          <w:p w14:paraId="7AF0D43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040AD02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Byun</w:t>
            </w:r>
          </w:p>
        </w:tc>
        <w:tc>
          <w:tcPr>
            <w:tcW w:w="1693" w:type="dxa"/>
            <w:shd w:val="pct5" w:color="auto" w:fill="auto"/>
          </w:tcPr>
          <w:p w14:paraId="2DE101D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Daewook</w:t>
            </w:r>
          </w:p>
        </w:tc>
        <w:tc>
          <w:tcPr>
            <w:tcW w:w="4007" w:type="dxa"/>
          </w:tcPr>
          <w:p w14:paraId="2C0FCD5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LG Electronics UK</w:t>
            </w:r>
          </w:p>
        </w:tc>
        <w:tc>
          <w:tcPr>
            <w:tcW w:w="2126" w:type="dxa"/>
          </w:tcPr>
          <w:p w14:paraId="7544C28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9E81CB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ABB8FD9" w14:textId="77777777" w:rsidTr="00DE027D">
        <w:trPr>
          <w:cantSplit/>
        </w:trPr>
        <w:tc>
          <w:tcPr>
            <w:tcW w:w="701" w:type="dxa"/>
            <w:shd w:val="pct5" w:color="auto" w:fill="auto"/>
          </w:tcPr>
          <w:p w14:paraId="646B995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0EE6A5D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Casati</w:t>
            </w:r>
          </w:p>
        </w:tc>
        <w:tc>
          <w:tcPr>
            <w:tcW w:w="1693" w:type="dxa"/>
            <w:shd w:val="pct5" w:color="auto" w:fill="auto"/>
          </w:tcPr>
          <w:p w14:paraId="417570B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Alessio</w:t>
            </w:r>
          </w:p>
        </w:tc>
        <w:tc>
          <w:tcPr>
            <w:tcW w:w="4007" w:type="dxa"/>
          </w:tcPr>
          <w:p w14:paraId="5171F21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Nokia Korea</w:t>
            </w:r>
          </w:p>
        </w:tc>
        <w:tc>
          <w:tcPr>
            <w:tcW w:w="2126" w:type="dxa"/>
          </w:tcPr>
          <w:p w14:paraId="1B6280B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CF0536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3CA5B020" w14:textId="77777777" w:rsidTr="00DE027D">
        <w:trPr>
          <w:cantSplit/>
        </w:trPr>
        <w:tc>
          <w:tcPr>
            <w:tcW w:w="701" w:type="dxa"/>
            <w:shd w:val="pct5" w:color="auto" w:fill="auto"/>
          </w:tcPr>
          <w:p w14:paraId="288A48F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14:paraId="5C1E942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CHAKRABARTI</w:t>
            </w:r>
          </w:p>
        </w:tc>
        <w:tc>
          <w:tcPr>
            <w:tcW w:w="1693" w:type="dxa"/>
            <w:shd w:val="pct5" w:color="auto" w:fill="auto"/>
          </w:tcPr>
          <w:p w14:paraId="1C26AD9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SAMITA</w:t>
            </w:r>
          </w:p>
        </w:tc>
        <w:tc>
          <w:tcPr>
            <w:tcW w:w="4007" w:type="dxa"/>
          </w:tcPr>
          <w:p w14:paraId="12DEDC7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Verizon UK Ltd</w:t>
            </w:r>
          </w:p>
        </w:tc>
        <w:tc>
          <w:tcPr>
            <w:tcW w:w="2126" w:type="dxa"/>
          </w:tcPr>
          <w:p w14:paraId="0ABB995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9F5901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803190E" w14:textId="77777777" w:rsidTr="00DE027D">
        <w:trPr>
          <w:cantSplit/>
        </w:trPr>
        <w:tc>
          <w:tcPr>
            <w:tcW w:w="701" w:type="dxa"/>
            <w:shd w:val="pct5" w:color="auto" w:fill="auto"/>
          </w:tcPr>
          <w:p w14:paraId="3B62997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0A5210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Champel</w:t>
            </w:r>
          </w:p>
        </w:tc>
        <w:tc>
          <w:tcPr>
            <w:tcW w:w="1693" w:type="dxa"/>
            <w:shd w:val="pct5" w:color="auto" w:fill="auto"/>
          </w:tcPr>
          <w:p w14:paraId="69F1AE8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Mary-Luc</w:t>
            </w:r>
          </w:p>
        </w:tc>
        <w:tc>
          <w:tcPr>
            <w:tcW w:w="4007" w:type="dxa"/>
          </w:tcPr>
          <w:p w14:paraId="77C0B9A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Beijing Xiaomi Mobile Software</w:t>
            </w:r>
          </w:p>
        </w:tc>
        <w:tc>
          <w:tcPr>
            <w:tcW w:w="2126" w:type="dxa"/>
          </w:tcPr>
          <w:p w14:paraId="379FCC6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871923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3677B9A1" w14:textId="77777777" w:rsidTr="00DE027D">
        <w:trPr>
          <w:cantSplit/>
        </w:trPr>
        <w:tc>
          <w:tcPr>
            <w:tcW w:w="701" w:type="dxa"/>
            <w:shd w:val="pct5" w:color="auto" w:fill="auto"/>
          </w:tcPr>
          <w:p w14:paraId="79E4F61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5FC1BF8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Chan</w:t>
            </w:r>
          </w:p>
        </w:tc>
        <w:tc>
          <w:tcPr>
            <w:tcW w:w="1693" w:type="dxa"/>
            <w:shd w:val="pct5" w:color="auto" w:fill="auto"/>
          </w:tcPr>
          <w:p w14:paraId="26DE4CF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Yee Sin</w:t>
            </w:r>
          </w:p>
        </w:tc>
        <w:tc>
          <w:tcPr>
            <w:tcW w:w="4007" w:type="dxa"/>
          </w:tcPr>
          <w:p w14:paraId="393BFAF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Facebook</w:t>
            </w:r>
          </w:p>
        </w:tc>
        <w:tc>
          <w:tcPr>
            <w:tcW w:w="2126" w:type="dxa"/>
          </w:tcPr>
          <w:p w14:paraId="4D17E85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93A23A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A88EF11" w14:textId="77777777" w:rsidTr="00DE027D">
        <w:trPr>
          <w:cantSplit/>
        </w:trPr>
        <w:tc>
          <w:tcPr>
            <w:tcW w:w="701" w:type="dxa"/>
            <w:shd w:val="pct5" w:color="auto" w:fill="auto"/>
          </w:tcPr>
          <w:p w14:paraId="2A19332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3CC149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Chassaigne</w:t>
            </w:r>
          </w:p>
        </w:tc>
        <w:tc>
          <w:tcPr>
            <w:tcW w:w="1693" w:type="dxa"/>
            <w:shd w:val="pct5" w:color="auto" w:fill="auto"/>
          </w:tcPr>
          <w:p w14:paraId="673ED24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Alexander</w:t>
            </w:r>
          </w:p>
        </w:tc>
        <w:tc>
          <w:tcPr>
            <w:tcW w:w="4007" w:type="dxa"/>
          </w:tcPr>
          <w:p w14:paraId="7014C29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TELEFONICA S.A.</w:t>
            </w:r>
          </w:p>
        </w:tc>
        <w:tc>
          <w:tcPr>
            <w:tcW w:w="2126" w:type="dxa"/>
          </w:tcPr>
          <w:p w14:paraId="6779A61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0E5CA2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EAF9ABA" w14:textId="77777777" w:rsidTr="00DE027D">
        <w:trPr>
          <w:cantSplit/>
        </w:trPr>
        <w:tc>
          <w:tcPr>
            <w:tcW w:w="701" w:type="dxa"/>
            <w:shd w:val="pct5" w:color="auto" w:fill="auto"/>
          </w:tcPr>
          <w:p w14:paraId="0248422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91ED05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Chelle</w:t>
            </w:r>
          </w:p>
        </w:tc>
        <w:tc>
          <w:tcPr>
            <w:tcW w:w="1693" w:type="dxa"/>
            <w:shd w:val="pct5" w:color="auto" w:fill="auto"/>
          </w:tcPr>
          <w:p w14:paraId="1E2BBBA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Hugo</w:t>
            </w:r>
          </w:p>
        </w:tc>
        <w:tc>
          <w:tcPr>
            <w:tcW w:w="4007" w:type="dxa"/>
          </w:tcPr>
          <w:p w14:paraId="0ECBC86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Airbus</w:t>
            </w:r>
          </w:p>
        </w:tc>
        <w:tc>
          <w:tcPr>
            <w:tcW w:w="2126" w:type="dxa"/>
          </w:tcPr>
          <w:p w14:paraId="3AD4924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7FC8CB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AF8785A" w14:textId="77777777" w:rsidTr="00DE027D">
        <w:trPr>
          <w:cantSplit/>
        </w:trPr>
        <w:tc>
          <w:tcPr>
            <w:tcW w:w="701" w:type="dxa"/>
            <w:shd w:val="pct5" w:color="auto" w:fill="auto"/>
          </w:tcPr>
          <w:p w14:paraId="31CFC5A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0ADDBFA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CHEN</w:t>
            </w:r>
          </w:p>
        </w:tc>
        <w:tc>
          <w:tcPr>
            <w:tcW w:w="1693" w:type="dxa"/>
            <w:shd w:val="pct5" w:color="auto" w:fill="auto"/>
          </w:tcPr>
          <w:p w14:paraId="780D4CE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LI</w:t>
            </w:r>
          </w:p>
        </w:tc>
        <w:tc>
          <w:tcPr>
            <w:tcW w:w="4007" w:type="dxa"/>
          </w:tcPr>
          <w:p w14:paraId="314CAD8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vivo Mobile Com. (Chongqing)</w:t>
            </w:r>
          </w:p>
        </w:tc>
        <w:tc>
          <w:tcPr>
            <w:tcW w:w="2126" w:type="dxa"/>
          </w:tcPr>
          <w:p w14:paraId="65A941D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94FF1B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13AF20A8" w14:textId="77777777" w:rsidTr="00DE027D">
        <w:trPr>
          <w:cantSplit/>
        </w:trPr>
        <w:tc>
          <w:tcPr>
            <w:tcW w:w="701" w:type="dxa"/>
            <w:shd w:val="pct5" w:color="auto" w:fill="auto"/>
          </w:tcPr>
          <w:p w14:paraId="292E1F7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6979DAF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Chen</w:t>
            </w:r>
          </w:p>
        </w:tc>
        <w:tc>
          <w:tcPr>
            <w:tcW w:w="1693" w:type="dxa"/>
            <w:shd w:val="pct5" w:color="auto" w:fill="auto"/>
          </w:tcPr>
          <w:p w14:paraId="02D3160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Wanshi</w:t>
            </w:r>
          </w:p>
        </w:tc>
        <w:tc>
          <w:tcPr>
            <w:tcW w:w="4007" w:type="dxa"/>
          </w:tcPr>
          <w:p w14:paraId="770180A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Qualcomm Incorporated</w:t>
            </w:r>
          </w:p>
        </w:tc>
        <w:tc>
          <w:tcPr>
            <w:tcW w:w="2126" w:type="dxa"/>
          </w:tcPr>
          <w:p w14:paraId="0FB2878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F0526D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6925D093" w14:textId="77777777" w:rsidTr="00DE027D">
        <w:trPr>
          <w:cantSplit/>
        </w:trPr>
        <w:tc>
          <w:tcPr>
            <w:tcW w:w="701" w:type="dxa"/>
            <w:shd w:val="pct5" w:color="auto" w:fill="auto"/>
          </w:tcPr>
          <w:p w14:paraId="408482C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3699090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Chen</w:t>
            </w:r>
          </w:p>
        </w:tc>
        <w:tc>
          <w:tcPr>
            <w:tcW w:w="1693" w:type="dxa"/>
            <w:shd w:val="pct5" w:color="auto" w:fill="auto"/>
          </w:tcPr>
          <w:p w14:paraId="27FBD5A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Xiaobao</w:t>
            </w:r>
          </w:p>
        </w:tc>
        <w:tc>
          <w:tcPr>
            <w:tcW w:w="4007" w:type="dxa"/>
          </w:tcPr>
          <w:p w14:paraId="0340B43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Orange UK</w:t>
            </w:r>
          </w:p>
        </w:tc>
        <w:tc>
          <w:tcPr>
            <w:tcW w:w="2126" w:type="dxa"/>
          </w:tcPr>
          <w:p w14:paraId="644EC3E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CBE3C8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73E3AF3" w14:textId="77777777" w:rsidTr="00DE027D">
        <w:trPr>
          <w:cantSplit/>
        </w:trPr>
        <w:tc>
          <w:tcPr>
            <w:tcW w:w="701" w:type="dxa"/>
            <w:shd w:val="pct5" w:color="auto" w:fill="auto"/>
          </w:tcPr>
          <w:p w14:paraId="6ABF920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253308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Chervyakov</w:t>
            </w:r>
          </w:p>
        </w:tc>
        <w:tc>
          <w:tcPr>
            <w:tcW w:w="1693" w:type="dxa"/>
            <w:shd w:val="pct5" w:color="auto" w:fill="auto"/>
          </w:tcPr>
          <w:p w14:paraId="5C7A68A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Andrey</w:t>
            </w:r>
          </w:p>
        </w:tc>
        <w:tc>
          <w:tcPr>
            <w:tcW w:w="4007" w:type="dxa"/>
          </w:tcPr>
          <w:p w14:paraId="5F0E1A9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Intel Corporation Italia SpA</w:t>
            </w:r>
          </w:p>
        </w:tc>
        <w:tc>
          <w:tcPr>
            <w:tcW w:w="2126" w:type="dxa"/>
          </w:tcPr>
          <w:p w14:paraId="3B202FF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CDBCC6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0EE4238" w14:textId="77777777" w:rsidTr="00DE027D">
        <w:trPr>
          <w:cantSplit/>
        </w:trPr>
        <w:tc>
          <w:tcPr>
            <w:tcW w:w="701" w:type="dxa"/>
            <w:shd w:val="pct5" w:color="auto" w:fill="auto"/>
          </w:tcPr>
          <w:p w14:paraId="296875D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77C780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Chitturi</w:t>
            </w:r>
          </w:p>
        </w:tc>
        <w:tc>
          <w:tcPr>
            <w:tcW w:w="1693" w:type="dxa"/>
            <w:shd w:val="pct5" w:color="auto" w:fill="auto"/>
          </w:tcPr>
          <w:p w14:paraId="6D1507E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Suresh</w:t>
            </w:r>
          </w:p>
        </w:tc>
        <w:tc>
          <w:tcPr>
            <w:tcW w:w="4007" w:type="dxa"/>
          </w:tcPr>
          <w:p w14:paraId="5ADDB3B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Samsung R&amp;D Institute India</w:t>
            </w:r>
          </w:p>
        </w:tc>
        <w:tc>
          <w:tcPr>
            <w:tcW w:w="2126" w:type="dxa"/>
          </w:tcPr>
          <w:p w14:paraId="06452CC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6D2D2D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14:paraId="0923AD83" w14:textId="77777777" w:rsidTr="00DE027D">
        <w:trPr>
          <w:cantSplit/>
        </w:trPr>
        <w:tc>
          <w:tcPr>
            <w:tcW w:w="701" w:type="dxa"/>
            <w:shd w:val="pct5" w:color="auto" w:fill="auto"/>
          </w:tcPr>
          <w:p w14:paraId="4F6F0AD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720022F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Choi</w:t>
            </w:r>
          </w:p>
        </w:tc>
        <w:tc>
          <w:tcPr>
            <w:tcW w:w="1693" w:type="dxa"/>
            <w:shd w:val="pct5" w:color="auto" w:fill="auto"/>
          </w:tcPr>
          <w:p w14:paraId="0A4B286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Woo-Jin</w:t>
            </w:r>
          </w:p>
        </w:tc>
        <w:tc>
          <w:tcPr>
            <w:tcW w:w="4007" w:type="dxa"/>
          </w:tcPr>
          <w:p w14:paraId="00594E2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KT Corp.</w:t>
            </w:r>
          </w:p>
        </w:tc>
        <w:tc>
          <w:tcPr>
            <w:tcW w:w="2126" w:type="dxa"/>
          </w:tcPr>
          <w:p w14:paraId="7D1744F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0BDB70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3ABC3C24" w14:textId="77777777" w:rsidTr="00DE027D">
        <w:trPr>
          <w:cantSplit/>
        </w:trPr>
        <w:tc>
          <w:tcPr>
            <w:tcW w:w="701" w:type="dxa"/>
            <w:shd w:val="pct5" w:color="auto" w:fill="auto"/>
          </w:tcPr>
          <w:p w14:paraId="38C43AE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B13A93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Chuberre</w:t>
            </w:r>
          </w:p>
        </w:tc>
        <w:tc>
          <w:tcPr>
            <w:tcW w:w="1693" w:type="dxa"/>
            <w:shd w:val="pct5" w:color="auto" w:fill="auto"/>
          </w:tcPr>
          <w:p w14:paraId="1C503CB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Nicolas</w:t>
            </w:r>
          </w:p>
        </w:tc>
        <w:tc>
          <w:tcPr>
            <w:tcW w:w="4007" w:type="dxa"/>
          </w:tcPr>
          <w:p w14:paraId="4D35EAC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THALES</w:t>
            </w:r>
          </w:p>
        </w:tc>
        <w:tc>
          <w:tcPr>
            <w:tcW w:w="2126" w:type="dxa"/>
          </w:tcPr>
          <w:p w14:paraId="287BE9B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4C312F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F36FF62" w14:textId="77777777" w:rsidTr="00DE027D">
        <w:trPr>
          <w:cantSplit/>
        </w:trPr>
        <w:tc>
          <w:tcPr>
            <w:tcW w:w="701" w:type="dxa"/>
            <w:shd w:val="pct5" w:color="auto" w:fill="auto"/>
          </w:tcPr>
          <w:p w14:paraId="625C0ED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00B1245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Chung</w:t>
            </w:r>
          </w:p>
        </w:tc>
        <w:tc>
          <w:tcPr>
            <w:tcW w:w="1693" w:type="dxa"/>
            <w:shd w:val="pct5" w:color="auto" w:fill="auto"/>
          </w:tcPr>
          <w:p w14:paraId="26CB20B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Hongsuk</w:t>
            </w:r>
          </w:p>
        </w:tc>
        <w:tc>
          <w:tcPr>
            <w:tcW w:w="4007" w:type="dxa"/>
          </w:tcPr>
          <w:p w14:paraId="59B254B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Co., Ltd</w:t>
            </w:r>
          </w:p>
        </w:tc>
        <w:tc>
          <w:tcPr>
            <w:tcW w:w="2126" w:type="dxa"/>
          </w:tcPr>
          <w:p w14:paraId="2969903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1CF77E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1C149B6A" w14:textId="77777777" w:rsidTr="00DE027D">
        <w:trPr>
          <w:cantSplit/>
        </w:trPr>
        <w:tc>
          <w:tcPr>
            <w:tcW w:w="701" w:type="dxa"/>
            <w:shd w:val="pct5" w:color="auto" w:fill="auto"/>
          </w:tcPr>
          <w:p w14:paraId="1BF003C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61CCE2F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Cioni</w:t>
            </w:r>
          </w:p>
        </w:tc>
        <w:tc>
          <w:tcPr>
            <w:tcW w:w="1693" w:type="dxa"/>
            <w:shd w:val="pct5" w:color="auto" w:fill="auto"/>
          </w:tcPr>
          <w:p w14:paraId="0C2B43F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Stefano</w:t>
            </w:r>
          </w:p>
        </w:tc>
        <w:tc>
          <w:tcPr>
            <w:tcW w:w="4007" w:type="dxa"/>
          </w:tcPr>
          <w:p w14:paraId="72DB43B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ESA</w:t>
            </w:r>
          </w:p>
        </w:tc>
        <w:tc>
          <w:tcPr>
            <w:tcW w:w="2126" w:type="dxa"/>
          </w:tcPr>
          <w:p w14:paraId="60C13C9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03E2B6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4D02C46" w14:textId="77777777" w:rsidTr="00DE027D">
        <w:trPr>
          <w:cantSplit/>
        </w:trPr>
        <w:tc>
          <w:tcPr>
            <w:tcW w:w="701" w:type="dxa"/>
            <w:shd w:val="pct5" w:color="auto" w:fill="auto"/>
          </w:tcPr>
          <w:p w14:paraId="5D9AE89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AD9630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Classon</w:t>
            </w:r>
          </w:p>
        </w:tc>
        <w:tc>
          <w:tcPr>
            <w:tcW w:w="1693" w:type="dxa"/>
            <w:shd w:val="pct5" w:color="auto" w:fill="auto"/>
          </w:tcPr>
          <w:p w14:paraId="20B83D7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Brian</w:t>
            </w:r>
          </w:p>
        </w:tc>
        <w:tc>
          <w:tcPr>
            <w:tcW w:w="4007" w:type="dxa"/>
          </w:tcPr>
          <w:p w14:paraId="571B9E4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Classon Consulting</w:t>
            </w:r>
          </w:p>
        </w:tc>
        <w:tc>
          <w:tcPr>
            <w:tcW w:w="2126" w:type="dxa"/>
          </w:tcPr>
          <w:p w14:paraId="5993062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85F8DC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3B0A5D9E" w14:textId="77777777" w:rsidTr="00DE027D">
        <w:trPr>
          <w:cantSplit/>
        </w:trPr>
        <w:tc>
          <w:tcPr>
            <w:tcW w:w="701" w:type="dxa"/>
            <w:shd w:val="pct5" w:color="auto" w:fill="auto"/>
          </w:tcPr>
          <w:p w14:paraId="413F267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EB35D1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Clemons</w:t>
            </w:r>
          </w:p>
        </w:tc>
        <w:tc>
          <w:tcPr>
            <w:tcW w:w="1693" w:type="dxa"/>
            <w:shd w:val="pct5" w:color="auto" w:fill="auto"/>
          </w:tcPr>
          <w:p w14:paraId="3206846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Peter</w:t>
            </w:r>
          </w:p>
        </w:tc>
        <w:tc>
          <w:tcPr>
            <w:tcW w:w="4007" w:type="dxa"/>
          </w:tcPr>
          <w:p w14:paraId="3F136AB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Quixoticity</w:t>
            </w:r>
          </w:p>
        </w:tc>
        <w:tc>
          <w:tcPr>
            <w:tcW w:w="2126" w:type="dxa"/>
          </w:tcPr>
          <w:p w14:paraId="66F0F65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5286DD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065885C" w14:textId="77777777" w:rsidTr="00DE027D">
        <w:trPr>
          <w:cantSplit/>
        </w:trPr>
        <w:tc>
          <w:tcPr>
            <w:tcW w:w="701" w:type="dxa"/>
            <w:shd w:val="pct5" w:color="auto" w:fill="auto"/>
          </w:tcPr>
          <w:p w14:paraId="17B65D0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4A1C8FB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Cooper</w:t>
            </w:r>
          </w:p>
        </w:tc>
        <w:tc>
          <w:tcPr>
            <w:tcW w:w="1693" w:type="dxa"/>
            <w:shd w:val="pct5" w:color="auto" w:fill="auto"/>
          </w:tcPr>
          <w:p w14:paraId="44C2511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David</w:t>
            </w:r>
          </w:p>
        </w:tc>
        <w:tc>
          <w:tcPr>
            <w:tcW w:w="4007" w:type="dxa"/>
          </w:tcPr>
          <w:p w14:paraId="6DAD077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Hillebrand GmbH</w:t>
            </w:r>
          </w:p>
        </w:tc>
        <w:tc>
          <w:tcPr>
            <w:tcW w:w="2126" w:type="dxa"/>
          </w:tcPr>
          <w:p w14:paraId="2204379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3GPPGUEST</w:t>
            </w:r>
          </w:p>
        </w:tc>
        <w:tc>
          <w:tcPr>
            <w:tcW w:w="709" w:type="dxa"/>
            <w:shd w:val="clear" w:color="auto" w:fill="auto"/>
          </w:tcPr>
          <w:p w14:paraId="16D5BAA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6C53CF5F" w14:textId="77777777" w:rsidTr="00DE027D">
        <w:trPr>
          <w:cantSplit/>
        </w:trPr>
        <w:tc>
          <w:tcPr>
            <w:tcW w:w="701" w:type="dxa"/>
            <w:shd w:val="pct5" w:color="auto" w:fill="auto"/>
          </w:tcPr>
          <w:p w14:paraId="722CEB0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4041D29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Corbett</w:t>
            </w:r>
          </w:p>
        </w:tc>
        <w:tc>
          <w:tcPr>
            <w:tcW w:w="1693" w:type="dxa"/>
            <w:shd w:val="pct5" w:color="auto" w:fill="auto"/>
          </w:tcPr>
          <w:p w14:paraId="3839FE7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Cherita</w:t>
            </w:r>
          </w:p>
        </w:tc>
        <w:tc>
          <w:tcPr>
            <w:tcW w:w="4007" w:type="dxa"/>
          </w:tcPr>
          <w:p w14:paraId="23E514B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Johns Hopkins University APL</w:t>
            </w:r>
          </w:p>
        </w:tc>
        <w:tc>
          <w:tcPr>
            <w:tcW w:w="2126" w:type="dxa"/>
          </w:tcPr>
          <w:p w14:paraId="2658B4B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41A344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4343299C" w14:textId="77777777" w:rsidTr="00DE027D">
        <w:trPr>
          <w:cantSplit/>
        </w:trPr>
        <w:tc>
          <w:tcPr>
            <w:tcW w:w="701" w:type="dxa"/>
            <w:shd w:val="pct5" w:color="auto" w:fill="auto"/>
          </w:tcPr>
          <w:p w14:paraId="664751F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92064A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Costello</w:t>
            </w:r>
          </w:p>
        </w:tc>
        <w:tc>
          <w:tcPr>
            <w:tcW w:w="1693" w:type="dxa"/>
            <w:shd w:val="pct5" w:color="auto" w:fill="auto"/>
          </w:tcPr>
          <w:p w14:paraId="4AC1E7B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Tim</w:t>
            </w:r>
          </w:p>
        </w:tc>
        <w:tc>
          <w:tcPr>
            <w:tcW w:w="4007" w:type="dxa"/>
          </w:tcPr>
          <w:p w14:paraId="0BE2D57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BT plc</w:t>
            </w:r>
          </w:p>
        </w:tc>
        <w:tc>
          <w:tcPr>
            <w:tcW w:w="2126" w:type="dxa"/>
          </w:tcPr>
          <w:p w14:paraId="1823C70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F96B24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235B214" w14:textId="77777777" w:rsidTr="00DE027D">
        <w:trPr>
          <w:cantSplit/>
        </w:trPr>
        <w:tc>
          <w:tcPr>
            <w:tcW w:w="701" w:type="dxa"/>
            <w:shd w:val="pct5" w:color="auto" w:fill="auto"/>
          </w:tcPr>
          <w:p w14:paraId="02A0264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4E86A9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Dewaele</w:t>
            </w:r>
          </w:p>
        </w:tc>
        <w:tc>
          <w:tcPr>
            <w:tcW w:w="1693" w:type="dxa"/>
            <w:shd w:val="pct5" w:color="auto" w:fill="auto"/>
          </w:tcPr>
          <w:p w14:paraId="734F3BE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Jo</w:t>
            </w:r>
          </w:p>
        </w:tc>
        <w:tc>
          <w:tcPr>
            <w:tcW w:w="4007" w:type="dxa"/>
          </w:tcPr>
          <w:p w14:paraId="41B97A6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A.S.T.R.I.D. S.A.</w:t>
            </w:r>
          </w:p>
        </w:tc>
        <w:tc>
          <w:tcPr>
            <w:tcW w:w="2126" w:type="dxa"/>
          </w:tcPr>
          <w:p w14:paraId="0399ED3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32EB72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85B09F6" w14:textId="77777777" w:rsidTr="00DE027D">
        <w:trPr>
          <w:cantSplit/>
        </w:trPr>
        <w:tc>
          <w:tcPr>
            <w:tcW w:w="701" w:type="dxa"/>
            <w:shd w:val="pct5" w:color="auto" w:fill="auto"/>
          </w:tcPr>
          <w:p w14:paraId="10FD91B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6ACBFB6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Domínguez Tijero</w:t>
            </w:r>
          </w:p>
        </w:tc>
        <w:tc>
          <w:tcPr>
            <w:tcW w:w="1693" w:type="dxa"/>
            <w:shd w:val="pct5" w:color="auto" w:fill="auto"/>
          </w:tcPr>
          <w:p w14:paraId="2E78D47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Enrique</w:t>
            </w:r>
          </w:p>
        </w:tc>
        <w:tc>
          <w:tcPr>
            <w:tcW w:w="4007" w:type="dxa"/>
          </w:tcPr>
          <w:p w14:paraId="6C7CCE9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ESA</w:t>
            </w:r>
          </w:p>
        </w:tc>
        <w:tc>
          <w:tcPr>
            <w:tcW w:w="2126" w:type="dxa"/>
          </w:tcPr>
          <w:p w14:paraId="0B0EA1D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B63A26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34C11D5" w14:textId="77777777" w:rsidTr="00DE027D">
        <w:trPr>
          <w:cantSplit/>
        </w:trPr>
        <w:tc>
          <w:tcPr>
            <w:tcW w:w="701" w:type="dxa"/>
            <w:shd w:val="pct5" w:color="auto" w:fill="auto"/>
          </w:tcPr>
          <w:p w14:paraId="6799FE7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lastRenderedPageBreak/>
              <w:t>Dr.</w:t>
            </w:r>
          </w:p>
        </w:tc>
        <w:tc>
          <w:tcPr>
            <w:tcW w:w="1567" w:type="dxa"/>
            <w:shd w:val="pct5" w:color="auto" w:fill="auto"/>
          </w:tcPr>
          <w:p w14:paraId="19C38B0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Dropmann</w:t>
            </w:r>
          </w:p>
        </w:tc>
        <w:tc>
          <w:tcPr>
            <w:tcW w:w="1693" w:type="dxa"/>
            <w:shd w:val="pct5" w:color="auto" w:fill="auto"/>
          </w:tcPr>
          <w:p w14:paraId="7DBA1C3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Ulrich</w:t>
            </w:r>
          </w:p>
        </w:tc>
        <w:tc>
          <w:tcPr>
            <w:tcW w:w="4007" w:type="dxa"/>
          </w:tcPr>
          <w:p w14:paraId="67D8F6B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Nokia Germany</w:t>
            </w:r>
          </w:p>
        </w:tc>
        <w:tc>
          <w:tcPr>
            <w:tcW w:w="2126" w:type="dxa"/>
          </w:tcPr>
          <w:p w14:paraId="097DC63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928F50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923479A" w14:textId="77777777" w:rsidTr="00DE027D">
        <w:trPr>
          <w:cantSplit/>
        </w:trPr>
        <w:tc>
          <w:tcPr>
            <w:tcW w:w="701" w:type="dxa"/>
            <w:shd w:val="pct5" w:color="auto" w:fill="auto"/>
          </w:tcPr>
          <w:p w14:paraId="48551CD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14:paraId="0440B66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Du</w:t>
            </w:r>
          </w:p>
        </w:tc>
        <w:tc>
          <w:tcPr>
            <w:tcW w:w="1693" w:type="dxa"/>
            <w:shd w:val="pct5" w:color="auto" w:fill="auto"/>
          </w:tcPr>
          <w:p w14:paraId="41A36EA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Ying</w:t>
            </w:r>
          </w:p>
        </w:tc>
        <w:tc>
          <w:tcPr>
            <w:tcW w:w="4007" w:type="dxa"/>
          </w:tcPr>
          <w:p w14:paraId="35D7FA1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CAICT</w:t>
            </w:r>
          </w:p>
        </w:tc>
        <w:tc>
          <w:tcPr>
            <w:tcW w:w="2126" w:type="dxa"/>
          </w:tcPr>
          <w:p w14:paraId="39A1476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B3C089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07714C67" w14:textId="77777777" w:rsidTr="00DE027D">
        <w:trPr>
          <w:cantSplit/>
        </w:trPr>
        <w:tc>
          <w:tcPr>
            <w:tcW w:w="701" w:type="dxa"/>
            <w:shd w:val="pct5" w:color="auto" w:fill="auto"/>
          </w:tcPr>
          <w:p w14:paraId="697EAD6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BCEDC5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Du</w:t>
            </w:r>
          </w:p>
        </w:tc>
        <w:tc>
          <w:tcPr>
            <w:tcW w:w="1693" w:type="dxa"/>
            <w:shd w:val="pct5" w:color="auto" w:fill="auto"/>
          </w:tcPr>
          <w:p w14:paraId="09E8285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Zhongda</w:t>
            </w:r>
          </w:p>
        </w:tc>
        <w:tc>
          <w:tcPr>
            <w:tcW w:w="4007" w:type="dxa"/>
          </w:tcPr>
          <w:p w14:paraId="2A5F40B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Guangdong OPPO Mobile Telecom.</w:t>
            </w:r>
          </w:p>
        </w:tc>
        <w:tc>
          <w:tcPr>
            <w:tcW w:w="2126" w:type="dxa"/>
          </w:tcPr>
          <w:p w14:paraId="234229B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C46E94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776FC8FF" w14:textId="77777777" w:rsidTr="00DE027D">
        <w:trPr>
          <w:cantSplit/>
        </w:trPr>
        <w:tc>
          <w:tcPr>
            <w:tcW w:w="701" w:type="dxa"/>
            <w:shd w:val="pct5" w:color="auto" w:fill="auto"/>
          </w:tcPr>
          <w:p w14:paraId="208CB09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14:paraId="505F219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Dumas</w:t>
            </w:r>
          </w:p>
        </w:tc>
        <w:tc>
          <w:tcPr>
            <w:tcW w:w="1693" w:type="dxa"/>
            <w:shd w:val="pct5" w:color="auto" w:fill="auto"/>
          </w:tcPr>
          <w:p w14:paraId="6C977E8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Sophie</w:t>
            </w:r>
          </w:p>
        </w:tc>
        <w:tc>
          <w:tcPr>
            <w:tcW w:w="4007" w:type="dxa"/>
          </w:tcPr>
          <w:p w14:paraId="0ADF075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STMicroelectronics</w:t>
            </w:r>
          </w:p>
        </w:tc>
        <w:tc>
          <w:tcPr>
            <w:tcW w:w="2126" w:type="dxa"/>
          </w:tcPr>
          <w:p w14:paraId="29299B4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C35CFC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B8F1C73" w14:textId="77777777" w:rsidTr="00DE027D">
        <w:trPr>
          <w:cantSplit/>
        </w:trPr>
        <w:tc>
          <w:tcPr>
            <w:tcW w:w="701" w:type="dxa"/>
            <w:shd w:val="pct5" w:color="auto" w:fill="auto"/>
          </w:tcPr>
          <w:p w14:paraId="167ECD1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14:paraId="198E6E9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Ebrahim Rezagah</w:t>
            </w:r>
          </w:p>
        </w:tc>
        <w:tc>
          <w:tcPr>
            <w:tcW w:w="1693" w:type="dxa"/>
            <w:shd w:val="pct5" w:color="auto" w:fill="auto"/>
          </w:tcPr>
          <w:p w14:paraId="0834F65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Roya</w:t>
            </w:r>
          </w:p>
        </w:tc>
        <w:tc>
          <w:tcPr>
            <w:tcW w:w="4007" w:type="dxa"/>
          </w:tcPr>
          <w:p w14:paraId="72DB218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Fraunhofer HHI</w:t>
            </w:r>
          </w:p>
        </w:tc>
        <w:tc>
          <w:tcPr>
            <w:tcW w:w="2126" w:type="dxa"/>
          </w:tcPr>
          <w:p w14:paraId="5BA1FB2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02DE3F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C17BC4A" w14:textId="77777777" w:rsidTr="00DE027D">
        <w:trPr>
          <w:cantSplit/>
        </w:trPr>
        <w:tc>
          <w:tcPr>
            <w:tcW w:w="701" w:type="dxa"/>
            <w:shd w:val="pct5" w:color="auto" w:fill="auto"/>
          </w:tcPr>
          <w:p w14:paraId="2C4337B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9BDAD2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Edwards</w:t>
            </w:r>
          </w:p>
        </w:tc>
        <w:tc>
          <w:tcPr>
            <w:tcW w:w="1693" w:type="dxa"/>
            <w:shd w:val="pct5" w:color="auto" w:fill="auto"/>
          </w:tcPr>
          <w:p w14:paraId="6CA81E5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Robert</w:t>
            </w:r>
          </w:p>
        </w:tc>
        <w:tc>
          <w:tcPr>
            <w:tcW w:w="4007" w:type="dxa"/>
          </w:tcPr>
          <w:p w14:paraId="08A198E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Matrixx</w:t>
            </w:r>
          </w:p>
        </w:tc>
        <w:tc>
          <w:tcPr>
            <w:tcW w:w="2126" w:type="dxa"/>
          </w:tcPr>
          <w:p w14:paraId="3A7465F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E793CA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029447F" w14:textId="77777777" w:rsidTr="00DE027D">
        <w:trPr>
          <w:cantSplit/>
        </w:trPr>
        <w:tc>
          <w:tcPr>
            <w:tcW w:w="701" w:type="dxa"/>
            <w:shd w:val="pct5" w:color="auto" w:fill="auto"/>
          </w:tcPr>
          <w:p w14:paraId="259F278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65BBDB7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Elkabas</w:t>
            </w:r>
          </w:p>
        </w:tc>
        <w:tc>
          <w:tcPr>
            <w:tcW w:w="1693" w:type="dxa"/>
            <w:shd w:val="pct5" w:color="auto" w:fill="auto"/>
          </w:tcPr>
          <w:p w14:paraId="72DFC01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Michael</w:t>
            </w:r>
          </w:p>
        </w:tc>
        <w:tc>
          <w:tcPr>
            <w:tcW w:w="4007" w:type="dxa"/>
          </w:tcPr>
          <w:p w14:paraId="0CD849D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TELUS</w:t>
            </w:r>
          </w:p>
        </w:tc>
        <w:tc>
          <w:tcPr>
            <w:tcW w:w="2126" w:type="dxa"/>
          </w:tcPr>
          <w:p w14:paraId="60953B6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813F19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117CABE4" w14:textId="77777777" w:rsidTr="00DE027D">
        <w:trPr>
          <w:cantSplit/>
        </w:trPr>
        <w:tc>
          <w:tcPr>
            <w:tcW w:w="701" w:type="dxa"/>
            <w:shd w:val="pct5" w:color="auto" w:fill="auto"/>
          </w:tcPr>
          <w:p w14:paraId="1A35668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0DABDB5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elliott</w:t>
            </w:r>
          </w:p>
        </w:tc>
        <w:tc>
          <w:tcPr>
            <w:tcW w:w="1693" w:type="dxa"/>
            <w:shd w:val="pct5" w:color="auto" w:fill="auto"/>
          </w:tcPr>
          <w:p w14:paraId="150B0B6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simon</w:t>
            </w:r>
          </w:p>
        </w:tc>
        <w:tc>
          <w:tcPr>
            <w:tcW w:w="4007" w:type="dxa"/>
          </w:tcPr>
          <w:p w14:paraId="63C0292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BBC</w:t>
            </w:r>
          </w:p>
        </w:tc>
        <w:tc>
          <w:tcPr>
            <w:tcW w:w="2126" w:type="dxa"/>
          </w:tcPr>
          <w:p w14:paraId="5DF6CD3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02BF5A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855F31D" w14:textId="77777777" w:rsidTr="00DE027D">
        <w:trPr>
          <w:cantSplit/>
        </w:trPr>
        <w:tc>
          <w:tcPr>
            <w:tcW w:w="701" w:type="dxa"/>
            <w:shd w:val="pct5" w:color="auto" w:fill="auto"/>
          </w:tcPr>
          <w:p w14:paraId="76DB0C9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4C7ED0A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Fan</w:t>
            </w:r>
          </w:p>
        </w:tc>
        <w:tc>
          <w:tcPr>
            <w:tcW w:w="1693" w:type="dxa"/>
            <w:shd w:val="pct5" w:color="auto" w:fill="auto"/>
          </w:tcPr>
          <w:p w14:paraId="381666F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Wei</w:t>
            </w:r>
          </w:p>
        </w:tc>
        <w:tc>
          <w:tcPr>
            <w:tcW w:w="4007" w:type="dxa"/>
          </w:tcPr>
          <w:p w14:paraId="4E78C73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Spreadtrum Communications</w:t>
            </w:r>
          </w:p>
        </w:tc>
        <w:tc>
          <w:tcPr>
            <w:tcW w:w="2126" w:type="dxa"/>
          </w:tcPr>
          <w:p w14:paraId="0A7FF07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937AF8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4C3FDFBD" w14:textId="77777777" w:rsidTr="00DE027D">
        <w:trPr>
          <w:cantSplit/>
        </w:trPr>
        <w:tc>
          <w:tcPr>
            <w:tcW w:w="701" w:type="dxa"/>
            <w:shd w:val="pct5" w:color="auto" w:fill="auto"/>
          </w:tcPr>
          <w:p w14:paraId="345C58E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5CC818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Fernandes</w:t>
            </w:r>
          </w:p>
        </w:tc>
        <w:tc>
          <w:tcPr>
            <w:tcW w:w="1693" w:type="dxa"/>
            <w:shd w:val="pct5" w:color="auto" w:fill="auto"/>
          </w:tcPr>
          <w:p w14:paraId="21929E9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Francis</w:t>
            </w:r>
          </w:p>
        </w:tc>
        <w:tc>
          <w:tcPr>
            <w:tcW w:w="4007" w:type="dxa"/>
          </w:tcPr>
          <w:p w14:paraId="10DAF2A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Bell Mobility</w:t>
            </w:r>
          </w:p>
        </w:tc>
        <w:tc>
          <w:tcPr>
            <w:tcW w:w="2126" w:type="dxa"/>
          </w:tcPr>
          <w:p w14:paraId="3A9CBF4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A63A86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4D236FB" w14:textId="77777777" w:rsidTr="00DE027D">
        <w:trPr>
          <w:cantSplit/>
        </w:trPr>
        <w:tc>
          <w:tcPr>
            <w:tcW w:w="701" w:type="dxa"/>
            <w:shd w:val="pct5" w:color="auto" w:fill="auto"/>
          </w:tcPr>
          <w:p w14:paraId="4977469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7FDB6B5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Fischer</w:t>
            </w:r>
          </w:p>
        </w:tc>
        <w:tc>
          <w:tcPr>
            <w:tcW w:w="1693" w:type="dxa"/>
            <w:shd w:val="pct5" w:color="auto" w:fill="auto"/>
          </w:tcPr>
          <w:p w14:paraId="1FB1BEB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Sven</w:t>
            </w:r>
          </w:p>
        </w:tc>
        <w:tc>
          <w:tcPr>
            <w:tcW w:w="4007" w:type="dxa"/>
          </w:tcPr>
          <w:p w14:paraId="00EDA7A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Qualcomm communications-France</w:t>
            </w:r>
          </w:p>
        </w:tc>
        <w:tc>
          <w:tcPr>
            <w:tcW w:w="2126" w:type="dxa"/>
          </w:tcPr>
          <w:p w14:paraId="384493B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9E3D79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39CF1A05" w14:textId="77777777" w:rsidTr="00DE027D">
        <w:trPr>
          <w:cantSplit/>
        </w:trPr>
        <w:tc>
          <w:tcPr>
            <w:tcW w:w="701" w:type="dxa"/>
            <w:shd w:val="pct5" w:color="auto" w:fill="auto"/>
          </w:tcPr>
          <w:p w14:paraId="3F9442C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5D3A9F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Foldoy</w:t>
            </w:r>
          </w:p>
        </w:tc>
        <w:tc>
          <w:tcPr>
            <w:tcW w:w="1693" w:type="dxa"/>
            <w:shd w:val="pct5" w:color="auto" w:fill="auto"/>
          </w:tcPr>
          <w:p w14:paraId="142CF78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Johan</w:t>
            </w:r>
          </w:p>
        </w:tc>
        <w:tc>
          <w:tcPr>
            <w:tcW w:w="4007" w:type="dxa"/>
          </w:tcPr>
          <w:p w14:paraId="1C20946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Nkom</w:t>
            </w:r>
          </w:p>
        </w:tc>
        <w:tc>
          <w:tcPr>
            <w:tcW w:w="2126" w:type="dxa"/>
          </w:tcPr>
          <w:p w14:paraId="28E9897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24B322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EE6D970" w14:textId="77777777" w:rsidTr="00DE027D">
        <w:trPr>
          <w:cantSplit/>
        </w:trPr>
        <w:tc>
          <w:tcPr>
            <w:tcW w:w="701" w:type="dxa"/>
            <w:shd w:val="pct5" w:color="auto" w:fill="auto"/>
          </w:tcPr>
          <w:p w14:paraId="5925F93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0D6DD8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Frost</w:t>
            </w:r>
          </w:p>
        </w:tc>
        <w:tc>
          <w:tcPr>
            <w:tcW w:w="1693" w:type="dxa"/>
            <w:shd w:val="pct5" w:color="auto" w:fill="auto"/>
          </w:tcPr>
          <w:p w14:paraId="6DFCFAA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Tim</w:t>
            </w:r>
          </w:p>
        </w:tc>
        <w:tc>
          <w:tcPr>
            <w:tcW w:w="4007" w:type="dxa"/>
          </w:tcPr>
          <w:p w14:paraId="1D29A40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Vodafone Ireland Plc</w:t>
            </w:r>
          </w:p>
        </w:tc>
        <w:tc>
          <w:tcPr>
            <w:tcW w:w="2126" w:type="dxa"/>
          </w:tcPr>
          <w:p w14:paraId="6185763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815944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E2313E7" w14:textId="77777777" w:rsidTr="00DE027D">
        <w:trPr>
          <w:cantSplit/>
        </w:trPr>
        <w:tc>
          <w:tcPr>
            <w:tcW w:w="701" w:type="dxa"/>
            <w:shd w:val="pct5" w:color="auto" w:fill="auto"/>
          </w:tcPr>
          <w:p w14:paraId="09306F8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2232B58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Gaal</w:t>
            </w:r>
          </w:p>
        </w:tc>
        <w:tc>
          <w:tcPr>
            <w:tcW w:w="1693" w:type="dxa"/>
            <w:shd w:val="pct5" w:color="auto" w:fill="auto"/>
          </w:tcPr>
          <w:p w14:paraId="0E6BCE9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Peter</w:t>
            </w:r>
          </w:p>
        </w:tc>
        <w:tc>
          <w:tcPr>
            <w:tcW w:w="4007" w:type="dxa"/>
          </w:tcPr>
          <w:p w14:paraId="58E0838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Qualcomm Austria RFFE GmbH</w:t>
            </w:r>
          </w:p>
        </w:tc>
        <w:tc>
          <w:tcPr>
            <w:tcW w:w="2126" w:type="dxa"/>
          </w:tcPr>
          <w:p w14:paraId="3823306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905C9F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5286708" w14:textId="77777777" w:rsidTr="00DE027D">
        <w:trPr>
          <w:cantSplit/>
        </w:trPr>
        <w:tc>
          <w:tcPr>
            <w:tcW w:w="701" w:type="dxa"/>
            <w:shd w:val="pct5" w:color="auto" w:fill="auto"/>
          </w:tcPr>
          <w:p w14:paraId="12BF5DB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27ACBF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Gabin</w:t>
            </w:r>
          </w:p>
        </w:tc>
        <w:tc>
          <w:tcPr>
            <w:tcW w:w="1693" w:type="dxa"/>
            <w:shd w:val="pct5" w:color="auto" w:fill="auto"/>
          </w:tcPr>
          <w:p w14:paraId="4BEF62B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Frederic</w:t>
            </w:r>
          </w:p>
        </w:tc>
        <w:tc>
          <w:tcPr>
            <w:tcW w:w="4007" w:type="dxa"/>
          </w:tcPr>
          <w:p w14:paraId="39AB428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Ericsson Hungary Ltd</w:t>
            </w:r>
          </w:p>
        </w:tc>
        <w:tc>
          <w:tcPr>
            <w:tcW w:w="2126" w:type="dxa"/>
          </w:tcPr>
          <w:p w14:paraId="7A24F1E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6617DE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060B1AD" w14:textId="77777777" w:rsidTr="00DE027D">
        <w:trPr>
          <w:cantSplit/>
        </w:trPr>
        <w:tc>
          <w:tcPr>
            <w:tcW w:w="701" w:type="dxa"/>
            <w:shd w:val="pct5" w:color="auto" w:fill="auto"/>
          </w:tcPr>
          <w:p w14:paraId="4A055C7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14:paraId="4AB95B2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Galante</w:t>
            </w:r>
          </w:p>
        </w:tc>
        <w:tc>
          <w:tcPr>
            <w:tcW w:w="1693" w:type="dxa"/>
            <w:shd w:val="pct5" w:color="auto" w:fill="auto"/>
          </w:tcPr>
          <w:p w14:paraId="43EA04A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Maria Pia</w:t>
            </w:r>
          </w:p>
        </w:tc>
        <w:tc>
          <w:tcPr>
            <w:tcW w:w="4007" w:type="dxa"/>
          </w:tcPr>
          <w:p w14:paraId="03C0C08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TELECOM ITALIA S.p.A.</w:t>
            </w:r>
          </w:p>
        </w:tc>
        <w:tc>
          <w:tcPr>
            <w:tcW w:w="2126" w:type="dxa"/>
          </w:tcPr>
          <w:p w14:paraId="14A6B05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9C6F2E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832AF08" w14:textId="77777777" w:rsidTr="00DE027D">
        <w:trPr>
          <w:cantSplit/>
        </w:trPr>
        <w:tc>
          <w:tcPr>
            <w:tcW w:w="701" w:type="dxa"/>
            <w:shd w:val="pct5" w:color="auto" w:fill="auto"/>
          </w:tcPr>
          <w:p w14:paraId="588D111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36D47D2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Gao</w:t>
            </w:r>
          </w:p>
        </w:tc>
        <w:tc>
          <w:tcPr>
            <w:tcW w:w="1693" w:type="dxa"/>
            <w:shd w:val="pct5" w:color="auto" w:fill="auto"/>
          </w:tcPr>
          <w:p w14:paraId="10D177E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Qiubin</w:t>
            </w:r>
          </w:p>
        </w:tc>
        <w:tc>
          <w:tcPr>
            <w:tcW w:w="4007" w:type="dxa"/>
          </w:tcPr>
          <w:p w14:paraId="4EF126F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Datang Linktester Technology</w:t>
            </w:r>
          </w:p>
        </w:tc>
        <w:tc>
          <w:tcPr>
            <w:tcW w:w="2126" w:type="dxa"/>
          </w:tcPr>
          <w:p w14:paraId="146FBF7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E11493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42A94D26" w14:textId="77777777" w:rsidTr="00DE027D">
        <w:trPr>
          <w:cantSplit/>
        </w:trPr>
        <w:tc>
          <w:tcPr>
            <w:tcW w:w="701" w:type="dxa"/>
            <w:shd w:val="pct5" w:color="auto" w:fill="auto"/>
          </w:tcPr>
          <w:p w14:paraId="6B71768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Mrs.</w:t>
            </w:r>
          </w:p>
        </w:tc>
        <w:tc>
          <w:tcPr>
            <w:tcW w:w="1567" w:type="dxa"/>
            <w:shd w:val="pct5" w:color="auto" w:fill="auto"/>
          </w:tcPr>
          <w:p w14:paraId="7ADD3B2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Gardella</w:t>
            </w:r>
          </w:p>
        </w:tc>
        <w:tc>
          <w:tcPr>
            <w:tcW w:w="1693" w:type="dxa"/>
            <w:shd w:val="pct5" w:color="auto" w:fill="auto"/>
          </w:tcPr>
          <w:p w14:paraId="14347CF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Maryse</w:t>
            </w:r>
          </w:p>
        </w:tc>
        <w:tc>
          <w:tcPr>
            <w:tcW w:w="4007" w:type="dxa"/>
          </w:tcPr>
          <w:p w14:paraId="3CAB42E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Nokia Shanghai Bell</w:t>
            </w:r>
          </w:p>
        </w:tc>
        <w:tc>
          <w:tcPr>
            <w:tcW w:w="2126" w:type="dxa"/>
          </w:tcPr>
          <w:p w14:paraId="1131BD8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C41C82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1EC71C0F" w14:textId="77777777" w:rsidTr="00DE027D">
        <w:trPr>
          <w:cantSplit/>
        </w:trPr>
        <w:tc>
          <w:tcPr>
            <w:tcW w:w="701" w:type="dxa"/>
            <w:shd w:val="pct5" w:color="auto" w:fill="auto"/>
          </w:tcPr>
          <w:p w14:paraId="74018CB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A80F1A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Gheorghiu</w:t>
            </w:r>
          </w:p>
        </w:tc>
        <w:tc>
          <w:tcPr>
            <w:tcW w:w="1693" w:type="dxa"/>
            <w:shd w:val="pct5" w:color="auto" w:fill="auto"/>
          </w:tcPr>
          <w:p w14:paraId="3FC32FC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Valentin</w:t>
            </w:r>
          </w:p>
        </w:tc>
        <w:tc>
          <w:tcPr>
            <w:tcW w:w="4007" w:type="dxa"/>
          </w:tcPr>
          <w:p w14:paraId="3E0C508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Qualcomm Wireless GmbH</w:t>
            </w:r>
          </w:p>
        </w:tc>
        <w:tc>
          <w:tcPr>
            <w:tcW w:w="2126" w:type="dxa"/>
          </w:tcPr>
          <w:p w14:paraId="797A8BE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D5631F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59235CB" w14:textId="77777777" w:rsidTr="00DE027D">
        <w:trPr>
          <w:cantSplit/>
        </w:trPr>
        <w:tc>
          <w:tcPr>
            <w:tcW w:w="701" w:type="dxa"/>
            <w:shd w:val="pct5" w:color="auto" w:fill="auto"/>
          </w:tcPr>
          <w:p w14:paraId="578C2AC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751675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Goldberg</w:t>
            </w:r>
          </w:p>
        </w:tc>
        <w:tc>
          <w:tcPr>
            <w:tcW w:w="1693" w:type="dxa"/>
            <w:shd w:val="pct5" w:color="auto" w:fill="auto"/>
          </w:tcPr>
          <w:p w14:paraId="48F628A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Martin</w:t>
            </w:r>
          </w:p>
        </w:tc>
        <w:tc>
          <w:tcPr>
            <w:tcW w:w="4007" w:type="dxa"/>
          </w:tcPr>
          <w:p w14:paraId="26837E4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U.S. Department of Defense</w:t>
            </w:r>
          </w:p>
        </w:tc>
        <w:tc>
          <w:tcPr>
            <w:tcW w:w="2126" w:type="dxa"/>
          </w:tcPr>
          <w:p w14:paraId="1D8FD57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1FDEDA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21D9EDBD" w14:textId="77777777" w:rsidTr="00DE027D">
        <w:trPr>
          <w:cantSplit/>
        </w:trPr>
        <w:tc>
          <w:tcPr>
            <w:tcW w:w="701" w:type="dxa"/>
            <w:shd w:val="pct5" w:color="auto" w:fill="auto"/>
          </w:tcPr>
          <w:p w14:paraId="052693B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3FD03A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Guadalupi</w:t>
            </w:r>
          </w:p>
        </w:tc>
        <w:tc>
          <w:tcPr>
            <w:tcW w:w="1693" w:type="dxa"/>
            <w:shd w:val="pct5" w:color="auto" w:fill="auto"/>
          </w:tcPr>
          <w:p w14:paraId="0C83194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Marco</w:t>
            </w:r>
          </w:p>
        </w:tc>
        <w:tc>
          <w:tcPr>
            <w:tcW w:w="4007" w:type="dxa"/>
          </w:tcPr>
          <w:p w14:paraId="1C6CB3C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Sateliot</w:t>
            </w:r>
          </w:p>
        </w:tc>
        <w:tc>
          <w:tcPr>
            <w:tcW w:w="2126" w:type="dxa"/>
          </w:tcPr>
          <w:p w14:paraId="113A632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7FA213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F703503" w14:textId="77777777" w:rsidTr="00DE027D">
        <w:trPr>
          <w:cantSplit/>
        </w:trPr>
        <w:tc>
          <w:tcPr>
            <w:tcW w:w="701" w:type="dxa"/>
            <w:shd w:val="pct5" w:color="auto" w:fill="auto"/>
          </w:tcPr>
          <w:p w14:paraId="4082379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E9A693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Guirguis</w:t>
            </w:r>
          </w:p>
        </w:tc>
        <w:tc>
          <w:tcPr>
            <w:tcW w:w="1693" w:type="dxa"/>
            <w:shd w:val="pct5" w:color="auto" w:fill="auto"/>
          </w:tcPr>
          <w:p w14:paraId="64C3AEB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Ihab</w:t>
            </w:r>
          </w:p>
        </w:tc>
        <w:tc>
          <w:tcPr>
            <w:tcW w:w="4007" w:type="dxa"/>
          </w:tcPr>
          <w:p w14:paraId="4212516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FirstNet</w:t>
            </w:r>
          </w:p>
        </w:tc>
        <w:tc>
          <w:tcPr>
            <w:tcW w:w="2126" w:type="dxa"/>
          </w:tcPr>
          <w:p w14:paraId="53C9119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3B3AFE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43C86BC3" w14:textId="77777777" w:rsidTr="00DE027D">
        <w:trPr>
          <w:cantSplit/>
        </w:trPr>
        <w:tc>
          <w:tcPr>
            <w:tcW w:w="701" w:type="dxa"/>
            <w:shd w:val="pct5" w:color="auto" w:fill="auto"/>
          </w:tcPr>
          <w:p w14:paraId="0EAEBD3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609D83A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Gupta</w:t>
            </w:r>
          </w:p>
        </w:tc>
        <w:tc>
          <w:tcPr>
            <w:tcW w:w="1693" w:type="dxa"/>
            <w:shd w:val="pct5" w:color="auto" w:fill="auto"/>
          </w:tcPr>
          <w:p w14:paraId="15D1737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Vivek</w:t>
            </w:r>
          </w:p>
        </w:tc>
        <w:tc>
          <w:tcPr>
            <w:tcW w:w="4007" w:type="dxa"/>
          </w:tcPr>
          <w:p w14:paraId="1F4874F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Intel Technology Poland SP Zoo</w:t>
            </w:r>
          </w:p>
        </w:tc>
        <w:tc>
          <w:tcPr>
            <w:tcW w:w="2126" w:type="dxa"/>
          </w:tcPr>
          <w:p w14:paraId="39BC6A3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C44BB0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6F129D1C" w14:textId="77777777" w:rsidTr="00DE027D">
        <w:trPr>
          <w:cantSplit/>
        </w:trPr>
        <w:tc>
          <w:tcPr>
            <w:tcW w:w="701" w:type="dxa"/>
            <w:shd w:val="pct5" w:color="auto" w:fill="auto"/>
          </w:tcPr>
          <w:p w14:paraId="7ADAFEB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E6A9B6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Guttman</w:t>
            </w:r>
          </w:p>
        </w:tc>
        <w:tc>
          <w:tcPr>
            <w:tcW w:w="1693" w:type="dxa"/>
            <w:shd w:val="pct5" w:color="auto" w:fill="auto"/>
          </w:tcPr>
          <w:p w14:paraId="1AD7BD7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Erik</w:t>
            </w:r>
          </w:p>
        </w:tc>
        <w:tc>
          <w:tcPr>
            <w:tcW w:w="4007" w:type="dxa"/>
          </w:tcPr>
          <w:p w14:paraId="618C674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GmbH</w:t>
            </w:r>
          </w:p>
        </w:tc>
        <w:tc>
          <w:tcPr>
            <w:tcW w:w="2126" w:type="dxa"/>
          </w:tcPr>
          <w:p w14:paraId="626301F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B4EF4D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449E40A" w14:textId="77777777" w:rsidTr="00DE027D">
        <w:trPr>
          <w:cantSplit/>
        </w:trPr>
        <w:tc>
          <w:tcPr>
            <w:tcW w:w="701" w:type="dxa"/>
            <w:shd w:val="pct5" w:color="auto" w:fill="auto"/>
          </w:tcPr>
          <w:p w14:paraId="38223B4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449C3D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Han</w:t>
            </w:r>
          </w:p>
        </w:tc>
        <w:tc>
          <w:tcPr>
            <w:tcW w:w="1693" w:type="dxa"/>
            <w:shd w:val="pct5" w:color="auto" w:fill="auto"/>
          </w:tcPr>
          <w:p w14:paraId="6CEA611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Seunghee</w:t>
            </w:r>
          </w:p>
        </w:tc>
        <w:tc>
          <w:tcPr>
            <w:tcW w:w="4007" w:type="dxa"/>
          </w:tcPr>
          <w:p w14:paraId="769BE80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Intel Korea, Ltd.</w:t>
            </w:r>
          </w:p>
        </w:tc>
        <w:tc>
          <w:tcPr>
            <w:tcW w:w="2126" w:type="dxa"/>
          </w:tcPr>
          <w:p w14:paraId="5622312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8C5B8A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717FE264" w14:textId="77777777" w:rsidTr="00DE027D">
        <w:trPr>
          <w:cantSplit/>
        </w:trPr>
        <w:tc>
          <w:tcPr>
            <w:tcW w:w="701" w:type="dxa"/>
            <w:shd w:val="pct5" w:color="auto" w:fill="auto"/>
          </w:tcPr>
          <w:p w14:paraId="31BE39C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69BAB76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Harper</w:t>
            </w:r>
          </w:p>
        </w:tc>
        <w:tc>
          <w:tcPr>
            <w:tcW w:w="1693" w:type="dxa"/>
            <w:shd w:val="pct5" w:color="auto" w:fill="auto"/>
          </w:tcPr>
          <w:p w14:paraId="3B1B6BF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Colby</w:t>
            </w:r>
          </w:p>
        </w:tc>
        <w:tc>
          <w:tcPr>
            <w:tcW w:w="4007" w:type="dxa"/>
          </w:tcPr>
          <w:p w14:paraId="2609083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Pivotal Commware</w:t>
            </w:r>
          </w:p>
        </w:tc>
        <w:tc>
          <w:tcPr>
            <w:tcW w:w="2126" w:type="dxa"/>
          </w:tcPr>
          <w:p w14:paraId="438D160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691C6A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75865AEF" w14:textId="77777777" w:rsidTr="00DE027D">
        <w:trPr>
          <w:cantSplit/>
        </w:trPr>
        <w:tc>
          <w:tcPr>
            <w:tcW w:w="701" w:type="dxa"/>
            <w:shd w:val="pct5" w:color="auto" w:fill="auto"/>
          </w:tcPr>
          <w:p w14:paraId="521D06B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E97AC5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Hasegawa</w:t>
            </w:r>
          </w:p>
        </w:tc>
        <w:tc>
          <w:tcPr>
            <w:tcW w:w="1693" w:type="dxa"/>
            <w:shd w:val="pct5" w:color="auto" w:fill="auto"/>
          </w:tcPr>
          <w:p w14:paraId="5BBC5EB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Fumiki</w:t>
            </w:r>
          </w:p>
        </w:tc>
        <w:tc>
          <w:tcPr>
            <w:tcW w:w="4007" w:type="dxa"/>
          </w:tcPr>
          <w:p w14:paraId="648AD17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Mitsubishi Electric Co.</w:t>
            </w:r>
          </w:p>
        </w:tc>
        <w:tc>
          <w:tcPr>
            <w:tcW w:w="2126" w:type="dxa"/>
          </w:tcPr>
          <w:p w14:paraId="3C92E8D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AFC8BA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14:paraId="528919DE" w14:textId="77777777" w:rsidTr="00DE027D">
        <w:trPr>
          <w:cantSplit/>
        </w:trPr>
        <w:tc>
          <w:tcPr>
            <w:tcW w:w="701" w:type="dxa"/>
            <w:shd w:val="pct5" w:color="auto" w:fill="auto"/>
          </w:tcPr>
          <w:p w14:paraId="3E5B77F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615086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Hayes</w:t>
            </w:r>
          </w:p>
        </w:tc>
        <w:tc>
          <w:tcPr>
            <w:tcW w:w="1693" w:type="dxa"/>
            <w:shd w:val="pct5" w:color="auto" w:fill="auto"/>
          </w:tcPr>
          <w:p w14:paraId="7FF1406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Stephen</w:t>
            </w:r>
          </w:p>
        </w:tc>
        <w:tc>
          <w:tcPr>
            <w:tcW w:w="4007" w:type="dxa"/>
          </w:tcPr>
          <w:p w14:paraId="65414E9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Ericsson-LG Co., LTD</w:t>
            </w:r>
          </w:p>
        </w:tc>
        <w:tc>
          <w:tcPr>
            <w:tcW w:w="2126" w:type="dxa"/>
          </w:tcPr>
          <w:p w14:paraId="1571E61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D946F9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57AFFB21" w14:textId="77777777" w:rsidTr="00DE027D">
        <w:trPr>
          <w:cantSplit/>
        </w:trPr>
        <w:tc>
          <w:tcPr>
            <w:tcW w:w="701" w:type="dxa"/>
            <w:shd w:val="pct5" w:color="auto" w:fill="auto"/>
          </w:tcPr>
          <w:p w14:paraId="70B22DB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Prof.</w:t>
            </w:r>
          </w:p>
        </w:tc>
        <w:tc>
          <w:tcPr>
            <w:tcW w:w="1567" w:type="dxa"/>
            <w:shd w:val="pct5" w:color="auto" w:fill="auto"/>
          </w:tcPr>
          <w:p w14:paraId="7E90BE0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He</w:t>
            </w:r>
          </w:p>
        </w:tc>
        <w:tc>
          <w:tcPr>
            <w:tcW w:w="1693" w:type="dxa"/>
            <w:shd w:val="pct5" w:color="auto" w:fill="auto"/>
          </w:tcPr>
          <w:p w14:paraId="11D7698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Dazhi</w:t>
            </w:r>
          </w:p>
        </w:tc>
        <w:tc>
          <w:tcPr>
            <w:tcW w:w="4007" w:type="dxa"/>
          </w:tcPr>
          <w:p w14:paraId="0FF7A56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Shanghai Jiao Tong University</w:t>
            </w:r>
          </w:p>
        </w:tc>
        <w:tc>
          <w:tcPr>
            <w:tcW w:w="2126" w:type="dxa"/>
          </w:tcPr>
          <w:p w14:paraId="2A90251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6EC060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6B32F4AA" w14:textId="77777777" w:rsidTr="00DE027D">
        <w:trPr>
          <w:cantSplit/>
        </w:trPr>
        <w:tc>
          <w:tcPr>
            <w:tcW w:w="701" w:type="dxa"/>
            <w:shd w:val="pct5" w:color="auto" w:fill="auto"/>
          </w:tcPr>
          <w:p w14:paraId="1542110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293426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Hédé</w:t>
            </w:r>
          </w:p>
        </w:tc>
        <w:tc>
          <w:tcPr>
            <w:tcW w:w="1693" w:type="dxa"/>
            <w:shd w:val="pct5" w:color="auto" w:fill="auto"/>
          </w:tcPr>
          <w:p w14:paraId="066770F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Patrice</w:t>
            </w:r>
          </w:p>
        </w:tc>
        <w:tc>
          <w:tcPr>
            <w:tcW w:w="4007" w:type="dxa"/>
          </w:tcPr>
          <w:p w14:paraId="49657DC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HUAWEI TECH. GmbH</w:t>
            </w:r>
          </w:p>
        </w:tc>
        <w:tc>
          <w:tcPr>
            <w:tcW w:w="2126" w:type="dxa"/>
          </w:tcPr>
          <w:p w14:paraId="559666F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5FA379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387AA8DC" w14:textId="77777777" w:rsidTr="00DE027D">
        <w:trPr>
          <w:cantSplit/>
        </w:trPr>
        <w:tc>
          <w:tcPr>
            <w:tcW w:w="701" w:type="dxa"/>
            <w:shd w:val="pct5" w:color="auto" w:fill="auto"/>
          </w:tcPr>
          <w:p w14:paraId="1CE11E0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034A17E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Heyn</w:t>
            </w:r>
          </w:p>
        </w:tc>
        <w:tc>
          <w:tcPr>
            <w:tcW w:w="1693" w:type="dxa"/>
            <w:shd w:val="pct5" w:color="auto" w:fill="auto"/>
          </w:tcPr>
          <w:p w14:paraId="4C841AE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Thomas</w:t>
            </w:r>
          </w:p>
        </w:tc>
        <w:tc>
          <w:tcPr>
            <w:tcW w:w="4007" w:type="dxa"/>
          </w:tcPr>
          <w:p w14:paraId="0309519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Fraunhofer IIS</w:t>
            </w:r>
          </w:p>
        </w:tc>
        <w:tc>
          <w:tcPr>
            <w:tcW w:w="2126" w:type="dxa"/>
          </w:tcPr>
          <w:p w14:paraId="178CACE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AD214F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AC0C943" w14:textId="77777777" w:rsidTr="00DE027D">
        <w:trPr>
          <w:cantSplit/>
        </w:trPr>
        <w:tc>
          <w:tcPr>
            <w:tcW w:w="701" w:type="dxa"/>
            <w:shd w:val="pct5" w:color="auto" w:fill="auto"/>
          </w:tcPr>
          <w:p w14:paraId="54ACE00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071C54A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Holley</w:t>
            </w:r>
          </w:p>
        </w:tc>
        <w:tc>
          <w:tcPr>
            <w:tcW w:w="1693" w:type="dxa"/>
            <w:shd w:val="pct5" w:color="auto" w:fill="auto"/>
          </w:tcPr>
          <w:p w14:paraId="64E83CC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Kevin</w:t>
            </w:r>
          </w:p>
        </w:tc>
        <w:tc>
          <w:tcPr>
            <w:tcW w:w="4007" w:type="dxa"/>
          </w:tcPr>
          <w:p w14:paraId="3C71257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BT plc</w:t>
            </w:r>
          </w:p>
        </w:tc>
        <w:tc>
          <w:tcPr>
            <w:tcW w:w="2126" w:type="dxa"/>
          </w:tcPr>
          <w:p w14:paraId="5BB636E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864B6A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18D99ED" w14:textId="77777777" w:rsidTr="00DE027D">
        <w:trPr>
          <w:cantSplit/>
        </w:trPr>
        <w:tc>
          <w:tcPr>
            <w:tcW w:w="701" w:type="dxa"/>
            <w:shd w:val="pct5" w:color="auto" w:fill="auto"/>
          </w:tcPr>
          <w:p w14:paraId="60F5F50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6C586F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Hsieh</w:t>
            </w:r>
          </w:p>
        </w:tc>
        <w:tc>
          <w:tcPr>
            <w:tcW w:w="1693" w:type="dxa"/>
            <w:shd w:val="pct5" w:color="auto" w:fill="auto"/>
          </w:tcPr>
          <w:p w14:paraId="72D6F2B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Bo-Han</w:t>
            </w:r>
          </w:p>
        </w:tc>
        <w:tc>
          <w:tcPr>
            <w:tcW w:w="4007" w:type="dxa"/>
          </w:tcPr>
          <w:p w14:paraId="3B2A398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CHTTL</w:t>
            </w:r>
          </w:p>
        </w:tc>
        <w:tc>
          <w:tcPr>
            <w:tcW w:w="2126" w:type="dxa"/>
          </w:tcPr>
          <w:p w14:paraId="5DEE1BB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2A9A78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21E761C" w14:textId="77777777" w:rsidTr="00DE027D">
        <w:trPr>
          <w:cantSplit/>
        </w:trPr>
        <w:tc>
          <w:tcPr>
            <w:tcW w:w="701" w:type="dxa"/>
            <w:shd w:val="pct5" w:color="auto" w:fill="auto"/>
          </w:tcPr>
          <w:p w14:paraId="0056DA7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14:paraId="1F06BD2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w:t>
            </w:r>
          </w:p>
        </w:tc>
        <w:tc>
          <w:tcPr>
            <w:tcW w:w="1693" w:type="dxa"/>
            <w:shd w:val="pct5" w:color="auto" w:fill="auto"/>
          </w:tcPr>
          <w:p w14:paraId="6093391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Haijing</w:t>
            </w:r>
          </w:p>
        </w:tc>
        <w:tc>
          <w:tcPr>
            <w:tcW w:w="4007" w:type="dxa"/>
          </w:tcPr>
          <w:p w14:paraId="0B01165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Apple Switzerland AG</w:t>
            </w:r>
          </w:p>
        </w:tc>
        <w:tc>
          <w:tcPr>
            <w:tcW w:w="2126" w:type="dxa"/>
          </w:tcPr>
          <w:p w14:paraId="43C4022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19311C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4AC9D18" w14:textId="77777777" w:rsidTr="00DE027D">
        <w:trPr>
          <w:cantSplit/>
        </w:trPr>
        <w:tc>
          <w:tcPr>
            <w:tcW w:w="701" w:type="dxa"/>
            <w:shd w:val="pct5" w:color="auto" w:fill="auto"/>
          </w:tcPr>
          <w:p w14:paraId="35A5D01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52CB38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w:t>
            </w:r>
          </w:p>
        </w:tc>
        <w:tc>
          <w:tcPr>
            <w:tcW w:w="1693" w:type="dxa"/>
            <w:shd w:val="pct5" w:color="auto" w:fill="auto"/>
          </w:tcPr>
          <w:p w14:paraId="0EEF621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Huadong</w:t>
            </w:r>
          </w:p>
        </w:tc>
        <w:tc>
          <w:tcPr>
            <w:tcW w:w="4007" w:type="dxa"/>
          </w:tcPr>
          <w:p w14:paraId="1091BF8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Japan K.K.</w:t>
            </w:r>
          </w:p>
        </w:tc>
        <w:tc>
          <w:tcPr>
            <w:tcW w:w="2126" w:type="dxa"/>
          </w:tcPr>
          <w:p w14:paraId="426C7A7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6A3602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TTC</w:t>
            </w:r>
          </w:p>
        </w:tc>
      </w:tr>
      <w:tr w:rsidR="00744129" w14:paraId="4F23E5C3" w14:textId="77777777" w:rsidTr="00DE027D">
        <w:trPr>
          <w:cantSplit/>
        </w:trPr>
        <w:tc>
          <w:tcPr>
            <w:tcW w:w="701" w:type="dxa"/>
            <w:shd w:val="pct5" w:color="auto" w:fill="auto"/>
          </w:tcPr>
          <w:p w14:paraId="7D13954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351E24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w:t>
            </w:r>
          </w:p>
        </w:tc>
        <w:tc>
          <w:tcPr>
            <w:tcW w:w="1693" w:type="dxa"/>
            <w:shd w:val="pct5" w:color="auto" w:fill="auto"/>
          </w:tcPr>
          <w:p w14:paraId="276203B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Nan</w:t>
            </w:r>
          </w:p>
        </w:tc>
        <w:tc>
          <w:tcPr>
            <w:tcW w:w="4007" w:type="dxa"/>
          </w:tcPr>
          <w:p w14:paraId="7635B2E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China Mobile Group Device Co.</w:t>
            </w:r>
          </w:p>
        </w:tc>
        <w:tc>
          <w:tcPr>
            <w:tcW w:w="2126" w:type="dxa"/>
          </w:tcPr>
          <w:p w14:paraId="051C90C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3EABB6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42674844" w14:textId="77777777" w:rsidTr="00DE027D">
        <w:trPr>
          <w:cantSplit/>
        </w:trPr>
        <w:tc>
          <w:tcPr>
            <w:tcW w:w="701" w:type="dxa"/>
            <w:shd w:val="pct5" w:color="auto" w:fill="auto"/>
          </w:tcPr>
          <w:p w14:paraId="2F323C0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536091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Hwang</w:t>
            </w:r>
          </w:p>
        </w:tc>
        <w:tc>
          <w:tcPr>
            <w:tcW w:w="1693" w:type="dxa"/>
            <w:shd w:val="pct5" w:color="auto" w:fill="auto"/>
          </w:tcPr>
          <w:p w14:paraId="7506F5A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Chungwoo</w:t>
            </w:r>
          </w:p>
        </w:tc>
        <w:tc>
          <w:tcPr>
            <w:tcW w:w="4007" w:type="dxa"/>
          </w:tcPr>
          <w:p w14:paraId="270A895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KT Corp.</w:t>
            </w:r>
          </w:p>
        </w:tc>
        <w:tc>
          <w:tcPr>
            <w:tcW w:w="2126" w:type="dxa"/>
          </w:tcPr>
          <w:p w14:paraId="5A42C24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E237C6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1A943049" w14:textId="77777777" w:rsidTr="00DE027D">
        <w:trPr>
          <w:cantSplit/>
        </w:trPr>
        <w:tc>
          <w:tcPr>
            <w:tcW w:w="701" w:type="dxa"/>
            <w:shd w:val="pct5" w:color="auto" w:fill="auto"/>
          </w:tcPr>
          <w:p w14:paraId="0F4C26E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14:paraId="777E443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Jaffar</w:t>
            </w:r>
          </w:p>
        </w:tc>
        <w:tc>
          <w:tcPr>
            <w:tcW w:w="1693" w:type="dxa"/>
            <w:shd w:val="pct5" w:color="auto" w:fill="auto"/>
          </w:tcPr>
          <w:p w14:paraId="420BBDF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Munira</w:t>
            </w:r>
          </w:p>
        </w:tc>
        <w:tc>
          <w:tcPr>
            <w:tcW w:w="4007" w:type="dxa"/>
          </w:tcPr>
          <w:p w14:paraId="5783410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HUGHES Network Systems Ltd</w:t>
            </w:r>
          </w:p>
        </w:tc>
        <w:tc>
          <w:tcPr>
            <w:tcW w:w="2126" w:type="dxa"/>
          </w:tcPr>
          <w:p w14:paraId="6162D8B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82124F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4DF6D05" w14:textId="77777777" w:rsidTr="00DE027D">
        <w:trPr>
          <w:cantSplit/>
        </w:trPr>
        <w:tc>
          <w:tcPr>
            <w:tcW w:w="701" w:type="dxa"/>
            <w:shd w:val="pct5" w:color="auto" w:fill="auto"/>
          </w:tcPr>
          <w:p w14:paraId="420D337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0F7C38F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Jain</w:t>
            </w:r>
          </w:p>
        </w:tc>
        <w:tc>
          <w:tcPr>
            <w:tcW w:w="1693" w:type="dxa"/>
            <w:shd w:val="pct5" w:color="auto" w:fill="auto"/>
          </w:tcPr>
          <w:p w14:paraId="2BA33D2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Puneet</w:t>
            </w:r>
          </w:p>
        </w:tc>
        <w:tc>
          <w:tcPr>
            <w:tcW w:w="4007" w:type="dxa"/>
          </w:tcPr>
          <w:p w14:paraId="306E6CB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Intel</w:t>
            </w:r>
          </w:p>
        </w:tc>
        <w:tc>
          <w:tcPr>
            <w:tcW w:w="2126" w:type="dxa"/>
          </w:tcPr>
          <w:p w14:paraId="174E91D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C3E80C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4CE4419A" w14:textId="77777777" w:rsidTr="00DE027D">
        <w:trPr>
          <w:cantSplit/>
        </w:trPr>
        <w:tc>
          <w:tcPr>
            <w:tcW w:w="701" w:type="dxa"/>
            <w:shd w:val="pct5" w:color="auto" w:fill="auto"/>
          </w:tcPr>
          <w:p w14:paraId="4A66360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4E3382E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Jeon</w:t>
            </w:r>
          </w:p>
        </w:tc>
        <w:tc>
          <w:tcPr>
            <w:tcW w:w="1693" w:type="dxa"/>
            <w:shd w:val="pct5" w:color="auto" w:fill="auto"/>
          </w:tcPr>
          <w:p w14:paraId="2930F7D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Ho In</w:t>
            </w:r>
          </w:p>
        </w:tc>
        <w:tc>
          <w:tcPr>
            <w:tcW w:w="4007" w:type="dxa"/>
          </w:tcPr>
          <w:p w14:paraId="56A1920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OnFace Co., Ltd.</w:t>
            </w:r>
          </w:p>
        </w:tc>
        <w:tc>
          <w:tcPr>
            <w:tcW w:w="2126" w:type="dxa"/>
          </w:tcPr>
          <w:p w14:paraId="0F6B1D7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B55FD5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6E585631" w14:textId="77777777" w:rsidTr="00DE027D">
        <w:trPr>
          <w:cantSplit/>
        </w:trPr>
        <w:tc>
          <w:tcPr>
            <w:tcW w:w="701" w:type="dxa"/>
            <w:shd w:val="pct5" w:color="auto" w:fill="auto"/>
          </w:tcPr>
          <w:p w14:paraId="6BB592B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FCAC4F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Kerry</w:t>
            </w:r>
          </w:p>
        </w:tc>
        <w:tc>
          <w:tcPr>
            <w:tcW w:w="1693" w:type="dxa"/>
            <w:shd w:val="pct5" w:color="auto" w:fill="auto"/>
          </w:tcPr>
          <w:p w14:paraId="10F3C21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Stuart</w:t>
            </w:r>
          </w:p>
        </w:tc>
        <w:tc>
          <w:tcPr>
            <w:tcW w:w="4007" w:type="dxa"/>
          </w:tcPr>
          <w:p w14:paraId="726A2F0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Ruckus</w:t>
            </w:r>
          </w:p>
        </w:tc>
        <w:tc>
          <w:tcPr>
            <w:tcW w:w="2126" w:type="dxa"/>
          </w:tcPr>
          <w:p w14:paraId="6E9AA8E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E4EC13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07D65E1" w14:textId="77777777" w:rsidTr="00DE027D">
        <w:trPr>
          <w:cantSplit/>
        </w:trPr>
        <w:tc>
          <w:tcPr>
            <w:tcW w:w="701" w:type="dxa"/>
            <w:shd w:val="pct5" w:color="auto" w:fill="auto"/>
          </w:tcPr>
          <w:p w14:paraId="4DEF7A8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73B857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14:paraId="417D42C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Daegyun</w:t>
            </w:r>
          </w:p>
        </w:tc>
        <w:tc>
          <w:tcPr>
            <w:tcW w:w="4007" w:type="dxa"/>
          </w:tcPr>
          <w:p w14:paraId="7D77F75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Polska</w:t>
            </w:r>
          </w:p>
        </w:tc>
        <w:tc>
          <w:tcPr>
            <w:tcW w:w="2126" w:type="dxa"/>
          </w:tcPr>
          <w:p w14:paraId="7E592BD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DF3793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0CF26F6" w14:textId="77777777" w:rsidTr="00DE027D">
        <w:trPr>
          <w:cantSplit/>
        </w:trPr>
        <w:tc>
          <w:tcPr>
            <w:tcW w:w="701" w:type="dxa"/>
            <w:shd w:val="pct5" w:color="auto" w:fill="auto"/>
          </w:tcPr>
          <w:p w14:paraId="25BA461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7620135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14:paraId="479387F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Hyunsook</w:t>
            </w:r>
          </w:p>
        </w:tc>
        <w:tc>
          <w:tcPr>
            <w:tcW w:w="4007" w:type="dxa"/>
          </w:tcPr>
          <w:p w14:paraId="01D2E20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LG Electronics Finland</w:t>
            </w:r>
          </w:p>
        </w:tc>
        <w:tc>
          <w:tcPr>
            <w:tcW w:w="2126" w:type="dxa"/>
          </w:tcPr>
          <w:p w14:paraId="1235BFD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30E90A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A40C87C" w14:textId="77777777" w:rsidTr="00DE027D">
        <w:trPr>
          <w:cantSplit/>
        </w:trPr>
        <w:tc>
          <w:tcPr>
            <w:tcW w:w="701" w:type="dxa"/>
            <w:shd w:val="pct5" w:color="auto" w:fill="auto"/>
          </w:tcPr>
          <w:p w14:paraId="3616873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94EB07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14:paraId="7AD36F8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Jeong Yun</w:t>
            </w:r>
          </w:p>
        </w:tc>
        <w:tc>
          <w:tcPr>
            <w:tcW w:w="4007" w:type="dxa"/>
          </w:tcPr>
          <w:p w14:paraId="1C6AB31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ETRI</w:t>
            </w:r>
          </w:p>
        </w:tc>
        <w:tc>
          <w:tcPr>
            <w:tcW w:w="2126" w:type="dxa"/>
          </w:tcPr>
          <w:p w14:paraId="4466190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BDA216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1096B511" w14:textId="77777777" w:rsidTr="00DE027D">
        <w:trPr>
          <w:cantSplit/>
        </w:trPr>
        <w:tc>
          <w:tcPr>
            <w:tcW w:w="701" w:type="dxa"/>
            <w:shd w:val="pct5" w:color="auto" w:fill="auto"/>
          </w:tcPr>
          <w:p w14:paraId="425802E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457356A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14:paraId="74D0AB4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Ji-in</w:t>
            </w:r>
          </w:p>
        </w:tc>
        <w:tc>
          <w:tcPr>
            <w:tcW w:w="4007" w:type="dxa"/>
          </w:tcPr>
          <w:p w14:paraId="04485FE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KT SAT</w:t>
            </w:r>
          </w:p>
        </w:tc>
        <w:tc>
          <w:tcPr>
            <w:tcW w:w="2126" w:type="dxa"/>
          </w:tcPr>
          <w:p w14:paraId="6793B39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85CF10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761BDFDF" w14:textId="77777777" w:rsidTr="00DE027D">
        <w:trPr>
          <w:cantSplit/>
        </w:trPr>
        <w:tc>
          <w:tcPr>
            <w:tcW w:w="701" w:type="dxa"/>
            <w:shd w:val="pct5" w:color="auto" w:fill="auto"/>
          </w:tcPr>
          <w:p w14:paraId="00AD10C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0A68DC8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14:paraId="73E1497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Kyoungchan</w:t>
            </w:r>
          </w:p>
        </w:tc>
        <w:tc>
          <w:tcPr>
            <w:tcW w:w="4007" w:type="dxa"/>
          </w:tcPr>
          <w:p w14:paraId="24CD1DF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UANGEL</w:t>
            </w:r>
          </w:p>
        </w:tc>
        <w:tc>
          <w:tcPr>
            <w:tcW w:w="2126" w:type="dxa"/>
          </w:tcPr>
          <w:p w14:paraId="6C0324A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FA1328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2BD11757" w14:textId="77777777" w:rsidTr="00DE027D">
        <w:trPr>
          <w:cantSplit/>
        </w:trPr>
        <w:tc>
          <w:tcPr>
            <w:tcW w:w="701" w:type="dxa"/>
            <w:shd w:val="pct5" w:color="auto" w:fill="auto"/>
          </w:tcPr>
          <w:p w14:paraId="266859C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0C48491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14:paraId="4C2984A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Laeyoung</w:t>
            </w:r>
          </w:p>
        </w:tc>
        <w:tc>
          <w:tcPr>
            <w:tcW w:w="4007" w:type="dxa"/>
          </w:tcPr>
          <w:p w14:paraId="6FD2A71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LG Electronics Polska</w:t>
            </w:r>
          </w:p>
        </w:tc>
        <w:tc>
          <w:tcPr>
            <w:tcW w:w="2126" w:type="dxa"/>
          </w:tcPr>
          <w:p w14:paraId="7F615F4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590B73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486E3BE" w14:textId="77777777" w:rsidTr="00DE027D">
        <w:trPr>
          <w:cantSplit/>
        </w:trPr>
        <w:tc>
          <w:tcPr>
            <w:tcW w:w="701" w:type="dxa"/>
            <w:shd w:val="pct5" w:color="auto" w:fill="auto"/>
          </w:tcPr>
          <w:p w14:paraId="0F79291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lastRenderedPageBreak/>
              <w:t>Mr.</w:t>
            </w:r>
          </w:p>
        </w:tc>
        <w:tc>
          <w:tcPr>
            <w:tcW w:w="1567" w:type="dxa"/>
            <w:shd w:val="pct5" w:color="auto" w:fill="auto"/>
          </w:tcPr>
          <w:p w14:paraId="362A31F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14:paraId="0BCADB8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Soenghun</w:t>
            </w:r>
          </w:p>
        </w:tc>
        <w:tc>
          <w:tcPr>
            <w:tcW w:w="4007" w:type="dxa"/>
          </w:tcPr>
          <w:p w14:paraId="00553A0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Samsung Research America</w:t>
            </w:r>
          </w:p>
        </w:tc>
        <w:tc>
          <w:tcPr>
            <w:tcW w:w="2126" w:type="dxa"/>
          </w:tcPr>
          <w:p w14:paraId="60A0639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41A003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2BD7945A" w14:textId="77777777" w:rsidTr="00DE027D">
        <w:trPr>
          <w:cantSplit/>
        </w:trPr>
        <w:tc>
          <w:tcPr>
            <w:tcW w:w="701" w:type="dxa"/>
            <w:shd w:val="pct5" w:color="auto" w:fill="auto"/>
          </w:tcPr>
          <w:p w14:paraId="75DBDED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0F00D0D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14:paraId="2D57E5B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Wuk</w:t>
            </w:r>
          </w:p>
        </w:tc>
        <w:tc>
          <w:tcPr>
            <w:tcW w:w="4007" w:type="dxa"/>
          </w:tcPr>
          <w:p w14:paraId="2014D77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Romania</w:t>
            </w:r>
          </w:p>
        </w:tc>
        <w:tc>
          <w:tcPr>
            <w:tcW w:w="2126" w:type="dxa"/>
          </w:tcPr>
          <w:p w14:paraId="5A9A508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D1077F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A66E481" w14:textId="77777777" w:rsidTr="00DE027D">
        <w:trPr>
          <w:cantSplit/>
        </w:trPr>
        <w:tc>
          <w:tcPr>
            <w:tcW w:w="701" w:type="dxa"/>
            <w:shd w:val="pct5" w:color="auto" w:fill="auto"/>
          </w:tcPr>
          <w:p w14:paraId="0863152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C2ED4C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14:paraId="0BA4BF5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Youngbum</w:t>
            </w:r>
          </w:p>
        </w:tc>
        <w:tc>
          <w:tcPr>
            <w:tcW w:w="4007" w:type="dxa"/>
          </w:tcPr>
          <w:p w14:paraId="4A4C39A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Harman GmbH</w:t>
            </w:r>
          </w:p>
        </w:tc>
        <w:tc>
          <w:tcPr>
            <w:tcW w:w="2126" w:type="dxa"/>
          </w:tcPr>
          <w:p w14:paraId="694D84F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DF3509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3D6B4491" w14:textId="77777777" w:rsidTr="00DE027D">
        <w:trPr>
          <w:cantSplit/>
        </w:trPr>
        <w:tc>
          <w:tcPr>
            <w:tcW w:w="701" w:type="dxa"/>
            <w:shd w:val="pct5" w:color="auto" w:fill="auto"/>
          </w:tcPr>
          <w:p w14:paraId="3858FF2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49426B2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14:paraId="14151F5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Youn-Kwan</w:t>
            </w:r>
          </w:p>
        </w:tc>
        <w:tc>
          <w:tcPr>
            <w:tcW w:w="4007" w:type="dxa"/>
          </w:tcPr>
          <w:p w14:paraId="09602F9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SyncTechno Inc.</w:t>
            </w:r>
          </w:p>
        </w:tc>
        <w:tc>
          <w:tcPr>
            <w:tcW w:w="2126" w:type="dxa"/>
          </w:tcPr>
          <w:p w14:paraId="4A0E654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5515D0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9B9B057" w14:textId="77777777" w:rsidTr="00DE027D">
        <w:trPr>
          <w:cantSplit/>
        </w:trPr>
        <w:tc>
          <w:tcPr>
            <w:tcW w:w="701" w:type="dxa"/>
            <w:shd w:val="pct5" w:color="auto" w:fill="auto"/>
          </w:tcPr>
          <w:p w14:paraId="573232C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3BD3272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Kim</w:t>
            </w:r>
          </w:p>
        </w:tc>
        <w:tc>
          <w:tcPr>
            <w:tcW w:w="1693" w:type="dxa"/>
            <w:shd w:val="pct5" w:color="auto" w:fill="auto"/>
          </w:tcPr>
          <w:p w14:paraId="2E90FC3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Younsun</w:t>
            </w:r>
          </w:p>
        </w:tc>
        <w:tc>
          <w:tcPr>
            <w:tcW w:w="4007" w:type="dxa"/>
          </w:tcPr>
          <w:p w14:paraId="0B28EB6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SAMSUNG R&amp;D INSTITUTE JAPAN</w:t>
            </w:r>
          </w:p>
        </w:tc>
        <w:tc>
          <w:tcPr>
            <w:tcW w:w="2126" w:type="dxa"/>
          </w:tcPr>
          <w:p w14:paraId="3BDAA57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E0A3C5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14:paraId="33D860A6" w14:textId="77777777" w:rsidTr="00DE027D">
        <w:trPr>
          <w:cantSplit/>
        </w:trPr>
        <w:tc>
          <w:tcPr>
            <w:tcW w:w="701" w:type="dxa"/>
            <w:shd w:val="pct5" w:color="auto" w:fill="auto"/>
          </w:tcPr>
          <w:p w14:paraId="63AEF88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4A816E3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Kiss</w:t>
            </w:r>
          </w:p>
        </w:tc>
        <w:tc>
          <w:tcPr>
            <w:tcW w:w="1693" w:type="dxa"/>
            <w:shd w:val="pct5" w:color="auto" w:fill="auto"/>
          </w:tcPr>
          <w:p w14:paraId="626E3B0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Krisztian</w:t>
            </w:r>
          </w:p>
        </w:tc>
        <w:tc>
          <w:tcPr>
            <w:tcW w:w="4007" w:type="dxa"/>
          </w:tcPr>
          <w:p w14:paraId="39DA54F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Apple Hungary Kft.</w:t>
            </w:r>
          </w:p>
        </w:tc>
        <w:tc>
          <w:tcPr>
            <w:tcW w:w="2126" w:type="dxa"/>
          </w:tcPr>
          <w:p w14:paraId="07FADCD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DF67AF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9759305" w14:textId="77777777" w:rsidTr="00DE027D">
        <w:trPr>
          <w:cantSplit/>
        </w:trPr>
        <w:tc>
          <w:tcPr>
            <w:tcW w:w="701" w:type="dxa"/>
            <w:shd w:val="pct5" w:color="auto" w:fill="auto"/>
          </w:tcPr>
          <w:p w14:paraId="0F00910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3C79EE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Kitazoe</w:t>
            </w:r>
          </w:p>
        </w:tc>
        <w:tc>
          <w:tcPr>
            <w:tcW w:w="1693" w:type="dxa"/>
            <w:shd w:val="pct5" w:color="auto" w:fill="auto"/>
          </w:tcPr>
          <w:p w14:paraId="3C276E4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Masato</w:t>
            </w:r>
          </w:p>
        </w:tc>
        <w:tc>
          <w:tcPr>
            <w:tcW w:w="4007" w:type="dxa"/>
          </w:tcPr>
          <w:p w14:paraId="4FBDED9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QUALCOMM JAPAN LLC.</w:t>
            </w:r>
          </w:p>
        </w:tc>
        <w:tc>
          <w:tcPr>
            <w:tcW w:w="2126" w:type="dxa"/>
          </w:tcPr>
          <w:p w14:paraId="445066E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B87F2A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14:paraId="647F55A9" w14:textId="77777777" w:rsidTr="00DE027D">
        <w:trPr>
          <w:cantSplit/>
        </w:trPr>
        <w:tc>
          <w:tcPr>
            <w:tcW w:w="701" w:type="dxa"/>
            <w:shd w:val="pct5" w:color="auto" w:fill="auto"/>
          </w:tcPr>
          <w:p w14:paraId="7E95D4D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5126A5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Kjuus</w:t>
            </w:r>
          </w:p>
        </w:tc>
        <w:tc>
          <w:tcPr>
            <w:tcW w:w="1693" w:type="dxa"/>
            <w:shd w:val="pct5" w:color="auto" w:fill="auto"/>
          </w:tcPr>
          <w:p w14:paraId="3E871ED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Håkon eyde</w:t>
            </w:r>
          </w:p>
        </w:tc>
        <w:tc>
          <w:tcPr>
            <w:tcW w:w="4007" w:type="dxa"/>
          </w:tcPr>
          <w:p w14:paraId="60B6182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TELENOR ASA</w:t>
            </w:r>
          </w:p>
        </w:tc>
        <w:tc>
          <w:tcPr>
            <w:tcW w:w="2126" w:type="dxa"/>
          </w:tcPr>
          <w:p w14:paraId="44C8B2E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2835C7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D32CE28" w14:textId="77777777" w:rsidTr="00DE027D">
        <w:trPr>
          <w:cantSplit/>
        </w:trPr>
        <w:tc>
          <w:tcPr>
            <w:tcW w:w="701" w:type="dxa"/>
            <w:shd w:val="pct5" w:color="auto" w:fill="auto"/>
          </w:tcPr>
          <w:p w14:paraId="04062E1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C228E8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Klatt</w:t>
            </w:r>
          </w:p>
        </w:tc>
        <w:tc>
          <w:tcPr>
            <w:tcW w:w="1693" w:type="dxa"/>
            <w:shd w:val="pct5" w:color="auto" w:fill="auto"/>
          </w:tcPr>
          <w:p w14:paraId="54C1D18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Axel</w:t>
            </w:r>
          </w:p>
        </w:tc>
        <w:tc>
          <w:tcPr>
            <w:tcW w:w="4007" w:type="dxa"/>
          </w:tcPr>
          <w:p w14:paraId="2A8F891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Deutsche Telekom AG</w:t>
            </w:r>
          </w:p>
        </w:tc>
        <w:tc>
          <w:tcPr>
            <w:tcW w:w="2126" w:type="dxa"/>
          </w:tcPr>
          <w:p w14:paraId="5F8B5D3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085199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4FAAA74" w14:textId="77777777" w:rsidTr="00DE027D">
        <w:trPr>
          <w:cantSplit/>
        </w:trPr>
        <w:tc>
          <w:tcPr>
            <w:tcW w:w="701" w:type="dxa"/>
            <w:shd w:val="pct5" w:color="auto" w:fill="auto"/>
          </w:tcPr>
          <w:p w14:paraId="711B9F6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4BBE698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Koo</w:t>
            </w:r>
          </w:p>
        </w:tc>
        <w:tc>
          <w:tcPr>
            <w:tcW w:w="1693" w:type="dxa"/>
            <w:shd w:val="pct5" w:color="auto" w:fill="auto"/>
          </w:tcPr>
          <w:p w14:paraId="62E41A8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Eng Wei</w:t>
            </w:r>
          </w:p>
        </w:tc>
        <w:tc>
          <w:tcPr>
            <w:tcW w:w="4007" w:type="dxa"/>
          </w:tcPr>
          <w:p w14:paraId="63DA210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ViaviSolutions Deutsch. GmbH</w:t>
            </w:r>
          </w:p>
        </w:tc>
        <w:tc>
          <w:tcPr>
            <w:tcW w:w="2126" w:type="dxa"/>
          </w:tcPr>
          <w:p w14:paraId="4232ED8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6CF2CE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858A09F" w14:textId="77777777" w:rsidTr="00DE027D">
        <w:trPr>
          <w:cantSplit/>
        </w:trPr>
        <w:tc>
          <w:tcPr>
            <w:tcW w:w="701" w:type="dxa"/>
            <w:shd w:val="pct5" w:color="auto" w:fill="auto"/>
          </w:tcPr>
          <w:p w14:paraId="5F6A0CB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14:paraId="02779E6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Koo</w:t>
            </w:r>
          </w:p>
        </w:tc>
        <w:tc>
          <w:tcPr>
            <w:tcW w:w="1693" w:type="dxa"/>
            <w:shd w:val="pct5" w:color="auto" w:fill="auto"/>
          </w:tcPr>
          <w:p w14:paraId="4203C26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Hyounhee</w:t>
            </w:r>
          </w:p>
        </w:tc>
        <w:tc>
          <w:tcPr>
            <w:tcW w:w="4007" w:type="dxa"/>
          </w:tcPr>
          <w:p w14:paraId="2546017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SyncTechno Inc.</w:t>
            </w:r>
          </w:p>
        </w:tc>
        <w:tc>
          <w:tcPr>
            <w:tcW w:w="2126" w:type="dxa"/>
          </w:tcPr>
          <w:p w14:paraId="09B2785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EBE5F3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4D8CFF5" w14:textId="77777777" w:rsidTr="00DE027D">
        <w:trPr>
          <w:cantSplit/>
        </w:trPr>
        <w:tc>
          <w:tcPr>
            <w:tcW w:w="701" w:type="dxa"/>
            <w:shd w:val="pct5" w:color="auto" w:fill="auto"/>
          </w:tcPr>
          <w:p w14:paraId="4B16B81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14:paraId="41A163B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Koser</w:t>
            </w:r>
          </w:p>
        </w:tc>
        <w:tc>
          <w:tcPr>
            <w:tcW w:w="1693" w:type="dxa"/>
            <w:shd w:val="pct5" w:color="auto" w:fill="auto"/>
          </w:tcPr>
          <w:p w14:paraId="677BF62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Elizabeth</w:t>
            </w:r>
          </w:p>
        </w:tc>
        <w:tc>
          <w:tcPr>
            <w:tcW w:w="4007" w:type="dxa"/>
          </w:tcPr>
          <w:p w14:paraId="199FA56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U.S. Department of Defense</w:t>
            </w:r>
          </w:p>
        </w:tc>
        <w:tc>
          <w:tcPr>
            <w:tcW w:w="2126" w:type="dxa"/>
          </w:tcPr>
          <w:p w14:paraId="1C99AC8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E7C626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23A82431" w14:textId="77777777" w:rsidTr="00DE027D">
        <w:trPr>
          <w:cantSplit/>
        </w:trPr>
        <w:tc>
          <w:tcPr>
            <w:tcW w:w="701" w:type="dxa"/>
            <w:shd w:val="pct5" w:color="auto" w:fill="auto"/>
          </w:tcPr>
          <w:p w14:paraId="5CAEB41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3540624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Koulakiotis</w:t>
            </w:r>
          </w:p>
        </w:tc>
        <w:tc>
          <w:tcPr>
            <w:tcW w:w="1693" w:type="dxa"/>
            <w:shd w:val="pct5" w:color="auto" w:fill="auto"/>
          </w:tcPr>
          <w:p w14:paraId="0207EC6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Dimitris</w:t>
            </w:r>
          </w:p>
        </w:tc>
        <w:tc>
          <w:tcPr>
            <w:tcW w:w="4007" w:type="dxa"/>
          </w:tcPr>
          <w:p w14:paraId="0506043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Sony Europe B.V.</w:t>
            </w:r>
          </w:p>
        </w:tc>
        <w:tc>
          <w:tcPr>
            <w:tcW w:w="2126" w:type="dxa"/>
          </w:tcPr>
          <w:p w14:paraId="52DD6E8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3E7189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3CA6572C" w14:textId="77777777" w:rsidTr="00DE027D">
        <w:trPr>
          <w:cantSplit/>
        </w:trPr>
        <w:tc>
          <w:tcPr>
            <w:tcW w:w="701" w:type="dxa"/>
            <w:shd w:val="pct5" w:color="auto" w:fill="auto"/>
          </w:tcPr>
          <w:p w14:paraId="0481278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69D5EA3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Krzemienski</w:t>
            </w:r>
          </w:p>
        </w:tc>
        <w:tc>
          <w:tcPr>
            <w:tcW w:w="1693" w:type="dxa"/>
            <w:shd w:val="pct5" w:color="auto" w:fill="auto"/>
          </w:tcPr>
          <w:p w14:paraId="4E88069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Pawel</w:t>
            </w:r>
          </w:p>
        </w:tc>
        <w:tc>
          <w:tcPr>
            <w:tcW w:w="4007" w:type="dxa"/>
          </w:tcPr>
          <w:p w14:paraId="5371C64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NCSC</w:t>
            </w:r>
          </w:p>
        </w:tc>
        <w:tc>
          <w:tcPr>
            <w:tcW w:w="2126" w:type="dxa"/>
          </w:tcPr>
          <w:p w14:paraId="4ED0F34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110CD7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D528703" w14:textId="77777777" w:rsidTr="00DE027D">
        <w:trPr>
          <w:cantSplit/>
        </w:trPr>
        <w:tc>
          <w:tcPr>
            <w:tcW w:w="701" w:type="dxa"/>
            <w:shd w:val="pct5" w:color="auto" w:fill="auto"/>
          </w:tcPr>
          <w:p w14:paraId="546AF4C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263D15D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Kuchi</w:t>
            </w:r>
          </w:p>
        </w:tc>
        <w:tc>
          <w:tcPr>
            <w:tcW w:w="1693" w:type="dxa"/>
            <w:shd w:val="pct5" w:color="auto" w:fill="auto"/>
          </w:tcPr>
          <w:p w14:paraId="107B9EA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Kiran</w:t>
            </w:r>
          </w:p>
        </w:tc>
        <w:tc>
          <w:tcPr>
            <w:tcW w:w="4007" w:type="dxa"/>
          </w:tcPr>
          <w:p w14:paraId="7181C2A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Indian Institute of Tech (H)</w:t>
            </w:r>
          </w:p>
        </w:tc>
        <w:tc>
          <w:tcPr>
            <w:tcW w:w="2126" w:type="dxa"/>
          </w:tcPr>
          <w:p w14:paraId="1A149E8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411E38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14:paraId="0EE85CE4" w14:textId="77777777" w:rsidTr="00DE027D">
        <w:trPr>
          <w:cantSplit/>
        </w:trPr>
        <w:tc>
          <w:tcPr>
            <w:tcW w:w="701" w:type="dxa"/>
            <w:shd w:val="pct5" w:color="auto" w:fill="auto"/>
          </w:tcPr>
          <w:p w14:paraId="4212572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4A7586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Kuebler</w:t>
            </w:r>
          </w:p>
        </w:tc>
        <w:tc>
          <w:tcPr>
            <w:tcW w:w="1693" w:type="dxa"/>
            <w:shd w:val="pct5" w:color="auto" w:fill="auto"/>
          </w:tcPr>
          <w:p w14:paraId="32F829D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Juergen</w:t>
            </w:r>
          </w:p>
        </w:tc>
        <w:tc>
          <w:tcPr>
            <w:tcW w:w="4007" w:type="dxa"/>
          </w:tcPr>
          <w:p w14:paraId="7569C13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Daimler AG</w:t>
            </w:r>
          </w:p>
        </w:tc>
        <w:tc>
          <w:tcPr>
            <w:tcW w:w="2126" w:type="dxa"/>
          </w:tcPr>
          <w:p w14:paraId="7526704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EAF875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554A188" w14:textId="77777777" w:rsidTr="00DE027D">
        <w:trPr>
          <w:cantSplit/>
        </w:trPr>
        <w:tc>
          <w:tcPr>
            <w:tcW w:w="701" w:type="dxa"/>
            <w:shd w:val="pct5" w:color="auto" w:fill="auto"/>
          </w:tcPr>
          <w:p w14:paraId="03405E7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774A13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Kymalainen</w:t>
            </w:r>
          </w:p>
        </w:tc>
        <w:tc>
          <w:tcPr>
            <w:tcW w:w="1693" w:type="dxa"/>
            <w:shd w:val="pct5" w:color="auto" w:fill="auto"/>
          </w:tcPr>
          <w:p w14:paraId="3059BEB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Kimmo</w:t>
            </w:r>
          </w:p>
        </w:tc>
        <w:tc>
          <w:tcPr>
            <w:tcW w:w="4007" w:type="dxa"/>
          </w:tcPr>
          <w:p w14:paraId="7DF5FCA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c>
          <w:tcPr>
            <w:tcW w:w="2126" w:type="dxa"/>
          </w:tcPr>
          <w:p w14:paraId="60EB20E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3GPPORG_REP</w:t>
            </w:r>
          </w:p>
        </w:tc>
        <w:tc>
          <w:tcPr>
            <w:tcW w:w="709" w:type="dxa"/>
            <w:shd w:val="clear" w:color="auto" w:fill="auto"/>
          </w:tcPr>
          <w:p w14:paraId="375B518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53D0EF2" w14:textId="77777777" w:rsidTr="00DE027D">
        <w:trPr>
          <w:cantSplit/>
        </w:trPr>
        <w:tc>
          <w:tcPr>
            <w:tcW w:w="701" w:type="dxa"/>
            <w:shd w:val="pct5" w:color="auto" w:fill="auto"/>
          </w:tcPr>
          <w:p w14:paraId="5AC5BC4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6ED5539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Lai</w:t>
            </w:r>
          </w:p>
        </w:tc>
        <w:tc>
          <w:tcPr>
            <w:tcW w:w="1693" w:type="dxa"/>
            <w:shd w:val="pct5" w:color="auto" w:fill="auto"/>
          </w:tcPr>
          <w:p w14:paraId="08F40F7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Chia-Lin</w:t>
            </w:r>
          </w:p>
        </w:tc>
        <w:tc>
          <w:tcPr>
            <w:tcW w:w="4007" w:type="dxa"/>
          </w:tcPr>
          <w:p w14:paraId="1600F7D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MediaTek Beijing Inc.</w:t>
            </w:r>
          </w:p>
        </w:tc>
        <w:tc>
          <w:tcPr>
            <w:tcW w:w="2126" w:type="dxa"/>
          </w:tcPr>
          <w:p w14:paraId="3E3160E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760522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138AE5FB" w14:textId="77777777" w:rsidTr="00DE027D">
        <w:trPr>
          <w:cantSplit/>
        </w:trPr>
        <w:tc>
          <w:tcPr>
            <w:tcW w:w="701" w:type="dxa"/>
            <w:shd w:val="pct5" w:color="auto" w:fill="auto"/>
          </w:tcPr>
          <w:p w14:paraId="62730CC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Ing.</w:t>
            </w:r>
          </w:p>
        </w:tc>
        <w:tc>
          <w:tcPr>
            <w:tcW w:w="1567" w:type="dxa"/>
            <w:shd w:val="pct5" w:color="auto" w:fill="auto"/>
          </w:tcPr>
          <w:p w14:paraId="72BE880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Lara Dominguez</w:t>
            </w:r>
          </w:p>
        </w:tc>
        <w:tc>
          <w:tcPr>
            <w:tcW w:w="1693" w:type="dxa"/>
            <w:shd w:val="pct5" w:color="auto" w:fill="auto"/>
          </w:tcPr>
          <w:p w14:paraId="1275954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Juan Antonio</w:t>
            </w:r>
          </w:p>
        </w:tc>
        <w:tc>
          <w:tcPr>
            <w:tcW w:w="4007" w:type="dxa"/>
          </w:tcPr>
          <w:p w14:paraId="43EC1D0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Spirent Communications</w:t>
            </w:r>
          </w:p>
        </w:tc>
        <w:tc>
          <w:tcPr>
            <w:tcW w:w="2126" w:type="dxa"/>
          </w:tcPr>
          <w:p w14:paraId="54219E4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8C11D3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6877849A" w14:textId="77777777" w:rsidTr="00DE027D">
        <w:trPr>
          <w:cantSplit/>
        </w:trPr>
        <w:tc>
          <w:tcPr>
            <w:tcW w:w="701" w:type="dxa"/>
            <w:shd w:val="pct5" w:color="auto" w:fill="auto"/>
          </w:tcPr>
          <w:p w14:paraId="52A5929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4F5A4D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Lazara</w:t>
            </w:r>
          </w:p>
        </w:tc>
        <w:tc>
          <w:tcPr>
            <w:tcW w:w="1693" w:type="dxa"/>
            <w:shd w:val="pct5" w:color="auto" w:fill="auto"/>
          </w:tcPr>
          <w:p w14:paraId="4EC19AD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Dominic</w:t>
            </w:r>
          </w:p>
        </w:tc>
        <w:tc>
          <w:tcPr>
            <w:tcW w:w="4007" w:type="dxa"/>
          </w:tcPr>
          <w:p w14:paraId="745E99B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Motorola Solutions UK Ltd.</w:t>
            </w:r>
          </w:p>
        </w:tc>
        <w:tc>
          <w:tcPr>
            <w:tcW w:w="2126" w:type="dxa"/>
          </w:tcPr>
          <w:p w14:paraId="6C3C4A1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FF22B6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6489EFC" w14:textId="77777777" w:rsidTr="00DE027D">
        <w:trPr>
          <w:cantSplit/>
        </w:trPr>
        <w:tc>
          <w:tcPr>
            <w:tcW w:w="701" w:type="dxa"/>
            <w:shd w:val="pct5" w:color="auto" w:fill="auto"/>
          </w:tcPr>
          <w:p w14:paraId="4C26E9A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0BDE801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Leadbeater</w:t>
            </w:r>
          </w:p>
        </w:tc>
        <w:tc>
          <w:tcPr>
            <w:tcW w:w="1693" w:type="dxa"/>
            <w:shd w:val="pct5" w:color="auto" w:fill="auto"/>
          </w:tcPr>
          <w:p w14:paraId="71E5A73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Alex</w:t>
            </w:r>
          </w:p>
        </w:tc>
        <w:tc>
          <w:tcPr>
            <w:tcW w:w="4007" w:type="dxa"/>
          </w:tcPr>
          <w:p w14:paraId="124C91D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BT plc</w:t>
            </w:r>
          </w:p>
        </w:tc>
        <w:tc>
          <w:tcPr>
            <w:tcW w:w="2126" w:type="dxa"/>
          </w:tcPr>
          <w:p w14:paraId="1E82D89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CBCE92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E581B01" w14:textId="77777777" w:rsidTr="00DE027D">
        <w:trPr>
          <w:cantSplit/>
        </w:trPr>
        <w:tc>
          <w:tcPr>
            <w:tcW w:w="701" w:type="dxa"/>
            <w:shd w:val="pct5" w:color="auto" w:fill="auto"/>
          </w:tcPr>
          <w:p w14:paraId="7B07F70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7B9C73F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14:paraId="3C1A0CB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Daewon</w:t>
            </w:r>
          </w:p>
        </w:tc>
        <w:tc>
          <w:tcPr>
            <w:tcW w:w="4007" w:type="dxa"/>
          </w:tcPr>
          <w:p w14:paraId="4E66D30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Intel China Ltd.</w:t>
            </w:r>
          </w:p>
        </w:tc>
        <w:tc>
          <w:tcPr>
            <w:tcW w:w="2126" w:type="dxa"/>
          </w:tcPr>
          <w:p w14:paraId="59BA616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E37663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77DFB275" w14:textId="77777777" w:rsidTr="00DE027D">
        <w:trPr>
          <w:cantSplit/>
        </w:trPr>
        <w:tc>
          <w:tcPr>
            <w:tcW w:w="701" w:type="dxa"/>
            <w:shd w:val="pct5" w:color="auto" w:fill="auto"/>
          </w:tcPr>
          <w:p w14:paraId="6510A77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4AF6541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14:paraId="670566A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Jicheol</w:t>
            </w:r>
          </w:p>
        </w:tc>
        <w:tc>
          <w:tcPr>
            <w:tcW w:w="4007" w:type="dxa"/>
          </w:tcPr>
          <w:p w14:paraId="553FDC2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France SA</w:t>
            </w:r>
          </w:p>
        </w:tc>
        <w:tc>
          <w:tcPr>
            <w:tcW w:w="2126" w:type="dxa"/>
          </w:tcPr>
          <w:p w14:paraId="0DED829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BB773B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DC858B6" w14:textId="77777777" w:rsidTr="00DE027D">
        <w:trPr>
          <w:cantSplit/>
        </w:trPr>
        <w:tc>
          <w:tcPr>
            <w:tcW w:w="701" w:type="dxa"/>
            <w:shd w:val="pct5" w:color="auto" w:fill="auto"/>
          </w:tcPr>
          <w:p w14:paraId="5BCE378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1134133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14:paraId="15D256D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Ki-Dong</w:t>
            </w:r>
          </w:p>
        </w:tc>
        <w:tc>
          <w:tcPr>
            <w:tcW w:w="4007" w:type="dxa"/>
          </w:tcPr>
          <w:p w14:paraId="415B180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LG Electronics Deutschland</w:t>
            </w:r>
          </w:p>
        </w:tc>
        <w:tc>
          <w:tcPr>
            <w:tcW w:w="2126" w:type="dxa"/>
          </w:tcPr>
          <w:p w14:paraId="5EB4AF4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4B563F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373D91DE" w14:textId="77777777" w:rsidTr="00DE027D">
        <w:trPr>
          <w:cantSplit/>
        </w:trPr>
        <w:tc>
          <w:tcPr>
            <w:tcW w:w="701" w:type="dxa"/>
            <w:shd w:val="pct5" w:color="auto" w:fill="auto"/>
          </w:tcPr>
          <w:p w14:paraId="1A002C7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3B7803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14:paraId="01BF934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Moon-il</w:t>
            </w:r>
          </w:p>
        </w:tc>
        <w:tc>
          <w:tcPr>
            <w:tcW w:w="4007" w:type="dxa"/>
          </w:tcPr>
          <w:p w14:paraId="2D81F2F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InterDigital, Europe, Ltd.</w:t>
            </w:r>
          </w:p>
        </w:tc>
        <w:tc>
          <w:tcPr>
            <w:tcW w:w="2126" w:type="dxa"/>
          </w:tcPr>
          <w:p w14:paraId="6D51F3D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C03C22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DFB4078" w14:textId="77777777" w:rsidTr="00DE027D">
        <w:trPr>
          <w:cantSplit/>
        </w:trPr>
        <w:tc>
          <w:tcPr>
            <w:tcW w:w="701" w:type="dxa"/>
            <w:shd w:val="pct5" w:color="auto" w:fill="auto"/>
          </w:tcPr>
          <w:p w14:paraId="5011B0D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1B8FA1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14:paraId="406059F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Seungik</w:t>
            </w:r>
          </w:p>
        </w:tc>
        <w:tc>
          <w:tcPr>
            <w:tcW w:w="4007" w:type="dxa"/>
          </w:tcPr>
          <w:p w14:paraId="4B6754D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ETRI</w:t>
            </w:r>
          </w:p>
        </w:tc>
        <w:tc>
          <w:tcPr>
            <w:tcW w:w="2126" w:type="dxa"/>
          </w:tcPr>
          <w:p w14:paraId="562F3B6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D06190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77A395B3" w14:textId="77777777" w:rsidTr="00DE027D">
        <w:trPr>
          <w:cantSplit/>
        </w:trPr>
        <w:tc>
          <w:tcPr>
            <w:tcW w:w="701" w:type="dxa"/>
            <w:shd w:val="pct5" w:color="auto" w:fill="auto"/>
          </w:tcPr>
          <w:p w14:paraId="4AE4F91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4D3585E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14:paraId="195DF95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WONBUM</w:t>
            </w:r>
          </w:p>
        </w:tc>
        <w:tc>
          <w:tcPr>
            <w:tcW w:w="4007" w:type="dxa"/>
          </w:tcPr>
          <w:p w14:paraId="4533F21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UANGEL</w:t>
            </w:r>
          </w:p>
        </w:tc>
        <w:tc>
          <w:tcPr>
            <w:tcW w:w="2126" w:type="dxa"/>
          </w:tcPr>
          <w:p w14:paraId="74DC75D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8A1862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1E856502" w14:textId="77777777" w:rsidTr="00DE027D">
        <w:trPr>
          <w:cantSplit/>
        </w:trPr>
        <w:tc>
          <w:tcPr>
            <w:tcW w:w="701" w:type="dxa"/>
            <w:shd w:val="pct5" w:color="auto" w:fill="auto"/>
          </w:tcPr>
          <w:p w14:paraId="59B2DB9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D9E97C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Lee</w:t>
            </w:r>
          </w:p>
        </w:tc>
        <w:tc>
          <w:tcPr>
            <w:tcW w:w="1693" w:type="dxa"/>
            <w:shd w:val="pct5" w:color="auto" w:fill="auto"/>
          </w:tcPr>
          <w:p w14:paraId="083287E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Youn-Tai</w:t>
            </w:r>
          </w:p>
        </w:tc>
        <w:tc>
          <w:tcPr>
            <w:tcW w:w="4007" w:type="dxa"/>
          </w:tcPr>
          <w:p w14:paraId="1594D9D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III</w:t>
            </w:r>
          </w:p>
        </w:tc>
        <w:tc>
          <w:tcPr>
            <w:tcW w:w="2126" w:type="dxa"/>
          </w:tcPr>
          <w:p w14:paraId="0A7547E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053162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6EED138A" w14:textId="77777777" w:rsidTr="00DE027D">
        <w:trPr>
          <w:cantSplit/>
        </w:trPr>
        <w:tc>
          <w:tcPr>
            <w:tcW w:w="701" w:type="dxa"/>
            <w:shd w:val="pct5" w:color="auto" w:fill="auto"/>
          </w:tcPr>
          <w:p w14:paraId="7E80AFD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29E72BE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Lei</w:t>
            </w:r>
          </w:p>
        </w:tc>
        <w:tc>
          <w:tcPr>
            <w:tcW w:w="1693" w:type="dxa"/>
            <w:shd w:val="pct5" w:color="auto" w:fill="auto"/>
          </w:tcPr>
          <w:p w14:paraId="248BA0A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Yixue</w:t>
            </w:r>
          </w:p>
        </w:tc>
        <w:tc>
          <w:tcPr>
            <w:tcW w:w="4007" w:type="dxa"/>
          </w:tcPr>
          <w:p w14:paraId="1B9FADF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Tencent</w:t>
            </w:r>
          </w:p>
        </w:tc>
        <w:tc>
          <w:tcPr>
            <w:tcW w:w="2126" w:type="dxa"/>
          </w:tcPr>
          <w:p w14:paraId="57E1C18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AC97DD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55EEB714" w14:textId="77777777" w:rsidTr="00DE027D">
        <w:trPr>
          <w:cantSplit/>
        </w:trPr>
        <w:tc>
          <w:tcPr>
            <w:tcW w:w="701" w:type="dxa"/>
            <w:shd w:val="pct5" w:color="auto" w:fill="auto"/>
          </w:tcPr>
          <w:p w14:paraId="18139A0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4309EDE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Leung</w:t>
            </w:r>
          </w:p>
        </w:tc>
        <w:tc>
          <w:tcPr>
            <w:tcW w:w="1693" w:type="dxa"/>
            <w:shd w:val="pct5" w:color="auto" w:fill="auto"/>
          </w:tcPr>
          <w:p w14:paraId="6EF91A3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Nikolai</w:t>
            </w:r>
          </w:p>
        </w:tc>
        <w:tc>
          <w:tcPr>
            <w:tcW w:w="4007" w:type="dxa"/>
          </w:tcPr>
          <w:p w14:paraId="6570E6D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Qualcomm Tech. Netherlands B.V</w:t>
            </w:r>
          </w:p>
        </w:tc>
        <w:tc>
          <w:tcPr>
            <w:tcW w:w="2126" w:type="dxa"/>
          </w:tcPr>
          <w:p w14:paraId="375474A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E0B635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050DCF2" w14:textId="77777777" w:rsidTr="00DE027D">
        <w:trPr>
          <w:cantSplit/>
        </w:trPr>
        <w:tc>
          <w:tcPr>
            <w:tcW w:w="701" w:type="dxa"/>
            <w:shd w:val="pct5" w:color="auto" w:fill="auto"/>
          </w:tcPr>
          <w:p w14:paraId="41F2562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14:paraId="08DEFDF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Liang</w:t>
            </w:r>
          </w:p>
        </w:tc>
        <w:tc>
          <w:tcPr>
            <w:tcW w:w="1693" w:type="dxa"/>
            <w:shd w:val="pct5" w:color="auto" w:fill="auto"/>
          </w:tcPr>
          <w:p w14:paraId="6DC2B01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Jing</w:t>
            </w:r>
          </w:p>
        </w:tc>
        <w:tc>
          <w:tcPr>
            <w:tcW w:w="4007" w:type="dxa"/>
          </w:tcPr>
          <w:p w14:paraId="60EB6D9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Datang Mobile Com. Equipment</w:t>
            </w:r>
          </w:p>
        </w:tc>
        <w:tc>
          <w:tcPr>
            <w:tcW w:w="2126" w:type="dxa"/>
          </w:tcPr>
          <w:p w14:paraId="42D88CC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89D945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3F8B0342" w14:textId="77777777" w:rsidTr="00DE027D">
        <w:trPr>
          <w:cantSplit/>
        </w:trPr>
        <w:tc>
          <w:tcPr>
            <w:tcW w:w="701" w:type="dxa"/>
            <w:shd w:val="pct5" w:color="auto" w:fill="auto"/>
          </w:tcPr>
          <w:p w14:paraId="5938F5B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938855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Libunao</w:t>
            </w:r>
          </w:p>
        </w:tc>
        <w:tc>
          <w:tcPr>
            <w:tcW w:w="1693" w:type="dxa"/>
            <w:shd w:val="pct5" w:color="auto" w:fill="auto"/>
          </w:tcPr>
          <w:p w14:paraId="085F419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Gerardo</w:t>
            </w:r>
          </w:p>
        </w:tc>
        <w:tc>
          <w:tcPr>
            <w:tcW w:w="4007" w:type="dxa"/>
          </w:tcPr>
          <w:p w14:paraId="49648E6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Verizon UK Ltd</w:t>
            </w:r>
          </w:p>
        </w:tc>
        <w:tc>
          <w:tcPr>
            <w:tcW w:w="2126" w:type="dxa"/>
          </w:tcPr>
          <w:p w14:paraId="31B70C7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666C47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695B292" w14:textId="77777777" w:rsidTr="00DE027D">
        <w:trPr>
          <w:cantSplit/>
        </w:trPr>
        <w:tc>
          <w:tcPr>
            <w:tcW w:w="701" w:type="dxa"/>
            <w:shd w:val="pct5" w:color="auto" w:fill="auto"/>
          </w:tcPr>
          <w:p w14:paraId="5308DD8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1626989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Lin</w:t>
            </w:r>
          </w:p>
        </w:tc>
        <w:tc>
          <w:tcPr>
            <w:tcW w:w="1693" w:type="dxa"/>
            <w:shd w:val="pct5" w:color="auto" w:fill="auto"/>
          </w:tcPr>
          <w:p w14:paraId="61B8ED4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Kevin</w:t>
            </w:r>
          </w:p>
        </w:tc>
        <w:tc>
          <w:tcPr>
            <w:tcW w:w="4007" w:type="dxa"/>
          </w:tcPr>
          <w:p w14:paraId="0E74033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Chengdu OPPO Mobile Com. corp.</w:t>
            </w:r>
          </w:p>
        </w:tc>
        <w:tc>
          <w:tcPr>
            <w:tcW w:w="2126" w:type="dxa"/>
          </w:tcPr>
          <w:p w14:paraId="13ABBB2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E36C7A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2BE5BBE3" w14:textId="77777777" w:rsidTr="00DE027D">
        <w:trPr>
          <w:cantSplit/>
        </w:trPr>
        <w:tc>
          <w:tcPr>
            <w:tcW w:w="701" w:type="dxa"/>
            <w:shd w:val="pct5" w:color="auto" w:fill="auto"/>
          </w:tcPr>
          <w:p w14:paraId="47F07CA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6FEA146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LIN</w:t>
            </w:r>
          </w:p>
        </w:tc>
        <w:tc>
          <w:tcPr>
            <w:tcW w:w="1693" w:type="dxa"/>
            <w:shd w:val="pct5" w:color="auto" w:fill="auto"/>
          </w:tcPr>
          <w:p w14:paraId="021DFDE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Yilin</w:t>
            </w:r>
          </w:p>
        </w:tc>
        <w:tc>
          <w:tcPr>
            <w:tcW w:w="4007" w:type="dxa"/>
          </w:tcPr>
          <w:p w14:paraId="53A14C6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China Telecommunications</w:t>
            </w:r>
          </w:p>
        </w:tc>
        <w:tc>
          <w:tcPr>
            <w:tcW w:w="2126" w:type="dxa"/>
          </w:tcPr>
          <w:p w14:paraId="6DFDA11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61A596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7637220" w14:textId="77777777" w:rsidTr="00DE027D">
        <w:trPr>
          <w:cantSplit/>
        </w:trPr>
        <w:tc>
          <w:tcPr>
            <w:tcW w:w="701" w:type="dxa"/>
            <w:shd w:val="pct5" w:color="auto" w:fill="auto"/>
          </w:tcPr>
          <w:p w14:paraId="2765AEA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14:paraId="02EA4FE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Liu</w:t>
            </w:r>
          </w:p>
        </w:tc>
        <w:tc>
          <w:tcPr>
            <w:tcW w:w="1693" w:type="dxa"/>
            <w:shd w:val="pct5" w:color="auto" w:fill="auto"/>
          </w:tcPr>
          <w:p w14:paraId="720827D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Aijuan</w:t>
            </w:r>
          </w:p>
        </w:tc>
        <w:tc>
          <w:tcPr>
            <w:tcW w:w="4007" w:type="dxa"/>
          </w:tcPr>
          <w:p w14:paraId="3DED0B3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Fiberhome Technologies Group</w:t>
            </w:r>
          </w:p>
        </w:tc>
        <w:tc>
          <w:tcPr>
            <w:tcW w:w="2126" w:type="dxa"/>
          </w:tcPr>
          <w:p w14:paraId="49D34E7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A75E1C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74E259F7" w14:textId="77777777" w:rsidTr="00DE027D">
        <w:trPr>
          <w:cantSplit/>
        </w:trPr>
        <w:tc>
          <w:tcPr>
            <w:tcW w:w="701" w:type="dxa"/>
            <w:shd w:val="pct5" w:color="auto" w:fill="auto"/>
          </w:tcPr>
          <w:p w14:paraId="2D1DFF8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72DFD57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Liu</w:t>
            </w:r>
          </w:p>
        </w:tc>
        <w:tc>
          <w:tcPr>
            <w:tcW w:w="1693" w:type="dxa"/>
            <w:shd w:val="pct5" w:color="auto" w:fill="auto"/>
          </w:tcPr>
          <w:p w14:paraId="100C719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Ye</w:t>
            </w:r>
          </w:p>
        </w:tc>
        <w:tc>
          <w:tcPr>
            <w:tcW w:w="4007" w:type="dxa"/>
          </w:tcPr>
          <w:p w14:paraId="486EC5B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Huawei Tech.(UK) Co., Ltd</w:t>
            </w:r>
          </w:p>
        </w:tc>
        <w:tc>
          <w:tcPr>
            <w:tcW w:w="2126" w:type="dxa"/>
          </w:tcPr>
          <w:p w14:paraId="5CA49E4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257FF1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D3A5699" w14:textId="77777777" w:rsidTr="00DE027D">
        <w:trPr>
          <w:cantSplit/>
        </w:trPr>
        <w:tc>
          <w:tcPr>
            <w:tcW w:w="701" w:type="dxa"/>
            <w:shd w:val="pct5" w:color="auto" w:fill="auto"/>
          </w:tcPr>
          <w:p w14:paraId="2AA24A8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F12B36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Lopes</w:t>
            </w:r>
          </w:p>
        </w:tc>
        <w:tc>
          <w:tcPr>
            <w:tcW w:w="1693" w:type="dxa"/>
            <w:shd w:val="pct5" w:color="auto" w:fill="auto"/>
          </w:tcPr>
          <w:p w14:paraId="7B79486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Luis</w:t>
            </w:r>
          </w:p>
        </w:tc>
        <w:tc>
          <w:tcPr>
            <w:tcW w:w="4007" w:type="dxa"/>
          </w:tcPr>
          <w:p w14:paraId="76DAF33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Qualcomm Korea</w:t>
            </w:r>
          </w:p>
        </w:tc>
        <w:tc>
          <w:tcPr>
            <w:tcW w:w="2126" w:type="dxa"/>
          </w:tcPr>
          <w:p w14:paraId="48B1DC4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A5B578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03304ADB" w14:textId="77777777" w:rsidTr="00DE027D">
        <w:trPr>
          <w:cantSplit/>
        </w:trPr>
        <w:tc>
          <w:tcPr>
            <w:tcW w:w="701" w:type="dxa"/>
            <w:shd w:val="pct5" w:color="auto" w:fill="auto"/>
          </w:tcPr>
          <w:p w14:paraId="5219030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495D60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Lorenzo</w:t>
            </w:r>
          </w:p>
        </w:tc>
        <w:tc>
          <w:tcPr>
            <w:tcW w:w="1693" w:type="dxa"/>
            <w:shd w:val="pct5" w:color="auto" w:fill="auto"/>
          </w:tcPr>
          <w:p w14:paraId="23414E2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Casaccia</w:t>
            </w:r>
          </w:p>
        </w:tc>
        <w:tc>
          <w:tcPr>
            <w:tcW w:w="4007" w:type="dxa"/>
          </w:tcPr>
          <w:p w14:paraId="1B60B03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Qualcomm India Pvt Ltd</w:t>
            </w:r>
          </w:p>
        </w:tc>
        <w:tc>
          <w:tcPr>
            <w:tcW w:w="2126" w:type="dxa"/>
          </w:tcPr>
          <w:p w14:paraId="6755440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D20ECF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14:paraId="25FE4ABA" w14:textId="77777777" w:rsidTr="00DE027D">
        <w:trPr>
          <w:cantSplit/>
        </w:trPr>
        <w:tc>
          <w:tcPr>
            <w:tcW w:w="701" w:type="dxa"/>
            <w:shd w:val="pct5" w:color="auto" w:fill="auto"/>
          </w:tcPr>
          <w:p w14:paraId="6EB455B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174993D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Lu</w:t>
            </w:r>
          </w:p>
        </w:tc>
        <w:tc>
          <w:tcPr>
            <w:tcW w:w="1693" w:type="dxa"/>
            <w:shd w:val="pct5" w:color="auto" w:fill="auto"/>
          </w:tcPr>
          <w:p w14:paraId="7CB8A23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Qianxi</w:t>
            </w:r>
          </w:p>
        </w:tc>
        <w:tc>
          <w:tcPr>
            <w:tcW w:w="4007" w:type="dxa"/>
          </w:tcPr>
          <w:p w14:paraId="5233603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Guangdong OPPO Mobile Telecom.</w:t>
            </w:r>
          </w:p>
        </w:tc>
        <w:tc>
          <w:tcPr>
            <w:tcW w:w="2126" w:type="dxa"/>
          </w:tcPr>
          <w:p w14:paraId="17FFB23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765C33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0E73450A" w14:textId="77777777" w:rsidTr="00DE027D">
        <w:trPr>
          <w:cantSplit/>
        </w:trPr>
        <w:tc>
          <w:tcPr>
            <w:tcW w:w="701" w:type="dxa"/>
            <w:shd w:val="pct5" w:color="auto" w:fill="auto"/>
          </w:tcPr>
          <w:p w14:paraId="27859B3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14:paraId="4B9F3D3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Lu</w:t>
            </w:r>
          </w:p>
        </w:tc>
        <w:tc>
          <w:tcPr>
            <w:tcW w:w="1693" w:type="dxa"/>
            <w:shd w:val="pct5" w:color="auto" w:fill="auto"/>
          </w:tcPr>
          <w:p w14:paraId="36FBD9A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Sylvia</w:t>
            </w:r>
          </w:p>
        </w:tc>
        <w:tc>
          <w:tcPr>
            <w:tcW w:w="4007" w:type="dxa"/>
          </w:tcPr>
          <w:p w14:paraId="76D95C0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u-blox AG</w:t>
            </w:r>
          </w:p>
        </w:tc>
        <w:tc>
          <w:tcPr>
            <w:tcW w:w="2126" w:type="dxa"/>
          </w:tcPr>
          <w:p w14:paraId="0BACE85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359287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6603933" w14:textId="77777777" w:rsidTr="00DE027D">
        <w:trPr>
          <w:cantSplit/>
        </w:trPr>
        <w:tc>
          <w:tcPr>
            <w:tcW w:w="701" w:type="dxa"/>
            <w:shd w:val="pct5" w:color="auto" w:fill="auto"/>
          </w:tcPr>
          <w:p w14:paraId="772C4D3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99C681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Luft</w:t>
            </w:r>
          </w:p>
        </w:tc>
        <w:tc>
          <w:tcPr>
            <w:tcW w:w="1693" w:type="dxa"/>
            <w:shd w:val="pct5" w:color="auto" w:fill="auto"/>
          </w:tcPr>
          <w:p w14:paraId="0051298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Achim</w:t>
            </w:r>
          </w:p>
        </w:tc>
        <w:tc>
          <w:tcPr>
            <w:tcW w:w="4007" w:type="dxa"/>
          </w:tcPr>
          <w:p w14:paraId="44B2A8F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IPCom GmbH &amp; Co.KG</w:t>
            </w:r>
          </w:p>
        </w:tc>
        <w:tc>
          <w:tcPr>
            <w:tcW w:w="2126" w:type="dxa"/>
          </w:tcPr>
          <w:p w14:paraId="1508B07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965EDC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3E7D08F4" w14:textId="77777777" w:rsidTr="00DE027D">
        <w:trPr>
          <w:cantSplit/>
        </w:trPr>
        <w:tc>
          <w:tcPr>
            <w:tcW w:w="701" w:type="dxa"/>
            <w:shd w:val="pct5" w:color="auto" w:fill="auto"/>
          </w:tcPr>
          <w:p w14:paraId="547F12B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9FD273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Luo</w:t>
            </w:r>
          </w:p>
        </w:tc>
        <w:tc>
          <w:tcPr>
            <w:tcW w:w="1693" w:type="dxa"/>
            <w:shd w:val="pct5" w:color="auto" w:fill="auto"/>
          </w:tcPr>
          <w:p w14:paraId="6FD5EF5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Feng</w:t>
            </w:r>
          </w:p>
        </w:tc>
        <w:tc>
          <w:tcPr>
            <w:tcW w:w="4007" w:type="dxa"/>
          </w:tcPr>
          <w:p w14:paraId="7D4C140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China Mobile (Suzhou) Software</w:t>
            </w:r>
          </w:p>
        </w:tc>
        <w:tc>
          <w:tcPr>
            <w:tcW w:w="2126" w:type="dxa"/>
          </w:tcPr>
          <w:p w14:paraId="6AA9438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A9197E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409DDC3E" w14:textId="77777777" w:rsidTr="00DE027D">
        <w:trPr>
          <w:cantSplit/>
        </w:trPr>
        <w:tc>
          <w:tcPr>
            <w:tcW w:w="701" w:type="dxa"/>
            <w:shd w:val="pct5" w:color="auto" w:fill="auto"/>
          </w:tcPr>
          <w:p w14:paraId="5DCD4DA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82A12A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Ma</w:t>
            </w:r>
          </w:p>
        </w:tc>
        <w:tc>
          <w:tcPr>
            <w:tcW w:w="1693" w:type="dxa"/>
            <w:shd w:val="pct5" w:color="auto" w:fill="auto"/>
          </w:tcPr>
          <w:p w14:paraId="7119A57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Ruitao</w:t>
            </w:r>
          </w:p>
        </w:tc>
        <w:tc>
          <w:tcPr>
            <w:tcW w:w="4007" w:type="dxa"/>
          </w:tcPr>
          <w:p w14:paraId="7FECE30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China Unicom</w:t>
            </w:r>
          </w:p>
        </w:tc>
        <w:tc>
          <w:tcPr>
            <w:tcW w:w="2126" w:type="dxa"/>
          </w:tcPr>
          <w:p w14:paraId="3DCE4A8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E0CEAF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028DE9C6" w14:textId="77777777" w:rsidTr="00DE027D">
        <w:trPr>
          <w:cantSplit/>
        </w:trPr>
        <w:tc>
          <w:tcPr>
            <w:tcW w:w="701" w:type="dxa"/>
            <w:shd w:val="pct5" w:color="auto" w:fill="auto"/>
          </w:tcPr>
          <w:p w14:paraId="0317155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79948E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Martin</w:t>
            </w:r>
          </w:p>
        </w:tc>
        <w:tc>
          <w:tcPr>
            <w:tcW w:w="1693" w:type="dxa"/>
            <w:shd w:val="pct5" w:color="auto" w:fill="auto"/>
          </w:tcPr>
          <w:p w14:paraId="3E8F5BA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Jesus</w:t>
            </w:r>
          </w:p>
        </w:tc>
        <w:tc>
          <w:tcPr>
            <w:tcW w:w="4007" w:type="dxa"/>
          </w:tcPr>
          <w:p w14:paraId="1CBCF9C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Telefonica Germany GmbH</w:t>
            </w:r>
          </w:p>
        </w:tc>
        <w:tc>
          <w:tcPr>
            <w:tcW w:w="2126" w:type="dxa"/>
          </w:tcPr>
          <w:p w14:paraId="18C8144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EBEA35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6FCDB44" w14:textId="77777777" w:rsidTr="00DE027D">
        <w:trPr>
          <w:cantSplit/>
        </w:trPr>
        <w:tc>
          <w:tcPr>
            <w:tcW w:w="701" w:type="dxa"/>
            <w:shd w:val="pct5" w:color="auto" w:fill="auto"/>
          </w:tcPr>
          <w:p w14:paraId="194E133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634501D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Mayer</w:t>
            </w:r>
          </w:p>
        </w:tc>
        <w:tc>
          <w:tcPr>
            <w:tcW w:w="1693" w:type="dxa"/>
            <w:shd w:val="pct5" w:color="auto" w:fill="auto"/>
          </w:tcPr>
          <w:p w14:paraId="6964C7E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Georg</w:t>
            </w:r>
          </w:p>
        </w:tc>
        <w:tc>
          <w:tcPr>
            <w:tcW w:w="4007" w:type="dxa"/>
          </w:tcPr>
          <w:p w14:paraId="5A55121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Co. Ltd.</w:t>
            </w:r>
          </w:p>
        </w:tc>
        <w:tc>
          <w:tcPr>
            <w:tcW w:w="2126" w:type="dxa"/>
          </w:tcPr>
          <w:p w14:paraId="0CA34F1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01E570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611FE63" w14:textId="77777777" w:rsidTr="00DE027D">
        <w:trPr>
          <w:cantSplit/>
        </w:trPr>
        <w:tc>
          <w:tcPr>
            <w:tcW w:w="701" w:type="dxa"/>
            <w:shd w:val="pct5" w:color="auto" w:fill="auto"/>
          </w:tcPr>
          <w:p w14:paraId="3D749D2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DBD34F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Meredith</w:t>
            </w:r>
          </w:p>
        </w:tc>
        <w:tc>
          <w:tcPr>
            <w:tcW w:w="1693" w:type="dxa"/>
            <w:shd w:val="pct5" w:color="auto" w:fill="auto"/>
          </w:tcPr>
          <w:p w14:paraId="1EA594C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John M</w:t>
            </w:r>
          </w:p>
        </w:tc>
        <w:tc>
          <w:tcPr>
            <w:tcW w:w="4007" w:type="dxa"/>
          </w:tcPr>
          <w:p w14:paraId="5148DD0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c>
          <w:tcPr>
            <w:tcW w:w="2126" w:type="dxa"/>
          </w:tcPr>
          <w:p w14:paraId="7354F7E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3GPPORG_REP</w:t>
            </w:r>
          </w:p>
        </w:tc>
        <w:tc>
          <w:tcPr>
            <w:tcW w:w="709" w:type="dxa"/>
            <w:shd w:val="clear" w:color="auto" w:fill="auto"/>
          </w:tcPr>
          <w:p w14:paraId="1DB6BA3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16740F1" w14:textId="77777777" w:rsidTr="00DE027D">
        <w:trPr>
          <w:cantSplit/>
        </w:trPr>
        <w:tc>
          <w:tcPr>
            <w:tcW w:w="701" w:type="dxa"/>
            <w:shd w:val="pct5" w:color="auto" w:fill="auto"/>
          </w:tcPr>
          <w:p w14:paraId="7B58D6D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A3786E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MICHEL</w:t>
            </w:r>
          </w:p>
        </w:tc>
        <w:tc>
          <w:tcPr>
            <w:tcW w:w="1693" w:type="dxa"/>
            <w:shd w:val="pct5" w:color="auto" w:fill="auto"/>
          </w:tcPr>
          <w:p w14:paraId="5F3FCCD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Cyril</w:t>
            </w:r>
          </w:p>
        </w:tc>
        <w:tc>
          <w:tcPr>
            <w:tcW w:w="4007" w:type="dxa"/>
          </w:tcPr>
          <w:p w14:paraId="2DA274C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THALES</w:t>
            </w:r>
          </w:p>
        </w:tc>
        <w:tc>
          <w:tcPr>
            <w:tcW w:w="2126" w:type="dxa"/>
          </w:tcPr>
          <w:p w14:paraId="4C65D45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9912C8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E340A3B" w14:textId="77777777" w:rsidTr="00DE027D">
        <w:trPr>
          <w:cantSplit/>
        </w:trPr>
        <w:tc>
          <w:tcPr>
            <w:tcW w:w="701" w:type="dxa"/>
            <w:shd w:val="pct5" w:color="auto" w:fill="auto"/>
          </w:tcPr>
          <w:p w14:paraId="0133330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lastRenderedPageBreak/>
              <w:t>Mr.</w:t>
            </w:r>
          </w:p>
        </w:tc>
        <w:tc>
          <w:tcPr>
            <w:tcW w:w="1567" w:type="dxa"/>
            <w:shd w:val="pct5" w:color="auto" w:fill="auto"/>
          </w:tcPr>
          <w:p w14:paraId="243A108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Migaldi</w:t>
            </w:r>
          </w:p>
        </w:tc>
        <w:tc>
          <w:tcPr>
            <w:tcW w:w="1693" w:type="dxa"/>
            <w:shd w:val="pct5" w:color="auto" w:fill="auto"/>
          </w:tcPr>
          <w:p w14:paraId="6297E0B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Scott</w:t>
            </w:r>
          </w:p>
        </w:tc>
        <w:tc>
          <w:tcPr>
            <w:tcW w:w="4007" w:type="dxa"/>
          </w:tcPr>
          <w:p w14:paraId="7795504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T-Mobile USA Inc.</w:t>
            </w:r>
          </w:p>
        </w:tc>
        <w:tc>
          <w:tcPr>
            <w:tcW w:w="2126" w:type="dxa"/>
          </w:tcPr>
          <w:p w14:paraId="3636340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877924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3625EB92" w14:textId="77777777" w:rsidTr="00DE027D">
        <w:trPr>
          <w:cantSplit/>
        </w:trPr>
        <w:tc>
          <w:tcPr>
            <w:tcW w:w="701" w:type="dxa"/>
            <w:shd w:val="pct5" w:color="auto" w:fill="auto"/>
          </w:tcPr>
          <w:p w14:paraId="2D79621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4B59C9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Miller</w:t>
            </w:r>
          </w:p>
        </w:tc>
        <w:tc>
          <w:tcPr>
            <w:tcW w:w="1693" w:type="dxa"/>
            <w:shd w:val="pct5" w:color="auto" w:fill="auto"/>
          </w:tcPr>
          <w:p w14:paraId="6644630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James</w:t>
            </w:r>
          </w:p>
        </w:tc>
        <w:tc>
          <w:tcPr>
            <w:tcW w:w="4007" w:type="dxa"/>
          </w:tcPr>
          <w:p w14:paraId="6898FE0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InterDigital Germany GmbH</w:t>
            </w:r>
          </w:p>
        </w:tc>
        <w:tc>
          <w:tcPr>
            <w:tcW w:w="2126" w:type="dxa"/>
          </w:tcPr>
          <w:p w14:paraId="5055581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5220BA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62CB1E4" w14:textId="77777777" w:rsidTr="00DE027D">
        <w:trPr>
          <w:cantSplit/>
        </w:trPr>
        <w:tc>
          <w:tcPr>
            <w:tcW w:w="701" w:type="dxa"/>
            <w:shd w:val="pct5" w:color="auto" w:fill="auto"/>
          </w:tcPr>
          <w:p w14:paraId="67CB1B1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5DA9C5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Minokuchi</w:t>
            </w:r>
          </w:p>
        </w:tc>
        <w:tc>
          <w:tcPr>
            <w:tcW w:w="1693" w:type="dxa"/>
            <w:shd w:val="pct5" w:color="auto" w:fill="auto"/>
          </w:tcPr>
          <w:p w14:paraId="5EAC99C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Atsushi</w:t>
            </w:r>
          </w:p>
        </w:tc>
        <w:tc>
          <w:tcPr>
            <w:tcW w:w="4007" w:type="dxa"/>
          </w:tcPr>
          <w:p w14:paraId="1E94885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NTT DOCOMO INC.</w:t>
            </w:r>
          </w:p>
        </w:tc>
        <w:tc>
          <w:tcPr>
            <w:tcW w:w="2126" w:type="dxa"/>
          </w:tcPr>
          <w:p w14:paraId="433E4C2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7FCBEB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TTC</w:t>
            </w:r>
          </w:p>
        </w:tc>
      </w:tr>
      <w:tr w:rsidR="00744129" w14:paraId="1401939F" w14:textId="77777777" w:rsidTr="00DE027D">
        <w:trPr>
          <w:cantSplit/>
        </w:trPr>
        <w:tc>
          <w:tcPr>
            <w:tcW w:w="701" w:type="dxa"/>
            <w:shd w:val="pct5" w:color="auto" w:fill="auto"/>
          </w:tcPr>
          <w:p w14:paraId="3BB1620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1F09829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Montojo</w:t>
            </w:r>
          </w:p>
        </w:tc>
        <w:tc>
          <w:tcPr>
            <w:tcW w:w="1693" w:type="dxa"/>
            <w:shd w:val="pct5" w:color="auto" w:fill="auto"/>
          </w:tcPr>
          <w:p w14:paraId="4AE4174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Juan</w:t>
            </w:r>
          </w:p>
        </w:tc>
        <w:tc>
          <w:tcPr>
            <w:tcW w:w="4007" w:type="dxa"/>
          </w:tcPr>
          <w:p w14:paraId="2B5EB82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Qualcomm Finland RFFE Oy</w:t>
            </w:r>
          </w:p>
        </w:tc>
        <w:tc>
          <w:tcPr>
            <w:tcW w:w="2126" w:type="dxa"/>
          </w:tcPr>
          <w:p w14:paraId="6BCB2EB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CCD1DE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6EA61CF5" w14:textId="77777777" w:rsidTr="00DE027D">
        <w:trPr>
          <w:cantSplit/>
        </w:trPr>
        <w:tc>
          <w:tcPr>
            <w:tcW w:w="701" w:type="dxa"/>
            <w:shd w:val="pct5" w:color="auto" w:fill="auto"/>
          </w:tcPr>
          <w:p w14:paraId="1B88E6B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6E08F8C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Morand</w:t>
            </w:r>
          </w:p>
        </w:tc>
        <w:tc>
          <w:tcPr>
            <w:tcW w:w="1693" w:type="dxa"/>
            <w:shd w:val="pct5" w:color="auto" w:fill="auto"/>
          </w:tcPr>
          <w:p w14:paraId="693C46B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Lionel</w:t>
            </w:r>
          </w:p>
        </w:tc>
        <w:tc>
          <w:tcPr>
            <w:tcW w:w="4007" w:type="dxa"/>
          </w:tcPr>
          <w:p w14:paraId="4871369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Orange</w:t>
            </w:r>
          </w:p>
        </w:tc>
        <w:tc>
          <w:tcPr>
            <w:tcW w:w="2126" w:type="dxa"/>
          </w:tcPr>
          <w:p w14:paraId="3A48187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ADF96B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2BF48C1" w14:textId="77777777" w:rsidTr="00DE027D">
        <w:trPr>
          <w:cantSplit/>
        </w:trPr>
        <w:tc>
          <w:tcPr>
            <w:tcW w:w="701" w:type="dxa"/>
            <w:shd w:val="pct5" w:color="auto" w:fill="auto"/>
          </w:tcPr>
          <w:p w14:paraId="75B1D69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14:paraId="42834FB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Mustapha</w:t>
            </w:r>
          </w:p>
        </w:tc>
        <w:tc>
          <w:tcPr>
            <w:tcW w:w="1693" w:type="dxa"/>
            <w:shd w:val="pct5" w:color="auto" w:fill="auto"/>
          </w:tcPr>
          <w:p w14:paraId="429674C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Mona</w:t>
            </w:r>
          </w:p>
        </w:tc>
        <w:tc>
          <w:tcPr>
            <w:tcW w:w="4007" w:type="dxa"/>
          </w:tcPr>
          <w:p w14:paraId="210BBB5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GSM Association</w:t>
            </w:r>
          </w:p>
        </w:tc>
        <w:tc>
          <w:tcPr>
            <w:tcW w:w="2126" w:type="dxa"/>
          </w:tcPr>
          <w:p w14:paraId="5A1E841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3GPPMARK_REP</w:t>
            </w:r>
          </w:p>
        </w:tc>
        <w:tc>
          <w:tcPr>
            <w:tcW w:w="709" w:type="dxa"/>
            <w:shd w:val="clear" w:color="auto" w:fill="auto"/>
          </w:tcPr>
          <w:p w14:paraId="5FBD785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OTHER</w:t>
            </w:r>
          </w:p>
        </w:tc>
      </w:tr>
      <w:tr w:rsidR="00744129" w14:paraId="2D519358" w14:textId="77777777" w:rsidTr="00DE027D">
        <w:trPr>
          <w:cantSplit/>
        </w:trPr>
        <w:tc>
          <w:tcPr>
            <w:tcW w:w="701" w:type="dxa"/>
            <w:shd w:val="pct5" w:color="auto" w:fill="auto"/>
          </w:tcPr>
          <w:p w14:paraId="7F56B3B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C39FFC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Nakano</w:t>
            </w:r>
          </w:p>
        </w:tc>
        <w:tc>
          <w:tcPr>
            <w:tcW w:w="1693" w:type="dxa"/>
            <w:shd w:val="pct5" w:color="auto" w:fill="auto"/>
          </w:tcPr>
          <w:p w14:paraId="1817376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Yusuke</w:t>
            </w:r>
          </w:p>
        </w:tc>
        <w:tc>
          <w:tcPr>
            <w:tcW w:w="4007" w:type="dxa"/>
          </w:tcPr>
          <w:p w14:paraId="4DB58C1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KDDI Corporation</w:t>
            </w:r>
          </w:p>
        </w:tc>
        <w:tc>
          <w:tcPr>
            <w:tcW w:w="2126" w:type="dxa"/>
          </w:tcPr>
          <w:p w14:paraId="48CD0DA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D908BD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14:paraId="55661CF3" w14:textId="77777777" w:rsidTr="00DE027D">
        <w:trPr>
          <w:cantSplit/>
        </w:trPr>
        <w:tc>
          <w:tcPr>
            <w:tcW w:w="701" w:type="dxa"/>
            <w:shd w:val="pct5" w:color="auto" w:fill="auto"/>
          </w:tcPr>
          <w:p w14:paraId="2D8E618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4A40214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Nanjunda Swamy</w:t>
            </w:r>
          </w:p>
        </w:tc>
        <w:tc>
          <w:tcPr>
            <w:tcW w:w="1693" w:type="dxa"/>
            <w:shd w:val="pct5" w:color="auto" w:fill="auto"/>
          </w:tcPr>
          <w:p w14:paraId="194890B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Satish</w:t>
            </w:r>
          </w:p>
        </w:tc>
        <w:tc>
          <w:tcPr>
            <w:tcW w:w="4007" w:type="dxa"/>
          </w:tcPr>
          <w:p w14:paraId="0FE43E4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Reliance Jio</w:t>
            </w:r>
          </w:p>
        </w:tc>
        <w:tc>
          <w:tcPr>
            <w:tcW w:w="2126" w:type="dxa"/>
          </w:tcPr>
          <w:p w14:paraId="4236116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F4717B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14:paraId="3C608C04" w14:textId="77777777" w:rsidTr="00DE027D">
        <w:trPr>
          <w:cantSplit/>
        </w:trPr>
        <w:tc>
          <w:tcPr>
            <w:tcW w:w="701" w:type="dxa"/>
            <w:shd w:val="pct5" w:color="auto" w:fill="auto"/>
          </w:tcPr>
          <w:p w14:paraId="4971831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2BE3FD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Ng</w:t>
            </w:r>
          </w:p>
        </w:tc>
        <w:tc>
          <w:tcPr>
            <w:tcW w:w="1693" w:type="dxa"/>
            <w:shd w:val="pct5" w:color="auto" w:fill="auto"/>
          </w:tcPr>
          <w:p w14:paraId="77A460C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Chenghock</w:t>
            </w:r>
          </w:p>
        </w:tc>
        <w:tc>
          <w:tcPr>
            <w:tcW w:w="4007" w:type="dxa"/>
          </w:tcPr>
          <w:p w14:paraId="78211F7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NEC Corporation</w:t>
            </w:r>
          </w:p>
        </w:tc>
        <w:tc>
          <w:tcPr>
            <w:tcW w:w="2126" w:type="dxa"/>
          </w:tcPr>
          <w:p w14:paraId="29C1C19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92DC80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FFC9A27" w14:textId="77777777" w:rsidTr="00DE027D">
        <w:trPr>
          <w:cantSplit/>
        </w:trPr>
        <w:tc>
          <w:tcPr>
            <w:tcW w:w="701" w:type="dxa"/>
            <w:shd w:val="pct5" w:color="auto" w:fill="auto"/>
          </w:tcPr>
          <w:p w14:paraId="5EE8418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0F25D9B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Niemann</w:t>
            </w:r>
          </w:p>
        </w:tc>
        <w:tc>
          <w:tcPr>
            <w:tcW w:w="1693" w:type="dxa"/>
            <w:shd w:val="pct5" w:color="auto" w:fill="auto"/>
          </w:tcPr>
          <w:p w14:paraId="3A1E11E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Bernhard</w:t>
            </w:r>
          </w:p>
        </w:tc>
        <w:tc>
          <w:tcPr>
            <w:tcW w:w="4007" w:type="dxa"/>
          </w:tcPr>
          <w:p w14:paraId="2EA0BAC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Fraunhofer IIS</w:t>
            </w:r>
          </w:p>
        </w:tc>
        <w:tc>
          <w:tcPr>
            <w:tcW w:w="2126" w:type="dxa"/>
          </w:tcPr>
          <w:p w14:paraId="67296C0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B225AA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361D363A" w14:textId="77777777" w:rsidTr="00DE027D">
        <w:trPr>
          <w:cantSplit/>
        </w:trPr>
        <w:tc>
          <w:tcPr>
            <w:tcW w:w="701" w:type="dxa"/>
            <w:shd w:val="pct5" w:color="auto" w:fill="auto"/>
          </w:tcPr>
          <w:p w14:paraId="08B289B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4459BFC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Nilsson</w:t>
            </w:r>
          </w:p>
        </w:tc>
        <w:tc>
          <w:tcPr>
            <w:tcW w:w="1693" w:type="dxa"/>
            <w:shd w:val="pct5" w:color="auto" w:fill="auto"/>
          </w:tcPr>
          <w:p w14:paraId="421F9CD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Ulf</w:t>
            </w:r>
          </w:p>
        </w:tc>
        <w:tc>
          <w:tcPr>
            <w:tcW w:w="4007" w:type="dxa"/>
          </w:tcPr>
          <w:p w14:paraId="51D0087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Telia Company AB</w:t>
            </w:r>
          </w:p>
        </w:tc>
        <w:tc>
          <w:tcPr>
            <w:tcW w:w="2126" w:type="dxa"/>
          </w:tcPr>
          <w:p w14:paraId="34E1B7D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25586B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8BE246B" w14:textId="77777777" w:rsidTr="00DE027D">
        <w:trPr>
          <w:cantSplit/>
        </w:trPr>
        <w:tc>
          <w:tcPr>
            <w:tcW w:w="701" w:type="dxa"/>
            <w:shd w:val="pct5" w:color="auto" w:fill="auto"/>
          </w:tcPr>
          <w:p w14:paraId="19B6279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7C1886A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Ning</w:t>
            </w:r>
          </w:p>
        </w:tc>
        <w:tc>
          <w:tcPr>
            <w:tcW w:w="1693" w:type="dxa"/>
            <w:shd w:val="pct5" w:color="auto" w:fill="auto"/>
          </w:tcPr>
          <w:p w14:paraId="53F23EC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Yang</w:t>
            </w:r>
          </w:p>
        </w:tc>
        <w:tc>
          <w:tcPr>
            <w:tcW w:w="4007" w:type="dxa"/>
          </w:tcPr>
          <w:p w14:paraId="0F5F6C9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Beijing OPPO Com. corp., ltd</w:t>
            </w:r>
          </w:p>
        </w:tc>
        <w:tc>
          <w:tcPr>
            <w:tcW w:w="2126" w:type="dxa"/>
          </w:tcPr>
          <w:p w14:paraId="5AD52F2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F7EA64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524E947A" w14:textId="77777777" w:rsidTr="00DE027D">
        <w:trPr>
          <w:cantSplit/>
        </w:trPr>
        <w:tc>
          <w:tcPr>
            <w:tcW w:w="701" w:type="dxa"/>
            <w:shd w:val="pct5" w:color="auto" w:fill="auto"/>
          </w:tcPr>
          <w:p w14:paraId="31881E4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4DFE319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Noh</w:t>
            </w:r>
          </w:p>
        </w:tc>
        <w:tc>
          <w:tcPr>
            <w:tcW w:w="1693" w:type="dxa"/>
            <w:shd w:val="pct5" w:color="auto" w:fill="auto"/>
          </w:tcPr>
          <w:p w14:paraId="2BC0E5E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Minseok</w:t>
            </w:r>
          </w:p>
        </w:tc>
        <w:tc>
          <w:tcPr>
            <w:tcW w:w="4007" w:type="dxa"/>
          </w:tcPr>
          <w:p w14:paraId="2241121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WILUS Inc.</w:t>
            </w:r>
          </w:p>
        </w:tc>
        <w:tc>
          <w:tcPr>
            <w:tcW w:w="2126" w:type="dxa"/>
          </w:tcPr>
          <w:p w14:paraId="3560765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0A7D97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768B7F0A" w14:textId="77777777" w:rsidTr="00DE027D">
        <w:trPr>
          <w:cantSplit/>
        </w:trPr>
        <w:tc>
          <w:tcPr>
            <w:tcW w:w="701" w:type="dxa"/>
            <w:shd w:val="pct5" w:color="auto" w:fill="auto"/>
          </w:tcPr>
          <w:p w14:paraId="2BA2FBE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6A61F1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Nord</w:t>
            </w:r>
          </w:p>
        </w:tc>
        <w:tc>
          <w:tcPr>
            <w:tcW w:w="1693" w:type="dxa"/>
            <w:shd w:val="pct5" w:color="auto" w:fill="auto"/>
          </w:tcPr>
          <w:p w14:paraId="4E027C5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Lars</w:t>
            </w:r>
          </w:p>
        </w:tc>
        <w:tc>
          <w:tcPr>
            <w:tcW w:w="4007" w:type="dxa"/>
          </w:tcPr>
          <w:p w14:paraId="50699D3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Sony Mobile Communications</w:t>
            </w:r>
          </w:p>
        </w:tc>
        <w:tc>
          <w:tcPr>
            <w:tcW w:w="2126" w:type="dxa"/>
          </w:tcPr>
          <w:p w14:paraId="7EC0AE2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0E6EFD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14:paraId="35DCEB8B" w14:textId="77777777" w:rsidTr="00DE027D">
        <w:trPr>
          <w:cantSplit/>
        </w:trPr>
        <w:tc>
          <w:tcPr>
            <w:tcW w:w="701" w:type="dxa"/>
            <w:shd w:val="pct5" w:color="auto" w:fill="auto"/>
          </w:tcPr>
          <w:p w14:paraId="6095997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662D6DB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Oprescu</w:t>
            </w:r>
          </w:p>
        </w:tc>
        <w:tc>
          <w:tcPr>
            <w:tcW w:w="1693" w:type="dxa"/>
            <w:shd w:val="pct5" w:color="auto" w:fill="auto"/>
          </w:tcPr>
          <w:p w14:paraId="77D7704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Val</w:t>
            </w:r>
          </w:p>
        </w:tc>
        <w:tc>
          <w:tcPr>
            <w:tcW w:w="4007" w:type="dxa"/>
          </w:tcPr>
          <w:p w14:paraId="1EFC443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AT&amp;T</w:t>
            </w:r>
          </w:p>
        </w:tc>
        <w:tc>
          <w:tcPr>
            <w:tcW w:w="2126" w:type="dxa"/>
          </w:tcPr>
          <w:p w14:paraId="4ED1D0C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242C06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626518F6" w14:textId="77777777" w:rsidTr="00DE027D">
        <w:trPr>
          <w:cantSplit/>
        </w:trPr>
        <w:tc>
          <w:tcPr>
            <w:tcW w:w="701" w:type="dxa"/>
            <w:shd w:val="pct5" w:color="auto" w:fill="auto"/>
          </w:tcPr>
          <w:p w14:paraId="7744F41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2B54B98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Palat</w:t>
            </w:r>
          </w:p>
        </w:tc>
        <w:tc>
          <w:tcPr>
            <w:tcW w:w="1693" w:type="dxa"/>
            <w:shd w:val="pct5" w:color="auto" w:fill="auto"/>
          </w:tcPr>
          <w:p w14:paraId="6C5D1E5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Sudeep</w:t>
            </w:r>
          </w:p>
        </w:tc>
        <w:tc>
          <w:tcPr>
            <w:tcW w:w="4007" w:type="dxa"/>
          </w:tcPr>
          <w:p w14:paraId="4B60F9D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Intel Corporation SAS</w:t>
            </w:r>
          </w:p>
        </w:tc>
        <w:tc>
          <w:tcPr>
            <w:tcW w:w="2126" w:type="dxa"/>
          </w:tcPr>
          <w:p w14:paraId="625CB27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936B25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62D9B4A6" w14:textId="77777777" w:rsidTr="00DE027D">
        <w:trPr>
          <w:cantSplit/>
        </w:trPr>
        <w:tc>
          <w:tcPr>
            <w:tcW w:w="701" w:type="dxa"/>
            <w:shd w:val="pct5" w:color="auto" w:fill="auto"/>
          </w:tcPr>
          <w:p w14:paraId="5B7B6F4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968F5C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Pan</w:t>
            </w:r>
          </w:p>
        </w:tc>
        <w:tc>
          <w:tcPr>
            <w:tcW w:w="1693" w:type="dxa"/>
            <w:shd w:val="pct5" w:color="auto" w:fill="auto"/>
          </w:tcPr>
          <w:p w14:paraId="3AAA686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Xueming</w:t>
            </w:r>
          </w:p>
        </w:tc>
        <w:tc>
          <w:tcPr>
            <w:tcW w:w="4007" w:type="dxa"/>
          </w:tcPr>
          <w:p w14:paraId="36731FD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vivo Communication Technology</w:t>
            </w:r>
          </w:p>
        </w:tc>
        <w:tc>
          <w:tcPr>
            <w:tcW w:w="2126" w:type="dxa"/>
          </w:tcPr>
          <w:p w14:paraId="7999435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7B917F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369D780B" w14:textId="77777777" w:rsidTr="00DE027D">
        <w:trPr>
          <w:cantSplit/>
        </w:trPr>
        <w:tc>
          <w:tcPr>
            <w:tcW w:w="701" w:type="dxa"/>
            <w:shd w:val="pct5" w:color="auto" w:fill="auto"/>
          </w:tcPr>
          <w:p w14:paraId="54F4348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790BC7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PARK</w:t>
            </w:r>
          </w:p>
        </w:tc>
        <w:tc>
          <w:tcPr>
            <w:tcW w:w="1693" w:type="dxa"/>
            <w:shd w:val="pct5" w:color="auto" w:fill="auto"/>
          </w:tcPr>
          <w:p w14:paraId="469A363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ILSOO</w:t>
            </w:r>
          </w:p>
        </w:tc>
        <w:tc>
          <w:tcPr>
            <w:tcW w:w="4007" w:type="dxa"/>
          </w:tcPr>
          <w:p w14:paraId="251F66F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LG Uplus</w:t>
            </w:r>
          </w:p>
        </w:tc>
        <w:tc>
          <w:tcPr>
            <w:tcW w:w="2126" w:type="dxa"/>
          </w:tcPr>
          <w:p w14:paraId="40BD593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B152E4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4DAC1E7D" w14:textId="77777777" w:rsidTr="00DE027D">
        <w:trPr>
          <w:cantSplit/>
        </w:trPr>
        <w:tc>
          <w:tcPr>
            <w:tcW w:w="701" w:type="dxa"/>
            <w:shd w:val="pct5" w:color="auto" w:fill="auto"/>
          </w:tcPr>
          <w:p w14:paraId="5213097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F5E573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Park</w:t>
            </w:r>
          </w:p>
        </w:tc>
        <w:tc>
          <w:tcPr>
            <w:tcW w:w="1693" w:type="dxa"/>
            <w:shd w:val="pct5" w:color="auto" w:fill="auto"/>
          </w:tcPr>
          <w:p w14:paraId="2145D6E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Kenneth</w:t>
            </w:r>
          </w:p>
        </w:tc>
        <w:tc>
          <w:tcPr>
            <w:tcW w:w="4007" w:type="dxa"/>
          </w:tcPr>
          <w:p w14:paraId="0F51BBD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SHARP Corporation</w:t>
            </w:r>
          </w:p>
        </w:tc>
        <w:tc>
          <w:tcPr>
            <w:tcW w:w="2126" w:type="dxa"/>
          </w:tcPr>
          <w:p w14:paraId="4DA0579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B4C001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14:paraId="243BD06B" w14:textId="77777777" w:rsidTr="00DE027D">
        <w:trPr>
          <w:cantSplit/>
        </w:trPr>
        <w:tc>
          <w:tcPr>
            <w:tcW w:w="701" w:type="dxa"/>
            <w:shd w:val="pct5" w:color="auto" w:fill="auto"/>
          </w:tcPr>
          <w:p w14:paraId="5F1A7AB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5E2F8D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Pesonen</w:t>
            </w:r>
          </w:p>
        </w:tc>
        <w:tc>
          <w:tcPr>
            <w:tcW w:w="1693" w:type="dxa"/>
            <w:shd w:val="pct5" w:color="auto" w:fill="auto"/>
          </w:tcPr>
          <w:p w14:paraId="3F70ACE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Tero</w:t>
            </w:r>
          </w:p>
        </w:tc>
        <w:tc>
          <w:tcPr>
            <w:tcW w:w="4007" w:type="dxa"/>
          </w:tcPr>
          <w:p w14:paraId="60A5726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Suomen virveverkko Oy</w:t>
            </w:r>
          </w:p>
        </w:tc>
        <w:tc>
          <w:tcPr>
            <w:tcW w:w="2126" w:type="dxa"/>
          </w:tcPr>
          <w:p w14:paraId="4623CA5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6173AE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41352CF" w14:textId="77777777" w:rsidTr="00DE027D">
        <w:trPr>
          <w:cantSplit/>
        </w:trPr>
        <w:tc>
          <w:tcPr>
            <w:tcW w:w="701" w:type="dxa"/>
            <w:shd w:val="pct5" w:color="auto" w:fill="auto"/>
          </w:tcPr>
          <w:p w14:paraId="25B74F3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0465FF1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Pica</w:t>
            </w:r>
          </w:p>
        </w:tc>
        <w:tc>
          <w:tcPr>
            <w:tcW w:w="1693" w:type="dxa"/>
            <w:shd w:val="pct5" w:color="auto" w:fill="auto"/>
          </w:tcPr>
          <w:p w14:paraId="57F7EB9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Francesco</w:t>
            </w:r>
          </w:p>
        </w:tc>
        <w:tc>
          <w:tcPr>
            <w:tcW w:w="4007" w:type="dxa"/>
          </w:tcPr>
          <w:p w14:paraId="5D16290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Qualcomm CDMA Technologies</w:t>
            </w:r>
          </w:p>
        </w:tc>
        <w:tc>
          <w:tcPr>
            <w:tcW w:w="2126" w:type="dxa"/>
          </w:tcPr>
          <w:p w14:paraId="36316A6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0CAEDD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156BC6C" w14:textId="77777777" w:rsidTr="00DE027D">
        <w:trPr>
          <w:cantSplit/>
        </w:trPr>
        <w:tc>
          <w:tcPr>
            <w:tcW w:w="701" w:type="dxa"/>
            <w:shd w:val="pct5" w:color="auto" w:fill="auto"/>
          </w:tcPr>
          <w:p w14:paraId="145C92C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E77FCB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Piroard</w:t>
            </w:r>
          </w:p>
        </w:tc>
        <w:tc>
          <w:tcPr>
            <w:tcW w:w="1693" w:type="dxa"/>
            <w:shd w:val="pct5" w:color="auto" w:fill="auto"/>
          </w:tcPr>
          <w:p w14:paraId="1C26CE3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Francois</w:t>
            </w:r>
          </w:p>
        </w:tc>
        <w:tc>
          <w:tcPr>
            <w:tcW w:w="4007" w:type="dxa"/>
          </w:tcPr>
          <w:p w14:paraId="17C14C9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Airbus</w:t>
            </w:r>
          </w:p>
        </w:tc>
        <w:tc>
          <w:tcPr>
            <w:tcW w:w="2126" w:type="dxa"/>
          </w:tcPr>
          <w:p w14:paraId="6DA3794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3702C0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607A3AD" w14:textId="77777777" w:rsidTr="00DE027D">
        <w:trPr>
          <w:cantSplit/>
        </w:trPr>
        <w:tc>
          <w:tcPr>
            <w:tcW w:w="701" w:type="dxa"/>
            <w:shd w:val="pct5" w:color="auto" w:fill="auto"/>
          </w:tcPr>
          <w:p w14:paraId="278762F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0FEB53A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Pittampalli</w:t>
            </w:r>
          </w:p>
        </w:tc>
        <w:tc>
          <w:tcPr>
            <w:tcW w:w="1693" w:type="dxa"/>
            <w:shd w:val="pct5" w:color="auto" w:fill="auto"/>
          </w:tcPr>
          <w:p w14:paraId="51F4E59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Eshwar</w:t>
            </w:r>
          </w:p>
        </w:tc>
        <w:tc>
          <w:tcPr>
            <w:tcW w:w="4007" w:type="dxa"/>
          </w:tcPr>
          <w:p w14:paraId="3B17B27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FirstNet</w:t>
            </w:r>
          </w:p>
        </w:tc>
        <w:tc>
          <w:tcPr>
            <w:tcW w:w="2126" w:type="dxa"/>
          </w:tcPr>
          <w:p w14:paraId="17270B7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FF0054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58E2E461" w14:textId="77777777" w:rsidTr="00DE027D">
        <w:trPr>
          <w:cantSplit/>
        </w:trPr>
        <w:tc>
          <w:tcPr>
            <w:tcW w:w="701" w:type="dxa"/>
            <w:shd w:val="pct5" w:color="auto" w:fill="auto"/>
          </w:tcPr>
          <w:p w14:paraId="2E1EFBB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5AC5DF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Poikselka</w:t>
            </w:r>
          </w:p>
        </w:tc>
        <w:tc>
          <w:tcPr>
            <w:tcW w:w="1693" w:type="dxa"/>
            <w:shd w:val="pct5" w:color="auto" w:fill="auto"/>
          </w:tcPr>
          <w:p w14:paraId="709DEAE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Miikka</w:t>
            </w:r>
          </w:p>
        </w:tc>
        <w:tc>
          <w:tcPr>
            <w:tcW w:w="4007" w:type="dxa"/>
          </w:tcPr>
          <w:p w14:paraId="75498AD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Nokia</w:t>
            </w:r>
          </w:p>
        </w:tc>
        <w:tc>
          <w:tcPr>
            <w:tcW w:w="2126" w:type="dxa"/>
          </w:tcPr>
          <w:p w14:paraId="21603BB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3E08F3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58C9A95B" w14:textId="77777777" w:rsidTr="00DE027D">
        <w:trPr>
          <w:cantSplit/>
        </w:trPr>
        <w:tc>
          <w:tcPr>
            <w:tcW w:w="701" w:type="dxa"/>
            <w:shd w:val="pct5" w:color="auto" w:fill="auto"/>
          </w:tcPr>
          <w:p w14:paraId="13604E4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0A8E3D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Pope</w:t>
            </w:r>
          </w:p>
        </w:tc>
        <w:tc>
          <w:tcPr>
            <w:tcW w:w="1693" w:type="dxa"/>
            <w:shd w:val="pct5" w:color="auto" w:fill="auto"/>
          </w:tcPr>
          <w:p w14:paraId="1A39C9A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Maurice</w:t>
            </w:r>
          </w:p>
        </w:tc>
        <w:tc>
          <w:tcPr>
            <w:tcW w:w="4007" w:type="dxa"/>
          </w:tcPr>
          <w:p w14:paraId="35FB0DE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c>
          <w:tcPr>
            <w:tcW w:w="2126" w:type="dxa"/>
          </w:tcPr>
          <w:p w14:paraId="7B51FE4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3GPPORG_REP</w:t>
            </w:r>
          </w:p>
        </w:tc>
        <w:tc>
          <w:tcPr>
            <w:tcW w:w="709" w:type="dxa"/>
            <w:shd w:val="clear" w:color="auto" w:fill="auto"/>
          </w:tcPr>
          <w:p w14:paraId="1395116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8B7EC60" w14:textId="77777777" w:rsidTr="00DE027D">
        <w:trPr>
          <w:cantSplit/>
        </w:trPr>
        <w:tc>
          <w:tcPr>
            <w:tcW w:w="701" w:type="dxa"/>
            <w:shd w:val="pct5" w:color="auto" w:fill="auto"/>
          </w:tcPr>
          <w:p w14:paraId="4B72FB7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5253A2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Prochaska</w:t>
            </w:r>
          </w:p>
        </w:tc>
        <w:tc>
          <w:tcPr>
            <w:tcW w:w="1693" w:type="dxa"/>
            <w:shd w:val="pct5" w:color="auto" w:fill="auto"/>
          </w:tcPr>
          <w:p w14:paraId="5033C52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Dean</w:t>
            </w:r>
          </w:p>
        </w:tc>
        <w:tc>
          <w:tcPr>
            <w:tcW w:w="4007" w:type="dxa"/>
          </w:tcPr>
          <w:p w14:paraId="6D202A3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FirstNet</w:t>
            </w:r>
          </w:p>
        </w:tc>
        <w:tc>
          <w:tcPr>
            <w:tcW w:w="2126" w:type="dxa"/>
          </w:tcPr>
          <w:p w14:paraId="0601264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5271E0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4DCB60D3" w14:textId="77777777" w:rsidTr="00DE027D">
        <w:trPr>
          <w:cantSplit/>
        </w:trPr>
        <w:tc>
          <w:tcPr>
            <w:tcW w:w="701" w:type="dxa"/>
            <w:shd w:val="pct5" w:color="auto" w:fill="auto"/>
          </w:tcPr>
          <w:p w14:paraId="42F4063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69EBEF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Provvedi</w:t>
            </w:r>
          </w:p>
        </w:tc>
        <w:tc>
          <w:tcPr>
            <w:tcW w:w="1693" w:type="dxa"/>
            <w:shd w:val="pct5" w:color="auto" w:fill="auto"/>
          </w:tcPr>
          <w:p w14:paraId="331043C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Simone</w:t>
            </w:r>
          </w:p>
        </w:tc>
        <w:tc>
          <w:tcPr>
            <w:tcW w:w="4007" w:type="dxa"/>
          </w:tcPr>
          <w:p w14:paraId="1203DD9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R&amp;D UK</w:t>
            </w:r>
          </w:p>
        </w:tc>
        <w:tc>
          <w:tcPr>
            <w:tcW w:w="2126" w:type="dxa"/>
          </w:tcPr>
          <w:p w14:paraId="3957BBB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5C97CF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3274743B" w14:textId="77777777" w:rsidTr="00DE027D">
        <w:trPr>
          <w:cantSplit/>
        </w:trPr>
        <w:tc>
          <w:tcPr>
            <w:tcW w:w="701" w:type="dxa"/>
            <w:shd w:val="pct5" w:color="auto" w:fill="auto"/>
          </w:tcPr>
          <w:p w14:paraId="0E4E63E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05A97C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QIN</w:t>
            </w:r>
          </w:p>
        </w:tc>
        <w:tc>
          <w:tcPr>
            <w:tcW w:w="1693" w:type="dxa"/>
            <w:shd w:val="pct5" w:color="auto" w:fill="auto"/>
          </w:tcPr>
          <w:p w14:paraId="5E7DED2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Fei</w:t>
            </w:r>
          </w:p>
        </w:tc>
        <w:tc>
          <w:tcPr>
            <w:tcW w:w="4007" w:type="dxa"/>
          </w:tcPr>
          <w:p w14:paraId="200104F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vivo Mobile Communication Co.,</w:t>
            </w:r>
          </w:p>
        </w:tc>
        <w:tc>
          <w:tcPr>
            <w:tcW w:w="2126" w:type="dxa"/>
          </w:tcPr>
          <w:p w14:paraId="6227FF8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3828D5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5BDB3C64" w14:textId="77777777" w:rsidTr="00DE027D">
        <w:trPr>
          <w:cantSplit/>
        </w:trPr>
        <w:tc>
          <w:tcPr>
            <w:tcW w:w="701" w:type="dxa"/>
            <w:shd w:val="pct5" w:color="auto" w:fill="auto"/>
          </w:tcPr>
          <w:p w14:paraId="389BD56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4D576FD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Qiu</w:t>
            </w:r>
          </w:p>
        </w:tc>
        <w:tc>
          <w:tcPr>
            <w:tcW w:w="1693" w:type="dxa"/>
            <w:shd w:val="pct5" w:color="auto" w:fill="auto"/>
          </w:tcPr>
          <w:p w14:paraId="2E6A829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Haijie</w:t>
            </w:r>
          </w:p>
        </w:tc>
        <w:tc>
          <w:tcPr>
            <w:tcW w:w="4007" w:type="dxa"/>
          </w:tcPr>
          <w:p w14:paraId="4721B65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Co., Ltd</w:t>
            </w:r>
          </w:p>
        </w:tc>
        <w:tc>
          <w:tcPr>
            <w:tcW w:w="2126" w:type="dxa"/>
          </w:tcPr>
          <w:p w14:paraId="735E459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2A054A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09AD463F" w14:textId="77777777" w:rsidTr="00DE027D">
        <w:trPr>
          <w:cantSplit/>
        </w:trPr>
        <w:tc>
          <w:tcPr>
            <w:tcW w:w="701" w:type="dxa"/>
            <w:shd w:val="pct5" w:color="auto" w:fill="auto"/>
          </w:tcPr>
          <w:p w14:paraId="04A8A00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40ED80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Rebellon</w:t>
            </w:r>
          </w:p>
        </w:tc>
        <w:tc>
          <w:tcPr>
            <w:tcW w:w="1693" w:type="dxa"/>
            <w:shd w:val="pct5" w:color="auto" w:fill="auto"/>
          </w:tcPr>
          <w:p w14:paraId="5883191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Manuel</w:t>
            </w:r>
          </w:p>
        </w:tc>
        <w:tc>
          <w:tcPr>
            <w:tcW w:w="4007" w:type="dxa"/>
          </w:tcPr>
          <w:p w14:paraId="3866E4F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Sandvine Incorporated</w:t>
            </w:r>
          </w:p>
        </w:tc>
        <w:tc>
          <w:tcPr>
            <w:tcW w:w="2126" w:type="dxa"/>
          </w:tcPr>
          <w:p w14:paraId="5E6BC95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8185CC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A69EFE3" w14:textId="77777777" w:rsidTr="00DE027D">
        <w:trPr>
          <w:cantSplit/>
        </w:trPr>
        <w:tc>
          <w:tcPr>
            <w:tcW w:w="701" w:type="dxa"/>
            <w:shd w:val="pct5" w:color="auto" w:fill="auto"/>
          </w:tcPr>
          <w:p w14:paraId="576C989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7C2660B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Reininger</w:t>
            </w:r>
          </w:p>
        </w:tc>
        <w:tc>
          <w:tcPr>
            <w:tcW w:w="1693" w:type="dxa"/>
            <w:shd w:val="pct5" w:color="auto" w:fill="auto"/>
          </w:tcPr>
          <w:p w14:paraId="675975D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Philippe</w:t>
            </w:r>
          </w:p>
        </w:tc>
        <w:tc>
          <w:tcPr>
            <w:tcW w:w="4007" w:type="dxa"/>
          </w:tcPr>
          <w:p w14:paraId="6E09C03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France</w:t>
            </w:r>
          </w:p>
        </w:tc>
        <w:tc>
          <w:tcPr>
            <w:tcW w:w="2126" w:type="dxa"/>
          </w:tcPr>
          <w:p w14:paraId="07210B4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9B9727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73FA754" w14:textId="77777777" w:rsidTr="00DE027D">
        <w:trPr>
          <w:cantSplit/>
        </w:trPr>
        <w:tc>
          <w:tcPr>
            <w:tcW w:w="701" w:type="dxa"/>
            <w:shd w:val="pct5" w:color="auto" w:fill="auto"/>
          </w:tcPr>
          <w:p w14:paraId="4D24C66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6DD6A9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Ren</w:t>
            </w:r>
          </w:p>
        </w:tc>
        <w:tc>
          <w:tcPr>
            <w:tcW w:w="1693" w:type="dxa"/>
            <w:shd w:val="pct5" w:color="auto" w:fill="auto"/>
          </w:tcPr>
          <w:p w14:paraId="474FDE2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Chi</w:t>
            </w:r>
          </w:p>
        </w:tc>
        <w:tc>
          <w:tcPr>
            <w:tcW w:w="4007" w:type="dxa"/>
          </w:tcPr>
          <w:p w14:paraId="5E0A653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CITC</w:t>
            </w:r>
          </w:p>
        </w:tc>
        <w:tc>
          <w:tcPr>
            <w:tcW w:w="2126" w:type="dxa"/>
          </w:tcPr>
          <w:p w14:paraId="4FD8FFA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2D3ED3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62E87ABC" w14:textId="77777777" w:rsidTr="00DE027D">
        <w:trPr>
          <w:cantSplit/>
        </w:trPr>
        <w:tc>
          <w:tcPr>
            <w:tcW w:w="701" w:type="dxa"/>
            <w:shd w:val="pct5" w:color="auto" w:fill="auto"/>
          </w:tcPr>
          <w:p w14:paraId="5003074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F3AE66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Rengasami</w:t>
            </w:r>
          </w:p>
        </w:tc>
        <w:tc>
          <w:tcPr>
            <w:tcW w:w="1693" w:type="dxa"/>
            <w:shd w:val="pct5" w:color="auto" w:fill="auto"/>
          </w:tcPr>
          <w:p w14:paraId="31A55BA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Selvam</w:t>
            </w:r>
          </w:p>
        </w:tc>
        <w:tc>
          <w:tcPr>
            <w:tcW w:w="4007" w:type="dxa"/>
          </w:tcPr>
          <w:p w14:paraId="2FB8E60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OTD</w:t>
            </w:r>
          </w:p>
        </w:tc>
        <w:tc>
          <w:tcPr>
            <w:tcW w:w="2126" w:type="dxa"/>
          </w:tcPr>
          <w:p w14:paraId="635DCA1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01F115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D3C90B3" w14:textId="77777777" w:rsidTr="00DE027D">
        <w:trPr>
          <w:cantSplit/>
        </w:trPr>
        <w:tc>
          <w:tcPr>
            <w:tcW w:w="701" w:type="dxa"/>
            <w:shd w:val="pct5" w:color="auto" w:fill="auto"/>
          </w:tcPr>
          <w:p w14:paraId="0BB9797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65762ED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Rico Alvarino</w:t>
            </w:r>
          </w:p>
        </w:tc>
        <w:tc>
          <w:tcPr>
            <w:tcW w:w="1693" w:type="dxa"/>
            <w:shd w:val="pct5" w:color="auto" w:fill="auto"/>
          </w:tcPr>
          <w:p w14:paraId="01EFA8B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Alberto</w:t>
            </w:r>
          </w:p>
        </w:tc>
        <w:tc>
          <w:tcPr>
            <w:tcW w:w="4007" w:type="dxa"/>
          </w:tcPr>
          <w:p w14:paraId="6227B68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Qualcomm Technologies Int</w:t>
            </w:r>
          </w:p>
        </w:tc>
        <w:tc>
          <w:tcPr>
            <w:tcW w:w="2126" w:type="dxa"/>
          </w:tcPr>
          <w:p w14:paraId="2891B77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938A5C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6540DFB" w14:textId="77777777" w:rsidTr="00DE027D">
        <w:trPr>
          <w:cantSplit/>
        </w:trPr>
        <w:tc>
          <w:tcPr>
            <w:tcW w:w="701" w:type="dxa"/>
            <w:shd w:val="pct5" w:color="auto" w:fill="auto"/>
          </w:tcPr>
          <w:p w14:paraId="6787C89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5F263C9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Roth-Mandutz</w:t>
            </w:r>
          </w:p>
        </w:tc>
        <w:tc>
          <w:tcPr>
            <w:tcW w:w="1693" w:type="dxa"/>
            <w:shd w:val="pct5" w:color="auto" w:fill="auto"/>
          </w:tcPr>
          <w:p w14:paraId="58EF457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Elke</w:t>
            </w:r>
          </w:p>
        </w:tc>
        <w:tc>
          <w:tcPr>
            <w:tcW w:w="4007" w:type="dxa"/>
          </w:tcPr>
          <w:p w14:paraId="6E49EE6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Fraunhofer IIS</w:t>
            </w:r>
          </w:p>
        </w:tc>
        <w:tc>
          <w:tcPr>
            <w:tcW w:w="2126" w:type="dxa"/>
          </w:tcPr>
          <w:p w14:paraId="254BDA6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A05A9E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E9234B4" w14:textId="77777777" w:rsidTr="00DE027D">
        <w:trPr>
          <w:cantSplit/>
        </w:trPr>
        <w:tc>
          <w:tcPr>
            <w:tcW w:w="701" w:type="dxa"/>
            <w:shd w:val="pct5" w:color="auto" w:fill="auto"/>
          </w:tcPr>
          <w:p w14:paraId="11A95B2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14:paraId="291BDD7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Sabater</w:t>
            </w:r>
          </w:p>
        </w:tc>
        <w:tc>
          <w:tcPr>
            <w:tcW w:w="1693" w:type="dxa"/>
            <w:shd w:val="pct5" w:color="auto" w:fill="auto"/>
          </w:tcPr>
          <w:p w14:paraId="2D0AD07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Susana</w:t>
            </w:r>
          </w:p>
        </w:tc>
        <w:tc>
          <w:tcPr>
            <w:tcW w:w="4007" w:type="dxa"/>
          </w:tcPr>
          <w:p w14:paraId="12ECBA6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Vodafone España SA</w:t>
            </w:r>
          </w:p>
        </w:tc>
        <w:tc>
          <w:tcPr>
            <w:tcW w:w="2126" w:type="dxa"/>
          </w:tcPr>
          <w:p w14:paraId="1EB7D25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D0D340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8CA5B1D" w14:textId="77777777" w:rsidTr="00DE027D">
        <w:trPr>
          <w:cantSplit/>
        </w:trPr>
        <w:tc>
          <w:tcPr>
            <w:tcW w:w="701" w:type="dxa"/>
            <w:shd w:val="pct5" w:color="auto" w:fill="auto"/>
          </w:tcPr>
          <w:p w14:paraId="59FCCBC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221C0A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Saboorian</w:t>
            </w:r>
          </w:p>
        </w:tc>
        <w:tc>
          <w:tcPr>
            <w:tcW w:w="1693" w:type="dxa"/>
            <w:shd w:val="pct5" w:color="auto" w:fill="auto"/>
          </w:tcPr>
          <w:p w14:paraId="73E94F3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Tony</w:t>
            </w:r>
          </w:p>
        </w:tc>
        <w:tc>
          <w:tcPr>
            <w:tcW w:w="4007" w:type="dxa"/>
          </w:tcPr>
          <w:p w14:paraId="5891BF4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Futurewei Technologies</w:t>
            </w:r>
          </w:p>
        </w:tc>
        <w:tc>
          <w:tcPr>
            <w:tcW w:w="2126" w:type="dxa"/>
          </w:tcPr>
          <w:p w14:paraId="6A65261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57446B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1A6EE4F7" w14:textId="77777777" w:rsidTr="00DE027D">
        <w:trPr>
          <w:cantSplit/>
        </w:trPr>
        <w:tc>
          <w:tcPr>
            <w:tcW w:w="701" w:type="dxa"/>
            <w:shd w:val="pct5" w:color="auto" w:fill="auto"/>
          </w:tcPr>
          <w:p w14:paraId="26161F9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9C66BE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Saha</w:t>
            </w:r>
          </w:p>
        </w:tc>
        <w:tc>
          <w:tcPr>
            <w:tcW w:w="1693" w:type="dxa"/>
            <w:shd w:val="pct5" w:color="auto" w:fill="auto"/>
          </w:tcPr>
          <w:p w14:paraId="0C25349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Anindya</w:t>
            </w:r>
          </w:p>
        </w:tc>
        <w:tc>
          <w:tcPr>
            <w:tcW w:w="4007" w:type="dxa"/>
          </w:tcPr>
          <w:p w14:paraId="0A5E370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Saankhya Labs</w:t>
            </w:r>
          </w:p>
        </w:tc>
        <w:tc>
          <w:tcPr>
            <w:tcW w:w="2126" w:type="dxa"/>
          </w:tcPr>
          <w:p w14:paraId="5B71E2A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B111C1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14:paraId="5EDD057A" w14:textId="77777777" w:rsidTr="00DE027D">
        <w:trPr>
          <w:cantSplit/>
        </w:trPr>
        <w:tc>
          <w:tcPr>
            <w:tcW w:w="701" w:type="dxa"/>
            <w:shd w:val="pct5" w:color="auto" w:fill="auto"/>
          </w:tcPr>
          <w:p w14:paraId="2B5285F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7EA0AF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Sällberg</w:t>
            </w:r>
          </w:p>
        </w:tc>
        <w:tc>
          <w:tcPr>
            <w:tcW w:w="1693" w:type="dxa"/>
            <w:shd w:val="pct5" w:color="auto" w:fill="auto"/>
          </w:tcPr>
          <w:p w14:paraId="08B4062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Krister</w:t>
            </w:r>
          </w:p>
        </w:tc>
        <w:tc>
          <w:tcPr>
            <w:tcW w:w="4007" w:type="dxa"/>
          </w:tcPr>
          <w:p w14:paraId="7D5C6D7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Nanjing Ericsson Panda Com Ltd</w:t>
            </w:r>
          </w:p>
        </w:tc>
        <w:tc>
          <w:tcPr>
            <w:tcW w:w="2126" w:type="dxa"/>
          </w:tcPr>
          <w:p w14:paraId="5DDF642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E1175B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5987AD44" w14:textId="77777777" w:rsidTr="00DE027D">
        <w:trPr>
          <w:cantSplit/>
        </w:trPr>
        <w:tc>
          <w:tcPr>
            <w:tcW w:w="701" w:type="dxa"/>
            <w:shd w:val="pct5" w:color="auto" w:fill="auto"/>
          </w:tcPr>
          <w:p w14:paraId="6028150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7CBB831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Savaglio</w:t>
            </w:r>
          </w:p>
        </w:tc>
        <w:tc>
          <w:tcPr>
            <w:tcW w:w="1693" w:type="dxa"/>
            <w:shd w:val="pct5" w:color="auto" w:fill="auto"/>
          </w:tcPr>
          <w:p w14:paraId="40A1B3A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Frank</w:t>
            </w:r>
          </w:p>
        </w:tc>
        <w:tc>
          <w:tcPr>
            <w:tcW w:w="4007" w:type="dxa"/>
          </w:tcPr>
          <w:p w14:paraId="16759F2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Telstra Corporation Limited</w:t>
            </w:r>
          </w:p>
        </w:tc>
        <w:tc>
          <w:tcPr>
            <w:tcW w:w="2126" w:type="dxa"/>
          </w:tcPr>
          <w:p w14:paraId="396674D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A9CB99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52DC939" w14:textId="77777777" w:rsidTr="00DE027D">
        <w:trPr>
          <w:cantSplit/>
        </w:trPr>
        <w:tc>
          <w:tcPr>
            <w:tcW w:w="701" w:type="dxa"/>
            <w:shd w:val="pct5" w:color="auto" w:fill="auto"/>
          </w:tcPr>
          <w:p w14:paraId="450EEF6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690248B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Schaffnit</w:t>
            </w:r>
          </w:p>
        </w:tc>
        <w:tc>
          <w:tcPr>
            <w:tcW w:w="1693" w:type="dxa"/>
            <w:shd w:val="pct5" w:color="auto" w:fill="auto"/>
          </w:tcPr>
          <w:p w14:paraId="17AD2EB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Tom</w:t>
            </w:r>
          </w:p>
        </w:tc>
        <w:tc>
          <w:tcPr>
            <w:tcW w:w="4007" w:type="dxa"/>
          </w:tcPr>
          <w:p w14:paraId="69E6C55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U.S. Department of Transport.</w:t>
            </w:r>
          </w:p>
        </w:tc>
        <w:tc>
          <w:tcPr>
            <w:tcW w:w="2126" w:type="dxa"/>
          </w:tcPr>
          <w:p w14:paraId="552DEC7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DD5FBE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77BCCF20" w14:textId="77777777" w:rsidTr="00DE027D">
        <w:trPr>
          <w:cantSplit/>
        </w:trPr>
        <w:tc>
          <w:tcPr>
            <w:tcW w:w="701" w:type="dxa"/>
            <w:shd w:val="pct5" w:color="auto" w:fill="auto"/>
          </w:tcPr>
          <w:p w14:paraId="788D76A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660DFB0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Schmitz</w:t>
            </w:r>
          </w:p>
        </w:tc>
        <w:tc>
          <w:tcPr>
            <w:tcW w:w="1693" w:type="dxa"/>
            <w:shd w:val="pct5" w:color="auto" w:fill="auto"/>
          </w:tcPr>
          <w:p w14:paraId="4164EA7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Steffen</w:t>
            </w:r>
          </w:p>
        </w:tc>
        <w:tc>
          <w:tcPr>
            <w:tcW w:w="4007" w:type="dxa"/>
          </w:tcPr>
          <w:p w14:paraId="5784327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Volkswagen AG</w:t>
            </w:r>
          </w:p>
        </w:tc>
        <w:tc>
          <w:tcPr>
            <w:tcW w:w="2126" w:type="dxa"/>
          </w:tcPr>
          <w:p w14:paraId="059111D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967372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E35990B" w14:textId="77777777" w:rsidTr="00DE027D">
        <w:trPr>
          <w:cantSplit/>
        </w:trPr>
        <w:tc>
          <w:tcPr>
            <w:tcW w:w="701" w:type="dxa"/>
            <w:shd w:val="pct5" w:color="auto" w:fill="auto"/>
          </w:tcPr>
          <w:p w14:paraId="216302A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6E69763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Schumacher</w:t>
            </w:r>
          </w:p>
        </w:tc>
        <w:tc>
          <w:tcPr>
            <w:tcW w:w="1693" w:type="dxa"/>
            <w:shd w:val="pct5" w:color="auto" w:fill="auto"/>
          </w:tcPr>
          <w:p w14:paraId="5EE9FD7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Greg</w:t>
            </w:r>
          </w:p>
        </w:tc>
        <w:tc>
          <w:tcPr>
            <w:tcW w:w="4007" w:type="dxa"/>
          </w:tcPr>
          <w:p w14:paraId="51AEA40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Sprint Corporation</w:t>
            </w:r>
          </w:p>
        </w:tc>
        <w:tc>
          <w:tcPr>
            <w:tcW w:w="2126" w:type="dxa"/>
          </w:tcPr>
          <w:p w14:paraId="33D6EDB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76B660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6F64BCEB" w14:textId="77777777" w:rsidTr="00DE027D">
        <w:trPr>
          <w:cantSplit/>
        </w:trPr>
        <w:tc>
          <w:tcPr>
            <w:tcW w:w="701" w:type="dxa"/>
            <w:shd w:val="pct5" w:color="auto" w:fill="auto"/>
          </w:tcPr>
          <w:p w14:paraId="793D22E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9718F1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Sebire</w:t>
            </w:r>
          </w:p>
        </w:tc>
        <w:tc>
          <w:tcPr>
            <w:tcW w:w="1693" w:type="dxa"/>
            <w:shd w:val="pct5" w:color="auto" w:fill="auto"/>
          </w:tcPr>
          <w:p w14:paraId="548BAA7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Guillaume</w:t>
            </w:r>
          </w:p>
        </w:tc>
        <w:tc>
          <w:tcPr>
            <w:tcW w:w="4007" w:type="dxa"/>
          </w:tcPr>
          <w:p w14:paraId="0D1879A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MediaTek Inc.</w:t>
            </w:r>
          </w:p>
        </w:tc>
        <w:tc>
          <w:tcPr>
            <w:tcW w:w="2126" w:type="dxa"/>
          </w:tcPr>
          <w:p w14:paraId="7EFF688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75B29F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3E4DEFCB" w14:textId="77777777" w:rsidTr="00DE027D">
        <w:trPr>
          <w:cantSplit/>
        </w:trPr>
        <w:tc>
          <w:tcPr>
            <w:tcW w:w="701" w:type="dxa"/>
            <w:shd w:val="pct5" w:color="auto" w:fill="auto"/>
          </w:tcPr>
          <w:p w14:paraId="06B0705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9D1B17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Selvanesan</w:t>
            </w:r>
          </w:p>
        </w:tc>
        <w:tc>
          <w:tcPr>
            <w:tcW w:w="1693" w:type="dxa"/>
            <w:shd w:val="pct5" w:color="auto" w:fill="auto"/>
          </w:tcPr>
          <w:p w14:paraId="3C91D42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Sarun</w:t>
            </w:r>
          </w:p>
        </w:tc>
        <w:tc>
          <w:tcPr>
            <w:tcW w:w="4007" w:type="dxa"/>
          </w:tcPr>
          <w:p w14:paraId="4183F52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Fraunhofer FOKUS</w:t>
            </w:r>
          </w:p>
        </w:tc>
        <w:tc>
          <w:tcPr>
            <w:tcW w:w="2126" w:type="dxa"/>
          </w:tcPr>
          <w:p w14:paraId="7E60494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EE83BE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8CC96D8" w14:textId="77777777" w:rsidTr="00DE027D">
        <w:trPr>
          <w:cantSplit/>
        </w:trPr>
        <w:tc>
          <w:tcPr>
            <w:tcW w:w="701" w:type="dxa"/>
            <w:shd w:val="pct5" w:color="auto" w:fill="auto"/>
          </w:tcPr>
          <w:p w14:paraId="4EF51C6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C4F9D9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Shaikh</w:t>
            </w:r>
          </w:p>
        </w:tc>
        <w:tc>
          <w:tcPr>
            <w:tcW w:w="1693" w:type="dxa"/>
            <w:shd w:val="pct5" w:color="auto" w:fill="auto"/>
          </w:tcPr>
          <w:p w14:paraId="055CB11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Viqar</w:t>
            </w:r>
          </w:p>
        </w:tc>
        <w:tc>
          <w:tcPr>
            <w:tcW w:w="4007" w:type="dxa"/>
          </w:tcPr>
          <w:p w14:paraId="5001E0D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Perspecta Labs Inc.</w:t>
            </w:r>
          </w:p>
        </w:tc>
        <w:tc>
          <w:tcPr>
            <w:tcW w:w="2126" w:type="dxa"/>
          </w:tcPr>
          <w:p w14:paraId="731CA2F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CA5341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7272F83B" w14:textId="77777777" w:rsidTr="00DE027D">
        <w:trPr>
          <w:cantSplit/>
        </w:trPr>
        <w:tc>
          <w:tcPr>
            <w:tcW w:w="701" w:type="dxa"/>
            <w:shd w:val="pct5" w:color="auto" w:fill="auto"/>
          </w:tcPr>
          <w:p w14:paraId="3BC3CEA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61DBFC5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Sharp</w:t>
            </w:r>
          </w:p>
        </w:tc>
        <w:tc>
          <w:tcPr>
            <w:tcW w:w="1693" w:type="dxa"/>
            <w:shd w:val="pct5" w:color="auto" w:fill="auto"/>
          </w:tcPr>
          <w:p w14:paraId="4F6C725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Iain</w:t>
            </w:r>
          </w:p>
        </w:tc>
        <w:tc>
          <w:tcPr>
            <w:tcW w:w="4007" w:type="dxa"/>
          </w:tcPr>
          <w:p w14:paraId="0E6C550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c>
          <w:tcPr>
            <w:tcW w:w="2126" w:type="dxa"/>
          </w:tcPr>
          <w:p w14:paraId="6D07591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3GPPORG_REP</w:t>
            </w:r>
          </w:p>
        </w:tc>
        <w:tc>
          <w:tcPr>
            <w:tcW w:w="709" w:type="dxa"/>
            <w:shd w:val="clear" w:color="auto" w:fill="auto"/>
          </w:tcPr>
          <w:p w14:paraId="4DF2B0B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30EF3B58" w14:textId="77777777" w:rsidTr="00DE027D">
        <w:trPr>
          <w:cantSplit/>
        </w:trPr>
        <w:tc>
          <w:tcPr>
            <w:tcW w:w="701" w:type="dxa"/>
            <w:shd w:val="pct5" w:color="auto" w:fill="auto"/>
          </w:tcPr>
          <w:p w14:paraId="3FA9EAC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lastRenderedPageBreak/>
              <w:t>Dr.</w:t>
            </w:r>
          </w:p>
        </w:tc>
        <w:tc>
          <w:tcPr>
            <w:tcW w:w="1567" w:type="dxa"/>
            <w:shd w:val="pct5" w:color="auto" w:fill="auto"/>
          </w:tcPr>
          <w:p w14:paraId="74A03A7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She</w:t>
            </w:r>
          </w:p>
        </w:tc>
        <w:tc>
          <w:tcPr>
            <w:tcW w:w="1693" w:type="dxa"/>
            <w:shd w:val="pct5" w:color="auto" w:fill="auto"/>
          </w:tcPr>
          <w:p w14:paraId="41EEE7B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Xiaoming</w:t>
            </w:r>
          </w:p>
        </w:tc>
        <w:tc>
          <w:tcPr>
            <w:tcW w:w="4007" w:type="dxa"/>
          </w:tcPr>
          <w:p w14:paraId="053BB88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China Telecomunication Corp.</w:t>
            </w:r>
          </w:p>
        </w:tc>
        <w:tc>
          <w:tcPr>
            <w:tcW w:w="2126" w:type="dxa"/>
          </w:tcPr>
          <w:p w14:paraId="5F2338E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54C088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3482C571" w14:textId="77777777" w:rsidTr="00DE027D">
        <w:trPr>
          <w:cantSplit/>
        </w:trPr>
        <w:tc>
          <w:tcPr>
            <w:tcW w:w="701" w:type="dxa"/>
            <w:shd w:val="pct5" w:color="auto" w:fill="auto"/>
          </w:tcPr>
          <w:p w14:paraId="64C469D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E1C88B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Shen</w:t>
            </w:r>
          </w:p>
        </w:tc>
        <w:tc>
          <w:tcPr>
            <w:tcW w:w="1693" w:type="dxa"/>
            <w:shd w:val="pct5" w:color="auto" w:fill="auto"/>
          </w:tcPr>
          <w:p w14:paraId="07B6804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Jia</w:t>
            </w:r>
          </w:p>
        </w:tc>
        <w:tc>
          <w:tcPr>
            <w:tcW w:w="4007" w:type="dxa"/>
          </w:tcPr>
          <w:p w14:paraId="7F63A71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Shenzhen YZF Network Technolog</w:t>
            </w:r>
          </w:p>
        </w:tc>
        <w:tc>
          <w:tcPr>
            <w:tcW w:w="2126" w:type="dxa"/>
          </w:tcPr>
          <w:p w14:paraId="2D0DF6E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BC58B6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04D63FC5" w14:textId="77777777" w:rsidTr="00DE027D">
        <w:trPr>
          <w:cantSplit/>
        </w:trPr>
        <w:tc>
          <w:tcPr>
            <w:tcW w:w="701" w:type="dxa"/>
            <w:shd w:val="pct5" w:color="auto" w:fill="auto"/>
          </w:tcPr>
          <w:p w14:paraId="17DD48A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1F392F3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Shin</w:t>
            </w:r>
          </w:p>
        </w:tc>
        <w:tc>
          <w:tcPr>
            <w:tcW w:w="1693" w:type="dxa"/>
            <w:shd w:val="pct5" w:color="auto" w:fill="auto"/>
          </w:tcPr>
          <w:p w14:paraId="6FD6520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MyungKi</w:t>
            </w:r>
          </w:p>
        </w:tc>
        <w:tc>
          <w:tcPr>
            <w:tcW w:w="4007" w:type="dxa"/>
          </w:tcPr>
          <w:p w14:paraId="0C160E6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ETRI</w:t>
            </w:r>
          </w:p>
        </w:tc>
        <w:tc>
          <w:tcPr>
            <w:tcW w:w="2126" w:type="dxa"/>
          </w:tcPr>
          <w:p w14:paraId="4533EF1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469405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1FAB58D9" w14:textId="77777777" w:rsidTr="00DE027D">
        <w:trPr>
          <w:cantSplit/>
        </w:trPr>
        <w:tc>
          <w:tcPr>
            <w:tcW w:w="701" w:type="dxa"/>
            <w:shd w:val="pct5" w:color="auto" w:fill="auto"/>
          </w:tcPr>
          <w:p w14:paraId="2A592D4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14:paraId="3A2AC5E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SIM</w:t>
            </w:r>
          </w:p>
        </w:tc>
        <w:tc>
          <w:tcPr>
            <w:tcW w:w="1693" w:type="dxa"/>
            <w:shd w:val="pct5" w:color="auto" w:fill="auto"/>
          </w:tcPr>
          <w:p w14:paraId="15F7D35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BYOUNGTAK</w:t>
            </w:r>
          </w:p>
        </w:tc>
        <w:tc>
          <w:tcPr>
            <w:tcW w:w="4007" w:type="dxa"/>
          </w:tcPr>
          <w:p w14:paraId="5F746E7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UANGEL</w:t>
            </w:r>
          </w:p>
        </w:tc>
        <w:tc>
          <w:tcPr>
            <w:tcW w:w="2126" w:type="dxa"/>
          </w:tcPr>
          <w:p w14:paraId="10BE1F8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8CD1BA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587C475B" w14:textId="77777777" w:rsidTr="00DE027D">
        <w:trPr>
          <w:cantSplit/>
        </w:trPr>
        <w:tc>
          <w:tcPr>
            <w:tcW w:w="701" w:type="dxa"/>
            <w:shd w:val="pct5" w:color="auto" w:fill="auto"/>
          </w:tcPr>
          <w:p w14:paraId="0B7C3BA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80824D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Sirotkin</w:t>
            </w:r>
          </w:p>
        </w:tc>
        <w:tc>
          <w:tcPr>
            <w:tcW w:w="1693" w:type="dxa"/>
            <w:shd w:val="pct5" w:color="auto" w:fill="auto"/>
          </w:tcPr>
          <w:p w14:paraId="2B7A436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Sasha</w:t>
            </w:r>
          </w:p>
        </w:tc>
        <w:tc>
          <w:tcPr>
            <w:tcW w:w="4007" w:type="dxa"/>
          </w:tcPr>
          <w:p w14:paraId="0C7833C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Intel Corporation (UK) Ltd</w:t>
            </w:r>
          </w:p>
        </w:tc>
        <w:tc>
          <w:tcPr>
            <w:tcW w:w="2126" w:type="dxa"/>
          </w:tcPr>
          <w:p w14:paraId="7A6690E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BD2290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600BE7EF" w14:textId="77777777" w:rsidTr="00DE027D">
        <w:trPr>
          <w:cantSplit/>
        </w:trPr>
        <w:tc>
          <w:tcPr>
            <w:tcW w:w="701" w:type="dxa"/>
            <w:shd w:val="pct5" w:color="auto" w:fill="auto"/>
          </w:tcPr>
          <w:p w14:paraId="32CA642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14:paraId="1970C37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So</w:t>
            </w:r>
          </w:p>
        </w:tc>
        <w:tc>
          <w:tcPr>
            <w:tcW w:w="1693" w:type="dxa"/>
            <w:shd w:val="pct5" w:color="auto" w:fill="auto"/>
          </w:tcPr>
          <w:p w14:paraId="1607BF3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Tricci</w:t>
            </w:r>
          </w:p>
        </w:tc>
        <w:tc>
          <w:tcPr>
            <w:tcW w:w="4007" w:type="dxa"/>
          </w:tcPr>
          <w:p w14:paraId="42406F8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ZTE Corporation</w:t>
            </w:r>
          </w:p>
        </w:tc>
        <w:tc>
          <w:tcPr>
            <w:tcW w:w="2126" w:type="dxa"/>
          </w:tcPr>
          <w:p w14:paraId="3D03B59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259F4A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2078706" w14:textId="77777777" w:rsidTr="00DE027D">
        <w:trPr>
          <w:cantSplit/>
        </w:trPr>
        <w:tc>
          <w:tcPr>
            <w:tcW w:w="701" w:type="dxa"/>
            <w:shd w:val="pct5" w:color="auto" w:fill="auto"/>
          </w:tcPr>
          <w:p w14:paraId="43CDB54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14:paraId="45B075D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Song</w:t>
            </w:r>
          </w:p>
        </w:tc>
        <w:tc>
          <w:tcPr>
            <w:tcW w:w="1693" w:type="dxa"/>
            <w:shd w:val="pct5" w:color="auto" w:fill="auto"/>
          </w:tcPr>
          <w:p w14:paraId="1DA61F3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Yuexia</w:t>
            </w:r>
          </w:p>
        </w:tc>
        <w:tc>
          <w:tcPr>
            <w:tcW w:w="4007" w:type="dxa"/>
          </w:tcPr>
          <w:p w14:paraId="09082D7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GOHIGH DATA NETWORKS TECH.</w:t>
            </w:r>
          </w:p>
        </w:tc>
        <w:tc>
          <w:tcPr>
            <w:tcW w:w="2126" w:type="dxa"/>
          </w:tcPr>
          <w:p w14:paraId="19C5EA3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8B6A5E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64AF77F5" w14:textId="77777777" w:rsidTr="00DE027D">
        <w:trPr>
          <w:cantSplit/>
        </w:trPr>
        <w:tc>
          <w:tcPr>
            <w:tcW w:w="701" w:type="dxa"/>
            <w:shd w:val="pct5" w:color="auto" w:fill="auto"/>
          </w:tcPr>
          <w:p w14:paraId="25D3F7E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4FDA232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Stojanovski</w:t>
            </w:r>
          </w:p>
        </w:tc>
        <w:tc>
          <w:tcPr>
            <w:tcW w:w="1693" w:type="dxa"/>
            <w:shd w:val="pct5" w:color="auto" w:fill="auto"/>
          </w:tcPr>
          <w:p w14:paraId="7E84290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Saso</w:t>
            </w:r>
          </w:p>
        </w:tc>
        <w:tc>
          <w:tcPr>
            <w:tcW w:w="4007" w:type="dxa"/>
          </w:tcPr>
          <w:p w14:paraId="2F2797F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Intel Belgium SA/NV</w:t>
            </w:r>
          </w:p>
        </w:tc>
        <w:tc>
          <w:tcPr>
            <w:tcW w:w="2126" w:type="dxa"/>
          </w:tcPr>
          <w:p w14:paraId="1CFC9F4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277B03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439B35A" w14:textId="77777777" w:rsidTr="00DE027D">
        <w:trPr>
          <w:cantSplit/>
        </w:trPr>
        <w:tc>
          <w:tcPr>
            <w:tcW w:w="701" w:type="dxa"/>
            <w:shd w:val="pct5" w:color="auto" w:fill="auto"/>
          </w:tcPr>
          <w:p w14:paraId="3A99CD4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39648CA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Subramani</w:t>
            </w:r>
          </w:p>
        </w:tc>
        <w:tc>
          <w:tcPr>
            <w:tcW w:w="1693" w:type="dxa"/>
            <w:shd w:val="pct5" w:color="auto" w:fill="auto"/>
          </w:tcPr>
          <w:p w14:paraId="6175ED6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Siva</w:t>
            </w:r>
          </w:p>
        </w:tc>
        <w:tc>
          <w:tcPr>
            <w:tcW w:w="4007" w:type="dxa"/>
          </w:tcPr>
          <w:p w14:paraId="0420EAA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Futurewei</w:t>
            </w:r>
          </w:p>
        </w:tc>
        <w:tc>
          <w:tcPr>
            <w:tcW w:w="2126" w:type="dxa"/>
          </w:tcPr>
          <w:p w14:paraId="7DD79E0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3D7433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ABA0508" w14:textId="77777777" w:rsidTr="00DE027D">
        <w:trPr>
          <w:cantSplit/>
        </w:trPr>
        <w:tc>
          <w:tcPr>
            <w:tcW w:w="701" w:type="dxa"/>
            <w:shd w:val="pct5" w:color="auto" w:fill="auto"/>
          </w:tcPr>
          <w:p w14:paraId="34A2438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005AF5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Sultan</w:t>
            </w:r>
          </w:p>
        </w:tc>
        <w:tc>
          <w:tcPr>
            <w:tcW w:w="1693" w:type="dxa"/>
            <w:shd w:val="pct5" w:color="auto" w:fill="auto"/>
          </w:tcPr>
          <w:p w14:paraId="05239A6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Alain</w:t>
            </w:r>
          </w:p>
        </w:tc>
        <w:tc>
          <w:tcPr>
            <w:tcW w:w="4007" w:type="dxa"/>
          </w:tcPr>
          <w:p w14:paraId="41E660E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c>
          <w:tcPr>
            <w:tcW w:w="2126" w:type="dxa"/>
          </w:tcPr>
          <w:p w14:paraId="3E20DD8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3GPPORG_REP</w:t>
            </w:r>
          </w:p>
        </w:tc>
        <w:tc>
          <w:tcPr>
            <w:tcW w:w="709" w:type="dxa"/>
            <w:shd w:val="clear" w:color="auto" w:fill="auto"/>
          </w:tcPr>
          <w:p w14:paraId="0DDE784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86F1B04" w14:textId="77777777" w:rsidTr="00DE027D">
        <w:trPr>
          <w:cantSplit/>
        </w:trPr>
        <w:tc>
          <w:tcPr>
            <w:tcW w:w="701" w:type="dxa"/>
            <w:shd w:val="pct5" w:color="auto" w:fill="auto"/>
          </w:tcPr>
          <w:p w14:paraId="3D5FBC5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14:paraId="1CC8B3B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Sultana</w:t>
            </w:r>
          </w:p>
        </w:tc>
        <w:tc>
          <w:tcPr>
            <w:tcW w:w="1693" w:type="dxa"/>
            <w:shd w:val="pct5" w:color="auto" w:fill="auto"/>
          </w:tcPr>
          <w:p w14:paraId="5AA42F9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Shabnam</w:t>
            </w:r>
          </w:p>
        </w:tc>
        <w:tc>
          <w:tcPr>
            <w:tcW w:w="4007" w:type="dxa"/>
          </w:tcPr>
          <w:p w14:paraId="67C30DE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Ericsson Telecomunicazioni SpA</w:t>
            </w:r>
          </w:p>
        </w:tc>
        <w:tc>
          <w:tcPr>
            <w:tcW w:w="2126" w:type="dxa"/>
          </w:tcPr>
          <w:p w14:paraId="40F8FA0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A9DF28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66188A30" w14:textId="77777777" w:rsidTr="00DE027D">
        <w:trPr>
          <w:cantSplit/>
        </w:trPr>
        <w:tc>
          <w:tcPr>
            <w:tcW w:w="701" w:type="dxa"/>
            <w:shd w:val="pct5" w:color="auto" w:fill="auto"/>
          </w:tcPr>
          <w:p w14:paraId="296C0B5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0FD07B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Sumita</w:t>
            </w:r>
          </w:p>
        </w:tc>
        <w:tc>
          <w:tcPr>
            <w:tcW w:w="1693" w:type="dxa"/>
            <w:shd w:val="pct5" w:color="auto" w:fill="auto"/>
          </w:tcPr>
          <w:p w14:paraId="761DC6E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Masa</w:t>
            </w:r>
          </w:p>
        </w:tc>
        <w:tc>
          <w:tcPr>
            <w:tcW w:w="4007" w:type="dxa"/>
          </w:tcPr>
          <w:p w14:paraId="6F647A6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Japan K.K.</w:t>
            </w:r>
          </w:p>
        </w:tc>
        <w:tc>
          <w:tcPr>
            <w:tcW w:w="2126" w:type="dxa"/>
          </w:tcPr>
          <w:p w14:paraId="7CB9F18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473B5F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TTC</w:t>
            </w:r>
          </w:p>
        </w:tc>
      </w:tr>
      <w:tr w:rsidR="00744129" w14:paraId="3D3C824C" w14:textId="77777777" w:rsidTr="00DE027D">
        <w:trPr>
          <w:cantSplit/>
        </w:trPr>
        <w:tc>
          <w:tcPr>
            <w:tcW w:w="701" w:type="dxa"/>
            <w:shd w:val="pct5" w:color="auto" w:fill="auto"/>
          </w:tcPr>
          <w:p w14:paraId="567A3BE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2A58553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Sun</w:t>
            </w:r>
          </w:p>
        </w:tc>
        <w:tc>
          <w:tcPr>
            <w:tcW w:w="1693" w:type="dxa"/>
            <w:shd w:val="pct5" w:color="auto" w:fill="auto"/>
          </w:tcPr>
          <w:p w14:paraId="19CB2D4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Chengjun</w:t>
            </w:r>
          </w:p>
        </w:tc>
        <w:tc>
          <w:tcPr>
            <w:tcW w:w="4007" w:type="dxa"/>
          </w:tcPr>
          <w:p w14:paraId="2295AD8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Benelux BV</w:t>
            </w:r>
          </w:p>
        </w:tc>
        <w:tc>
          <w:tcPr>
            <w:tcW w:w="2126" w:type="dxa"/>
          </w:tcPr>
          <w:p w14:paraId="632EE39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8DEFA7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3CDC3F0C" w14:textId="77777777" w:rsidTr="00DE027D">
        <w:trPr>
          <w:cantSplit/>
        </w:trPr>
        <w:tc>
          <w:tcPr>
            <w:tcW w:w="701" w:type="dxa"/>
            <w:shd w:val="pct5" w:color="auto" w:fill="auto"/>
          </w:tcPr>
          <w:p w14:paraId="555F853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4C8730A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Sun</w:t>
            </w:r>
          </w:p>
        </w:tc>
        <w:tc>
          <w:tcPr>
            <w:tcW w:w="1693" w:type="dxa"/>
            <w:shd w:val="pct5" w:color="auto" w:fill="auto"/>
          </w:tcPr>
          <w:p w14:paraId="7962590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Tao</w:t>
            </w:r>
          </w:p>
        </w:tc>
        <w:tc>
          <w:tcPr>
            <w:tcW w:w="4007" w:type="dxa"/>
          </w:tcPr>
          <w:p w14:paraId="4CFF0E2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China Mobile M2M Company Ltd.</w:t>
            </w:r>
          </w:p>
        </w:tc>
        <w:tc>
          <w:tcPr>
            <w:tcW w:w="2126" w:type="dxa"/>
          </w:tcPr>
          <w:p w14:paraId="6FCEE47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F20154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67311C82" w14:textId="77777777" w:rsidTr="00DE027D">
        <w:trPr>
          <w:cantSplit/>
        </w:trPr>
        <w:tc>
          <w:tcPr>
            <w:tcW w:w="701" w:type="dxa"/>
            <w:shd w:val="pct5" w:color="auto" w:fill="auto"/>
          </w:tcPr>
          <w:p w14:paraId="686B808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F2DCA3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Suzuki</w:t>
            </w:r>
          </w:p>
        </w:tc>
        <w:tc>
          <w:tcPr>
            <w:tcW w:w="1693" w:type="dxa"/>
            <w:shd w:val="pct5" w:color="auto" w:fill="auto"/>
          </w:tcPr>
          <w:p w14:paraId="1AB2F19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Hidetoshi</w:t>
            </w:r>
          </w:p>
        </w:tc>
        <w:tc>
          <w:tcPr>
            <w:tcW w:w="4007" w:type="dxa"/>
          </w:tcPr>
          <w:p w14:paraId="5DEB6A2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Panasonic Corporation</w:t>
            </w:r>
          </w:p>
        </w:tc>
        <w:tc>
          <w:tcPr>
            <w:tcW w:w="2126" w:type="dxa"/>
          </w:tcPr>
          <w:p w14:paraId="2B541F6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54585F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14:paraId="02E2931F" w14:textId="77777777" w:rsidTr="00DE027D">
        <w:trPr>
          <w:cantSplit/>
        </w:trPr>
        <w:tc>
          <w:tcPr>
            <w:tcW w:w="701" w:type="dxa"/>
            <w:shd w:val="pct5" w:color="auto" w:fill="auto"/>
          </w:tcPr>
          <w:p w14:paraId="621FA7E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37837D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Suzuki</w:t>
            </w:r>
          </w:p>
        </w:tc>
        <w:tc>
          <w:tcPr>
            <w:tcW w:w="1693" w:type="dxa"/>
            <w:shd w:val="pct5" w:color="auto" w:fill="auto"/>
          </w:tcPr>
          <w:p w14:paraId="6603B39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Takashi</w:t>
            </w:r>
          </w:p>
        </w:tc>
        <w:tc>
          <w:tcPr>
            <w:tcW w:w="4007" w:type="dxa"/>
          </w:tcPr>
          <w:p w14:paraId="370D520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BlackBerry UK Limited</w:t>
            </w:r>
          </w:p>
        </w:tc>
        <w:tc>
          <w:tcPr>
            <w:tcW w:w="2126" w:type="dxa"/>
          </w:tcPr>
          <w:p w14:paraId="15112D9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F0EB92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093E2FC" w14:textId="77777777" w:rsidTr="00DE027D">
        <w:trPr>
          <w:cantSplit/>
        </w:trPr>
        <w:tc>
          <w:tcPr>
            <w:tcW w:w="701" w:type="dxa"/>
            <w:shd w:val="pct5" w:color="auto" w:fill="auto"/>
          </w:tcPr>
          <w:p w14:paraId="4932C05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B09864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Takeda</w:t>
            </w:r>
          </w:p>
        </w:tc>
        <w:tc>
          <w:tcPr>
            <w:tcW w:w="1693" w:type="dxa"/>
            <w:shd w:val="pct5" w:color="auto" w:fill="auto"/>
          </w:tcPr>
          <w:p w14:paraId="7772076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Hiroki</w:t>
            </w:r>
          </w:p>
        </w:tc>
        <w:tc>
          <w:tcPr>
            <w:tcW w:w="4007" w:type="dxa"/>
          </w:tcPr>
          <w:p w14:paraId="6C929C3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KDDI Corporation</w:t>
            </w:r>
          </w:p>
        </w:tc>
        <w:tc>
          <w:tcPr>
            <w:tcW w:w="2126" w:type="dxa"/>
          </w:tcPr>
          <w:p w14:paraId="4F7F9A7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D55686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14:paraId="0648433F" w14:textId="77777777" w:rsidTr="00DE027D">
        <w:trPr>
          <w:cantSplit/>
        </w:trPr>
        <w:tc>
          <w:tcPr>
            <w:tcW w:w="701" w:type="dxa"/>
            <w:shd w:val="pct5" w:color="auto" w:fill="auto"/>
          </w:tcPr>
          <w:p w14:paraId="447798D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B2E576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Tamrakar</w:t>
            </w:r>
          </w:p>
        </w:tc>
        <w:tc>
          <w:tcPr>
            <w:tcW w:w="1693" w:type="dxa"/>
            <w:shd w:val="pct5" w:color="auto" w:fill="auto"/>
          </w:tcPr>
          <w:p w14:paraId="7BDBE8A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Rakesh</w:t>
            </w:r>
          </w:p>
        </w:tc>
        <w:tc>
          <w:tcPr>
            <w:tcW w:w="4007" w:type="dxa"/>
          </w:tcPr>
          <w:p w14:paraId="3E7A220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vivo Mobile Communication (S)</w:t>
            </w:r>
          </w:p>
        </w:tc>
        <w:tc>
          <w:tcPr>
            <w:tcW w:w="2126" w:type="dxa"/>
          </w:tcPr>
          <w:p w14:paraId="6E77E65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8CB9CB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25F6EF5E" w14:textId="77777777" w:rsidTr="00DE027D">
        <w:trPr>
          <w:cantSplit/>
        </w:trPr>
        <w:tc>
          <w:tcPr>
            <w:tcW w:w="701" w:type="dxa"/>
            <w:shd w:val="pct5" w:color="auto" w:fill="auto"/>
          </w:tcPr>
          <w:p w14:paraId="1D4879C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0075132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Tenny</w:t>
            </w:r>
          </w:p>
        </w:tc>
        <w:tc>
          <w:tcPr>
            <w:tcW w:w="1693" w:type="dxa"/>
            <w:shd w:val="pct5" w:color="auto" w:fill="auto"/>
          </w:tcPr>
          <w:p w14:paraId="266D623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Nathan</w:t>
            </w:r>
          </w:p>
        </w:tc>
        <w:tc>
          <w:tcPr>
            <w:tcW w:w="4007" w:type="dxa"/>
          </w:tcPr>
          <w:p w14:paraId="4D5CB82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MediaTek Inc.</w:t>
            </w:r>
          </w:p>
        </w:tc>
        <w:tc>
          <w:tcPr>
            <w:tcW w:w="2126" w:type="dxa"/>
          </w:tcPr>
          <w:p w14:paraId="7911D15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B9A352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380D8BCC" w14:textId="77777777" w:rsidTr="00DE027D">
        <w:trPr>
          <w:cantSplit/>
        </w:trPr>
        <w:tc>
          <w:tcPr>
            <w:tcW w:w="701" w:type="dxa"/>
            <w:shd w:val="pct5" w:color="auto" w:fill="auto"/>
          </w:tcPr>
          <w:p w14:paraId="0D49B1D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F37F33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Thiessen</w:t>
            </w:r>
          </w:p>
        </w:tc>
        <w:tc>
          <w:tcPr>
            <w:tcW w:w="1693" w:type="dxa"/>
            <w:shd w:val="pct5" w:color="auto" w:fill="auto"/>
          </w:tcPr>
          <w:p w14:paraId="0079B59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Andrew</w:t>
            </w:r>
          </w:p>
        </w:tc>
        <w:tc>
          <w:tcPr>
            <w:tcW w:w="4007" w:type="dxa"/>
          </w:tcPr>
          <w:p w14:paraId="5836F41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NTIA</w:t>
            </w:r>
          </w:p>
        </w:tc>
        <w:tc>
          <w:tcPr>
            <w:tcW w:w="2126" w:type="dxa"/>
          </w:tcPr>
          <w:p w14:paraId="4F3FA2C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753771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3947DC6E" w14:textId="77777777" w:rsidTr="00DE027D">
        <w:trPr>
          <w:cantSplit/>
        </w:trPr>
        <w:tc>
          <w:tcPr>
            <w:tcW w:w="701" w:type="dxa"/>
            <w:shd w:val="pct5" w:color="auto" w:fill="auto"/>
          </w:tcPr>
          <w:p w14:paraId="7AB8D90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206B3CD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Tian</w:t>
            </w:r>
          </w:p>
        </w:tc>
        <w:tc>
          <w:tcPr>
            <w:tcW w:w="1693" w:type="dxa"/>
            <w:shd w:val="pct5" w:color="auto" w:fill="auto"/>
          </w:tcPr>
          <w:p w14:paraId="4D0A90D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Li</w:t>
            </w:r>
          </w:p>
        </w:tc>
        <w:tc>
          <w:tcPr>
            <w:tcW w:w="4007" w:type="dxa"/>
          </w:tcPr>
          <w:p w14:paraId="2964A9C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ZTE Photonics</w:t>
            </w:r>
          </w:p>
        </w:tc>
        <w:tc>
          <w:tcPr>
            <w:tcW w:w="2126" w:type="dxa"/>
          </w:tcPr>
          <w:p w14:paraId="15D13CC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715C58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409B06B5" w14:textId="77777777" w:rsidTr="00DE027D">
        <w:trPr>
          <w:cantSplit/>
        </w:trPr>
        <w:tc>
          <w:tcPr>
            <w:tcW w:w="701" w:type="dxa"/>
            <w:shd w:val="pct5" w:color="auto" w:fill="auto"/>
          </w:tcPr>
          <w:p w14:paraId="14E042A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A68C5B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Tiomela Jou</w:t>
            </w:r>
          </w:p>
        </w:tc>
        <w:tc>
          <w:tcPr>
            <w:tcW w:w="1693" w:type="dxa"/>
            <w:shd w:val="pct5" w:color="auto" w:fill="auto"/>
          </w:tcPr>
          <w:p w14:paraId="20761CA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Boris</w:t>
            </w:r>
          </w:p>
        </w:tc>
        <w:tc>
          <w:tcPr>
            <w:tcW w:w="4007" w:type="dxa"/>
          </w:tcPr>
          <w:p w14:paraId="6E351ED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Airbus</w:t>
            </w:r>
          </w:p>
        </w:tc>
        <w:tc>
          <w:tcPr>
            <w:tcW w:w="2126" w:type="dxa"/>
          </w:tcPr>
          <w:p w14:paraId="06ECC32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4064BE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EE99A0E" w14:textId="77777777" w:rsidTr="00DE027D">
        <w:trPr>
          <w:cantSplit/>
        </w:trPr>
        <w:tc>
          <w:tcPr>
            <w:tcW w:w="701" w:type="dxa"/>
            <w:shd w:val="pct5" w:color="auto" w:fill="auto"/>
          </w:tcPr>
          <w:p w14:paraId="165D182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0C749E8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Toche</w:t>
            </w:r>
          </w:p>
        </w:tc>
        <w:tc>
          <w:tcPr>
            <w:tcW w:w="1693" w:type="dxa"/>
            <w:shd w:val="pct5" w:color="auto" w:fill="auto"/>
          </w:tcPr>
          <w:p w14:paraId="70F2A5B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Christian</w:t>
            </w:r>
          </w:p>
        </w:tc>
        <w:tc>
          <w:tcPr>
            <w:tcW w:w="4007" w:type="dxa"/>
          </w:tcPr>
          <w:p w14:paraId="27CD37C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(Korea)</w:t>
            </w:r>
          </w:p>
        </w:tc>
        <w:tc>
          <w:tcPr>
            <w:tcW w:w="2126" w:type="dxa"/>
          </w:tcPr>
          <w:p w14:paraId="06E27BE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9B925B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TTA</w:t>
            </w:r>
          </w:p>
        </w:tc>
      </w:tr>
      <w:tr w:rsidR="00744129" w14:paraId="6DE38671" w14:textId="77777777" w:rsidTr="00DE027D">
        <w:trPr>
          <w:cantSplit/>
        </w:trPr>
        <w:tc>
          <w:tcPr>
            <w:tcW w:w="701" w:type="dxa"/>
            <w:shd w:val="pct5" w:color="auto" w:fill="auto"/>
          </w:tcPr>
          <w:p w14:paraId="32C7CF1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661AF6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Todorovic</w:t>
            </w:r>
          </w:p>
        </w:tc>
        <w:tc>
          <w:tcPr>
            <w:tcW w:w="1693" w:type="dxa"/>
            <w:shd w:val="pct5" w:color="auto" w:fill="auto"/>
          </w:tcPr>
          <w:p w14:paraId="5C92E5C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Goran</w:t>
            </w:r>
          </w:p>
        </w:tc>
        <w:tc>
          <w:tcPr>
            <w:tcW w:w="4007" w:type="dxa"/>
          </w:tcPr>
          <w:p w14:paraId="0A85B13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BOUYGUES Telecom</w:t>
            </w:r>
          </w:p>
        </w:tc>
        <w:tc>
          <w:tcPr>
            <w:tcW w:w="2126" w:type="dxa"/>
          </w:tcPr>
          <w:p w14:paraId="45ECBEC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660E2A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657EC916" w14:textId="77777777" w:rsidTr="00DE027D">
        <w:trPr>
          <w:cantSplit/>
        </w:trPr>
        <w:tc>
          <w:tcPr>
            <w:tcW w:w="701" w:type="dxa"/>
            <w:shd w:val="pct5" w:color="auto" w:fill="auto"/>
          </w:tcPr>
          <w:p w14:paraId="4CA9873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EB57E6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Tsai</w:t>
            </w:r>
          </w:p>
        </w:tc>
        <w:tc>
          <w:tcPr>
            <w:tcW w:w="1693" w:type="dxa"/>
            <w:shd w:val="pct5" w:color="auto" w:fill="auto"/>
          </w:tcPr>
          <w:p w14:paraId="33BE45E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Hua-Lung</w:t>
            </w:r>
          </w:p>
        </w:tc>
        <w:tc>
          <w:tcPr>
            <w:tcW w:w="4007" w:type="dxa"/>
          </w:tcPr>
          <w:p w14:paraId="258D642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ITRI</w:t>
            </w:r>
          </w:p>
        </w:tc>
        <w:tc>
          <w:tcPr>
            <w:tcW w:w="2126" w:type="dxa"/>
          </w:tcPr>
          <w:p w14:paraId="3C47D17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A3C470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65918A63" w14:textId="77777777" w:rsidTr="00DE027D">
        <w:trPr>
          <w:cantSplit/>
        </w:trPr>
        <w:tc>
          <w:tcPr>
            <w:tcW w:w="701" w:type="dxa"/>
            <w:shd w:val="pct5" w:color="auto" w:fill="auto"/>
          </w:tcPr>
          <w:p w14:paraId="4BF54B8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1C5E46A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Tsang</w:t>
            </w:r>
          </w:p>
        </w:tc>
        <w:tc>
          <w:tcPr>
            <w:tcW w:w="1693" w:type="dxa"/>
            <w:shd w:val="pct5" w:color="auto" w:fill="auto"/>
          </w:tcPr>
          <w:p w14:paraId="67C9C77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Eric Kong-Chau</w:t>
            </w:r>
          </w:p>
        </w:tc>
        <w:tc>
          <w:tcPr>
            <w:tcW w:w="4007" w:type="dxa"/>
          </w:tcPr>
          <w:p w14:paraId="42F5122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ASTRI</w:t>
            </w:r>
          </w:p>
        </w:tc>
        <w:tc>
          <w:tcPr>
            <w:tcW w:w="2126" w:type="dxa"/>
          </w:tcPr>
          <w:p w14:paraId="4EC6C67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AB8FB6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3ACCE036" w14:textId="77777777" w:rsidTr="00DE027D">
        <w:trPr>
          <w:cantSplit/>
        </w:trPr>
        <w:tc>
          <w:tcPr>
            <w:tcW w:w="701" w:type="dxa"/>
            <w:shd w:val="pct5" w:color="auto" w:fill="auto"/>
          </w:tcPr>
          <w:p w14:paraId="1B76EE5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CA2CC3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Tsang kwong u</w:t>
            </w:r>
          </w:p>
        </w:tc>
        <w:tc>
          <w:tcPr>
            <w:tcW w:w="1693" w:type="dxa"/>
            <w:shd w:val="pct5" w:color="auto" w:fill="auto"/>
          </w:tcPr>
          <w:p w14:paraId="4C81F5F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Steve</w:t>
            </w:r>
          </w:p>
        </w:tc>
        <w:tc>
          <w:tcPr>
            <w:tcW w:w="4007" w:type="dxa"/>
          </w:tcPr>
          <w:p w14:paraId="30C5A1E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Orange Romania</w:t>
            </w:r>
          </w:p>
        </w:tc>
        <w:tc>
          <w:tcPr>
            <w:tcW w:w="2126" w:type="dxa"/>
          </w:tcPr>
          <w:p w14:paraId="28E0017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4A50C1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C488BBF" w14:textId="77777777" w:rsidTr="00DE027D">
        <w:trPr>
          <w:cantSplit/>
        </w:trPr>
        <w:tc>
          <w:tcPr>
            <w:tcW w:w="701" w:type="dxa"/>
            <w:shd w:val="pct5" w:color="auto" w:fill="auto"/>
          </w:tcPr>
          <w:p w14:paraId="60C2510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9AA87F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Tsuda</w:t>
            </w:r>
          </w:p>
        </w:tc>
        <w:tc>
          <w:tcPr>
            <w:tcW w:w="1693" w:type="dxa"/>
            <w:shd w:val="pct5" w:color="auto" w:fill="auto"/>
          </w:tcPr>
          <w:p w14:paraId="3E2E676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Shinichiro</w:t>
            </w:r>
          </w:p>
        </w:tc>
        <w:tc>
          <w:tcPr>
            <w:tcW w:w="4007" w:type="dxa"/>
          </w:tcPr>
          <w:p w14:paraId="154159A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Sony Corporation</w:t>
            </w:r>
          </w:p>
        </w:tc>
        <w:tc>
          <w:tcPr>
            <w:tcW w:w="2126" w:type="dxa"/>
          </w:tcPr>
          <w:p w14:paraId="0719D60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533B8E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14:paraId="0D025EDB" w14:textId="77777777" w:rsidTr="00DE027D">
        <w:trPr>
          <w:cantSplit/>
        </w:trPr>
        <w:tc>
          <w:tcPr>
            <w:tcW w:w="701" w:type="dxa"/>
            <w:shd w:val="pct5" w:color="auto" w:fill="auto"/>
          </w:tcPr>
          <w:p w14:paraId="7625E97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77A543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van der Veen</w:t>
            </w:r>
          </w:p>
        </w:tc>
        <w:tc>
          <w:tcPr>
            <w:tcW w:w="1693" w:type="dxa"/>
            <w:shd w:val="pct5" w:color="auto" w:fill="auto"/>
          </w:tcPr>
          <w:p w14:paraId="1AFDC80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Hans</w:t>
            </w:r>
          </w:p>
        </w:tc>
        <w:tc>
          <w:tcPr>
            <w:tcW w:w="4007" w:type="dxa"/>
          </w:tcPr>
          <w:p w14:paraId="14EF8CA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NEC Europe Ltd</w:t>
            </w:r>
          </w:p>
        </w:tc>
        <w:tc>
          <w:tcPr>
            <w:tcW w:w="2126" w:type="dxa"/>
          </w:tcPr>
          <w:p w14:paraId="44F3FA3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ED42E5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699EB7E3" w14:textId="77777777" w:rsidTr="00DE027D">
        <w:trPr>
          <w:cantSplit/>
        </w:trPr>
        <w:tc>
          <w:tcPr>
            <w:tcW w:w="701" w:type="dxa"/>
            <w:shd w:val="pct5" w:color="auto" w:fill="auto"/>
          </w:tcPr>
          <w:p w14:paraId="2EFDA13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31EBAE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Vancompernolle</w:t>
            </w:r>
          </w:p>
        </w:tc>
        <w:tc>
          <w:tcPr>
            <w:tcW w:w="1693" w:type="dxa"/>
            <w:shd w:val="pct5" w:color="auto" w:fill="auto"/>
          </w:tcPr>
          <w:p w14:paraId="5CF44C4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Steve</w:t>
            </w:r>
          </w:p>
        </w:tc>
        <w:tc>
          <w:tcPr>
            <w:tcW w:w="4007" w:type="dxa"/>
          </w:tcPr>
          <w:p w14:paraId="231E903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Entropia</w:t>
            </w:r>
          </w:p>
        </w:tc>
        <w:tc>
          <w:tcPr>
            <w:tcW w:w="2126" w:type="dxa"/>
          </w:tcPr>
          <w:p w14:paraId="668F5AB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497AB9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A0DEF04" w14:textId="77777777" w:rsidTr="00DE027D">
        <w:trPr>
          <w:cantSplit/>
        </w:trPr>
        <w:tc>
          <w:tcPr>
            <w:tcW w:w="701" w:type="dxa"/>
            <w:shd w:val="pct5" w:color="auto" w:fill="auto"/>
          </w:tcPr>
          <w:p w14:paraId="09017F3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197A559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Vargas</w:t>
            </w:r>
          </w:p>
        </w:tc>
        <w:tc>
          <w:tcPr>
            <w:tcW w:w="1693" w:type="dxa"/>
            <w:shd w:val="pct5" w:color="auto" w:fill="auto"/>
          </w:tcPr>
          <w:p w14:paraId="05318DC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David</w:t>
            </w:r>
          </w:p>
        </w:tc>
        <w:tc>
          <w:tcPr>
            <w:tcW w:w="4007" w:type="dxa"/>
          </w:tcPr>
          <w:p w14:paraId="591970B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BBC</w:t>
            </w:r>
          </w:p>
        </w:tc>
        <w:tc>
          <w:tcPr>
            <w:tcW w:w="2126" w:type="dxa"/>
          </w:tcPr>
          <w:p w14:paraId="40064A1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C5528E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94B15CD" w14:textId="77777777" w:rsidTr="00DE027D">
        <w:trPr>
          <w:cantSplit/>
        </w:trPr>
        <w:tc>
          <w:tcPr>
            <w:tcW w:w="701" w:type="dxa"/>
            <w:shd w:val="pct5" w:color="auto" w:fill="auto"/>
          </w:tcPr>
          <w:p w14:paraId="03975DE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14:paraId="60F9F45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Villebrun</w:t>
            </w:r>
          </w:p>
        </w:tc>
        <w:tc>
          <w:tcPr>
            <w:tcW w:w="1693" w:type="dxa"/>
            <w:shd w:val="pct5" w:color="auto" w:fill="auto"/>
          </w:tcPr>
          <w:p w14:paraId="701F280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Emmanuelle</w:t>
            </w:r>
          </w:p>
        </w:tc>
        <w:tc>
          <w:tcPr>
            <w:tcW w:w="4007" w:type="dxa"/>
          </w:tcPr>
          <w:p w14:paraId="7650B6B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MINISTERE DE L'INTERIEUR</w:t>
            </w:r>
          </w:p>
        </w:tc>
        <w:tc>
          <w:tcPr>
            <w:tcW w:w="2126" w:type="dxa"/>
          </w:tcPr>
          <w:p w14:paraId="117E80A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D19FEA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21A1226C" w14:textId="77777777" w:rsidTr="00DE027D">
        <w:trPr>
          <w:cantSplit/>
        </w:trPr>
        <w:tc>
          <w:tcPr>
            <w:tcW w:w="701" w:type="dxa"/>
            <w:shd w:val="pct5" w:color="auto" w:fill="auto"/>
          </w:tcPr>
          <w:p w14:paraId="409017B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2EB855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Vogedes</w:t>
            </w:r>
          </w:p>
        </w:tc>
        <w:tc>
          <w:tcPr>
            <w:tcW w:w="1693" w:type="dxa"/>
            <w:shd w:val="pct5" w:color="auto" w:fill="auto"/>
          </w:tcPr>
          <w:p w14:paraId="5066AEE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Jerome</w:t>
            </w:r>
          </w:p>
        </w:tc>
        <w:tc>
          <w:tcPr>
            <w:tcW w:w="4007" w:type="dxa"/>
          </w:tcPr>
          <w:p w14:paraId="0E51719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Omnispace</w:t>
            </w:r>
          </w:p>
        </w:tc>
        <w:tc>
          <w:tcPr>
            <w:tcW w:w="2126" w:type="dxa"/>
          </w:tcPr>
          <w:p w14:paraId="6580AB1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430726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7374DBA9" w14:textId="77777777" w:rsidTr="00DE027D">
        <w:trPr>
          <w:cantSplit/>
        </w:trPr>
        <w:tc>
          <w:tcPr>
            <w:tcW w:w="701" w:type="dxa"/>
            <w:shd w:val="pct5" w:color="auto" w:fill="auto"/>
          </w:tcPr>
          <w:p w14:paraId="3DB256A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DB2770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Vos</w:t>
            </w:r>
          </w:p>
        </w:tc>
        <w:tc>
          <w:tcPr>
            <w:tcW w:w="1693" w:type="dxa"/>
            <w:shd w:val="pct5" w:color="auto" w:fill="auto"/>
          </w:tcPr>
          <w:p w14:paraId="428DB3F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Gustav</w:t>
            </w:r>
          </w:p>
        </w:tc>
        <w:tc>
          <w:tcPr>
            <w:tcW w:w="4007" w:type="dxa"/>
          </w:tcPr>
          <w:p w14:paraId="513D016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Sierra Wireless, S.A.</w:t>
            </w:r>
          </w:p>
        </w:tc>
        <w:tc>
          <w:tcPr>
            <w:tcW w:w="2126" w:type="dxa"/>
          </w:tcPr>
          <w:p w14:paraId="2C6B0ED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224A90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0A85596A" w14:textId="77777777" w:rsidTr="00DE027D">
        <w:trPr>
          <w:cantSplit/>
        </w:trPr>
        <w:tc>
          <w:tcPr>
            <w:tcW w:w="701" w:type="dxa"/>
            <w:shd w:val="pct5" w:color="auto" w:fill="auto"/>
          </w:tcPr>
          <w:p w14:paraId="651BE11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9975BE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Wachter</w:t>
            </w:r>
          </w:p>
        </w:tc>
        <w:tc>
          <w:tcPr>
            <w:tcW w:w="1693" w:type="dxa"/>
            <w:shd w:val="pct5" w:color="auto" w:fill="auto"/>
          </w:tcPr>
          <w:p w14:paraId="3EAE061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Andreas</w:t>
            </w:r>
          </w:p>
        </w:tc>
        <w:tc>
          <w:tcPr>
            <w:tcW w:w="4007" w:type="dxa"/>
          </w:tcPr>
          <w:p w14:paraId="352B569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Polaris Wireless</w:t>
            </w:r>
          </w:p>
        </w:tc>
        <w:tc>
          <w:tcPr>
            <w:tcW w:w="2126" w:type="dxa"/>
          </w:tcPr>
          <w:p w14:paraId="5AA5192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AC389A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36E9B371" w14:textId="77777777" w:rsidTr="00DE027D">
        <w:trPr>
          <w:cantSplit/>
        </w:trPr>
        <w:tc>
          <w:tcPr>
            <w:tcW w:w="701" w:type="dxa"/>
            <w:shd w:val="pct5" w:color="auto" w:fill="auto"/>
          </w:tcPr>
          <w:p w14:paraId="38C3E76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4E909D6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Walewski</w:t>
            </w:r>
          </w:p>
        </w:tc>
        <w:tc>
          <w:tcPr>
            <w:tcW w:w="1693" w:type="dxa"/>
            <w:shd w:val="pct5" w:color="auto" w:fill="auto"/>
          </w:tcPr>
          <w:p w14:paraId="1CF43DF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Joachim</w:t>
            </w:r>
          </w:p>
        </w:tc>
        <w:tc>
          <w:tcPr>
            <w:tcW w:w="4007" w:type="dxa"/>
          </w:tcPr>
          <w:p w14:paraId="60FAA8C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Siemens AG</w:t>
            </w:r>
          </w:p>
        </w:tc>
        <w:tc>
          <w:tcPr>
            <w:tcW w:w="2126" w:type="dxa"/>
          </w:tcPr>
          <w:p w14:paraId="0B2A28B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B6904C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3C73ED0B" w14:textId="77777777" w:rsidTr="00DE027D">
        <w:trPr>
          <w:cantSplit/>
        </w:trPr>
        <w:tc>
          <w:tcPr>
            <w:tcW w:w="701" w:type="dxa"/>
            <w:shd w:val="pct5" w:color="auto" w:fill="auto"/>
          </w:tcPr>
          <w:p w14:paraId="3E95CBD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13B9F67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14:paraId="6031C4C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Hucheng</w:t>
            </w:r>
          </w:p>
        </w:tc>
        <w:tc>
          <w:tcPr>
            <w:tcW w:w="4007" w:type="dxa"/>
          </w:tcPr>
          <w:p w14:paraId="7057801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CATT</w:t>
            </w:r>
          </w:p>
        </w:tc>
        <w:tc>
          <w:tcPr>
            <w:tcW w:w="2126" w:type="dxa"/>
          </w:tcPr>
          <w:p w14:paraId="67DA55E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E1EBE3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21A00E5" w14:textId="77777777" w:rsidTr="00DE027D">
        <w:trPr>
          <w:cantSplit/>
        </w:trPr>
        <w:tc>
          <w:tcPr>
            <w:tcW w:w="701" w:type="dxa"/>
            <w:shd w:val="pct5" w:color="auto" w:fill="auto"/>
          </w:tcPr>
          <w:p w14:paraId="4659872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73A2B9E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14:paraId="44C3ECB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Jian</w:t>
            </w:r>
          </w:p>
        </w:tc>
        <w:tc>
          <w:tcPr>
            <w:tcW w:w="4007" w:type="dxa"/>
          </w:tcPr>
          <w:p w14:paraId="2B5C780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Huawei Device Co., Ltd</w:t>
            </w:r>
          </w:p>
        </w:tc>
        <w:tc>
          <w:tcPr>
            <w:tcW w:w="2126" w:type="dxa"/>
          </w:tcPr>
          <w:p w14:paraId="1574843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200571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1DF616EA" w14:textId="77777777" w:rsidTr="00DE027D">
        <w:trPr>
          <w:cantSplit/>
        </w:trPr>
        <w:tc>
          <w:tcPr>
            <w:tcW w:w="701" w:type="dxa"/>
            <w:shd w:val="pct5" w:color="auto" w:fill="auto"/>
          </w:tcPr>
          <w:p w14:paraId="4AA12E7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480DDA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14:paraId="7EC3451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Ke</w:t>
            </w:r>
          </w:p>
        </w:tc>
        <w:tc>
          <w:tcPr>
            <w:tcW w:w="4007" w:type="dxa"/>
          </w:tcPr>
          <w:p w14:paraId="243FBC1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CICT</w:t>
            </w:r>
          </w:p>
        </w:tc>
        <w:tc>
          <w:tcPr>
            <w:tcW w:w="2126" w:type="dxa"/>
          </w:tcPr>
          <w:p w14:paraId="3C1F5B5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A0070D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6062C30E" w14:textId="77777777" w:rsidTr="00DE027D">
        <w:trPr>
          <w:cantSplit/>
        </w:trPr>
        <w:tc>
          <w:tcPr>
            <w:tcW w:w="701" w:type="dxa"/>
            <w:shd w:val="pct5" w:color="auto" w:fill="auto"/>
          </w:tcPr>
          <w:p w14:paraId="04D9DFE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5708DE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14:paraId="3A005B4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Minghui</w:t>
            </w:r>
          </w:p>
        </w:tc>
        <w:tc>
          <w:tcPr>
            <w:tcW w:w="4007" w:type="dxa"/>
          </w:tcPr>
          <w:p w14:paraId="3ABA07B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China Unicom</w:t>
            </w:r>
          </w:p>
        </w:tc>
        <w:tc>
          <w:tcPr>
            <w:tcW w:w="2126" w:type="dxa"/>
          </w:tcPr>
          <w:p w14:paraId="0DC699F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70CC80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2F01F663" w14:textId="77777777" w:rsidTr="00DE027D">
        <w:trPr>
          <w:cantSplit/>
        </w:trPr>
        <w:tc>
          <w:tcPr>
            <w:tcW w:w="701" w:type="dxa"/>
            <w:shd w:val="pct5" w:color="auto" w:fill="auto"/>
          </w:tcPr>
          <w:p w14:paraId="47E1DC5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3ECF7AF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14:paraId="38ACD20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Ruixin</w:t>
            </w:r>
          </w:p>
        </w:tc>
        <w:tc>
          <w:tcPr>
            <w:tcW w:w="4007" w:type="dxa"/>
          </w:tcPr>
          <w:p w14:paraId="5903671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SAICT</w:t>
            </w:r>
          </w:p>
        </w:tc>
        <w:tc>
          <w:tcPr>
            <w:tcW w:w="2126" w:type="dxa"/>
          </w:tcPr>
          <w:p w14:paraId="729778F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8083C6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495E2513" w14:textId="77777777" w:rsidTr="00DE027D">
        <w:trPr>
          <w:cantSplit/>
        </w:trPr>
        <w:tc>
          <w:tcPr>
            <w:tcW w:w="701" w:type="dxa"/>
            <w:shd w:val="pct5" w:color="auto" w:fill="auto"/>
          </w:tcPr>
          <w:p w14:paraId="79560BE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5148CB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Wang</w:t>
            </w:r>
          </w:p>
        </w:tc>
        <w:tc>
          <w:tcPr>
            <w:tcW w:w="1693" w:type="dxa"/>
            <w:shd w:val="pct5" w:color="auto" w:fill="auto"/>
          </w:tcPr>
          <w:p w14:paraId="3068226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Xinhui</w:t>
            </w:r>
          </w:p>
        </w:tc>
        <w:tc>
          <w:tcPr>
            <w:tcW w:w="4007" w:type="dxa"/>
          </w:tcPr>
          <w:p w14:paraId="25FD7B8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ZTE Trunking Technology Corp.</w:t>
            </w:r>
          </w:p>
        </w:tc>
        <w:tc>
          <w:tcPr>
            <w:tcW w:w="2126" w:type="dxa"/>
          </w:tcPr>
          <w:p w14:paraId="0877B76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3C4362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32038909" w14:textId="77777777" w:rsidTr="00DE027D">
        <w:trPr>
          <w:cantSplit/>
        </w:trPr>
        <w:tc>
          <w:tcPr>
            <w:tcW w:w="701" w:type="dxa"/>
            <w:shd w:val="pct5" w:color="auto" w:fill="auto"/>
          </w:tcPr>
          <w:p w14:paraId="3BC118A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79DB94D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Weiss</w:t>
            </w:r>
          </w:p>
        </w:tc>
        <w:tc>
          <w:tcPr>
            <w:tcW w:w="1693" w:type="dxa"/>
            <w:shd w:val="pct5" w:color="auto" w:fill="auto"/>
          </w:tcPr>
          <w:p w14:paraId="77E9AB3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Mario</w:t>
            </w:r>
          </w:p>
        </w:tc>
        <w:tc>
          <w:tcPr>
            <w:tcW w:w="4007" w:type="dxa"/>
          </w:tcPr>
          <w:p w14:paraId="5A5B006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BMWi</w:t>
            </w:r>
          </w:p>
        </w:tc>
        <w:tc>
          <w:tcPr>
            <w:tcW w:w="2126" w:type="dxa"/>
          </w:tcPr>
          <w:p w14:paraId="702A4C2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1B82F8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45C62BF7" w14:textId="77777777" w:rsidTr="00DE027D">
        <w:trPr>
          <w:cantSplit/>
        </w:trPr>
        <w:tc>
          <w:tcPr>
            <w:tcW w:w="701" w:type="dxa"/>
            <w:shd w:val="pct5" w:color="auto" w:fill="auto"/>
          </w:tcPr>
          <w:p w14:paraId="4CACECF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210ACF1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Wenger</w:t>
            </w:r>
          </w:p>
        </w:tc>
        <w:tc>
          <w:tcPr>
            <w:tcW w:w="1693" w:type="dxa"/>
            <w:shd w:val="pct5" w:color="auto" w:fill="auto"/>
          </w:tcPr>
          <w:p w14:paraId="36B8652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Stephan</w:t>
            </w:r>
          </w:p>
        </w:tc>
        <w:tc>
          <w:tcPr>
            <w:tcW w:w="4007" w:type="dxa"/>
          </w:tcPr>
          <w:p w14:paraId="5B0D45E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Tencent</w:t>
            </w:r>
          </w:p>
        </w:tc>
        <w:tc>
          <w:tcPr>
            <w:tcW w:w="2126" w:type="dxa"/>
          </w:tcPr>
          <w:p w14:paraId="2740C79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B3545D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3778FD47" w14:textId="77777777" w:rsidTr="00DE027D">
        <w:trPr>
          <w:cantSplit/>
        </w:trPr>
        <w:tc>
          <w:tcPr>
            <w:tcW w:w="701" w:type="dxa"/>
            <w:shd w:val="pct5" w:color="auto" w:fill="auto"/>
          </w:tcPr>
          <w:p w14:paraId="5E91862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0FD4AE2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Wild</w:t>
            </w:r>
          </w:p>
        </w:tc>
        <w:tc>
          <w:tcPr>
            <w:tcW w:w="1693" w:type="dxa"/>
            <w:shd w:val="pct5" w:color="auto" w:fill="auto"/>
          </w:tcPr>
          <w:p w14:paraId="6D2A178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Peter A.</w:t>
            </w:r>
          </w:p>
        </w:tc>
        <w:tc>
          <w:tcPr>
            <w:tcW w:w="4007" w:type="dxa"/>
          </w:tcPr>
          <w:p w14:paraId="02D4D46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Vodafone GmbH</w:t>
            </w:r>
          </w:p>
        </w:tc>
        <w:tc>
          <w:tcPr>
            <w:tcW w:w="2126" w:type="dxa"/>
          </w:tcPr>
          <w:p w14:paraId="39E56F2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1E4F43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622BA42E" w14:textId="77777777" w:rsidTr="00DE027D">
        <w:trPr>
          <w:cantSplit/>
        </w:trPr>
        <w:tc>
          <w:tcPr>
            <w:tcW w:w="701" w:type="dxa"/>
            <w:shd w:val="pct5" w:color="auto" w:fill="auto"/>
          </w:tcPr>
          <w:p w14:paraId="379961D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24B2EC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Wong</w:t>
            </w:r>
          </w:p>
        </w:tc>
        <w:tc>
          <w:tcPr>
            <w:tcW w:w="1693" w:type="dxa"/>
            <w:shd w:val="pct5" w:color="auto" w:fill="auto"/>
          </w:tcPr>
          <w:p w14:paraId="694F431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Curt</w:t>
            </w:r>
          </w:p>
        </w:tc>
        <w:tc>
          <w:tcPr>
            <w:tcW w:w="4007" w:type="dxa"/>
          </w:tcPr>
          <w:p w14:paraId="20CCBFC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Charter Communications, Inc</w:t>
            </w:r>
          </w:p>
        </w:tc>
        <w:tc>
          <w:tcPr>
            <w:tcW w:w="2126" w:type="dxa"/>
          </w:tcPr>
          <w:p w14:paraId="69E66F5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84A36F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68D37AB4" w14:textId="77777777" w:rsidTr="00DE027D">
        <w:trPr>
          <w:cantSplit/>
        </w:trPr>
        <w:tc>
          <w:tcPr>
            <w:tcW w:w="701" w:type="dxa"/>
            <w:shd w:val="pct5" w:color="auto" w:fill="auto"/>
          </w:tcPr>
          <w:p w14:paraId="3F465B9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09358D4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Wu</w:t>
            </w:r>
          </w:p>
        </w:tc>
        <w:tc>
          <w:tcPr>
            <w:tcW w:w="1693" w:type="dxa"/>
            <w:shd w:val="pct5" w:color="auto" w:fill="auto"/>
          </w:tcPr>
          <w:p w14:paraId="6678835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Wei-De</w:t>
            </w:r>
          </w:p>
        </w:tc>
        <w:tc>
          <w:tcPr>
            <w:tcW w:w="4007" w:type="dxa"/>
          </w:tcPr>
          <w:p w14:paraId="3853E8E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MediaTek (Chengdu) Inc.</w:t>
            </w:r>
          </w:p>
        </w:tc>
        <w:tc>
          <w:tcPr>
            <w:tcW w:w="2126" w:type="dxa"/>
          </w:tcPr>
          <w:p w14:paraId="061A3A7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7418D3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1B7134A6" w14:textId="77777777" w:rsidTr="00DE027D">
        <w:trPr>
          <w:cantSplit/>
        </w:trPr>
        <w:tc>
          <w:tcPr>
            <w:tcW w:w="701" w:type="dxa"/>
            <w:shd w:val="pct5" w:color="auto" w:fill="auto"/>
          </w:tcPr>
          <w:p w14:paraId="141731A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lastRenderedPageBreak/>
              <w:t>Mr.</w:t>
            </w:r>
          </w:p>
        </w:tc>
        <w:tc>
          <w:tcPr>
            <w:tcW w:w="1567" w:type="dxa"/>
            <w:shd w:val="pct5" w:color="auto" w:fill="auto"/>
          </w:tcPr>
          <w:p w14:paraId="58D944A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Xiaodong</w:t>
            </w:r>
          </w:p>
        </w:tc>
        <w:tc>
          <w:tcPr>
            <w:tcW w:w="1693" w:type="dxa"/>
            <w:shd w:val="pct5" w:color="auto" w:fill="auto"/>
          </w:tcPr>
          <w:p w14:paraId="222B010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Xu</w:t>
            </w:r>
          </w:p>
        </w:tc>
        <w:tc>
          <w:tcPr>
            <w:tcW w:w="4007" w:type="dxa"/>
          </w:tcPr>
          <w:p w14:paraId="66D40F6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CMDI</w:t>
            </w:r>
          </w:p>
        </w:tc>
        <w:tc>
          <w:tcPr>
            <w:tcW w:w="2126" w:type="dxa"/>
          </w:tcPr>
          <w:p w14:paraId="7060181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18A231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199BAFC2" w14:textId="77777777" w:rsidTr="00DE027D">
        <w:trPr>
          <w:cantSplit/>
        </w:trPr>
        <w:tc>
          <w:tcPr>
            <w:tcW w:w="701" w:type="dxa"/>
            <w:shd w:val="pct5" w:color="auto" w:fill="auto"/>
          </w:tcPr>
          <w:p w14:paraId="60FD917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7AC2F8F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Xizeng</w:t>
            </w:r>
          </w:p>
        </w:tc>
        <w:tc>
          <w:tcPr>
            <w:tcW w:w="1693" w:type="dxa"/>
            <w:shd w:val="pct5" w:color="auto" w:fill="auto"/>
          </w:tcPr>
          <w:p w14:paraId="24D6216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Dai</w:t>
            </w:r>
          </w:p>
        </w:tc>
        <w:tc>
          <w:tcPr>
            <w:tcW w:w="4007" w:type="dxa"/>
          </w:tcPr>
          <w:p w14:paraId="45CC480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HiSilicon Technologies Co. Ltd</w:t>
            </w:r>
          </w:p>
        </w:tc>
        <w:tc>
          <w:tcPr>
            <w:tcW w:w="2126" w:type="dxa"/>
          </w:tcPr>
          <w:p w14:paraId="48F5208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EEE5E1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761D1A0D" w14:textId="77777777" w:rsidTr="00DE027D">
        <w:trPr>
          <w:cantSplit/>
        </w:trPr>
        <w:tc>
          <w:tcPr>
            <w:tcW w:w="701" w:type="dxa"/>
            <w:shd w:val="pct5" w:color="auto" w:fill="auto"/>
          </w:tcPr>
          <w:p w14:paraId="04B2697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14:paraId="4B83BDD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Xu</w:t>
            </w:r>
          </w:p>
        </w:tc>
        <w:tc>
          <w:tcPr>
            <w:tcW w:w="1693" w:type="dxa"/>
            <w:shd w:val="pct5" w:color="auto" w:fill="auto"/>
          </w:tcPr>
          <w:p w14:paraId="1817886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Hui</w:t>
            </w:r>
          </w:p>
        </w:tc>
        <w:tc>
          <w:tcPr>
            <w:tcW w:w="4007" w:type="dxa"/>
          </w:tcPr>
          <w:p w14:paraId="59D884F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CICT</w:t>
            </w:r>
          </w:p>
        </w:tc>
        <w:tc>
          <w:tcPr>
            <w:tcW w:w="2126" w:type="dxa"/>
          </w:tcPr>
          <w:p w14:paraId="62722F1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184FE5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546B35C7" w14:textId="77777777" w:rsidTr="00DE027D">
        <w:trPr>
          <w:cantSplit/>
        </w:trPr>
        <w:tc>
          <w:tcPr>
            <w:tcW w:w="701" w:type="dxa"/>
            <w:shd w:val="pct5" w:color="auto" w:fill="auto"/>
          </w:tcPr>
          <w:p w14:paraId="557D608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14:paraId="45EC116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Xu</w:t>
            </w:r>
          </w:p>
        </w:tc>
        <w:tc>
          <w:tcPr>
            <w:tcW w:w="1693" w:type="dxa"/>
            <w:shd w:val="pct5" w:color="auto" w:fill="auto"/>
          </w:tcPr>
          <w:p w14:paraId="0C645C6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Lixiang</w:t>
            </w:r>
          </w:p>
        </w:tc>
        <w:tc>
          <w:tcPr>
            <w:tcW w:w="4007" w:type="dxa"/>
          </w:tcPr>
          <w:p w14:paraId="0139E04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Tianjin Samsung Telecom</w:t>
            </w:r>
          </w:p>
        </w:tc>
        <w:tc>
          <w:tcPr>
            <w:tcW w:w="2126" w:type="dxa"/>
          </w:tcPr>
          <w:p w14:paraId="245D6C6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F1504F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3CCA0B74" w14:textId="77777777" w:rsidTr="00DE027D">
        <w:trPr>
          <w:cantSplit/>
        </w:trPr>
        <w:tc>
          <w:tcPr>
            <w:tcW w:w="701" w:type="dxa"/>
            <w:shd w:val="pct5" w:color="auto" w:fill="auto"/>
          </w:tcPr>
          <w:p w14:paraId="2FFAF98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4A43BDA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Yaghmour</w:t>
            </w:r>
          </w:p>
        </w:tc>
        <w:tc>
          <w:tcPr>
            <w:tcW w:w="1693" w:type="dxa"/>
            <w:shd w:val="pct5" w:color="auto" w:fill="auto"/>
          </w:tcPr>
          <w:p w14:paraId="23CFBB6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Salim</w:t>
            </w:r>
          </w:p>
        </w:tc>
        <w:tc>
          <w:tcPr>
            <w:tcW w:w="4007" w:type="dxa"/>
          </w:tcPr>
          <w:p w14:paraId="73557BC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Intelsat</w:t>
            </w:r>
          </w:p>
        </w:tc>
        <w:tc>
          <w:tcPr>
            <w:tcW w:w="2126" w:type="dxa"/>
          </w:tcPr>
          <w:p w14:paraId="3179F92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F57224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34432C3D" w14:textId="77777777" w:rsidTr="00DE027D">
        <w:trPr>
          <w:cantSplit/>
        </w:trPr>
        <w:tc>
          <w:tcPr>
            <w:tcW w:w="701" w:type="dxa"/>
            <w:shd w:val="pct5" w:color="auto" w:fill="auto"/>
          </w:tcPr>
          <w:p w14:paraId="2E2633F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0AA34D0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Yang</w:t>
            </w:r>
          </w:p>
        </w:tc>
        <w:tc>
          <w:tcPr>
            <w:tcW w:w="1693" w:type="dxa"/>
            <w:shd w:val="pct5" w:color="auto" w:fill="auto"/>
          </w:tcPr>
          <w:p w14:paraId="35CE493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Tang</w:t>
            </w:r>
          </w:p>
        </w:tc>
        <w:tc>
          <w:tcPr>
            <w:tcW w:w="4007" w:type="dxa"/>
          </w:tcPr>
          <w:p w14:paraId="45DC077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Apple Gesellschaft m.b.H.</w:t>
            </w:r>
          </w:p>
        </w:tc>
        <w:tc>
          <w:tcPr>
            <w:tcW w:w="2126" w:type="dxa"/>
          </w:tcPr>
          <w:p w14:paraId="25165DE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61E522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AADB2B6" w14:textId="77777777" w:rsidTr="00DE027D">
        <w:trPr>
          <w:cantSplit/>
        </w:trPr>
        <w:tc>
          <w:tcPr>
            <w:tcW w:w="701" w:type="dxa"/>
            <w:shd w:val="pct5" w:color="auto" w:fill="auto"/>
          </w:tcPr>
          <w:p w14:paraId="1004FA3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2A00434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Yang</w:t>
            </w:r>
          </w:p>
        </w:tc>
        <w:tc>
          <w:tcPr>
            <w:tcW w:w="1693" w:type="dxa"/>
            <w:shd w:val="pct5" w:color="auto" w:fill="auto"/>
          </w:tcPr>
          <w:p w14:paraId="6722148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Xudong</w:t>
            </w:r>
          </w:p>
        </w:tc>
        <w:tc>
          <w:tcPr>
            <w:tcW w:w="4007" w:type="dxa"/>
          </w:tcPr>
          <w:p w14:paraId="217B0E3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Sweden AB</w:t>
            </w:r>
          </w:p>
        </w:tc>
        <w:tc>
          <w:tcPr>
            <w:tcW w:w="2126" w:type="dxa"/>
          </w:tcPr>
          <w:p w14:paraId="08DCEEC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EC22FB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FC5A866" w14:textId="77777777" w:rsidTr="00DE027D">
        <w:trPr>
          <w:cantSplit/>
        </w:trPr>
        <w:tc>
          <w:tcPr>
            <w:tcW w:w="701" w:type="dxa"/>
            <w:shd w:val="pct5" w:color="auto" w:fill="auto"/>
          </w:tcPr>
          <w:p w14:paraId="14ADB62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6732AFD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Yeo</w:t>
            </w:r>
          </w:p>
        </w:tc>
        <w:tc>
          <w:tcPr>
            <w:tcW w:w="1693" w:type="dxa"/>
            <w:shd w:val="pct5" w:color="auto" w:fill="auto"/>
          </w:tcPr>
          <w:p w14:paraId="1E8FCC1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Jeongho</w:t>
            </w:r>
          </w:p>
        </w:tc>
        <w:tc>
          <w:tcPr>
            <w:tcW w:w="4007" w:type="dxa"/>
          </w:tcPr>
          <w:p w14:paraId="0D95DFD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Samsung Electronics Nordic AB</w:t>
            </w:r>
          </w:p>
        </w:tc>
        <w:tc>
          <w:tcPr>
            <w:tcW w:w="2126" w:type="dxa"/>
          </w:tcPr>
          <w:p w14:paraId="49B9A94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2A0D98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62EC5C2D" w14:textId="77777777" w:rsidTr="00DE027D">
        <w:trPr>
          <w:cantSplit/>
        </w:trPr>
        <w:tc>
          <w:tcPr>
            <w:tcW w:w="701" w:type="dxa"/>
            <w:shd w:val="pct5" w:color="auto" w:fill="auto"/>
          </w:tcPr>
          <w:p w14:paraId="7CDA05E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32064C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Yokota</w:t>
            </w:r>
          </w:p>
        </w:tc>
        <w:tc>
          <w:tcPr>
            <w:tcW w:w="1693" w:type="dxa"/>
            <w:shd w:val="pct5" w:color="auto" w:fill="auto"/>
          </w:tcPr>
          <w:p w14:paraId="1CC5F5B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Daisuke</w:t>
            </w:r>
          </w:p>
        </w:tc>
        <w:tc>
          <w:tcPr>
            <w:tcW w:w="4007" w:type="dxa"/>
          </w:tcPr>
          <w:p w14:paraId="716F35E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SoftBank Corp.</w:t>
            </w:r>
          </w:p>
        </w:tc>
        <w:tc>
          <w:tcPr>
            <w:tcW w:w="2126" w:type="dxa"/>
          </w:tcPr>
          <w:p w14:paraId="5273DE5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4226BB4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14:paraId="46FB103A" w14:textId="77777777" w:rsidTr="00DE027D">
        <w:trPr>
          <w:cantSplit/>
        </w:trPr>
        <w:tc>
          <w:tcPr>
            <w:tcW w:w="701" w:type="dxa"/>
            <w:shd w:val="pct5" w:color="auto" w:fill="auto"/>
          </w:tcPr>
          <w:p w14:paraId="2099171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C16D68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Yoo</w:t>
            </w:r>
          </w:p>
        </w:tc>
        <w:tc>
          <w:tcPr>
            <w:tcW w:w="1693" w:type="dxa"/>
            <w:shd w:val="pct5" w:color="auto" w:fill="auto"/>
          </w:tcPr>
          <w:p w14:paraId="0330830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Mike</w:t>
            </w:r>
          </w:p>
        </w:tc>
        <w:tc>
          <w:tcPr>
            <w:tcW w:w="4007" w:type="dxa"/>
          </w:tcPr>
          <w:p w14:paraId="771EC3A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Johns Hopkins University APL</w:t>
            </w:r>
          </w:p>
        </w:tc>
        <w:tc>
          <w:tcPr>
            <w:tcW w:w="2126" w:type="dxa"/>
          </w:tcPr>
          <w:p w14:paraId="72440AD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76208D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04FE18AB" w14:textId="77777777" w:rsidTr="00DE027D">
        <w:trPr>
          <w:cantSplit/>
        </w:trPr>
        <w:tc>
          <w:tcPr>
            <w:tcW w:w="701" w:type="dxa"/>
            <w:shd w:val="pct5" w:color="auto" w:fill="auto"/>
          </w:tcPr>
          <w:p w14:paraId="28AA6A4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CBBB3C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Younge</w:t>
            </w:r>
          </w:p>
        </w:tc>
        <w:tc>
          <w:tcPr>
            <w:tcW w:w="1693" w:type="dxa"/>
            <w:shd w:val="pct5" w:color="auto" w:fill="auto"/>
          </w:tcPr>
          <w:p w14:paraId="37EDBE6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Mark</w:t>
            </w:r>
          </w:p>
        </w:tc>
        <w:tc>
          <w:tcPr>
            <w:tcW w:w="4007" w:type="dxa"/>
          </w:tcPr>
          <w:p w14:paraId="36AE43B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T-Mobile USA Inc.</w:t>
            </w:r>
          </w:p>
        </w:tc>
        <w:tc>
          <w:tcPr>
            <w:tcW w:w="2126" w:type="dxa"/>
          </w:tcPr>
          <w:p w14:paraId="5668BC9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B16CE8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ATIS</w:t>
            </w:r>
          </w:p>
        </w:tc>
      </w:tr>
      <w:tr w:rsidR="00744129" w14:paraId="67A9E7F5" w14:textId="77777777" w:rsidTr="00DE027D">
        <w:trPr>
          <w:cantSplit/>
        </w:trPr>
        <w:tc>
          <w:tcPr>
            <w:tcW w:w="701" w:type="dxa"/>
            <w:shd w:val="pct5" w:color="auto" w:fill="auto"/>
          </w:tcPr>
          <w:p w14:paraId="230502C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12478D8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Yu</w:t>
            </w:r>
          </w:p>
        </w:tc>
        <w:tc>
          <w:tcPr>
            <w:tcW w:w="1693" w:type="dxa"/>
            <w:shd w:val="pct5" w:color="auto" w:fill="auto"/>
          </w:tcPr>
          <w:p w14:paraId="5E0CCDE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Tsang-wei</w:t>
            </w:r>
          </w:p>
        </w:tc>
        <w:tc>
          <w:tcPr>
            <w:tcW w:w="4007" w:type="dxa"/>
          </w:tcPr>
          <w:p w14:paraId="2C4405A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Shanghai Chen Si Electronics</w:t>
            </w:r>
          </w:p>
        </w:tc>
        <w:tc>
          <w:tcPr>
            <w:tcW w:w="2126" w:type="dxa"/>
          </w:tcPr>
          <w:p w14:paraId="489A101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96736B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664280C9" w14:textId="77777777" w:rsidTr="00DE027D">
        <w:trPr>
          <w:cantSplit/>
        </w:trPr>
        <w:tc>
          <w:tcPr>
            <w:tcW w:w="701" w:type="dxa"/>
            <w:shd w:val="pct5" w:color="auto" w:fill="auto"/>
          </w:tcPr>
          <w:p w14:paraId="7C34A30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0A5F3B8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Yuda</w:t>
            </w:r>
          </w:p>
        </w:tc>
        <w:tc>
          <w:tcPr>
            <w:tcW w:w="1693" w:type="dxa"/>
            <w:shd w:val="pct5" w:color="auto" w:fill="auto"/>
          </w:tcPr>
          <w:p w14:paraId="027A965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Tetsuya</w:t>
            </w:r>
          </w:p>
        </w:tc>
        <w:tc>
          <w:tcPr>
            <w:tcW w:w="4007" w:type="dxa"/>
          </w:tcPr>
          <w:p w14:paraId="33E720B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Kyocera Corporation</w:t>
            </w:r>
          </w:p>
        </w:tc>
        <w:tc>
          <w:tcPr>
            <w:tcW w:w="2126" w:type="dxa"/>
          </w:tcPr>
          <w:p w14:paraId="44DFB9E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5EC533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14:paraId="54CAAD35" w14:textId="77777777" w:rsidTr="00DE027D">
        <w:trPr>
          <w:cantSplit/>
        </w:trPr>
        <w:tc>
          <w:tcPr>
            <w:tcW w:w="701" w:type="dxa"/>
            <w:shd w:val="pct5" w:color="auto" w:fill="auto"/>
          </w:tcPr>
          <w:p w14:paraId="2053844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3F054DF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Zeng</w:t>
            </w:r>
          </w:p>
        </w:tc>
        <w:tc>
          <w:tcPr>
            <w:tcW w:w="1693" w:type="dxa"/>
            <w:shd w:val="pct5" w:color="auto" w:fill="auto"/>
          </w:tcPr>
          <w:p w14:paraId="498BBCF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Erlin</w:t>
            </w:r>
          </w:p>
        </w:tc>
        <w:tc>
          <w:tcPr>
            <w:tcW w:w="4007" w:type="dxa"/>
          </w:tcPr>
          <w:p w14:paraId="10DE16B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Morningcore Technology Co.,Ltd</w:t>
            </w:r>
          </w:p>
        </w:tc>
        <w:tc>
          <w:tcPr>
            <w:tcW w:w="2126" w:type="dxa"/>
          </w:tcPr>
          <w:p w14:paraId="331A5E6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5A4227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6EF32D86" w14:textId="77777777" w:rsidTr="00DE027D">
        <w:trPr>
          <w:cantSplit/>
        </w:trPr>
        <w:tc>
          <w:tcPr>
            <w:tcW w:w="701" w:type="dxa"/>
            <w:shd w:val="pct5" w:color="auto" w:fill="auto"/>
          </w:tcPr>
          <w:p w14:paraId="7E63A7C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5027D80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Zhang</w:t>
            </w:r>
          </w:p>
        </w:tc>
        <w:tc>
          <w:tcPr>
            <w:tcW w:w="1693" w:type="dxa"/>
            <w:shd w:val="pct5" w:color="auto" w:fill="auto"/>
          </w:tcPr>
          <w:p w14:paraId="2398607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Dawei</w:t>
            </w:r>
          </w:p>
        </w:tc>
        <w:tc>
          <w:tcPr>
            <w:tcW w:w="4007" w:type="dxa"/>
          </w:tcPr>
          <w:p w14:paraId="27B869E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Apple France</w:t>
            </w:r>
          </w:p>
        </w:tc>
        <w:tc>
          <w:tcPr>
            <w:tcW w:w="2126" w:type="dxa"/>
          </w:tcPr>
          <w:p w14:paraId="68C2914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B4B9DD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70B24A3F" w14:textId="77777777" w:rsidTr="00DE027D">
        <w:trPr>
          <w:cantSplit/>
        </w:trPr>
        <w:tc>
          <w:tcPr>
            <w:tcW w:w="701" w:type="dxa"/>
            <w:shd w:val="pct5" w:color="auto" w:fill="auto"/>
          </w:tcPr>
          <w:p w14:paraId="0226678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65DF3E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Zhang</w:t>
            </w:r>
          </w:p>
        </w:tc>
        <w:tc>
          <w:tcPr>
            <w:tcW w:w="1693" w:type="dxa"/>
            <w:shd w:val="pct5" w:color="auto" w:fill="auto"/>
          </w:tcPr>
          <w:p w14:paraId="2D63445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Nan</w:t>
            </w:r>
          </w:p>
        </w:tc>
        <w:tc>
          <w:tcPr>
            <w:tcW w:w="4007" w:type="dxa"/>
          </w:tcPr>
          <w:p w14:paraId="54423A9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Jetflow</w:t>
            </w:r>
          </w:p>
        </w:tc>
        <w:tc>
          <w:tcPr>
            <w:tcW w:w="2126" w:type="dxa"/>
          </w:tcPr>
          <w:p w14:paraId="0BCD888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6FC1B5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6827B336" w14:textId="77777777" w:rsidTr="00DE027D">
        <w:trPr>
          <w:cantSplit/>
        </w:trPr>
        <w:tc>
          <w:tcPr>
            <w:tcW w:w="701" w:type="dxa"/>
            <w:shd w:val="pct5" w:color="auto" w:fill="auto"/>
          </w:tcPr>
          <w:p w14:paraId="02D74B1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1867D8D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Zhang</w:t>
            </w:r>
          </w:p>
        </w:tc>
        <w:tc>
          <w:tcPr>
            <w:tcW w:w="1693" w:type="dxa"/>
            <w:shd w:val="pct5" w:color="auto" w:fill="auto"/>
          </w:tcPr>
          <w:p w14:paraId="62F782A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Wanqiang</w:t>
            </w:r>
          </w:p>
        </w:tc>
        <w:tc>
          <w:tcPr>
            <w:tcW w:w="4007" w:type="dxa"/>
          </w:tcPr>
          <w:p w14:paraId="4C5B645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Co., Ltd</w:t>
            </w:r>
          </w:p>
        </w:tc>
        <w:tc>
          <w:tcPr>
            <w:tcW w:w="2126" w:type="dxa"/>
          </w:tcPr>
          <w:p w14:paraId="6925D94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C0DCAB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5DCAEE29" w14:textId="77777777" w:rsidTr="00DE027D">
        <w:trPr>
          <w:cantSplit/>
        </w:trPr>
        <w:tc>
          <w:tcPr>
            <w:tcW w:w="701" w:type="dxa"/>
            <w:shd w:val="pct5" w:color="auto" w:fill="auto"/>
          </w:tcPr>
          <w:p w14:paraId="561316E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Miss</w:t>
            </w:r>
          </w:p>
        </w:tc>
        <w:tc>
          <w:tcPr>
            <w:tcW w:w="1567" w:type="dxa"/>
            <w:shd w:val="pct5" w:color="auto" w:fill="auto"/>
          </w:tcPr>
          <w:p w14:paraId="35617DA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Zhang</w:t>
            </w:r>
          </w:p>
        </w:tc>
        <w:tc>
          <w:tcPr>
            <w:tcW w:w="1693" w:type="dxa"/>
            <w:shd w:val="pct5" w:color="auto" w:fill="auto"/>
          </w:tcPr>
          <w:p w14:paraId="781EF15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Xiaoran</w:t>
            </w:r>
          </w:p>
        </w:tc>
        <w:tc>
          <w:tcPr>
            <w:tcW w:w="4007" w:type="dxa"/>
          </w:tcPr>
          <w:p w14:paraId="561DB03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China Mobile Com. Corporation</w:t>
            </w:r>
          </w:p>
        </w:tc>
        <w:tc>
          <w:tcPr>
            <w:tcW w:w="2126" w:type="dxa"/>
          </w:tcPr>
          <w:p w14:paraId="4BFDC92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621BC11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67D46288" w14:textId="77777777" w:rsidTr="00DE027D">
        <w:trPr>
          <w:cantSplit/>
        </w:trPr>
        <w:tc>
          <w:tcPr>
            <w:tcW w:w="701" w:type="dxa"/>
            <w:shd w:val="pct5" w:color="auto" w:fill="auto"/>
          </w:tcPr>
          <w:p w14:paraId="4D1F893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4DDEDEA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ZHANG</w:t>
            </w:r>
          </w:p>
        </w:tc>
        <w:tc>
          <w:tcPr>
            <w:tcW w:w="1693" w:type="dxa"/>
            <w:shd w:val="pct5" w:color="auto" w:fill="auto"/>
          </w:tcPr>
          <w:p w14:paraId="7A10ECA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Yu</w:t>
            </w:r>
          </w:p>
        </w:tc>
        <w:tc>
          <w:tcPr>
            <w:tcW w:w="4007" w:type="dxa"/>
          </w:tcPr>
          <w:p w14:paraId="7652EAA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ABS</w:t>
            </w:r>
          </w:p>
        </w:tc>
        <w:tc>
          <w:tcPr>
            <w:tcW w:w="2126" w:type="dxa"/>
          </w:tcPr>
          <w:p w14:paraId="65FFEBF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60D507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53BB2FD9" w14:textId="77777777" w:rsidTr="00DE027D">
        <w:trPr>
          <w:cantSplit/>
        </w:trPr>
        <w:tc>
          <w:tcPr>
            <w:tcW w:w="701" w:type="dxa"/>
            <w:shd w:val="pct5" w:color="auto" w:fill="auto"/>
          </w:tcPr>
          <w:p w14:paraId="59D4E6E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7AC050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Zhao</w:t>
            </w:r>
          </w:p>
        </w:tc>
        <w:tc>
          <w:tcPr>
            <w:tcW w:w="1693" w:type="dxa"/>
            <w:shd w:val="pct5" w:color="auto" w:fill="auto"/>
          </w:tcPr>
          <w:p w14:paraId="7D4A1C88"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Lei</w:t>
            </w:r>
          </w:p>
        </w:tc>
        <w:tc>
          <w:tcPr>
            <w:tcW w:w="4007" w:type="dxa"/>
          </w:tcPr>
          <w:p w14:paraId="1F358DB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Huawei Tech.(UK) Co., Ltd</w:t>
            </w:r>
          </w:p>
        </w:tc>
        <w:tc>
          <w:tcPr>
            <w:tcW w:w="2126" w:type="dxa"/>
          </w:tcPr>
          <w:p w14:paraId="64894B3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0217524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117B091C" w14:textId="77777777" w:rsidTr="00DE027D">
        <w:trPr>
          <w:cantSplit/>
        </w:trPr>
        <w:tc>
          <w:tcPr>
            <w:tcW w:w="701" w:type="dxa"/>
            <w:shd w:val="pct5" w:color="auto" w:fill="auto"/>
          </w:tcPr>
          <w:p w14:paraId="4F27866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Dr.</w:t>
            </w:r>
          </w:p>
        </w:tc>
        <w:tc>
          <w:tcPr>
            <w:tcW w:w="1567" w:type="dxa"/>
            <w:shd w:val="pct5" w:color="auto" w:fill="auto"/>
          </w:tcPr>
          <w:p w14:paraId="3A5CF85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ZHAO</w:t>
            </w:r>
          </w:p>
        </w:tc>
        <w:tc>
          <w:tcPr>
            <w:tcW w:w="1693" w:type="dxa"/>
            <w:shd w:val="pct5" w:color="auto" w:fill="auto"/>
          </w:tcPr>
          <w:p w14:paraId="1BAFD4E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XIAOWU</w:t>
            </w:r>
          </w:p>
        </w:tc>
        <w:tc>
          <w:tcPr>
            <w:tcW w:w="4007" w:type="dxa"/>
          </w:tcPr>
          <w:p w14:paraId="4388988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ZTE Corporation</w:t>
            </w:r>
          </w:p>
        </w:tc>
        <w:tc>
          <w:tcPr>
            <w:tcW w:w="2126" w:type="dxa"/>
          </w:tcPr>
          <w:p w14:paraId="6A51879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4CB2C9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5C42BBD3" w14:textId="77777777" w:rsidTr="00DE027D">
        <w:trPr>
          <w:cantSplit/>
        </w:trPr>
        <w:tc>
          <w:tcPr>
            <w:tcW w:w="701" w:type="dxa"/>
            <w:shd w:val="pct5" w:color="auto" w:fill="auto"/>
          </w:tcPr>
          <w:p w14:paraId="38191FA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36DF66F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Zhou</w:t>
            </w:r>
          </w:p>
        </w:tc>
        <w:tc>
          <w:tcPr>
            <w:tcW w:w="1693" w:type="dxa"/>
            <w:shd w:val="pct5" w:color="auto" w:fill="auto"/>
          </w:tcPr>
          <w:p w14:paraId="337EC949"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Xutao</w:t>
            </w:r>
          </w:p>
        </w:tc>
        <w:tc>
          <w:tcPr>
            <w:tcW w:w="4007" w:type="dxa"/>
          </w:tcPr>
          <w:p w14:paraId="21FCB30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BEIJING SAMSUNG TELECOM R&amp;D</w:t>
            </w:r>
          </w:p>
        </w:tc>
        <w:tc>
          <w:tcPr>
            <w:tcW w:w="2126" w:type="dxa"/>
          </w:tcPr>
          <w:p w14:paraId="766D3EF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815ED7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1206EC2D" w14:textId="77777777" w:rsidTr="00DE027D">
        <w:trPr>
          <w:cantSplit/>
        </w:trPr>
        <w:tc>
          <w:tcPr>
            <w:tcW w:w="701" w:type="dxa"/>
            <w:shd w:val="pct5" w:color="auto" w:fill="auto"/>
          </w:tcPr>
          <w:p w14:paraId="072C7B3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507F1C6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Zhu</w:t>
            </w:r>
          </w:p>
        </w:tc>
        <w:tc>
          <w:tcPr>
            <w:tcW w:w="1693" w:type="dxa"/>
            <w:shd w:val="pct5" w:color="auto" w:fill="auto"/>
          </w:tcPr>
          <w:p w14:paraId="37729E0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Chunhui</w:t>
            </w:r>
          </w:p>
        </w:tc>
        <w:tc>
          <w:tcPr>
            <w:tcW w:w="4007" w:type="dxa"/>
          </w:tcPr>
          <w:p w14:paraId="4326166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Spreadtrum Communications</w:t>
            </w:r>
          </w:p>
        </w:tc>
        <w:tc>
          <w:tcPr>
            <w:tcW w:w="2126" w:type="dxa"/>
          </w:tcPr>
          <w:p w14:paraId="2735C09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542B090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0ED475E4" w14:textId="77777777" w:rsidTr="00DE027D">
        <w:trPr>
          <w:cantSplit/>
        </w:trPr>
        <w:tc>
          <w:tcPr>
            <w:tcW w:w="701" w:type="dxa"/>
            <w:shd w:val="pct5" w:color="auto" w:fill="auto"/>
          </w:tcPr>
          <w:p w14:paraId="2E9F338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C883F7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Zhu</w:t>
            </w:r>
          </w:p>
        </w:tc>
        <w:tc>
          <w:tcPr>
            <w:tcW w:w="1693" w:type="dxa"/>
            <w:shd w:val="pct5" w:color="auto" w:fill="auto"/>
          </w:tcPr>
          <w:p w14:paraId="01F8BE3C"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Jinguo</w:t>
            </w:r>
          </w:p>
        </w:tc>
        <w:tc>
          <w:tcPr>
            <w:tcW w:w="4007" w:type="dxa"/>
          </w:tcPr>
          <w:p w14:paraId="3EA6C82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ZTE Corporation</w:t>
            </w:r>
          </w:p>
        </w:tc>
        <w:tc>
          <w:tcPr>
            <w:tcW w:w="2126" w:type="dxa"/>
          </w:tcPr>
          <w:p w14:paraId="1F588D0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2326493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r w:rsidR="00744129" w14:paraId="5614B6DD" w14:textId="77777777" w:rsidTr="00DE027D">
        <w:trPr>
          <w:cantSplit/>
        </w:trPr>
        <w:tc>
          <w:tcPr>
            <w:tcW w:w="701" w:type="dxa"/>
            <w:shd w:val="pct5" w:color="auto" w:fill="auto"/>
          </w:tcPr>
          <w:p w14:paraId="07BB5F4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Mrs.</w:t>
            </w:r>
          </w:p>
        </w:tc>
        <w:tc>
          <w:tcPr>
            <w:tcW w:w="1567" w:type="dxa"/>
            <w:shd w:val="pct5" w:color="auto" w:fill="auto"/>
          </w:tcPr>
          <w:p w14:paraId="3A440502"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Zhu</w:t>
            </w:r>
          </w:p>
        </w:tc>
        <w:tc>
          <w:tcPr>
            <w:tcW w:w="1693" w:type="dxa"/>
            <w:shd w:val="pct5" w:color="auto" w:fill="auto"/>
          </w:tcPr>
          <w:p w14:paraId="5E80F71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Wenruo</w:t>
            </w:r>
          </w:p>
        </w:tc>
        <w:tc>
          <w:tcPr>
            <w:tcW w:w="4007" w:type="dxa"/>
          </w:tcPr>
          <w:p w14:paraId="1495082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Huawei Telecommunication India</w:t>
            </w:r>
          </w:p>
        </w:tc>
        <w:tc>
          <w:tcPr>
            <w:tcW w:w="2126" w:type="dxa"/>
          </w:tcPr>
          <w:p w14:paraId="34657F6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4D4783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TSDSI</w:t>
            </w:r>
          </w:p>
        </w:tc>
      </w:tr>
      <w:tr w:rsidR="00744129" w14:paraId="70930DF9" w14:textId="77777777" w:rsidTr="00DE027D">
        <w:trPr>
          <w:cantSplit/>
        </w:trPr>
        <w:tc>
          <w:tcPr>
            <w:tcW w:w="701" w:type="dxa"/>
            <w:shd w:val="pct5" w:color="auto" w:fill="auto"/>
          </w:tcPr>
          <w:p w14:paraId="73B810CD"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7769847A"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Zisimopoulos</w:t>
            </w:r>
          </w:p>
        </w:tc>
        <w:tc>
          <w:tcPr>
            <w:tcW w:w="1693" w:type="dxa"/>
            <w:shd w:val="pct5" w:color="auto" w:fill="auto"/>
          </w:tcPr>
          <w:p w14:paraId="260C2DD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Haris</w:t>
            </w:r>
          </w:p>
        </w:tc>
        <w:tc>
          <w:tcPr>
            <w:tcW w:w="4007" w:type="dxa"/>
          </w:tcPr>
          <w:p w14:paraId="3C474BC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QUALCOMM Europe Inc. - Italy</w:t>
            </w:r>
          </w:p>
        </w:tc>
        <w:tc>
          <w:tcPr>
            <w:tcW w:w="2126" w:type="dxa"/>
          </w:tcPr>
          <w:p w14:paraId="1632CD63"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35FE1C5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ETSI</w:t>
            </w:r>
          </w:p>
        </w:tc>
      </w:tr>
      <w:tr w:rsidR="00744129" w14:paraId="615DE856" w14:textId="77777777" w:rsidTr="00DE027D">
        <w:trPr>
          <w:cantSplit/>
        </w:trPr>
        <w:tc>
          <w:tcPr>
            <w:tcW w:w="701" w:type="dxa"/>
            <w:shd w:val="pct5" w:color="auto" w:fill="auto"/>
          </w:tcPr>
          <w:p w14:paraId="548C02C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Ms.</w:t>
            </w:r>
          </w:p>
        </w:tc>
        <w:tc>
          <w:tcPr>
            <w:tcW w:w="1567" w:type="dxa"/>
            <w:shd w:val="pct5" w:color="auto" w:fill="auto"/>
          </w:tcPr>
          <w:p w14:paraId="1A52F60B"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Zou</w:t>
            </w:r>
          </w:p>
        </w:tc>
        <w:tc>
          <w:tcPr>
            <w:tcW w:w="1693" w:type="dxa"/>
            <w:shd w:val="pct5" w:color="auto" w:fill="auto"/>
          </w:tcPr>
          <w:p w14:paraId="7BB5B97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Lan</w:t>
            </w:r>
          </w:p>
        </w:tc>
        <w:tc>
          <w:tcPr>
            <w:tcW w:w="4007" w:type="dxa"/>
          </w:tcPr>
          <w:p w14:paraId="059A0B24"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HUAWEI Technologies Japan K.K.</w:t>
            </w:r>
          </w:p>
        </w:tc>
        <w:tc>
          <w:tcPr>
            <w:tcW w:w="2126" w:type="dxa"/>
          </w:tcPr>
          <w:p w14:paraId="01AA1B01"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75DAAE4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ARIB</w:t>
            </w:r>
          </w:p>
        </w:tc>
      </w:tr>
      <w:tr w:rsidR="00744129" w14:paraId="3ED13AD2" w14:textId="77777777" w:rsidTr="00DE027D">
        <w:trPr>
          <w:cantSplit/>
        </w:trPr>
        <w:tc>
          <w:tcPr>
            <w:tcW w:w="701" w:type="dxa"/>
            <w:shd w:val="pct5" w:color="auto" w:fill="auto"/>
          </w:tcPr>
          <w:p w14:paraId="6AA71650"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Mr.</w:t>
            </w:r>
          </w:p>
        </w:tc>
        <w:tc>
          <w:tcPr>
            <w:tcW w:w="1567" w:type="dxa"/>
            <w:shd w:val="pct5" w:color="auto" w:fill="auto"/>
          </w:tcPr>
          <w:p w14:paraId="270FEA8F"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Zuo</w:t>
            </w:r>
          </w:p>
        </w:tc>
        <w:tc>
          <w:tcPr>
            <w:tcW w:w="1693" w:type="dxa"/>
            <w:shd w:val="pct5" w:color="auto" w:fill="auto"/>
          </w:tcPr>
          <w:p w14:paraId="28A62E37"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Zhisong</w:t>
            </w:r>
          </w:p>
        </w:tc>
        <w:tc>
          <w:tcPr>
            <w:tcW w:w="4007" w:type="dxa"/>
          </w:tcPr>
          <w:p w14:paraId="0A47CBA6"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Guangdong OPPO Mobile Telecom.</w:t>
            </w:r>
          </w:p>
        </w:tc>
        <w:tc>
          <w:tcPr>
            <w:tcW w:w="2126" w:type="dxa"/>
          </w:tcPr>
          <w:p w14:paraId="7F5C66B5"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3GPPMEMBER</w:t>
            </w:r>
          </w:p>
        </w:tc>
        <w:tc>
          <w:tcPr>
            <w:tcW w:w="709" w:type="dxa"/>
            <w:shd w:val="clear" w:color="auto" w:fill="auto"/>
          </w:tcPr>
          <w:p w14:paraId="16DD31EE" w14:textId="77777777" w:rsidR="00744129" w:rsidRPr="00744129" w:rsidRDefault="00744129" w:rsidP="00744129">
            <w:pPr>
              <w:pStyle w:val="TAL"/>
              <w:tabs>
                <w:tab w:val="clear" w:pos="284"/>
                <w:tab w:val="clear" w:pos="567"/>
              </w:tabs>
              <w:rPr>
                <w:noProof/>
                <w:sz w:val="16"/>
                <w:szCs w:val="16"/>
              </w:rPr>
            </w:pPr>
            <w:r w:rsidRPr="00744129">
              <w:rPr>
                <w:noProof/>
                <w:sz w:val="16"/>
                <w:szCs w:val="16"/>
              </w:rPr>
              <w:t>CCSA</w:t>
            </w:r>
          </w:p>
        </w:tc>
      </w:tr>
    </w:tbl>
    <w:p w14:paraId="7BCA6F70" w14:textId="77777777" w:rsidR="00744129" w:rsidRDefault="00744129" w:rsidP="00744129">
      <w:pPr>
        <w:pStyle w:val="FP"/>
        <w:rPr>
          <w:rFonts w:cs="Arial"/>
          <w:color w:val="0000FF"/>
          <w:sz w:val="18"/>
        </w:rPr>
      </w:pPr>
      <w:r>
        <w:rPr>
          <w:rFonts w:cs="Arial"/>
          <w:color w:val="0000FF"/>
          <w:sz w:val="18"/>
        </w:rPr>
        <w:t>263</w:t>
      </w:r>
      <w:r w:rsidRPr="00E74987">
        <w:rPr>
          <w:rFonts w:cs="Arial"/>
          <w:color w:val="0000FF"/>
          <w:sz w:val="18"/>
        </w:rPr>
        <w:t xml:space="preserve"> </w:t>
      </w:r>
      <w:r>
        <w:rPr>
          <w:rFonts w:cs="Arial"/>
          <w:color w:val="0000FF"/>
          <w:sz w:val="18"/>
        </w:rPr>
        <w:t>checked-in attendees</w:t>
      </w:r>
    </w:p>
    <w:p w14:paraId="20222422" w14:textId="77777777" w:rsidR="00744129" w:rsidRPr="00200359" w:rsidRDefault="00744129" w:rsidP="00744129">
      <w:pPr>
        <w:rPr>
          <w:lang w:eastAsia="en-US"/>
        </w:rPr>
      </w:pPr>
    </w:p>
    <w:p w14:paraId="58D0FD59" w14:textId="77777777" w:rsidR="00744129" w:rsidRDefault="00744129" w:rsidP="00744129">
      <w:pPr>
        <w:tabs>
          <w:tab w:val="clear" w:pos="567"/>
          <w:tab w:val="clear" w:pos="851"/>
          <w:tab w:val="clear" w:pos="1134"/>
          <w:tab w:val="clear" w:pos="1418"/>
          <w:tab w:val="clear" w:pos="1701"/>
        </w:tabs>
        <w:spacing w:after="0"/>
        <w:rPr>
          <w:rFonts w:eastAsia="Times New Roman"/>
          <w:b/>
          <w:lang w:eastAsia="en-US"/>
        </w:rPr>
      </w:pPr>
      <w:r>
        <w:br w:type="page"/>
      </w:r>
    </w:p>
    <w:p w14:paraId="649426BB" w14:textId="77777777" w:rsidR="00744129" w:rsidRDefault="00744129" w:rsidP="00744129">
      <w:pPr>
        <w:pStyle w:val="Heading9"/>
      </w:pPr>
      <w:bookmarkStart w:id="101" w:name="_Toc20130074"/>
      <w:bookmarkStart w:id="102" w:name="_Toc68670294"/>
      <w:r>
        <w:lastRenderedPageBreak/>
        <w:t>Annex D</w:t>
      </w:r>
      <w:r>
        <w:tab/>
        <w:t>Incoming and Outgoing Liaison Statements</w:t>
      </w:r>
      <w:bookmarkEnd w:id="101"/>
      <w:bookmarkEnd w:id="102"/>
    </w:p>
    <w:p w14:paraId="229EC740" w14:textId="77777777" w:rsidR="00744129" w:rsidRDefault="00744129" w:rsidP="00744129">
      <w:pPr>
        <w:pStyle w:val="Heading1"/>
      </w:pPr>
      <w:bookmarkStart w:id="103" w:name="_Toc20130075"/>
      <w:bookmarkStart w:id="104" w:name="_Toc68670295"/>
      <w:r>
        <w:t>D.1</w:t>
      </w:r>
      <w:r>
        <w:tab/>
        <w:t>Incoming LSs</w:t>
      </w:r>
      <w:bookmarkEnd w:id="103"/>
      <w:bookmarkEnd w:id="104"/>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1558"/>
        <w:gridCol w:w="4111"/>
        <w:gridCol w:w="2126"/>
        <w:gridCol w:w="1701"/>
        <w:gridCol w:w="1701"/>
        <w:gridCol w:w="1559"/>
        <w:gridCol w:w="1214"/>
        <w:gridCol w:w="982"/>
      </w:tblGrid>
      <w:tr w:rsidR="00744129" w:rsidRPr="00200359" w14:paraId="7D2F6181" w14:textId="77777777" w:rsidTr="00744129">
        <w:trPr>
          <w:tblHeader/>
        </w:trPr>
        <w:tc>
          <w:tcPr>
            <w:tcW w:w="1102" w:type="dxa"/>
            <w:shd w:val="clear" w:color="auto" w:fill="F3F3F3"/>
          </w:tcPr>
          <w:p w14:paraId="404EAAA2" w14:textId="77777777" w:rsidR="00744129" w:rsidRPr="00200359" w:rsidRDefault="00744129" w:rsidP="00DE027D">
            <w:pPr>
              <w:pStyle w:val="TAH"/>
              <w:rPr>
                <w:sz w:val="16"/>
              </w:rPr>
            </w:pPr>
            <w:r w:rsidRPr="00200359">
              <w:rPr>
                <w:sz w:val="16"/>
              </w:rPr>
              <w:lastRenderedPageBreak/>
              <w:t>TD</w:t>
            </w:r>
          </w:p>
        </w:tc>
        <w:tc>
          <w:tcPr>
            <w:tcW w:w="1558" w:type="dxa"/>
            <w:shd w:val="clear" w:color="auto" w:fill="F3F3F3"/>
          </w:tcPr>
          <w:p w14:paraId="24F4CE2A" w14:textId="77777777" w:rsidR="00744129" w:rsidRPr="00200359" w:rsidRDefault="00744129" w:rsidP="00DE027D">
            <w:pPr>
              <w:pStyle w:val="TAH"/>
              <w:rPr>
                <w:sz w:val="16"/>
              </w:rPr>
            </w:pPr>
            <w:r w:rsidRPr="00200359">
              <w:rPr>
                <w:sz w:val="16"/>
              </w:rPr>
              <w:t>LS_From</w:t>
            </w:r>
          </w:p>
        </w:tc>
        <w:tc>
          <w:tcPr>
            <w:tcW w:w="4111" w:type="dxa"/>
            <w:shd w:val="clear" w:color="auto" w:fill="F3F3F3"/>
          </w:tcPr>
          <w:p w14:paraId="5E95D568" w14:textId="77777777" w:rsidR="00744129" w:rsidRPr="00200359" w:rsidRDefault="00744129" w:rsidP="00DE027D">
            <w:pPr>
              <w:pStyle w:val="TAH"/>
              <w:rPr>
                <w:sz w:val="16"/>
              </w:rPr>
            </w:pPr>
            <w:r w:rsidRPr="00200359">
              <w:rPr>
                <w:sz w:val="16"/>
              </w:rPr>
              <w:t>Title</w:t>
            </w:r>
          </w:p>
        </w:tc>
        <w:tc>
          <w:tcPr>
            <w:tcW w:w="2126" w:type="dxa"/>
            <w:shd w:val="clear" w:color="auto" w:fill="F3F3F3"/>
          </w:tcPr>
          <w:p w14:paraId="3528E0CE" w14:textId="77777777" w:rsidR="00744129" w:rsidRPr="00200359" w:rsidRDefault="00744129" w:rsidP="00DE027D">
            <w:pPr>
              <w:pStyle w:val="TAH"/>
              <w:rPr>
                <w:sz w:val="16"/>
              </w:rPr>
            </w:pPr>
            <w:r w:rsidRPr="00200359">
              <w:rPr>
                <w:sz w:val="16"/>
              </w:rPr>
              <w:t>LS_Source_file</w:t>
            </w:r>
          </w:p>
        </w:tc>
        <w:tc>
          <w:tcPr>
            <w:tcW w:w="1701" w:type="dxa"/>
            <w:shd w:val="clear" w:color="auto" w:fill="F3F3F3"/>
          </w:tcPr>
          <w:p w14:paraId="7C45197F" w14:textId="77777777" w:rsidR="00744129" w:rsidRPr="00200359" w:rsidRDefault="00744129" w:rsidP="00DE027D">
            <w:pPr>
              <w:pStyle w:val="TAH"/>
              <w:rPr>
                <w:sz w:val="16"/>
              </w:rPr>
            </w:pPr>
            <w:r w:rsidRPr="00200359">
              <w:rPr>
                <w:sz w:val="16"/>
              </w:rPr>
              <w:t>To</w:t>
            </w:r>
          </w:p>
        </w:tc>
        <w:tc>
          <w:tcPr>
            <w:tcW w:w="1701" w:type="dxa"/>
            <w:shd w:val="clear" w:color="auto" w:fill="F3F3F3"/>
          </w:tcPr>
          <w:p w14:paraId="01F0151A" w14:textId="77777777" w:rsidR="00744129" w:rsidRPr="00200359" w:rsidRDefault="00744129" w:rsidP="00DE027D">
            <w:pPr>
              <w:pStyle w:val="TAH"/>
              <w:rPr>
                <w:sz w:val="16"/>
              </w:rPr>
            </w:pPr>
            <w:r w:rsidRPr="00200359">
              <w:rPr>
                <w:sz w:val="16"/>
              </w:rPr>
              <w:t>CC</w:t>
            </w:r>
          </w:p>
        </w:tc>
        <w:tc>
          <w:tcPr>
            <w:tcW w:w="1559" w:type="dxa"/>
            <w:shd w:val="clear" w:color="auto" w:fill="F3F3F3"/>
          </w:tcPr>
          <w:p w14:paraId="72663293" w14:textId="77777777" w:rsidR="00744129" w:rsidRPr="00200359" w:rsidRDefault="00744129" w:rsidP="00DE027D">
            <w:pPr>
              <w:pStyle w:val="TAH"/>
              <w:rPr>
                <w:sz w:val="16"/>
              </w:rPr>
            </w:pPr>
            <w:r w:rsidRPr="00200359">
              <w:rPr>
                <w:sz w:val="16"/>
              </w:rPr>
              <w:t>Attachments</w:t>
            </w:r>
          </w:p>
        </w:tc>
        <w:tc>
          <w:tcPr>
            <w:tcW w:w="1214" w:type="dxa"/>
            <w:shd w:val="clear" w:color="auto" w:fill="F3F3F3"/>
          </w:tcPr>
          <w:p w14:paraId="55AF3115" w14:textId="77777777" w:rsidR="00744129" w:rsidRPr="00200359" w:rsidRDefault="00744129" w:rsidP="00DE027D">
            <w:pPr>
              <w:pStyle w:val="TAH"/>
              <w:rPr>
                <w:sz w:val="16"/>
              </w:rPr>
            </w:pPr>
            <w:r w:rsidRPr="00200359">
              <w:rPr>
                <w:sz w:val="16"/>
              </w:rPr>
              <w:t>Response in TD</w:t>
            </w:r>
          </w:p>
        </w:tc>
        <w:tc>
          <w:tcPr>
            <w:tcW w:w="982" w:type="dxa"/>
            <w:shd w:val="clear" w:color="auto" w:fill="F3F3F3"/>
          </w:tcPr>
          <w:p w14:paraId="3CFAD0F7" w14:textId="77777777" w:rsidR="00744129" w:rsidRPr="00200359" w:rsidRDefault="00744129" w:rsidP="00DE027D">
            <w:pPr>
              <w:pStyle w:val="TAH"/>
              <w:rPr>
                <w:sz w:val="16"/>
              </w:rPr>
            </w:pPr>
            <w:r w:rsidRPr="00200359">
              <w:rPr>
                <w:sz w:val="16"/>
              </w:rPr>
              <w:t>Decision</w:t>
            </w:r>
          </w:p>
        </w:tc>
      </w:tr>
      <w:tr w:rsidR="00744129" w:rsidRPr="00200359" w14:paraId="17DACBEB" w14:textId="77777777" w:rsidTr="00744129">
        <w:tc>
          <w:tcPr>
            <w:tcW w:w="1102" w:type="dxa"/>
          </w:tcPr>
          <w:p w14:paraId="1DBC808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190955</w:t>
            </w:r>
          </w:p>
        </w:tc>
        <w:tc>
          <w:tcPr>
            <w:tcW w:w="1558" w:type="dxa"/>
          </w:tcPr>
          <w:p w14:paraId="639BC62F" w14:textId="77777777" w:rsidR="00744129" w:rsidRPr="006B2793" w:rsidRDefault="00744129" w:rsidP="00744129">
            <w:pPr>
              <w:pStyle w:val="TAL"/>
              <w:tabs>
                <w:tab w:val="clear" w:pos="284"/>
                <w:tab w:val="clear" w:pos="567"/>
              </w:tabs>
              <w:rPr>
                <w:sz w:val="16"/>
              </w:rPr>
            </w:pPr>
            <w:r w:rsidRPr="006B2793">
              <w:rPr>
                <w:sz w:val="16"/>
              </w:rPr>
              <w:t>Global UTM Association (GUTMA)</w:t>
            </w:r>
          </w:p>
        </w:tc>
        <w:tc>
          <w:tcPr>
            <w:tcW w:w="4111" w:type="dxa"/>
          </w:tcPr>
          <w:p w14:paraId="6A0EDEAD" w14:textId="77777777" w:rsidR="00744129" w:rsidRPr="006B2793" w:rsidRDefault="00744129" w:rsidP="00744129">
            <w:pPr>
              <w:pStyle w:val="TAL"/>
              <w:tabs>
                <w:tab w:val="clear" w:pos="284"/>
                <w:tab w:val="clear" w:pos="567"/>
              </w:tabs>
              <w:rPr>
                <w:sz w:val="16"/>
              </w:rPr>
            </w:pPr>
            <w:r w:rsidRPr="006B2793">
              <w:rPr>
                <w:sz w:val="16"/>
              </w:rPr>
              <w:t>LS from GUTMA: Liaison statement from GUTMA to 3GPP's TSG SA #85 plenary meeting</w:t>
            </w:r>
          </w:p>
        </w:tc>
        <w:tc>
          <w:tcPr>
            <w:tcW w:w="2126" w:type="dxa"/>
          </w:tcPr>
          <w:p w14:paraId="57817860" w14:textId="77777777" w:rsidR="00744129" w:rsidRPr="006B2793" w:rsidRDefault="00744129" w:rsidP="00744129">
            <w:pPr>
              <w:pStyle w:val="TAL"/>
              <w:tabs>
                <w:tab w:val="clear" w:pos="284"/>
                <w:tab w:val="clear" w:pos="567"/>
              </w:tabs>
              <w:rPr>
                <w:sz w:val="16"/>
              </w:rPr>
            </w:pPr>
            <w:r w:rsidRPr="006B2793">
              <w:rPr>
                <w:sz w:val="16"/>
              </w:rPr>
              <w:t>Support-letter-to-SA-20190912</w:t>
            </w:r>
          </w:p>
        </w:tc>
        <w:tc>
          <w:tcPr>
            <w:tcW w:w="1701" w:type="dxa"/>
          </w:tcPr>
          <w:p w14:paraId="1CF3D970" w14:textId="77777777" w:rsidR="00744129" w:rsidRPr="006B2793" w:rsidRDefault="00744129" w:rsidP="00744129">
            <w:pPr>
              <w:pStyle w:val="TAL"/>
              <w:tabs>
                <w:tab w:val="clear" w:pos="284"/>
                <w:tab w:val="clear" w:pos="567"/>
              </w:tabs>
              <w:rPr>
                <w:sz w:val="16"/>
              </w:rPr>
            </w:pPr>
            <w:r w:rsidRPr="006B2793">
              <w:rPr>
                <w:sz w:val="16"/>
              </w:rPr>
              <w:t>TSG SA</w:t>
            </w:r>
          </w:p>
        </w:tc>
        <w:tc>
          <w:tcPr>
            <w:tcW w:w="1701" w:type="dxa"/>
          </w:tcPr>
          <w:p w14:paraId="51E95A01" w14:textId="77777777" w:rsidR="00744129" w:rsidRPr="006B2793" w:rsidRDefault="00744129" w:rsidP="00744129">
            <w:pPr>
              <w:pStyle w:val="TAL"/>
              <w:tabs>
                <w:tab w:val="clear" w:pos="284"/>
                <w:tab w:val="clear" w:pos="567"/>
              </w:tabs>
              <w:rPr>
                <w:sz w:val="16"/>
              </w:rPr>
            </w:pPr>
          </w:p>
        </w:tc>
        <w:tc>
          <w:tcPr>
            <w:tcW w:w="1559" w:type="dxa"/>
          </w:tcPr>
          <w:p w14:paraId="002EBAAC" w14:textId="77777777" w:rsidR="00744129" w:rsidRPr="006B2793" w:rsidRDefault="00744129" w:rsidP="00744129">
            <w:pPr>
              <w:pStyle w:val="TAL"/>
              <w:tabs>
                <w:tab w:val="clear" w:pos="284"/>
                <w:tab w:val="clear" w:pos="567"/>
              </w:tabs>
              <w:rPr>
                <w:sz w:val="16"/>
              </w:rPr>
            </w:pPr>
          </w:p>
        </w:tc>
        <w:tc>
          <w:tcPr>
            <w:tcW w:w="1214" w:type="dxa"/>
          </w:tcPr>
          <w:p w14:paraId="1BBC17F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19EF995A"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651A7B6A" w14:textId="77777777" w:rsidTr="00744129">
        <w:tc>
          <w:tcPr>
            <w:tcW w:w="1102" w:type="dxa"/>
          </w:tcPr>
          <w:p w14:paraId="3FCDAF0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190956</w:t>
            </w:r>
          </w:p>
        </w:tc>
        <w:tc>
          <w:tcPr>
            <w:tcW w:w="1558" w:type="dxa"/>
          </w:tcPr>
          <w:p w14:paraId="50C01294" w14:textId="77777777" w:rsidR="00744129" w:rsidRPr="006B2793" w:rsidRDefault="00744129" w:rsidP="00744129">
            <w:pPr>
              <w:pStyle w:val="TAL"/>
              <w:tabs>
                <w:tab w:val="clear" w:pos="284"/>
                <w:tab w:val="clear" w:pos="567"/>
              </w:tabs>
              <w:rPr>
                <w:sz w:val="16"/>
              </w:rPr>
            </w:pPr>
            <w:r w:rsidRPr="006B2793">
              <w:rPr>
                <w:sz w:val="16"/>
              </w:rPr>
              <w:t>JCA-IMT2020</w:t>
            </w:r>
          </w:p>
        </w:tc>
        <w:tc>
          <w:tcPr>
            <w:tcW w:w="4111" w:type="dxa"/>
          </w:tcPr>
          <w:p w14:paraId="7395A7B5" w14:textId="77777777" w:rsidR="00744129" w:rsidRPr="006B2793" w:rsidRDefault="00744129" w:rsidP="00744129">
            <w:pPr>
              <w:pStyle w:val="TAL"/>
              <w:tabs>
                <w:tab w:val="clear" w:pos="284"/>
                <w:tab w:val="clear" w:pos="567"/>
              </w:tabs>
              <w:rPr>
                <w:sz w:val="16"/>
              </w:rPr>
            </w:pPr>
            <w:r w:rsidRPr="006B2793">
              <w:rPr>
                <w:sz w:val="16"/>
              </w:rPr>
              <w:t>LS from JCA-IMT2020:  LS on Invitation to update the information in the IMT2020 roadmap</w:t>
            </w:r>
          </w:p>
        </w:tc>
        <w:tc>
          <w:tcPr>
            <w:tcW w:w="2126" w:type="dxa"/>
          </w:tcPr>
          <w:p w14:paraId="4F4FB2D4" w14:textId="77777777" w:rsidR="00744129" w:rsidRPr="006B2793" w:rsidRDefault="00744129" w:rsidP="00744129">
            <w:pPr>
              <w:pStyle w:val="TAL"/>
              <w:tabs>
                <w:tab w:val="clear" w:pos="284"/>
                <w:tab w:val="clear" w:pos="567"/>
              </w:tabs>
              <w:rPr>
                <w:sz w:val="16"/>
              </w:rPr>
            </w:pPr>
            <w:r w:rsidRPr="006B2793">
              <w:rPr>
                <w:sz w:val="16"/>
              </w:rPr>
              <w:t>sp16-jca-imt2020-oLS-00007</w:t>
            </w:r>
          </w:p>
        </w:tc>
        <w:tc>
          <w:tcPr>
            <w:tcW w:w="1701" w:type="dxa"/>
          </w:tcPr>
          <w:p w14:paraId="3F8C5465" w14:textId="77777777" w:rsidR="00744129" w:rsidRPr="006B2793" w:rsidRDefault="00744129" w:rsidP="00744129">
            <w:pPr>
              <w:pStyle w:val="TAL"/>
              <w:tabs>
                <w:tab w:val="clear" w:pos="284"/>
                <w:tab w:val="clear" w:pos="567"/>
              </w:tabs>
              <w:rPr>
                <w:sz w:val="16"/>
              </w:rPr>
            </w:pPr>
            <w:r w:rsidRPr="006B2793">
              <w:rPr>
                <w:sz w:val="16"/>
              </w:rPr>
              <w:t>ITU-R, ITU-T and ITU-D SGs, TSG CT, TSG RAN, TSG SA, BBF, ETSI, GSMA, IEEE, MEF Forum, NGNM, OASIS, oneM2M, ONF, ONAP, OSSDN, SCF, TM Forum, TTA, TSDSI</w:t>
            </w:r>
          </w:p>
        </w:tc>
        <w:tc>
          <w:tcPr>
            <w:tcW w:w="1701" w:type="dxa"/>
          </w:tcPr>
          <w:p w14:paraId="058E7751"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14:paraId="458422FC"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793EFF1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00CD7552"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47B961A9" w14:textId="77777777" w:rsidTr="00744129">
        <w:tc>
          <w:tcPr>
            <w:tcW w:w="1102" w:type="dxa"/>
          </w:tcPr>
          <w:p w14:paraId="43FD8D4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190957</w:t>
            </w:r>
          </w:p>
        </w:tc>
        <w:tc>
          <w:tcPr>
            <w:tcW w:w="1558" w:type="dxa"/>
          </w:tcPr>
          <w:p w14:paraId="712237E1" w14:textId="77777777" w:rsidR="00744129" w:rsidRPr="006B2793" w:rsidRDefault="00744129" w:rsidP="00744129">
            <w:pPr>
              <w:pStyle w:val="TAL"/>
              <w:tabs>
                <w:tab w:val="clear" w:pos="284"/>
                <w:tab w:val="clear" w:pos="567"/>
              </w:tabs>
              <w:rPr>
                <w:sz w:val="16"/>
              </w:rPr>
            </w:pPr>
            <w:r w:rsidRPr="006B2793">
              <w:rPr>
                <w:sz w:val="16"/>
              </w:rPr>
              <w:t>RAN WG1</w:t>
            </w:r>
          </w:p>
        </w:tc>
        <w:tc>
          <w:tcPr>
            <w:tcW w:w="4111" w:type="dxa"/>
          </w:tcPr>
          <w:p w14:paraId="48C6B770" w14:textId="77777777" w:rsidR="00744129" w:rsidRPr="006B2793" w:rsidRDefault="00744129" w:rsidP="00744129">
            <w:pPr>
              <w:pStyle w:val="TAL"/>
              <w:tabs>
                <w:tab w:val="clear" w:pos="284"/>
                <w:tab w:val="clear" w:pos="567"/>
              </w:tabs>
              <w:rPr>
                <w:sz w:val="16"/>
              </w:rPr>
            </w:pPr>
            <w:r w:rsidRPr="006B2793">
              <w:rPr>
                <w:sz w:val="16"/>
              </w:rPr>
              <w:t>LS from RAN WG1: LS on O-RAN - 3GPP Cooperation on Management Services</w:t>
            </w:r>
          </w:p>
        </w:tc>
        <w:tc>
          <w:tcPr>
            <w:tcW w:w="2126" w:type="dxa"/>
          </w:tcPr>
          <w:p w14:paraId="0A78118B" w14:textId="77777777" w:rsidR="00744129" w:rsidRPr="006B2793" w:rsidRDefault="00744129" w:rsidP="00744129">
            <w:pPr>
              <w:pStyle w:val="TAL"/>
              <w:tabs>
                <w:tab w:val="clear" w:pos="284"/>
                <w:tab w:val="clear" w:pos="567"/>
              </w:tabs>
              <w:rPr>
                <w:sz w:val="16"/>
              </w:rPr>
            </w:pPr>
            <w:r w:rsidRPr="006B2793">
              <w:rPr>
                <w:sz w:val="16"/>
              </w:rPr>
              <w:t>WG1-2019.09.25-O-RAN-WG1_LS_to_3GPP-SA5</w:t>
            </w:r>
          </w:p>
        </w:tc>
        <w:tc>
          <w:tcPr>
            <w:tcW w:w="1701" w:type="dxa"/>
          </w:tcPr>
          <w:p w14:paraId="3B45AA68" w14:textId="77777777" w:rsidR="00744129" w:rsidRPr="006B2793" w:rsidRDefault="00744129" w:rsidP="00744129">
            <w:pPr>
              <w:pStyle w:val="TAL"/>
              <w:tabs>
                <w:tab w:val="clear" w:pos="284"/>
                <w:tab w:val="clear" w:pos="567"/>
              </w:tabs>
              <w:rPr>
                <w:sz w:val="16"/>
              </w:rPr>
            </w:pPr>
            <w:r w:rsidRPr="006B2793">
              <w:rPr>
                <w:sz w:val="16"/>
              </w:rPr>
              <w:t>SA WG5</w:t>
            </w:r>
          </w:p>
        </w:tc>
        <w:tc>
          <w:tcPr>
            <w:tcW w:w="1701" w:type="dxa"/>
          </w:tcPr>
          <w:p w14:paraId="7AA7385C" w14:textId="77777777" w:rsidR="00744129" w:rsidRPr="006B2793" w:rsidRDefault="00744129" w:rsidP="00744129">
            <w:pPr>
              <w:pStyle w:val="TAL"/>
              <w:tabs>
                <w:tab w:val="clear" w:pos="284"/>
                <w:tab w:val="clear" w:pos="567"/>
              </w:tabs>
              <w:rPr>
                <w:sz w:val="16"/>
              </w:rPr>
            </w:pPr>
            <w:r w:rsidRPr="006B2793">
              <w:rPr>
                <w:sz w:val="16"/>
              </w:rPr>
              <w:t>TSG SA, TSG RAN</w:t>
            </w:r>
          </w:p>
        </w:tc>
        <w:tc>
          <w:tcPr>
            <w:tcW w:w="1559" w:type="dxa"/>
          </w:tcPr>
          <w:p w14:paraId="7C2A26CA"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781F1FD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5D169E07"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1397B2FB" w14:textId="77777777" w:rsidTr="00744129">
        <w:tc>
          <w:tcPr>
            <w:tcW w:w="1102" w:type="dxa"/>
          </w:tcPr>
          <w:p w14:paraId="2DE4788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190958</w:t>
            </w:r>
          </w:p>
        </w:tc>
        <w:tc>
          <w:tcPr>
            <w:tcW w:w="1558" w:type="dxa"/>
          </w:tcPr>
          <w:p w14:paraId="30F158C5" w14:textId="77777777" w:rsidR="00744129" w:rsidRPr="006B2793" w:rsidRDefault="00744129" w:rsidP="00744129">
            <w:pPr>
              <w:pStyle w:val="TAL"/>
              <w:tabs>
                <w:tab w:val="clear" w:pos="284"/>
                <w:tab w:val="clear" w:pos="567"/>
              </w:tabs>
              <w:rPr>
                <w:sz w:val="16"/>
              </w:rPr>
            </w:pPr>
            <w:r w:rsidRPr="006B2793">
              <w:rPr>
                <w:sz w:val="16"/>
              </w:rPr>
              <w:t>GSMA</w:t>
            </w:r>
          </w:p>
        </w:tc>
        <w:tc>
          <w:tcPr>
            <w:tcW w:w="4111" w:type="dxa"/>
          </w:tcPr>
          <w:p w14:paraId="35E7431A" w14:textId="77777777" w:rsidR="00744129" w:rsidRPr="006B2793" w:rsidRDefault="00744129" w:rsidP="00744129">
            <w:pPr>
              <w:pStyle w:val="TAL"/>
              <w:tabs>
                <w:tab w:val="clear" w:pos="284"/>
                <w:tab w:val="clear" w:pos="567"/>
              </w:tabs>
              <w:rPr>
                <w:sz w:val="16"/>
              </w:rPr>
            </w:pPr>
            <w:r w:rsidRPr="006B2793">
              <w:rPr>
                <w:sz w:val="16"/>
              </w:rPr>
              <w:t xml:space="preserve">LS from GSMA: Reply to 3GPP SA5 LS from GSMA on GST </w:t>
            </w:r>
          </w:p>
        </w:tc>
        <w:tc>
          <w:tcPr>
            <w:tcW w:w="2126" w:type="dxa"/>
          </w:tcPr>
          <w:p w14:paraId="04060581" w14:textId="77777777" w:rsidR="00744129" w:rsidRPr="006B2793" w:rsidRDefault="00744129" w:rsidP="00744129">
            <w:pPr>
              <w:pStyle w:val="TAL"/>
              <w:tabs>
                <w:tab w:val="clear" w:pos="284"/>
                <w:tab w:val="clear" w:pos="567"/>
              </w:tabs>
              <w:rPr>
                <w:sz w:val="16"/>
              </w:rPr>
            </w:pPr>
            <w:r w:rsidRPr="006B2793">
              <w:rPr>
                <w:sz w:val="16"/>
              </w:rPr>
              <w:t>5GJA10_109 - LS reply to SA5 on GST_r1.</w:t>
            </w:r>
          </w:p>
        </w:tc>
        <w:tc>
          <w:tcPr>
            <w:tcW w:w="1701" w:type="dxa"/>
          </w:tcPr>
          <w:p w14:paraId="760DDD28" w14:textId="77777777" w:rsidR="00744129" w:rsidRPr="006B2793" w:rsidRDefault="00744129" w:rsidP="00744129">
            <w:pPr>
              <w:pStyle w:val="TAL"/>
              <w:tabs>
                <w:tab w:val="clear" w:pos="284"/>
                <w:tab w:val="clear" w:pos="567"/>
              </w:tabs>
              <w:rPr>
                <w:sz w:val="16"/>
              </w:rPr>
            </w:pPr>
            <w:r w:rsidRPr="006B2793">
              <w:rPr>
                <w:sz w:val="16"/>
              </w:rPr>
              <w:t>SA WG5</w:t>
            </w:r>
          </w:p>
        </w:tc>
        <w:tc>
          <w:tcPr>
            <w:tcW w:w="1701" w:type="dxa"/>
          </w:tcPr>
          <w:p w14:paraId="0CEA49AF" w14:textId="77777777" w:rsidR="00744129" w:rsidRPr="006B2793" w:rsidRDefault="00744129" w:rsidP="00744129">
            <w:pPr>
              <w:pStyle w:val="TAL"/>
              <w:tabs>
                <w:tab w:val="clear" w:pos="284"/>
                <w:tab w:val="clear" w:pos="567"/>
              </w:tabs>
              <w:rPr>
                <w:sz w:val="16"/>
              </w:rPr>
            </w:pPr>
            <w:r w:rsidRPr="006B2793">
              <w:rPr>
                <w:sz w:val="16"/>
              </w:rPr>
              <w:t>TSG SA</w:t>
            </w:r>
          </w:p>
        </w:tc>
        <w:tc>
          <w:tcPr>
            <w:tcW w:w="1559" w:type="dxa"/>
          </w:tcPr>
          <w:p w14:paraId="131985AF"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552A4C8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52C6116F"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61A6D69B" w14:textId="77777777" w:rsidTr="00744129">
        <w:tc>
          <w:tcPr>
            <w:tcW w:w="1102" w:type="dxa"/>
          </w:tcPr>
          <w:p w14:paraId="3DBA10F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190959</w:t>
            </w:r>
          </w:p>
        </w:tc>
        <w:tc>
          <w:tcPr>
            <w:tcW w:w="1558" w:type="dxa"/>
          </w:tcPr>
          <w:p w14:paraId="262A9087" w14:textId="77777777" w:rsidR="00744129" w:rsidRPr="006B2793" w:rsidRDefault="00744129" w:rsidP="00744129">
            <w:pPr>
              <w:pStyle w:val="TAL"/>
              <w:tabs>
                <w:tab w:val="clear" w:pos="284"/>
                <w:tab w:val="clear" w:pos="567"/>
              </w:tabs>
              <w:rPr>
                <w:sz w:val="16"/>
              </w:rPr>
            </w:pPr>
            <w:r w:rsidRPr="006B2793">
              <w:rPr>
                <w:sz w:val="16"/>
              </w:rPr>
              <w:t>GSMA</w:t>
            </w:r>
          </w:p>
        </w:tc>
        <w:tc>
          <w:tcPr>
            <w:tcW w:w="4111" w:type="dxa"/>
          </w:tcPr>
          <w:p w14:paraId="49F763FC" w14:textId="77777777" w:rsidR="00744129" w:rsidRPr="006B2793" w:rsidRDefault="00744129" w:rsidP="00744129">
            <w:pPr>
              <w:pStyle w:val="TAL"/>
              <w:tabs>
                <w:tab w:val="clear" w:pos="284"/>
                <w:tab w:val="clear" w:pos="567"/>
              </w:tabs>
              <w:rPr>
                <w:sz w:val="16"/>
              </w:rPr>
            </w:pPr>
            <w:r w:rsidRPr="006B2793">
              <w:rPr>
                <w:sz w:val="16"/>
              </w:rPr>
              <w:t>LS from GSMA: Secured SMS roaming interface evolution in 5GC</w:t>
            </w:r>
          </w:p>
        </w:tc>
        <w:tc>
          <w:tcPr>
            <w:tcW w:w="2126" w:type="dxa"/>
          </w:tcPr>
          <w:p w14:paraId="32C38554" w14:textId="77777777" w:rsidR="00744129" w:rsidRPr="006B2793" w:rsidRDefault="00744129" w:rsidP="00744129">
            <w:pPr>
              <w:pStyle w:val="TAL"/>
              <w:tabs>
                <w:tab w:val="clear" w:pos="284"/>
                <w:tab w:val="clear" w:pos="567"/>
              </w:tabs>
              <w:rPr>
                <w:sz w:val="16"/>
              </w:rPr>
            </w:pPr>
            <w:r w:rsidRPr="006B2793">
              <w:rPr>
                <w:sz w:val="16"/>
              </w:rPr>
              <w:t>5GJA#10 Doc 122</w:t>
            </w:r>
          </w:p>
        </w:tc>
        <w:tc>
          <w:tcPr>
            <w:tcW w:w="1701" w:type="dxa"/>
          </w:tcPr>
          <w:p w14:paraId="11DEA5A2" w14:textId="77777777" w:rsidR="00744129" w:rsidRPr="006B2793" w:rsidRDefault="00744129" w:rsidP="00744129">
            <w:pPr>
              <w:pStyle w:val="TAL"/>
              <w:tabs>
                <w:tab w:val="clear" w:pos="284"/>
                <w:tab w:val="clear" w:pos="567"/>
              </w:tabs>
              <w:rPr>
                <w:sz w:val="16"/>
              </w:rPr>
            </w:pPr>
            <w:r w:rsidRPr="006B2793">
              <w:rPr>
                <w:sz w:val="16"/>
              </w:rPr>
              <w:t>TSG SA, SA WG2</w:t>
            </w:r>
          </w:p>
        </w:tc>
        <w:tc>
          <w:tcPr>
            <w:tcW w:w="1701" w:type="dxa"/>
          </w:tcPr>
          <w:p w14:paraId="25850195" w14:textId="77777777" w:rsidR="00744129" w:rsidRPr="006B2793" w:rsidRDefault="00744129" w:rsidP="00744129">
            <w:pPr>
              <w:pStyle w:val="TAL"/>
              <w:tabs>
                <w:tab w:val="clear" w:pos="284"/>
                <w:tab w:val="clear" w:pos="567"/>
              </w:tabs>
              <w:rPr>
                <w:sz w:val="16"/>
              </w:rPr>
            </w:pPr>
            <w:r w:rsidRPr="006B2793">
              <w:rPr>
                <w:sz w:val="16"/>
              </w:rPr>
              <w:t>CT WG4</w:t>
            </w:r>
          </w:p>
        </w:tc>
        <w:tc>
          <w:tcPr>
            <w:tcW w:w="1559" w:type="dxa"/>
          </w:tcPr>
          <w:p w14:paraId="7A9A80C6" w14:textId="77777777" w:rsidR="00744129" w:rsidRPr="006B2793" w:rsidRDefault="00744129" w:rsidP="00744129">
            <w:pPr>
              <w:pStyle w:val="TAL"/>
              <w:tabs>
                <w:tab w:val="clear" w:pos="284"/>
                <w:tab w:val="clear" w:pos="567"/>
              </w:tabs>
              <w:rPr>
                <w:sz w:val="16"/>
              </w:rPr>
            </w:pPr>
          </w:p>
        </w:tc>
        <w:tc>
          <w:tcPr>
            <w:tcW w:w="1214" w:type="dxa"/>
          </w:tcPr>
          <w:p w14:paraId="144B2F5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2364809D"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02B067B5" w14:textId="77777777" w:rsidTr="00744129">
        <w:tc>
          <w:tcPr>
            <w:tcW w:w="1102" w:type="dxa"/>
          </w:tcPr>
          <w:p w14:paraId="5883F4C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190960</w:t>
            </w:r>
          </w:p>
        </w:tc>
        <w:tc>
          <w:tcPr>
            <w:tcW w:w="1558" w:type="dxa"/>
          </w:tcPr>
          <w:p w14:paraId="5951D1BA" w14:textId="77777777" w:rsidR="00744129" w:rsidRPr="006B2793" w:rsidRDefault="00744129" w:rsidP="00744129">
            <w:pPr>
              <w:pStyle w:val="TAL"/>
              <w:tabs>
                <w:tab w:val="clear" w:pos="284"/>
                <w:tab w:val="clear" w:pos="567"/>
              </w:tabs>
              <w:rPr>
                <w:sz w:val="16"/>
              </w:rPr>
            </w:pPr>
            <w:r w:rsidRPr="006B2793">
              <w:rPr>
                <w:sz w:val="16"/>
              </w:rPr>
              <w:t>ITU-T SG13</w:t>
            </w:r>
          </w:p>
        </w:tc>
        <w:tc>
          <w:tcPr>
            <w:tcW w:w="4111" w:type="dxa"/>
          </w:tcPr>
          <w:p w14:paraId="32E7B432" w14:textId="77777777" w:rsidR="00744129" w:rsidRPr="006B2793" w:rsidRDefault="00744129" w:rsidP="00744129">
            <w:pPr>
              <w:pStyle w:val="TAL"/>
              <w:tabs>
                <w:tab w:val="clear" w:pos="284"/>
                <w:tab w:val="clear" w:pos="567"/>
              </w:tabs>
              <w:rPr>
                <w:sz w:val="16"/>
              </w:rPr>
            </w:pPr>
            <w:r w:rsidRPr="006B2793">
              <w:rPr>
                <w:sz w:val="16"/>
              </w:rPr>
              <w:t>LS from ITU-T SG13: LS/o about consent of Machine Learning related ITU-T Recommendations Y.3173, Y.3174 and agreement of Machine Learning related ITU-T Supplement 55 to Y.3170-series</w:t>
            </w:r>
          </w:p>
        </w:tc>
        <w:tc>
          <w:tcPr>
            <w:tcW w:w="2126" w:type="dxa"/>
          </w:tcPr>
          <w:p w14:paraId="7DF8C404" w14:textId="77777777" w:rsidR="00744129" w:rsidRPr="006B2793" w:rsidRDefault="00744129" w:rsidP="00744129">
            <w:pPr>
              <w:pStyle w:val="TAL"/>
              <w:tabs>
                <w:tab w:val="clear" w:pos="284"/>
                <w:tab w:val="clear" w:pos="567"/>
              </w:tabs>
              <w:rPr>
                <w:sz w:val="16"/>
              </w:rPr>
            </w:pPr>
            <w:r w:rsidRPr="006B2793">
              <w:rPr>
                <w:sz w:val="16"/>
              </w:rPr>
              <w:t>SG13-LS125</w:t>
            </w:r>
          </w:p>
        </w:tc>
        <w:tc>
          <w:tcPr>
            <w:tcW w:w="1701" w:type="dxa"/>
          </w:tcPr>
          <w:p w14:paraId="4B84D632" w14:textId="77777777" w:rsidR="00744129" w:rsidRPr="006B2793" w:rsidRDefault="00744129" w:rsidP="00744129">
            <w:pPr>
              <w:pStyle w:val="TAL"/>
              <w:tabs>
                <w:tab w:val="clear" w:pos="284"/>
                <w:tab w:val="clear" w:pos="567"/>
              </w:tabs>
              <w:rPr>
                <w:sz w:val="16"/>
              </w:rPr>
            </w:pPr>
            <w:r w:rsidRPr="006B2793">
              <w:rPr>
                <w:sz w:val="16"/>
              </w:rPr>
              <w:t>ITU-T SGs, TSG SA, ETSI ENI, IETF, ISO/IEC, NGMN</w:t>
            </w:r>
          </w:p>
        </w:tc>
        <w:tc>
          <w:tcPr>
            <w:tcW w:w="1701" w:type="dxa"/>
          </w:tcPr>
          <w:p w14:paraId="421A2909"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14:paraId="00A51531" w14:textId="77777777" w:rsidR="00744129" w:rsidRPr="006B2793" w:rsidRDefault="00744129" w:rsidP="00744129">
            <w:pPr>
              <w:pStyle w:val="TAL"/>
              <w:tabs>
                <w:tab w:val="clear" w:pos="284"/>
                <w:tab w:val="clear" w:pos="567"/>
              </w:tabs>
              <w:rPr>
                <w:sz w:val="16"/>
              </w:rPr>
            </w:pPr>
            <w:r w:rsidRPr="006B2793">
              <w:rPr>
                <w:sz w:val="16"/>
              </w:rPr>
              <w:t xml:space="preserve"> SG13-LS125_att1, SG13-LS125_att2, SG13-LS125_att3</w:t>
            </w:r>
          </w:p>
        </w:tc>
        <w:tc>
          <w:tcPr>
            <w:tcW w:w="1214" w:type="dxa"/>
          </w:tcPr>
          <w:p w14:paraId="582AA0E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766B051F"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69F0B32B" w14:textId="77777777" w:rsidTr="00744129">
        <w:tc>
          <w:tcPr>
            <w:tcW w:w="1102" w:type="dxa"/>
          </w:tcPr>
          <w:p w14:paraId="44873E8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190961</w:t>
            </w:r>
          </w:p>
        </w:tc>
        <w:tc>
          <w:tcPr>
            <w:tcW w:w="1558" w:type="dxa"/>
          </w:tcPr>
          <w:p w14:paraId="1376AE98" w14:textId="77777777" w:rsidR="00744129" w:rsidRPr="006B2793" w:rsidRDefault="00744129" w:rsidP="00744129">
            <w:pPr>
              <w:pStyle w:val="TAL"/>
              <w:tabs>
                <w:tab w:val="clear" w:pos="284"/>
                <w:tab w:val="clear" w:pos="567"/>
              </w:tabs>
              <w:rPr>
                <w:sz w:val="16"/>
              </w:rPr>
            </w:pPr>
            <w:r w:rsidRPr="006B2793">
              <w:rPr>
                <w:sz w:val="16"/>
              </w:rPr>
              <w:t>ETSI TC LI</w:t>
            </w:r>
          </w:p>
        </w:tc>
        <w:tc>
          <w:tcPr>
            <w:tcW w:w="4111" w:type="dxa"/>
          </w:tcPr>
          <w:p w14:paraId="4B14B6C3" w14:textId="77777777" w:rsidR="00744129" w:rsidRPr="006B2793" w:rsidRDefault="00744129" w:rsidP="00744129">
            <w:pPr>
              <w:pStyle w:val="TAL"/>
              <w:tabs>
                <w:tab w:val="clear" w:pos="284"/>
                <w:tab w:val="clear" w:pos="567"/>
              </w:tabs>
              <w:rPr>
                <w:sz w:val="16"/>
              </w:rPr>
            </w:pPr>
            <w:r w:rsidRPr="006B2793">
              <w:rPr>
                <w:sz w:val="16"/>
              </w:rPr>
              <w:t>LS from ETSI TC LI: LS to SA WG5 and SA WG2 on 5G Cell ID(s) in the SA WG5 billing system, related to Retained Data regulations</w:t>
            </w:r>
          </w:p>
        </w:tc>
        <w:tc>
          <w:tcPr>
            <w:tcW w:w="2126" w:type="dxa"/>
          </w:tcPr>
          <w:p w14:paraId="74B443DC" w14:textId="77777777" w:rsidR="00744129" w:rsidRPr="006B2793" w:rsidRDefault="00744129" w:rsidP="00744129">
            <w:pPr>
              <w:pStyle w:val="TAL"/>
              <w:tabs>
                <w:tab w:val="clear" w:pos="284"/>
                <w:tab w:val="clear" w:pos="567"/>
              </w:tabs>
              <w:rPr>
                <w:sz w:val="16"/>
              </w:rPr>
            </w:pPr>
            <w:r w:rsidRPr="006B2793">
              <w:rPr>
                <w:sz w:val="16"/>
              </w:rPr>
              <w:t>LI(19)P52055r1</w:t>
            </w:r>
          </w:p>
        </w:tc>
        <w:tc>
          <w:tcPr>
            <w:tcW w:w="1701" w:type="dxa"/>
          </w:tcPr>
          <w:p w14:paraId="429C33C7" w14:textId="77777777" w:rsidR="00744129" w:rsidRPr="006B2793" w:rsidRDefault="00744129" w:rsidP="00744129">
            <w:pPr>
              <w:pStyle w:val="TAL"/>
              <w:tabs>
                <w:tab w:val="clear" w:pos="284"/>
                <w:tab w:val="clear" w:pos="567"/>
              </w:tabs>
              <w:rPr>
                <w:sz w:val="16"/>
              </w:rPr>
            </w:pPr>
            <w:r w:rsidRPr="006B2793">
              <w:rPr>
                <w:sz w:val="16"/>
              </w:rPr>
              <w:t>SA WG5, SA WG2</w:t>
            </w:r>
          </w:p>
        </w:tc>
        <w:tc>
          <w:tcPr>
            <w:tcW w:w="1701" w:type="dxa"/>
          </w:tcPr>
          <w:p w14:paraId="7D7B1FA6" w14:textId="77777777" w:rsidR="00744129" w:rsidRPr="006B2793" w:rsidRDefault="00744129" w:rsidP="00744129">
            <w:pPr>
              <w:pStyle w:val="TAL"/>
              <w:tabs>
                <w:tab w:val="clear" w:pos="284"/>
                <w:tab w:val="clear" w:pos="567"/>
              </w:tabs>
              <w:rPr>
                <w:sz w:val="16"/>
              </w:rPr>
            </w:pPr>
            <w:r w:rsidRPr="006B2793">
              <w:rPr>
                <w:sz w:val="16"/>
              </w:rPr>
              <w:t>TSG SA, SA WG3-LI, RAN WG3</w:t>
            </w:r>
          </w:p>
        </w:tc>
        <w:tc>
          <w:tcPr>
            <w:tcW w:w="1559" w:type="dxa"/>
          </w:tcPr>
          <w:p w14:paraId="777A12A5"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212A412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6D12165C"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45705A24" w14:textId="77777777" w:rsidTr="00744129">
        <w:tc>
          <w:tcPr>
            <w:tcW w:w="1102" w:type="dxa"/>
          </w:tcPr>
          <w:p w14:paraId="52165A4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190962</w:t>
            </w:r>
          </w:p>
        </w:tc>
        <w:tc>
          <w:tcPr>
            <w:tcW w:w="1558" w:type="dxa"/>
          </w:tcPr>
          <w:p w14:paraId="3E913D17" w14:textId="77777777" w:rsidR="00744129" w:rsidRPr="006B2793" w:rsidRDefault="00744129" w:rsidP="00744129">
            <w:pPr>
              <w:pStyle w:val="TAL"/>
              <w:tabs>
                <w:tab w:val="clear" w:pos="284"/>
                <w:tab w:val="clear" w:pos="567"/>
              </w:tabs>
              <w:rPr>
                <w:sz w:val="16"/>
              </w:rPr>
            </w:pPr>
            <w:r w:rsidRPr="006B2793">
              <w:rPr>
                <w:sz w:val="16"/>
              </w:rPr>
              <w:t>O-RAN WG5</w:t>
            </w:r>
          </w:p>
        </w:tc>
        <w:tc>
          <w:tcPr>
            <w:tcW w:w="4111" w:type="dxa"/>
          </w:tcPr>
          <w:p w14:paraId="64E16E26" w14:textId="77777777" w:rsidR="00744129" w:rsidRPr="006B2793" w:rsidRDefault="00744129" w:rsidP="00744129">
            <w:pPr>
              <w:pStyle w:val="TAL"/>
              <w:tabs>
                <w:tab w:val="clear" w:pos="284"/>
                <w:tab w:val="clear" w:pos="567"/>
              </w:tabs>
              <w:rPr>
                <w:sz w:val="16"/>
              </w:rPr>
            </w:pPr>
            <w:r w:rsidRPr="006B2793">
              <w:rPr>
                <w:sz w:val="16"/>
              </w:rPr>
              <w:t>LS from O-RAN WG5: LS on O-RAN – 3GPP Cooperation on Management Services</w:t>
            </w:r>
          </w:p>
        </w:tc>
        <w:tc>
          <w:tcPr>
            <w:tcW w:w="2126" w:type="dxa"/>
          </w:tcPr>
          <w:p w14:paraId="374B9CFE" w14:textId="77777777" w:rsidR="00744129" w:rsidRPr="006B2793" w:rsidRDefault="00744129" w:rsidP="00744129">
            <w:pPr>
              <w:pStyle w:val="TAL"/>
              <w:tabs>
                <w:tab w:val="clear" w:pos="284"/>
                <w:tab w:val="clear" w:pos="567"/>
              </w:tabs>
              <w:rPr>
                <w:sz w:val="16"/>
              </w:rPr>
            </w:pPr>
            <w:r w:rsidRPr="006B2793">
              <w:rPr>
                <w:sz w:val="16"/>
              </w:rPr>
              <w:t>O-RAN-WG5-002-2019</w:t>
            </w:r>
          </w:p>
        </w:tc>
        <w:tc>
          <w:tcPr>
            <w:tcW w:w="1701" w:type="dxa"/>
          </w:tcPr>
          <w:p w14:paraId="6AD29968" w14:textId="77777777" w:rsidR="00744129" w:rsidRPr="006B2793" w:rsidRDefault="00744129" w:rsidP="00744129">
            <w:pPr>
              <w:pStyle w:val="TAL"/>
              <w:tabs>
                <w:tab w:val="clear" w:pos="284"/>
                <w:tab w:val="clear" w:pos="567"/>
              </w:tabs>
              <w:rPr>
                <w:sz w:val="16"/>
              </w:rPr>
            </w:pPr>
            <w:r w:rsidRPr="006B2793">
              <w:rPr>
                <w:sz w:val="16"/>
              </w:rPr>
              <w:t>SA WG5</w:t>
            </w:r>
          </w:p>
        </w:tc>
        <w:tc>
          <w:tcPr>
            <w:tcW w:w="1701" w:type="dxa"/>
          </w:tcPr>
          <w:p w14:paraId="2C542285" w14:textId="77777777" w:rsidR="00744129" w:rsidRPr="006B2793" w:rsidRDefault="00744129" w:rsidP="00744129">
            <w:pPr>
              <w:pStyle w:val="TAL"/>
              <w:tabs>
                <w:tab w:val="clear" w:pos="284"/>
                <w:tab w:val="clear" w:pos="567"/>
              </w:tabs>
              <w:rPr>
                <w:sz w:val="16"/>
              </w:rPr>
            </w:pPr>
            <w:r w:rsidRPr="006B2793">
              <w:rPr>
                <w:sz w:val="16"/>
              </w:rPr>
              <w:t>TSG SA, TSG RAN</w:t>
            </w:r>
          </w:p>
        </w:tc>
        <w:tc>
          <w:tcPr>
            <w:tcW w:w="1559" w:type="dxa"/>
          </w:tcPr>
          <w:p w14:paraId="32BD05FC" w14:textId="77777777" w:rsidR="00744129" w:rsidRPr="006B2793" w:rsidRDefault="00744129" w:rsidP="00744129">
            <w:pPr>
              <w:pStyle w:val="TAL"/>
              <w:tabs>
                <w:tab w:val="clear" w:pos="284"/>
                <w:tab w:val="clear" w:pos="567"/>
              </w:tabs>
              <w:rPr>
                <w:sz w:val="16"/>
              </w:rPr>
            </w:pPr>
            <w:r w:rsidRPr="006B2793">
              <w:rPr>
                <w:sz w:val="16"/>
              </w:rPr>
              <w:t xml:space="preserve"> 3gpp_sa5_listing.txt</w:t>
            </w:r>
          </w:p>
        </w:tc>
        <w:tc>
          <w:tcPr>
            <w:tcW w:w="1214" w:type="dxa"/>
          </w:tcPr>
          <w:p w14:paraId="189B5AD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1AF85F65"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426482D8" w14:textId="77777777" w:rsidTr="00744129">
        <w:tc>
          <w:tcPr>
            <w:tcW w:w="1102" w:type="dxa"/>
          </w:tcPr>
          <w:p w14:paraId="023EF69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190963</w:t>
            </w:r>
          </w:p>
        </w:tc>
        <w:tc>
          <w:tcPr>
            <w:tcW w:w="1558" w:type="dxa"/>
          </w:tcPr>
          <w:p w14:paraId="4487AF37" w14:textId="77777777" w:rsidR="00744129" w:rsidRPr="006B2793" w:rsidRDefault="00744129" w:rsidP="00744129">
            <w:pPr>
              <w:pStyle w:val="TAL"/>
              <w:tabs>
                <w:tab w:val="clear" w:pos="284"/>
                <w:tab w:val="clear" w:pos="567"/>
              </w:tabs>
              <w:rPr>
                <w:sz w:val="16"/>
              </w:rPr>
            </w:pPr>
            <w:r w:rsidRPr="006B2793">
              <w:rPr>
                <w:sz w:val="16"/>
              </w:rPr>
              <w:t>RAN WG2</w:t>
            </w:r>
          </w:p>
        </w:tc>
        <w:tc>
          <w:tcPr>
            <w:tcW w:w="4111" w:type="dxa"/>
          </w:tcPr>
          <w:p w14:paraId="2459A415" w14:textId="77777777" w:rsidR="00744129" w:rsidRPr="006B2793" w:rsidRDefault="00744129" w:rsidP="00744129">
            <w:pPr>
              <w:pStyle w:val="TAL"/>
              <w:tabs>
                <w:tab w:val="clear" w:pos="284"/>
                <w:tab w:val="clear" w:pos="567"/>
              </w:tabs>
              <w:rPr>
                <w:sz w:val="16"/>
              </w:rPr>
            </w:pPr>
            <w:r w:rsidRPr="006B2793">
              <w:rPr>
                <w:sz w:val="16"/>
              </w:rPr>
              <w:t>LS from RAN WG2: Reply LS on assistance indication for WUS</w:t>
            </w:r>
          </w:p>
        </w:tc>
        <w:tc>
          <w:tcPr>
            <w:tcW w:w="2126" w:type="dxa"/>
          </w:tcPr>
          <w:p w14:paraId="1DF86E9B" w14:textId="77777777" w:rsidR="00744129" w:rsidRPr="006B2793" w:rsidRDefault="00744129" w:rsidP="00744129">
            <w:pPr>
              <w:pStyle w:val="TAL"/>
              <w:tabs>
                <w:tab w:val="clear" w:pos="284"/>
                <w:tab w:val="clear" w:pos="567"/>
              </w:tabs>
              <w:rPr>
                <w:sz w:val="16"/>
              </w:rPr>
            </w:pPr>
            <w:r w:rsidRPr="006B2793">
              <w:rPr>
                <w:sz w:val="16"/>
              </w:rPr>
              <w:t>R2-1916440</w:t>
            </w:r>
          </w:p>
        </w:tc>
        <w:tc>
          <w:tcPr>
            <w:tcW w:w="1701" w:type="dxa"/>
          </w:tcPr>
          <w:p w14:paraId="5EB7F3E4" w14:textId="77777777" w:rsidR="00744129" w:rsidRPr="006B2793" w:rsidRDefault="00744129" w:rsidP="00744129">
            <w:pPr>
              <w:pStyle w:val="TAL"/>
              <w:tabs>
                <w:tab w:val="clear" w:pos="284"/>
                <w:tab w:val="clear" w:pos="567"/>
              </w:tabs>
              <w:rPr>
                <w:sz w:val="16"/>
              </w:rPr>
            </w:pPr>
            <w:r w:rsidRPr="006B2793">
              <w:rPr>
                <w:sz w:val="16"/>
              </w:rPr>
              <w:t>SA WG2, CT WG1, RAN WG3</w:t>
            </w:r>
          </w:p>
        </w:tc>
        <w:tc>
          <w:tcPr>
            <w:tcW w:w="1701" w:type="dxa"/>
          </w:tcPr>
          <w:p w14:paraId="52146BE3" w14:textId="77777777" w:rsidR="00744129" w:rsidRPr="006B2793" w:rsidRDefault="00744129" w:rsidP="00744129">
            <w:pPr>
              <w:pStyle w:val="TAL"/>
              <w:tabs>
                <w:tab w:val="clear" w:pos="284"/>
                <w:tab w:val="clear" w:pos="567"/>
              </w:tabs>
              <w:rPr>
                <w:sz w:val="16"/>
              </w:rPr>
            </w:pPr>
            <w:r w:rsidRPr="006B2793">
              <w:rPr>
                <w:sz w:val="16"/>
              </w:rPr>
              <w:t>TSG SA</w:t>
            </w:r>
          </w:p>
        </w:tc>
        <w:tc>
          <w:tcPr>
            <w:tcW w:w="1559" w:type="dxa"/>
          </w:tcPr>
          <w:p w14:paraId="747BB92E"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497C121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37D00535"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405B776F" w14:textId="77777777" w:rsidTr="00744129">
        <w:tc>
          <w:tcPr>
            <w:tcW w:w="1102" w:type="dxa"/>
          </w:tcPr>
          <w:p w14:paraId="24FC61F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190964</w:t>
            </w:r>
          </w:p>
        </w:tc>
        <w:tc>
          <w:tcPr>
            <w:tcW w:w="1558" w:type="dxa"/>
          </w:tcPr>
          <w:p w14:paraId="01476E91" w14:textId="77777777" w:rsidR="00744129" w:rsidRPr="006B2793" w:rsidRDefault="00744129" w:rsidP="00744129">
            <w:pPr>
              <w:pStyle w:val="TAL"/>
              <w:tabs>
                <w:tab w:val="clear" w:pos="284"/>
                <w:tab w:val="clear" w:pos="567"/>
              </w:tabs>
              <w:rPr>
                <w:sz w:val="16"/>
              </w:rPr>
            </w:pPr>
            <w:r w:rsidRPr="006B2793">
              <w:rPr>
                <w:sz w:val="16"/>
              </w:rPr>
              <w:t>TSG RAN</w:t>
            </w:r>
          </w:p>
        </w:tc>
        <w:tc>
          <w:tcPr>
            <w:tcW w:w="4111" w:type="dxa"/>
          </w:tcPr>
          <w:p w14:paraId="2C6973BD" w14:textId="77777777" w:rsidR="00744129" w:rsidRPr="006B2793" w:rsidRDefault="00744129" w:rsidP="00744129">
            <w:pPr>
              <w:pStyle w:val="TAL"/>
              <w:tabs>
                <w:tab w:val="clear" w:pos="284"/>
                <w:tab w:val="clear" w:pos="567"/>
              </w:tabs>
              <w:rPr>
                <w:sz w:val="16"/>
              </w:rPr>
            </w:pPr>
            <w:r w:rsidRPr="006B2793">
              <w:rPr>
                <w:sz w:val="16"/>
              </w:rPr>
              <w:t>LS from TSG RAN: LS on Rel-16 NB-IoT enhancements</w:t>
            </w:r>
          </w:p>
        </w:tc>
        <w:tc>
          <w:tcPr>
            <w:tcW w:w="2126" w:type="dxa"/>
          </w:tcPr>
          <w:p w14:paraId="6489E2F0" w14:textId="77777777" w:rsidR="00744129" w:rsidRPr="006B2793" w:rsidRDefault="00744129" w:rsidP="00744129">
            <w:pPr>
              <w:pStyle w:val="TAL"/>
              <w:tabs>
                <w:tab w:val="clear" w:pos="284"/>
                <w:tab w:val="clear" w:pos="567"/>
              </w:tabs>
              <w:rPr>
                <w:sz w:val="16"/>
              </w:rPr>
            </w:pPr>
            <w:r w:rsidRPr="006B2793">
              <w:rPr>
                <w:sz w:val="16"/>
              </w:rPr>
              <w:t>RP-192338</w:t>
            </w:r>
          </w:p>
        </w:tc>
        <w:tc>
          <w:tcPr>
            <w:tcW w:w="1701" w:type="dxa"/>
          </w:tcPr>
          <w:p w14:paraId="18D40F42" w14:textId="77777777" w:rsidR="00744129" w:rsidRPr="006B2793" w:rsidRDefault="00744129" w:rsidP="00744129">
            <w:pPr>
              <w:pStyle w:val="TAL"/>
              <w:tabs>
                <w:tab w:val="clear" w:pos="284"/>
                <w:tab w:val="clear" w:pos="567"/>
              </w:tabs>
              <w:rPr>
                <w:sz w:val="16"/>
              </w:rPr>
            </w:pPr>
            <w:r w:rsidRPr="006B2793">
              <w:rPr>
                <w:sz w:val="16"/>
              </w:rPr>
              <w:t>SA WG2, CT WG1</w:t>
            </w:r>
          </w:p>
        </w:tc>
        <w:tc>
          <w:tcPr>
            <w:tcW w:w="1701" w:type="dxa"/>
          </w:tcPr>
          <w:p w14:paraId="1A5A0EBA" w14:textId="77777777" w:rsidR="00744129" w:rsidRPr="006B2793" w:rsidRDefault="00744129" w:rsidP="00744129">
            <w:pPr>
              <w:pStyle w:val="TAL"/>
              <w:tabs>
                <w:tab w:val="clear" w:pos="284"/>
                <w:tab w:val="clear" w:pos="567"/>
              </w:tabs>
              <w:rPr>
                <w:sz w:val="16"/>
              </w:rPr>
            </w:pPr>
            <w:r w:rsidRPr="006B2793">
              <w:rPr>
                <w:sz w:val="16"/>
              </w:rPr>
              <w:t>RAN WG2, TSG SA, TSG CT</w:t>
            </w:r>
          </w:p>
        </w:tc>
        <w:tc>
          <w:tcPr>
            <w:tcW w:w="1559" w:type="dxa"/>
          </w:tcPr>
          <w:p w14:paraId="0BF3AE72"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1E77F9B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7BB3EB6C"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3897B3C8" w14:textId="77777777" w:rsidTr="00744129">
        <w:tc>
          <w:tcPr>
            <w:tcW w:w="1102" w:type="dxa"/>
          </w:tcPr>
          <w:p w14:paraId="1001B81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190965</w:t>
            </w:r>
          </w:p>
        </w:tc>
        <w:tc>
          <w:tcPr>
            <w:tcW w:w="1558" w:type="dxa"/>
          </w:tcPr>
          <w:p w14:paraId="2CFF1661" w14:textId="77777777" w:rsidR="00744129" w:rsidRPr="006B2793" w:rsidRDefault="00744129" w:rsidP="00744129">
            <w:pPr>
              <w:pStyle w:val="TAL"/>
              <w:tabs>
                <w:tab w:val="clear" w:pos="284"/>
                <w:tab w:val="clear" w:pos="567"/>
              </w:tabs>
              <w:rPr>
                <w:sz w:val="16"/>
              </w:rPr>
            </w:pPr>
            <w:r w:rsidRPr="006B2793">
              <w:rPr>
                <w:sz w:val="16"/>
              </w:rPr>
              <w:t>SA WG1</w:t>
            </w:r>
          </w:p>
        </w:tc>
        <w:tc>
          <w:tcPr>
            <w:tcW w:w="4111" w:type="dxa"/>
          </w:tcPr>
          <w:p w14:paraId="510A558A" w14:textId="77777777" w:rsidR="00744129" w:rsidRPr="006B2793" w:rsidRDefault="00744129" w:rsidP="00744129">
            <w:pPr>
              <w:pStyle w:val="TAL"/>
              <w:tabs>
                <w:tab w:val="clear" w:pos="284"/>
                <w:tab w:val="clear" w:pos="567"/>
              </w:tabs>
              <w:rPr>
                <w:sz w:val="16"/>
              </w:rPr>
            </w:pPr>
            <w:r w:rsidRPr="006B2793">
              <w:rPr>
                <w:sz w:val="16"/>
              </w:rPr>
              <w:t>LS from SA WG1: Reply LS on 5G-SRVCC from NG-RAN to UTRAN for emergency calls</w:t>
            </w:r>
          </w:p>
        </w:tc>
        <w:tc>
          <w:tcPr>
            <w:tcW w:w="2126" w:type="dxa"/>
          </w:tcPr>
          <w:p w14:paraId="148061DB" w14:textId="77777777" w:rsidR="00744129" w:rsidRPr="006B2793" w:rsidRDefault="00744129" w:rsidP="00744129">
            <w:pPr>
              <w:pStyle w:val="TAL"/>
              <w:tabs>
                <w:tab w:val="clear" w:pos="284"/>
                <w:tab w:val="clear" w:pos="567"/>
              </w:tabs>
              <w:rPr>
                <w:sz w:val="16"/>
              </w:rPr>
            </w:pPr>
            <w:r w:rsidRPr="006B2793">
              <w:rPr>
                <w:sz w:val="16"/>
              </w:rPr>
              <w:t>S1-193593</w:t>
            </w:r>
          </w:p>
        </w:tc>
        <w:tc>
          <w:tcPr>
            <w:tcW w:w="1701" w:type="dxa"/>
          </w:tcPr>
          <w:p w14:paraId="1C36D66B" w14:textId="77777777" w:rsidR="00744129" w:rsidRPr="006B2793" w:rsidRDefault="00744129" w:rsidP="00744129">
            <w:pPr>
              <w:pStyle w:val="TAL"/>
              <w:tabs>
                <w:tab w:val="clear" w:pos="284"/>
                <w:tab w:val="clear" w:pos="567"/>
              </w:tabs>
              <w:rPr>
                <w:sz w:val="16"/>
              </w:rPr>
            </w:pPr>
            <w:r w:rsidRPr="006B2793">
              <w:rPr>
                <w:sz w:val="16"/>
              </w:rPr>
              <w:t>SA WG2</w:t>
            </w:r>
          </w:p>
        </w:tc>
        <w:tc>
          <w:tcPr>
            <w:tcW w:w="1701" w:type="dxa"/>
          </w:tcPr>
          <w:p w14:paraId="7ECC81C3" w14:textId="77777777" w:rsidR="00744129" w:rsidRPr="006B2793" w:rsidRDefault="00744129" w:rsidP="00744129">
            <w:pPr>
              <w:pStyle w:val="TAL"/>
              <w:tabs>
                <w:tab w:val="clear" w:pos="284"/>
                <w:tab w:val="clear" w:pos="567"/>
              </w:tabs>
              <w:rPr>
                <w:sz w:val="16"/>
              </w:rPr>
            </w:pPr>
            <w:r w:rsidRPr="006B2793">
              <w:rPr>
                <w:sz w:val="16"/>
              </w:rPr>
              <w:t>TSG SA</w:t>
            </w:r>
          </w:p>
        </w:tc>
        <w:tc>
          <w:tcPr>
            <w:tcW w:w="1559" w:type="dxa"/>
          </w:tcPr>
          <w:p w14:paraId="069B0D34"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0556450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59A20B48"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5EB77CA2" w14:textId="77777777" w:rsidTr="00744129">
        <w:tc>
          <w:tcPr>
            <w:tcW w:w="1102" w:type="dxa"/>
          </w:tcPr>
          <w:p w14:paraId="2ED8C55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190966</w:t>
            </w:r>
          </w:p>
        </w:tc>
        <w:tc>
          <w:tcPr>
            <w:tcW w:w="1558" w:type="dxa"/>
          </w:tcPr>
          <w:p w14:paraId="4D177199" w14:textId="77777777" w:rsidR="00744129" w:rsidRPr="006B2793" w:rsidRDefault="00744129" w:rsidP="00744129">
            <w:pPr>
              <w:pStyle w:val="TAL"/>
              <w:tabs>
                <w:tab w:val="clear" w:pos="284"/>
                <w:tab w:val="clear" w:pos="567"/>
              </w:tabs>
              <w:rPr>
                <w:sz w:val="16"/>
              </w:rPr>
            </w:pPr>
            <w:r w:rsidRPr="006B2793">
              <w:rPr>
                <w:sz w:val="16"/>
              </w:rPr>
              <w:t>SA WG1</w:t>
            </w:r>
          </w:p>
        </w:tc>
        <w:tc>
          <w:tcPr>
            <w:tcW w:w="4111" w:type="dxa"/>
          </w:tcPr>
          <w:p w14:paraId="176DD001" w14:textId="77777777" w:rsidR="00744129" w:rsidRPr="006B2793" w:rsidRDefault="00744129" w:rsidP="00744129">
            <w:pPr>
              <w:pStyle w:val="TAL"/>
              <w:tabs>
                <w:tab w:val="clear" w:pos="284"/>
                <w:tab w:val="clear" w:pos="567"/>
              </w:tabs>
              <w:rPr>
                <w:sz w:val="16"/>
              </w:rPr>
            </w:pPr>
            <w:r w:rsidRPr="006B2793">
              <w:rPr>
                <w:sz w:val="16"/>
              </w:rPr>
              <w:t>LS from SA WG1: Reply LS on enhanced access control for IMS signalling</w:t>
            </w:r>
          </w:p>
        </w:tc>
        <w:tc>
          <w:tcPr>
            <w:tcW w:w="2126" w:type="dxa"/>
          </w:tcPr>
          <w:p w14:paraId="6AD16C89" w14:textId="77777777" w:rsidR="00744129" w:rsidRPr="006B2793" w:rsidRDefault="00744129" w:rsidP="00744129">
            <w:pPr>
              <w:pStyle w:val="TAL"/>
              <w:tabs>
                <w:tab w:val="clear" w:pos="284"/>
                <w:tab w:val="clear" w:pos="567"/>
              </w:tabs>
              <w:rPr>
                <w:sz w:val="16"/>
              </w:rPr>
            </w:pPr>
            <w:r w:rsidRPr="006B2793">
              <w:rPr>
                <w:sz w:val="16"/>
              </w:rPr>
              <w:t>S1-193595</w:t>
            </w:r>
          </w:p>
        </w:tc>
        <w:tc>
          <w:tcPr>
            <w:tcW w:w="1701" w:type="dxa"/>
          </w:tcPr>
          <w:p w14:paraId="7F3DAA1E" w14:textId="77777777" w:rsidR="00744129" w:rsidRPr="006B2793" w:rsidRDefault="00744129" w:rsidP="00744129">
            <w:pPr>
              <w:pStyle w:val="TAL"/>
              <w:tabs>
                <w:tab w:val="clear" w:pos="284"/>
                <w:tab w:val="clear" w:pos="567"/>
              </w:tabs>
              <w:rPr>
                <w:sz w:val="16"/>
              </w:rPr>
            </w:pPr>
            <w:r w:rsidRPr="006B2793">
              <w:rPr>
                <w:sz w:val="16"/>
              </w:rPr>
              <w:t>CT WG1</w:t>
            </w:r>
          </w:p>
        </w:tc>
        <w:tc>
          <w:tcPr>
            <w:tcW w:w="1701" w:type="dxa"/>
          </w:tcPr>
          <w:p w14:paraId="7BB445E5" w14:textId="77777777" w:rsidR="00744129" w:rsidRPr="006B2793" w:rsidRDefault="00744129" w:rsidP="00744129">
            <w:pPr>
              <w:pStyle w:val="TAL"/>
              <w:tabs>
                <w:tab w:val="clear" w:pos="284"/>
                <w:tab w:val="clear" w:pos="567"/>
              </w:tabs>
              <w:rPr>
                <w:sz w:val="16"/>
              </w:rPr>
            </w:pPr>
            <w:r w:rsidRPr="006B2793">
              <w:rPr>
                <w:sz w:val="16"/>
              </w:rPr>
              <w:t>RAN WG2, TSG SA</w:t>
            </w:r>
          </w:p>
        </w:tc>
        <w:tc>
          <w:tcPr>
            <w:tcW w:w="1559" w:type="dxa"/>
          </w:tcPr>
          <w:p w14:paraId="4DEA4BEA" w14:textId="77777777" w:rsidR="00744129" w:rsidRPr="006B2793" w:rsidRDefault="00744129" w:rsidP="00744129">
            <w:pPr>
              <w:pStyle w:val="TAL"/>
              <w:tabs>
                <w:tab w:val="clear" w:pos="284"/>
                <w:tab w:val="clear" w:pos="567"/>
              </w:tabs>
              <w:rPr>
                <w:sz w:val="16"/>
              </w:rPr>
            </w:pPr>
            <w:r w:rsidRPr="006B2793">
              <w:rPr>
                <w:sz w:val="16"/>
              </w:rPr>
              <w:t>TS 22.261 CR#0409, TS 22.261 CR#0411</w:t>
            </w:r>
          </w:p>
        </w:tc>
        <w:tc>
          <w:tcPr>
            <w:tcW w:w="1214" w:type="dxa"/>
          </w:tcPr>
          <w:p w14:paraId="306F353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355A27D9"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575F5B3F" w14:textId="77777777" w:rsidTr="00744129">
        <w:tc>
          <w:tcPr>
            <w:tcW w:w="1102" w:type="dxa"/>
          </w:tcPr>
          <w:p w14:paraId="403533A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190967</w:t>
            </w:r>
          </w:p>
        </w:tc>
        <w:tc>
          <w:tcPr>
            <w:tcW w:w="1558" w:type="dxa"/>
          </w:tcPr>
          <w:p w14:paraId="540BA7F2" w14:textId="77777777" w:rsidR="00744129" w:rsidRPr="006B2793" w:rsidRDefault="00744129" w:rsidP="00744129">
            <w:pPr>
              <w:pStyle w:val="TAL"/>
              <w:tabs>
                <w:tab w:val="clear" w:pos="284"/>
                <w:tab w:val="clear" w:pos="567"/>
              </w:tabs>
              <w:rPr>
                <w:sz w:val="16"/>
              </w:rPr>
            </w:pPr>
            <w:r w:rsidRPr="006B2793">
              <w:rPr>
                <w:sz w:val="16"/>
              </w:rPr>
              <w:t>SA WG1</w:t>
            </w:r>
          </w:p>
        </w:tc>
        <w:tc>
          <w:tcPr>
            <w:tcW w:w="4111" w:type="dxa"/>
          </w:tcPr>
          <w:p w14:paraId="5E36C8AD" w14:textId="77777777" w:rsidR="00744129" w:rsidRPr="006B2793" w:rsidRDefault="00744129" w:rsidP="00744129">
            <w:pPr>
              <w:pStyle w:val="TAL"/>
              <w:tabs>
                <w:tab w:val="clear" w:pos="284"/>
                <w:tab w:val="clear" w:pos="567"/>
              </w:tabs>
              <w:rPr>
                <w:sz w:val="16"/>
              </w:rPr>
            </w:pPr>
            <w:r w:rsidRPr="006B2793">
              <w:rPr>
                <w:sz w:val="16"/>
              </w:rPr>
              <w:t>LS from SA WG1: Reply LS on NSI requirements</w:t>
            </w:r>
          </w:p>
        </w:tc>
        <w:tc>
          <w:tcPr>
            <w:tcW w:w="2126" w:type="dxa"/>
          </w:tcPr>
          <w:p w14:paraId="76BD85E9" w14:textId="77777777" w:rsidR="00744129" w:rsidRPr="006B2793" w:rsidRDefault="00744129" w:rsidP="00744129">
            <w:pPr>
              <w:pStyle w:val="TAL"/>
              <w:tabs>
                <w:tab w:val="clear" w:pos="284"/>
                <w:tab w:val="clear" w:pos="567"/>
              </w:tabs>
              <w:rPr>
                <w:sz w:val="16"/>
              </w:rPr>
            </w:pPr>
            <w:r w:rsidRPr="006B2793">
              <w:rPr>
                <w:sz w:val="16"/>
              </w:rPr>
              <w:t>S1-193596</w:t>
            </w:r>
          </w:p>
        </w:tc>
        <w:tc>
          <w:tcPr>
            <w:tcW w:w="1701" w:type="dxa"/>
          </w:tcPr>
          <w:p w14:paraId="5FC73F84" w14:textId="77777777" w:rsidR="00744129" w:rsidRPr="006B2793" w:rsidRDefault="00744129" w:rsidP="00744129">
            <w:pPr>
              <w:pStyle w:val="TAL"/>
              <w:tabs>
                <w:tab w:val="clear" w:pos="284"/>
                <w:tab w:val="clear" w:pos="567"/>
              </w:tabs>
              <w:rPr>
                <w:sz w:val="16"/>
              </w:rPr>
            </w:pPr>
            <w:r w:rsidRPr="006B2793">
              <w:rPr>
                <w:sz w:val="16"/>
              </w:rPr>
              <w:t>TSG CT</w:t>
            </w:r>
          </w:p>
        </w:tc>
        <w:tc>
          <w:tcPr>
            <w:tcW w:w="1701" w:type="dxa"/>
          </w:tcPr>
          <w:p w14:paraId="79DC9F2A" w14:textId="77777777" w:rsidR="00744129" w:rsidRPr="006B2793" w:rsidRDefault="00744129" w:rsidP="00744129">
            <w:pPr>
              <w:pStyle w:val="TAL"/>
              <w:tabs>
                <w:tab w:val="clear" w:pos="284"/>
                <w:tab w:val="clear" w:pos="567"/>
              </w:tabs>
              <w:rPr>
                <w:sz w:val="16"/>
              </w:rPr>
            </w:pPr>
            <w:r w:rsidRPr="006B2793">
              <w:rPr>
                <w:sz w:val="16"/>
              </w:rPr>
              <w:t>TSG SA, SA WG2, SA WG3, CT WG1, CT WG4, CT WG6</w:t>
            </w:r>
          </w:p>
        </w:tc>
        <w:tc>
          <w:tcPr>
            <w:tcW w:w="1559" w:type="dxa"/>
          </w:tcPr>
          <w:p w14:paraId="1FD303E6"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7D4948E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7F7F72AD"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33BEB8A5" w14:textId="77777777" w:rsidTr="00744129">
        <w:tc>
          <w:tcPr>
            <w:tcW w:w="1102" w:type="dxa"/>
          </w:tcPr>
          <w:p w14:paraId="003C583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190968</w:t>
            </w:r>
          </w:p>
        </w:tc>
        <w:tc>
          <w:tcPr>
            <w:tcW w:w="1558" w:type="dxa"/>
          </w:tcPr>
          <w:p w14:paraId="261188D5" w14:textId="77777777" w:rsidR="00744129" w:rsidRPr="006B2793" w:rsidRDefault="00744129" w:rsidP="00744129">
            <w:pPr>
              <w:pStyle w:val="TAL"/>
              <w:tabs>
                <w:tab w:val="clear" w:pos="284"/>
                <w:tab w:val="clear" w:pos="567"/>
              </w:tabs>
              <w:rPr>
                <w:sz w:val="16"/>
              </w:rPr>
            </w:pPr>
            <w:r w:rsidRPr="006B2793">
              <w:rPr>
                <w:sz w:val="16"/>
              </w:rPr>
              <w:t>SA WG2</w:t>
            </w:r>
          </w:p>
        </w:tc>
        <w:tc>
          <w:tcPr>
            <w:tcW w:w="4111" w:type="dxa"/>
          </w:tcPr>
          <w:p w14:paraId="09BB0C1B" w14:textId="77777777" w:rsidR="00744129" w:rsidRPr="006B2793" w:rsidRDefault="00744129" w:rsidP="00744129">
            <w:pPr>
              <w:pStyle w:val="TAL"/>
              <w:tabs>
                <w:tab w:val="clear" w:pos="284"/>
                <w:tab w:val="clear" w:pos="567"/>
              </w:tabs>
              <w:rPr>
                <w:sz w:val="16"/>
              </w:rPr>
            </w:pPr>
            <w:r w:rsidRPr="006B2793">
              <w:rPr>
                <w:sz w:val="16"/>
              </w:rPr>
              <w:t>LS from SA WG2: LS on IAB terminology update</w:t>
            </w:r>
          </w:p>
        </w:tc>
        <w:tc>
          <w:tcPr>
            <w:tcW w:w="2126" w:type="dxa"/>
          </w:tcPr>
          <w:p w14:paraId="67CC1690" w14:textId="77777777" w:rsidR="00744129" w:rsidRPr="006B2793" w:rsidRDefault="00744129" w:rsidP="00744129">
            <w:pPr>
              <w:pStyle w:val="TAL"/>
              <w:tabs>
                <w:tab w:val="clear" w:pos="284"/>
                <w:tab w:val="clear" w:pos="567"/>
              </w:tabs>
              <w:rPr>
                <w:sz w:val="16"/>
              </w:rPr>
            </w:pPr>
            <w:r w:rsidRPr="006B2793">
              <w:rPr>
                <w:sz w:val="16"/>
              </w:rPr>
              <w:t>S2-1910349</w:t>
            </w:r>
          </w:p>
        </w:tc>
        <w:tc>
          <w:tcPr>
            <w:tcW w:w="1701" w:type="dxa"/>
          </w:tcPr>
          <w:p w14:paraId="1B8A7957" w14:textId="77777777" w:rsidR="00744129" w:rsidRPr="006B2793" w:rsidRDefault="00744129" w:rsidP="00744129">
            <w:pPr>
              <w:pStyle w:val="TAL"/>
              <w:tabs>
                <w:tab w:val="clear" w:pos="284"/>
                <w:tab w:val="clear" w:pos="567"/>
              </w:tabs>
              <w:rPr>
                <w:sz w:val="16"/>
              </w:rPr>
            </w:pPr>
            <w:r w:rsidRPr="006B2793">
              <w:rPr>
                <w:sz w:val="16"/>
              </w:rPr>
              <w:t>RAN WG2, RAN WG3</w:t>
            </w:r>
          </w:p>
        </w:tc>
        <w:tc>
          <w:tcPr>
            <w:tcW w:w="1701" w:type="dxa"/>
          </w:tcPr>
          <w:p w14:paraId="2A5DCF15" w14:textId="77777777" w:rsidR="00744129" w:rsidRPr="006B2793" w:rsidRDefault="00744129" w:rsidP="00744129">
            <w:pPr>
              <w:pStyle w:val="TAL"/>
              <w:tabs>
                <w:tab w:val="clear" w:pos="284"/>
                <w:tab w:val="clear" w:pos="567"/>
              </w:tabs>
              <w:rPr>
                <w:sz w:val="16"/>
              </w:rPr>
            </w:pPr>
            <w:r w:rsidRPr="006B2793">
              <w:rPr>
                <w:sz w:val="16"/>
              </w:rPr>
              <w:t>TSG RAN, TSG SA</w:t>
            </w:r>
          </w:p>
        </w:tc>
        <w:tc>
          <w:tcPr>
            <w:tcW w:w="1559" w:type="dxa"/>
          </w:tcPr>
          <w:p w14:paraId="6BDE0F40" w14:textId="77777777" w:rsidR="00744129" w:rsidRPr="006B2793" w:rsidRDefault="00744129" w:rsidP="00744129">
            <w:pPr>
              <w:pStyle w:val="TAL"/>
              <w:tabs>
                <w:tab w:val="clear" w:pos="284"/>
                <w:tab w:val="clear" w:pos="567"/>
              </w:tabs>
              <w:rPr>
                <w:sz w:val="16"/>
              </w:rPr>
            </w:pPr>
            <w:r w:rsidRPr="006B2793">
              <w:rPr>
                <w:sz w:val="16"/>
              </w:rPr>
              <w:t xml:space="preserve"> S2-1910348</w:t>
            </w:r>
          </w:p>
        </w:tc>
        <w:tc>
          <w:tcPr>
            <w:tcW w:w="1214" w:type="dxa"/>
          </w:tcPr>
          <w:p w14:paraId="40FBF40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1CCE5C7C"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00CEA724" w14:textId="77777777" w:rsidTr="00744129">
        <w:tc>
          <w:tcPr>
            <w:tcW w:w="1102" w:type="dxa"/>
          </w:tcPr>
          <w:p w14:paraId="36BE633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190969</w:t>
            </w:r>
          </w:p>
        </w:tc>
        <w:tc>
          <w:tcPr>
            <w:tcW w:w="1558" w:type="dxa"/>
          </w:tcPr>
          <w:p w14:paraId="40F1F812" w14:textId="77777777" w:rsidR="00744129" w:rsidRPr="006B2793" w:rsidRDefault="00744129" w:rsidP="00744129">
            <w:pPr>
              <w:pStyle w:val="TAL"/>
              <w:tabs>
                <w:tab w:val="clear" w:pos="284"/>
                <w:tab w:val="clear" w:pos="567"/>
              </w:tabs>
              <w:rPr>
                <w:sz w:val="16"/>
              </w:rPr>
            </w:pPr>
            <w:r w:rsidRPr="006B2793">
              <w:rPr>
                <w:sz w:val="16"/>
              </w:rPr>
              <w:t>SA WG2</w:t>
            </w:r>
          </w:p>
        </w:tc>
        <w:tc>
          <w:tcPr>
            <w:tcW w:w="4111" w:type="dxa"/>
          </w:tcPr>
          <w:p w14:paraId="1DC6AD5F" w14:textId="77777777" w:rsidR="00744129" w:rsidRPr="006B2793" w:rsidRDefault="00744129" w:rsidP="00744129">
            <w:pPr>
              <w:pStyle w:val="TAL"/>
              <w:tabs>
                <w:tab w:val="clear" w:pos="284"/>
                <w:tab w:val="clear" w:pos="567"/>
              </w:tabs>
              <w:rPr>
                <w:sz w:val="16"/>
              </w:rPr>
            </w:pPr>
            <w:r w:rsidRPr="006B2793">
              <w:rPr>
                <w:sz w:val="16"/>
              </w:rPr>
              <w:t>LS from SA WG2: Reply LS on Mobile-terminated Early Data Transmission</w:t>
            </w:r>
          </w:p>
        </w:tc>
        <w:tc>
          <w:tcPr>
            <w:tcW w:w="2126" w:type="dxa"/>
          </w:tcPr>
          <w:p w14:paraId="69F5DF64" w14:textId="77777777" w:rsidR="00744129" w:rsidRPr="006B2793" w:rsidRDefault="00744129" w:rsidP="00744129">
            <w:pPr>
              <w:pStyle w:val="TAL"/>
              <w:tabs>
                <w:tab w:val="clear" w:pos="284"/>
                <w:tab w:val="clear" w:pos="567"/>
              </w:tabs>
              <w:rPr>
                <w:sz w:val="16"/>
              </w:rPr>
            </w:pPr>
            <w:r w:rsidRPr="006B2793">
              <w:rPr>
                <w:sz w:val="16"/>
              </w:rPr>
              <w:t>S2-1910804</w:t>
            </w:r>
          </w:p>
        </w:tc>
        <w:tc>
          <w:tcPr>
            <w:tcW w:w="1701" w:type="dxa"/>
          </w:tcPr>
          <w:p w14:paraId="1887DCEB" w14:textId="77777777" w:rsidR="00744129" w:rsidRPr="006B2793" w:rsidRDefault="00744129" w:rsidP="00744129">
            <w:pPr>
              <w:pStyle w:val="TAL"/>
              <w:tabs>
                <w:tab w:val="clear" w:pos="284"/>
                <w:tab w:val="clear" w:pos="567"/>
              </w:tabs>
              <w:rPr>
                <w:sz w:val="16"/>
              </w:rPr>
            </w:pPr>
            <w:r w:rsidRPr="006B2793">
              <w:rPr>
                <w:sz w:val="16"/>
              </w:rPr>
              <w:t>RAN WG2, RAN WG3, TSG RAN</w:t>
            </w:r>
          </w:p>
        </w:tc>
        <w:tc>
          <w:tcPr>
            <w:tcW w:w="1701" w:type="dxa"/>
          </w:tcPr>
          <w:p w14:paraId="2F32D1D4" w14:textId="77777777" w:rsidR="00744129" w:rsidRPr="006B2793" w:rsidRDefault="00744129" w:rsidP="00744129">
            <w:pPr>
              <w:pStyle w:val="TAL"/>
              <w:tabs>
                <w:tab w:val="clear" w:pos="284"/>
                <w:tab w:val="clear" w:pos="567"/>
              </w:tabs>
              <w:rPr>
                <w:sz w:val="16"/>
              </w:rPr>
            </w:pPr>
            <w:r w:rsidRPr="006B2793">
              <w:rPr>
                <w:sz w:val="16"/>
              </w:rPr>
              <w:t>TSG SA</w:t>
            </w:r>
          </w:p>
        </w:tc>
        <w:tc>
          <w:tcPr>
            <w:tcW w:w="1559" w:type="dxa"/>
          </w:tcPr>
          <w:p w14:paraId="4BA87D2B"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19D6BB9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5DE6F840"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7B015581" w14:textId="77777777" w:rsidTr="00744129">
        <w:tc>
          <w:tcPr>
            <w:tcW w:w="1102" w:type="dxa"/>
          </w:tcPr>
          <w:p w14:paraId="12EEB52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190970</w:t>
            </w:r>
          </w:p>
        </w:tc>
        <w:tc>
          <w:tcPr>
            <w:tcW w:w="1558" w:type="dxa"/>
          </w:tcPr>
          <w:p w14:paraId="6AA90916" w14:textId="77777777" w:rsidR="00744129" w:rsidRPr="006B2793" w:rsidRDefault="00744129" w:rsidP="00744129">
            <w:pPr>
              <w:pStyle w:val="TAL"/>
              <w:tabs>
                <w:tab w:val="clear" w:pos="284"/>
                <w:tab w:val="clear" w:pos="567"/>
              </w:tabs>
              <w:rPr>
                <w:sz w:val="16"/>
              </w:rPr>
            </w:pPr>
            <w:r w:rsidRPr="006B2793">
              <w:rPr>
                <w:sz w:val="16"/>
              </w:rPr>
              <w:t>SA WG2</w:t>
            </w:r>
          </w:p>
        </w:tc>
        <w:tc>
          <w:tcPr>
            <w:tcW w:w="4111" w:type="dxa"/>
          </w:tcPr>
          <w:p w14:paraId="71CE8DDC" w14:textId="77777777" w:rsidR="00744129" w:rsidRPr="006B2793" w:rsidRDefault="00744129" w:rsidP="00744129">
            <w:pPr>
              <w:pStyle w:val="TAL"/>
              <w:tabs>
                <w:tab w:val="clear" w:pos="284"/>
                <w:tab w:val="clear" w:pos="567"/>
              </w:tabs>
              <w:rPr>
                <w:sz w:val="16"/>
              </w:rPr>
            </w:pPr>
            <w:r w:rsidRPr="006B2793">
              <w:rPr>
                <w:sz w:val="16"/>
              </w:rPr>
              <w:t>LS from SA WG2: Reply LS on NG.116 GST publication and cooperation with 3GPP SA WG2</w:t>
            </w:r>
          </w:p>
        </w:tc>
        <w:tc>
          <w:tcPr>
            <w:tcW w:w="2126" w:type="dxa"/>
          </w:tcPr>
          <w:p w14:paraId="1C2512A2" w14:textId="77777777" w:rsidR="00744129" w:rsidRPr="006B2793" w:rsidRDefault="00744129" w:rsidP="00744129">
            <w:pPr>
              <w:pStyle w:val="TAL"/>
              <w:tabs>
                <w:tab w:val="clear" w:pos="284"/>
                <w:tab w:val="clear" w:pos="567"/>
              </w:tabs>
              <w:rPr>
                <w:sz w:val="16"/>
              </w:rPr>
            </w:pPr>
            <w:r w:rsidRPr="006B2793">
              <w:rPr>
                <w:sz w:val="16"/>
              </w:rPr>
              <w:t>S2-1910807</w:t>
            </w:r>
          </w:p>
        </w:tc>
        <w:tc>
          <w:tcPr>
            <w:tcW w:w="1701" w:type="dxa"/>
          </w:tcPr>
          <w:p w14:paraId="55487EEE" w14:textId="77777777" w:rsidR="00744129" w:rsidRPr="006B2793" w:rsidRDefault="00744129" w:rsidP="00744129">
            <w:pPr>
              <w:pStyle w:val="TAL"/>
              <w:tabs>
                <w:tab w:val="clear" w:pos="284"/>
                <w:tab w:val="clear" w:pos="567"/>
              </w:tabs>
              <w:rPr>
                <w:sz w:val="16"/>
              </w:rPr>
            </w:pPr>
            <w:r w:rsidRPr="006B2793">
              <w:rPr>
                <w:sz w:val="16"/>
              </w:rPr>
              <w:t>CT WG5G JointActivity (5GJA), GSMA NEST</w:t>
            </w:r>
          </w:p>
        </w:tc>
        <w:tc>
          <w:tcPr>
            <w:tcW w:w="1701" w:type="dxa"/>
          </w:tcPr>
          <w:p w14:paraId="593A657F" w14:textId="77777777" w:rsidR="00744129" w:rsidRPr="006B2793" w:rsidRDefault="00744129" w:rsidP="00744129">
            <w:pPr>
              <w:pStyle w:val="TAL"/>
              <w:tabs>
                <w:tab w:val="clear" w:pos="284"/>
                <w:tab w:val="clear" w:pos="567"/>
              </w:tabs>
              <w:rPr>
                <w:sz w:val="16"/>
              </w:rPr>
            </w:pPr>
            <w:r w:rsidRPr="006B2793">
              <w:rPr>
                <w:sz w:val="16"/>
              </w:rPr>
              <w:t>TSG SA, SA WG5</w:t>
            </w:r>
          </w:p>
        </w:tc>
        <w:tc>
          <w:tcPr>
            <w:tcW w:w="1559" w:type="dxa"/>
          </w:tcPr>
          <w:p w14:paraId="3054AEB3"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3BBEE2A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250990B6"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1F969CE1" w14:textId="77777777" w:rsidTr="00744129">
        <w:tc>
          <w:tcPr>
            <w:tcW w:w="1102" w:type="dxa"/>
          </w:tcPr>
          <w:p w14:paraId="7D3A2953" w14:textId="77777777" w:rsidR="00744129" w:rsidRPr="006B2793" w:rsidRDefault="00744129" w:rsidP="00744129">
            <w:pPr>
              <w:pStyle w:val="TAL"/>
              <w:tabs>
                <w:tab w:val="clear" w:pos="284"/>
                <w:tab w:val="clear" w:pos="567"/>
              </w:tabs>
              <w:rPr>
                <w:sz w:val="16"/>
              </w:rPr>
            </w:pPr>
            <w:r w:rsidRPr="006B2793">
              <w:rPr>
                <w:sz w:val="16"/>
              </w:rPr>
              <w:lastRenderedPageBreak/>
              <w:t>SP</w:t>
            </w:r>
            <w:r w:rsidRPr="006B2793">
              <w:rPr>
                <w:sz w:val="16"/>
              </w:rPr>
              <w:noBreakHyphen/>
              <w:t>190971</w:t>
            </w:r>
          </w:p>
        </w:tc>
        <w:tc>
          <w:tcPr>
            <w:tcW w:w="1558" w:type="dxa"/>
          </w:tcPr>
          <w:p w14:paraId="3B5051E9" w14:textId="77777777" w:rsidR="00744129" w:rsidRPr="006B2793" w:rsidRDefault="00744129" w:rsidP="00744129">
            <w:pPr>
              <w:pStyle w:val="TAL"/>
              <w:tabs>
                <w:tab w:val="clear" w:pos="284"/>
                <w:tab w:val="clear" w:pos="567"/>
              </w:tabs>
              <w:rPr>
                <w:sz w:val="16"/>
              </w:rPr>
            </w:pPr>
            <w:r w:rsidRPr="006B2793">
              <w:rPr>
                <w:sz w:val="16"/>
              </w:rPr>
              <w:t>SA WG3</w:t>
            </w:r>
          </w:p>
        </w:tc>
        <w:tc>
          <w:tcPr>
            <w:tcW w:w="4111" w:type="dxa"/>
          </w:tcPr>
          <w:p w14:paraId="13631BC2" w14:textId="77777777" w:rsidR="00744129" w:rsidRPr="006B2793" w:rsidRDefault="00744129" w:rsidP="00744129">
            <w:pPr>
              <w:pStyle w:val="TAL"/>
              <w:tabs>
                <w:tab w:val="clear" w:pos="284"/>
                <w:tab w:val="clear" w:pos="567"/>
              </w:tabs>
              <w:rPr>
                <w:sz w:val="16"/>
              </w:rPr>
            </w:pPr>
            <w:r w:rsidRPr="006B2793">
              <w:rPr>
                <w:sz w:val="16"/>
              </w:rPr>
              <w:t>LS from SA WG3: Reply LS on SUCI computation from an NSI</w:t>
            </w:r>
          </w:p>
        </w:tc>
        <w:tc>
          <w:tcPr>
            <w:tcW w:w="2126" w:type="dxa"/>
          </w:tcPr>
          <w:p w14:paraId="5C2C9939" w14:textId="77777777" w:rsidR="00744129" w:rsidRPr="006B2793" w:rsidRDefault="00744129" w:rsidP="00744129">
            <w:pPr>
              <w:pStyle w:val="TAL"/>
              <w:tabs>
                <w:tab w:val="clear" w:pos="284"/>
                <w:tab w:val="clear" w:pos="567"/>
              </w:tabs>
              <w:rPr>
                <w:sz w:val="16"/>
              </w:rPr>
            </w:pPr>
            <w:r w:rsidRPr="006B2793">
              <w:rPr>
                <w:sz w:val="16"/>
              </w:rPr>
              <w:t>S3-194548</w:t>
            </w:r>
          </w:p>
        </w:tc>
        <w:tc>
          <w:tcPr>
            <w:tcW w:w="1701" w:type="dxa"/>
          </w:tcPr>
          <w:p w14:paraId="35FEFEF1" w14:textId="77777777" w:rsidR="00744129" w:rsidRPr="006B2793" w:rsidRDefault="00744129" w:rsidP="00744129">
            <w:pPr>
              <w:pStyle w:val="TAL"/>
              <w:tabs>
                <w:tab w:val="clear" w:pos="284"/>
                <w:tab w:val="clear" w:pos="567"/>
              </w:tabs>
              <w:rPr>
                <w:sz w:val="16"/>
              </w:rPr>
            </w:pPr>
            <w:r w:rsidRPr="006B2793">
              <w:rPr>
                <w:sz w:val="16"/>
              </w:rPr>
              <w:t>TSG CT, SA WG1, SA WG2, CT WG1, CT WG6, CT WG4</w:t>
            </w:r>
          </w:p>
        </w:tc>
        <w:tc>
          <w:tcPr>
            <w:tcW w:w="1701" w:type="dxa"/>
          </w:tcPr>
          <w:p w14:paraId="12873839" w14:textId="77777777" w:rsidR="00744129" w:rsidRPr="006B2793" w:rsidRDefault="00744129" w:rsidP="00744129">
            <w:pPr>
              <w:pStyle w:val="TAL"/>
              <w:tabs>
                <w:tab w:val="clear" w:pos="284"/>
                <w:tab w:val="clear" w:pos="567"/>
              </w:tabs>
              <w:rPr>
                <w:sz w:val="16"/>
              </w:rPr>
            </w:pPr>
            <w:r w:rsidRPr="006B2793">
              <w:rPr>
                <w:sz w:val="16"/>
              </w:rPr>
              <w:t>TSG SA</w:t>
            </w:r>
          </w:p>
        </w:tc>
        <w:tc>
          <w:tcPr>
            <w:tcW w:w="1559" w:type="dxa"/>
          </w:tcPr>
          <w:p w14:paraId="68849FEC"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42F809E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40A1F090"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774844CD" w14:textId="77777777" w:rsidTr="00744129">
        <w:tc>
          <w:tcPr>
            <w:tcW w:w="1102" w:type="dxa"/>
          </w:tcPr>
          <w:p w14:paraId="700D320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190972</w:t>
            </w:r>
          </w:p>
        </w:tc>
        <w:tc>
          <w:tcPr>
            <w:tcW w:w="1558" w:type="dxa"/>
          </w:tcPr>
          <w:p w14:paraId="45457C5B" w14:textId="77777777" w:rsidR="00744129" w:rsidRPr="006B2793" w:rsidRDefault="00744129" w:rsidP="00744129">
            <w:pPr>
              <w:pStyle w:val="TAL"/>
              <w:tabs>
                <w:tab w:val="clear" w:pos="284"/>
                <w:tab w:val="clear" w:pos="567"/>
              </w:tabs>
              <w:rPr>
                <w:sz w:val="16"/>
              </w:rPr>
            </w:pPr>
            <w:r w:rsidRPr="006B2793">
              <w:rPr>
                <w:sz w:val="16"/>
              </w:rPr>
              <w:t>SA WG5</w:t>
            </w:r>
          </w:p>
        </w:tc>
        <w:tc>
          <w:tcPr>
            <w:tcW w:w="4111" w:type="dxa"/>
          </w:tcPr>
          <w:p w14:paraId="15C076EB" w14:textId="77777777" w:rsidR="00744129" w:rsidRPr="006B2793" w:rsidRDefault="00744129" w:rsidP="00744129">
            <w:pPr>
              <w:pStyle w:val="TAL"/>
              <w:tabs>
                <w:tab w:val="clear" w:pos="284"/>
                <w:tab w:val="clear" w:pos="567"/>
              </w:tabs>
              <w:rPr>
                <w:sz w:val="16"/>
              </w:rPr>
            </w:pPr>
            <w:r w:rsidRPr="006B2793">
              <w:rPr>
                <w:sz w:val="16"/>
              </w:rPr>
              <w:t>LS from SA WG5: LS reply from SA WG5 to NGMN on 5G End-to-End Architecture Framework</w:t>
            </w:r>
          </w:p>
        </w:tc>
        <w:tc>
          <w:tcPr>
            <w:tcW w:w="2126" w:type="dxa"/>
          </w:tcPr>
          <w:p w14:paraId="139ED045" w14:textId="77777777" w:rsidR="00744129" w:rsidRPr="006B2793" w:rsidRDefault="00744129" w:rsidP="00744129">
            <w:pPr>
              <w:pStyle w:val="TAL"/>
              <w:tabs>
                <w:tab w:val="clear" w:pos="284"/>
                <w:tab w:val="clear" w:pos="567"/>
              </w:tabs>
              <w:rPr>
                <w:sz w:val="16"/>
              </w:rPr>
            </w:pPr>
            <w:r w:rsidRPr="006B2793">
              <w:rPr>
                <w:sz w:val="16"/>
              </w:rPr>
              <w:t>S5-196765</w:t>
            </w:r>
          </w:p>
        </w:tc>
        <w:tc>
          <w:tcPr>
            <w:tcW w:w="1701" w:type="dxa"/>
          </w:tcPr>
          <w:p w14:paraId="4EA891B3" w14:textId="77777777" w:rsidR="00744129" w:rsidRPr="006B2793" w:rsidRDefault="00744129" w:rsidP="00744129">
            <w:pPr>
              <w:pStyle w:val="TAL"/>
              <w:tabs>
                <w:tab w:val="clear" w:pos="284"/>
                <w:tab w:val="clear" w:pos="567"/>
              </w:tabs>
              <w:rPr>
                <w:sz w:val="16"/>
              </w:rPr>
            </w:pPr>
            <w:r w:rsidRPr="006B2793">
              <w:rPr>
                <w:sz w:val="16"/>
              </w:rPr>
              <w:t>NGMN</w:t>
            </w:r>
          </w:p>
        </w:tc>
        <w:tc>
          <w:tcPr>
            <w:tcW w:w="1701" w:type="dxa"/>
          </w:tcPr>
          <w:p w14:paraId="33EA676E" w14:textId="77777777" w:rsidR="00744129" w:rsidRPr="006B2793" w:rsidRDefault="00744129" w:rsidP="00744129">
            <w:pPr>
              <w:pStyle w:val="TAL"/>
              <w:tabs>
                <w:tab w:val="clear" w:pos="284"/>
                <w:tab w:val="clear" w:pos="567"/>
              </w:tabs>
              <w:rPr>
                <w:sz w:val="16"/>
              </w:rPr>
            </w:pPr>
            <w:r w:rsidRPr="006B2793">
              <w:rPr>
                <w:sz w:val="16"/>
              </w:rPr>
              <w:t>TSG RAN, TSG SA, SA WG2, SA WG3, SA WG6</w:t>
            </w:r>
          </w:p>
        </w:tc>
        <w:tc>
          <w:tcPr>
            <w:tcW w:w="1559" w:type="dxa"/>
          </w:tcPr>
          <w:p w14:paraId="428EB3EA"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7798E06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3EE521A3"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34E8C8D6" w14:textId="77777777" w:rsidTr="00744129">
        <w:tc>
          <w:tcPr>
            <w:tcW w:w="1102" w:type="dxa"/>
          </w:tcPr>
          <w:p w14:paraId="2A845D7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190973</w:t>
            </w:r>
          </w:p>
        </w:tc>
        <w:tc>
          <w:tcPr>
            <w:tcW w:w="1558" w:type="dxa"/>
          </w:tcPr>
          <w:p w14:paraId="330274C6" w14:textId="77777777" w:rsidR="00744129" w:rsidRPr="006B2793" w:rsidRDefault="00744129" w:rsidP="00744129">
            <w:pPr>
              <w:pStyle w:val="TAL"/>
              <w:tabs>
                <w:tab w:val="clear" w:pos="284"/>
                <w:tab w:val="clear" w:pos="567"/>
              </w:tabs>
              <w:rPr>
                <w:sz w:val="16"/>
              </w:rPr>
            </w:pPr>
            <w:r w:rsidRPr="006B2793">
              <w:rPr>
                <w:sz w:val="16"/>
              </w:rPr>
              <w:t>SA WG5</w:t>
            </w:r>
          </w:p>
        </w:tc>
        <w:tc>
          <w:tcPr>
            <w:tcW w:w="4111" w:type="dxa"/>
          </w:tcPr>
          <w:p w14:paraId="0046A1E8" w14:textId="77777777" w:rsidR="00744129" w:rsidRPr="006B2793" w:rsidRDefault="00744129" w:rsidP="00744129">
            <w:pPr>
              <w:pStyle w:val="TAL"/>
              <w:tabs>
                <w:tab w:val="clear" w:pos="284"/>
                <w:tab w:val="clear" w:pos="567"/>
              </w:tabs>
              <w:rPr>
                <w:sz w:val="16"/>
              </w:rPr>
            </w:pPr>
            <w:r w:rsidRPr="006B2793">
              <w:rPr>
                <w:sz w:val="16"/>
              </w:rPr>
              <w:t>LS from SA WG5: LS on energy efficiency</w:t>
            </w:r>
          </w:p>
        </w:tc>
        <w:tc>
          <w:tcPr>
            <w:tcW w:w="2126" w:type="dxa"/>
          </w:tcPr>
          <w:p w14:paraId="30BDE9D2" w14:textId="77777777" w:rsidR="00744129" w:rsidRPr="006B2793" w:rsidRDefault="00744129" w:rsidP="00744129">
            <w:pPr>
              <w:pStyle w:val="TAL"/>
              <w:tabs>
                <w:tab w:val="clear" w:pos="284"/>
                <w:tab w:val="clear" w:pos="567"/>
              </w:tabs>
              <w:rPr>
                <w:sz w:val="16"/>
              </w:rPr>
            </w:pPr>
            <w:r w:rsidRPr="006B2793">
              <w:rPr>
                <w:sz w:val="16"/>
              </w:rPr>
              <w:t>S5-196771</w:t>
            </w:r>
          </w:p>
        </w:tc>
        <w:tc>
          <w:tcPr>
            <w:tcW w:w="1701" w:type="dxa"/>
          </w:tcPr>
          <w:p w14:paraId="00BFDB09" w14:textId="77777777" w:rsidR="00744129" w:rsidRPr="006B2793" w:rsidRDefault="00744129" w:rsidP="00744129">
            <w:pPr>
              <w:pStyle w:val="TAL"/>
              <w:tabs>
                <w:tab w:val="clear" w:pos="284"/>
                <w:tab w:val="clear" w:pos="567"/>
              </w:tabs>
              <w:rPr>
                <w:sz w:val="16"/>
              </w:rPr>
            </w:pPr>
            <w:r w:rsidRPr="006B2793">
              <w:rPr>
                <w:sz w:val="16"/>
              </w:rPr>
              <w:t>RAN WG3</w:t>
            </w:r>
          </w:p>
        </w:tc>
        <w:tc>
          <w:tcPr>
            <w:tcW w:w="1701" w:type="dxa"/>
          </w:tcPr>
          <w:p w14:paraId="5B429D8B" w14:textId="77777777" w:rsidR="00744129" w:rsidRPr="006B2793" w:rsidRDefault="00744129" w:rsidP="00744129">
            <w:pPr>
              <w:pStyle w:val="TAL"/>
              <w:tabs>
                <w:tab w:val="clear" w:pos="284"/>
                <w:tab w:val="clear" w:pos="567"/>
              </w:tabs>
              <w:rPr>
                <w:sz w:val="16"/>
              </w:rPr>
            </w:pPr>
            <w:r w:rsidRPr="006B2793">
              <w:rPr>
                <w:sz w:val="16"/>
              </w:rPr>
              <w:t>RAN WG2, TSG SA</w:t>
            </w:r>
          </w:p>
        </w:tc>
        <w:tc>
          <w:tcPr>
            <w:tcW w:w="1559" w:type="dxa"/>
          </w:tcPr>
          <w:p w14:paraId="25A2BCF5"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6F37D1A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4B73CF69"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321E3C2F" w14:textId="77777777" w:rsidTr="00744129">
        <w:tc>
          <w:tcPr>
            <w:tcW w:w="1102" w:type="dxa"/>
          </w:tcPr>
          <w:p w14:paraId="616D7D7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190974</w:t>
            </w:r>
          </w:p>
        </w:tc>
        <w:tc>
          <w:tcPr>
            <w:tcW w:w="1558" w:type="dxa"/>
          </w:tcPr>
          <w:p w14:paraId="407392F4" w14:textId="77777777" w:rsidR="00744129" w:rsidRPr="006B2793" w:rsidRDefault="00744129" w:rsidP="00744129">
            <w:pPr>
              <w:pStyle w:val="TAL"/>
              <w:tabs>
                <w:tab w:val="clear" w:pos="284"/>
                <w:tab w:val="clear" w:pos="567"/>
              </w:tabs>
              <w:rPr>
                <w:sz w:val="16"/>
              </w:rPr>
            </w:pPr>
            <w:r w:rsidRPr="006B2793">
              <w:rPr>
                <w:sz w:val="16"/>
              </w:rPr>
              <w:t>SA WG5</w:t>
            </w:r>
          </w:p>
        </w:tc>
        <w:tc>
          <w:tcPr>
            <w:tcW w:w="4111" w:type="dxa"/>
          </w:tcPr>
          <w:p w14:paraId="2CD9681E" w14:textId="77777777" w:rsidR="00744129" w:rsidRPr="006B2793" w:rsidRDefault="00744129" w:rsidP="00744129">
            <w:pPr>
              <w:pStyle w:val="TAL"/>
              <w:tabs>
                <w:tab w:val="clear" w:pos="284"/>
                <w:tab w:val="clear" w:pos="567"/>
              </w:tabs>
              <w:rPr>
                <w:sz w:val="16"/>
              </w:rPr>
            </w:pPr>
            <w:r w:rsidRPr="006B2793">
              <w:rPr>
                <w:sz w:val="16"/>
              </w:rPr>
              <w:t>LS from SA WG5: LS on 3GPP - ONAP Cooperation &amp; WoW</w:t>
            </w:r>
          </w:p>
        </w:tc>
        <w:tc>
          <w:tcPr>
            <w:tcW w:w="2126" w:type="dxa"/>
          </w:tcPr>
          <w:p w14:paraId="2B7C19B2" w14:textId="77777777" w:rsidR="00744129" w:rsidRPr="006B2793" w:rsidRDefault="00744129" w:rsidP="00744129">
            <w:pPr>
              <w:pStyle w:val="TAL"/>
              <w:tabs>
                <w:tab w:val="clear" w:pos="284"/>
                <w:tab w:val="clear" w:pos="567"/>
              </w:tabs>
              <w:rPr>
                <w:sz w:val="16"/>
              </w:rPr>
            </w:pPr>
            <w:r w:rsidRPr="006B2793">
              <w:rPr>
                <w:sz w:val="16"/>
              </w:rPr>
              <w:t>S5-196792</w:t>
            </w:r>
          </w:p>
        </w:tc>
        <w:tc>
          <w:tcPr>
            <w:tcW w:w="1701" w:type="dxa"/>
          </w:tcPr>
          <w:p w14:paraId="52F2907D" w14:textId="77777777" w:rsidR="00744129" w:rsidRPr="006B2793" w:rsidRDefault="00744129" w:rsidP="00744129">
            <w:pPr>
              <w:pStyle w:val="TAL"/>
              <w:tabs>
                <w:tab w:val="clear" w:pos="284"/>
                <w:tab w:val="clear" w:pos="567"/>
              </w:tabs>
              <w:rPr>
                <w:sz w:val="16"/>
              </w:rPr>
            </w:pPr>
            <w:r w:rsidRPr="006B2793">
              <w:rPr>
                <w:sz w:val="16"/>
              </w:rPr>
              <w:t>TSG CT, Magnus Buhrgard</w:t>
            </w:r>
          </w:p>
        </w:tc>
        <w:tc>
          <w:tcPr>
            <w:tcW w:w="1701" w:type="dxa"/>
          </w:tcPr>
          <w:p w14:paraId="3E9DE88C" w14:textId="77777777" w:rsidR="00744129" w:rsidRPr="006B2793" w:rsidRDefault="00744129" w:rsidP="00744129">
            <w:pPr>
              <w:pStyle w:val="TAL"/>
              <w:tabs>
                <w:tab w:val="clear" w:pos="284"/>
                <w:tab w:val="clear" w:pos="567"/>
              </w:tabs>
              <w:rPr>
                <w:sz w:val="16"/>
              </w:rPr>
            </w:pPr>
            <w:r w:rsidRPr="006B2793">
              <w:rPr>
                <w:sz w:val="16"/>
              </w:rPr>
              <w:t>TSG SA</w:t>
            </w:r>
          </w:p>
        </w:tc>
        <w:tc>
          <w:tcPr>
            <w:tcW w:w="1559" w:type="dxa"/>
          </w:tcPr>
          <w:p w14:paraId="4AEF143B"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50E7FF5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6F3A7EC5"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4717D8D6" w14:textId="77777777" w:rsidTr="00744129">
        <w:tc>
          <w:tcPr>
            <w:tcW w:w="1102" w:type="dxa"/>
          </w:tcPr>
          <w:p w14:paraId="4CF7B13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190975</w:t>
            </w:r>
          </w:p>
        </w:tc>
        <w:tc>
          <w:tcPr>
            <w:tcW w:w="1558" w:type="dxa"/>
          </w:tcPr>
          <w:p w14:paraId="55565229" w14:textId="77777777" w:rsidR="00744129" w:rsidRPr="006B2793" w:rsidRDefault="00744129" w:rsidP="00744129">
            <w:pPr>
              <w:pStyle w:val="TAL"/>
              <w:tabs>
                <w:tab w:val="clear" w:pos="284"/>
                <w:tab w:val="clear" w:pos="567"/>
              </w:tabs>
              <w:rPr>
                <w:sz w:val="16"/>
              </w:rPr>
            </w:pPr>
            <w:r w:rsidRPr="006B2793">
              <w:rPr>
                <w:sz w:val="16"/>
              </w:rPr>
              <w:t>SA WG5</w:t>
            </w:r>
          </w:p>
        </w:tc>
        <w:tc>
          <w:tcPr>
            <w:tcW w:w="4111" w:type="dxa"/>
          </w:tcPr>
          <w:p w14:paraId="6B9ADE29" w14:textId="77777777" w:rsidR="00744129" w:rsidRPr="006B2793" w:rsidRDefault="00744129" w:rsidP="00744129">
            <w:pPr>
              <w:pStyle w:val="TAL"/>
              <w:tabs>
                <w:tab w:val="clear" w:pos="284"/>
                <w:tab w:val="clear" w:pos="567"/>
              </w:tabs>
              <w:rPr>
                <w:sz w:val="16"/>
              </w:rPr>
            </w:pPr>
            <w:r w:rsidRPr="006B2793">
              <w:rPr>
                <w:sz w:val="16"/>
              </w:rPr>
              <w:t>LS from SA WG5: LS from SA WG5 to GSMA 5GJA on GST attributes</w:t>
            </w:r>
          </w:p>
        </w:tc>
        <w:tc>
          <w:tcPr>
            <w:tcW w:w="2126" w:type="dxa"/>
          </w:tcPr>
          <w:p w14:paraId="2F49C0FC" w14:textId="77777777" w:rsidR="00744129" w:rsidRPr="006B2793" w:rsidRDefault="00744129" w:rsidP="00744129">
            <w:pPr>
              <w:pStyle w:val="TAL"/>
              <w:tabs>
                <w:tab w:val="clear" w:pos="284"/>
                <w:tab w:val="clear" w:pos="567"/>
              </w:tabs>
              <w:rPr>
                <w:sz w:val="16"/>
              </w:rPr>
            </w:pPr>
            <w:r w:rsidRPr="006B2793">
              <w:rPr>
                <w:sz w:val="16"/>
              </w:rPr>
              <w:t>S5-196868</w:t>
            </w:r>
          </w:p>
        </w:tc>
        <w:tc>
          <w:tcPr>
            <w:tcW w:w="1701" w:type="dxa"/>
          </w:tcPr>
          <w:p w14:paraId="3B7D4137" w14:textId="77777777" w:rsidR="00744129" w:rsidRPr="006B2793" w:rsidRDefault="00744129" w:rsidP="00744129">
            <w:pPr>
              <w:pStyle w:val="TAL"/>
              <w:tabs>
                <w:tab w:val="clear" w:pos="284"/>
                <w:tab w:val="clear" w:pos="567"/>
              </w:tabs>
              <w:rPr>
                <w:sz w:val="16"/>
              </w:rPr>
            </w:pPr>
            <w:r w:rsidRPr="006B2793">
              <w:rPr>
                <w:sz w:val="16"/>
              </w:rPr>
              <w:t>GSMA 5GJA</w:t>
            </w:r>
          </w:p>
        </w:tc>
        <w:tc>
          <w:tcPr>
            <w:tcW w:w="1701" w:type="dxa"/>
          </w:tcPr>
          <w:p w14:paraId="4F3BA143" w14:textId="77777777" w:rsidR="00744129" w:rsidRPr="006B2793" w:rsidRDefault="00744129" w:rsidP="00744129">
            <w:pPr>
              <w:pStyle w:val="TAL"/>
              <w:tabs>
                <w:tab w:val="clear" w:pos="284"/>
                <w:tab w:val="clear" w:pos="567"/>
              </w:tabs>
              <w:rPr>
                <w:sz w:val="16"/>
              </w:rPr>
            </w:pPr>
            <w:r w:rsidRPr="006B2793">
              <w:rPr>
                <w:sz w:val="16"/>
              </w:rPr>
              <w:t>TSG SA, ETSI ISG ZSM</w:t>
            </w:r>
          </w:p>
        </w:tc>
        <w:tc>
          <w:tcPr>
            <w:tcW w:w="1559" w:type="dxa"/>
          </w:tcPr>
          <w:p w14:paraId="3DA66FB7" w14:textId="77777777" w:rsidR="00744129" w:rsidRPr="006B2793" w:rsidRDefault="00744129" w:rsidP="00744129">
            <w:pPr>
              <w:pStyle w:val="TAL"/>
              <w:tabs>
                <w:tab w:val="clear" w:pos="284"/>
                <w:tab w:val="clear" w:pos="567"/>
              </w:tabs>
              <w:rPr>
                <w:sz w:val="16"/>
              </w:rPr>
            </w:pPr>
            <w:r w:rsidRPr="006B2793">
              <w:rPr>
                <w:sz w:val="16"/>
              </w:rPr>
              <w:t xml:space="preserve"> S5-196867, S5-196642</w:t>
            </w:r>
          </w:p>
        </w:tc>
        <w:tc>
          <w:tcPr>
            <w:tcW w:w="1214" w:type="dxa"/>
          </w:tcPr>
          <w:p w14:paraId="35189A4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0BE40EC8"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0A9E89A5" w14:textId="77777777" w:rsidTr="00744129">
        <w:tc>
          <w:tcPr>
            <w:tcW w:w="1102" w:type="dxa"/>
          </w:tcPr>
          <w:p w14:paraId="78E65CD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190976</w:t>
            </w:r>
          </w:p>
        </w:tc>
        <w:tc>
          <w:tcPr>
            <w:tcW w:w="1558" w:type="dxa"/>
          </w:tcPr>
          <w:p w14:paraId="38846871" w14:textId="77777777" w:rsidR="00744129" w:rsidRPr="006B2793" w:rsidRDefault="00744129" w:rsidP="00744129">
            <w:pPr>
              <w:pStyle w:val="TAL"/>
              <w:tabs>
                <w:tab w:val="clear" w:pos="284"/>
                <w:tab w:val="clear" w:pos="567"/>
              </w:tabs>
              <w:rPr>
                <w:sz w:val="16"/>
              </w:rPr>
            </w:pPr>
            <w:r w:rsidRPr="006B2793">
              <w:rPr>
                <w:sz w:val="16"/>
              </w:rPr>
              <w:t>SA WG5</w:t>
            </w:r>
          </w:p>
        </w:tc>
        <w:tc>
          <w:tcPr>
            <w:tcW w:w="4111" w:type="dxa"/>
          </w:tcPr>
          <w:p w14:paraId="4AA783B4" w14:textId="77777777" w:rsidR="00744129" w:rsidRPr="006B2793" w:rsidRDefault="00744129" w:rsidP="00744129">
            <w:pPr>
              <w:pStyle w:val="TAL"/>
              <w:tabs>
                <w:tab w:val="clear" w:pos="284"/>
                <w:tab w:val="clear" w:pos="567"/>
              </w:tabs>
              <w:rPr>
                <w:sz w:val="16"/>
              </w:rPr>
            </w:pPr>
            <w:r w:rsidRPr="006B2793">
              <w:rPr>
                <w:sz w:val="16"/>
              </w:rPr>
              <w:t>LS from SA WG5: LS reply from SA WG5 to GSMA NEST for End-to-End Network Slicing Gap analysis</w:t>
            </w:r>
          </w:p>
        </w:tc>
        <w:tc>
          <w:tcPr>
            <w:tcW w:w="2126" w:type="dxa"/>
          </w:tcPr>
          <w:p w14:paraId="17746344" w14:textId="77777777" w:rsidR="00744129" w:rsidRPr="006B2793" w:rsidRDefault="00744129" w:rsidP="00744129">
            <w:pPr>
              <w:pStyle w:val="TAL"/>
              <w:tabs>
                <w:tab w:val="clear" w:pos="284"/>
                <w:tab w:val="clear" w:pos="567"/>
              </w:tabs>
              <w:rPr>
                <w:sz w:val="16"/>
              </w:rPr>
            </w:pPr>
            <w:r w:rsidRPr="006B2793">
              <w:rPr>
                <w:sz w:val="16"/>
              </w:rPr>
              <w:t>S5-196879</w:t>
            </w:r>
          </w:p>
        </w:tc>
        <w:tc>
          <w:tcPr>
            <w:tcW w:w="1701" w:type="dxa"/>
          </w:tcPr>
          <w:p w14:paraId="6710D721" w14:textId="77777777" w:rsidR="00744129" w:rsidRPr="006B2793" w:rsidRDefault="00744129" w:rsidP="00744129">
            <w:pPr>
              <w:pStyle w:val="TAL"/>
              <w:tabs>
                <w:tab w:val="clear" w:pos="284"/>
                <w:tab w:val="clear" w:pos="567"/>
              </w:tabs>
              <w:rPr>
                <w:sz w:val="16"/>
              </w:rPr>
            </w:pPr>
            <w:r w:rsidRPr="006B2793">
              <w:rPr>
                <w:sz w:val="16"/>
              </w:rPr>
              <w:t>GSMA</w:t>
            </w:r>
          </w:p>
        </w:tc>
        <w:tc>
          <w:tcPr>
            <w:tcW w:w="1701" w:type="dxa"/>
          </w:tcPr>
          <w:p w14:paraId="0C1A0C5F" w14:textId="77777777" w:rsidR="00744129" w:rsidRPr="006B2793" w:rsidRDefault="00744129" w:rsidP="00744129">
            <w:pPr>
              <w:pStyle w:val="TAL"/>
              <w:tabs>
                <w:tab w:val="clear" w:pos="284"/>
                <w:tab w:val="clear" w:pos="567"/>
              </w:tabs>
              <w:rPr>
                <w:sz w:val="16"/>
              </w:rPr>
            </w:pPr>
            <w:r w:rsidRPr="006B2793">
              <w:rPr>
                <w:sz w:val="16"/>
              </w:rPr>
              <w:t>TSG SA</w:t>
            </w:r>
          </w:p>
        </w:tc>
        <w:tc>
          <w:tcPr>
            <w:tcW w:w="1559" w:type="dxa"/>
          </w:tcPr>
          <w:p w14:paraId="5E5943E5"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218E888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74195353"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436E5141" w14:textId="77777777" w:rsidTr="00744129">
        <w:tc>
          <w:tcPr>
            <w:tcW w:w="1102" w:type="dxa"/>
          </w:tcPr>
          <w:p w14:paraId="7F13476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190977</w:t>
            </w:r>
          </w:p>
        </w:tc>
        <w:tc>
          <w:tcPr>
            <w:tcW w:w="1558" w:type="dxa"/>
          </w:tcPr>
          <w:p w14:paraId="21A6E055" w14:textId="77777777" w:rsidR="00744129" w:rsidRPr="006B2793" w:rsidRDefault="00744129" w:rsidP="00744129">
            <w:pPr>
              <w:pStyle w:val="TAL"/>
              <w:tabs>
                <w:tab w:val="clear" w:pos="284"/>
                <w:tab w:val="clear" w:pos="567"/>
              </w:tabs>
              <w:rPr>
                <w:sz w:val="16"/>
              </w:rPr>
            </w:pPr>
            <w:r w:rsidRPr="006B2793">
              <w:rPr>
                <w:sz w:val="16"/>
              </w:rPr>
              <w:t>SA WG5</w:t>
            </w:r>
          </w:p>
        </w:tc>
        <w:tc>
          <w:tcPr>
            <w:tcW w:w="4111" w:type="dxa"/>
          </w:tcPr>
          <w:p w14:paraId="19F8F36C" w14:textId="77777777" w:rsidR="00744129" w:rsidRPr="006B2793" w:rsidRDefault="00744129" w:rsidP="00744129">
            <w:pPr>
              <w:pStyle w:val="TAL"/>
              <w:tabs>
                <w:tab w:val="clear" w:pos="284"/>
                <w:tab w:val="clear" w:pos="567"/>
              </w:tabs>
              <w:rPr>
                <w:sz w:val="16"/>
              </w:rPr>
            </w:pPr>
            <w:r w:rsidRPr="006B2793">
              <w:rPr>
                <w:sz w:val="16"/>
              </w:rPr>
              <w:t>LS from SA WG5: LS on the translation of GSMA GST/NEST</w:t>
            </w:r>
          </w:p>
        </w:tc>
        <w:tc>
          <w:tcPr>
            <w:tcW w:w="2126" w:type="dxa"/>
          </w:tcPr>
          <w:p w14:paraId="7E9F4834" w14:textId="77777777" w:rsidR="00744129" w:rsidRPr="006B2793" w:rsidRDefault="00744129" w:rsidP="00744129">
            <w:pPr>
              <w:pStyle w:val="TAL"/>
              <w:tabs>
                <w:tab w:val="clear" w:pos="284"/>
                <w:tab w:val="clear" w:pos="567"/>
              </w:tabs>
              <w:rPr>
                <w:sz w:val="16"/>
              </w:rPr>
            </w:pPr>
            <w:r w:rsidRPr="006B2793">
              <w:rPr>
                <w:sz w:val="16"/>
              </w:rPr>
              <w:t>S5-196891</w:t>
            </w:r>
          </w:p>
        </w:tc>
        <w:tc>
          <w:tcPr>
            <w:tcW w:w="1701" w:type="dxa"/>
          </w:tcPr>
          <w:p w14:paraId="3FA1E827" w14:textId="77777777" w:rsidR="00744129" w:rsidRPr="006B2793" w:rsidRDefault="00744129" w:rsidP="00744129">
            <w:pPr>
              <w:pStyle w:val="TAL"/>
              <w:tabs>
                <w:tab w:val="clear" w:pos="284"/>
                <w:tab w:val="clear" w:pos="567"/>
              </w:tabs>
              <w:rPr>
                <w:sz w:val="16"/>
              </w:rPr>
            </w:pPr>
            <w:r w:rsidRPr="006B2793">
              <w:rPr>
                <w:sz w:val="16"/>
              </w:rPr>
              <w:t>TSG SA</w:t>
            </w:r>
          </w:p>
        </w:tc>
        <w:tc>
          <w:tcPr>
            <w:tcW w:w="1701" w:type="dxa"/>
          </w:tcPr>
          <w:p w14:paraId="41540459" w14:textId="77777777" w:rsidR="00744129" w:rsidRPr="006B2793" w:rsidRDefault="00744129" w:rsidP="00744129">
            <w:pPr>
              <w:pStyle w:val="TAL"/>
              <w:tabs>
                <w:tab w:val="clear" w:pos="284"/>
                <w:tab w:val="clear" w:pos="567"/>
              </w:tabs>
              <w:rPr>
                <w:sz w:val="16"/>
              </w:rPr>
            </w:pPr>
            <w:r w:rsidRPr="006B2793">
              <w:rPr>
                <w:sz w:val="16"/>
              </w:rPr>
              <w:t>SA WG2</w:t>
            </w:r>
          </w:p>
        </w:tc>
        <w:tc>
          <w:tcPr>
            <w:tcW w:w="1559" w:type="dxa"/>
          </w:tcPr>
          <w:p w14:paraId="4F379E8D"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23CA675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26EBE99F"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682EC4D0" w14:textId="77777777" w:rsidTr="00744129">
        <w:tc>
          <w:tcPr>
            <w:tcW w:w="1102" w:type="dxa"/>
          </w:tcPr>
          <w:p w14:paraId="7A2FF1F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190978</w:t>
            </w:r>
          </w:p>
        </w:tc>
        <w:tc>
          <w:tcPr>
            <w:tcW w:w="1558" w:type="dxa"/>
          </w:tcPr>
          <w:p w14:paraId="1C61A7C2" w14:textId="77777777" w:rsidR="00744129" w:rsidRPr="006B2793" w:rsidRDefault="00744129" w:rsidP="00744129">
            <w:pPr>
              <w:pStyle w:val="TAL"/>
              <w:tabs>
                <w:tab w:val="clear" w:pos="284"/>
                <w:tab w:val="clear" w:pos="567"/>
              </w:tabs>
              <w:rPr>
                <w:sz w:val="16"/>
              </w:rPr>
            </w:pPr>
            <w:r w:rsidRPr="006B2793">
              <w:rPr>
                <w:sz w:val="16"/>
              </w:rPr>
              <w:t>SA WG5</w:t>
            </w:r>
          </w:p>
        </w:tc>
        <w:tc>
          <w:tcPr>
            <w:tcW w:w="4111" w:type="dxa"/>
          </w:tcPr>
          <w:p w14:paraId="696D8508" w14:textId="77777777" w:rsidR="00744129" w:rsidRPr="006B2793" w:rsidRDefault="00744129" w:rsidP="00744129">
            <w:pPr>
              <w:pStyle w:val="TAL"/>
              <w:tabs>
                <w:tab w:val="clear" w:pos="284"/>
                <w:tab w:val="clear" w:pos="567"/>
              </w:tabs>
              <w:rPr>
                <w:sz w:val="16"/>
              </w:rPr>
            </w:pPr>
            <w:r w:rsidRPr="006B2793">
              <w:rPr>
                <w:sz w:val="16"/>
              </w:rPr>
              <w:t>LS from SA WG5: Reply LS to LS to SA WG5 and SA WG2 on 5G Cell ID(s) in the SA WG5 billing system, related to Retained Data regulations</w:t>
            </w:r>
          </w:p>
        </w:tc>
        <w:tc>
          <w:tcPr>
            <w:tcW w:w="2126" w:type="dxa"/>
          </w:tcPr>
          <w:p w14:paraId="29956FA8" w14:textId="77777777" w:rsidR="00744129" w:rsidRPr="006B2793" w:rsidRDefault="00744129" w:rsidP="00744129">
            <w:pPr>
              <w:pStyle w:val="TAL"/>
              <w:tabs>
                <w:tab w:val="clear" w:pos="284"/>
                <w:tab w:val="clear" w:pos="567"/>
              </w:tabs>
              <w:rPr>
                <w:sz w:val="16"/>
              </w:rPr>
            </w:pPr>
            <w:r w:rsidRPr="006B2793">
              <w:rPr>
                <w:sz w:val="16"/>
              </w:rPr>
              <w:t>S5-197481</w:t>
            </w:r>
          </w:p>
        </w:tc>
        <w:tc>
          <w:tcPr>
            <w:tcW w:w="1701" w:type="dxa"/>
          </w:tcPr>
          <w:p w14:paraId="64E93B26" w14:textId="77777777" w:rsidR="00744129" w:rsidRPr="006B2793" w:rsidRDefault="00744129" w:rsidP="00744129">
            <w:pPr>
              <w:pStyle w:val="TAL"/>
              <w:tabs>
                <w:tab w:val="clear" w:pos="284"/>
                <w:tab w:val="clear" w:pos="567"/>
              </w:tabs>
              <w:rPr>
                <w:sz w:val="16"/>
              </w:rPr>
            </w:pPr>
            <w:r w:rsidRPr="006B2793">
              <w:rPr>
                <w:sz w:val="16"/>
              </w:rPr>
              <w:t>ETSI TC LI</w:t>
            </w:r>
          </w:p>
        </w:tc>
        <w:tc>
          <w:tcPr>
            <w:tcW w:w="1701" w:type="dxa"/>
          </w:tcPr>
          <w:p w14:paraId="628F06B5" w14:textId="77777777" w:rsidR="00744129" w:rsidRPr="006B2793" w:rsidRDefault="00744129" w:rsidP="00744129">
            <w:pPr>
              <w:pStyle w:val="TAL"/>
              <w:tabs>
                <w:tab w:val="clear" w:pos="284"/>
                <w:tab w:val="clear" w:pos="567"/>
              </w:tabs>
              <w:rPr>
                <w:sz w:val="16"/>
              </w:rPr>
            </w:pPr>
            <w:r w:rsidRPr="006B2793">
              <w:rPr>
                <w:sz w:val="16"/>
              </w:rPr>
              <w:t>TSG SA, SA WG3LI, SA WG2, RAN WG3</w:t>
            </w:r>
          </w:p>
        </w:tc>
        <w:tc>
          <w:tcPr>
            <w:tcW w:w="1559" w:type="dxa"/>
          </w:tcPr>
          <w:p w14:paraId="240128CB" w14:textId="77777777" w:rsidR="00744129" w:rsidRPr="006B2793" w:rsidRDefault="00744129" w:rsidP="00744129">
            <w:pPr>
              <w:pStyle w:val="TAL"/>
              <w:tabs>
                <w:tab w:val="clear" w:pos="284"/>
                <w:tab w:val="clear" w:pos="567"/>
              </w:tabs>
              <w:rPr>
                <w:sz w:val="16"/>
              </w:rPr>
            </w:pPr>
            <w:r w:rsidRPr="006B2793">
              <w:rPr>
                <w:sz w:val="16"/>
              </w:rPr>
              <w:t>S5-197113</w:t>
            </w:r>
          </w:p>
        </w:tc>
        <w:tc>
          <w:tcPr>
            <w:tcW w:w="1214" w:type="dxa"/>
          </w:tcPr>
          <w:p w14:paraId="5B86C1D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5BC67978"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7406470D" w14:textId="77777777" w:rsidTr="00744129">
        <w:tc>
          <w:tcPr>
            <w:tcW w:w="1102" w:type="dxa"/>
          </w:tcPr>
          <w:p w14:paraId="65413FB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190979</w:t>
            </w:r>
          </w:p>
        </w:tc>
        <w:tc>
          <w:tcPr>
            <w:tcW w:w="1558" w:type="dxa"/>
          </w:tcPr>
          <w:p w14:paraId="13356B3B" w14:textId="77777777" w:rsidR="00744129" w:rsidRPr="006B2793" w:rsidRDefault="00744129" w:rsidP="00744129">
            <w:pPr>
              <w:pStyle w:val="TAL"/>
              <w:tabs>
                <w:tab w:val="clear" w:pos="284"/>
                <w:tab w:val="clear" w:pos="567"/>
              </w:tabs>
              <w:rPr>
                <w:sz w:val="16"/>
              </w:rPr>
            </w:pPr>
            <w:r w:rsidRPr="006B2793">
              <w:rPr>
                <w:sz w:val="16"/>
              </w:rPr>
              <w:t>SA WG5</w:t>
            </w:r>
          </w:p>
        </w:tc>
        <w:tc>
          <w:tcPr>
            <w:tcW w:w="4111" w:type="dxa"/>
          </w:tcPr>
          <w:p w14:paraId="035F6891" w14:textId="77777777" w:rsidR="00744129" w:rsidRPr="006B2793" w:rsidRDefault="00744129" w:rsidP="00744129">
            <w:pPr>
              <w:pStyle w:val="TAL"/>
              <w:tabs>
                <w:tab w:val="clear" w:pos="284"/>
                <w:tab w:val="clear" w:pos="567"/>
              </w:tabs>
              <w:rPr>
                <w:sz w:val="16"/>
              </w:rPr>
            </w:pPr>
            <w:r w:rsidRPr="006B2793">
              <w:rPr>
                <w:sz w:val="16"/>
              </w:rPr>
              <w:t>LS from SA WG5: Reply LS on NG.116 GST publication and cooperation with SA WG2</w:t>
            </w:r>
          </w:p>
        </w:tc>
        <w:tc>
          <w:tcPr>
            <w:tcW w:w="2126" w:type="dxa"/>
          </w:tcPr>
          <w:p w14:paraId="7E3B23A4" w14:textId="77777777" w:rsidR="00744129" w:rsidRPr="006B2793" w:rsidRDefault="00744129" w:rsidP="00744129">
            <w:pPr>
              <w:pStyle w:val="TAL"/>
              <w:tabs>
                <w:tab w:val="clear" w:pos="284"/>
                <w:tab w:val="clear" w:pos="567"/>
              </w:tabs>
              <w:rPr>
                <w:sz w:val="16"/>
              </w:rPr>
            </w:pPr>
            <w:r w:rsidRPr="006B2793">
              <w:rPr>
                <w:sz w:val="16"/>
              </w:rPr>
              <w:t>S5-197715</w:t>
            </w:r>
          </w:p>
        </w:tc>
        <w:tc>
          <w:tcPr>
            <w:tcW w:w="1701" w:type="dxa"/>
          </w:tcPr>
          <w:p w14:paraId="3DD347C9" w14:textId="77777777" w:rsidR="00744129" w:rsidRPr="006B2793" w:rsidRDefault="00744129" w:rsidP="00744129">
            <w:pPr>
              <w:pStyle w:val="TAL"/>
              <w:tabs>
                <w:tab w:val="clear" w:pos="284"/>
                <w:tab w:val="clear" w:pos="567"/>
              </w:tabs>
              <w:rPr>
                <w:sz w:val="16"/>
              </w:rPr>
            </w:pPr>
            <w:r w:rsidRPr="006B2793">
              <w:rPr>
                <w:sz w:val="16"/>
              </w:rPr>
              <w:t>SA WG2</w:t>
            </w:r>
          </w:p>
        </w:tc>
        <w:tc>
          <w:tcPr>
            <w:tcW w:w="1701" w:type="dxa"/>
          </w:tcPr>
          <w:p w14:paraId="6D75B193" w14:textId="77777777" w:rsidR="00744129" w:rsidRPr="006B2793" w:rsidRDefault="00744129" w:rsidP="00744129">
            <w:pPr>
              <w:pStyle w:val="TAL"/>
              <w:tabs>
                <w:tab w:val="clear" w:pos="284"/>
                <w:tab w:val="clear" w:pos="567"/>
              </w:tabs>
              <w:rPr>
                <w:sz w:val="16"/>
              </w:rPr>
            </w:pPr>
            <w:r w:rsidRPr="006B2793">
              <w:rPr>
                <w:sz w:val="16"/>
              </w:rPr>
              <w:t>TSG SA</w:t>
            </w:r>
          </w:p>
        </w:tc>
        <w:tc>
          <w:tcPr>
            <w:tcW w:w="1559" w:type="dxa"/>
          </w:tcPr>
          <w:p w14:paraId="572A4026" w14:textId="77777777" w:rsidR="00744129" w:rsidRPr="006B2793" w:rsidRDefault="00744129" w:rsidP="00744129">
            <w:pPr>
              <w:pStyle w:val="TAL"/>
              <w:tabs>
                <w:tab w:val="clear" w:pos="284"/>
                <w:tab w:val="clear" w:pos="567"/>
              </w:tabs>
              <w:rPr>
                <w:sz w:val="16"/>
              </w:rPr>
            </w:pPr>
            <w:r w:rsidRPr="006B2793">
              <w:rPr>
                <w:sz w:val="16"/>
              </w:rPr>
              <w:t>TR 28.805, TS 28.541, S5-196642, SP-190789</w:t>
            </w:r>
          </w:p>
        </w:tc>
        <w:tc>
          <w:tcPr>
            <w:tcW w:w="1214" w:type="dxa"/>
          </w:tcPr>
          <w:p w14:paraId="0AEBD37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141B3D2B"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24E53372" w14:textId="77777777" w:rsidTr="00744129">
        <w:tc>
          <w:tcPr>
            <w:tcW w:w="1102" w:type="dxa"/>
          </w:tcPr>
          <w:p w14:paraId="2FE0B2E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190980</w:t>
            </w:r>
          </w:p>
        </w:tc>
        <w:tc>
          <w:tcPr>
            <w:tcW w:w="1558" w:type="dxa"/>
          </w:tcPr>
          <w:p w14:paraId="5A3C71C7" w14:textId="77777777" w:rsidR="00744129" w:rsidRPr="006B2793" w:rsidRDefault="00744129" w:rsidP="00744129">
            <w:pPr>
              <w:pStyle w:val="TAL"/>
              <w:tabs>
                <w:tab w:val="clear" w:pos="284"/>
                <w:tab w:val="clear" w:pos="567"/>
              </w:tabs>
              <w:rPr>
                <w:sz w:val="16"/>
              </w:rPr>
            </w:pPr>
            <w:r w:rsidRPr="006B2793">
              <w:rPr>
                <w:sz w:val="16"/>
              </w:rPr>
              <w:t>SA WG5</w:t>
            </w:r>
          </w:p>
        </w:tc>
        <w:tc>
          <w:tcPr>
            <w:tcW w:w="4111" w:type="dxa"/>
          </w:tcPr>
          <w:p w14:paraId="5BE5D707" w14:textId="77777777"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2126" w:type="dxa"/>
          </w:tcPr>
          <w:p w14:paraId="1B770B6D" w14:textId="77777777" w:rsidR="00744129" w:rsidRPr="006B2793" w:rsidRDefault="00744129" w:rsidP="00744129">
            <w:pPr>
              <w:pStyle w:val="TAL"/>
              <w:tabs>
                <w:tab w:val="clear" w:pos="284"/>
                <w:tab w:val="clear" w:pos="567"/>
              </w:tabs>
              <w:rPr>
                <w:sz w:val="16"/>
              </w:rPr>
            </w:pPr>
            <w:r w:rsidRPr="006B2793">
              <w:rPr>
                <w:sz w:val="16"/>
              </w:rPr>
              <w:t>S5-197839</w:t>
            </w:r>
          </w:p>
        </w:tc>
        <w:tc>
          <w:tcPr>
            <w:tcW w:w="1701" w:type="dxa"/>
          </w:tcPr>
          <w:p w14:paraId="40FE0CF2" w14:textId="77777777" w:rsidR="00744129" w:rsidRPr="006B2793" w:rsidRDefault="00744129" w:rsidP="00744129">
            <w:pPr>
              <w:pStyle w:val="TAL"/>
              <w:tabs>
                <w:tab w:val="clear" w:pos="284"/>
                <w:tab w:val="clear" w:pos="567"/>
              </w:tabs>
              <w:rPr>
                <w:sz w:val="16"/>
              </w:rPr>
            </w:pPr>
            <w:r w:rsidRPr="006B2793">
              <w:rPr>
                <w:sz w:val="16"/>
              </w:rPr>
              <w:t>RAN WG5</w:t>
            </w:r>
          </w:p>
        </w:tc>
        <w:tc>
          <w:tcPr>
            <w:tcW w:w="1701" w:type="dxa"/>
          </w:tcPr>
          <w:p w14:paraId="6D436A2A" w14:textId="77777777" w:rsidR="00744129" w:rsidRPr="006B2793" w:rsidRDefault="00744129" w:rsidP="00744129">
            <w:pPr>
              <w:pStyle w:val="TAL"/>
              <w:tabs>
                <w:tab w:val="clear" w:pos="284"/>
                <w:tab w:val="clear" w:pos="567"/>
              </w:tabs>
              <w:rPr>
                <w:sz w:val="16"/>
              </w:rPr>
            </w:pPr>
            <w:r w:rsidRPr="006B2793">
              <w:rPr>
                <w:sz w:val="16"/>
              </w:rPr>
              <w:t>TSG SA, TSG RAN</w:t>
            </w:r>
          </w:p>
        </w:tc>
        <w:tc>
          <w:tcPr>
            <w:tcW w:w="1559" w:type="dxa"/>
          </w:tcPr>
          <w:p w14:paraId="4E4CCDAF"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737B994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67B4F9EF"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48D11DEC" w14:textId="77777777" w:rsidTr="00744129">
        <w:tc>
          <w:tcPr>
            <w:tcW w:w="1102" w:type="dxa"/>
          </w:tcPr>
          <w:p w14:paraId="07F36C4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190981</w:t>
            </w:r>
          </w:p>
        </w:tc>
        <w:tc>
          <w:tcPr>
            <w:tcW w:w="1558" w:type="dxa"/>
          </w:tcPr>
          <w:p w14:paraId="208E1E7D" w14:textId="77777777" w:rsidR="00744129" w:rsidRPr="006B2793" w:rsidRDefault="00744129" w:rsidP="00744129">
            <w:pPr>
              <w:pStyle w:val="TAL"/>
              <w:tabs>
                <w:tab w:val="clear" w:pos="284"/>
                <w:tab w:val="clear" w:pos="567"/>
              </w:tabs>
              <w:rPr>
                <w:sz w:val="16"/>
              </w:rPr>
            </w:pPr>
            <w:r w:rsidRPr="006B2793">
              <w:rPr>
                <w:sz w:val="16"/>
              </w:rPr>
              <w:t>SA WG5</w:t>
            </w:r>
          </w:p>
        </w:tc>
        <w:tc>
          <w:tcPr>
            <w:tcW w:w="4111" w:type="dxa"/>
          </w:tcPr>
          <w:p w14:paraId="07345F74" w14:textId="77777777" w:rsidR="00744129" w:rsidRPr="006B2793" w:rsidRDefault="00744129" w:rsidP="00744129">
            <w:pPr>
              <w:pStyle w:val="TAL"/>
              <w:tabs>
                <w:tab w:val="clear" w:pos="284"/>
                <w:tab w:val="clear" w:pos="567"/>
              </w:tabs>
              <w:rPr>
                <w:sz w:val="16"/>
              </w:rPr>
            </w:pPr>
            <w:r w:rsidRPr="006B2793">
              <w:rPr>
                <w:sz w:val="16"/>
              </w:rPr>
              <w:t>LS from SA WG5: LS on analysis of GSMA GST attributes</w:t>
            </w:r>
          </w:p>
        </w:tc>
        <w:tc>
          <w:tcPr>
            <w:tcW w:w="2126" w:type="dxa"/>
          </w:tcPr>
          <w:p w14:paraId="7F3EA7E6" w14:textId="77777777" w:rsidR="00744129" w:rsidRPr="006B2793" w:rsidRDefault="00744129" w:rsidP="00744129">
            <w:pPr>
              <w:pStyle w:val="TAL"/>
              <w:tabs>
                <w:tab w:val="clear" w:pos="284"/>
                <w:tab w:val="clear" w:pos="567"/>
              </w:tabs>
              <w:rPr>
                <w:sz w:val="16"/>
              </w:rPr>
            </w:pPr>
            <w:r w:rsidRPr="006B2793">
              <w:rPr>
                <w:sz w:val="16"/>
              </w:rPr>
              <w:t>S5-197853</w:t>
            </w:r>
          </w:p>
        </w:tc>
        <w:tc>
          <w:tcPr>
            <w:tcW w:w="1701" w:type="dxa"/>
          </w:tcPr>
          <w:p w14:paraId="21BC1CB1" w14:textId="77777777" w:rsidR="00744129" w:rsidRPr="006B2793" w:rsidRDefault="00744129" w:rsidP="00744129">
            <w:pPr>
              <w:pStyle w:val="TAL"/>
              <w:tabs>
                <w:tab w:val="clear" w:pos="284"/>
                <w:tab w:val="clear" w:pos="567"/>
              </w:tabs>
              <w:rPr>
                <w:sz w:val="16"/>
              </w:rPr>
            </w:pPr>
            <w:r w:rsidRPr="006B2793">
              <w:rPr>
                <w:sz w:val="16"/>
              </w:rPr>
              <w:t>SA WG2, RAN WG3, IETF</w:t>
            </w:r>
          </w:p>
        </w:tc>
        <w:tc>
          <w:tcPr>
            <w:tcW w:w="1701" w:type="dxa"/>
          </w:tcPr>
          <w:p w14:paraId="48A568C6" w14:textId="77777777" w:rsidR="00744129" w:rsidRPr="006B2793" w:rsidRDefault="00744129" w:rsidP="00744129">
            <w:pPr>
              <w:pStyle w:val="TAL"/>
              <w:tabs>
                <w:tab w:val="clear" w:pos="284"/>
                <w:tab w:val="clear" w:pos="567"/>
              </w:tabs>
              <w:rPr>
                <w:sz w:val="16"/>
              </w:rPr>
            </w:pPr>
            <w:r w:rsidRPr="006B2793">
              <w:rPr>
                <w:sz w:val="16"/>
              </w:rPr>
              <w:t>TSG SA, SA WG1, SA WG6, RAN WG2, GSMA 5GJA, ETSI ISG ZSM</w:t>
            </w:r>
          </w:p>
        </w:tc>
        <w:tc>
          <w:tcPr>
            <w:tcW w:w="1559" w:type="dxa"/>
          </w:tcPr>
          <w:p w14:paraId="0CB14FCC" w14:textId="77777777" w:rsidR="00744129" w:rsidRPr="006B2793" w:rsidRDefault="00744129" w:rsidP="00744129">
            <w:pPr>
              <w:pStyle w:val="TAL"/>
              <w:tabs>
                <w:tab w:val="clear" w:pos="284"/>
                <w:tab w:val="clear" w:pos="567"/>
              </w:tabs>
              <w:rPr>
                <w:sz w:val="16"/>
              </w:rPr>
            </w:pPr>
            <w:r w:rsidRPr="006B2793">
              <w:rPr>
                <w:sz w:val="16"/>
              </w:rPr>
              <w:t xml:space="preserve"> SP-190789, S5-197621</w:t>
            </w:r>
          </w:p>
        </w:tc>
        <w:tc>
          <w:tcPr>
            <w:tcW w:w="1214" w:type="dxa"/>
          </w:tcPr>
          <w:p w14:paraId="094EECC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33DD3899"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062E3259" w14:textId="77777777" w:rsidTr="00744129">
        <w:tc>
          <w:tcPr>
            <w:tcW w:w="1102" w:type="dxa"/>
          </w:tcPr>
          <w:p w14:paraId="1975C67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190982</w:t>
            </w:r>
          </w:p>
        </w:tc>
        <w:tc>
          <w:tcPr>
            <w:tcW w:w="1558" w:type="dxa"/>
          </w:tcPr>
          <w:p w14:paraId="564CAEDB" w14:textId="77777777" w:rsidR="00744129" w:rsidRPr="006B2793" w:rsidRDefault="00744129" w:rsidP="00744129">
            <w:pPr>
              <w:pStyle w:val="TAL"/>
              <w:tabs>
                <w:tab w:val="clear" w:pos="284"/>
                <w:tab w:val="clear" w:pos="567"/>
              </w:tabs>
              <w:rPr>
                <w:sz w:val="16"/>
              </w:rPr>
            </w:pPr>
            <w:r w:rsidRPr="006B2793">
              <w:rPr>
                <w:sz w:val="16"/>
              </w:rPr>
              <w:t>SA WG6</w:t>
            </w:r>
          </w:p>
        </w:tc>
        <w:tc>
          <w:tcPr>
            <w:tcW w:w="4111" w:type="dxa"/>
          </w:tcPr>
          <w:p w14:paraId="56DCF4A7" w14:textId="77777777" w:rsidR="00744129" w:rsidRPr="006B2793" w:rsidRDefault="00744129" w:rsidP="00744129">
            <w:pPr>
              <w:pStyle w:val="TAL"/>
              <w:tabs>
                <w:tab w:val="clear" w:pos="284"/>
                <w:tab w:val="clear" w:pos="567"/>
              </w:tabs>
              <w:rPr>
                <w:sz w:val="16"/>
              </w:rPr>
            </w:pPr>
            <w:r w:rsidRPr="006B2793">
              <w:rPr>
                <w:sz w:val="16"/>
              </w:rPr>
              <w:t>LS from SA WG6:  LS on further aspects of Mission Critical Services over 5MBS</w:t>
            </w:r>
          </w:p>
        </w:tc>
        <w:tc>
          <w:tcPr>
            <w:tcW w:w="2126" w:type="dxa"/>
          </w:tcPr>
          <w:p w14:paraId="75A2967D" w14:textId="77777777" w:rsidR="00744129" w:rsidRPr="006B2793" w:rsidRDefault="00744129" w:rsidP="00744129">
            <w:pPr>
              <w:pStyle w:val="TAL"/>
              <w:tabs>
                <w:tab w:val="clear" w:pos="284"/>
                <w:tab w:val="clear" w:pos="567"/>
              </w:tabs>
              <w:rPr>
                <w:sz w:val="16"/>
              </w:rPr>
            </w:pPr>
            <w:r w:rsidRPr="006B2793">
              <w:rPr>
                <w:sz w:val="16"/>
              </w:rPr>
              <w:t>S6-192404</w:t>
            </w:r>
          </w:p>
        </w:tc>
        <w:tc>
          <w:tcPr>
            <w:tcW w:w="1701" w:type="dxa"/>
          </w:tcPr>
          <w:p w14:paraId="797421DB" w14:textId="77777777" w:rsidR="00744129" w:rsidRPr="006B2793" w:rsidRDefault="00744129" w:rsidP="00744129">
            <w:pPr>
              <w:pStyle w:val="TAL"/>
              <w:tabs>
                <w:tab w:val="clear" w:pos="284"/>
                <w:tab w:val="clear" w:pos="567"/>
              </w:tabs>
              <w:rPr>
                <w:sz w:val="16"/>
              </w:rPr>
            </w:pPr>
            <w:r w:rsidRPr="006B2793">
              <w:rPr>
                <w:sz w:val="16"/>
              </w:rPr>
              <w:t>TSG SA, TSG RAN, SA WG2, RAN WG2, RAN WG3</w:t>
            </w:r>
          </w:p>
        </w:tc>
        <w:tc>
          <w:tcPr>
            <w:tcW w:w="1701" w:type="dxa"/>
          </w:tcPr>
          <w:p w14:paraId="7743D6DA" w14:textId="77777777" w:rsidR="00744129" w:rsidRPr="006B2793" w:rsidRDefault="00744129" w:rsidP="00744129">
            <w:pPr>
              <w:pStyle w:val="TAL"/>
              <w:tabs>
                <w:tab w:val="clear" w:pos="284"/>
                <w:tab w:val="clear" w:pos="567"/>
              </w:tabs>
              <w:rPr>
                <w:sz w:val="16"/>
              </w:rPr>
            </w:pPr>
            <w:r w:rsidRPr="006B2793">
              <w:rPr>
                <w:sz w:val="16"/>
              </w:rPr>
              <w:t>SA WG1</w:t>
            </w:r>
          </w:p>
        </w:tc>
        <w:tc>
          <w:tcPr>
            <w:tcW w:w="1559" w:type="dxa"/>
          </w:tcPr>
          <w:p w14:paraId="009652A0"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21EC671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053CBD13"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3EBFDF46" w14:textId="77777777" w:rsidTr="00744129">
        <w:tc>
          <w:tcPr>
            <w:tcW w:w="1102" w:type="dxa"/>
          </w:tcPr>
          <w:p w14:paraId="354E312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191045</w:t>
            </w:r>
          </w:p>
        </w:tc>
        <w:tc>
          <w:tcPr>
            <w:tcW w:w="1558" w:type="dxa"/>
          </w:tcPr>
          <w:p w14:paraId="13C05277" w14:textId="77777777" w:rsidR="00744129" w:rsidRPr="006B2793" w:rsidRDefault="00744129" w:rsidP="00744129">
            <w:pPr>
              <w:pStyle w:val="TAL"/>
              <w:tabs>
                <w:tab w:val="clear" w:pos="284"/>
                <w:tab w:val="clear" w:pos="567"/>
              </w:tabs>
              <w:rPr>
                <w:sz w:val="16"/>
              </w:rPr>
            </w:pPr>
            <w:r w:rsidRPr="006B2793">
              <w:rPr>
                <w:sz w:val="16"/>
              </w:rPr>
              <w:t>GSMA</w:t>
            </w:r>
          </w:p>
        </w:tc>
        <w:tc>
          <w:tcPr>
            <w:tcW w:w="4111" w:type="dxa"/>
          </w:tcPr>
          <w:p w14:paraId="54285E48" w14:textId="77777777" w:rsidR="00744129" w:rsidRPr="006B2793" w:rsidRDefault="00744129" w:rsidP="00744129">
            <w:pPr>
              <w:pStyle w:val="TAL"/>
              <w:tabs>
                <w:tab w:val="clear" w:pos="284"/>
                <w:tab w:val="clear" w:pos="567"/>
              </w:tabs>
              <w:rPr>
                <w:sz w:val="16"/>
              </w:rPr>
            </w:pPr>
            <w:r w:rsidRPr="006B2793">
              <w:rPr>
                <w:sz w:val="16"/>
              </w:rPr>
              <w:t>LS from GSMA: LS Reply to TSG RAN on Requirements for NR carrier frequency mismatch in 5G status indication</w:t>
            </w:r>
          </w:p>
        </w:tc>
        <w:tc>
          <w:tcPr>
            <w:tcW w:w="2126" w:type="dxa"/>
          </w:tcPr>
          <w:p w14:paraId="2BB5D772" w14:textId="77777777" w:rsidR="00744129" w:rsidRPr="006B2793" w:rsidRDefault="00744129" w:rsidP="00744129">
            <w:pPr>
              <w:pStyle w:val="TAL"/>
              <w:tabs>
                <w:tab w:val="clear" w:pos="284"/>
                <w:tab w:val="clear" w:pos="567"/>
              </w:tabs>
              <w:rPr>
                <w:sz w:val="16"/>
              </w:rPr>
            </w:pPr>
            <w:r w:rsidRPr="006B2793">
              <w:rPr>
                <w:sz w:val="16"/>
              </w:rPr>
              <w:t>5GSI 28 Doc 003</w:t>
            </w:r>
          </w:p>
        </w:tc>
        <w:tc>
          <w:tcPr>
            <w:tcW w:w="1701" w:type="dxa"/>
          </w:tcPr>
          <w:p w14:paraId="7A170621" w14:textId="77777777" w:rsidR="00744129" w:rsidRPr="006B2793" w:rsidRDefault="00744129" w:rsidP="00744129">
            <w:pPr>
              <w:pStyle w:val="TAL"/>
              <w:tabs>
                <w:tab w:val="clear" w:pos="284"/>
                <w:tab w:val="clear" w:pos="567"/>
              </w:tabs>
              <w:rPr>
                <w:sz w:val="16"/>
              </w:rPr>
            </w:pPr>
            <w:r w:rsidRPr="006B2793">
              <w:rPr>
                <w:sz w:val="16"/>
              </w:rPr>
              <w:t>TSG RAN</w:t>
            </w:r>
          </w:p>
        </w:tc>
        <w:tc>
          <w:tcPr>
            <w:tcW w:w="1701" w:type="dxa"/>
          </w:tcPr>
          <w:p w14:paraId="60531865" w14:textId="77777777" w:rsidR="00744129" w:rsidRPr="006B2793" w:rsidRDefault="00744129" w:rsidP="00744129">
            <w:pPr>
              <w:pStyle w:val="TAL"/>
              <w:tabs>
                <w:tab w:val="clear" w:pos="284"/>
                <w:tab w:val="clear" w:pos="567"/>
              </w:tabs>
              <w:rPr>
                <w:sz w:val="16"/>
              </w:rPr>
            </w:pPr>
            <w:r w:rsidRPr="006B2793">
              <w:rPr>
                <w:sz w:val="16"/>
              </w:rPr>
              <w:t>TSG SA, TSG CT</w:t>
            </w:r>
          </w:p>
        </w:tc>
        <w:tc>
          <w:tcPr>
            <w:tcW w:w="1559" w:type="dxa"/>
          </w:tcPr>
          <w:p w14:paraId="6EDBD6FF"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02D3DB9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149BF983"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20D939C7" w14:textId="77777777" w:rsidTr="00744129">
        <w:tc>
          <w:tcPr>
            <w:tcW w:w="1102" w:type="dxa"/>
          </w:tcPr>
          <w:p w14:paraId="61E5524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191046</w:t>
            </w:r>
          </w:p>
        </w:tc>
        <w:tc>
          <w:tcPr>
            <w:tcW w:w="1558" w:type="dxa"/>
          </w:tcPr>
          <w:p w14:paraId="35914894" w14:textId="77777777" w:rsidR="00744129" w:rsidRPr="006B2793" w:rsidRDefault="00744129" w:rsidP="00744129">
            <w:pPr>
              <w:pStyle w:val="TAL"/>
              <w:tabs>
                <w:tab w:val="clear" w:pos="284"/>
                <w:tab w:val="clear" w:pos="567"/>
              </w:tabs>
              <w:rPr>
                <w:sz w:val="16"/>
              </w:rPr>
            </w:pPr>
            <w:r w:rsidRPr="006B2793">
              <w:rPr>
                <w:sz w:val="16"/>
              </w:rPr>
              <w:t>NGMN</w:t>
            </w:r>
          </w:p>
        </w:tc>
        <w:tc>
          <w:tcPr>
            <w:tcW w:w="4111" w:type="dxa"/>
          </w:tcPr>
          <w:p w14:paraId="219A1BC0" w14:textId="77777777" w:rsidR="00744129" w:rsidRPr="006B2793" w:rsidRDefault="00744129" w:rsidP="00744129">
            <w:pPr>
              <w:pStyle w:val="TAL"/>
              <w:tabs>
                <w:tab w:val="clear" w:pos="284"/>
                <w:tab w:val="clear" w:pos="567"/>
              </w:tabs>
              <w:rPr>
                <w:sz w:val="16"/>
              </w:rPr>
            </w:pPr>
            <w:r w:rsidRPr="006B2793">
              <w:rPr>
                <w:sz w:val="16"/>
              </w:rPr>
              <w:t xml:space="preserve">LS from NGMN: NGMN Verticals URLLC Requirements &amp; Solutions Report </w:t>
            </w:r>
          </w:p>
        </w:tc>
        <w:tc>
          <w:tcPr>
            <w:tcW w:w="2126" w:type="dxa"/>
          </w:tcPr>
          <w:p w14:paraId="30276141" w14:textId="77777777" w:rsidR="00744129" w:rsidRPr="006B2793" w:rsidRDefault="00744129" w:rsidP="00744129">
            <w:pPr>
              <w:pStyle w:val="TAL"/>
              <w:tabs>
                <w:tab w:val="clear" w:pos="284"/>
                <w:tab w:val="clear" w:pos="567"/>
              </w:tabs>
              <w:rPr>
                <w:sz w:val="16"/>
              </w:rPr>
            </w:pPr>
            <w:r w:rsidRPr="006B2793">
              <w:rPr>
                <w:sz w:val="16"/>
              </w:rPr>
              <w:t>2019-11_Liaison_NGMN</w:t>
            </w:r>
          </w:p>
        </w:tc>
        <w:tc>
          <w:tcPr>
            <w:tcW w:w="1701" w:type="dxa"/>
          </w:tcPr>
          <w:p w14:paraId="71CABF8B" w14:textId="77777777" w:rsidR="00744129" w:rsidRPr="006B2793" w:rsidRDefault="00744129" w:rsidP="00744129">
            <w:pPr>
              <w:pStyle w:val="TAL"/>
              <w:tabs>
                <w:tab w:val="clear" w:pos="284"/>
                <w:tab w:val="clear" w:pos="567"/>
              </w:tabs>
              <w:rPr>
                <w:sz w:val="16"/>
              </w:rPr>
            </w:pPr>
            <w:r w:rsidRPr="006B2793">
              <w:rPr>
                <w:sz w:val="16"/>
              </w:rPr>
              <w:t>TSG SA, TSG RAN, EUTC, IIC, AII, ATIS</w:t>
            </w:r>
          </w:p>
        </w:tc>
        <w:tc>
          <w:tcPr>
            <w:tcW w:w="1701" w:type="dxa"/>
          </w:tcPr>
          <w:p w14:paraId="0A233BE6"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14:paraId="04BD9889"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7891792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7FE21F57"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679285CF" w14:textId="77777777" w:rsidTr="00744129">
        <w:tc>
          <w:tcPr>
            <w:tcW w:w="1102" w:type="dxa"/>
          </w:tcPr>
          <w:p w14:paraId="488A53C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191047</w:t>
            </w:r>
          </w:p>
        </w:tc>
        <w:tc>
          <w:tcPr>
            <w:tcW w:w="1558" w:type="dxa"/>
          </w:tcPr>
          <w:p w14:paraId="7DBD7E0A" w14:textId="77777777" w:rsidR="00744129" w:rsidRPr="006B2793" w:rsidRDefault="00744129" w:rsidP="00744129">
            <w:pPr>
              <w:pStyle w:val="TAL"/>
              <w:tabs>
                <w:tab w:val="clear" w:pos="284"/>
                <w:tab w:val="clear" w:pos="567"/>
              </w:tabs>
              <w:rPr>
                <w:sz w:val="16"/>
              </w:rPr>
            </w:pPr>
            <w:r w:rsidRPr="006B2793">
              <w:rPr>
                <w:sz w:val="16"/>
              </w:rPr>
              <w:t>RAN WG3</w:t>
            </w:r>
          </w:p>
        </w:tc>
        <w:tc>
          <w:tcPr>
            <w:tcW w:w="4111" w:type="dxa"/>
          </w:tcPr>
          <w:p w14:paraId="69994A07" w14:textId="77777777" w:rsidR="00744129" w:rsidRPr="006B2793" w:rsidRDefault="00744129" w:rsidP="00744129">
            <w:pPr>
              <w:pStyle w:val="TAL"/>
              <w:tabs>
                <w:tab w:val="clear" w:pos="284"/>
                <w:tab w:val="clear" w:pos="567"/>
              </w:tabs>
              <w:rPr>
                <w:sz w:val="16"/>
              </w:rPr>
            </w:pPr>
            <w:r w:rsidRPr="006B2793">
              <w:rPr>
                <w:sz w:val="16"/>
              </w:rPr>
              <w:t>LS from RAN WG3: Reply LS on energy efficiency</w:t>
            </w:r>
          </w:p>
        </w:tc>
        <w:tc>
          <w:tcPr>
            <w:tcW w:w="2126" w:type="dxa"/>
          </w:tcPr>
          <w:p w14:paraId="38B9ED3F" w14:textId="77777777" w:rsidR="00744129" w:rsidRPr="006B2793" w:rsidRDefault="00744129" w:rsidP="00744129">
            <w:pPr>
              <w:pStyle w:val="TAL"/>
              <w:tabs>
                <w:tab w:val="clear" w:pos="284"/>
                <w:tab w:val="clear" w:pos="567"/>
              </w:tabs>
              <w:rPr>
                <w:sz w:val="16"/>
              </w:rPr>
            </w:pPr>
            <w:r w:rsidRPr="006B2793">
              <w:rPr>
                <w:sz w:val="16"/>
              </w:rPr>
              <w:t>R3-197745</w:t>
            </w:r>
          </w:p>
        </w:tc>
        <w:tc>
          <w:tcPr>
            <w:tcW w:w="1701" w:type="dxa"/>
          </w:tcPr>
          <w:p w14:paraId="4FCF69A5" w14:textId="77777777" w:rsidR="00744129" w:rsidRPr="006B2793" w:rsidRDefault="00744129" w:rsidP="00744129">
            <w:pPr>
              <w:pStyle w:val="TAL"/>
              <w:tabs>
                <w:tab w:val="clear" w:pos="284"/>
                <w:tab w:val="clear" w:pos="567"/>
              </w:tabs>
              <w:rPr>
                <w:sz w:val="16"/>
              </w:rPr>
            </w:pPr>
            <w:r w:rsidRPr="006B2793">
              <w:rPr>
                <w:sz w:val="16"/>
              </w:rPr>
              <w:t>SA WG5</w:t>
            </w:r>
          </w:p>
        </w:tc>
        <w:tc>
          <w:tcPr>
            <w:tcW w:w="1701" w:type="dxa"/>
          </w:tcPr>
          <w:p w14:paraId="6314BE06" w14:textId="77777777" w:rsidR="00744129" w:rsidRPr="006B2793" w:rsidRDefault="00744129" w:rsidP="00744129">
            <w:pPr>
              <w:pStyle w:val="TAL"/>
              <w:tabs>
                <w:tab w:val="clear" w:pos="284"/>
                <w:tab w:val="clear" w:pos="567"/>
              </w:tabs>
              <w:rPr>
                <w:sz w:val="16"/>
              </w:rPr>
            </w:pPr>
            <w:r w:rsidRPr="006B2793">
              <w:rPr>
                <w:sz w:val="16"/>
              </w:rPr>
              <w:t>RAN WG2, TSG SA</w:t>
            </w:r>
          </w:p>
        </w:tc>
        <w:tc>
          <w:tcPr>
            <w:tcW w:w="1559" w:type="dxa"/>
          </w:tcPr>
          <w:p w14:paraId="2DCAD947"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59FE3E4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09A705B4"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59552C77" w14:textId="77777777" w:rsidTr="00744129">
        <w:tc>
          <w:tcPr>
            <w:tcW w:w="1102" w:type="dxa"/>
          </w:tcPr>
          <w:p w14:paraId="7B24319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191048</w:t>
            </w:r>
          </w:p>
        </w:tc>
        <w:tc>
          <w:tcPr>
            <w:tcW w:w="1558" w:type="dxa"/>
          </w:tcPr>
          <w:p w14:paraId="36901E97" w14:textId="77777777" w:rsidR="00744129" w:rsidRPr="006B2793" w:rsidRDefault="00744129" w:rsidP="00744129">
            <w:pPr>
              <w:pStyle w:val="TAL"/>
              <w:tabs>
                <w:tab w:val="clear" w:pos="284"/>
                <w:tab w:val="clear" w:pos="567"/>
              </w:tabs>
              <w:rPr>
                <w:sz w:val="16"/>
              </w:rPr>
            </w:pPr>
            <w:r w:rsidRPr="006B2793">
              <w:rPr>
                <w:sz w:val="16"/>
              </w:rPr>
              <w:t>SA WG2</w:t>
            </w:r>
          </w:p>
        </w:tc>
        <w:tc>
          <w:tcPr>
            <w:tcW w:w="4111" w:type="dxa"/>
          </w:tcPr>
          <w:p w14:paraId="51F25681" w14:textId="77777777" w:rsidR="00744129" w:rsidRPr="006B2793" w:rsidRDefault="00744129" w:rsidP="00744129">
            <w:pPr>
              <w:pStyle w:val="TAL"/>
              <w:tabs>
                <w:tab w:val="clear" w:pos="284"/>
                <w:tab w:val="clear" w:pos="567"/>
              </w:tabs>
              <w:rPr>
                <w:sz w:val="16"/>
              </w:rPr>
            </w:pPr>
            <w:r w:rsidRPr="006B2793">
              <w:rPr>
                <w:sz w:val="16"/>
              </w:rPr>
              <w:t>LS from SA WG2: Reply LS on SUCI computation from an NSI</w:t>
            </w:r>
          </w:p>
        </w:tc>
        <w:tc>
          <w:tcPr>
            <w:tcW w:w="2126" w:type="dxa"/>
          </w:tcPr>
          <w:p w14:paraId="58ED6FEC" w14:textId="77777777" w:rsidR="00744129" w:rsidRPr="006B2793" w:rsidRDefault="00744129" w:rsidP="00744129">
            <w:pPr>
              <w:pStyle w:val="TAL"/>
              <w:tabs>
                <w:tab w:val="clear" w:pos="284"/>
                <w:tab w:val="clear" w:pos="567"/>
              </w:tabs>
              <w:rPr>
                <w:sz w:val="16"/>
              </w:rPr>
            </w:pPr>
            <w:r w:rsidRPr="006B2793">
              <w:rPr>
                <w:sz w:val="16"/>
              </w:rPr>
              <w:t>S2-1912417</w:t>
            </w:r>
          </w:p>
        </w:tc>
        <w:tc>
          <w:tcPr>
            <w:tcW w:w="1701" w:type="dxa"/>
          </w:tcPr>
          <w:p w14:paraId="27EBA181" w14:textId="77777777" w:rsidR="00744129" w:rsidRPr="006B2793" w:rsidRDefault="00744129" w:rsidP="00744129">
            <w:pPr>
              <w:pStyle w:val="TAL"/>
              <w:tabs>
                <w:tab w:val="clear" w:pos="284"/>
                <w:tab w:val="clear" w:pos="567"/>
              </w:tabs>
              <w:rPr>
                <w:sz w:val="16"/>
              </w:rPr>
            </w:pPr>
            <w:r w:rsidRPr="006B2793">
              <w:rPr>
                <w:sz w:val="16"/>
              </w:rPr>
              <w:t>TSG CT, SA WG1, SA WG3, CT WG1, CT WG6</w:t>
            </w:r>
          </w:p>
        </w:tc>
        <w:tc>
          <w:tcPr>
            <w:tcW w:w="1701" w:type="dxa"/>
          </w:tcPr>
          <w:p w14:paraId="159F9381" w14:textId="77777777" w:rsidR="00744129" w:rsidRPr="006B2793" w:rsidRDefault="00744129" w:rsidP="00744129">
            <w:pPr>
              <w:pStyle w:val="TAL"/>
              <w:tabs>
                <w:tab w:val="clear" w:pos="284"/>
                <w:tab w:val="clear" w:pos="567"/>
              </w:tabs>
              <w:rPr>
                <w:sz w:val="16"/>
              </w:rPr>
            </w:pPr>
            <w:r w:rsidRPr="006B2793">
              <w:rPr>
                <w:sz w:val="16"/>
              </w:rPr>
              <w:t>CT WG4, TSG SA</w:t>
            </w:r>
          </w:p>
        </w:tc>
        <w:tc>
          <w:tcPr>
            <w:tcW w:w="1559" w:type="dxa"/>
          </w:tcPr>
          <w:p w14:paraId="25EA73D6"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2E6AA68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4C83049F"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6CA740B8" w14:textId="77777777" w:rsidTr="00744129">
        <w:tc>
          <w:tcPr>
            <w:tcW w:w="1102" w:type="dxa"/>
          </w:tcPr>
          <w:p w14:paraId="3397AFD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191049</w:t>
            </w:r>
          </w:p>
        </w:tc>
        <w:tc>
          <w:tcPr>
            <w:tcW w:w="1558" w:type="dxa"/>
          </w:tcPr>
          <w:p w14:paraId="5D429AEF" w14:textId="77777777" w:rsidR="00744129" w:rsidRPr="006B2793" w:rsidRDefault="00744129" w:rsidP="00744129">
            <w:pPr>
              <w:pStyle w:val="TAL"/>
              <w:tabs>
                <w:tab w:val="clear" w:pos="284"/>
                <w:tab w:val="clear" w:pos="567"/>
              </w:tabs>
              <w:rPr>
                <w:sz w:val="16"/>
              </w:rPr>
            </w:pPr>
            <w:r w:rsidRPr="006B2793">
              <w:rPr>
                <w:sz w:val="16"/>
              </w:rPr>
              <w:t>SA WG2</w:t>
            </w:r>
          </w:p>
        </w:tc>
        <w:tc>
          <w:tcPr>
            <w:tcW w:w="4111" w:type="dxa"/>
          </w:tcPr>
          <w:p w14:paraId="5F3EA102" w14:textId="77777777" w:rsidR="00744129" w:rsidRPr="006B2793" w:rsidRDefault="00744129" w:rsidP="00744129">
            <w:pPr>
              <w:pStyle w:val="TAL"/>
              <w:tabs>
                <w:tab w:val="clear" w:pos="284"/>
                <w:tab w:val="clear" w:pos="567"/>
              </w:tabs>
              <w:rPr>
                <w:sz w:val="16"/>
              </w:rPr>
            </w:pPr>
            <w:r w:rsidRPr="006B2793">
              <w:rPr>
                <w:sz w:val="16"/>
              </w:rPr>
              <w:t>LS from SA WG2: Reply LS on the translation of GSMA GST/NEST</w:t>
            </w:r>
          </w:p>
        </w:tc>
        <w:tc>
          <w:tcPr>
            <w:tcW w:w="2126" w:type="dxa"/>
          </w:tcPr>
          <w:p w14:paraId="00B3AFEF" w14:textId="77777777" w:rsidR="00744129" w:rsidRPr="006B2793" w:rsidRDefault="00744129" w:rsidP="00744129">
            <w:pPr>
              <w:pStyle w:val="TAL"/>
              <w:tabs>
                <w:tab w:val="clear" w:pos="284"/>
                <w:tab w:val="clear" w:pos="567"/>
              </w:tabs>
              <w:rPr>
                <w:sz w:val="16"/>
              </w:rPr>
            </w:pPr>
            <w:r w:rsidRPr="006B2793">
              <w:rPr>
                <w:sz w:val="16"/>
              </w:rPr>
              <w:t>S2-1912467</w:t>
            </w:r>
          </w:p>
        </w:tc>
        <w:tc>
          <w:tcPr>
            <w:tcW w:w="1701" w:type="dxa"/>
          </w:tcPr>
          <w:p w14:paraId="08710E03" w14:textId="77777777" w:rsidR="00744129" w:rsidRPr="006B2793" w:rsidRDefault="00744129" w:rsidP="00744129">
            <w:pPr>
              <w:pStyle w:val="TAL"/>
              <w:tabs>
                <w:tab w:val="clear" w:pos="284"/>
                <w:tab w:val="clear" w:pos="567"/>
              </w:tabs>
              <w:rPr>
                <w:sz w:val="16"/>
              </w:rPr>
            </w:pPr>
            <w:r w:rsidRPr="006B2793">
              <w:rPr>
                <w:sz w:val="16"/>
              </w:rPr>
              <w:t>SA WG5, TSG SA</w:t>
            </w:r>
          </w:p>
        </w:tc>
        <w:tc>
          <w:tcPr>
            <w:tcW w:w="1701" w:type="dxa"/>
          </w:tcPr>
          <w:p w14:paraId="743346AE"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14:paraId="6E2B7263"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13D03B3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367CCBE7"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4D6D0A05" w14:textId="77777777" w:rsidTr="00744129">
        <w:tc>
          <w:tcPr>
            <w:tcW w:w="1102" w:type="dxa"/>
          </w:tcPr>
          <w:p w14:paraId="676AD0F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191050</w:t>
            </w:r>
          </w:p>
        </w:tc>
        <w:tc>
          <w:tcPr>
            <w:tcW w:w="1558" w:type="dxa"/>
          </w:tcPr>
          <w:p w14:paraId="07DEC8BB" w14:textId="77777777" w:rsidR="00744129" w:rsidRPr="006B2793" w:rsidRDefault="00744129" w:rsidP="00744129">
            <w:pPr>
              <w:pStyle w:val="TAL"/>
              <w:tabs>
                <w:tab w:val="clear" w:pos="284"/>
                <w:tab w:val="clear" w:pos="567"/>
              </w:tabs>
              <w:rPr>
                <w:sz w:val="16"/>
              </w:rPr>
            </w:pPr>
            <w:r w:rsidRPr="006B2793">
              <w:rPr>
                <w:sz w:val="16"/>
              </w:rPr>
              <w:t>SA WG2</w:t>
            </w:r>
          </w:p>
        </w:tc>
        <w:tc>
          <w:tcPr>
            <w:tcW w:w="4111" w:type="dxa"/>
          </w:tcPr>
          <w:p w14:paraId="08C7683B" w14:textId="77777777" w:rsidR="00744129" w:rsidRPr="006B2793" w:rsidRDefault="00744129" w:rsidP="00744129">
            <w:pPr>
              <w:pStyle w:val="TAL"/>
              <w:tabs>
                <w:tab w:val="clear" w:pos="284"/>
                <w:tab w:val="clear" w:pos="567"/>
              </w:tabs>
              <w:rPr>
                <w:sz w:val="16"/>
              </w:rPr>
            </w:pPr>
            <w:r w:rsidRPr="006B2793">
              <w:rPr>
                <w:sz w:val="16"/>
              </w:rPr>
              <w:t>LS from SA WG2: Reply LS on Rel-16 NB-IoT enhancements</w:t>
            </w:r>
          </w:p>
        </w:tc>
        <w:tc>
          <w:tcPr>
            <w:tcW w:w="2126" w:type="dxa"/>
          </w:tcPr>
          <w:p w14:paraId="64F65F0C" w14:textId="77777777" w:rsidR="00744129" w:rsidRPr="006B2793" w:rsidRDefault="00744129" w:rsidP="00744129">
            <w:pPr>
              <w:pStyle w:val="TAL"/>
              <w:tabs>
                <w:tab w:val="clear" w:pos="284"/>
                <w:tab w:val="clear" w:pos="567"/>
              </w:tabs>
              <w:rPr>
                <w:sz w:val="16"/>
              </w:rPr>
            </w:pPr>
            <w:r w:rsidRPr="006B2793">
              <w:rPr>
                <w:sz w:val="16"/>
              </w:rPr>
              <w:t>S2-1912763</w:t>
            </w:r>
          </w:p>
        </w:tc>
        <w:tc>
          <w:tcPr>
            <w:tcW w:w="1701" w:type="dxa"/>
          </w:tcPr>
          <w:p w14:paraId="5AA9315D" w14:textId="77777777" w:rsidR="00744129" w:rsidRPr="006B2793" w:rsidRDefault="00744129" w:rsidP="00744129">
            <w:pPr>
              <w:pStyle w:val="TAL"/>
              <w:tabs>
                <w:tab w:val="clear" w:pos="284"/>
                <w:tab w:val="clear" w:pos="567"/>
              </w:tabs>
              <w:rPr>
                <w:sz w:val="16"/>
              </w:rPr>
            </w:pPr>
            <w:r w:rsidRPr="006B2793">
              <w:rPr>
                <w:sz w:val="16"/>
              </w:rPr>
              <w:t>TSG RAN, TSG CT, RAN WG2, CT WG1, RAN WG3</w:t>
            </w:r>
          </w:p>
        </w:tc>
        <w:tc>
          <w:tcPr>
            <w:tcW w:w="1701" w:type="dxa"/>
          </w:tcPr>
          <w:p w14:paraId="27D7AD1B" w14:textId="77777777" w:rsidR="00744129" w:rsidRPr="006B2793" w:rsidRDefault="00744129" w:rsidP="00744129">
            <w:pPr>
              <w:pStyle w:val="TAL"/>
              <w:tabs>
                <w:tab w:val="clear" w:pos="284"/>
                <w:tab w:val="clear" w:pos="567"/>
              </w:tabs>
              <w:rPr>
                <w:sz w:val="16"/>
              </w:rPr>
            </w:pPr>
            <w:r w:rsidRPr="006B2793">
              <w:rPr>
                <w:sz w:val="16"/>
              </w:rPr>
              <w:t>TSG SA</w:t>
            </w:r>
          </w:p>
        </w:tc>
        <w:tc>
          <w:tcPr>
            <w:tcW w:w="1559" w:type="dxa"/>
          </w:tcPr>
          <w:p w14:paraId="1818A300"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043207B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0E5E298F"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7BDCC1C2" w14:textId="77777777" w:rsidTr="00744129">
        <w:tc>
          <w:tcPr>
            <w:tcW w:w="1102" w:type="dxa"/>
          </w:tcPr>
          <w:p w14:paraId="6B264F0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191051</w:t>
            </w:r>
          </w:p>
        </w:tc>
        <w:tc>
          <w:tcPr>
            <w:tcW w:w="1558" w:type="dxa"/>
          </w:tcPr>
          <w:p w14:paraId="37B3EC35" w14:textId="77777777" w:rsidR="00744129" w:rsidRPr="006B2793" w:rsidRDefault="00744129" w:rsidP="00744129">
            <w:pPr>
              <w:pStyle w:val="TAL"/>
              <w:tabs>
                <w:tab w:val="clear" w:pos="284"/>
                <w:tab w:val="clear" w:pos="567"/>
              </w:tabs>
              <w:rPr>
                <w:sz w:val="16"/>
              </w:rPr>
            </w:pPr>
            <w:r w:rsidRPr="006B2793">
              <w:rPr>
                <w:sz w:val="16"/>
              </w:rPr>
              <w:t>SA WG2</w:t>
            </w:r>
          </w:p>
        </w:tc>
        <w:tc>
          <w:tcPr>
            <w:tcW w:w="4111" w:type="dxa"/>
          </w:tcPr>
          <w:p w14:paraId="0C798D8A" w14:textId="77777777" w:rsidR="00744129" w:rsidRPr="006B2793" w:rsidRDefault="00744129" w:rsidP="00744129">
            <w:pPr>
              <w:pStyle w:val="TAL"/>
              <w:tabs>
                <w:tab w:val="clear" w:pos="284"/>
                <w:tab w:val="clear" w:pos="567"/>
              </w:tabs>
              <w:rPr>
                <w:sz w:val="16"/>
              </w:rPr>
            </w:pPr>
            <w:r w:rsidRPr="006B2793">
              <w:rPr>
                <w:sz w:val="16"/>
              </w:rPr>
              <w:t>LS from SA WG2: LS on analytics support for energy saving</w:t>
            </w:r>
          </w:p>
        </w:tc>
        <w:tc>
          <w:tcPr>
            <w:tcW w:w="2126" w:type="dxa"/>
          </w:tcPr>
          <w:p w14:paraId="2E37AA45" w14:textId="77777777" w:rsidR="00744129" w:rsidRPr="006B2793" w:rsidRDefault="00744129" w:rsidP="00744129">
            <w:pPr>
              <w:pStyle w:val="TAL"/>
              <w:tabs>
                <w:tab w:val="clear" w:pos="284"/>
                <w:tab w:val="clear" w:pos="567"/>
              </w:tabs>
              <w:rPr>
                <w:sz w:val="16"/>
              </w:rPr>
            </w:pPr>
            <w:r w:rsidRPr="006B2793">
              <w:rPr>
                <w:sz w:val="16"/>
              </w:rPr>
              <w:t>S2-1912770</w:t>
            </w:r>
          </w:p>
        </w:tc>
        <w:tc>
          <w:tcPr>
            <w:tcW w:w="1701" w:type="dxa"/>
          </w:tcPr>
          <w:p w14:paraId="288BE951" w14:textId="77777777" w:rsidR="00744129" w:rsidRPr="006B2793" w:rsidRDefault="00744129" w:rsidP="00744129">
            <w:pPr>
              <w:pStyle w:val="TAL"/>
              <w:tabs>
                <w:tab w:val="clear" w:pos="284"/>
                <w:tab w:val="clear" w:pos="567"/>
              </w:tabs>
              <w:rPr>
                <w:sz w:val="16"/>
              </w:rPr>
            </w:pPr>
            <w:r w:rsidRPr="006B2793">
              <w:rPr>
                <w:sz w:val="16"/>
              </w:rPr>
              <w:t>TSG SA</w:t>
            </w:r>
          </w:p>
        </w:tc>
        <w:tc>
          <w:tcPr>
            <w:tcW w:w="1701" w:type="dxa"/>
          </w:tcPr>
          <w:p w14:paraId="1A829082" w14:textId="77777777" w:rsidR="00744129" w:rsidRPr="006B2793" w:rsidRDefault="00744129" w:rsidP="00744129">
            <w:pPr>
              <w:pStyle w:val="TAL"/>
              <w:tabs>
                <w:tab w:val="clear" w:pos="284"/>
                <w:tab w:val="clear" w:pos="567"/>
              </w:tabs>
              <w:rPr>
                <w:sz w:val="16"/>
              </w:rPr>
            </w:pPr>
            <w:r w:rsidRPr="006B2793">
              <w:rPr>
                <w:sz w:val="16"/>
              </w:rPr>
              <w:t>SA WG5</w:t>
            </w:r>
          </w:p>
        </w:tc>
        <w:tc>
          <w:tcPr>
            <w:tcW w:w="1559" w:type="dxa"/>
          </w:tcPr>
          <w:p w14:paraId="1DEE9B07"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65BE202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c>
          <w:tcPr>
            <w:tcW w:w="982" w:type="dxa"/>
          </w:tcPr>
          <w:p w14:paraId="49E546DF" w14:textId="77777777" w:rsidR="00744129" w:rsidRPr="006B2793" w:rsidRDefault="00744129" w:rsidP="00744129">
            <w:pPr>
              <w:pStyle w:val="TAL"/>
              <w:tabs>
                <w:tab w:val="clear" w:pos="284"/>
                <w:tab w:val="clear" w:pos="567"/>
              </w:tabs>
              <w:rPr>
                <w:sz w:val="16"/>
              </w:rPr>
            </w:pPr>
            <w:r w:rsidRPr="006B2793">
              <w:rPr>
                <w:sz w:val="16"/>
              </w:rPr>
              <w:t>Replied to</w:t>
            </w:r>
          </w:p>
        </w:tc>
      </w:tr>
      <w:tr w:rsidR="00744129" w:rsidRPr="00200359" w14:paraId="40A4AA45" w14:textId="77777777" w:rsidTr="00744129">
        <w:tc>
          <w:tcPr>
            <w:tcW w:w="1102" w:type="dxa"/>
          </w:tcPr>
          <w:p w14:paraId="5F022D2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191052</w:t>
            </w:r>
          </w:p>
        </w:tc>
        <w:tc>
          <w:tcPr>
            <w:tcW w:w="1558" w:type="dxa"/>
          </w:tcPr>
          <w:p w14:paraId="718A3C5A" w14:textId="77777777" w:rsidR="00744129" w:rsidRPr="006B2793" w:rsidRDefault="00744129" w:rsidP="00744129">
            <w:pPr>
              <w:pStyle w:val="TAL"/>
              <w:tabs>
                <w:tab w:val="clear" w:pos="284"/>
                <w:tab w:val="clear" w:pos="567"/>
              </w:tabs>
              <w:rPr>
                <w:sz w:val="16"/>
              </w:rPr>
            </w:pPr>
            <w:r w:rsidRPr="006B2793">
              <w:rPr>
                <w:sz w:val="16"/>
              </w:rPr>
              <w:t>SA WG2</w:t>
            </w:r>
          </w:p>
        </w:tc>
        <w:tc>
          <w:tcPr>
            <w:tcW w:w="4111" w:type="dxa"/>
          </w:tcPr>
          <w:p w14:paraId="5F3A4214" w14:textId="77777777" w:rsidR="00744129" w:rsidRPr="006B2793" w:rsidRDefault="00744129" w:rsidP="00744129">
            <w:pPr>
              <w:pStyle w:val="TAL"/>
              <w:tabs>
                <w:tab w:val="clear" w:pos="284"/>
                <w:tab w:val="clear" w:pos="567"/>
              </w:tabs>
              <w:rPr>
                <w:sz w:val="16"/>
              </w:rPr>
            </w:pPr>
            <w:r w:rsidRPr="006B2793">
              <w:rPr>
                <w:sz w:val="16"/>
              </w:rPr>
              <w:t>LS from SA WG2: LS on Split of work responsibilities between SA2 and SA6</w:t>
            </w:r>
          </w:p>
        </w:tc>
        <w:tc>
          <w:tcPr>
            <w:tcW w:w="2126" w:type="dxa"/>
          </w:tcPr>
          <w:p w14:paraId="5905DCFE" w14:textId="77777777" w:rsidR="00744129" w:rsidRPr="006B2793" w:rsidRDefault="00744129" w:rsidP="00744129">
            <w:pPr>
              <w:pStyle w:val="TAL"/>
              <w:tabs>
                <w:tab w:val="clear" w:pos="284"/>
                <w:tab w:val="clear" w:pos="567"/>
              </w:tabs>
              <w:rPr>
                <w:sz w:val="16"/>
              </w:rPr>
            </w:pPr>
            <w:r w:rsidRPr="006B2793">
              <w:rPr>
                <w:sz w:val="16"/>
              </w:rPr>
              <w:t>S2-1912771</w:t>
            </w:r>
          </w:p>
        </w:tc>
        <w:tc>
          <w:tcPr>
            <w:tcW w:w="1701" w:type="dxa"/>
          </w:tcPr>
          <w:p w14:paraId="50FBF369" w14:textId="77777777" w:rsidR="00744129" w:rsidRPr="006B2793" w:rsidRDefault="00744129" w:rsidP="00744129">
            <w:pPr>
              <w:pStyle w:val="TAL"/>
              <w:tabs>
                <w:tab w:val="clear" w:pos="284"/>
                <w:tab w:val="clear" w:pos="567"/>
              </w:tabs>
              <w:rPr>
                <w:sz w:val="16"/>
              </w:rPr>
            </w:pPr>
            <w:r w:rsidRPr="006B2793">
              <w:rPr>
                <w:sz w:val="16"/>
              </w:rPr>
              <w:t>SA WG6</w:t>
            </w:r>
          </w:p>
        </w:tc>
        <w:tc>
          <w:tcPr>
            <w:tcW w:w="1701" w:type="dxa"/>
          </w:tcPr>
          <w:p w14:paraId="6CB5D5A3" w14:textId="77777777" w:rsidR="00744129" w:rsidRPr="006B2793" w:rsidRDefault="00744129" w:rsidP="00744129">
            <w:pPr>
              <w:pStyle w:val="TAL"/>
              <w:tabs>
                <w:tab w:val="clear" w:pos="284"/>
                <w:tab w:val="clear" w:pos="567"/>
              </w:tabs>
              <w:rPr>
                <w:sz w:val="16"/>
              </w:rPr>
            </w:pPr>
            <w:r w:rsidRPr="006B2793">
              <w:rPr>
                <w:sz w:val="16"/>
              </w:rPr>
              <w:t>TSG SA</w:t>
            </w:r>
          </w:p>
        </w:tc>
        <w:tc>
          <w:tcPr>
            <w:tcW w:w="1559" w:type="dxa"/>
          </w:tcPr>
          <w:p w14:paraId="16D1CDE5"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09D4917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3ADCB8A7"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7F92FF29" w14:textId="77777777" w:rsidTr="00744129">
        <w:tc>
          <w:tcPr>
            <w:tcW w:w="1102" w:type="dxa"/>
          </w:tcPr>
          <w:p w14:paraId="0824FD79" w14:textId="77777777" w:rsidR="00744129" w:rsidRPr="006B2793" w:rsidRDefault="00744129" w:rsidP="00744129">
            <w:pPr>
              <w:pStyle w:val="TAL"/>
              <w:tabs>
                <w:tab w:val="clear" w:pos="284"/>
                <w:tab w:val="clear" w:pos="567"/>
              </w:tabs>
              <w:rPr>
                <w:sz w:val="16"/>
              </w:rPr>
            </w:pPr>
            <w:r w:rsidRPr="006B2793">
              <w:rPr>
                <w:sz w:val="16"/>
              </w:rPr>
              <w:lastRenderedPageBreak/>
              <w:t>SP</w:t>
            </w:r>
            <w:r w:rsidRPr="006B2793">
              <w:rPr>
                <w:sz w:val="16"/>
              </w:rPr>
              <w:noBreakHyphen/>
              <w:t>191053</w:t>
            </w:r>
          </w:p>
        </w:tc>
        <w:tc>
          <w:tcPr>
            <w:tcW w:w="1558" w:type="dxa"/>
          </w:tcPr>
          <w:p w14:paraId="0E1CCDB9" w14:textId="77777777" w:rsidR="00744129" w:rsidRPr="006B2793" w:rsidRDefault="00744129" w:rsidP="00744129">
            <w:pPr>
              <w:pStyle w:val="TAL"/>
              <w:tabs>
                <w:tab w:val="clear" w:pos="284"/>
                <w:tab w:val="clear" w:pos="567"/>
              </w:tabs>
              <w:rPr>
                <w:sz w:val="16"/>
              </w:rPr>
            </w:pPr>
            <w:r w:rsidRPr="006B2793">
              <w:rPr>
                <w:sz w:val="16"/>
              </w:rPr>
              <w:t>SA WG2</w:t>
            </w:r>
          </w:p>
        </w:tc>
        <w:tc>
          <w:tcPr>
            <w:tcW w:w="4111" w:type="dxa"/>
          </w:tcPr>
          <w:p w14:paraId="020CDF9E" w14:textId="77777777" w:rsidR="00744129" w:rsidRPr="006B2793" w:rsidRDefault="00744129" w:rsidP="00744129">
            <w:pPr>
              <w:pStyle w:val="TAL"/>
              <w:tabs>
                <w:tab w:val="clear" w:pos="284"/>
                <w:tab w:val="clear" w:pos="567"/>
              </w:tabs>
              <w:rPr>
                <w:sz w:val="16"/>
              </w:rPr>
            </w:pPr>
            <w:r w:rsidRPr="006B2793">
              <w:rPr>
                <w:sz w:val="16"/>
              </w:rPr>
              <w:t>LS from SA WG2: LS on Clarification NG.116 GST Throughput Attributes and Non-3GPP Access Support</w:t>
            </w:r>
          </w:p>
        </w:tc>
        <w:tc>
          <w:tcPr>
            <w:tcW w:w="2126" w:type="dxa"/>
          </w:tcPr>
          <w:p w14:paraId="42EB66B9" w14:textId="77777777" w:rsidR="00744129" w:rsidRPr="006B2793" w:rsidRDefault="00744129" w:rsidP="00744129">
            <w:pPr>
              <w:pStyle w:val="TAL"/>
              <w:tabs>
                <w:tab w:val="clear" w:pos="284"/>
                <w:tab w:val="clear" w:pos="567"/>
              </w:tabs>
              <w:rPr>
                <w:sz w:val="16"/>
              </w:rPr>
            </w:pPr>
            <w:r w:rsidRPr="006B2793">
              <w:rPr>
                <w:sz w:val="16"/>
              </w:rPr>
              <w:t>S2-1912772</w:t>
            </w:r>
          </w:p>
        </w:tc>
        <w:tc>
          <w:tcPr>
            <w:tcW w:w="1701" w:type="dxa"/>
          </w:tcPr>
          <w:p w14:paraId="5BD09522" w14:textId="77777777" w:rsidR="00744129" w:rsidRPr="006B2793" w:rsidRDefault="00744129" w:rsidP="00744129">
            <w:pPr>
              <w:pStyle w:val="TAL"/>
              <w:tabs>
                <w:tab w:val="clear" w:pos="284"/>
                <w:tab w:val="clear" w:pos="567"/>
              </w:tabs>
              <w:rPr>
                <w:sz w:val="16"/>
              </w:rPr>
            </w:pPr>
            <w:r w:rsidRPr="006B2793">
              <w:rPr>
                <w:sz w:val="16"/>
              </w:rPr>
              <w:t>GSMA 5G JointActivity (5GJA), GSMA NEST</w:t>
            </w:r>
          </w:p>
        </w:tc>
        <w:tc>
          <w:tcPr>
            <w:tcW w:w="1701" w:type="dxa"/>
          </w:tcPr>
          <w:p w14:paraId="6BF62698" w14:textId="77777777" w:rsidR="00744129" w:rsidRPr="006B2793" w:rsidRDefault="00744129" w:rsidP="00744129">
            <w:pPr>
              <w:pStyle w:val="TAL"/>
              <w:tabs>
                <w:tab w:val="clear" w:pos="284"/>
                <w:tab w:val="clear" w:pos="567"/>
              </w:tabs>
              <w:rPr>
                <w:sz w:val="16"/>
              </w:rPr>
            </w:pPr>
            <w:r w:rsidRPr="006B2793">
              <w:rPr>
                <w:sz w:val="16"/>
              </w:rPr>
              <w:t>TSG SA, SA WG5</w:t>
            </w:r>
          </w:p>
        </w:tc>
        <w:tc>
          <w:tcPr>
            <w:tcW w:w="1559" w:type="dxa"/>
          </w:tcPr>
          <w:p w14:paraId="5D338EFA"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1E00ED1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2494E7F2"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5E734A97" w14:textId="77777777" w:rsidTr="00744129">
        <w:tc>
          <w:tcPr>
            <w:tcW w:w="1102" w:type="dxa"/>
          </w:tcPr>
          <w:p w14:paraId="4553B65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191118</w:t>
            </w:r>
          </w:p>
        </w:tc>
        <w:tc>
          <w:tcPr>
            <w:tcW w:w="1558" w:type="dxa"/>
          </w:tcPr>
          <w:p w14:paraId="3786F78E" w14:textId="77777777" w:rsidR="00744129" w:rsidRPr="006B2793" w:rsidRDefault="00744129" w:rsidP="00744129">
            <w:pPr>
              <w:pStyle w:val="TAL"/>
              <w:tabs>
                <w:tab w:val="clear" w:pos="284"/>
                <w:tab w:val="clear" w:pos="567"/>
              </w:tabs>
              <w:rPr>
                <w:sz w:val="16"/>
              </w:rPr>
            </w:pPr>
            <w:r w:rsidRPr="006B2793">
              <w:rPr>
                <w:sz w:val="16"/>
              </w:rPr>
              <w:t>TAICS</w:t>
            </w:r>
          </w:p>
        </w:tc>
        <w:tc>
          <w:tcPr>
            <w:tcW w:w="4111" w:type="dxa"/>
          </w:tcPr>
          <w:p w14:paraId="4FD3D528" w14:textId="77777777" w:rsidR="00744129" w:rsidRPr="006B2793" w:rsidRDefault="00744129" w:rsidP="00744129">
            <w:pPr>
              <w:pStyle w:val="TAL"/>
              <w:tabs>
                <w:tab w:val="clear" w:pos="284"/>
                <w:tab w:val="clear" w:pos="567"/>
              </w:tabs>
              <w:rPr>
                <w:sz w:val="16"/>
              </w:rPr>
            </w:pPr>
            <w:r w:rsidRPr="006B2793">
              <w:rPr>
                <w:sz w:val="16"/>
              </w:rPr>
              <w:t>LS from Taiwan Association of Information and Communication Standards (TAICS):  LS on Regional Interests in 3GPP Rel-17 Standardization Directions</w:t>
            </w:r>
          </w:p>
        </w:tc>
        <w:tc>
          <w:tcPr>
            <w:tcW w:w="2126" w:type="dxa"/>
          </w:tcPr>
          <w:p w14:paraId="0CA53FD1" w14:textId="77777777" w:rsidR="00744129" w:rsidRPr="006B2793" w:rsidRDefault="00744129" w:rsidP="00744129">
            <w:pPr>
              <w:pStyle w:val="TAL"/>
              <w:tabs>
                <w:tab w:val="clear" w:pos="284"/>
                <w:tab w:val="clear" w:pos="567"/>
              </w:tabs>
              <w:rPr>
                <w:sz w:val="16"/>
              </w:rPr>
            </w:pPr>
            <w:r w:rsidRPr="006B2793">
              <w:rPr>
                <w:sz w:val="16"/>
              </w:rPr>
              <w:t>TAICS-SET-19-0005-01</w:t>
            </w:r>
          </w:p>
        </w:tc>
        <w:tc>
          <w:tcPr>
            <w:tcW w:w="1701" w:type="dxa"/>
          </w:tcPr>
          <w:p w14:paraId="3A8DF810" w14:textId="77777777" w:rsidR="00744129" w:rsidRPr="006B2793" w:rsidRDefault="00744129" w:rsidP="00744129">
            <w:pPr>
              <w:pStyle w:val="TAL"/>
              <w:tabs>
                <w:tab w:val="clear" w:pos="284"/>
                <w:tab w:val="clear" w:pos="567"/>
              </w:tabs>
              <w:rPr>
                <w:sz w:val="16"/>
              </w:rPr>
            </w:pPr>
            <w:r w:rsidRPr="006B2793">
              <w:rPr>
                <w:sz w:val="16"/>
              </w:rPr>
              <w:t>TSG RAN, TSG SA</w:t>
            </w:r>
          </w:p>
        </w:tc>
        <w:tc>
          <w:tcPr>
            <w:tcW w:w="1701" w:type="dxa"/>
          </w:tcPr>
          <w:p w14:paraId="73724E0F"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14:paraId="032983E6"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6AB5B82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58660FA6"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632768CB" w14:textId="77777777" w:rsidTr="00744129">
        <w:tc>
          <w:tcPr>
            <w:tcW w:w="1102" w:type="dxa"/>
          </w:tcPr>
          <w:p w14:paraId="0801634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191119</w:t>
            </w:r>
          </w:p>
        </w:tc>
        <w:tc>
          <w:tcPr>
            <w:tcW w:w="1558" w:type="dxa"/>
          </w:tcPr>
          <w:p w14:paraId="384ADEF5" w14:textId="77777777" w:rsidR="00744129" w:rsidRPr="006B2793" w:rsidRDefault="00744129" w:rsidP="00744129">
            <w:pPr>
              <w:pStyle w:val="TAL"/>
              <w:tabs>
                <w:tab w:val="clear" w:pos="284"/>
                <w:tab w:val="clear" w:pos="567"/>
              </w:tabs>
              <w:rPr>
                <w:sz w:val="16"/>
              </w:rPr>
            </w:pPr>
            <w:r w:rsidRPr="006B2793">
              <w:rPr>
                <w:sz w:val="16"/>
              </w:rPr>
              <w:t>RAN WG2</w:t>
            </w:r>
          </w:p>
        </w:tc>
        <w:tc>
          <w:tcPr>
            <w:tcW w:w="4111" w:type="dxa"/>
          </w:tcPr>
          <w:p w14:paraId="2B582503" w14:textId="77777777" w:rsidR="00744129" w:rsidRPr="006B2793" w:rsidRDefault="00744129" w:rsidP="00744129">
            <w:pPr>
              <w:pStyle w:val="TAL"/>
              <w:tabs>
                <w:tab w:val="clear" w:pos="284"/>
                <w:tab w:val="clear" w:pos="567"/>
              </w:tabs>
              <w:rPr>
                <w:sz w:val="16"/>
              </w:rPr>
            </w:pPr>
            <w:r w:rsidRPr="006B2793">
              <w:rPr>
                <w:sz w:val="16"/>
              </w:rPr>
              <w:t>LS from RAN WG2: Reply LS on Mobile-terminated Early Data Transmission</w:t>
            </w:r>
          </w:p>
        </w:tc>
        <w:tc>
          <w:tcPr>
            <w:tcW w:w="2126" w:type="dxa"/>
          </w:tcPr>
          <w:p w14:paraId="6F90ACEB" w14:textId="77777777" w:rsidR="00744129" w:rsidRPr="006B2793" w:rsidRDefault="00744129" w:rsidP="00744129">
            <w:pPr>
              <w:pStyle w:val="TAL"/>
              <w:tabs>
                <w:tab w:val="clear" w:pos="284"/>
                <w:tab w:val="clear" w:pos="567"/>
              </w:tabs>
              <w:rPr>
                <w:sz w:val="16"/>
              </w:rPr>
            </w:pPr>
            <w:r w:rsidRPr="006B2793">
              <w:rPr>
                <w:sz w:val="16"/>
              </w:rPr>
              <w:t>R2-1916368</w:t>
            </w:r>
          </w:p>
        </w:tc>
        <w:tc>
          <w:tcPr>
            <w:tcW w:w="1701" w:type="dxa"/>
          </w:tcPr>
          <w:p w14:paraId="1C46A27E" w14:textId="77777777" w:rsidR="00744129" w:rsidRPr="006B2793" w:rsidRDefault="00744129" w:rsidP="00744129">
            <w:pPr>
              <w:pStyle w:val="TAL"/>
              <w:tabs>
                <w:tab w:val="clear" w:pos="284"/>
                <w:tab w:val="clear" w:pos="567"/>
              </w:tabs>
              <w:rPr>
                <w:sz w:val="16"/>
              </w:rPr>
            </w:pPr>
            <w:r w:rsidRPr="006B2793">
              <w:rPr>
                <w:sz w:val="16"/>
              </w:rPr>
              <w:t>SA WG2, CT WG1</w:t>
            </w:r>
          </w:p>
        </w:tc>
        <w:tc>
          <w:tcPr>
            <w:tcW w:w="1701" w:type="dxa"/>
          </w:tcPr>
          <w:p w14:paraId="5CD47DA2" w14:textId="77777777" w:rsidR="00744129" w:rsidRPr="006B2793" w:rsidRDefault="00744129" w:rsidP="00744129">
            <w:pPr>
              <w:pStyle w:val="TAL"/>
              <w:tabs>
                <w:tab w:val="clear" w:pos="284"/>
                <w:tab w:val="clear" w:pos="567"/>
              </w:tabs>
              <w:rPr>
                <w:sz w:val="16"/>
              </w:rPr>
            </w:pPr>
            <w:r w:rsidRPr="006B2793">
              <w:rPr>
                <w:sz w:val="16"/>
              </w:rPr>
              <w:t>RAN WG3, TSG RAN, TSG SA</w:t>
            </w:r>
          </w:p>
        </w:tc>
        <w:tc>
          <w:tcPr>
            <w:tcW w:w="1559" w:type="dxa"/>
          </w:tcPr>
          <w:p w14:paraId="5EE4A317"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0451912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48398EC8"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2AA9950D" w14:textId="77777777" w:rsidTr="00744129">
        <w:tc>
          <w:tcPr>
            <w:tcW w:w="1102" w:type="dxa"/>
          </w:tcPr>
          <w:p w14:paraId="79EC214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191197</w:t>
            </w:r>
          </w:p>
        </w:tc>
        <w:tc>
          <w:tcPr>
            <w:tcW w:w="1558" w:type="dxa"/>
          </w:tcPr>
          <w:p w14:paraId="72C60326" w14:textId="77777777" w:rsidR="00744129" w:rsidRPr="006B2793" w:rsidRDefault="00744129" w:rsidP="00744129">
            <w:pPr>
              <w:pStyle w:val="TAL"/>
              <w:tabs>
                <w:tab w:val="clear" w:pos="284"/>
                <w:tab w:val="clear" w:pos="567"/>
              </w:tabs>
              <w:rPr>
                <w:sz w:val="16"/>
              </w:rPr>
            </w:pPr>
            <w:r w:rsidRPr="006B2793">
              <w:rPr>
                <w:sz w:val="16"/>
              </w:rPr>
              <w:t>ETSI ISG SAI</w:t>
            </w:r>
          </w:p>
        </w:tc>
        <w:tc>
          <w:tcPr>
            <w:tcW w:w="4111" w:type="dxa"/>
          </w:tcPr>
          <w:p w14:paraId="3173BEF8" w14:textId="77777777" w:rsidR="00744129" w:rsidRPr="006B2793" w:rsidRDefault="00744129" w:rsidP="00744129">
            <w:pPr>
              <w:pStyle w:val="TAL"/>
              <w:tabs>
                <w:tab w:val="clear" w:pos="284"/>
                <w:tab w:val="clear" w:pos="567"/>
              </w:tabs>
              <w:rPr>
                <w:sz w:val="16"/>
              </w:rPr>
            </w:pPr>
            <w:r w:rsidRPr="006B2793">
              <w:rPr>
                <w:sz w:val="16"/>
              </w:rPr>
              <w:t>LS from ETSI ISG SAI: Liaison statement from ETSI ISG SAI on Securing Artificial Intelligence</w:t>
            </w:r>
          </w:p>
        </w:tc>
        <w:tc>
          <w:tcPr>
            <w:tcW w:w="2126" w:type="dxa"/>
          </w:tcPr>
          <w:p w14:paraId="4071F4CE" w14:textId="77777777" w:rsidR="00744129" w:rsidRPr="006B2793" w:rsidRDefault="00744129" w:rsidP="00744129">
            <w:pPr>
              <w:pStyle w:val="TAL"/>
              <w:tabs>
                <w:tab w:val="clear" w:pos="284"/>
                <w:tab w:val="clear" w:pos="567"/>
              </w:tabs>
              <w:rPr>
                <w:sz w:val="16"/>
              </w:rPr>
            </w:pPr>
            <w:r w:rsidRPr="006B2793">
              <w:rPr>
                <w:sz w:val="16"/>
              </w:rPr>
              <w:t>SAI(19)001010r1</w:t>
            </w:r>
          </w:p>
        </w:tc>
        <w:tc>
          <w:tcPr>
            <w:tcW w:w="1701" w:type="dxa"/>
          </w:tcPr>
          <w:p w14:paraId="6EC94BF7" w14:textId="77777777" w:rsidR="00744129" w:rsidRPr="006B2793" w:rsidRDefault="00744129" w:rsidP="00744129">
            <w:pPr>
              <w:pStyle w:val="TAL"/>
              <w:tabs>
                <w:tab w:val="clear" w:pos="284"/>
                <w:tab w:val="clear" w:pos="567"/>
              </w:tabs>
              <w:rPr>
                <w:sz w:val="16"/>
              </w:rPr>
            </w:pPr>
            <w:r w:rsidRPr="006B2793">
              <w:rPr>
                <w:sz w:val="16"/>
              </w:rPr>
              <w:t>ETSI TC CYBER, SA WG3, oneM2M, TSG SA, {Other Security bodies}</w:t>
            </w:r>
          </w:p>
        </w:tc>
        <w:tc>
          <w:tcPr>
            <w:tcW w:w="1701" w:type="dxa"/>
          </w:tcPr>
          <w:p w14:paraId="3B74275C"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14:paraId="7216CC29"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6FA335A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634D61B0"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2B1B7837" w14:textId="77777777" w:rsidTr="00744129">
        <w:tc>
          <w:tcPr>
            <w:tcW w:w="1102" w:type="dxa"/>
          </w:tcPr>
          <w:p w14:paraId="46C7CDB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191259</w:t>
            </w:r>
          </w:p>
        </w:tc>
        <w:tc>
          <w:tcPr>
            <w:tcW w:w="1558" w:type="dxa"/>
          </w:tcPr>
          <w:p w14:paraId="7A2BD5F2" w14:textId="77777777" w:rsidR="00744129" w:rsidRPr="006B2793" w:rsidRDefault="00744129" w:rsidP="00744129">
            <w:pPr>
              <w:pStyle w:val="TAL"/>
              <w:tabs>
                <w:tab w:val="clear" w:pos="284"/>
                <w:tab w:val="clear" w:pos="567"/>
              </w:tabs>
              <w:rPr>
                <w:sz w:val="16"/>
              </w:rPr>
            </w:pPr>
            <w:r w:rsidRPr="006B2793">
              <w:rPr>
                <w:sz w:val="16"/>
              </w:rPr>
              <w:t>BBF</w:t>
            </w:r>
          </w:p>
        </w:tc>
        <w:tc>
          <w:tcPr>
            <w:tcW w:w="4111" w:type="dxa"/>
          </w:tcPr>
          <w:p w14:paraId="7EBB9767" w14:textId="77777777" w:rsidR="00744129" w:rsidRPr="006B2793" w:rsidRDefault="00744129" w:rsidP="00744129">
            <w:pPr>
              <w:pStyle w:val="TAL"/>
              <w:tabs>
                <w:tab w:val="clear" w:pos="284"/>
                <w:tab w:val="clear" w:pos="567"/>
              </w:tabs>
              <w:rPr>
                <w:sz w:val="16"/>
              </w:rPr>
            </w:pPr>
            <w:r w:rsidRPr="006B2793">
              <w:rPr>
                <w:sz w:val="16"/>
              </w:rPr>
              <w:t>LS from BBF: Request on work items for R17</w:t>
            </w:r>
          </w:p>
        </w:tc>
        <w:tc>
          <w:tcPr>
            <w:tcW w:w="2126" w:type="dxa"/>
          </w:tcPr>
          <w:p w14:paraId="7DAC393C" w14:textId="77777777" w:rsidR="00744129" w:rsidRPr="006B2793" w:rsidRDefault="00744129" w:rsidP="00744129">
            <w:pPr>
              <w:pStyle w:val="TAL"/>
              <w:tabs>
                <w:tab w:val="clear" w:pos="284"/>
                <w:tab w:val="clear" w:pos="567"/>
              </w:tabs>
              <w:rPr>
                <w:sz w:val="16"/>
              </w:rPr>
            </w:pPr>
            <w:r w:rsidRPr="006B2793">
              <w:rPr>
                <w:sz w:val="16"/>
              </w:rPr>
              <w:t>LIAISE-360</w:t>
            </w:r>
          </w:p>
        </w:tc>
        <w:tc>
          <w:tcPr>
            <w:tcW w:w="1701" w:type="dxa"/>
          </w:tcPr>
          <w:p w14:paraId="531CA583" w14:textId="77777777" w:rsidR="00744129" w:rsidRPr="006B2793" w:rsidRDefault="00744129" w:rsidP="00744129">
            <w:pPr>
              <w:pStyle w:val="TAL"/>
              <w:tabs>
                <w:tab w:val="clear" w:pos="284"/>
                <w:tab w:val="clear" w:pos="567"/>
              </w:tabs>
              <w:rPr>
                <w:sz w:val="16"/>
              </w:rPr>
            </w:pPr>
            <w:r w:rsidRPr="006B2793">
              <w:rPr>
                <w:sz w:val="16"/>
              </w:rPr>
              <w:t>TSG SA, SA WG2</w:t>
            </w:r>
          </w:p>
        </w:tc>
        <w:tc>
          <w:tcPr>
            <w:tcW w:w="1701" w:type="dxa"/>
          </w:tcPr>
          <w:p w14:paraId="0D067007"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14:paraId="4B04836D"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0732BFF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40FC537B"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5A948F82" w14:textId="77777777" w:rsidTr="00744129">
        <w:tc>
          <w:tcPr>
            <w:tcW w:w="1102" w:type="dxa"/>
          </w:tcPr>
          <w:p w14:paraId="57DFAA5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191260</w:t>
            </w:r>
          </w:p>
        </w:tc>
        <w:tc>
          <w:tcPr>
            <w:tcW w:w="1558" w:type="dxa"/>
          </w:tcPr>
          <w:p w14:paraId="3A970667" w14:textId="77777777" w:rsidR="00744129" w:rsidRPr="006B2793" w:rsidRDefault="00744129" w:rsidP="00744129">
            <w:pPr>
              <w:pStyle w:val="TAL"/>
              <w:tabs>
                <w:tab w:val="clear" w:pos="284"/>
                <w:tab w:val="clear" w:pos="567"/>
              </w:tabs>
              <w:rPr>
                <w:sz w:val="16"/>
              </w:rPr>
            </w:pPr>
            <w:r w:rsidRPr="006B2793">
              <w:rPr>
                <w:sz w:val="16"/>
              </w:rPr>
              <w:t>BBF</w:t>
            </w:r>
          </w:p>
        </w:tc>
        <w:tc>
          <w:tcPr>
            <w:tcW w:w="4111" w:type="dxa"/>
          </w:tcPr>
          <w:p w14:paraId="4EDD70BD" w14:textId="77777777" w:rsidR="00744129" w:rsidRPr="006B2793" w:rsidRDefault="00744129" w:rsidP="00744129">
            <w:pPr>
              <w:pStyle w:val="TAL"/>
              <w:tabs>
                <w:tab w:val="clear" w:pos="284"/>
                <w:tab w:val="clear" w:pos="567"/>
              </w:tabs>
              <w:rPr>
                <w:sz w:val="16"/>
              </w:rPr>
            </w:pPr>
            <w:r w:rsidRPr="006B2793">
              <w:rPr>
                <w:sz w:val="16"/>
              </w:rPr>
              <w:t>LS from BBF: General Status of Work</w:t>
            </w:r>
          </w:p>
        </w:tc>
        <w:tc>
          <w:tcPr>
            <w:tcW w:w="2126" w:type="dxa"/>
          </w:tcPr>
          <w:p w14:paraId="203ADBE7" w14:textId="77777777" w:rsidR="00744129" w:rsidRPr="006B2793" w:rsidRDefault="00744129" w:rsidP="00744129">
            <w:pPr>
              <w:pStyle w:val="TAL"/>
              <w:tabs>
                <w:tab w:val="clear" w:pos="284"/>
                <w:tab w:val="clear" w:pos="567"/>
              </w:tabs>
              <w:rPr>
                <w:sz w:val="16"/>
              </w:rPr>
            </w:pPr>
            <w:r w:rsidRPr="006B2793">
              <w:rPr>
                <w:sz w:val="16"/>
              </w:rPr>
              <w:t>LIAISE-363</w:t>
            </w:r>
          </w:p>
        </w:tc>
        <w:tc>
          <w:tcPr>
            <w:tcW w:w="1701" w:type="dxa"/>
          </w:tcPr>
          <w:p w14:paraId="0D12ED36" w14:textId="77777777" w:rsidR="00744129" w:rsidRPr="006B2793" w:rsidRDefault="00744129" w:rsidP="00744129">
            <w:pPr>
              <w:pStyle w:val="TAL"/>
              <w:tabs>
                <w:tab w:val="clear" w:pos="284"/>
                <w:tab w:val="clear" w:pos="567"/>
              </w:tabs>
              <w:rPr>
                <w:sz w:val="16"/>
              </w:rPr>
            </w:pPr>
            <w:r w:rsidRPr="006B2793">
              <w:rPr>
                <w:sz w:val="16"/>
              </w:rPr>
              <w:t>TSG SA, SA WG2, RAN WG3</w:t>
            </w:r>
          </w:p>
        </w:tc>
        <w:tc>
          <w:tcPr>
            <w:tcW w:w="1701" w:type="dxa"/>
          </w:tcPr>
          <w:p w14:paraId="2A22DE40"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14:paraId="16B5087B"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3A13183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09960042"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2CF5AAC4" w14:textId="77777777" w:rsidTr="00744129">
        <w:tc>
          <w:tcPr>
            <w:tcW w:w="1102" w:type="dxa"/>
          </w:tcPr>
          <w:p w14:paraId="10525C8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191261</w:t>
            </w:r>
          </w:p>
        </w:tc>
        <w:tc>
          <w:tcPr>
            <w:tcW w:w="1558" w:type="dxa"/>
          </w:tcPr>
          <w:p w14:paraId="42B4428B" w14:textId="77777777" w:rsidR="00744129" w:rsidRPr="006B2793" w:rsidRDefault="00744129" w:rsidP="00744129">
            <w:pPr>
              <w:pStyle w:val="TAL"/>
              <w:tabs>
                <w:tab w:val="clear" w:pos="284"/>
                <w:tab w:val="clear" w:pos="567"/>
              </w:tabs>
              <w:rPr>
                <w:sz w:val="16"/>
              </w:rPr>
            </w:pPr>
            <w:r w:rsidRPr="006B2793">
              <w:rPr>
                <w:sz w:val="16"/>
              </w:rPr>
              <w:t>5GAA</w:t>
            </w:r>
          </w:p>
        </w:tc>
        <w:tc>
          <w:tcPr>
            <w:tcW w:w="4111" w:type="dxa"/>
          </w:tcPr>
          <w:p w14:paraId="18699B60" w14:textId="77777777" w:rsidR="00744129" w:rsidRPr="006B2793" w:rsidRDefault="00744129" w:rsidP="00744129">
            <w:pPr>
              <w:pStyle w:val="TAL"/>
              <w:tabs>
                <w:tab w:val="clear" w:pos="284"/>
                <w:tab w:val="clear" w:pos="567"/>
              </w:tabs>
              <w:rPr>
                <w:sz w:val="16"/>
              </w:rPr>
            </w:pPr>
            <w:r w:rsidRPr="006B2793">
              <w:rPr>
                <w:sz w:val="16"/>
              </w:rPr>
              <w:t>LS from 5GAA: LS to extend the scope of eV2X</w:t>
            </w:r>
          </w:p>
        </w:tc>
        <w:tc>
          <w:tcPr>
            <w:tcW w:w="2126" w:type="dxa"/>
          </w:tcPr>
          <w:p w14:paraId="267A734A" w14:textId="77777777" w:rsidR="00744129" w:rsidRPr="006B2793" w:rsidRDefault="00744129" w:rsidP="00744129">
            <w:pPr>
              <w:pStyle w:val="TAL"/>
              <w:tabs>
                <w:tab w:val="clear" w:pos="284"/>
                <w:tab w:val="clear" w:pos="567"/>
              </w:tabs>
              <w:rPr>
                <w:sz w:val="16"/>
              </w:rPr>
            </w:pPr>
            <w:r w:rsidRPr="006B2793">
              <w:rPr>
                <w:sz w:val="16"/>
              </w:rPr>
              <w:t>5GAA_S-190225</w:t>
            </w:r>
          </w:p>
        </w:tc>
        <w:tc>
          <w:tcPr>
            <w:tcW w:w="1701" w:type="dxa"/>
          </w:tcPr>
          <w:p w14:paraId="42A5A750" w14:textId="77777777" w:rsidR="00744129" w:rsidRPr="006B2793" w:rsidRDefault="00744129" w:rsidP="00744129">
            <w:pPr>
              <w:pStyle w:val="TAL"/>
              <w:tabs>
                <w:tab w:val="clear" w:pos="284"/>
                <w:tab w:val="clear" w:pos="567"/>
              </w:tabs>
              <w:rPr>
                <w:sz w:val="16"/>
              </w:rPr>
            </w:pPr>
            <w:r w:rsidRPr="006B2793">
              <w:rPr>
                <w:sz w:val="16"/>
              </w:rPr>
              <w:t>TSG SA</w:t>
            </w:r>
          </w:p>
        </w:tc>
        <w:tc>
          <w:tcPr>
            <w:tcW w:w="1701" w:type="dxa"/>
          </w:tcPr>
          <w:p w14:paraId="68108233" w14:textId="77777777" w:rsidR="00744129" w:rsidRPr="006B2793" w:rsidRDefault="00744129" w:rsidP="00744129">
            <w:pPr>
              <w:pStyle w:val="TAL"/>
              <w:tabs>
                <w:tab w:val="clear" w:pos="284"/>
                <w:tab w:val="clear" w:pos="567"/>
              </w:tabs>
              <w:rPr>
                <w:sz w:val="16"/>
              </w:rPr>
            </w:pPr>
          </w:p>
        </w:tc>
        <w:tc>
          <w:tcPr>
            <w:tcW w:w="1559" w:type="dxa"/>
          </w:tcPr>
          <w:p w14:paraId="5C5FCC12" w14:textId="77777777" w:rsidR="00744129" w:rsidRPr="006B2793" w:rsidRDefault="00744129" w:rsidP="00744129">
            <w:pPr>
              <w:pStyle w:val="TAL"/>
              <w:tabs>
                <w:tab w:val="clear" w:pos="284"/>
                <w:tab w:val="clear" w:pos="567"/>
              </w:tabs>
              <w:rPr>
                <w:sz w:val="16"/>
              </w:rPr>
            </w:pPr>
            <w:r w:rsidRPr="006B2793">
              <w:rPr>
                <w:sz w:val="16"/>
              </w:rPr>
              <w:t>5GAA_191906_WP_CV2X_UCs_v1.pdf</w:t>
            </w:r>
          </w:p>
        </w:tc>
        <w:tc>
          <w:tcPr>
            <w:tcW w:w="1214" w:type="dxa"/>
          </w:tcPr>
          <w:p w14:paraId="6224BDC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c>
          <w:tcPr>
            <w:tcW w:w="982" w:type="dxa"/>
          </w:tcPr>
          <w:p w14:paraId="36927DEC" w14:textId="77777777" w:rsidR="00744129" w:rsidRPr="006B2793" w:rsidRDefault="00744129" w:rsidP="00744129">
            <w:pPr>
              <w:pStyle w:val="TAL"/>
              <w:tabs>
                <w:tab w:val="clear" w:pos="284"/>
                <w:tab w:val="clear" w:pos="567"/>
              </w:tabs>
              <w:rPr>
                <w:sz w:val="16"/>
              </w:rPr>
            </w:pPr>
            <w:r w:rsidRPr="006B2793">
              <w:rPr>
                <w:sz w:val="16"/>
              </w:rPr>
              <w:t>Replied to</w:t>
            </w:r>
          </w:p>
        </w:tc>
      </w:tr>
      <w:tr w:rsidR="00744129" w:rsidRPr="00200359" w14:paraId="345CF8F7" w14:textId="77777777" w:rsidTr="00744129">
        <w:tc>
          <w:tcPr>
            <w:tcW w:w="1102" w:type="dxa"/>
          </w:tcPr>
          <w:p w14:paraId="67A4E77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191262</w:t>
            </w:r>
          </w:p>
        </w:tc>
        <w:tc>
          <w:tcPr>
            <w:tcW w:w="1558" w:type="dxa"/>
          </w:tcPr>
          <w:p w14:paraId="3C51686C" w14:textId="77777777" w:rsidR="00744129" w:rsidRPr="006B2793" w:rsidRDefault="00744129" w:rsidP="00744129">
            <w:pPr>
              <w:pStyle w:val="TAL"/>
              <w:tabs>
                <w:tab w:val="clear" w:pos="284"/>
                <w:tab w:val="clear" w:pos="567"/>
              </w:tabs>
              <w:rPr>
                <w:sz w:val="16"/>
              </w:rPr>
            </w:pPr>
            <w:r w:rsidRPr="006B2793">
              <w:rPr>
                <w:sz w:val="16"/>
              </w:rPr>
              <w:t>TSG RAN ITU-R ad-hoc</w:t>
            </w:r>
          </w:p>
        </w:tc>
        <w:tc>
          <w:tcPr>
            <w:tcW w:w="4111" w:type="dxa"/>
          </w:tcPr>
          <w:p w14:paraId="1A1FD20D" w14:textId="77777777" w:rsidR="00744129" w:rsidRPr="006B2793" w:rsidRDefault="00744129" w:rsidP="00744129">
            <w:pPr>
              <w:pStyle w:val="TAL"/>
              <w:tabs>
                <w:tab w:val="clear" w:pos="284"/>
                <w:tab w:val="clear" w:pos="567"/>
              </w:tabs>
              <w:rPr>
                <w:sz w:val="16"/>
              </w:rPr>
            </w:pPr>
            <w:r w:rsidRPr="006B2793">
              <w:rPr>
                <w:sz w:val="16"/>
              </w:rPr>
              <w:t xml:space="preserve">LS from TSG RAN ITU-R ad-hoc: LS on 3GPP 5G synopsis towards ITU-R Recommendation on IMT-2020 Technical Specifications </w:t>
            </w:r>
          </w:p>
        </w:tc>
        <w:tc>
          <w:tcPr>
            <w:tcW w:w="2126" w:type="dxa"/>
          </w:tcPr>
          <w:p w14:paraId="51C9F5E4" w14:textId="77777777" w:rsidR="00744129" w:rsidRPr="006B2793" w:rsidRDefault="00744129" w:rsidP="00744129">
            <w:pPr>
              <w:pStyle w:val="TAL"/>
              <w:tabs>
                <w:tab w:val="clear" w:pos="284"/>
                <w:tab w:val="clear" w:pos="567"/>
              </w:tabs>
              <w:rPr>
                <w:sz w:val="16"/>
              </w:rPr>
            </w:pPr>
            <w:r w:rsidRPr="006B2793">
              <w:rPr>
                <w:sz w:val="16"/>
              </w:rPr>
              <w:t>RT-190008</w:t>
            </w:r>
          </w:p>
        </w:tc>
        <w:tc>
          <w:tcPr>
            <w:tcW w:w="1701" w:type="dxa"/>
          </w:tcPr>
          <w:p w14:paraId="4BEB1C5F" w14:textId="77777777" w:rsidR="00744129" w:rsidRPr="006B2793" w:rsidRDefault="00744129" w:rsidP="00744129">
            <w:pPr>
              <w:pStyle w:val="TAL"/>
              <w:tabs>
                <w:tab w:val="clear" w:pos="284"/>
                <w:tab w:val="clear" w:pos="567"/>
              </w:tabs>
              <w:rPr>
                <w:sz w:val="16"/>
              </w:rPr>
            </w:pPr>
            <w:r w:rsidRPr="006B2793">
              <w:rPr>
                <w:sz w:val="16"/>
              </w:rPr>
              <w:t>TSG RAN</w:t>
            </w:r>
          </w:p>
        </w:tc>
        <w:tc>
          <w:tcPr>
            <w:tcW w:w="1701" w:type="dxa"/>
          </w:tcPr>
          <w:p w14:paraId="15AC3B9C" w14:textId="77777777" w:rsidR="00744129" w:rsidRPr="006B2793" w:rsidRDefault="00744129" w:rsidP="00744129">
            <w:pPr>
              <w:pStyle w:val="TAL"/>
              <w:tabs>
                <w:tab w:val="clear" w:pos="284"/>
                <w:tab w:val="clear" w:pos="567"/>
              </w:tabs>
              <w:rPr>
                <w:sz w:val="16"/>
              </w:rPr>
            </w:pPr>
            <w:r w:rsidRPr="006B2793">
              <w:rPr>
                <w:sz w:val="16"/>
              </w:rPr>
              <w:t>TSG SA, TSG CT</w:t>
            </w:r>
          </w:p>
        </w:tc>
        <w:tc>
          <w:tcPr>
            <w:tcW w:w="1559" w:type="dxa"/>
          </w:tcPr>
          <w:p w14:paraId="0B779403" w14:textId="77777777" w:rsidR="00744129" w:rsidRPr="006B2793" w:rsidRDefault="00744129" w:rsidP="00744129">
            <w:pPr>
              <w:pStyle w:val="TAL"/>
              <w:tabs>
                <w:tab w:val="clear" w:pos="284"/>
                <w:tab w:val="clear" w:pos="567"/>
              </w:tabs>
              <w:rPr>
                <w:sz w:val="16"/>
              </w:rPr>
            </w:pPr>
            <w:r w:rsidRPr="006B2793">
              <w:rPr>
                <w:sz w:val="16"/>
              </w:rPr>
              <w:t>M2020specs_synopsis.zip</w:t>
            </w:r>
          </w:p>
        </w:tc>
        <w:tc>
          <w:tcPr>
            <w:tcW w:w="1214" w:type="dxa"/>
          </w:tcPr>
          <w:p w14:paraId="0575DD6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15BAA51D"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10C05679" w14:textId="77777777" w:rsidTr="00744129">
        <w:tc>
          <w:tcPr>
            <w:tcW w:w="1102" w:type="dxa"/>
          </w:tcPr>
          <w:p w14:paraId="6DC7F4B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191266</w:t>
            </w:r>
          </w:p>
        </w:tc>
        <w:tc>
          <w:tcPr>
            <w:tcW w:w="1558" w:type="dxa"/>
          </w:tcPr>
          <w:p w14:paraId="2B051523" w14:textId="77777777" w:rsidR="00744129" w:rsidRPr="006B2793" w:rsidRDefault="00744129" w:rsidP="00744129">
            <w:pPr>
              <w:pStyle w:val="TAL"/>
              <w:tabs>
                <w:tab w:val="clear" w:pos="284"/>
                <w:tab w:val="clear" w:pos="567"/>
              </w:tabs>
              <w:rPr>
                <w:sz w:val="16"/>
              </w:rPr>
            </w:pPr>
            <w:r w:rsidRPr="006B2793">
              <w:rPr>
                <w:sz w:val="16"/>
              </w:rPr>
              <w:t>NGMN</w:t>
            </w:r>
          </w:p>
        </w:tc>
        <w:tc>
          <w:tcPr>
            <w:tcW w:w="4111" w:type="dxa"/>
          </w:tcPr>
          <w:p w14:paraId="7D0899C8" w14:textId="77777777" w:rsidR="00744129" w:rsidRPr="006B2793" w:rsidRDefault="00744129" w:rsidP="00744129">
            <w:pPr>
              <w:pStyle w:val="TAL"/>
              <w:tabs>
                <w:tab w:val="clear" w:pos="284"/>
                <w:tab w:val="clear" w:pos="567"/>
              </w:tabs>
              <w:rPr>
                <w:sz w:val="16"/>
              </w:rPr>
            </w:pPr>
            <w:r w:rsidRPr="006B2793">
              <w:rPr>
                <w:sz w:val="16"/>
              </w:rPr>
              <w:t xml:space="preserve">LS from NGMN: NGMN 5G Non-Terrestrial Networks Position Paper </w:t>
            </w:r>
          </w:p>
        </w:tc>
        <w:tc>
          <w:tcPr>
            <w:tcW w:w="2126" w:type="dxa"/>
          </w:tcPr>
          <w:p w14:paraId="4E008517" w14:textId="77777777" w:rsidR="00744129" w:rsidRPr="006B2793" w:rsidRDefault="00744129" w:rsidP="00744129">
            <w:pPr>
              <w:pStyle w:val="TAL"/>
              <w:tabs>
                <w:tab w:val="clear" w:pos="284"/>
                <w:tab w:val="clear" w:pos="567"/>
              </w:tabs>
              <w:rPr>
                <w:sz w:val="16"/>
              </w:rPr>
            </w:pPr>
            <w:r w:rsidRPr="006B2793">
              <w:rPr>
                <w:sz w:val="16"/>
              </w:rPr>
              <w:t>191206 Liaison_NGMN_NTN_RAN86</w:t>
            </w:r>
          </w:p>
        </w:tc>
        <w:tc>
          <w:tcPr>
            <w:tcW w:w="1701" w:type="dxa"/>
          </w:tcPr>
          <w:p w14:paraId="04FEB1E1" w14:textId="77777777" w:rsidR="00744129" w:rsidRPr="006B2793" w:rsidRDefault="00744129" w:rsidP="00744129">
            <w:pPr>
              <w:pStyle w:val="TAL"/>
              <w:tabs>
                <w:tab w:val="clear" w:pos="284"/>
                <w:tab w:val="clear" w:pos="567"/>
              </w:tabs>
              <w:rPr>
                <w:sz w:val="16"/>
              </w:rPr>
            </w:pPr>
            <w:r w:rsidRPr="006B2793">
              <w:rPr>
                <w:sz w:val="16"/>
              </w:rPr>
              <w:t>TSG RAN, TSG SA</w:t>
            </w:r>
          </w:p>
        </w:tc>
        <w:tc>
          <w:tcPr>
            <w:tcW w:w="1701" w:type="dxa"/>
          </w:tcPr>
          <w:p w14:paraId="39FAB525"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559" w:type="dxa"/>
          </w:tcPr>
          <w:p w14:paraId="62040CF4" w14:textId="77777777" w:rsidR="00744129" w:rsidRPr="006B2793" w:rsidRDefault="00744129" w:rsidP="00744129">
            <w:pPr>
              <w:pStyle w:val="TAL"/>
              <w:tabs>
                <w:tab w:val="clear" w:pos="284"/>
                <w:tab w:val="clear" w:pos="567"/>
              </w:tabs>
              <w:rPr>
                <w:sz w:val="16"/>
              </w:rPr>
            </w:pPr>
            <w:r w:rsidRPr="006B2793">
              <w:rPr>
                <w:sz w:val="16"/>
              </w:rPr>
              <w:t>NGMN_ESOA_PP_Clean_Nov 27_0.8</w:t>
            </w:r>
          </w:p>
        </w:tc>
        <w:tc>
          <w:tcPr>
            <w:tcW w:w="1214" w:type="dxa"/>
          </w:tcPr>
          <w:p w14:paraId="5071D58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3A19F45D"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09AA724F" w14:textId="77777777" w:rsidTr="00744129">
        <w:tc>
          <w:tcPr>
            <w:tcW w:w="1102" w:type="dxa"/>
          </w:tcPr>
          <w:p w14:paraId="3DC22CC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191271</w:t>
            </w:r>
          </w:p>
        </w:tc>
        <w:tc>
          <w:tcPr>
            <w:tcW w:w="1558" w:type="dxa"/>
          </w:tcPr>
          <w:p w14:paraId="5D3BEF48" w14:textId="77777777" w:rsidR="00744129" w:rsidRPr="006B2793" w:rsidRDefault="00744129" w:rsidP="00744129">
            <w:pPr>
              <w:pStyle w:val="TAL"/>
              <w:tabs>
                <w:tab w:val="clear" w:pos="284"/>
                <w:tab w:val="clear" w:pos="567"/>
              </w:tabs>
              <w:rPr>
                <w:sz w:val="16"/>
              </w:rPr>
            </w:pPr>
            <w:r w:rsidRPr="006B2793">
              <w:rPr>
                <w:sz w:val="16"/>
              </w:rPr>
              <w:t>SA WG5</w:t>
            </w:r>
          </w:p>
        </w:tc>
        <w:tc>
          <w:tcPr>
            <w:tcW w:w="4111" w:type="dxa"/>
          </w:tcPr>
          <w:p w14:paraId="5F579112" w14:textId="77777777" w:rsidR="00744129" w:rsidRPr="006B2793" w:rsidRDefault="00744129" w:rsidP="00744129">
            <w:pPr>
              <w:pStyle w:val="TAL"/>
              <w:tabs>
                <w:tab w:val="clear" w:pos="284"/>
                <w:tab w:val="clear" w:pos="567"/>
              </w:tabs>
              <w:rPr>
                <w:sz w:val="16"/>
              </w:rPr>
            </w:pPr>
            <w:r w:rsidRPr="006B2793">
              <w:rPr>
                <w:sz w:val="16"/>
              </w:rPr>
              <w:t>LS from SA WG5: LS reply to LS on O-RAN - 3GPP Cooperation on Management Services</w:t>
            </w:r>
          </w:p>
        </w:tc>
        <w:tc>
          <w:tcPr>
            <w:tcW w:w="2126" w:type="dxa"/>
          </w:tcPr>
          <w:p w14:paraId="3D65394E" w14:textId="77777777" w:rsidR="00744129" w:rsidRPr="006B2793" w:rsidRDefault="00744129" w:rsidP="00744129">
            <w:pPr>
              <w:pStyle w:val="TAL"/>
              <w:tabs>
                <w:tab w:val="clear" w:pos="284"/>
                <w:tab w:val="clear" w:pos="567"/>
              </w:tabs>
              <w:rPr>
                <w:sz w:val="16"/>
              </w:rPr>
            </w:pPr>
            <w:r w:rsidRPr="006B2793">
              <w:rPr>
                <w:sz w:val="16"/>
              </w:rPr>
              <w:t>S5-197545</w:t>
            </w:r>
          </w:p>
        </w:tc>
        <w:tc>
          <w:tcPr>
            <w:tcW w:w="1701" w:type="dxa"/>
          </w:tcPr>
          <w:p w14:paraId="6F543009" w14:textId="77777777" w:rsidR="00744129" w:rsidRPr="006B2793" w:rsidRDefault="00744129" w:rsidP="00744129">
            <w:pPr>
              <w:pStyle w:val="TAL"/>
              <w:tabs>
                <w:tab w:val="clear" w:pos="284"/>
                <w:tab w:val="clear" w:pos="567"/>
              </w:tabs>
              <w:rPr>
                <w:sz w:val="16"/>
              </w:rPr>
            </w:pPr>
            <w:r w:rsidRPr="006B2793">
              <w:rPr>
                <w:sz w:val="16"/>
              </w:rPr>
              <w:t>RAN WG1</w:t>
            </w:r>
          </w:p>
        </w:tc>
        <w:tc>
          <w:tcPr>
            <w:tcW w:w="1701" w:type="dxa"/>
          </w:tcPr>
          <w:p w14:paraId="0BC3CD26" w14:textId="77777777" w:rsidR="00744129" w:rsidRPr="006B2793" w:rsidRDefault="00744129" w:rsidP="00744129">
            <w:pPr>
              <w:pStyle w:val="TAL"/>
              <w:tabs>
                <w:tab w:val="clear" w:pos="284"/>
                <w:tab w:val="clear" w:pos="567"/>
              </w:tabs>
              <w:rPr>
                <w:sz w:val="16"/>
              </w:rPr>
            </w:pPr>
            <w:r w:rsidRPr="006B2793">
              <w:rPr>
                <w:sz w:val="16"/>
              </w:rPr>
              <w:t>TSG SA</w:t>
            </w:r>
          </w:p>
        </w:tc>
        <w:tc>
          <w:tcPr>
            <w:tcW w:w="1559" w:type="dxa"/>
          </w:tcPr>
          <w:p w14:paraId="71A1D24A"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680D568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62BD0D0C"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19F03FB1" w14:textId="77777777" w:rsidTr="00744129">
        <w:tc>
          <w:tcPr>
            <w:tcW w:w="1102" w:type="dxa"/>
          </w:tcPr>
          <w:p w14:paraId="6AEFF83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191281</w:t>
            </w:r>
          </w:p>
        </w:tc>
        <w:tc>
          <w:tcPr>
            <w:tcW w:w="1558" w:type="dxa"/>
          </w:tcPr>
          <w:p w14:paraId="13126D0A" w14:textId="77777777" w:rsidR="00744129" w:rsidRPr="006B2793" w:rsidRDefault="00744129" w:rsidP="00744129">
            <w:pPr>
              <w:pStyle w:val="TAL"/>
              <w:tabs>
                <w:tab w:val="clear" w:pos="284"/>
                <w:tab w:val="clear" w:pos="567"/>
              </w:tabs>
              <w:rPr>
                <w:sz w:val="16"/>
              </w:rPr>
            </w:pPr>
            <w:r w:rsidRPr="006B2793">
              <w:rPr>
                <w:sz w:val="16"/>
              </w:rPr>
              <w:t>TSG CT</w:t>
            </w:r>
          </w:p>
        </w:tc>
        <w:tc>
          <w:tcPr>
            <w:tcW w:w="4111" w:type="dxa"/>
          </w:tcPr>
          <w:p w14:paraId="44EDD34D" w14:textId="77777777" w:rsidR="00744129" w:rsidRPr="006B2793" w:rsidRDefault="00744129" w:rsidP="00744129">
            <w:pPr>
              <w:pStyle w:val="TAL"/>
              <w:tabs>
                <w:tab w:val="clear" w:pos="284"/>
                <w:tab w:val="clear" w:pos="567"/>
              </w:tabs>
              <w:rPr>
                <w:sz w:val="16"/>
              </w:rPr>
            </w:pPr>
            <w:r w:rsidRPr="006B2793">
              <w:rPr>
                <w:sz w:val="16"/>
              </w:rPr>
              <w:t>LS from TSG CT: LS on Proposal to transfer the study on service-based support for SMS in 5GC to CT WGs</w:t>
            </w:r>
          </w:p>
        </w:tc>
        <w:tc>
          <w:tcPr>
            <w:tcW w:w="2126" w:type="dxa"/>
          </w:tcPr>
          <w:p w14:paraId="72D0136D" w14:textId="77777777" w:rsidR="00744129" w:rsidRPr="006B2793" w:rsidRDefault="00744129" w:rsidP="00744129">
            <w:pPr>
              <w:pStyle w:val="TAL"/>
              <w:tabs>
                <w:tab w:val="clear" w:pos="284"/>
                <w:tab w:val="clear" w:pos="567"/>
              </w:tabs>
              <w:rPr>
                <w:sz w:val="16"/>
              </w:rPr>
            </w:pPr>
            <w:r w:rsidRPr="006B2793">
              <w:rPr>
                <w:sz w:val="16"/>
              </w:rPr>
              <w:t>CP-193301</w:t>
            </w:r>
          </w:p>
        </w:tc>
        <w:tc>
          <w:tcPr>
            <w:tcW w:w="1701" w:type="dxa"/>
          </w:tcPr>
          <w:p w14:paraId="3386305D" w14:textId="77777777" w:rsidR="00744129" w:rsidRPr="006B2793" w:rsidRDefault="00744129" w:rsidP="00744129">
            <w:pPr>
              <w:pStyle w:val="TAL"/>
              <w:tabs>
                <w:tab w:val="clear" w:pos="284"/>
                <w:tab w:val="clear" w:pos="567"/>
              </w:tabs>
              <w:rPr>
                <w:sz w:val="16"/>
              </w:rPr>
            </w:pPr>
            <w:r w:rsidRPr="006B2793">
              <w:rPr>
                <w:sz w:val="16"/>
              </w:rPr>
              <w:t>TSG SA</w:t>
            </w:r>
          </w:p>
        </w:tc>
        <w:tc>
          <w:tcPr>
            <w:tcW w:w="1701" w:type="dxa"/>
          </w:tcPr>
          <w:p w14:paraId="3DFA2BB0" w14:textId="77777777" w:rsidR="00744129" w:rsidRPr="006B2793" w:rsidRDefault="00744129" w:rsidP="00744129">
            <w:pPr>
              <w:pStyle w:val="TAL"/>
              <w:tabs>
                <w:tab w:val="clear" w:pos="284"/>
                <w:tab w:val="clear" w:pos="567"/>
              </w:tabs>
              <w:rPr>
                <w:sz w:val="16"/>
              </w:rPr>
            </w:pPr>
            <w:r w:rsidRPr="006B2793">
              <w:rPr>
                <w:sz w:val="16"/>
              </w:rPr>
              <w:t>SA WG2, CT WG1, CT WG4</w:t>
            </w:r>
          </w:p>
        </w:tc>
        <w:tc>
          <w:tcPr>
            <w:tcW w:w="1559" w:type="dxa"/>
          </w:tcPr>
          <w:p w14:paraId="416AD8DA"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3B0DFBD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c>
          <w:tcPr>
            <w:tcW w:w="982" w:type="dxa"/>
          </w:tcPr>
          <w:p w14:paraId="22831603" w14:textId="77777777" w:rsidR="00744129" w:rsidRPr="006B2793" w:rsidRDefault="00744129" w:rsidP="00744129">
            <w:pPr>
              <w:pStyle w:val="TAL"/>
              <w:tabs>
                <w:tab w:val="clear" w:pos="284"/>
                <w:tab w:val="clear" w:pos="567"/>
              </w:tabs>
              <w:rPr>
                <w:sz w:val="16"/>
              </w:rPr>
            </w:pPr>
            <w:r w:rsidRPr="006B2793">
              <w:rPr>
                <w:sz w:val="16"/>
              </w:rPr>
              <w:t>Replied to</w:t>
            </w:r>
          </w:p>
        </w:tc>
      </w:tr>
      <w:tr w:rsidR="00744129" w:rsidRPr="00200359" w14:paraId="3E8BC988" w14:textId="77777777" w:rsidTr="00744129">
        <w:tc>
          <w:tcPr>
            <w:tcW w:w="1102" w:type="dxa"/>
          </w:tcPr>
          <w:p w14:paraId="30C8318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191367</w:t>
            </w:r>
          </w:p>
        </w:tc>
        <w:tc>
          <w:tcPr>
            <w:tcW w:w="1558" w:type="dxa"/>
          </w:tcPr>
          <w:p w14:paraId="0B210C25" w14:textId="77777777" w:rsidR="00744129" w:rsidRPr="006B2793" w:rsidRDefault="00744129" w:rsidP="00744129">
            <w:pPr>
              <w:pStyle w:val="TAL"/>
              <w:tabs>
                <w:tab w:val="clear" w:pos="284"/>
                <w:tab w:val="clear" w:pos="567"/>
              </w:tabs>
              <w:rPr>
                <w:sz w:val="16"/>
              </w:rPr>
            </w:pPr>
            <w:r w:rsidRPr="006B2793">
              <w:rPr>
                <w:sz w:val="16"/>
              </w:rPr>
              <w:t>TSG RAN</w:t>
            </w:r>
          </w:p>
        </w:tc>
        <w:tc>
          <w:tcPr>
            <w:tcW w:w="4111" w:type="dxa"/>
          </w:tcPr>
          <w:p w14:paraId="0DDBA3D6" w14:textId="77777777" w:rsidR="00744129" w:rsidRPr="006B2793" w:rsidRDefault="00744129" w:rsidP="00744129">
            <w:pPr>
              <w:pStyle w:val="TAL"/>
              <w:tabs>
                <w:tab w:val="clear" w:pos="284"/>
                <w:tab w:val="clear" w:pos="567"/>
              </w:tabs>
              <w:rPr>
                <w:sz w:val="16"/>
              </w:rPr>
            </w:pPr>
            <w:r w:rsidRPr="006B2793">
              <w:rPr>
                <w:sz w:val="16"/>
              </w:rPr>
              <w:t>LS from TSG RAN: LS on Local NR positioning in NG-RAN</w:t>
            </w:r>
          </w:p>
        </w:tc>
        <w:tc>
          <w:tcPr>
            <w:tcW w:w="2126" w:type="dxa"/>
          </w:tcPr>
          <w:p w14:paraId="3E290BA7" w14:textId="77777777" w:rsidR="00744129" w:rsidRPr="006B2793" w:rsidRDefault="00744129" w:rsidP="00744129">
            <w:pPr>
              <w:pStyle w:val="TAL"/>
              <w:tabs>
                <w:tab w:val="clear" w:pos="284"/>
                <w:tab w:val="clear" w:pos="567"/>
              </w:tabs>
              <w:rPr>
                <w:sz w:val="16"/>
              </w:rPr>
            </w:pPr>
            <w:r w:rsidRPr="006B2793">
              <w:rPr>
                <w:sz w:val="16"/>
              </w:rPr>
              <w:t>RP-193262</w:t>
            </w:r>
          </w:p>
        </w:tc>
        <w:tc>
          <w:tcPr>
            <w:tcW w:w="1701" w:type="dxa"/>
          </w:tcPr>
          <w:p w14:paraId="47B0E760" w14:textId="77777777" w:rsidR="00744129" w:rsidRPr="006B2793" w:rsidRDefault="00744129" w:rsidP="00744129">
            <w:pPr>
              <w:pStyle w:val="TAL"/>
              <w:tabs>
                <w:tab w:val="clear" w:pos="284"/>
                <w:tab w:val="clear" w:pos="567"/>
              </w:tabs>
              <w:rPr>
                <w:sz w:val="16"/>
              </w:rPr>
            </w:pPr>
            <w:r w:rsidRPr="006B2793">
              <w:rPr>
                <w:sz w:val="16"/>
              </w:rPr>
              <w:t>SA WG2</w:t>
            </w:r>
          </w:p>
        </w:tc>
        <w:tc>
          <w:tcPr>
            <w:tcW w:w="1701" w:type="dxa"/>
          </w:tcPr>
          <w:p w14:paraId="68A92251" w14:textId="77777777" w:rsidR="00744129" w:rsidRPr="006B2793" w:rsidRDefault="00744129" w:rsidP="00744129">
            <w:pPr>
              <w:pStyle w:val="TAL"/>
              <w:tabs>
                <w:tab w:val="clear" w:pos="284"/>
                <w:tab w:val="clear" w:pos="567"/>
              </w:tabs>
              <w:rPr>
                <w:sz w:val="16"/>
              </w:rPr>
            </w:pPr>
            <w:r w:rsidRPr="006B2793">
              <w:rPr>
                <w:sz w:val="16"/>
              </w:rPr>
              <w:t>TSG SA, RAN WG2, RAN WG3</w:t>
            </w:r>
          </w:p>
        </w:tc>
        <w:tc>
          <w:tcPr>
            <w:tcW w:w="1559" w:type="dxa"/>
          </w:tcPr>
          <w:p w14:paraId="3B967277"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15B20E6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6AE06B93" w14:textId="77777777" w:rsidR="00744129" w:rsidRPr="006B2793" w:rsidRDefault="00744129" w:rsidP="00744129">
            <w:pPr>
              <w:pStyle w:val="TAL"/>
              <w:tabs>
                <w:tab w:val="clear" w:pos="284"/>
                <w:tab w:val="clear" w:pos="567"/>
              </w:tabs>
              <w:rPr>
                <w:sz w:val="16"/>
              </w:rPr>
            </w:pPr>
            <w:r w:rsidRPr="006B2793">
              <w:rPr>
                <w:sz w:val="16"/>
              </w:rPr>
              <w:t>Postponed</w:t>
            </w:r>
          </w:p>
        </w:tc>
      </w:tr>
      <w:tr w:rsidR="00744129" w:rsidRPr="00200359" w14:paraId="46703FAC" w14:textId="77777777" w:rsidTr="00744129">
        <w:tc>
          <w:tcPr>
            <w:tcW w:w="1102" w:type="dxa"/>
          </w:tcPr>
          <w:p w14:paraId="13BF4C3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191368</w:t>
            </w:r>
          </w:p>
        </w:tc>
        <w:tc>
          <w:tcPr>
            <w:tcW w:w="1558" w:type="dxa"/>
          </w:tcPr>
          <w:p w14:paraId="2CDC6DDE" w14:textId="77777777" w:rsidR="00744129" w:rsidRPr="006B2793" w:rsidRDefault="00744129" w:rsidP="00744129">
            <w:pPr>
              <w:pStyle w:val="TAL"/>
              <w:tabs>
                <w:tab w:val="clear" w:pos="284"/>
                <w:tab w:val="clear" w:pos="567"/>
              </w:tabs>
              <w:rPr>
                <w:sz w:val="16"/>
              </w:rPr>
            </w:pPr>
            <w:r w:rsidRPr="006B2793">
              <w:rPr>
                <w:sz w:val="16"/>
              </w:rPr>
              <w:t>TSG RAN</w:t>
            </w:r>
          </w:p>
        </w:tc>
        <w:tc>
          <w:tcPr>
            <w:tcW w:w="4111" w:type="dxa"/>
          </w:tcPr>
          <w:p w14:paraId="1F6FAFD9" w14:textId="77777777" w:rsidR="00744129" w:rsidRPr="006B2793" w:rsidRDefault="00744129" w:rsidP="00744129">
            <w:pPr>
              <w:pStyle w:val="TAL"/>
              <w:tabs>
                <w:tab w:val="clear" w:pos="284"/>
                <w:tab w:val="clear" w:pos="567"/>
              </w:tabs>
              <w:rPr>
                <w:sz w:val="16"/>
              </w:rPr>
            </w:pPr>
            <w:r w:rsidRPr="006B2793">
              <w:rPr>
                <w:sz w:val="16"/>
              </w:rPr>
              <w:t>LS from TSG RAN: LS on 5G indicator</w:t>
            </w:r>
          </w:p>
        </w:tc>
        <w:tc>
          <w:tcPr>
            <w:tcW w:w="2126" w:type="dxa"/>
          </w:tcPr>
          <w:p w14:paraId="1AB9D547" w14:textId="77777777" w:rsidR="00744129" w:rsidRPr="006B2793" w:rsidRDefault="00744129" w:rsidP="00744129">
            <w:pPr>
              <w:pStyle w:val="TAL"/>
              <w:tabs>
                <w:tab w:val="clear" w:pos="284"/>
                <w:tab w:val="clear" w:pos="567"/>
              </w:tabs>
              <w:rPr>
                <w:sz w:val="16"/>
              </w:rPr>
            </w:pPr>
            <w:r w:rsidRPr="006B2793">
              <w:rPr>
                <w:sz w:val="16"/>
              </w:rPr>
              <w:t>RP-193265</w:t>
            </w:r>
          </w:p>
        </w:tc>
        <w:tc>
          <w:tcPr>
            <w:tcW w:w="1701" w:type="dxa"/>
          </w:tcPr>
          <w:p w14:paraId="6637B62B" w14:textId="77777777" w:rsidR="00744129" w:rsidRPr="006B2793" w:rsidRDefault="00744129" w:rsidP="00744129">
            <w:pPr>
              <w:pStyle w:val="TAL"/>
              <w:tabs>
                <w:tab w:val="clear" w:pos="284"/>
                <w:tab w:val="clear" w:pos="567"/>
              </w:tabs>
              <w:rPr>
                <w:sz w:val="16"/>
              </w:rPr>
            </w:pPr>
            <w:r w:rsidRPr="006B2793">
              <w:rPr>
                <w:sz w:val="16"/>
              </w:rPr>
              <w:t>RAN WG2</w:t>
            </w:r>
          </w:p>
        </w:tc>
        <w:tc>
          <w:tcPr>
            <w:tcW w:w="1701" w:type="dxa"/>
          </w:tcPr>
          <w:p w14:paraId="0254845D" w14:textId="77777777" w:rsidR="00744129" w:rsidRPr="006B2793" w:rsidRDefault="00744129" w:rsidP="00744129">
            <w:pPr>
              <w:pStyle w:val="TAL"/>
              <w:tabs>
                <w:tab w:val="clear" w:pos="284"/>
                <w:tab w:val="clear" w:pos="567"/>
              </w:tabs>
              <w:rPr>
                <w:sz w:val="16"/>
              </w:rPr>
            </w:pPr>
            <w:r w:rsidRPr="006B2793">
              <w:rPr>
                <w:sz w:val="16"/>
              </w:rPr>
              <w:t>TSG SA, TSG CT, GSMA</w:t>
            </w:r>
          </w:p>
        </w:tc>
        <w:tc>
          <w:tcPr>
            <w:tcW w:w="1559" w:type="dxa"/>
          </w:tcPr>
          <w:p w14:paraId="7F66971C"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1214" w:type="dxa"/>
          </w:tcPr>
          <w:p w14:paraId="1DBFF74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r>
          </w:p>
        </w:tc>
        <w:tc>
          <w:tcPr>
            <w:tcW w:w="982" w:type="dxa"/>
          </w:tcPr>
          <w:p w14:paraId="687E0AC6" w14:textId="77777777" w:rsidR="00744129" w:rsidRPr="006B2793" w:rsidRDefault="00744129" w:rsidP="00744129">
            <w:pPr>
              <w:pStyle w:val="TAL"/>
              <w:tabs>
                <w:tab w:val="clear" w:pos="284"/>
                <w:tab w:val="clear" w:pos="567"/>
              </w:tabs>
              <w:rPr>
                <w:sz w:val="16"/>
              </w:rPr>
            </w:pPr>
            <w:r w:rsidRPr="006B2793">
              <w:rPr>
                <w:sz w:val="16"/>
              </w:rPr>
              <w:t>Postponed</w:t>
            </w:r>
          </w:p>
        </w:tc>
      </w:tr>
    </w:tbl>
    <w:p w14:paraId="5B4778FB" w14:textId="77777777" w:rsidR="00744129" w:rsidRDefault="00744129" w:rsidP="00744129">
      <w:pPr>
        <w:rPr>
          <w:color w:val="0000FF"/>
        </w:rPr>
      </w:pPr>
      <w:r>
        <w:rPr>
          <w:color w:val="0000FF"/>
        </w:rPr>
        <w:t>49 Entries.</w:t>
      </w:r>
    </w:p>
    <w:p w14:paraId="5FF92AAB" w14:textId="77777777" w:rsidR="00744129" w:rsidRDefault="00744129" w:rsidP="00744129">
      <w:pPr>
        <w:pStyle w:val="Heading1"/>
      </w:pPr>
      <w:bookmarkStart w:id="105" w:name="_Toc20130076"/>
      <w:bookmarkStart w:id="106" w:name="_Toc68670296"/>
      <w:r>
        <w:t>D.2</w:t>
      </w:r>
      <w:r>
        <w:tab/>
        <w:t>Outgoing LSs</w:t>
      </w:r>
      <w:bookmarkEnd w:id="105"/>
      <w:bookmarkEnd w:id="106"/>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5671"/>
        <w:gridCol w:w="2126"/>
        <w:gridCol w:w="1701"/>
        <w:gridCol w:w="1701"/>
        <w:gridCol w:w="2075"/>
        <w:gridCol w:w="1680"/>
      </w:tblGrid>
      <w:tr w:rsidR="00744129" w:rsidRPr="00200359" w14:paraId="1024087D" w14:textId="77777777" w:rsidTr="00744129">
        <w:trPr>
          <w:tblHeader/>
        </w:trPr>
        <w:tc>
          <w:tcPr>
            <w:tcW w:w="1100" w:type="dxa"/>
            <w:shd w:val="clear" w:color="auto" w:fill="F3F3F3"/>
          </w:tcPr>
          <w:p w14:paraId="74E6DB21" w14:textId="77777777" w:rsidR="00744129" w:rsidRPr="00200359" w:rsidRDefault="00744129" w:rsidP="00DE027D">
            <w:pPr>
              <w:pStyle w:val="TAH"/>
              <w:rPr>
                <w:sz w:val="16"/>
              </w:rPr>
            </w:pPr>
            <w:r w:rsidRPr="00200359">
              <w:rPr>
                <w:sz w:val="16"/>
              </w:rPr>
              <w:t>TD</w:t>
            </w:r>
          </w:p>
        </w:tc>
        <w:tc>
          <w:tcPr>
            <w:tcW w:w="5671" w:type="dxa"/>
            <w:shd w:val="clear" w:color="auto" w:fill="F3F3F3"/>
          </w:tcPr>
          <w:p w14:paraId="5771683D" w14:textId="77777777" w:rsidR="00744129" w:rsidRPr="00200359" w:rsidRDefault="00744129" w:rsidP="00DE027D">
            <w:pPr>
              <w:pStyle w:val="TAH"/>
              <w:rPr>
                <w:sz w:val="16"/>
              </w:rPr>
            </w:pPr>
            <w:r w:rsidRPr="00200359">
              <w:rPr>
                <w:sz w:val="16"/>
              </w:rPr>
              <w:t>Title</w:t>
            </w:r>
          </w:p>
        </w:tc>
        <w:tc>
          <w:tcPr>
            <w:tcW w:w="2126" w:type="dxa"/>
            <w:shd w:val="clear" w:color="auto" w:fill="F3F3F3"/>
          </w:tcPr>
          <w:p w14:paraId="34B8D1B0" w14:textId="77777777" w:rsidR="00744129" w:rsidRPr="00200359" w:rsidRDefault="00744129" w:rsidP="00DE027D">
            <w:pPr>
              <w:pStyle w:val="TAH"/>
              <w:rPr>
                <w:sz w:val="16"/>
              </w:rPr>
            </w:pPr>
            <w:r w:rsidRPr="00200359">
              <w:rPr>
                <w:sz w:val="16"/>
              </w:rPr>
              <w:t>To</w:t>
            </w:r>
          </w:p>
        </w:tc>
        <w:tc>
          <w:tcPr>
            <w:tcW w:w="1701" w:type="dxa"/>
            <w:shd w:val="clear" w:color="auto" w:fill="F3F3F3"/>
          </w:tcPr>
          <w:p w14:paraId="31512B80" w14:textId="77777777" w:rsidR="00744129" w:rsidRPr="00200359" w:rsidRDefault="00744129" w:rsidP="00DE027D">
            <w:pPr>
              <w:pStyle w:val="TAH"/>
              <w:rPr>
                <w:sz w:val="16"/>
              </w:rPr>
            </w:pPr>
            <w:r w:rsidRPr="00200359">
              <w:rPr>
                <w:sz w:val="16"/>
              </w:rPr>
              <w:t>CC</w:t>
            </w:r>
          </w:p>
        </w:tc>
        <w:tc>
          <w:tcPr>
            <w:tcW w:w="1701" w:type="dxa"/>
            <w:shd w:val="clear" w:color="auto" w:fill="F3F3F3"/>
          </w:tcPr>
          <w:p w14:paraId="11FE89D2" w14:textId="77777777" w:rsidR="00744129" w:rsidRPr="00200359" w:rsidRDefault="00744129" w:rsidP="00DE027D">
            <w:pPr>
              <w:pStyle w:val="TAH"/>
              <w:rPr>
                <w:sz w:val="16"/>
              </w:rPr>
            </w:pPr>
            <w:r w:rsidRPr="00200359">
              <w:rPr>
                <w:sz w:val="16"/>
              </w:rPr>
              <w:t>Attachments</w:t>
            </w:r>
          </w:p>
        </w:tc>
        <w:tc>
          <w:tcPr>
            <w:tcW w:w="2075" w:type="dxa"/>
            <w:shd w:val="clear" w:color="auto" w:fill="F3F3F3"/>
          </w:tcPr>
          <w:p w14:paraId="6CF9F93B" w14:textId="77777777" w:rsidR="00744129" w:rsidRPr="00200359" w:rsidRDefault="00744129" w:rsidP="00DE027D">
            <w:pPr>
              <w:pStyle w:val="TAH"/>
              <w:rPr>
                <w:sz w:val="16"/>
              </w:rPr>
            </w:pPr>
            <w:r w:rsidRPr="00200359">
              <w:rPr>
                <w:sz w:val="16"/>
              </w:rPr>
              <w:t>Response to TD</w:t>
            </w:r>
          </w:p>
        </w:tc>
        <w:tc>
          <w:tcPr>
            <w:tcW w:w="1680" w:type="dxa"/>
            <w:shd w:val="clear" w:color="auto" w:fill="F3F3F3"/>
          </w:tcPr>
          <w:p w14:paraId="4CDB3243" w14:textId="77777777" w:rsidR="00744129" w:rsidRPr="00200359" w:rsidRDefault="00744129" w:rsidP="00DE027D">
            <w:pPr>
              <w:pStyle w:val="TAH"/>
              <w:rPr>
                <w:sz w:val="16"/>
              </w:rPr>
            </w:pPr>
            <w:r w:rsidRPr="00200359">
              <w:rPr>
                <w:sz w:val="16"/>
              </w:rPr>
              <w:t>Comment</w:t>
            </w:r>
          </w:p>
        </w:tc>
      </w:tr>
      <w:tr w:rsidR="00744129" w:rsidRPr="00200359" w14:paraId="451846B8" w14:textId="77777777" w:rsidTr="00744129">
        <w:tc>
          <w:tcPr>
            <w:tcW w:w="1100" w:type="dxa"/>
          </w:tcPr>
          <w:p w14:paraId="5166563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191362</w:t>
            </w:r>
          </w:p>
        </w:tc>
        <w:tc>
          <w:tcPr>
            <w:tcW w:w="5671" w:type="dxa"/>
          </w:tcPr>
          <w:p w14:paraId="5E06354D" w14:textId="77777777" w:rsidR="00744129" w:rsidRPr="006B2793" w:rsidRDefault="00744129" w:rsidP="00744129">
            <w:pPr>
              <w:pStyle w:val="TAL"/>
              <w:tabs>
                <w:tab w:val="clear" w:pos="284"/>
                <w:tab w:val="clear" w:pos="567"/>
              </w:tabs>
              <w:rPr>
                <w:sz w:val="16"/>
              </w:rPr>
            </w:pPr>
            <w:r w:rsidRPr="006B2793">
              <w:rPr>
                <w:sz w:val="16"/>
              </w:rPr>
              <w:t>Reply LS to Transfer the study on service-based support for SMS in 5GC to CT WGs</w:t>
            </w:r>
          </w:p>
        </w:tc>
        <w:tc>
          <w:tcPr>
            <w:tcW w:w="2126" w:type="dxa"/>
          </w:tcPr>
          <w:p w14:paraId="2F37A317" w14:textId="77777777" w:rsidR="00744129" w:rsidRPr="006B2793" w:rsidRDefault="00744129" w:rsidP="00744129">
            <w:pPr>
              <w:pStyle w:val="TAL"/>
              <w:tabs>
                <w:tab w:val="clear" w:pos="284"/>
                <w:tab w:val="clear" w:pos="567"/>
              </w:tabs>
              <w:rPr>
                <w:sz w:val="16"/>
              </w:rPr>
            </w:pPr>
            <w:r w:rsidRPr="006B2793">
              <w:rPr>
                <w:sz w:val="16"/>
              </w:rPr>
              <w:t>TSG CT</w:t>
            </w:r>
          </w:p>
        </w:tc>
        <w:tc>
          <w:tcPr>
            <w:tcW w:w="1701" w:type="dxa"/>
          </w:tcPr>
          <w:p w14:paraId="04787436" w14:textId="77777777" w:rsidR="00744129" w:rsidRPr="006B2793" w:rsidRDefault="00744129" w:rsidP="00744129">
            <w:pPr>
              <w:pStyle w:val="TAL"/>
              <w:tabs>
                <w:tab w:val="clear" w:pos="284"/>
                <w:tab w:val="clear" w:pos="567"/>
              </w:tabs>
              <w:rPr>
                <w:sz w:val="16"/>
              </w:rPr>
            </w:pPr>
            <w:r w:rsidRPr="006B2793">
              <w:rPr>
                <w:sz w:val="16"/>
              </w:rPr>
              <w:t>SA WG2, SA WG3, CT WG1, CT WG4</w:t>
            </w:r>
          </w:p>
        </w:tc>
        <w:tc>
          <w:tcPr>
            <w:tcW w:w="1701" w:type="dxa"/>
          </w:tcPr>
          <w:p w14:paraId="1C0F00B4" w14:textId="77777777" w:rsidR="00744129" w:rsidRPr="006B2793" w:rsidRDefault="00744129" w:rsidP="00744129">
            <w:pPr>
              <w:pStyle w:val="TAL"/>
              <w:tabs>
                <w:tab w:val="clear" w:pos="284"/>
                <w:tab w:val="clear" w:pos="567"/>
              </w:tabs>
              <w:rPr>
                <w:sz w:val="16"/>
              </w:rPr>
            </w:pPr>
            <w:r w:rsidRPr="006B2793">
              <w:rPr>
                <w:sz w:val="16"/>
              </w:rPr>
              <w:t xml:space="preserve"> </w:t>
            </w:r>
          </w:p>
        </w:tc>
        <w:tc>
          <w:tcPr>
            <w:tcW w:w="2075" w:type="dxa"/>
          </w:tcPr>
          <w:p w14:paraId="069ABF0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191281 (CP-193301)</w:t>
            </w:r>
          </w:p>
        </w:tc>
        <w:tc>
          <w:tcPr>
            <w:tcW w:w="1680" w:type="dxa"/>
          </w:tcPr>
          <w:p w14:paraId="799E3305" w14:textId="77777777" w:rsidR="00744129" w:rsidRPr="006B2793" w:rsidRDefault="00744129" w:rsidP="00744129">
            <w:pPr>
              <w:pStyle w:val="TAL"/>
              <w:tabs>
                <w:tab w:val="clear" w:pos="284"/>
                <w:tab w:val="clear" w:pos="567"/>
              </w:tabs>
              <w:rPr>
                <w:sz w:val="16"/>
              </w:rPr>
            </w:pPr>
            <w:r w:rsidRPr="006B2793">
              <w:rPr>
                <w:sz w:val="16"/>
              </w:rPr>
              <w:t>Revision of SP-191299. Approved</w:t>
            </w:r>
          </w:p>
        </w:tc>
      </w:tr>
      <w:tr w:rsidR="00744129" w:rsidRPr="00200359" w14:paraId="1394BC4E" w14:textId="77777777" w:rsidTr="00744129">
        <w:tc>
          <w:tcPr>
            <w:tcW w:w="1100" w:type="dxa"/>
          </w:tcPr>
          <w:p w14:paraId="4F5DDD1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191366</w:t>
            </w:r>
          </w:p>
        </w:tc>
        <w:tc>
          <w:tcPr>
            <w:tcW w:w="5671" w:type="dxa"/>
          </w:tcPr>
          <w:p w14:paraId="5EF7391B" w14:textId="77777777" w:rsidR="00744129" w:rsidRPr="006B2793" w:rsidRDefault="00744129" w:rsidP="00744129">
            <w:pPr>
              <w:pStyle w:val="TAL"/>
              <w:tabs>
                <w:tab w:val="clear" w:pos="284"/>
                <w:tab w:val="clear" w:pos="567"/>
              </w:tabs>
              <w:rPr>
                <w:sz w:val="16"/>
              </w:rPr>
            </w:pPr>
            <w:r w:rsidRPr="006B2793">
              <w:rPr>
                <w:sz w:val="16"/>
              </w:rPr>
              <w:t>LS on IMO NCSR 7/INF.6 submitted by IALA</w:t>
            </w:r>
          </w:p>
        </w:tc>
        <w:tc>
          <w:tcPr>
            <w:tcW w:w="2126" w:type="dxa"/>
          </w:tcPr>
          <w:p w14:paraId="4D56AFC7" w14:textId="77777777" w:rsidR="00744129" w:rsidRPr="006B2793" w:rsidRDefault="00744129" w:rsidP="00744129">
            <w:pPr>
              <w:pStyle w:val="TAL"/>
              <w:tabs>
                <w:tab w:val="clear" w:pos="284"/>
                <w:tab w:val="clear" w:pos="567"/>
              </w:tabs>
              <w:rPr>
                <w:sz w:val="16"/>
              </w:rPr>
            </w:pPr>
            <w:r w:rsidRPr="006B2793">
              <w:rPr>
                <w:sz w:val="16"/>
              </w:rPr>
              <w:t>IALA</w:t>
            </w:r>
          </w:p>
        </w:tc>
        <w:tc>
          <w:tcPr>
            <w:tcW w:w="1701" w:type="dxa"/>
          </w:tcPr>
          <w:p w14:paraId="11A23F83" w14:textId="77777777" w:rsidR="00744129" w:rsidRPr="006B2793" w:rsidRDefault="00744129" w:rsidP="00744129">
            <w:pPr>
              <w:pStyle w:val="TAL"/>
              <w:tabs>
                <w:tab w:val="clear" w:pos="284"/>
                <w:tab w:val="clear" w:pos="567"/>
              </w:tabs>
              <w:rPr>
                <w:sz w:val="16"/>
              </w:rPr>
            </w:pPr>
          </w:p>
        </w:tc>
        <w:tc>
          <w:tcPr>
            <w:tcW w:w="1701" w:type="dxa"/>
          </w:tcPr>
          <w:p w14:paraId="186B2C61" w14:textId="77777777" w:rsidR="00744129" w:rsidRPr="006B2793" w:rsidRDefault="00744129" w:rsidP="00744129">
            <w:pPr>
              <w:pStyle w:val="TAL"/>
              <w:tabs>
                <w:tab w:val="clear" w:pos="284"/>
                <w:tab w:val="clear" w:pos="567"/>
              </w:tabs>
              <w:rPr>
                <w:sz w:val="16"/>
              </w:rPr>
            </w:pPr>
          </w:p>
        </w:tc>
        <w:tc>
          <w:tcPr>
            <w:tcW w:w="2075" w:type="dxa"/>
          </w:tcPr>
          <w:p w14:paraId="62924A0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191264 ()</w:t>
            </w:r>
          </w:p>
        </w:tc>
        <w:tc>
          <w:tcPr>
            <w:tcW w:w="1680" w:type="dxa"/>
          </w:tcPr>
          <w:p w14:paraId="212E9848" w14:textId="77777777" w:rsidR="00744129" w:rsidRPr="006B2793" w:rsidRDefault="00744129" w:rsidP="00744129">
            <w:pPr>
              <w:pStyle w:val="TAL"/>
              <w:tabs>
                <w:tab w:val="clear" w:pos="284"/>
                <w:tab w:val="clear" w:pos="567"/>
              </w:tabs>
              <w:rPr>
                <w:sz w:val="16"/>
              </w:rPr>
            </w:pPr>
            <w:r w:rsidRPr="006B2793">
              <w:rPr>
                <w:sz w:val="16"/>
              </w:rPr>
              <w:t>Revision of SP-191298. Approved</w:t>
            </w:r>
          </w:p>
        </w:tc>
      </w:tr>
      <w:tr w:rsidR="00744129" w:rsidRPr="00200359" w14:paraId="61B8DD13" w14:textId="77777777" w:rsidTr="00744129">
        <w:tc>
          <w:tcPr>
            <w:tcW w:w="1100" w:type="dxa"/>
          </w:tcPr>
          <w:p w14:paraId="4C08AE0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191378</w:t>
            </w:r>
          </w:p>
        </w:tc>
        <w:tc>
          <w:tcPr>
            <w:tcW w:w="5671" w:type="dxa"/>
          </w:tcPr>
          <w:p w14:paraId="04089358" w14:textId="77777777" w:rsidR="00744129" w:rsidRPr="006B2793" w:rsidRDefault="00744129" w:rsidP="00744129">
            <w:pPr>
              <w:pStyle w:val="TAL"/>
              <w:tabs>
                <w:tab w:val="clear" w:pos="284"/>
                <w:tab w:val="clear" w:pos="567"/>
              </w:tabs>
              <w:rPr>
                <w:sz w:val="16"/>
              </w:rPr>
            </w:pPr>
            <w:r w:rsidRPr="006B2793">
              <w:rPr>
                <w:sz w:val="16"/>
              </w:rPr>
              <w:t>Reply LS to LS on analytics support for energy saving</w:t>
            </w:r>
          </w:p>
        </w:tc>
        <w:tc>
          <w:tcPr>
            <w:tcW w:w="2126" w:type="dxa"/>
          </w:tcPr>
          <w:p w14:paraId="580939CF" w14:textId="77777777" w:rsidR="00744129" w:rsidRPr="006B2793" w:rsidRDefault="00744129" w:rsidP="00744129">
            <w:pPr>
              <w:pStyle w:val="TAL"/>
              <w:tabs>
                <w:tab w:val="clear" w:pos="284"/>
                <w:tab w:val="clear" w:pos="567"/>
              </w:tabs>
              <w:rPr>
                <w:sz w:val="16"/>
              </w:rPr>
            </w:pPr>
            <w:r w:rsidRPr="006B2793">
              <w:rPr>
                <w:sz w:val="16"/>
              </w:rPr>
              <w:t>SA WG2, SA WG5</w:t>
            </w:r>
          </w:p>
        </w:tc>
        <w:tc>
          <w:tcPr>
            <w:tcW w:w="1701" w:type="dxa"/>
          </w:tcPr>
          <w:p w14:paraId="74FBA5CB" w14:textId="77777777" w:rsidR="00744129" w:rsidRPr="006B2793" w:rsidRDefault="00744129" w:rsidP="00744129">
            <w:pPr>
              <w:pStyle w:val="TAL"/>
              <w:tabs>
                <w:tab w:val="clear" w:pos="284"/>
                <w:tab w:val="clear" w:pos="567"/>
              </w:tabs>
              <w:rPr>
                <w:sz w:val="16"/>
              </w:rPr>
            </w:pPr>
            <w:r w:rsidRPr="006B2793">
              <w:rPr>
                <w:sz w:val="16"/>
              </w:rPr>
              <w:t>SA WG3, SA WG3-LI</w:t>
            </w:r>
          </w:p>
        </w:tc>
        <w:tc>
          <w:tcPr>
            <w:tcW w:w="1701" w:type="dxa"/>
          </w:tcPr>
          <w:p w14:paraId="751456A7" w14:textId="77777777" w:rsidR="00744129" w:rsidRPr="006B2793" w:rsidRDefault="00744129" w:rsidP="00744129">
            <w:pPr>
              <w:pStyle w:val="TAL"/>
              <w:tabs>
                <w:tab w:val="clear" w:pos="284"/>
                <w:tab w:val="clear" w:pos="567"/>
              </w:tabs>
              <w:rPr>
                <w:sz w:val="16"/>
              </w:rPr>
            </w:pPr>
          </w:p>
        </w:tc>
        <w:tc>
          <w:tcPr>
            <w:tcW w:w="2075" w:type="dxa"/>
          </w:tcPr>
          <w:p w14:paraId="284D32E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191051 (S2-1912770)</w:t>
            </w:r>
          </w:p>
        </w:tc>
        <w:tc>
          <w:tcPr>
            <w:tcW w:w="1680" w:type="dxa"/>
          </w:tcPr>
          <w:p w14:paraId="34A60FCC" w14:textId="77777777" w:rsidR="00744129" w:rsidRPr="006B2793" w:rsidRDefault="00744129" w:rsidP="00744129">
            <w:pPr>
              <w:pStyle w:val="TAL"/>
              <w:tabs>
                <w:tab w:val="clear" w:pos="284"/>
                <w:tab w:val="clear" w:pos="567"/>
              </w:tabs>
              <w:rPr>
                <w:sz w:val="16"/>
              </w:rPr>
            </w:pPr>
            <w:r w:rsidRPr="006B2793">
              <w:rPr>
                <w:sz w:val="16"/>
              </w:rPr>
              <w:t>Revision of SP-191365. Approved</w:t>
            </w:r>
          </w:p>
        </w:tc>
      </w:tr>
      <w:tr w:rsidR="00744129" w:rsidRPr="00200359" w14:paraId="55E9DB93" w14:textId="77777777" w:rsidTr="00744129">
        <w:tc>
          <w:tcPr>
            <w:tcW w:w="1100" w:type="dxa"/>
          </w:tcPr>
          <w:p w14:paraId="0C06053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191379</w:t>
            </w:r>
          </w:p>
        </w:tc>
        <w:tc>
          <w:tcPr>
            <w:tcW w:w="5671" w:type="dxa"/>
          </w:tcPr>
          <w:p w14:paraId="5E01A966" w14:textId="77777777" w:rsidR="00744129" w:rsidRPr="006B2793" w:rsidRDefault="00744129" w:rsidP="00744129">
            <w:pPr>
              <w:pStyle w:val="TAL"/>
              <w:tabs>
                <w:tab w:val="clear" w:pos="284"/>
                <w:tab w:val="clear" w:pos="567"/>
              </w:tabs>
              <w:rPr>
                <w:sz w:val="16"/>
              </w:rPr>
            </w:pPr>
            <w:r w:rsidRPr="006B2793">
              <w:rPr>
                <w:sz w:val="16"/>
              </w:rPr>
              <w:t>Reply LS to extend the scope of eV2X</w:t>
            </w:r>
          </w:p>
        </w:tc>
        <w:tc>
          <w:tcPr>
            <w:tcW w:w="2126" w:type="dxa"/>
          </w:tcPr>
          <w:p w14:paraId="00CC9948" w14:textId="77777777" w:rsidR="00744129" w:rsidRPr="006B2793" w:rsidRDefault="00744129" w:rsidP="00744129">
            <w:pPr>
              <w:pStyle w:val="TAL"/>
              <w:tabs>
                <w:tab w:val="clear" w:pos="284"/>
                <w:tab w:val="clear" w:pos="567"/>
              </w:tabs>
              <w:rPr>
                <w:sz w:val="16"/>
              </w:rPr>
            </w:pPr>
            <w:r w:rsidRPr="006B2793">
              <w:rPr>
                <w:sz w:val="16"/>
              </w:rPr>
              <w:t>5GAA WG4</w:t>
            </w:r>
          </w:p>
        </w:tc>
        <w:tc>
          <w:tcPr>
            <w:tcW w:w="1701" w:type="dxa"/>
          </w:tcPr>
          <w:p w14:paraId="44210FDC" w14:textId="77777777" w:rsidR="00744129" w:rsidRPr="006B2793" w:rsidRDefault="00744129" w:rsidP="00744129">
            <w:pPr>
              <w:pStyle w:val="TAL"/>
              <w:tabs>
                <w:tab w:val="clear" w:pos="284"/>
                <w:tab w:val="clear" w:pos="567"/>
              </w:tabs>
              <w:rPr>
                <w:sz w:val="16"/>
              </w:rPr>
            </w:pPr>
            <w:r w:rsidRPr="006B2793">
              <w:rPr>
                <w:sz w:val="16"/>
              </w:rPr>
              <w:t>SA WG2, SA WG1, TSG RAN, RAN WG2</w:t>
            </w:r>
          </w:p>
        </w:tc>
        <w:tc>
          <w:tcPr>
            <w:tcW w:w="1701" w:type="dxa"/>
          </w:tcPr>
          <w:p w14:paraId="436A474F" w14:textId="77777777" w:rsidR="00744129" w:rsidRPr="006B2793" w:rsidRDefault="00744129" w:rsidP="00744129">
            <w:pPr>
              <w:pStyle w:val="TAL"/>
              <w:tabs>
                <w:tab w:val="clear" w:pos="284"/>
                <w:tab w:val="clear" w:pos="567"/>
              </w:tabs>
              <w:rPr>
                <w:sz w:val="16"/>
              </w:rPr>
            </w:pPr>
            <w:r w:rsidRPr="006B2793">
              <w:rPr>
                <w:sz w:val="16"/>
              </w:rPr>
              <w:t>SP-191261</w:t>
            </w:r>
          </w:p>
        </w:tc>
        <w:tc>
          <w:tcPr>
            <w:tcW w:w="2075" w:type="dxa"/>
          </w:tcPr>
          <w:p w14:paraId="5F3E859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191261 (5GAA_S-190225)</w:t>
            </w:r>
          </w:p>
        </w:tc>
        <w:tc>
          <w:tcPr>
            <w:tcW w:w="1680" w:type="dxa"/>
          </w:tcPr>
          <w:p w14:paraId="7C975D79" w14:textId="77777777" w:rsidR="00744129" w:rsidRPr="006B2793" w:rsidRDefault="00744129" w:rsidP="00744129">
            <w:pPr>
              <w:pStyle w:val="TAL"/>
              <w:tabs>
                <w:tab w:val="clear" w:pos="284"/>
                <w:tab w:val="clear" w:pos="567"/>
              </w:tabs>
              <w:rPr>
                <w:sz w:val="16"/>
              </w:rPr>
            </w:pPr>
            <w:r w:rsidRPr="006B2793">
              <w:rPr>
                <w:sz w:val="16"/>
              </w:rPr>
              <w:t>Revision of SP-191364. Approved</w:t>
            </w:r>
          </w:p>
        </w:tc>
      </w:tr>
    </w:tbl>
    <w:p w14:paraId="0799708B" w14:textId="77777777" w:rsidR="00744129" w:rsidRDefault="00744129" w:rsidP="00744129">
      <w:pPr>
        <w:rPr>
          <w:color w:val="0000FF"/>
        </w:rPr>
      </w:pPr>
      <w:r>
        <w:rPr>
          <w:color w:val="0000FF"/>
        </w:rPr>
        <w:t>4 Entries.</w:t>
      </w:r>
    </w:p>
    <w:p w14:paraId="247F4BAE" w14:textId="77777777" w:rsidR="00744129" w:rsidRDefault="00744129" w:rsidP="00744129">
      <w:pPr>
        <w:tabs>
          <w:tab w:val="clear" w:pos="567"/>
          <w:tab w:val="clear" w:pos="851"/>
          <w:tab w:val="clear" w:pos="1134"/>
          <w:tab w:val="clear" w:pos="1418"/>
          <w:tab w:val="clear" w:pos="1701"/>
        </w:tabs>
        <w:spacing w:after="0"/>
        <w:rPr>
          <w:color w:val="0000FF"/>
        </w:rPr>
      </w:pPr>
      <w:r>
        <w:rPr>
          <w:color w:val="0000FF"/>
        </w:rPr>
        <w:lastRenderedPageBreak/>
        <w:br w:type="page"/>
      </w:r>
    </w:p>
    <w:p w14:paraId="42871B1E" w14:textId="77777777" w:rsidR="00744129" w:rsidRDefault="00744129" w:rsidP="00744129">
      <w:pPr>
        <w:pStyle w:val="Heading9"/>
      </w:pPr>
      <w:bookmarkStart w:id="107" w:name="_Toc20130077"/>
      <w:bookmarkStart w:id="108" w:name="_Toc68670297"/>
      <w:r>
        <w:lastRenderedPageBreak/>
        <w:t>Annex E</w:t>
      </w:r>
      <w:r>
        <w:tab/>
        <w:t>TS, TR, WID, SID and CR Lists</w:t>
      </w:r>
      <w:bookmarkEnd w:id="107"/>
      <w:bookmarkEnd w:id="108"/>
    </w:p>
    <w:p w14:paraId="54281D9F" w14:textId="77777777" w:rsidR="00744129" w:rsidRDefault="00744129" w:rsidP="00744129">
      <w:pPr>
        <w:pStyle w:val="Heading1"/>
      </w:pPr>
      <w:bookmarkStart w:id="109" w:name="_Toc20130078"/>
      <w:bookmarkStart w:id="110" w:name="_Toc68670298"/>
      <w:r>
        <w:t>E.1</w:t>
      </w:r>
      <w:r>
        <w:tab/>
        <w:t>List of newly approved TSs and TRs</w:t>
      </w:r>
      <w:bookmarkEnd w:id="109"/>
      <w:bookmarkEnd w:id="1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
        <w:gridCol w:w="791"/>
        <w:gridCol w:w="1101"/>
        <w:gridCol w:w="4878"/>
        <w:gridCol w:w="1212"/>
        <w:gridCol w:w="803"/>
        <w:gridCol w:w="793"/>
        <w:gridCol w:w="1862"/>
        <w:gridCol w:w="1119"/>
        <w:gridCol w:w="901"/>
      </w:tblGrid>
      <w:tr w:rsidR="00744129" w:rsidRPr="00200359" w14:paraId="185226D7" w14:textId="77777777" w:rsidTr="00DE027D">
        <w:trPr>
          <w:tblHeader/>
        </w:trPr>
        <w:tc>
          <w:tcPr>
            <w:tcW w:w="1101" w:type="dxa"/>
            <w:shd w:val="clear" w:color="auto" w:fill="F3F3F3"/>
          </w:tcPr>
          <w:p w14:paraId="220540CB" w14:textId="77777777" w:rsidR="00744129" w:rsidRPr="00200359" w:rsidRDefault="00744129" w:rsidP="00DE027D">
            <w:pPr>
              <w:pStyle w:val="TAH"/>
              <w:rPr>
                <w:sz w:val="16"/>
              </w:rPr>
            </w:pPr>
            <w:r w:rsidRPr="00200359">
              <w:rPr>
                <w:sz w:val="16"/>
              </w:rPr>
              <w:t>TD</w:t>
            </w:r>
          </w:p>
        </w:tc>
        <w:tc>
          <w:tcPr>
            <w:tcW w:w="791" w:type="dxa"/>
            <w:shd w:val="clear" w:color="auto" w:fill="F3F3F3"/>
          </w:tcPr>
          <w:p w14:paraId="3E937207" w14:textId="77777777" w:rsidR="00744129" w:rsidRPr="00200359" w:rsidRDefault="00744129" w:rsidP="00DE027D">
            <w:pPr>
              <w:pStyle w:val="TAH"/>
              <w:rPr>
                <w:sz w:val="16"/>
              </w:rPr>
            </w:pPr>
            <w:r w:rsidRPr="00200359">
              <w:rPr>
                <w:sz w:val="16"/>
              </w:rPr>
              <w:t>Type</w:t>
            </w:r>
          </w:p>
        </w:tc>
        <w:tc>
          <w:tcPr>
            <w:tcW w:w="0" w:type="auto"/>
            <w:shd w:val="clear" w:color="auto" w:fill="F3F3F3"/>
          </w:tcPr>
          <w:p w14:paraId="398A5EEB" w14:textId="77777777" w:rsidR="00744129" w:rsidRPr="00200359" w:rsidRDefault="00744129" w:rsidP="00DE027D">
            <w:pPr>
              <w:pStyle w:val="TAH"/>
              <w:rPr>
                <w:sz w:val="16"/>
              </w:rPr>
            </w:pPr>
            <w:r w:rsidRPr="00200359">
              <w:rPr>
                <w:sz w:val="16"/>
              </w:rPr>
              <w:t>Presented for</w:t>
            </w:r>
          </w:p>
        </w:tc>
        <w:tc>
          <w:tcPr>
            <w:tcW w:w="0" w:type="auto"/>
            <w:shd w:val="clear" w:color="auto" w:fill="F3F3F3"/>
          </w:tcPr>
          <w:p w14:paraId="0C683830" w14:textId="77777777" w:rsidR="00744129" w:rsidRPr="00200359" w:rsidRDefault="00744129" w:rsidP="00DE027D">
            <w:pPr>
              <w:pStyle w:val="TAH"/>
              <w:rPr>
                <w:sz w:val="16"/>
              </w:rPr>
            </w:pPr>
            <w:r w:rsidRPr="00200359">
              <w:rPr>
                <w:sz w:val="16"/>
              </w:rPr>
              <w:t>Title</w:t>
            </w:r>
          </w:p>
        </w:tc>
        <w:tc>
          <w:tcPr>
            <w:tcW w:w="0" w:type="auto"/>
            <w:shd w:val="clear" w:color="auto" w:fill="F3F3F3"/>
          </w:tcPr>
          <w:p w14:paraId="1540429C" w14:textId="77777777" w:rsidR="00744129" w:rsidRPr="00200359" w:rsidRDefault="00744129" w:rsidP="00DE027D">
            <w:pPr>
              <w:pStyle w:val="TAH"/>
              <w:rPr>
                <w:sz w:val="16"/>
              </w:rPr>
            </w:pPr>
            <w:r w:rsidRPr="00200359">
              <w:rPr>
                <w:sz w:val="16"/>
              </w:rPr>
              <w:t>Specification</w:t>
            </w:r>
          </w:p>
        </w:tc>
        <w:tc>
          <w:tcPr>
            <w:tcW w:w="0" w:type="auto"/>
            <w:shd w:val="clear" w:color="auto" w:fill="F3F3F3"/>
          </w:tcPr>
          <w:p w14:paraId="5D4824D9" w14:textId="77777777" w:rsidR="00744129" w:rsidRPr="00200359" w:rsidRDefault="00744129" w:rsidP="00DE027D">
            <w:pPr>
              <w:pStyle w:val="TAH"/>
              <w:rPr>
                <w:sz w:val="16"/>
              </w:rPr>
            </w:pPr>
            <w:r w:rsidRPr="00200359">
              <w:rPr>
                <w:sz w:val="16"/>
              </w:rPr>
              <w:t>Version</w:t>
            </w:r>
          </w:p>
        </w:tc>
        <w:tc>
          <w:tcPr>
            <w:tcW w:w="0" w:type="auto"/>
            <w:shd w:val="clear" w:color="auto" w:fill="F3F3F3"/>
          </w:tcPr>
          <w:p w14:paraId="33BA924B" w14:textId="77777777" w:rsidR="00744129" w:rsidRPr="00200359" w:rsidRDefault="00744129" w:rsidP="00DE027D">
            <w:pPr>
              <w:pStyle w:val="TAH"/>
              <w:rPr>
                <w:sz w:val="16"/>
              </w:rPr>
            </w:pPr>
            <w:r w:rsidRPr="00200359">
              <w:rPr>
                <w:sz w:val="16"/>
              </w:rPr>
              <w:t>Source</w:t>
            </w:r>
          </w:p>
        </w:tc>
        <w:tc>
          <w:tcPr>
            <w:tcW w:w="0" w:type="auto"/>
            <w:shd w:val="clear" w:color="auto" w:fill="F3F3F3"/>
          </w:tcPr>
          <w:p w14:paraId="178B0B95" w14:textId="77777777" w:rsidR="00744129" w:rsidRPr="00200359" w:rsidRDefault="00744129" w:rsidP="00DE027D">
            <w:pPr>
              <w:pStyle w:val="TAH"/>
              <w:rPr>
                <w:sz w:val="16"/>
              </w:rPr>
            </w:pPr>
            <w:r w:rsidRPr="00200359">
              <w:rPr>
                <w:sz w:val="16"/>
              </w:rPr>
              <w:t>WI Code</w:t>
            </w:r>
          </w:p>
        </w:tc>
        <w:tc>
          <w:tcPr>
            <w:tcW w:w="0" w:type="auto"/>
            <w:shd w:val="clear" w:color="auto" w:fill="F3F3F3"/>
          </w:tcPr>
          <w:p w14:paraId="4C481FC8" w14:textId="77777777" w:rsidR="00744129" w:rsidRPr="00200359" w:rsidRDefault="00744129" w:rsidP="00DE027D">
            <w:pPr>
              <w:pStyle w:val="TAH"/>
              <w:rPr>
                <w:sz w:val="16"/>
              </w:rPr>
            </w:pPr>
            <w:r w:rsidRPr="00200359">
              <w:rPr>
                <w:sz w:val="16"/>
              </w:rPr>
              <w:t>Comment</w:t>
            </w:r>
          </w:p>
        </w:tc>
        <w:tc>
          <w:tcPr>
            <w:tcW w:w="0" w:type="auto"/>
            <w:shd w:val="clear" w:color="auto" w:fill="F3F3F3"/>
          </w:tcPr>
          <w:p w14:paraId="05F80E88" w14:textId="77777777" w:rsidR="00744129" w:rsidRPr="00200359" w:rsidRDefault="00744129" w:rsidP="00DE027D">
            <w:pPr>
              <w:pStyle w:val="TAH"/>
              <w:rPr>
                <w:sz w:val="16"/>
              </w:rPr>
            </w:pPr>
            <w:r w:rsidRPr="00200359">
              <w:rPr>
                <w:sz w:val="16"/>
              </w:rPr>
              <w:t>Decision</w:t>
            </w:r>
          </w:p>
        </w:tc>
      </w:tr>
      <w:tr w:rsidR="00744129" w:rsidRPr="00200359" w14:paraId="489D1866" w14:textId="77777777" w:rsidTr="00DE027D">
        <w:tc>
          <w:tcPr>
            <w:tcW w:w="1101" w:type="dxa"/>
          </w:tcPr>
          <w:p w14:paraId="22A8B8C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190994</w:t>
            </w:r>
          </w:p>
        </w:tc>
        <w:tc>
          <w:tcPr>
            <w:tcW w:w="791" w:type="dxa"/>
          </w:tcPr>
          <w:p w14:paraId="3DC4BC39" w14:textId="77777777" w:rsidR="00744129" w:rsidRPr="006B2793" w:rsidRDefault="00744129" w:rsidP="00744129">
            <w:pPr>
              <w:pStyle w:val="TAL"/>
              <w:tabs>
                <w:tab w:val="clear" w:pos="284"/>
                <w:tab w:val="clear" w:pos="567"/>
              </w:tabs>
              <w:rPr>
                <w:sz w:val="16"/>
              </w:rPr>
            </w:pPr>
            <w:r w:rsidRPr="006B2793">
              <w:rPr>
                <w:sz w:val="16"/>
              </w:rPr>
              <w:t>DRAFT TR</w:t>
            </w:r>
          </w:p>
        </w:tc>
        <w:tc>
          <w:tcPr>
            <w:tcW w:w="0" w:type="auto"/>
          </w:tcPr>
          <w:p w14:paraId="3F75B711"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21FCD148" w14:textId="77777777" w:rsidR="00744129" w:rsidRPr="006B2793" w:rsidRDefault="00744129" w:rsidP="00744129">
            <w:pPr>
              <w:pStyle w:val="TAL"/>
              <w:tabs>
                <w:tab w:val="clear" w:pos="284"/>
                <w:tab w:val="clear" w:pos="567"/>
              </w:tabs>
              <w:rPr>
                <w:sz w:val="16"/>
              </w:rPr>
            </w:pPr>
            <w:r w:rsidRPr="006B2793">
              <w:rPr>
                <w:sz w:val="16"/>
              </w:rPr>
              <w:t>Draft TR 26.985 Vehicle-to-everything (V2X); Media handling and interaction (Release 16), v. 1.0.0 + submit form (FS_mV2X)</w:t>
            </w:r>
          </w:p>
        </w:tc>
        <w:tc>
          <w:tcPr>
            <w:tcW w:w="0" w:type="auto"/>
          </w:tcPr>
          <w:p w14:paraId="7AF58348" w14:textId="77777777" w:rsidR="00744129" w:rsidRPr="006B2793" w:rsidRDefault="00744129" w:rsidP="00744129">
            <w:pPr>
              <w:pStyle w:val="TAL"/>
              <w:tabs>
                <w:tab w:val="clear" w:pos="284"/>
                <w:tab w:val="clear" w:pos="567"/>
              </w:tabs>
              <w:rPr>
                <w:sz w:val="16"/>
              </w:rPr>
            </w:pPr>
            <w:r w:rsidRPr="006B2793">
              <w:rPr>
                <w:sz w:val="16"/>
              </w:rPr>
              <w:t>26.985</w:t>
            </w:r>
          </w:p>
        </w:tc>
        <w:tc>
          <w:tcPr>
            <w:tcW w:w="0" w:type="auto"/>
          </w:tcPr>
          <w:p w14:paraId="37BA4FFA" w14:textId="77777777" w:rsidR="00744129" w:rsidRPr="006B2793" w:rsidRDefault="00744129" w:rsidP="00744129">
            <w:pPr>
              <w:pStyle w:val="TAL"/>
              <w:tabs>
                <w:tab w:val="clear" w:pos="284"/>
                <w:tab w:val="clear" w:pos="567"/>
              </w:tabs>
              <w:rPr>
                <w:sz w:val="16"/>
              </w:rPr>
            </w:pPr>
            <w:r w:rsidRPr="006B2793">
              <w:rPr>
                <w:sz w:val="16"/>
              </w:rPr>
              <w:t>1.0.0</w:t>
            </w:r>
          </w:p>
        </w:tc>
        <w:tc>
          <w:tcPr>
            <w:tcW w:w="0" w:type="auto"/>
          </w:tcPr>
          <w:p w14:paraId="019AF62D" w14:textId="77777777" w:rsidR="00744129" w:rsidRPr="006B2793" w:rsidRDefault="00744129" w:rsidP="00744129">
            <w:pPr>
              <w:pStyle w:val="TAL"/>
              <w:tabs>
                <w:tab w:val="clear" w:pos="284"/>
                <w:tab w:val="clear" w:pos="567"/>
              </w:tabs>
              <w:rPr>
                <w:sz w:val="16"/>
              </w:rPr>
            </w:pPr>
            <w:r w:rsidRPr="006B2793">
              <w:rPr>
                <w:sz w:val="16"/>
              </w:rPr>
              <w:t>SA WG4</w:t>
            </w:r>
          </w:p>
        </w:tc>
        <w:tc>
          <w:tcPr>
            <w:tcW w:w="0" w:type="auto"/>
          </w:tcPr>
          <w:p w14:paraId="30E2D359" w14:textId="77777777" w:rsidR="00744129" w:rsidRPr="006B2793" w:rsidRDefault="00744129" w:rsidP="00744129">
            <w:pPr>
              <w:pStyle w:val="TAL"/>
              <w:tabs>
                <w:tab w:val="clear" w:pos="284"/>
                <w:tab w:val="clear" w:pos="567"/>
              </w:tabs>
              <w:rPr>
                <w:sz w:val="16"/>
              </w:rPr>
            </w:pPr>
            <w:r w:rsidRPr="006B2793">
              <w:rPr>
                <w:sz w:val="16"/>
              </w:rPr>
              <w:t>FS_mV2X</w:t>
            </w:r>
          </w:p>
        </w:tc>
        <w:tc>
          <w:tcPr>
            <w:tcW w:w="0" w:type="auto"/>
          </w:tcPr>
          <w:p w14:paraId="08D2BD4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14:paraId="17B2FCE8"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C9FA110" w14:textId="77777777" w:rsidTr="00DE027D">
        <w:tc>
          <w:tcPr>
            <w:tcW w:w="1101" w:type="dxa"/>
          </w:tcPr>
          <w:p w14:paraId="4DBDE78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191021</w:t>
            </w:r>
          </w:p>
        </w:tc>
        <w:tc>
          <w:tcPr>
            <w:tcW w:w="791" w:type="dxa"/>
          </w:tcPr>
          <w:p w14:paraId="0967AF0A" w14:textId="77777777" w:rsidR="00744129" w:rsidRPr="006B2793" w:rsidRDefault="00744129" w:rsidP="00744129">
            <w:pPr>
              <w:pStyle w:val="TAL"/>
              <w:tabs>
                <w:tab w:val="clear" w:pos="284"/>
                <w:tab w:val="clear" w:pos="567"/>
              </w:tabs>
              <w:rPr>
                <w:sz w:val="16"/>
              </w:rPr>
            </w:pPr>
            <w:r w:rsidRPr="006B2793">
              <w:rPr>
                <w:sz w:val="16"/>
              </w:rPr>
              <w:t>DRAFT TR</w:t>
            </w:r>
          </w:p>
        </w:tc>
        <w:tc>
          <w:tcPr>
            <w:tcW w:w="0" w:type="auto"/>
          </w:tcPr>
          <w:p w14:paraId="69B2BE50"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093BFF4C" w14:textId="77777777" w:rsidR="00744129" w:rsidRPr="006B2793" w:rsidRDefault="00744129" w:rsidP="00744129">
            <w:pPr>
              <w:pStyle w:val="TAL"/>
              <w:tabs>
                <w:tab w:val="clear" w:pos="284"/>
                <w:tab w:val="clear" w:pos="567"/>
              </w:tabs>
              <w:rPr>
                <w:sz w:val="16"/>
              </w:rPr>
            </w:pPr>
            <w:r w:rsidRPr="006B2793">
              <w:rPr>
                <w:sz w:val="16"/>
              </w:rPr>
              <w:t>TS 22.263 on VIAPA/CMED</w:t>
            </w:r>
          </w:p>
        </w:tc>
        <w:tc>
          <w:tcPr>
            <w:tcW w:w="0" w:type="auto"/>
          </w:tcPr>
          <w:p w14:paraId="5DBDC03A" w14:textId="77777777" w:rsidR="00744129" w:rsidRPr="006B2793" w:rsidRDefault="00744129" w:rsidP="00744129">
            <w:pPr>
              <w:pStyle w:val="TAL"/>
              <w:tabs>
                <w:tab w:val="clear" w:pos="284"/>
                <w:tab w:val="clear" w:pos="567"/>
              </w:tabs>
              <w:rPr>
                <w:sz w:val="16"/>
              </w:rPr>
            </w:pPr>
            <w:r w:rsidRPr="006B2793">
              <w:rPr>
                <w:sz w:val="16"/>
              </w:rPr>
              <w:t>22.263</w:t>
            </w:r>
          </w:p>
        </w:tc>
        <w:tc>
          <w:tcPr>
            <w:tcW w:w="0" w:type="auto"/>
          </w:tcPr>
          <w:p w14:paraId="5384650F" w14:textId="77777777" w:rsidR="00744129" w:rsidRPr="006B2793" w:rsidRDefault="00744129" w:rsidP="00744129">
            <w:pPr>
              <w:pStyle w:val="TAL"/>
              <w:tabs>
                <w:tab w:val="clear" w:pos="284"/>
                <w:tab w:val="clear" w:pos="567"/>
              </w:tabs>
              <w:rPr>
                <w:sz w:val="16"/>
              </w:rPr>
            </w:pPr>
            <w:r w:rsidRPr="006B2793">
              <w:rPr>
                <w:sz w:val="16"/>
              </w:rPr>
              <w:t>2.0.0</w:t>
            </w:r>
          </w:p>
        </w:tc>
        <w:tc>
          <w:tcPr>
            <w:tcW w:w="0" w:type="auto"/>
          </w:tcPr>
          <w:p w14:paraId="1925D12F" w14:textId="77777777" w:rsidR="00744129" w:rsidRPr="006B2793" w:rsidRDefault="00744129" w:rsidP="00744129">
            <w:pPr>
              <w:pStyle w:val="TAL"/>
              <w:tabs>
                <w:tab w:val="clear" w:pos="284"/>
                <w:tab w:val="clear" w:pos="567"/>
              </w:tabs>
              <w:rPr>
                <w:sz w:val="16"/>
              </w:rPr>
            </w:pPr>
            <w:r w:rsidRPr="006B2793">
              <w:rPr>
                <w:sz w:val="16"/>
              </w:rPr>
              <w:t>SA WG1</w:t>
            </w:r>
          </w:p>
        </w:tc>
        <w:tc>
          <w:tcPr>
            <w:tcW w:w="0" w:type="auto"/>
          </w:tcPr>
          <w:p w14:paraId="5AD6BEA8" w14:textId="77777777" w:rsidR="00744129" w:rsidRPr="006B2793" w:rsidRDefault="00744129" w:rsidP="00744129">
            <w:pPr>
              <w:pStyle w:val="TAL"/>
              <w:tabs>
                <w:tab w:val="clear" w:pos="284"/>
                <w:tab w:val="clear" w:pos="567"/>
              </w:tabs>
              <w:rPr>
                <w:sz w:val="16"/>
              </w:rPr>
            </w:pPr>
            <w:r w:rsidRPr="006B2793">
              <w:rPr>
                <w:sz w:val="16"/>
              </w:rPr>
              <w:t>CMED</w:t>
            </w:r>
          </w:p>
        </w:tc>
        <w:tc>
          <w:tcPr>
            <w:tcW w:w="0" w:type="auto"/>
          </w:tcPr>
          <w:p w14:paraId="7B5D10E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14:paraId="3C5ED1B3"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4CC28E5" w14:textId="77777777" w:rsidTr="00DE027D">
        <w:tc>
          <w:tcPr>
            <w:tcW w:w="1101" w:type="dxa"/>
          </w:tcPr>
          <w:p w14:paraId="32F29EE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191094</w:t>
            </w:r>
          </w:p>
        </w:tc>
        <w:tc>
          <w:tcPr>
            <w:tcW w:w="791" w:type="dxa"/>
          </w:tcPr>
          <w:p w14:paraId="20C6F7AF" w14:textId="77777777" w:rsidR="00744129" w:rsidRPr="006B2793" w:rsidRDefault="00744129" w:rsidP="00744129">
            <w:pPr>
              <w:pStyle w:val="TAL"/>
              <w:tabs>
                <w:tab w:val="clear" w:pos="284"/>
                <w:tab w:val="clear" w:pos="567"/>
              </w:tabs>
              <w:rPr>
                <w:sz w:val="16"/>
              </w:rPr>
            </w:pPr>
            <w:r w:rsidRPr="006B2793">
              <w:rPr>
                <w:sz w:val="16"/>
              </w:rPr>
              <w:t>DRAFT TR</w:t>
            </w:r>
          </w:p>
        </w:tc>
        <w:tc>
          <w:tcPr>
            <w:tcW w:w="0" w:type="auto"/>
          </w:tcPr>
          <w:p w14:paraId="0C18C068"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2C9A025D" w14:textId="77777777" w:rsidR="00744129" w:rsidRPr="006B2793" w:rsidRDefault="00744129" w:rsidP="00744129">
            <w:pPr>
              <w:pStyle w:val="TAL"/>
              <w:tabs>
                <w:tab w:val="clear" w:pos="284"/>
                <w:tab w:val="clear" w:pos="567"/>
              </w:tabs>
              <w:rPr>
                <w:sz w:val="16"/>
              </w:rPr>
            </w:pPr>
            <w:r w:rsidRPr="006B2793">
              <w:rPr>
                <w:sz w:val="16"/>
              </w:rPr>
              <w:t>TR 23.794: Study on Enhanced IMS to 5GC Integration (FS_eIMS5G) for presentation for approval</w:t>
            </w:r>
          </w:p>
        </w:tc>
        <w:tc>
          <w:tcPr>
            <w:tcW w:w="0" w:type="auto"/>
          </w:tcPr>
          <w:p w14:paraId="2B59868C" w14:textId="77777777" w:rsidR="00744129" w:rsidRPr="006B2793" w:rsidRDefault="00744129" w:rsidP="00744129">
            <w:pPr>
              <w:pStyle w:val="TAL"/>
              <w:tabs>
                <w:tab w:val="clear" w:pos="284"/>
                <w:tab w:val="clear" w:pos="567"/>
              </w:tabs>
              <w:rPr>
                <w:sz w:val="16"/>
              </w:rPr>
            </w:pPr>
            <w:r w:rsidRPr="006B2793">
              <w:rPr>
                <w:sz w:val="16"/>
              </w:rPr>
              <w:t>23.794</w:t>
            </w:r>
          </w:p>
        </w:tc>
        <w:tc>
          <w:tcPr>
            <w:tcW w:w="0" w:type="auto"/>
          </w:tcPr>
          <w:p w14:paraId="248B7DC1" w14:textId="77777777" w:rsidR="00744129" w:rsidRPr="006B2793" w:rsidRDefault="00744129" w:rsidP="00744129">
            <w:pPr>
              <w:pStyle w:val="TAL"/>
              <w:tabs>
                <w:tab w:val="clear" w:pos="284"/>
                <w:tab w:val="clear" w:pos="567"/>
              </w:tabs>
              <w:rPr>
                <w:sz w:val="16"/>
              </w:rPr>
            </w:pPr>
            <w:r w:rsidRPr="006B2793">
              <w:rPr>
                <w:sz w:val="16"/>
              </w:rPr>
              <w:t>2.0.0</w:t>
            </w:r>
          </w:p>
        </w:tc>
        <w:tc>
          <w:tcPr>
            <w:tcW w:w="0" w:type="auto"/>
          </w:tcPr>
          <w:p w14:paraId="1664273D" w14:textId="77777777" w:rsidR="00744129" w:rsidRPr="006B2793" w:rsidRDefault="00744129" w:rsidP="00744129">
            <w:pPr>
              <w:pStyle w:val="TAL"/>
              <w:tabs>
                <w:tab w:val="clear" w:pos="284"/>
                <w:tab w:val="clear" w:pos="567"/>
              </w:tabs>
              <w:rPr>
                <w:sz w:val="16"/>
              </w:rPr>
            </w:pPr>
            <w:r w:rsidRPr="006B2793">
              <w:rPr>
                <w:sz w:val="16"/>
              </w:rPr>
              <w:t>SA WG2</w:t>
            </w:r>
          </w:p>
        </w:tc>
        <w:tc>
          <w:tcPr>
            <w:tcW w:w="0" w:type="auto"/>
          </w:tcPr>
          <w:p w14:paraId="1B4205A3" w14:textId="77777777" w:rsidR="00744129" w:rsidRPr="006B2793" w:rsidRDefault="00744129" w:rsidP="00744129">
            <w:pPr>
              <w:pStyle w:val="TAL"/>
              <w:tabs>
                <w:tab w:val="clear" w:pos="284"/>
                <w:tab w:val="clear" w:pos="567"/>
              </w:tabs>
              <w:rPr>
                <w:sz w:val="16"/>
              </w:rPr>
            </w:pPr>
            <w:r w:rsidRPr="006B2793">
              <w:rPr>
                <w:sz w:val="16"/>
              </w:rPr>
              <w:t>FS_eIMS5G</w:t>
            </w:r>
          </w:p>
        </w:tc>
        <w:tc>
          <w:tcPr>
            <w:tcW w:w="0" w:type="auto"/>
          </w:tcPr>
          <w:p w14:paraId="4EDEF3B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14:paraId="5A38817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38B6ADC" w14:textId="77777777" w:rsidTr="00DE027D">
        <w:tc>
          <w:tcPr>
            <w:tcW w:w="1101" w:type="dxa"/>
          </w:tcPr>
          <w:p w14:paraId="6749B18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191095</w:t>
            </w:r>
          </w:p>
        </w:tc>
        <w:tc>
          <w:tcPr>
            <w:tcW w:w="791" w:type="dxa"/>
          </w:tcPr>
          <w:p w14:paraId="112C8E2B" w14:textId="77777777" w:rsidR="00744129" w:rsidRPr="006B2793" w:rsidRDefault="00744129" w:rsidP="00744129">
            <w:pPr>
              <w:pStyle w:val="TAL"/>
              <w:tabs>
                <w:tab w:val="clear" w:pos="284"/>
                <w:tab w:val="clear" w:pos="567"/>
              </w:tabs>
              <w:rPr>
                <w:sz w:val="16"/>
              </w:rPr>
            </w:pPr>
            <w:r w:rsidRPr="006B2793">
              <w:rPr>
                <w:sz w:val="16"/>
              </w:rPr>
              <w:t>DRAFT TR</w:t>
            </w:r>
          </w:p>
        </w:tc>
        <w:tc>
          <w:tcPr>
            <w:tcW w:w="0" w:type="auto"/>
          </w:tcPr>
          <w:p w14:paraId="7556C057"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1C1DB6B4" w14:textId="77777777" w:rsidR="00744129" w:rsidRPr="006B2793" w:rsidRDefault="00744129" w:rsidP="00744129">
            <w:pPr>
              <w:pStyle w:val="TAL"/>
              <w:tabs>
                <w:tab w:val="clear" w:pos="284"/>
                <w:tab w:val="clear" w:pos="567"/>
              </w:tabs>
              <w:rPr>
                <w:sz w:val="16"/>
              </w:rPr>
            </w:pPr>
            <w:r w:rsidRPr="006B2793">
              <w:rPr>
                <w:sz w:val="16"/>
              </w:rPr>
              <w:t>TR 23.737: Study on architecture aspects for using satellite access in 5G (FS_5GSAT_ARCH) for presentation for approval</w:t>
            </w:r>
          </w:p>
        </w:tc>
        <w:tc>
          <w:tcPr>
            <w:tcW w:w="0" w:type="auto"/>
          </w:tcPr>
          <w:p w14:paraId="3AF6DCDA" w14:textId="77777777" w:rsidR="00744129" w:rsidRPr="006B2793" w:rsidRDefault="00744129" w:rsidP="00744129">
            <w:pPr>
              <w:pStyle w:val="TAL"/>
              <w:tabs>
                <w:tab w:val="clear" w:pos="284"/>
                <w:tab w:val="clear" w:pos="567"/>
              </w:tabs>
              <w:rPr>
                <w:sz w:val="16"/>
              </w:rPr>
            </w:pPr>
            <w:r w:rsidRPr="006B2793">
              <w:rPr>
                <w:sz w:val="16"/>
              </w:rPr>
              <w:t>23.737</w:t>
            </w:r>
          </w:p>
        </w:tc>
        <w:tc>
          <w:tcPr>
            <w:tcW w:w="0" w:type="auto"/>
          </w:tcPr>
          <w:p w14:paraId="2B835949" w14:textId="77777777" w:rsidR="00744129" w:rsidRPr="006B2793" w:rsidRDefault="00744129" w:rsidP="00744129">
            <w:pPr>
              <w:pStyle w:val="TAL"/>
              <w:tabs>
                <w:tab w:val="clear" w:pos="284"/>
                <w:tab w:val="clear" w:pos="567"/>
              </w:tabs>
              <w:rPr>
                <w:sz w:val="16"/>
              </w:rPr>
            </w:pPr>
            <w:r w:rsidRPr="006B2793">
              <w:rPr>
                <w:sz w:val="16"/>
              </w:rPr>
              <w:t>2.0.0</w:t>
            </w:r>
          </w:p>
        </w:tc>
        <w:tc>
          <w:tcPr>
            <w:tcW w:w="0" w:type="auto"/>
          </w:tcPr>
          <w:p w14:paraId="690500EF" w14:textId="77777777" w:rsidR="00744129" w:rsidRPr="006B2793" w:rsidRDefault="00744129" w:rsidP="00744129">
            <w:pPr>
              <w:pStyle w:val="TAL"/>
              <w:tabs>
                <w:tab w:val="clear" w:pos="284"/>
                <w:tab w:val="clear" w:pos="567"/>
              </w:tabs>
              <w:rPr>
                <w:sz w:val="16"/>
              </w:rPr>
            </w:pPr>
            <w:r w:rsidRPr="006B2793">
              <w:rPr>
                <w:sz w:val="16"/>
              </w:rPr>
              <w:t>SA WG2</w:t>
            </w:r>
          </w:p>
        </w:tc>
        <w:tc>
          <w:tcPr>
            <w:tcW w:w="0" w:type="auto"/>
          </w:tcPr>
          <w:p w14:paraId="0001D29B" w14:textId="77777777" w:rsidR="00744129" w:rsidRPr="006B2793" w:rsidRDefault="00744129" w:rsidP="00744129">
            <w:pPr>
              <w:pStyle w:val="TAL"/>
              <w:tabs>
                <w:tab w:val="clear" w:pos="284"/>
                <w:tab w:val="clear" w:pos="567"/>
              </w:tabs>
              <w:rPr>
                <w:sz w:val="16"/>
              </w:rPr>
            </w:pPr>
            <w:r w:rsidRPr="006B2793">
              <w:rPr>
                <w:sz w:val="16"/>
              </w:rPr>
              <w:t>FS_5GSAT_ARCH</w:t>
            </w:r>
          </w:p>
        </w:tc>
        <w:tc>
          <w:tcPr>
            <w:tcW w:w="0" w:type="auto"/>
          </w:tcPr>
          <w:p w14:paraId="60F9287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14:paraId="51938613"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7E1BED8C" w14:textId="77777777" w:rsidTr="00DE027D">
        <w:tc>
          <w:tcPr>
            <w:tcW w:w="1101" w:type="dxa"/>
          </w:tcPr>
          <w:p w14:paraId="368F393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191103</w:t>
            </w:r>
          </w:p>
        </w:tc>
        <w:tc>
          <w:tcPr>
            <w:tcW w:w="791" w:type="dxa"/>
          </w:tcPr>
          <w:p w14:paraId="2F939F4B" w14:textId="77777777" w:rsidR="00744129" w:rsidRPr="006B2793" w:rsidRDefault="00744129" w:rsidP="00744129">
            <w:pPr>
              <w:pStyle w:val="TAL"/>
              <w:tabs>
                <w:tab w:val="clear" w:pos="284"/>
                <w:tab w:val="clear" w:pos="567"/>
              </w:tabs>
              <w:rPr>
                <w:sz w:val="16"/>
              </w:rPr>
            </w:pPr>
            <w:r w:rsidRPr="006B2793">
              <w:rPr>
                <w:sz w:val="16"/>
              </w:rPr>
              <w:t>DRAFT TR</w:t>
            </w:r>
          </w:p>
        </w:tc>
        <w:tc>
          <w:tcPr>
            <w:tcW w:w="0" w:type="auto"/>
          </w:tcPr>
          <w:p w14:paraId="4D52DAAF"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7E9C4EA0" w14:textId="77777777" w:rsidR="00744129" w:rsidRPr="006B2793" w:rsidRDefault="00744129" w:rsidP="00744129">
            <w:pPr>
              <w:pStyle w:val="TAL"/>
              <w:tabs>
                <w:tab w:val="clear" w:pos="284"/>
                <w:tab w:val="clear" w:pos="567"/>
              </w:tabs>
              <w:rPr>
                <w:sz w:val="16"/>
              </w:rPr>
            </w:pPr>
            <w:r w:rsidRPr="006B2793">
              <w:rPr>
                <w:sz w:val="16"/>
              </w:rPr>
              <w:t>Presentation of TR 23.758 v2.0.0 for approval</w:t>
            </w:r>
          </w:p>
        </w:tc>
        <w:tc>
          <w:tcPr>
            <w:tcW w:w="0" w:type="auto"/>
          </w:tcPr>
          <w:p w14:paraId="4D815546" w14:textId="77777777" w:rsidR="00744129" w:rsidRPr="006B2793" w:rsidRDefault="00744129" w:rsidP="00744129">
            <w:pPr>
              <w:pStyle w:val="TAL"/>
              <w:tabs>
                <w:tab w:val="clear" w:pos="284"/>
                <w:tab w:val="clear" w:pos="567"/>
              </w:tabs>
              <w:rPr>
                <w:sz w:val="16"/>
              </w:rPr>
            </w:pPr>
            <w:r w:rsidRPr="006B2793">
              <w:rPr>
                <w:sz w:val="16"/>
              </w:rPr>
              <w:t>23.758</w:t>
            </w:r>
          </w:p>
        </w:tc>
        <w:tc>
          <w:tcPr>
            <w:tcW w:w="0" w:type="auto"/>
          </w:tcPr>
          <w:p w14:paraId="75B12FB9" w14:textId="77777777" w:rsidR="00744129" w:rsidRPr="006B2793" w:rsidRDefault="00744129" w:rsidP="00744129">
            <w:pPr>
              <w:pStyle w:val="TAL"/>
              <w:tabs>
                <w:tab w:val="clear" w:pos="284"/>
                <w:tab w:val="clear" w:pos="567"/>
              </w:tabs>
              <w:rPr>
                <w:sz w:val="16"/>
              </w:rPr>
            </w:pPr>
            <w:r w:rsidRPr="006B2793">
              <w:rPr>
                <w:sz w:val="16"/>
              </w:rPr>
              <w:t>2.0.0</w:t>
            </w:r>
          </w:p>
        </w:tc>
        <w:tc>
          <w:tcPr>
            <w:tcW w:w="0" w:type="auto"/>
          </w:tcPr>
          <w:p w14:paraId="2980CF7C" w14:textId="77777777" w:rsidR="00744129" w:rsidRPr="006B2793" w:rsidRDefault="00744129" w:rsidP="00744129">
            <w:pPr>
              <w:pStyle w:val="TAL"/>
              <w:tabs>
                <w:tab w:val="clear" w:pos="284"/>
                <w:tab w:val="clear" w:pos="567"/>
              </w:tabs>
              <w:rPr>
                <w:sz w:val="16"/>
              </w:rPr>
            </w:pPr>
            <w:r w:rsidRPr="006B2793">
              <w:rPr>
                <w:sz w:val="16"/>
              </w:rPr>
              <w:t>SA WG6</w:t>
            </w:r>
          </w:p>
        </w:tc>
        <w:tc>
          <w:tcPr>
            <w:tcW w:w="0" w:type="auto"/>
          </w:tcPr>
          <w:p w14:paraId="4DA48483" w14:textId="77777777" w:rsidR="00744129" w:rsidRPr="006B2793" w:rsidRDefault="00744129" w:rsidP="00744129">
            <w:pPr>
              <w:pStyle w:val="TAL"/>
              <w:tabs>
                <w:tab w:val="clear" w:pos="284"/>
                <w:tab w:val="clear" w:pos="567"/>
              </w:tabs>
              <w:rPr>
                <w:sz w:val="16"/>
              </w:rPr>
            </w:pPr>
            <w:r w:rsidRPr="006B2793">
              <w:rPr>
                <w:sz w:val="16"/>
              </w:rPr>
              <w:t>FS_EDGEAPP</w:t>
            </w:r>
          </w:p>
        </w:tc>
        <w:tc>
          <w:tcPr>
            <w:tcW w:w="0" w:type="auto"/>
          </w:tcPr>
          <w:p w14:paraId="3B7C85D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14:paraId="332719F7"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EE47642" w14:textId="77777777" w:rsidTr="00DE027D">
        <w:tc>
          <w:tcPr>
            <w:tcW w:w="1101" w:type="dxa"/>
          </w:tcPr>
          <w:p w14:paraId="1075056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191142</w:t>
            </w:r>
          </w:p>
        </w:tc>
        <w:tc>
          <w:tcPr>
            <w:tcW w:w="791" w:type="dxa"/>
          </w:tcPr>
          <w:p w14:paraId="745C14E7" w14:textId="77777777" w:rsidR="00744129" w:rsidRPr="006B2793" w:rsidRDefault="00744129" w:rsidP="00744129">
            <w:pPr>
              <w:pStyle w:val="TAL"/>
              <w:tabs>
                <w:tab w:val="clear" w:pos="284"/>
                <w:tab w:val="clear" w:pos="567"/>
              </w:tabs>
              <w:rPr>
                <w:sz w:val="16"/>
              </w:rPr>
            </w:pPr>
            <w:r w:rsidRPr="006B2793">
              <w:rPr>
                <w:sz w:val="16"/>
              </w:rPr>
              <w:t>DRAFT TR</w:t>
            </w:r>
          </w:p>
        </w:tc>
        <w:tc>
          <w:tcPr>
            <w:tcW w:w="0" w:type="auto"/>
          </w:tcPr>
          <w:p w14:paraId="0B9AEABE"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512C2236" w14:textId="77777777" w:rsidR="00744129" w:rsidRPr="006B2793" w:rsidRDefault="00744129" w:rsidP="00744129">
            <w:pPr>
              <w:pStyle w:val="TAL"/>
              <w:tabs>
                <w:tab w:val="clear" w:pos="284"/>
                <w:tab w:val="clear" w:pos="567"/>
              </w:tabs>
              <w:rPr>
                <w:sz w:val="16"/>
              </w:rPr>
            </w:pPr>
            <w:r w:rsidRPr="006B2793">
              <w:rPr>
                <w:sz w:val="16"/>
              </w:rPr>
              <w:t>TR 33.835: Study on authentication and key management for applications based on 3GPP credential in 5G</w:t>
            </w:r>
          </w:p>
        </w:tc>
        <w:tc>
          <w:tcPr>
            <w:tcW w:w="0" w:type="auto"/>
          </w:tcPr>
          <w:p w14:paraId="25294B62" w14:textId="77777777" w:rsidR="00744129" w:rsidRPr="006B2793" w:rsidRDefault="00744129" w:rsidP="00744129">
            <w:pPr>
              <w:pStyle w:val="TAL"/>
              <w:tabs>
                <w:tab w:val="clear" w:pos="284"/>
                <w:tab w:val="clear" w:pos="567"/>
              </w:tabs>
              <w:rPr>
                <w:sz w:val="16"/>
              </w:rPr>
            </w:pPr>
            <w:r w:rsidRPr="006B2793">
              <w:rPr>
                <w:sz w:val="16"/>
              </w:rPr>
              <w:t>33.835</w:t>
            </w:r>
          </w:p>
        </w:tc>
        <w:tc>
          <w:tcPr>
            <w:tcW w:w="0" w:type="auto"/>
          </w:tcPr>
          <w:p w14:paraId="3C3DB94E" w14:textId="77777777" w:rsidR="00744129" w:rsidRPr="006B2793" w:rsidRDefault="00744129" w:rsidP="00744129">
            <w:pPr>
              <w:pStyle w:val="TAL"/>
              <w:tabs>
                <w:tab w:val="clear" w:pos="284"/>
                <w:tab w:val="clear" w:pos="567"/>
              </w:tabs>
              <w:rPr>
                <w:sz w:val="16"/>
              </w:rPr>
            </w:pPr>
            <w:r w:rsidRPr="006B2793">
              <w:rPr>
                <w:sz w:val="16"/>
              </w:rPr>
              <w:t>2.0.0</w:t>
            </w:r>
          </w:p>
        </w:tc>
        <w:tc>
          <w:tcPr>
            <w:tcW w:w="0" w:type="auto"/>
          </w:tcPr>
          <w:p w14:paraId="26FAC2D9" w14:textId="77777777" w:rsidR="00744129" w:rsidRPr="006B2793" w:rsidRDefault="00744129" w:rsidP="00744129">
            <w:pPr>
              <w:pStyle w:val="TAL"/>
              <w:tabs>
                <w:tab w:val="clear" w:pos="284"/>
                <w:tab w:val="clear" w:pos="567"/>
              </w:tabs>
              <w:rPr>
                <w:sz w:val="16"/>
              </w:rPr>
            </w:pPr>
            <w:r w:rsidRPr="006B2793">
              <w:rPr>
                <w:sz w:val="16"/>
              </w:rPr>
              <w:t>SA WG3</w:t>
            </w:r>
          </w:p>
        </w:tc>
        <w:tc>
          <w:tcPr>
            <w:tcW w:w="0" w:type="auto"/>
          </w:tcPr>
          <w:p w14:paraId="7D11CCAE" w14:textId="77777777" w:rsidR="00744129" w:rsidRPr="006B2793" w:rsidRDefault="00744129" w:rsidP="00744129">
            <w:pPr>
              <w:pStyle w:val="TAL"/>
              <w:tabs>
                <w:tab w:val="clear" w:pos="284"/>
                <w:tab w:val="clear" w:pos="567"/>
              </w:tabs>
              <w:rPr>
                <w:sz w:val="16"/>
              </w:rPr>
            </w:pPr>
            <w:r w:rsidRPr="006B2793">
              <w:rPr>
                <w:sz w:val="16"/>
              </w:rPr>
              <w:t>FS_AKMA</w:t>
            </w:r>
          </w:p>
        </w:tc>
        <w:tc>
          <w:tcPr>
            <w:tcW w:w="0" w:type="auto"/>
          </w:tcPr>
          <w:p w14:paraId="2EE624D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14:paraId="4E207990"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5A8809D0" w14:textId="77777777" w:rsidTr="00DE027D">
        <w:tc>
          <w:tcPr>
            <w:tcW w:w="1101" w:type="dxa"/>
          </w:tcPr>
          <w:p w14:paraId="2D999FD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191143</w:t>
            </w:r>
          </w:p>
        </w:tc>
        <w:tc>
          <w:tcPr>
            <w:tcW w:w="791" w:type="dxa"/>
          </w:tcPr>
          <w:p w14:paraId="7996AB9C" w14:textId="77777777" w:rsidR="00744129" w:rsidRPr="006B2793" w:rsidRDefault="00744129" w:rsidP="00744129">
            <w:pPr>
              <w:pStyle w:val="TAL"/>
              <w:tabs>
                <w:tab w:val="clear" w:pos="284"/>
                <w:tab w:val="clear" w:pos="567"/>
              </w:tabs>
              <w:rPr>
                <w:sz w:val="16"/>
              </w:rPr>
            </w:pPr>
            <w:r w:rsidRPr="006B2793">
              <w:rPr>
                <w:sz w:val="16"/>
              </w:rPr>
              <w:t>DRAFT TR</w:t>
            </w:r>
          </w:p>
        </w:tc>
        <w:tc>
          <w:tcPr>
            <w:tcW w:w="0" w:type="auto"/>
          </w:tcPr>
          <w:p w14:paraId="24428712"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274479B5" w14:textId="77777777" w:rsidR="00744129" w:rsidRPr="006B2793" w:rsidRDefault="00744129" w:rsidP="00744129">
            <w:pPr>
              <w:pStyle w:val="TAL"/>
              <w:tabs>
                <w:tab w:val="clear" w:pos="284"/>
                <w:tab w:val="clear" w:pos="567"/>
              </w:tabs>
              <w:rPr>
                <w:sz w:val="16"/>
              </w:rPr>
            </w:pPr>
            <w:r w:rsidRPr="006B2793">
              <w:rPr>
                <w:sz w:val="16"/>
              </w:rPr>
              <w:t>TR 33.819 Study on security enhancements of 5GS for vertical and Local Area Network (LAN) services</w:t>
            </w:r>
          </w:p>
        </w:tc>
        <w:tc>
          <w:tcPr>
            <w:tcW w:w="0" w:type="auto"/>
          </w:tcPr>
          <w:p w14:paraId="08FDE920" w14:textId="77777777" w:rsidR="00744129" w:rsidRPr="006B2793" w:rsidRDefault="00744129" w:rsidP="00744129">
            <w:pPr>
              <w:pStyle w:val="TAL"/>
              <w:tabs>
                <w:tab w:val="clear" w:pos="284"/>
                <w:tab w:val="clear" w:pos="567"/>
              </w:tabs>
              <w:rPr>
                <w:sz w:val="16"/>
              </w:rPr>
            </w:pPr>
            <w:r w:rsidRPr="006B2793">
              <w:rPr>
                <w:sz w:val="16"/>
              </w:rPr>
              <w:t>33.819</w:t>
            </w:r>
          </w:p>
        </w:tc>
        <w:tc>
          <w:tcPr>
            <w:tcW w:w="0" w:type="auto"/>
          </w:tcPr>
          <w:p w14:paraId="0FE53856" w14:textId="77777777" w:rsidR="00744129" w:rsidRPr="006B2793" w:rsidRDefault="00744129" w:rsidP="00744129">
            <w:pPr>
              <w:pStyle w:val="TAL"/>
              <w:tabs>
                <w:tab w:val="clear" w:pos="284"/>
                <w:tab w:val="clear" w:pos="567"/>
              </w:tabs>
              <w:rPr>
                <w:sz w:val="16"/>
              </w:rPr>
            </w:pPr>
            <w:r w:rsidRPr="006B2793">
              <w:rPr>
                <w:sz w:val="16"/>
              </w:rPr>
              <w:t>2.0.0</w:t>
            </w:r>
          </w:p>
        </w:tc>
        <w:tc>
          <w:tcPr>
            <w:tcW w:w="0" w:type="auto"/>
          </w:tcPr>
          <w:p w14:paraId="67AEE832" w14:textId="77777777" w:rsidR="00744129" w:rsidRPr="006B2793" w:rsidRDefault="00744129" w:rsidP="00744129">
            <w:pPr>
              <w:pStyle w:val="TAL"/>
              <w:tabs>
                <w:tab w:val="clear" w:pos="284"/>
                <w:tab w:val="clear" w:pos="567"/>
              </w:tabs>
              <w:rPr>
                <w:sz w:val="16"/>
              </w:rPr>
            </w:pPr>
            <w:r w:rsidRPr="006B2793">
              <w:rPr>
                <w:sz w:val="16"/>
              </w:rPr>
              <w:t>SA WG3</w:t>
            </w:r>
          </w:p>
        </w:tc>
        <w:tc>
          <w:tcPr>
            <w:tcW w:w="0" w:type="auto"/>
          </w:tcPr>
          <w:p w14:paraId="3C0EC5C4" w14:textId="77777777" w:rsidR="00744129" w:rsidRPr="006B2793" w:rsidRDefault="00744129" w:rsidP="00744129">
            <w:pPr>
              <w:pStyle w:val="TAL"/>
              <w:tabs>
                <w:tab w:val="clear" w:pos="284"/>
                <w:tab w:val="clear" w:pos="567"/>
              </w:tabs>
              <w:rPr>
                <w:sz w:val="16"/>
              </w:rPr>
            </w:pPr>
            <w:r w:rsidRPr="006B2793">
              <w:rPr>
                <w:sz w:val="16"/>
              </w:rPr>
              <w:t>FS_Vertical_LAN_SEC</w:t>
            </w:r>
          </w:p>
        </w:tc>
        <w:tc>
          <w:tcPr>
            <w:tcW w:w="0" w:type="auto"/>
          </w:tcPr>
          <w:p w14:paraId="1DC5D6D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14:paraId="49D0638E"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5A73F13C" w14:textId="77777777" w:rsidTr="00DE027D">
        <w:tc>
          <w:tcPr>
            <w:tcW w:w="1101" w:type="dxa"/>
          </w:tcPr>
          <w:p w14:paraId="2FED587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191183</w:t>
            </w:r>
          </w:p>
        </w:tc>
        <w:tc>
          <w:tcPr>
            <w:tcW w:w="791" w:type="dxa"/>
          </w:tcPr>
          <w:p w14:paraId="3F688AC7" w14:textId="77777777" w:rsidR="00744129" w:rsidRPr="006B2793" w:rsidRDefault="00744129" w:rsidP="00744129">
            <w:pPr>
              <w:pStyle w:val="TAL"/>
              <w:tabs>
                <w:tab w:val="clear" w:pos="284"/>
                <w:tab w:val="clear" w:pos="567"/>
              </w:tabs>
              <w:rPr>
                <w:sz w:val="16"/>
              </w:rPr>
            </w:pPr>
            <w:r w:rsidRPr="006B2793">
              <w:rPr>
                <w:sz w:val="16"/>
              </w:rPr>
              <w:t>DRAFT TS</w:t>
            </w:r>
          </w:p>
        </w:tc>
        <w:tc>
          <w:tcPr>
            <w:tcW w:w="0" w:type="auto"/>
          </w:tcPr>
          <w:p w14:paraId="28A0C631"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3AE00DBC" w14:textId="77777777" w:rsidR="00744129" w:rsidRPr="006B2793" w:rsidRDefault="00744129" w:rsidP="00744129">
            <w:pPr>
              <w:pStyle w:val="TAL"/>
              <w:tabs>
                <w:tab w:val="clear" w:pos="284"/>
                <w:tab w:val="clear" w:pos="567"/>
              </w:tabs>
              <w:rPr>
                <w:sz w:val="16"/>
              </w:rPr>
            </w:pPr>
            <w:r w:rsidRPr="006B2793">
              <w:rPr>
                <w:sz w:val="16"/>
              </w:rPr>
              <w:t>TS 32.256 "Charging management;5G connection and mobility domain charging; Stage 2"</w:t>
            </w:r>
          </w:p>
        </w:tc>
        <w:tc>
          <w:tcPr>
            <w:tcW w:w="0" w:type="auto"/>
          </w:tcPr>
          <w:p w14:paraId="407BA729" w14:textId="77777777" w:rsidR="00744129" w:rsidRPr="006B2793" w:rsidRDefault="00744129" w:rsidP="00744129">
            <w:pPr>
              <w:pStyle w:val="TAL"/>
              <w:tabs>
                <w:tab w:val="clear" w:pos="284"/>
                <w:tab w:val="clear" w:pos="567"/>
              </w:tabs>
              <w:rPr>
                <w:sz w:val="16"/>
              </w:rPr>
            </w:pPr>
            <w:r w:rsidRPr="006B2793">
              <w:rPr>
                <w:sz w:val="16"/>
              </w:rPr>
              <w:t>32.256</w:t>
            </w:r>
          </w:p>
        </w:tc>
        <w:tc>
          <w:tcPr>
            <w:tcW w:w="0" w:type="auto"/>
          </w:tcPr>
          <w:p w14:paraId="62C89CC5" w14:textId="77777777" w:rsidR="00744129" w:rsidRPr="006B2793" w:rsidRDefault="00744129" w:rsidP="00744129">
            <w:pPr>
              <w:pStyle w:val="TAL"/>
              <w:tabs>
                <w:tab w:val="clear" w:pos="284"/>
                <w:tab w:val="clear" w:pos="567"/>
              </w:tabs>
              <w:rPr>
                <w:sz w:val="16"/>
              </w:rPr>
            </w:pPr>
            <w:r w:rsidRPr="006B2793">
              <w:rPr>
                <w:sz w:val="16"/>
              </w:rPr>
              <w:t>2.0.0</w:t>
            </w:r>
          </w:p>
        </w:tc>
        <w:tc>
          <w:tcPr>
            <w:tcW w:w="0" w:type="auto"/>
          </w:tcPr>
          <w:p w14:paraId="45331958" w14:textId="77777777" w:rsidR="00744129" w:rsidRPr="006B2793" w:rsidRDefault="00744129" w:rsidP="00744129">
            <w:pPr>
              <w:pStyle w:val="TAL"/>
              <w:tabs>
                <w:tab w:val="clear" w:pos="284"/>
                <w:tab w:val="clear" w:pos="567"/>
              </w:tabs>
              <w:rPr>
                <w:sz w:val="16"/>
              </w:rPr>
            </w:pPr>
            <w:r w:rsidRPr="006B2793">
              <w:rPr>
                <w:sz w:val="16"/>
              </w:rPr>
              <w:t>SA WG5</w:t>
            </w:r>
          </w:p>
        </w:tc>
        <w:tc>
          <w:tcPr>
            <w:tcW w:w="0" w:type="auto"/>
          </w:tcPr>
          <w:p w14:paraId="54600E66" w14:textId="77777777" w:rsidR="00744129" w:rsidRPr="006B2793" w:rsidRDefault="00744129" w:rsidP="00744129">
            <w:pPr>
              <w:pStyle w:val="TAL"/>
              <w:tabs>
                <w:tab w:val="clear" w:pos="284"/>
                <w:tab w:val="clear" w:pos="567"/>
              </w:tabs>
              <w:rPr>
                <w:sz w:val="16"/>
              </w:rPr>
            </w:pPr>
            <w:r w:rsidRPr="006B2793">
              <w:rPr>
                <w:sz w:val="16"/>
              </w:rPr>
              <w:t>5GS_Ph1_AMFCH</w:t>
            </w:r>
          </w:p>
        </w:tc>
        <w:tc>
          <w:tcPr>
            <w:tcW w:w="0" w:type="auto"/>
          </w:tcPr>
          <w:p w14:paraId="0415393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14:paraId="3D3FFA59"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B89C7E5" w14:textId="77777777" w:rsidTr="00DE027D">
        <w:tc>
          <w:tcPr>
            <w:tcW w:w="1101" w:type="dxa"/>
          </w:tcPr>
          <w:p w14:paraId="2CFA80E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191184</w:t>
            </w:r>
          </w:p>
        </w:tc>
        <w:tc>
          <w:tcPr>
            <w:tcW w:w="791" w:type="dxa"/>
          </w:tcPr>
          <w:p w14:paraId="212F4222" w14:textId="77777777" w:rsidR="00744129" w:rsidRPr="006B2793" w:rsidRDefault="00744129" w:rsidP="00744129">
            <w:pPr>
              <w:pStyle w:val="TAL"/>
              <w:tabs>
                <w:tab w:val="clear" w:pos="284"/>
                <w:tab w:val="clear" w:pos="567"/>
              </w:tabs>
              <w:rPr>
                <w:sz w:val="16"/>
              </w:rPr>
            </w:pPr>
            <w:r w:rsidRPr="006B2793">
              <w:rPr>
                <w:sz w:val="16"/>
              </w:rPr>
              <w:t>DRAFT TR</w:t>
            </w:r>
          </w:p>
        </w:tc>
        <w:tc>
          <w:tcPr>
            <w:tcW w:w="0" w:type="auto"/>
          </w:tcPr>
          <w:p w14:paraId="2D08D8A3"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476BA73A" w14:textId="77777777" w:rsidR="00744129" w:rsidRPr="006B2793" w:rsidRDefault="00744129" w:rsidP="00744129">
            <w:pPr>
              <w:pStyle w:val="TAL"/>
              <w:tabs>
                <w:tab w:val="clear" w:pos="284"/>
                <w:tab w:val="clear" w:pos="567"/>
              </w:tabs>
              <w:rPr>
                <w:sz w:val="16"/>
              </w:rPr>
            </w:pPr>
            <w:r w:rsidRPr="006B2793">
              <w:rPr>
                <w:sz w:val="16"/>
              </w:rPr>
              <w:t>TR 32.845 "Study on Charging Aspects of Network Slicing"</w:t>
            </w:r>
          </w:p>
        </w:tc>
        <w:tc>
          <w:tcPr>
            <w:tcW w:w="0" w:type="auto"/>
          </w:tcPr>
          <w:p w14:paraId="07FB36E3" w14:textId="77777777" w:rsidR="00744129" w:rsidRPr="006B2793" w:rsidRDefault="00744129" w:rsidP="00744129">
            <w:pPr>
              <w:pStyle w:val="TAL"/>
              <w:tabs>
                <w:tab w:val="clear" w:pos="284"/>
                <w:tab w:val="clear" w:pos="567"/>
              </w:tabs>
              <w:rPr>
                <w:sz w:val="16"/>
              </w:rPr>
            </w:pPr>
            <w:r w:rsidRPr="006B2793">
              <w:rPr>
                <w:sz w:val="16"/>
              </w:rPr>
              <w:t>32.845</w:t>
            </w:r>
          </w:p>
        </w:tc>
        <w:tc>
          <w:tcPr>
            <w:tcW w:w="0" w:type="auto"/>
          </w:tcPr>
          <w:p w14:paraId="4B755BA2" w14:textId="77777777" w:rsidR="00744129" w:rsidRPr="006B2793" w:rsidRDefault="00744129" w:rsidP="00744129">
            <w:pPr>
              <w:pStyle w:val="TAL"/>
              <w:tabs>
                <w:tab w:val="clear" w:pos="284"/>
                <w:tab w:val="clear" w:pos="567"/>
              </w:tabs>
              <w:rPr>
                <w:sz w:val="16"/>
              </w:rPr>
            </w:pPr>
            <w:r w:rsidRPr="006B2793">
              <w:rPr>
                <w:sz w:val="16"/>
              </w:rPr>
              <w:t>2.0.0</w:t>
            </w:r>
          </w:p>
        </w:tc>
        <w:tc>
          <w:tcPr>
            <w:tcW w:w="0" w:type="auto"/>
          </w:tcPr>
          <w:p w14:paraId="70494664" w14:textId="77777777" w:rsidR="00744129" w:rsidRPr="006B2793" w:rsidRDefault="00744129" w:rsidP="00744129">
            <w:pPr>
              <w:pStyle w:val="TAL"/>
              <w:tabs>
                <w:tab w:val="clear" w:pos="284"/>
                <w:tab w:val="clear" w:pos="567"/>
              </w:tabs>
              <w:rPr>
                <w:sz w:val="16"/>
              </w:rPr>
            </w:pPr>
            <w:r w:rsidRPr="006B2793">
              <w:rPr>
                <w:sz w:val="16"/>
              </w:rPr>
              <w:t>SA WG5</w:t>
            </w:r>
          </w:p>
        </w:tc>
        <w:tc>
          <w:tcPr>
            <w:tcW w:w="0" w:type="auto"/>
          </w:tcPr>
          <w:p w14:paraId="461E63C9" w14:textId="77777777" w:rsidR="00744129" w:rsidRPr="006B2793" w:rsidRDefault="00744129" w:rsidP="00744129">
            <w:pPr>
              <w:pStyle w:val="TAL"/>
              <w:tabs>
                <w:tab w:val="clear" w:pos="284"/>
                <w:tab w:val="clear" w:pos="567"/>
              </w:tabs>
              <w:rPr>
                <w:sz w:val="16"/>
              </w:rPr>
            </w:pPr>
            <w:r w:rsidRPr="006B2793">
              <w:rPr>
                <w:sz w:val="16"/>
              </w:rPr>
              <w:t>FS_NETSLICE_CH</w:t>
            </w:r>
          </w:p>
        </w:tc>
        <w:tc>
          <w:tcPr>
            <w:tcW w:w="0" w:type="auto"/>
          </w:tcPr>
          <w:p w14:paraId="16E700C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14:paraId="37163F5E"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B84B97F" w14:textId="77777777" w:rsidTr="00DE027D">
        <w:tc>
          <w:tcPr>
            <w:tcW w:w="1101" w:type="dxa"/>
          </w:tcPr>
          <w:p w14:paraId="1FC698B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191185</w:t>
            </w:r>
          </w:p>
        </w:tc>
        <w:tc>
          <w:tcPr>
            <w:tcW w:w="791" w:type="dxa"/>
          </w:tcPr>
          <w:p w14:paraId="20DDC6DA" w14:textId="77777777" w:rsidR="00744129" w:rsidRPr="006B2793" w:rsidRDefault="00744129" w:rsidP="00744129">
            <w:pPr>
              <w:pStyle w:val="TAL"/>
              <w:tabs>
                <w:tab w:val="clear" w:pos="284"/>
                <w:tab w:val="clear" w:pos="567"/>
              </w:tabs>
              <w:rPr>
                <w:sz w:val="16"/>
              </w:rPr>
            </w:pPr>
            <w:r w:rsidRPr="006B2793">
              <w:rPr>
                <w:sz w:val="16"/>
              </w:rPr>
              <w:t>DRAFT TS</w:t>
            </w:r>
          </w:p>
        </w:tc>
        <w:tc>
          <w:tcPr>
            <w:tcW w:w="0" w:type="auto"/>
          </w:tcPr>
          <w:p w14:paraId="77226445"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7D6DAB6A" w14:textId="77777777" w:rsidR="00744129" w:rsidRPr="006B2793" w:rsidRDefault="00744129" w:rsidP="00744129">
            <w:pPr>
              <w:pStyle w:val="TAL"/>
              <w:tabs>
                <w:tab w:val="clear" w:pos="284"/>
                <w:tab w:val="clear" w:pos="567"/>
              </w:tabs>
              <w:rPr>
                <w:sz w:val="16"/>
              </w:rPr>
            </w:pPr>
            <w:r w:rsidRPr="006B2793">
              <w:rPr>
                <w:sz w:val="16"/>
              </w:rPr>
              <w:t>TS 28.311 "Network policy management for mobile network based on NFV scenarios"</w:t>
            </w:r>
          </w:p>
        </w:tc>
        <w:tc>
          <w:tcPr>
            <w:tcW w:w="0" w:type="auto"/>
          </w:tcPr>
          <w:p w14:paraId="7356078D" w14:textId="77777777" w:rsidR="00744129" w:rsidRPr="006B2793" w:rsidRDefault="00744129" w:rsidP="00744129">
            <w:pPr>
              <w:pStyle w:val="TAL"/>
              <w:tabs>
                <w:tab w:val="clear" w:pos="284"/>
                <w:tab w:val="clear" w:pos="567"/>
              </w:tabs>
              <w:rPr>
                <w:sz w:val="16"/>
              </w:rPr>
            </w:pPr>
            <w:r w:rsidRPr="006B2793">
              <w:rPr>
                <w:sz w:val="16"/>
              </w:rPr>
              <w:t>28.311</w:t>
            </w:r>
          </w:p>
        </w:tc>
        <w:tc>
          <w:tcPr>
            <w:tcW w:w="0" w:type="auto"/>
          </w:tcPr>
          <w:p w14:paraId="466CAAC7" w14:textId="77777777" w:rsidR="00744129" w:rsidRPr="006B2793" w:rsidRDefault="00744129" w:rsidP="00744129">
            <w:pPr>
              <w:pStyle w:val="TAL"/>
              <w:tabs>
                <w:tab w:val="clear" w:pos="284"/>
                <w:tab w:val="clear" w:pos="567"/>
              </w:tabs>
              <w:rPr>
                <w:sz w:val="16"/>
              </w:rPr>
            </w:pPr>
            <w:r w:rsidRPr="006B2793">
              <w:rPr>
                <w:sz w:val="16"/>
              </w:rPr>
              <w:t>1.0.0</w:t>
            </w:r>
          </w:p>
        </w:tc>
        <w:tc>
          <w:tcPr>
            <w:tcW w:w="0" w:type="auto"/>
          </w:tcPr>
          <w:p w14:paraId="51E06630" w14:textId="77777777" w:rsidR="00744129" w:rsidRPr="006B2793" w:rsidRDefault="00744129" w:rsidP="00744129">
            <w:pPr>
              <w:pStyle w:val="TAL"/>
              <w:tabs>
                <w:tab w:val="clear" w:pos="284"/>
                <w:tab w:val="clear" w:pos="567"/>
              </w:tabs>
              <w:rPr>
                <w:sz w:val="16"/>
              </w:rPr>
            </w:pPr>
            <w:r w:rsidRPr="006B2793">
              <w:rPr>
                <w:sz w:val="16"/>
              </w:rPr>
              <w:t>SA WG5</w:t>
            </w:r>
          </w:p>
        </w:tc>
        <w:tc>
          <w:tcPr>
            <w:tcW w:w="0" w:type="auto"/>
          </w:tcPr>
          <w:p w14:paraId="28BD2DBC" w14:textId="77777777" w:rsidR="00744129" w:rsidRPr="006B2793" w:rsidRDefault="00744129" w:rsidP="00744129">
            <w:pPr>
              <w:pStyle w:val="TAL"/>
              <w:tabs>
                <w:tab w:val="clear" w:pos="284"/>
                <w:tab w:val="clear" w:pos="567"/>
              </w:tabs>
              <w:rPr>
                <w:sz w:val="16"/>
              </w:rPr>
            </w:pPr>
            <w:r w:rsidRPr="006B2793">
              <w:rPr>
                <w:sz w:val="16"/>
              </w:rPr>
              <w:t>NETPOL</w:t>
            </w:r>
          </w:p>
        </w:tc>
        <w:tc>
          <w:tcPr>
            <w:tcW w:w="0" w:type="auto"/>
          </w:tcPr>
          <w:p w14:paraId="7C90472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14:paraId="4606BCC5"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E51FD70" w14:textId="77777777" w:rsidTr="00DE027D">
        <w:tc>
          <w:tcPr>
            <w:tcW w:w="1101" w:type="dxa"/>
          </w:tcPr>
          <w:p w14:paraId="7DCCEE2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191210</w:t>
            </w:r>
          </w:p>
        </w:tc>
        <w:tc>
          <w:tcPr>
            <w:tcW w:w="791" w:type="dxa"/>
          </w:tcPr>
          <w:p w14:paraId="39D8ACFA" w14:textId="77777777" w:rsidR="00744129" w:rsidRPr="006B2793" w:rsidRDefault="00744129" w:rsidP="00744129">
            <w:pPr>
              <w:pStyle w:val="TAL"/>
              <w:tabs>
                <w:tab w:val="clear" w:pos="284"/>
                <w:tab w:val="clear" w:pos="567"/>
              </w:tabs>
              <w:rPr>
                <w:sz w:val="16"/>
              </w:rPr>
            </w:pPr>
            <w:r w:rsidRPr="006B2793">
              <w:rPr>
                <w:sz w:val="16"/>
              </w:rPr>
              <w:t>DRAFT TR</w:t>
            </w:r>
          </w:p>
        </w:tc>
        <w:tc>
          <w:tcPr>
            <w:tcW w:w="0" w:type="auto"/>
          </w:tcPr>
          <w:p w14:paraId="4870BAD4"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27BC1FD9" w14:textId="77777777" w:rsidR="00744129" w:rsidRPr="006B2793" w:rsidRDefault="00744129" w:rsidP="00744129">
            <w:pPr>
              <w:pStyle w:val="TAL"/>
              <w:tabs>
                <w:tab w:val="clear" w:pos="284"/>
                <w:tab w:val="clear" w:pos="567"/>
              </w:tabs>
              <w:rPr>
                <w:sz w:val="16"/>
              </w:rPr>
            </w:pPr>
            <w:r w:rsidRPr="006B2793">
              <w:rPr>
                <w:sz w:val="16"/>
              </w:rPr>
              <w:t>TR 28.861 Study on the Self-Organizing Networks (SON) for 5G networks</w:t>
            </w:r>
          </w:p>
        </w:tc>
        <w:tc>
          <w:tcPr>
            <w:tcW w:w="0" w:type="auto"/>
          </w:tcPr>
          <w:p w14:paraId="771E9096" w14:textId="77777777" w:rsidR="00744129" w:rsidRPr="006B2793" w:rsidRDefault="00744129" w:rsidP="00744129">
            <w:pPr>
              <w:pStyle w:val="TAL"/>
              <w:tabs>
                <w:tab w:val="clear" w:pos="284"/>
                <w:tab w:val="clear" w:pos="567"/>
              </w:tabs>
              <w:rPr>
                <w:sz w:val="16"/>
              </w:rPr>
            </w:pPr>
            <w:r w:rsidRPr="006B2793">
              <w:rPr>
                <w:sz w:val="16"/>
              </w:rPr>
              <w:t>28.861</w:t>
            </w:r>
          </w:p>
        </w:tc>
        <w:tc>
          <w:tcPr>
            <w:tcW w:w="0" w:type="auto"/>
          </w:tcPr>
          <w:p w14:paraId="6A9DB2A4" w14:textId="77777777" w:rsidR="00744129" w:rsidRPr="006B2793" w:rsidRDefault="00744129" w:rsidP="00744129">
            <w:pPr>
              <w:pStyle w:val="TAL"/>
              <w:tabs>
                <w:tab w:val="clear" w:pos="284"/>
                <w:tab w:val="clear" w:pos="567"/>
              </w:tabs>
              <w:rPr>
                <w:sz w:val="16"/>
              </w:rPr>
            </w:pPr>
            <w:r w:rsidRPr="006B2793">
              <w:rPr>
                <w:sz w:val="16"/>
              </w:rPr>
              <w:t>2.0.0</w:t>
            </w:r>
          </w:p>
        </w:tc>
        <w:tc>
          <w:tcPr>
            <w:tcW w:w="0" w:type="auto"/>
          </w:tcPr>
          <w:p w14:paraId="3EDB2A00" w14:textId="77777777" w:rsidR="00744129" w:rsidRPr="006B2793" w:rsidRDefault="00744129" w:rsidP="00744129">
            <w:pPr>
              <w:pStyle w:val="TAL"/>
              <w:tabs>
                <w:tab w:val="clear" w:pos="284"/>
                <w:tab w:val="clear" w:pos="567"/>
              </w:tabs>
              <w:rPr>
                <w:sz w:val="16"/>
              </w:rPr>
            </w:pPr>
            <w:r w:rsidRPr="006B2793">
              <w:rPr>
                <w:sz w:val="16"/>
              </w:rPr>
              <w:t>SA WG5</w:t>
            </w:r>
          </w:p>
        </w:tc>
        <w:tc>
          <w:tcPr>
            <w:tcW w:w="0" w:type="auto"/>
          </w:tcPr>
          <w:p w14:paraId="78E71578" w14:textId="77777777" w:rsidR="00744129" w:rsidRPr="006B2793" w:rsidRDefault="00744129" w:rsidP="00744129">
            <w:pPr>
              <w:pStyle w:val="TAL"/>
              <w:tabs>
                <w:tab w:val="clear" w:pos="284"/>
                <w:tab w:val="clear" w:pos="567"/>
              </w:tabs>
              <w:rPr>
                <w:sz w:val="16"/>
              </w:rPr>
            </w:pPr>
            <w:r w:rsidRPr="006B2793">
              <w:rPr>
                <w:sz w:val="16"/>
              </w:rPr>
              <w:t>FS_SON_5G</w:t>
            </w:r>
          </w:p>
        </w:tc>
        <w:tc>
          <w:tcPr>
            <w:tcW w:w="0" w:type="auto"/>
          </w:tcPr>
          <w:p w14:paraId="542F83C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0" w:type="auto"/>
          </w:tcPr>
          <w:p w14:paraId="3DDEFB0D" w14:textId="77777777" w:rsidR="00744129" w:rsidRPr="006B2793" w:rsidRDefault="00744129" w:rsidP="00744129">
            <w:pPr>
              <w:pStyle w:val="TAL"/>
              <w:tabs>
                <w:tab w:val="clear" w:pos="284"/>
                <w:tab w:val="clear" w:pos="567"/>
              </w:tabs>
              <w:rPr>
                <w:sz w:val="16"/>
              </w:rPr>
            </w:pPr>
            <w:r w:rsidRPr="006B2793">
              <w:rPr>
                <w:sz w:val="16"/>
              </w:rPr>
              <w:t>Approved</w:t>
            </w:r>
          </w:p>
        </w:tc>
      </w:tr>
    </w:tbl>
    <w:p w14:paraId="1A7471C1" w14:textId="77777777" w:rsidR="00744129" w:rsidRDefault="00744129" w:rsidP="00744129">
      <w:pPr>
        <w:rPr>
          <w:color w:val="0000FF"/>
        </w:rPr>
      </w:pPr>
      <w:r>
        <w:rPr>
          <w:color w:val="0000FF"/>
        </w:rPr>
        <w:t>11 Entries.</w:t>
      </w:r>
    </w:p>
    <w:p w14:paraId="003CB835" w14:textId="77777777" w:rsidR="00744129" w:rsidRDefault="00744129" w:rsidP="00744129">
      <w:pPr>
        <w:pStyle w:val="Heading1"/>
      </w:pPr>
      <w:bookmarkStart w:id="111" w:name="_Toc20130079"/>
      <w:bookmarkStart w:id="112" w:name="_Toc68670299"/>
      <w:r>
        <w:t>E.2</w:t>
      </w:r>
      <w:r>
        <w:tab/>
        <w:t>List of TSs and TRs presented for information</w:t>
      </w:r>
      <w:bookmarkEnd w:id="111"/>
      <w:bookmarkEnd w:id="1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
        <w:gridCol w:w="796"/>
        <w:gridCol w:w="1137"/>
        <w:gridCol w:w="5666"/>
        <w:gridCol w:w="1212"/>
        <w:gridCol w:w="803"/>
        <w:gridCol w:w="801"/>
        <w:gridCol w:w="1008"/>
        <w:gridCol w:w="1154"/>
        <w:gridCol w:w="883"/>
      </w:tblGrid>
      <w:tr w:rsidR="00744129" w:rsidRPr="00200359" w14:paraId="5AA999A0" w14:textId="77777777" w:rsidTr="00744129">
        <w:trPr>
          <w:tblHeader/>
        </w:trPr>
        <w:tc>
          <w:tcPr>
            <w:tcW w:w="1102" w:type="dxa"/>
            <w:shd w:val="clear" w:color="auto" w:fill="F3F3F3"/>
          </w:tcPr>
          <w:p w14:paraId="34737A7C" w14:textId="77777777" w:rsidR="00744129" w:rsidRPr="00200359" w:rsidRDefault="00744129" w:rsidP="00DE027D">
            <w:pPr>
              <w:pStyle w:val="TAH"/>
              <w:rPr>
                <w:sz w:val="16"/>
              </w:rPr>
            </w:pPr>
            <w:r w:rsidRPr="00200359">
              <w:rPr>
                <w:sz w:val="16"/>
              </w:rPr>
              <w:t>TD</w:t>
            </w:r>
          </w:p>
        </w:tc>
        <w:tc>
          <w:tcPr>
            <w:tcW w:w="796" w:type="dxa"/>
            <w:shd w:val="clear" w:color="auto" w:fill="F3F3F3"/>
          </w:tcPr>
          <w:p w14:paraId="4D2EA77C" w14:textId="77777777" w:rsidR="00744129" w:rsidRPr="00200359" w:rsidRDefault="00744129" w:rsidP="00DE027D">
            <w:pPr>
              <w:pStyle w:val="TAH"/>
              <w:rPr>
                <w:sz w:val="16"/>
              </w:rPr>
            </w:pPr>
            <w:r w:rsidRPr="00200359">
              <w:rPr>
                <w:sz w:val="16"/>
              </w:rPr>
              <w:t>Type</w:t>
            </w:r>
          </w:p>
        </w:tc>
        <w:tc>
          <w:tcPr>
            <w:tcW w:w="0" w:type="auto"/>
            <w:shd w:val="clear" w:color="auto" w:fill="F3F3F3"/>
          </w:tcPr>
          <w:p w14:paraId="11DC305E" w14:textId="77777777" w:rsidR="00744129" w:rsidRPr="00200359" w:rsidRDefault="00744129" w:rsidP="00DE027D">
            <w:pPr>
              <w:pStyle w:val="TAH"/>
              <w:rPr>
                <w:sz w:val="16"/>
              </w:rPr>
            </w:pPr>
            <w:r w:rsidRPr="00200359">
              <w:rPr>
                <w:sz w:val="16"/>
              </w:rPr>
              <w:t>Presented for</w:t>
            </w:r>
          </w:p>
        </w:tc>
        <w:tc>
          <w:tcPr>
            <w:tcW w:w="0" w:type="auto"/>
            <w:shd w:val="clear" w:color="auto" w:fill="F3F3F3"/>
          </w:tcPr>
          <w:p w14:paraId="47384457" w14:textId="77777777" w:rsidR="00744129" w:rsidRPr="00200359" w:rsidRDefault="00744129" w:rsidP="00DE027D">
            <w:pPr>
              <w:pStyle w:val="TAH"/>
              <w:rPr>
                <w:sz w:val="16"/>
              </w:rPr>
            </w:pPr>
            <w:r w:rsidRPr="00200359">
              <w:rPr>
                <w:sz w:val="16"/>
              </w:rPr>
              <w:t>Title</w:t>
            </w:r>
          </w:p>
        </w:tc>
        <w:tc>
          <w:tcPr>
            <w:tcW w:w="0" w:type="auto"/>
            <w:shd w:val="clear" w:color="auto" w:fill="F3F3F3"/>
          </w:tcPr>
          <w:p w14:paraId="54A28E4D" w14:textId="77777777" w:rsidR="00744129" w:rsidRPr="00200359" w:rsidRDefault="00744129" w:rsidP="00DE027D">
            <w:pPr>
              <w:pStyle w:val="TAH"/>
              <w:rPr>
                <w:sz w:val="16"/>
              </w:rPr>
            </w:pPr>
            <w:r w:rsidRPr="00200359">
              <w:rPr>
                <w:sz w:val="16"/>
              </w:rPr>
              <w:t>Specification</w:t>
            </w:r>
          </w:p>
        </w:tc>
        <w:tc>
          <w:tcPr>
            <w:tcW w:w="0" w:type="auto"/>
            <w:shd w:val="clear" w:color="auto" w:fill="F3F3F3"/>
          </w:tcPr>
          <w:p w14:paraId="7B3A11DC" w14:textId="77777777" w:rsidR="00744129" w:rsidRPr="00200359" w:rsidRDefault="00744129" w:rsidP="00DE027D">
            <w:pPr>
              <w:pStyle w:val="TAH"/>
              <w:rPr>
                <w:sz w:val="16"/>
              </w:rPr>
            </w:pPr>
            <w:r w:rsidRPr="00200359">
              <w:rPr>
                <w:sz w:val="16"/>
              </w:rPr>
              <w:t>Version</w:t>
            </w:r>
          </w:p>
        </w:tc>
        <w:tc>
          <w:tcPr>
            <w:tcW w:w="0" w:type="auto"/>
            <w:shd w:val="clear" w:color="auto" w:fill="F3F3F3"/>
          </w:tcPr>
          <w:p w14:paraId="7DCC28B8" w14:textId="77777777" w:rsidR="00744129" w:rsidRPr="00200359" w:rsidRDefault="00744129" w:rsidP="00DE027D">
            <w:pPr>
              <w:pStyle w:val="TAH"/>
              <w:rPr>
                <w:sz w:val="16"/>
              </w:rPr>
            </w:pPr>
            <w:r w:rsidRPr="00200359">
              <w:rPr>
                <w:sz w:val="16"/>
              </w:rPr>
              <w:t>Source</w:t>
            </w:r>
          </w:p>
        </w:tc>
        <w:tc>
          <w:tcPr>
            <w:tcW w:w="0" w:type="auto"/>
            <w:shd w:val="clear" w:color="auto" w:fill="F3F3F3"/>
          </w:tcPr>
          <w:p w14:paraId="1C43082B" w14:textId="77777777" w:rsidR="00744129" w:rsidRPr="00200359" w:rsidRDefault="00744129" w:rsidP="00DE027D">
            <w:pPr>
              <w:pStyle w:val="TAH"/>
              <w:rPr>
                <w:sz w:val="16"/>
              </w:rPr>
            </w:pPr>
            <w:r w:rsidRPr="00200359">
              <w:rPr>
                <w:sz w:val="16"/>
              </w:rPr>
              <w:t>WI Code</w:t>
            </w:r>
          </w:p>
        </w:tc>
        <w:tc>
          <w:tcPr>
            <w:tcW w:w="0" w:type="auto"/>
            <w:shd w:val="clear" w:color="auto" w:fill="F3F3F3"/>
          </w:tcPr>
          <w:p w14:paraId="529D0DB2" w14:textId="77777777" w:rsidR="00744129" w:rsidRPr="00200359" w:rsidRDefault="00744129" w:rsidP="00DE027D">
            <w:pPr>
              <w:pStyle w:val="TAH"/>
              <w:rPr>
                <w:sz w:val="16"/>
              </w:rPr>
            </w:pPr>
            <w:r w:rsidRPr="00200359">
              <w:rPr>
                <w:sz w:val="16"/>
              </w:rPr>
              <w:t>Comment</w:t>
            </w:r>
          </w:p>
        </w:tc>
        <w:tc>
          <w:tcPr>
            <w:tcW w:w="0" w:type="auto"/>
            <w:shd w:val="clear" w:color="auto" w:fill="F3F3F3"/>
          </w:tcPr>
          <w:p w14:paraId="6E2348B7" w14:textId="77777777" w:rsidR="00744129" w:rsidRPr="00200359" w:rsidRDefault="00744129" w:rsidP="00DE027D">
            <w:pPr>
              <w:pStyle w:val="TAH"/>
              <w:rPr>
                <w:sz w:val="16"/>
              </w:rPr>
            </w:pPr>
            <w:r w:rsidRPr="00200359">
              <w:rPr>
                <w:sz w:val="16"/>
              </w:rPr>
              <w:t>Decision</w:t>
            </w:r>
          </w:p>
        </w:tc>
      </w:tr>
      <w:tr w:rsidR="00744129" w:rsidRPr="00200359" w14:paraId="2D3100BC" w14:textId="77777777" w:rsidTr="00744129">
        <w:tc>
          <w:tcPr>
            <w:tcW w:w="1102" w:type="dxa"/>
          </w:tcPr>
          <w:p w14:paraId="377786C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190990</w:t>
            </w:r>
          </w:p>
        </w:tc>
        <w:tc>
          <w:tcPr>
            <w:tcW w:w="796" w:type="dxa"/>
          </w:tcPr>
          <w:p w14:paraId="7F7AA9ED" w14:textId="77777777" w:rsidR="00744129" w:rsidRPr="006B2793" w:rsidRDefault="00744129" w:rsidP="00744129">
            <w:pPr>
              <w:pStyle w:val="TAL"/>
              <w:tabs>
                <w:tab w:val="clear" w:pos="284"/>
                <w:tab w:val="clear" w:pos="567"/>
              </w:tabs>
              <w:rPr>
                <w:sz w:val="16"/>
              </w:rPr>
            </w:pPr>
            <w:r w:rsidRPr="006B2793">
              <w:rPr>
                <w:sz w:val="16"/>
              </w:rPr>
              <w:t>DRAFT TS</w:t>
            </w:r>
          </w:p>
        </w:tc>
        <w:tc>
          <w:tcPr>
            <w:tcW w:w="0" w:type="auto"/>
          </w:tcPr>
          <w:p w14:paraId="1FD5F24B" w14:textId="77777777" w:rsidR="00744129" w:rsidRPr="006B2793" w:rsidRDefault="00744129" w:rsidP="00744129">
            <w:pPr>
              <w:pStyle w:val="TAL"/>
              <w:tabs>
                <w:tab w:val="clear" w:pos="284"/>
                <w:tab w:val="clear" w:pos="567"/>
              </w:tabs>
              <w:rPr>
                <w:sz w:val="16"/>
              </w:rPr>
            </w:pPr>
            <w:r w:rsidRPr="006B2793">
              <w:rPr>
                <w:sz w:val="16"/>
              </w:rPr>
              <w:t>Information</w:t>
            </w:r>
          </w:p>
        </w:tc>
        <w:tc>
          <w:tcPr>
            <w:tcW w:w="0" w:type="auto"/>
          </w:tcPr>
          <w:p w14:paraId="6DBCF133" w14:textId="77777777" w:rsidR="00744129" w:rsidRPr="006B2793" w:rsidRDefault="00744129" w:rsidP="00744129">
            <w:pPr>
              <w:pStyle w:val="TAL"/>
              <w:tabs>
                <w:tab w:val="clear" w:pos="284"/>
                <w:tab w:val="clear" w:pos="567"/>
              </w:tabs>
              <w:rPr>
                <w:sz w:val="16"/>
              </w:rPr>
            </w:pPr>
            <w:r w:rsidRPr="006B2793">
              <w:rPr>
                <w:sz w:val="16"/>
              </w:rPr>
              <w:t>Draft TS 26.117 5G Media Streaming (5GMS); Speech and audio profiles (Release 16), v. 1.0.0 + submit form (5GMS3)</w:t>
            </w:r>
          </w:p>
        </w:tc>
        <w:tc>
          <w:tcPr>
            <w:tcW w:w="0" w:type="auto"/>
          </w:tcPr>
          <w:p w14:paraId="047E1616" w14:textId="77777777" w:rsidR="00744129" w:rsidRPr="006B2793" w:rsidRDefault="00744129" w:rsidP="00744129">
            <w:pPr>
              <w:pStyle w:val="TAL"/>
              <w:tabs>
                <w:tab w:val="clear" w:pos="284"/>
                <w:tab w:val="clear" w:pos="567"/>
              </w:tabs>
              <w:rPr>
                <w:sz w:val="16"/>
              </w:rPr>
            </w:pPr>
            <w:r w:rsidRPr="006B2793">
              <w:rPr>
                <w:sz w:val="16"/>
              </w:rPr>
              <w:t>26.117</w:t>
            </w:r>
          </w:p>
        </w:tc>
        <w:tc>
          <w:tcPr>
            <w:tcW w:w="0" w:type="auto"/>
          </w:tcPr>
          <w:p w14:paraId="7421F479" w14:textId="77777777" w:rsidR="00744129" w:rsidRPr="006B2793" w:rsidRDefault="00744129" w:rsidP="00744129">
            <w:pPr>
              <w:pStyle w:val="TAL"/>
              <w:tabs>
                <w:tab w:val="clear" w:pos="284"/>
                <w:tab w:val="clear" w:pos="567"/>
              </w:tabs>
              <w:rPr>
                <w:sz w:val="16"/>
              </w:rPr>
            </w:pPr>
            <w:r w:rsidRPr="006B2793">
              <w:rPr>
                <w:sz w:val="16"/>
              </w:rPr>
              <w:t>1.0.0</w:t>
            </w:r>
          </w:p>
        </w:tc>
        <w:tc>
          <w:tcPr>
            <w:tcW w:w="0" w:type="auto"/>
          </w:tcPr>
          <w:p w14:paraId="55ACC5C9" w14:textId="77777777" w:rsidR="00744129" w:rsidRPr="006B2793" w:rsidRDefault="00744129" w:rsidP="00744129">
            <w:pPr>
              <w:pStyle w:val="TAL"/>
              <w:tabs>
                <w:tab w:val="clear" w:pos="284"/>
                <w:tab w:val="clear" w:pos="567"/>
              </w:tabs>
              <w:rPr>
                <w:sz w:val="16"/>
              </w:rPr>
            </w:pPr>
            <w:r w:rsidRPr="006B2793">
              <w:rPr>
                <w:sz w:val="16"/>
              </w:rPr>
              <w:t>SA WG4</w:t>
            </w:r>
          </w:p>
        </w:tc>
        <w:tc>
          <w:tcPr>
            <w:tcW w:w="0" w:type="auto"/>
          </w:tcPr>
          <w:p w14:paraId="602C855C" w14:textId="77777777" w:rsidR="00744129" w:rsidRPr="006B2793" w:rsidRDefault="00744129" w:rsidP="00744129">
            <w:pPr>
              <w:pStyle w:val="TAL"/>
              <w:tabs>
                <w:tab w:val="clear" w:pos="284"/>
                <w:tab w:val="clear" w:pos="567"/>
              </w:tabs>
              <w:rPr>
                <w:sz w:val="16"/>
              </w:rPr>
            </w:pPr>
            <w:r w:rsidRPr="006B2793">
              <w:rPr>
                <w:sz w:val="16"/>
              </w:rPr>
              <w:t>5GMS3</w:t>
            </w:r>
          </w:p>
        </w:tc>
        <w:tc>
          <w:tcPr>
            <w:tcW w:w="0" w:type="auto"/>
          </w:tcPr>
          <w:p w14:paraId="2705165B" w14:textId="77777777" w:rsidR="00744129" w:rsidRPr="006B2793" w:rsidRDefault="00744129" w:rsidP="00744129">
            <w:pPr>
              <w:pStyle w:val="TAL"/>
              <w:tabs>
                <w:tab w:val="clear" w:pos="284"/>
                <w:tab w:val="clear" w:pos="567"/>
              </w:tabs>
              <w:rPr>
                <w:sz w:val="16"/>
              </w:rPr>
            </w:pPr>
            <w:r w:rsidRPr="006B2793">
              <w:rPr>
                <w:sz w:val="16"/>
              </w:rPr>
              <w:t>Block noted</w:t>
            </w:r>
          </w:p>
        </w:tc>
        <w:tc>
          <w:tcPr>
            <w:tcW w:w="0" w:type="auto"/>
          </w:tcPr>
          <w:p w14:paraId="0937652C"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59325DB1" w14:textId="77777777" w:rsidTr="00744129">
        <w:tc>
          <w:tcPr>
            <w:tcW w:w="1102" w:type="dxa"/>
          </w:tcPr>
          <w:p w14:paraId="4BF5E52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190991</w:t>
            </w:r>
          </w:p>
        </w:tc>
        <w:tc>
          <w:tcPr>
            <w:tcW w:w="796" w:type="dxa"/>
          </w:tcPr>
          <w:p w14:paraId="3365774B" w14:textId="77777777" w:rsidR="00744129" w:rsidRPr="006B2793" w:rsidRDefault="00744129" w:rsidP="00744129">
            <w:pPr>
              <w:pStyle w:val="TAL"/>
              <w:tabs>
                <w:tab w:val="clear" w:pos="284"/>
                <w:tab w:val="clear" w:pos="567"/>
              </w:tabs>
              <w:rPr>
                <w:sz w:val="16"/>
              </w:rPr>
            </w:pPr>
            <w:r w:rsidRPr="006B2793">
              <w:rPr>
                <w:sz w:val="16"/>
              </w:rPr>
              <w:t>DRAFT TS</w:t>
            </w:r>
          </w:p>
        </w:tc>
        <w:tc>
          <w:tcPr>
            <w:tcW w:w="0" w:type="auto"/>
          </w:tcPr>
          <w:p w14:paraId="569E3576" w14:textId="77777777" w:rsidR="00744129" w:rsidRPr="006B2793" w:rsidRDefault="00744129" w:rsidP="00744129">
            <w:pPr>
              <w:pStyle w:val="TAL"/>
              <w:tabs>
                <w:tab w:val="clear" w:pos="284"/>
                <w:tab w:val="clear" w:pos="567"/>
              </w:tabs>
              <w:rPr>
                <w:sz w:val="16"/>
              </w:rPr>
            </w:pPr>
            <w:r w:rsidRPr="006B2793">
              <w:rPr>
                <w:sz w:val="16"/>
              </w:rPr>
              <w:t>Information</w:t>
            </w:r>
          </w:p>
        </w:tc>
        <w:tc>
          <w:tcPr>
            <w:tcW w:w="0" w:type="auto"/>
          </w:tcPr>
          <w:p w14:paraId="0E75D912" w14:textId="77777777" w:rsidR="00744129" w:rsidRPr="006B2793" w:rsidRDefault="00744129" w:rsidP="00744129">
            <w:pPr>
              <w:pStyle w:val="TAL"/>
              <w:tabs>
                <w:tab w:val="clear" w:pos="284"/>
                <w:tab w:val="clear" w:pos="567"/>
              </w:tabs>
              <w:rPr>
                <w:sz w:val="16"/>
              </w:rPr>
            </w:pPr>
            <w:r w:rsidRPr="006B2793">
              <w:rPr>
                <w:sz w:val="16"/>
              </w:rPr>
              <w:t>Draft TS 26.139 RTP/RTCP Verification Procedures (Release 16), v. 1.0.0 + submit form (RTCPVer)</w:t>
            </w:r>
          </w:p>
        </w:tc>
        <w:tc>
          <w:tcPr>
            <w:tcW w:w="0" w:type="auto"/>
          </w:tcPr>
          <w:p w14:paraId="5A153BEA" w14:textId="77777777" w:rsidR="00744129" w:rsidRPr="006B2793" w:rsidRDefault="00744129" w:rsidP="00744129">
            <w:pPr>
              <w:pStyle w:val="TAL"/>
              <w:tabs>
                <w:tab w:val="clear" w:pos="284"/>
                <w:tab w:val="clear" w:pos="567"/>
              </w:tabs>
              <w:rPr>
                <w:sz w:val="16"/>
              </w:rPr>
            </w:pPr>
            <w:r w:rsidRPr="006B2793">
              <w:rPr>
                <w:sz w:val="16"/>
              </w:rPr>
              <w:t>26.139</w:t>
            </w:r>
          </w:p>
        </w:tc>
        <w:tc>
          <w:tcPr>
            <w:tcW w:w="0" w:type="auto"/>
          </w:tcPr>
          <w:p w14:paraId="7BA85892" w14:textId="77777777" w:rsidR="00744129" w:rsidRPr="006B2793" w:rsidRDefault="00744129" w:rsidP="00744129">
            <w:pPr>
              <w:pStyle w:val="TAL"/>
              <w:tabs>
                <w:tab w:val="clear" w:pos="284"/>
                <w:tab w:val="clear" w:pos="567"/>
              </w:tabs>
              <w:rPr>
                <w:sz w:val="16"/>
              </w:rPr>
            </w:pPr>
            <w:r w:rsidRPr="006B2793">
              <w:rPr>
                <w:sz w:val="16"/>
              </w:rPr>
              <w:t>1.0.0</w:t>
            </w:r>
          </w:p>
        </w:tc>
        <w:tc>
          <w:tcPr>
            <w:tcW w:w="0" w:type="auto"/>
          </w:tcPr>
          <w:p w14:paraId="045ACDB5" w14:textId="77777777" w:rsidR="00744129" w:rsidRPr="006B2793" w:rsidRDefault="00744129" w:rsidP="00744129">
            <w:pPr>
              <w:pStyle w:val="TAL"/>
              <w:tabs>
                <w:tab w:val="clear" w:pos="284"/>
                <w:tab w:val="clear" w:pos="567"/>
              </w:tabs>
              <w:rPr>
                <w:sz w:val="16"/>
              </w:rPr>
            </w:pPr>
            <w:r w:rsidRPr="006B2793">
              <w:rPr>
                <w:sz w:val="16"/>
              </w:rPr>
              <w:t>SA WG4</w:t>
            </w:r>
          </w:p>
        </w:tc>
        <w:tc>
          <w:tcPr>
            <w:tcW w:w="0" w:type="auto"/>
          </w:tcPr>
          <w:p w14:paraId="2A924530" w14:textId="77777777" w:rsidR="00744129" w:rsidRPr="006B2793" w:rsidRDefault="00744129" w:rsidP="00744129">
            <w:pPr>
              <w:pStyle w:val="TAL"/>
              <w:tabs>
                <w:tab w:val="clear" w:pos="284"/>
                <w:tab w:val="clear" w:pos="567"/>
              </w:tabs>
              <w:rPr>
                <w:sz w:val="16"/>
              </w:rPr>
            </w:pPr>
            <w:r w:rsidRPr="006B2793">
              <w:rPr>
                <w:sz w:val="16"/>
              </w:rPr>
              <w:t>RTCPVer</w:t>
            </w:r>
          </w:p>
        </w:tc>
        <w:tc>
          <w:tcPr>
            <w:tcW w:w="0" w:type="auto"/>
          </w:tcPr>
          <w:p w14:paraId="48751143" w14:textId="77777777" w:rsidR="00744129" w:rsidRPr="006B2793" w:rsidRDefault="00744129" w:rsidP="00744129">
            <w:pPr>
              <w:pStyle w:val="TAL"/>
              <w:tabs>
                <w:tab w:val="clear" w:pos="284"/>
                <w:tab w:val="clear" w:pos="567"/>
              </w:tabs>
              <w:rPr>
                <w:sz w:val="16"/>
              </w:rPr>
            </w:pPr>
            <w:r w:rsidRPr="006B2793">
              <w:rPr>
                <w:sz w:val="16"/>
              </w:rPr>
              <w:t>Block noted</w:t>
            </w:r>
          </w:p>
        </w:tc>
        <w:tc>
          <w:tcPr>
            <w:tcW w:w="0" w:type="auto"/>
          </w:tcPr>
          <w:p w14:paraId="4E24147A"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37872029" w14:textId="77777777" w:rsidTr="00744129">
        <w:tc>
          <w:tcPr>
            <w:tcW w:w="1102" w:type="dxa"/>
          </w:tcPr>
          <w:p w14:paraId="7C41332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190992</w:t>
            </w:r>
          </w:p>
        </w:tc>
        <w:tc>
          <w:tcPr>
            <w:tcW w:w="796" w:type="dxa"/>
          </w:tcPr>
          <w:p w14:paraId="6C554A6B" w14:textId="77777777" w:rsidR="00744129" w:rsidRPr="006B2793" w:rsidRDefault="00744129" w:rsidP="00744129">
            <w:pPr>
              <w:pStyle w:val="TAL"/>
              <w:tabs>
                <w:tab w:val="clear" w:pos="284"/>
                <w:tab w:val="clear" w:pos="567"/>
              </w:tabs>
              <w:rPr>
                <w:sz w:val="16"/>
              </w:rPr>
            </w:pPr>
            <w:r w:rsidRPr="006B2793">
              <w:rPr>
                <w:sz w:val="16"/>
              </w:rPr>
              <w:t>DRAFT TS</w:t>
            </w:r>
          </w:p>
        </w:tc>
        <w:tc>
          <w:tcPr>
            <w:tcW w:w="0" w:type="auto"/>
          </w:tcPr>
          <w:p w14:paraId="1F14DB7E" w14:textId="77777777" w:rsidR="00744129" w:rsidRPr="006B2793" w:rsidRDefault="00744129" w:rsidP="00744129">
            <w:pPr>
              <w:pStyle w:val="TAL"/>
              <w:tabs>
                <w:tab w:val="clear" w:pos="284"/>
                <w:tab w:val="clear" w:pos="567"/>
              </w:tabs>
              <w:rPr>
                <w:sz w:val="16"/>
              </w:rPr>
            </w:pPr>
            <w:r w:rsidRPr="006B2793">
              <w:rPr>
                <w:sz w:val="16"/>
              </w:rPr>
              <w:t>Information</w:t>
            </w:r>
          </w:p>
        </w:tc>
        <w:tc>
          <w:tcPr>
            <w:tcW w:w="0" w:type="auto"/>
          </w:tcPr>
          <w:p w14:paraId="7E35248C" w14:textId="77777777" w:rsidR="00744129" w:rsidRPr="006B2793" w:rsidRDefault="00744129" w:rsidP="00744129">
            <w:pPr>
              <w:pStyle w:val="TAL"/>
              <w:tabs>
                <w:tab w:val="clear" w:pos="284"/>
                <w:tab w:val="clear" w:pos="567"/>
              </w:tabs>
              <w:rPr>
                <w:sz w:val="16"/>
              </w:rPr>
            </w:pPr>
            <w:r w:rsidRPr="006B2793">
              <w:rPr>
                <w:sz w:val="16"/>
              </w:rPr>
              <w:t>Draft TS 26.511 5G Media Streaming (5GMS); Profiles, Codecs and Formats (Release 16), v. 1.0.0 + submit form (5GMS3)</w:t>
            </w:r>
          </w:p>
        </w:tc>
        <w:tc>
          <w:tcPr>
            <w:tcW w:w="0" w:type="auto"/>
          </w:tcPr>
          <w:p w14:paraId="57C7FC67" w14:textId="77777777" w:rsidR="00744129" w:rsidRPr="006B2793" w:rsidRDefault="00744129" w:rsidP="00744129">
            <w:pPr>
              <w:pStyle w:val="TAL"/>
              <w:tabs>
                <w:tab w:val="clear" w:pos="284"/>
                <w:tab w:val="clear" w:pos="567"/>
              </w:tabs>
              <w:rPr>
                <w:sz w:val="16"/>
              </w:rPr>
            </w:pPr>
            <w:r w:rsidRPr="006B2793">
              <w:rPr>
                <w:sz w:val="16"/>
              </w:rPr>
              <w:t>26.511</w:t>
            </w:r>
          </w:p>
        </w:tc>
        <w:tc>
          <w:tcPr>
            <w:tcW w:w="0" w:type="auto"/>
          </w:tcPr>
          <w:p w14:paraId="2E2AEAD6" w14:textId="77777777" w:rsidR="00744129" w:rsidRPr="006B2793" w:rsidRDefault="00744129" w:rsidP="00744129">
            <w:pPr>
              <w:pStyle w:val="TAL"/>
              <w:tabs>
                <w:tab w:val="clear" w:pos="284"/>
                <w:tab w:val="clear" w:pos="567"/>
              </w:tabs>
              <w:rPr>
                <w:sz w:val="16"/>
              </w:rPr>
            </w:pPr>
            <w:r w:rsidRPr="006B2793">
              <w:rPr>
                <w:sz w:val="16"/>
              </w:rPr>
              <w:t>1.0.0</w:t>
            </w:r>
          </w:p>
        </w:tc>
        <w:tc>
          <w:tcPr>
            <w:tcW w:w="0" w:type="auto"/>
          </w:tcPr>
          <w:p w14:paraId="3F7FF167" w14:textId="77777777" w:rsidR="00744129" w:rsidRPr="006B2793" w:rsidRDefault="00744129" w:rsidP="00744129">
            <w:pPr>
              <w:pStyle w:val="TAL"/>
              <w:tabs>
                <w:tab w:val="clear" w:pos="284"/>
                <w:tab w:val="clear" w:pos="567"/>
              </w:tabs>
              <w:rPr>
                <w:sz w:val="16"/>
              </w:rPr>
            </w:pPr>
            <w:r w:rsidRPr="006B2793">
              <w:rPr>
                <w:sz w:val="16"/>
              </w:rPr>
              <w:t>SA WG4</w:t>
            </w:r>
          </w:p>
        </w:tc>
        <w:tc>
          <w:tcPr>
            <w:tcW w:w="0" w:type="auto"/>
          </w:tcPr>
          <w:p w14:paraId="2A5CD835" w14:textId="77777777" w:rsidR="00744129" w:rsidRPr="006B2793" w:rsidRDefault="00744129" w:rsidP="00744129">
            <w:pPr>
              <w:pStyle w:val="TAL"/>
              <w:tabs>
                <w:tab w:val="clear" w:pos="284"/>
                <w:tab w:val="clear" w:pos="567"/>
              </w:tabs>
              <w:rPr>
                <w:sz w:val="16"/>
              </w:rPr>
            </w:pPr>
            <w:r w:rsidRPr="006B2793">
              <w:rPr>
                <w:sz w:val="16"/>
              </w:rPr>
              <w:t>5GMS3</w:t>
            </w:r>
          </w:p>
        </w:tc>
        <w:tc>
          <w:tcPr>
            <w:tcW w:w="0" w:type="auto"/>
          </w:tcPr>
          <w:p w14:paraId="46DF3049" w14:textId="77777777" w:rsidR="00744129" w:rsidRPr="006B2793" w:rsidRDefault="00744129" w:rsidP="00744129">
            <w:pPr>
              <w:pStyle w:val="TAL"/>
              <w:tabs>
                <w:tab w:val="clear" w:pos="284"/>
                <w:tab w:val="clear" w:pos="567"/>
              </w:tabs>
              <w:rPr>
                <w:sz w:val="16"/>
              </w:rPr>
            </w:pPr>
            <w:r w:rsidRPr="006B2793">
              <w:rPr>
                <w:sz w:val="16"/>
              </w:rPr>
              <w:t>Block noted</w:t>
            </w:r>
          </w:p>
        </w:tc>
        <w:tc>
          <w:tcPr>
            <w:tcW w:w="0" w:type="auto"/>
          </w:tcPr>
          <w:p w14:paraId="7B4C41D9"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36204415" w14:textId="77777777" w:rsidTr="00744129">
        <w:tc>
          <w:tcPr>
            <w:tcW w:w="1102" w:type="dxa"/>
          </w:tcPr>
          <w:p w14:paraId="55E9A85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190993</w:t>
            </w:r>
          </w:p>
        </w:tc>
        <w:tc>
          <w:tcPr>
            <w:tcW w:w="796" w:type="dxa"/>
          </w:tcPr>
          <w:p w14:paraId="7FEB5369" w14:textId="77777777" w:rsidR="00744129" w:rsidRPr="006B2793" w:rsidRDefault="00744129" w:rsidP="00744129">
            <w:pPr>
              <w:pStyle w:val="TAL"/>
              <w:tabs>
                <w:tab w:val="clear" w:pos="284"/>
                <w:tab w:val="clear" w:pos="567"/>
              </w:tabs>
              <w:rPr>
                <w:sz w:val="16"/>
              </w:rPr>
            </w:pPr>
            <w:r w:rsidRPr="006B2793">
              <w:rPr>
                <w:sz w:val="16"/>
              </w:rPr>
              <w:t>DRAFT TR</w:t>
            </w:r>
          </w:p>
        </w:tc>
        <w:tc>
          <w:tcPr>
            <w:tcW w:w="0" w:type="auto"/>
          </w:tcPr>
          <w:p w14:paraId="01EBEC7E" w14:textId="77777777" w:rsidR="00744129" w:rsidRPr="006B2793" w:rsidRDefault="00744129" w:rsidP="00744129">
            <w:pPr>
              <w:pStyle w:val="TAL"/>
              <w:tabs>
                <w:tab w:val="clear" w:pos="284"/>
                <w:tab w:val="clear" w:pos="567"/>
              </w:tabs>
              <w:rPr>
                <w:sz w:val="16"/>
              </w:rPr>
            </w:pPr>
            <w:r w:rsidRPr="006B2793">
              <w:rPr>
                <w:sz w:val="16"/>
              </w:rPr>
              <w:t>Information</w:t>
            </w:r>
          </w:p>
        </w:tc>
        <w:tc>
          <w:tcPr>
            <w:tcW w:w="0" w:type="auto"/>
          </w:tcPr>
          <w:p w14:paraId="52DC4F4D" w14:textId="77777777" w:rsidR="00744129" w:rsidRPr="006B2793" w:rsidRDefault="00744129" w:rsidP="00744129">
            <w:pPr>
              <w:pStyle w:val="TAL"/>
              <w:tabs>
                <w:tab w:val="clear" w:pos="284"/>
                <w:tab w:val="clear" w:pos="567"/>
              </w:tabs>
              <w:rPr>
                <w:sz w:val="16"/>
              </w:rPr>
            </w:pPr>
            <w:r w:rsidRPr="006B2793">
              <w:rPr>
                <w:sz w:val="16"/>
              </w:rPr>
              <w:t>Draft TR 26.925 Typical traffic characteristics of media services on 3GPP networks (Release 16), v. 1.0.0 + submit form (FS_TyTraC)</w:t>
            </w:r>
          </w:p>
        </w:tc>
        <w:tc>
          <w:tcPr>
            <w:tcW w:w="0" w:type="auto"/>
          </w:tcPr>
          <w:p w14:paraId="68DB1949" w14:textId="77777777" w:rsidR="00744129" w:rsidRPr="006B2793" w:rsidRDefault="00744129" w:rsidP="00744129">
            <w:pPr>
              <w:pStyle w:val="TAL"/>
              <w:tabs>
                <w:tab w:val="clear" w:pos="284"/>
                <w:tab w:val="clear" w:pos="567"/>
              </w:tabs>
              <w:rPr>
                <w:sz w:val="16"/>
              </w:rPr>
            </w:pPr>
            <w:r w:rsidRPr="006B2793">
              <w:rPr>
                <w:sz w:val="16"/>
              </w:rPr>
              <w:t>26.925</w:t>
            </w:r>
          </w:p>
        </w:tc>
        <w:tc>
          <w:tcPr>
            <w:tcW w:w="0" w:type="auto"/>
          </w:tcPr>
          <w:p w14:paraId="3865EDF8" w14:textId="77777777" w:rsidR="00744129" w:rsidRPr="006B2793" w:rsidRDefault="00744129" w:rsidP="00744129">
            <w:pPr>
              <w:pStyle w:val="TAL"/>
              <w:tabs>
                <w:tab w:val="clear" w:pos="284"/>
                <w:tab w:val="clear" w:pos="567"/>
              </w:tabs>
              <w:rPr>
                <w:sz w:val="16"/>
              </w:rPr>
            </w:pPr>
            <w:r w:rsidRPr="006B2793">
              <w:rPr>
                <w:sz w:val="16"/>
              </w:rPr>
              <w:t>1.0.0</w:t>
            </w:r>
          </w:p>
        </w:tc>
        <w:tc>
          <w:tcPr>
            <w:tcW w:w="0" w:type="auto"/>
          </w:tcPr>
          <w:p w14:paraId="396724E0" w14:textId="77777777" w:rsidR="00744129" w:rsidRPr="006B2793" w:rsidRDefault="00744129" w:rsidP="00744129">
            <w:pPr>
              <w:pStyle w:val="TAL"/>
              <w:tabs>
                <w:tab w:val="clear" w:pos="284"/>
                <w:tab w:val="clear" w:pos="567"/>
              </w:tabs>
              <w:rPr>
                <w:sz w:val="16"/>
              </w:rPr>
            </w:pPr>
            <w:r w:rsidRPr="006B2793">
              <w:rPr>
                <w:sz w:val="16"/>
              </w:rPr>
              <w:t>SA WG4</w:t>
            </w:r>
          </w:p>
        </w:tc>
        <w:tc>
          <w:tcPr>
            <w:tcW w:w="0" w:type="auto"/>
          </w:tcPr>
          <w:p w14:paraId="44FE80CA" w14:textId="77777777" w:rsidR="00744129" w:rsidRPr="006B2793" w:rsidRDefault="00744129" w:rsidP="00744129">
            <w:pPr>
              <w:pStyle w:val="TAL"/>
              <w:tabs>
                <w:tab w:val="clear" w:pos="284"/>
                <w:tab w:val="clear" w:pos="567"/>
              </w:tabs>
              <w:rPr>
                <w:sz w:val="16"/>
              </w:rPr>
            </w:pPr>
            <w:r w:rsidRPr="006B2793">
              <w:rPr>
                <w:sz w:val="16"/>
              </w:rPr>
              <w:t>FS_TyTrac</w:t>
            </w:r>
          </w:p>
        </w:tc>
        <w:tc>
          <w:tcPr>
            <w:tcW w:w="0" w:type="auto"/>
          </w:tcPr>
          <w:p w14:paraId="729F8FEF" w14:textId="77777777" w:rsidR="00744129" w:rsidRPr="006B2793" w:rsidRDefault="00744129" w:rsidP="00744129">
            <w:pPr>
              <w:pStyle w:val="TAL"/>
              <w:tabs>
                <w:tab w:val="clear" w:pos="284"/>
                <w:tab w:val="clear" w:pos="567"/>
              </w:tabs>
              <w:rPr>
                <w:sz w:val="16"/>
              </w:rPr>
            </w:pPr>
            <w:r w:rsidRPr="006B2793">
              <w:rPr>
                <w:sz w:val="16"/>
              </w:rPr>
              <w:t>Block noted</w:t>
            </w:r>
          </w:p>
        </w:tc>
        <w:tc>
          <w:tcPr>
            <w:tcW w:w="0" w:type="auto"/>
          </w:tcPr>
          <w:p w14:paraId="6E61B9C2"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1BA33326" w14:textId="77777777" w:rsidTr="00744129">
        <w:tc>
          <w:tcPr>
            <w:tcW w:w="1102" w:type="dxa"/>
          </w:tcPr>
          <w:p w14:paraId="0EE0B62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191186</w:t>
            </w:r>
          </w:p>
        </w:tc>
        <w:tc>
          <w:tcPr>
            <w:tcW w:w="796" w:type="dxa"/>
          </w:tcPr>
          <w:p w14:paraId="5DB94F9C" w14:textId="77777777" w:rsidR="00744129" w:rsidRPr="006B2793" w:rsidRDefault="00744129" w:rsidP="00744129">
            <w:pPr>
              <w:pStyle w:val="TAL"/>
              <w:tabs>
                <w:tab w:val="clear" w:pos="284"/>
                <w:tab w:val="clear" w:pos="567"/>
              </w:tabs>
              <w:rPr>
                <w:sz w:val="16"/>
              </w:rPr>
            </w:pPr>
            <w:r w:rsidRPr="006B2793">
              <w:rPr>
                <w:sz w:val="16"/>
              </w:rPr>
              <w:t>DRAFT TS</w:t>
            </w:r>
          </w:p>
        </w:tc>
        <w:tc>
          <w:tcPr>
            <w:tcW w:w="0" w:type="auto"/>
          </w:tcPr>
          <w:p w14:paraId="292FF228" w14:textId="77777777" w:rsidR="00744129" w:rsidRPr="006B2793" w:rsidRDefault="00744129" w:rsidP="00744129">
            <w:pPr>
              <w:pStyle w:val="TAL"/>
              <w:tabs>
                <w:tab w:val="clear" w:pos="284"/>
                <w:tab w:val="clear" w:pos="567"/>
              </w:tabs>
              <w:rPr>
                <w:sz w:val="16"/>
              </w:rPr>
            </w:pPr>
            <w:r w:rsidRPr="006B2793">
              <w:rPr>
                <w:sz w:val="16"/>
              </w:rPr>
              <w:t>Information</w:t>
            </w:r>
          </w:p>
        </w:tc>
        <w:tc>
          <w:tcPr>
            <w:tcW w:w="0" w:type="auto"/>
          </w:tcPr>
          <w:p w14:paraId="2F69C43F" w14:textId="77777777" w:rsidR="00744129" w:rsidRPr="006B2793" w:rsidRDefault="00744129" w:rsidP="00744129">
            <w:pPr>
              <w:pStyle w:val="TAL"/>
              <w:tabs>
                <w:tab w:val="clear" w:pos="284"/>
                <w:tab w:val="clear" w:pos="567"/>
              </w:tabs>
              <w:rPr>
                <w:sz w:val="16"/>
              </w:rPr>
            </w:pPr>
            <w:r w:rsidRPr="006B2793">
              <w:rPr>
                <w:sz w:val="16"/>
              </w:rPr>
              <w:t>TS 28.535 "Management and orchestration; Management Services for Communication Service Assurance; Requirements"</w:t>
            </w:r>
          </w:p>
        </w:tc>
        <w:tc>
          <w:tcPr>
            <w:tcW w:w="0" w:type="auto"/>
          </w:tcPr>
          <w:p w14:paraId="079A64F4" w14:textId="77777777" w:rsidR="00744129" w:rsidRPr="006B2793" w:rsidRDefault="00744129" w:rsidP="00744129">
            <w:pPr>
              <w:pStyle w:val="TAL"/>
              <w:tabs>
                <w:tab w:val="clear" w:pos="284"/>
                <w:tab w:val="clear" w:pos="567"/>
              </w:tabs>
              <w:rPr>
                <w:sz w:val="16"/>
              </w:rPr>
            </w:pPr>
            <w:r w:rsidRPr="006B2793">
              <w:rPr>
                <w:sz w:val="16"/>
              </w:rPr>
              <w:t>28.535</w:t>
            </w:r>
          </w:p>
        </w:tc>
        <w:tc>
          <w:tcPr>
            <w:tcW w:w="0" w:type="auto"/>
          </w:tcPr>
          <w:p w14:paraId="491FA3BB" w14:textId="77777777" w:rsidR="00744129" w:rsidRPr="006B2793" w:rsidRDefault="00744129" w:rsidP="00744129">
            <w:pPr>
              <w:pStyle w:val="TAL"/>
              <w:tabs>
                <w:tab w:val="clear" w:pos="284"/>
                <w:tab w:val="clear" w:pos="567"/>
              </w:tabs>
              <w:rPr>
                <w:sz w:val="16"/>
              </w:rPr>
            </w:pPr>
            <w:r w:rsidRPr="006B2793">
              <w:rPr>
                <w:sz w:val="16"/>
              </w:rPr>
              <w:t>1.0.0</w:t>
            </w:r>
          </w:p>
        </w:tc>
        <w:tc>
          <w:tcPr>
            <w:tcW w:w="0" w:type="auto"/>
          </w:tcPr>
          <w:p w14:paraId="5DD91486" w14:textId="77777777" w:rsidR="00744129" w:rsidRPr="006B2793" w:rsidRDefault="00744129" w:rsidP="00744129">
            <w:pPr>
              <w:pStyle w:val="TAL"/>
              <w:tabs>
                <w:tab w:val="clear" w:pos="284"/>
                <w:tab w:val="clear" w:pos="567"/>
              </w:tabs>
              <w:rPr>
                <w:sz w:val="16"/>
              </w:rPr>
            </w:pPr>
            <w:r w:rsidRPr="006B2793">
              <w:rPr>
                <w:sz w:val="16"/>
              </w:rPr>
              <w:t>SA WG5</w:t>
            </w:r>
          </w:p>
        </w:tc>
        <w:tc>
          <w:tcPr>
            <w:tcW w:w="0" w:type="auto"/>
          </w:tcPr>
          <w:p w14:paraId="6BF53F7B" w14:textId="77777777" w:rsidR="00744129" w:rsidRPr="006B2793" w:rsidRDefault="00744129" w:rsidP="00744129">
            <w:pPr>
              <w:pStyle w:val="TAL"/>
              <w:tabs>
                <w:tab w:val="clear" w:pos="284"/>
                <w:tab w:val="clear" w:pos="567"/>
              </w:tabs>
              <w:rPr>
                <w:sz w:val="16"/>
              </w:rPr>
            </w:pPr>
            <w:r w:rsidRPr="006B2793">
              <w:rPr>
                <w:sz w:val="16"/>
              </w:rPr>
              <w:t>COSLA</w:t>
            </w:r>
          </w:p>
        </w:tc>
        <w:tc>
          <w:tcPr>
            <w:tcW w:w="0" w:type="auto"/>
          </w:tcPr>
          <w:p w14:paraId="3A91339E" w14:textId="77777777" w:rsidR="00744129" w:rsidRPr="006B2793" w:rsidRDefault="00744129" w:rsidP="00744129">
            <w:pPr>
              <w:pStyle w:val="TAL"/>
              <w:tabs>
                <w:tab w:val="clear" w:pos="284"/>
                <w:tab w:val="clear" w:pos="567"/>
              </w:tabs>
              <w:rPr>
                <w:sz w:val="16"/>
              </w:rPr>
            </w:pPr>
            <w:r w:rsidRPr="006B2793">
              <w:rPr>
                <w:sz w:val="16"/>
              </w:rPr>
              <w:t>Block noted</w:t>
            </w:r>
          </w:p>
        </w:tc>
        <w:tc>
          <w:tcPr>
            <w:tcW w:w="0" w:type="auto"/>
          </w:tcPr>
          <w:p w14:paraId="6F75F775" w14:textId="77777777" w:rsidR="00744129" w:rsidRPr="006B2793" w:rsidRDefault="00744129" w:rsidP="00744129">
            <w:pPr>
              <w:pStyle w:val="TAL"/>
              <w:tabs>
                <w:tab w:val="clear" w:pos="284"/>
                <w:tab w:val="clear" w:pos="567"/>
              </w:tabs>
              <w:rPr>
                <w:sz w:val="16"/>
              </w:rPr>
            </w:pPr>
            <w:r w:rsidRPr="006B2793">
              <w:rPr>
                <w:sz w:val="16"/>
              </w:rPr>
              <w:t>Noted</w:t>
            </w:r>
          </w:p>
        </w:tc>
      </w:tr>
      <w:tr w:rsidR="00744129" w:rsidRPr="00200359" w14:paraId="07E8A755" w14:textId="77777777" w:rsidTr="00744129">
        <w:tc>
          <w:tcPr>
            <w:tcW w:w="1102" w:type="dxa"/>
          </w:tcPr>
          <w:p w14:paraId="5EEE052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191273</w:t>
            </w:r>
          </w:p>
        </w:tc>
        <w:tc>
          <w:tcPr>
            <w:tcW w:w="796" w:type="dxa"/>
          </w:tcPr>
          <w:p w14:paraId="6C48ACE4" w14:textId="77777777" w:rsidR="00744129" w:rsidRPr="006B2793" w:rsidRDefault="00744129" w:rsidP="00744129">
            <w:pPr>
              <w:pStyle w:val="TAL"/>
              <w:tabs>
                <w:tab w:val="clear" w:pos="284"/>
                <w:tab w:val="clear" w:pos="567"/>
              </w:tabs>
              <w:rPr>
                <w:sz w:val="16"/>
              </w:rPr>
            </w:pPr>
            <w:r w:rsidRPr="006B2793">
              <w:rPr>
                <w:sz w:val="16"/>
              </w:rPr>
              <w:t>DRAFT TR</w:t>
            </w:r>
          </w:p>
        </w:tc>
        <w:tc>
          <w:tcPr>
            <w:tcW w:w="0" w:type="auto"/>
          </w:tcPr>
          <w:p w14:paraId="3B1D8D1B" w14:textId="77777777" w:rsidR="00744129" w:rsidRPr="006B2793" w:rsidRDefault="00744129" w:rsidP="00744129">
            <w:pPr>
              <w:pStyle w:val="TAL"/>
              <w:tabs>
                <w:tab w:val="clear" w:pos="284"/>
                <w:tab w:val="clear" w:pos="567"/>
              </w:tabs>
              <w:rPr>
                <w:sz w:val="16"/>
              </w:rPr>
            </w:pPr>
            <w:r w:rsidRPr="006B2793">
              <w:rPr>
                <w:sz w:val="16"/>
              </w:rPr>
              <w:t>Discussion</w:t>
            </w:r>
          </w:p>
        </w:tc>
        <w:tc>
          <w:tcPr>
            <w:tcW w:w="0" w:type="auto"/>
          </w:tcPr>
          <w:p w14:paraId="77BB1C66" w14:textId="77777777" w:rsidR="00744129" w:rsidRPr="006B2793" w:rsidRDefault="00744129" w:rsidP="00744129">
            <w:pPr>
              <w:pStyle w:val="TAL"/>
              <w:tabs>
                <w:tab w:val="clear" w:pos="284"/>
                <w:tab w:val="clear" w:pos="567"/>
              </w:tabs>
              <w:rPr>
                <w:sz w:val="16"/>
              </w:rPr>
            </w:pPr>
            <w:r w:rsidRPr="006B2793">
              <w:rPr>
                <w:sz w:val="16"/>
              </w:rPr>
              <w:t>TR 21.916 on Rel-16 Summary</w:t>
            </w:r>
          </w:p>
        </w:tc>
        <w:tc>
          <w:tcPr>
            <w:tcW w:w="0" w:type="auto"/>
          </w:tcPr>
          <w:p w14:paraId="603D5BDB" w14:textId="77777777" w:rsidR="00744129" w:rsidRPr="006B2793" w:rsidRDefault="00744129" w:rsidP="00744129">
            <w:pPr>
              <w:pStyle w:val="TAL"/>
              <w:tabs>
                <w:tab w:val="clear" w:pos="284"/>
                <w:tab w:val="clear" w:pos="567"/>
              </w:tabs>
              <w:rPr>
                <w:sz w:val="16"/>
              </w:rPr>
            </w:pPr>
            <w:r w:rsidRPr="006B2793">
              <w:rPr>
                <w:sz w:val="16"/>
              </w:rPr>
              <w:t>21.916</w:t>
            </w:r>
          </w:p>
        </w:tc>
        <w:tc>
          <w:tcPr>
            <w:tcW w:w="0" w:type="auto"/>
          </w:tcPr>
          <w:p w14:paraId="2CF9C27E" w14:textId="77777777" w:rsidR="00744129" w:rsidRPr="006B2793" w:rsidRDefault="00744129" w:rsidP="00744129">
            <w:pPr>
              <w:pStyle w:val="TAL"/>
              <w:tabs>
                <w:tab w:val="clear" w:pos="284"/>
                <w:tab w:val="clear" w:pos="567"/>
              </w:tabs>
              <w:rPr>
                <w:sz w:val="16"/>
              </w:rPr>
            </w:pPr>
            <w:r w:rsidRPr="006B2793">
              <w:rPr>
                <w:sz w:val="16"/>
              </w:rPr>
              <w:t>0.2.0</w:t>
            </w:r>
          </w:p>
        </w:tc>
        <w:tc>
          <w:tcPr>
            <w:tcW w:w="0" w:type="auto"/>
          </w:tcPr>
          <w:p w14:paraId="04A71EC3" w14:textId="77777777" w:rsidR="00744129" w:rsidRPr="006B2793" w:rsidRDefault="00744129" w:rsidP="00744129">
            <w:pPr>
              <w:pStyle w:val="TAL"/>
              <w:tabs>
                <w:tab w:val="clear" w:pos="284"/>
                <w:tab w:val="clear" w:pos="567"/>
              </w:tabs>
              <w:rPr>
                <w:sz w:val="16"/>
              </w:rPr>
            </w:pPr>
            <w:r w:rsidRPr="006B2793">
              <w:rPr>
                <w:sz w:val="16"/>
              </w:rPr>
              <w:t>MCC</w:t>
            </w:r>
          </w:p>
        </w:tc>
        <w:tc>
          <w:tcPr>
            <w:tcW w:w="0" w:type="auto"/>
          </w:tcPr>
          <w:p w14:paraId="1A53E127" w14:textId="77777777" w:rsidR="00744129" w:rsidRPr="006B2793" w:rsidRDefault="00744129" w:rsidP="00744129">
            <w:pPr>
              <w:pStyle w:val="TAL"/>
              <w:tabs>
                <w:tab w:val="clear" w:pos="284"/>
                <w:tab w:val="clear" w:pos="567"/>
              </w:tabs>
              <w:rPr>
                <w:sz w:val="16"/>
              </w:rPr>
            </w:pPr>
            <w:r w:rsidRPr="006B2793">
              <w:rPr>
                <w:sz w:val="16"/>
              </w:rPr>
              <w:t>TEI16</w:t>
            </w:r>
          </w:p>
        </w:tc>
        <w:tc>
          <w:tcPr>
            <w:tcW w:w="0" w:type="auto"/>
          </w:tcPr>
          <w:p w14:paraId="1EF1657E" w14:textId="77777777" w:rsidR="00744129" w:rsidRPr="006B2793" w:rsidRDefault="00744129" w:rsidP="00744129">
            <w:pPr>
              <w:pStyle w:val="TAL"/>
              <w:tabs>
                <w:tab w:val="clear" w:pos="284"/>
                <w:tab w:val="clear" w:pos="567"/>
              </w:tabs>
              <w:rPr>
                <w:sz w:val="16"/>
              </w:rPr>
            </w:pPr>
            <w:r w:rsidRPr="006B2793">
              <w:rPr>
                <w:sz w:val="16"/>
              </w:rPr>
              <w:t>This was noted.</w:t>
            </w:r>
          </w:p>
        </w:tc>
        <w:tc>
          <w:tcPr>
            <w:tcW w:w="0" w:type="auto"/>
          </w:tcPr>
          <w:p w14:paraId="2DCF61D3" w14:textId="77777777" w:rsidR="00744129" w:rsidRPr="006B2793" w:rsidRDefault="00744129" w:rsidP="00744129">
            <w:pPr>
              <w:pStyle w:val="TAL"/>
              <w:tabs>
                <w:tab w:val="clear" w:pos="284"/>
                <w:tab w:val="clear" w:pos="567"/>
              </w:tabs>
              <w:rPr>
                <w:sz w:val="16"/>
              </w:rPr>
            </w:pPr>
            <w:r w:rsidRPr="006B2793">
              <w:rPr>
                <w:sz w:val="16"/>
              </w:rPr>
              <w:t>Noted</w:t>
            </w:r>
          </w:p>
        </w:tc>
      </w:tr>
    </w:tbl>
    <w:p w14:paraId="03682CE4" w14:textId="77777777" w:rsidR="00744129" w:rsidRDefault="00744129" w:rsidP="00744129">
      <w:pPr>
        <w:rPr>
          <w:color w:val="0000FF"/>
        </w:rPr>
      </w:pPr>
      <w:r>
        <w:rPr>
          <w:color w:val="0000FF"/>
        </w:rPr>
        <w:t>6 Entries.</w:t>
      </w:r>
    </w:p>
    <w:p w14:paraId="4E8EE578" w14:textId="77777777" w:rsidR="00744129" w:rsidRDefault="00744129" w:rsidP="00744129">
      <w:pPr>
        <w:pStyle w:val="Heading1"/>
      </w:pPr>
      <w:bookmarkStart w:id="113" w:name="_Toc20130080"/>
      <w:bookmarkStart w:id="114" w:name="_Toc68670300"/>
      <w:r>
        <w:lastRenderedPageBreak/>
        <w:t>E.3</w:t>
      </w:r>
      <w:r>
        <w:tab/>
        <w:t>List of Approved CR Packs</w:t>
      </w:r>
      <w:bookmarkEnd w:id="113"/>
      <w:bookmarkEnd w:id="114"/>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08"/>
        <w:gridCol w:w="932"/>
        <w:gridCol w:w="3603"/>
        <w:gridCol w:w="1212"/>
        <w:gridCol w:w="803"/>
        <w:gridCol w:w="801"/>
        <w:gridCol w:w="2363"/>
        <w:gridCol w:w="3536"/>
        <w:gridCol w:w="995"/>
      </w:tblGrid>
      <w:tr w:rsidR="00744129" w:rsidRPr="00200359" w14:paraId="71E0DEE5" w14:textId="77777777" w:rsidTr="00744129">
        <w:trPr>
          <w:tblHeader/>
        </w:trPr>
        <w:tc>
          <w:tcPr>
            <w:tcW w:w="1101" w:type="dxa"/>
            <w:shd w:val="clear" w:color="auto" w:fill="F3F3F3"/>
          </w:tcPr>
          <w:p w14:paraId="5B0600BD" w14:textId="77777777" w:rsidR="00744129" w:rsidRPr="00200359" w:rsidRDefault="00744129" w:rsidP="00DE027D">
            <w:pPr>
              <w:pStyle w:val="TAH"/>
              <w:rPr>
                <w:sz w:val="16"/>
              </w:rPr>
            </w:pPr>
            <w:r w:rsidRPr="00200359">
              <w:rPr>
                <w:sz w:val="16"/>
              </w:rPr>
              <w:lastRenderedPageBreak/>
              <w:t>TD</w:t>
            </w:r>
          </w:p>
        </w:tc>
        <w:tc>
          <w:tcPr>
            <w:tcW w:w="708" w:type="dxa"/>
            <w:shd w:val="clear" w:color="auto" w:fill="F3F3F3"/>
          </w:tcPr>
          <w:p w14:paraId="10572BD4" w14:textId="77777777" w:rsidR="00744129" w:rsidRPr="00200359" w:rsidRDefault="00744129" w:rsidP="00DE027D">
            <w:pPr>
              <w:pStyle w:val="TAH"/>
              <w:rPr>
                <w:sz w:val="16"/>
              </w:rPr>
            </w:pPr>
            <w:r w:rsidRPr="00200359">
              <w:rPr>
                <w:sz w:val="16"/>
              </w:rPr>
              <w:t>Type</w:t>
            </w:r>
          </w:p>
        </w:tc>
        <w:tc>
          <w:tcPr>
            <w:tcW w:w="932" w:type="dxa"/>
            <w:shd w:val="clear" w:color="auto" w:fill="F3F3F3"/>
          </w:tcPr>
          <w:p w14:paraId="7B391D55" w14:textId="77777777" w:rsidR="00744129" w:rsidRPr="00200359" w:rsidRDefault="00744129" w:rsidP="00DE027D">
            <w:pPr>
              <w:pStyle w:val="TAH"/>
              <w:rPr>
                <w:sz w:val="16"/>
              </w:rPr>
            </w:pPr>
            <w:r w:rsidRPr="00200359">
              <w:rPr>
                <w:sz w:val="16"/>
              </w:rPr>
              <w:t>Presented for</w:t>
            </w:r>
          </w:p>
        </w:tc>
        <w:tc>
          <w:tcPr>
            <w:tcW w:w="3603" w:type="dxa"/>
            <w:shd w:val="clear" w:color="auto" w:fill="F3F3F3"/>
          </w:tcPr>
          <w:p w14:paraId="5927445B" w14:textId="77777777" w:rsidR="00744129" w:rsidRPr="00200359" w:rsidRDefault="00744129" w:rsidP="00DE027D">
            <w:pPr>
              <w:pStyle w:val="TAH"/>
              <w:rPr>
                <w:sz w:val="16"/>
              </w:rPr>
            </w:pPr>
            <w:r w:rsidRPr="00200359">
              <w:rPr>
                <w:sz w:val="16"/>
              </w:rPr>
              <w:t>Title</w:t>
            </w:r>
          </w:p>
        </w:tc>
        <w:tc>
          <w:tcPr>
            <w:tcW w:w="1212" w:type="dxa"/>
            <w:shd w:val="clear" w:color="auto" w:fill="F3F3F3"/>
          </w:tcPr>
          <w:p w14:paraId="52764846" w14:textId="77777777" w:rsidR="00744129" w:rsidRPr="00200359" w:rsidRDefault="00744129" w:rsidP="00DE027D">
            <w:pPr>
              <w:pStyle w:val="TAH"/>
              <w:rPr>
                <w:sz w:val="16"/>
              </w:rPr>
            </w:pPr>
            <w:r w:rsidRPr="00200359">
              <w:rPr>
                <w:sz w:val="16"/>
              </w:rPr>
              <w:t>Specification</w:t>
            </w:r>
          </w:p>
        </w:tc>
        <w:tc>
          <w:tcPr>
            <w:tcW w:w="803" w:type="dxa"/>
            <w:shd w:val="clear" w:color="auto" w:fill="F3F3F3"/>
          </w:tcPr>
          <w:p w14:paraId="1EBF90E1" w14:textId="77777777" w:rsidR="00744129" w:rsidRPr="00200359" w:rsidRDefault="00744129" w:rsidP="00DE027D">
            <w:pPr>
              <w:pStyle w:val="TAH"/>
              <w:rPr>
                <w:sz w:val="16"/>
              </w:rPr>
            </w:pPr>
            <w:r w:rsidRPr="00200359">
              <w:rPr>
                <w:sz w:val="16"/>
              </w:rPr>
              <w:t>Version</w:t>
            </w:r>
          </w:p>
        </w:tc>
        <w:tc>
          <w:tcPr>
            <w:tcW w:w="801" w:type="dxa"/>
            <w:shd w:val="clear" w:color="auto" w:fill="F3F3F3"/>
          </w:tcPr>
          <w:p w14:paraId="3625CD59" w14:textId="77777777" w:rsidR="00744129" w:rsidRPr="00200359" w:rsidRDefault="00744129" w:rsidP="00DE027D">
            <w:pPr>
              <w:pStyle w:val="TAH"/>
              <w:rPr>
                <w:sz w:val="16"/>
              </w:rPr>
            </w:pPr>
            <w:r w:rsidRPr="00200359">
              <w:rPr>
                <w:sz w:val="16"/>
              </w:rPr>
              <w:t>Source</w:t>
            </w:r>
          </w:p>
        </w:tc>
        <w:tc>
          <w:tcPr>
            <w:tcW w:w="2363" w:type="dxa"/>
            <w:shd w:val="clear" w:color="auto" w:fill="F3F3F3"/>
          </w:tcPr>
          <w:p w14:paraId="63439F5B" w14:textId="77777777" w:rsidR="00744129" w:rsidRPr="00200359" w:rsidRDefault="00744129" w:rsidP="00DE027D">
            <w:pPr>
              <w:pStyle w:val="TAH"/>
              <w:rPr>
                <w:sz w:val="16"/>
              </w:rPr>
            </w:pPr>
            <w:r w:rsidRPr="00200359">
              <w:rPr>
                <w:sz w:val="16"/>
              </w:rPr>
              <w:t>WI Code</w:t>
            </w:r>
          </w:p>
        </w:tc>
        <w:tc>
          <w:tcPr>
            <w:tcW w:w="3536" w:type="dxa"/>
            <w:shd w:val="clear" w:color="auto" w:fill="F3F3F3"/>
          </w:tcPr>
          <w:p w14:paraId="34453F99" w14:textId="77777777" w:rsidR="00744129" w:rsidRPr="00200359" w:rsidRDefault="00744129" w:rsidP="00DE027D">
            <w:pPr>
              <w:pStyle w:val="TAH"/>
              <w:rPr>
                <w:sz w:val="16"/>
              </w:rPr>
            </w:pPr>
            <w:r w:rsidRPr="00200359">
              <w:rPr>
                <w:sz w:val="16"/>
              </w:rPr>
              <w:t>Comment</w:t>
            </w:r>
          </w:p>
        </w:tc>
        <w:tc>
          <w:tcPr>
            <w:tcW w:w="995" w:type="dxa"/>
            <w:shd w:val="clear" w:color="auto" w:fill="F3F3F3"/>
          </w:tcPr>
          <w:p w14:paraId="5FA5ACBE" w14:textId="77777777" w:rsidR="00744129" w:rsidRPr="00200359" w:rsidRDefault="00744129" w:rsidP="00DE027D">
            <w:pPr>
              <w:pStyle w:val="TAH"/>
              <w:rPr>
                <w:sz w:val="16"/>
              </w:rPr>
            </w:pPr>
            <w:r w:rsidRPr="00200359">
              <w:rPr>
                <w:sz w:val="16"/>
              </w:rPr>
              <w:t>Decision</w:t>
            </w:r>
          </w:p>
        </w:tc>
      </w:tr>
      <w:tr w:rsidR="00744129" w:rsidRPr="00200359" w14:paraId="22DF6AAC" w14:textId="77777777" w:rsidTr="00744129">
        <w:tc>
          <w:tcPr>
            <w:tcW w:w="1101" w:type="dxa"/>
          </w:tcPr>
          <w:p w14:paraId="5AD3EA4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190984</w:t>
            </w:r>
          </w:p>
        </w:tc>
        <w:tc>
          <w:tcPr>
            <w:tcW w:w="708" w:type="dxa"/>
          </w:tcPr>
          <w:p w14:paraId="0ECFA600"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F1FF94F"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18AC2517" w14:textId="77777777" w:rsidR="00744129" w:rsidRPr="006B2793" w:rsidRDefault="00744129" w:rsidP="00744129">
            <w:pPr>
              <w:pStyle w:val="TAL"/>
              <w:tabs>
                <w:tab w:val="clear" w:pos="284"/>
                <w:tab w:val="clear" w:pos="567"/>
              </w:tabs>
              <w:rPr>
                <w:sz w:val="16"/>
              </w:rPr>
            </w:pPr>
            <w:r w:rsidRPr="006B2793">
              <w:rPr>
                <w:sz w:val="16"/>
              </w:rPr>
              <w:t>Rel-15 CRs on Lawful Interception</w:t>
            </w:r>
          </w:p>
        </w:tc>
        <w:tc>
          <w:tcPr>
            <w:tcW w:w="1212" w:type="dxa"/>
          </w:tcPr>
          <w:p w14:paraId="1F17B195" w14:textId="77777777" w:rsidR="00744129" w:rsidRPr="006B2793" w:rsidRDefault="00744129" w:rsidP="00744129">
            <w:pPr>
              <w:pStyle w:val="TAL"/>
              <w:tabs>
                <w:tab w:val="clear" w:pos="284"/>
                <w:tab w:val="clear" w:pos="567"/>
              </w:tabs>
              <w:rPr>
                <w:sz w:val="16"/>
              </w:rPr>
            </w:pPr>
          </w:p>
        </w:tc>
        <w:tc>
          <w:tcPr>
            <w:tcW w:w="803" w:type="dxa"/>
          </w:tcPr>
          <w:p w14:paraId="6B046CE1" w14:textId="77777777" w:rsidR="00744129" w:rsidRPr="006B2793" w:rsidRDefault="00744129" w:rsidP="00744129">
            <w:pPr>
              <w:pStyle w:val="TAL"/>
              <w:tabs>
                <w:tab w:val="clear" w:pos="284"/>
                <w:tab w:val="clear" w:pos="567"/>
              </w:tabs>
              <w:rPr>
                <w:sz w:val="16"/>
              </w:rPr>
            </w:pPr>
          </w:p>
        </w:tc>
        <w:tc>
          <w:tcPr>
            <w:tcW w:w="801" w:type="dxa"/>
          </w:tcPr>
          <w:p w14:paraId="23D1E615" w14:textId="77777777" w:rsidR="00744129" w:rsidRPr="006B2793" w:rsidRDefault="00744129" w:rsidP="00744129">
            <w:pPr>
              <w:pStyle w:val="TAL"/>
              <w:tabs>
                <w:tab w:val="clear" w:pos="284"/>
                <w:tab w:val="clear" w:pos="567"/>
              </w:tabs>
              <w:rPr>
                <w:sz w:val="16"/>
              </w:rPr>
            </w:pPr>
            <w:r w:rsidRPr="006B2793">
              <w:rPr>
                <w:sz w:val="16"/>
              </w:rPr>
              <w:t>SA WG3-LI</w:t>
            </w:r>
          </w:p>
        </w:tc>
        <w:tc>
          <w:tcPr>
            <w:tcW w:w="2363" w:type="dxa"/>
          </w:tcPr>
          <w:p w14:paraId="46746E4C" w14:textId="77777777" w:rsidR="00744129" w:rsidRPr="006B2793" w:rsidRDefault="00744129" w:rsidP="00744129">
            <w:pPr>
              <w:pStyle w:val="TAL"/>
              <w:tabs>
                <w:tab w:val="clear" w:pos="284"/>
                <w:tab w:val="clear" w:pos="567"/>
              </w:tabs>
              <w:rPr>
                <w:sz w:val="16"/>
              </w:rPr>
            </w:pPr>
            <w:r w:rsidRPr="006B2793">
              <w:rPr>
                <w:sz w:val="16"/>
              </w:rPr>
              <w:t>LI15</w:t>
            </w:r>
          </w:p>
        </w:tc>
        <w:tc>
          <w:tcPr>
            <w:tcW w:w="3536" w:type="dxa"/>
          </w:tcPr>
          <w:p w14:paraId="7BB83C1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65E52593"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5586389" w14:textId="77777777" w:rsidTr="00744129">
        <w:tc>
          <w:tcPr>
            <w:tcW w:w="1101" w:type="dxa"/>
          </w:tcPr>
          <w:p w14:paraId="700BFC0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190985</w:t>
            </w:r>
          </w:p>
        </w:tc>
        <w:tc>
          <w:tcPr>
            <w:tcW w:w="708" w:type="dxa"/>
          </w:tcPr>
          <w:p w14:paraId="16D0BDEA"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611268FC"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1A52877B" w14:textId="77777777" w:rsidR="00744129" w:rsidRPr="006B2793" w:rsidRDefault="00744129" w:rsidP="00744129">
            <w:pPr>
              <w:pStyle w:val="TAL"/>
              <w:tabs>
                <w:tab w:val="clear" w:pos="284"/>
                <w:tab w:val="clear" w:pos="567"/>
              </w:tabs>
              <w:rPr>
                <w:sz w:val="16"/>
              </w:rPr>
            </w:pPr>
            <w:r w:rsidRPr="006B2793">
              <w:rPr>
                <w:sz w:val="16"/>
              </w:rPr>
              <w:t>Rel-16 CRs on Lawful Interception</w:t>
            </w:r>
          </w:p>
        </w:tc>
        <w:tc>
          <w:tcPr>
            <w:tcW w:w="1212" w:type="dxa"/>
          </w:tcPr>
          <w:p w14:paraId="6B243DCB" w14:textId="77777777" w:rsidR="00744129" w:rsidRPr="006B2793" w:rsidRDefault="00744129" w:rsidP="00744129">
            <w:pPr>
              <w:pStyle w:val="TAL"/>
              <w:tabs>
                <w:tab w:val="clear" w:pos="284"/>
                <w:tab w:val="clear" w:pos="567"/>
              </w:tabs>
              <w:rPr>
                <w:sz w:val="16"/>
              </w:rPr>
            </w:pPr>
          </w:p>
        </w:tc>
        <w:tc>
          <w:tcPr>
            <w:tcW w:w="803" w:type="dxa"/>
          </w:tcPr>
          <w:p w14:paraId="686372DB" w14:textId="77777777" w:rsidR="00744129" w:rsidRPr="006B2793" w:rsidRDefault="00744129" w:rsidP="00744129">
            <w:pPr>
              <w:pStyle w:val="TAL"/>
              <w:tabs>
                <w:tab w:val="clear" w:pos="284"/>
                <w:tab w:val="clear" w:pos="567"/>
              </w:tabs>
              <w:rPr>
                <w:sz w:val="16"/>
              </w:rPr>
            </w:pPr>
          </w:p>
        </w:tc>
        <w:tc>
          <w:tcPr>
            <w:tcW w:w="801" w:type="dxa"/>
          </w:tcPr>
          <w:p w14:paraId="4A3A1ACB" w14:textId="77777777" w:rsidR="00744129" w:rsidRPr="006B2793" w:rsidRDefault="00744129" w:rsidP="00744129">
            <w:pPr>
              <w:pStyle w:val="TAL"/>
              <w:tabs>
                <w:tab w:val="clear" w:pos="284"/>
                <w:tab w:val="clear" w:pos="567"/>
              </w:tabs>
              <w:rPr>
                <w:sz w:val="16"/>
              </w:rPr>
            </w:pPr>
            <w:r w:rsidRPr="006B2793">
              <w:rPr>
                <w:sz w:val="16"/>
              </w:rPr>
              <w:t>SA WG3-LI</w:t>
            </w:r>
          </w:p>
        </w:tc>
        <w:tc>
          <w:tcPr>
            <w:tcW w:w="2363" w:type="dxa"/>
          </w:tcPr>
          <w:p w14:paraId="3222B26B" w14:textId="77777777" w:rsidR="00744129" w:rsidRPr="006B2793" w:rsidRDefault="00744129" w:rsidP="00744129">
            <w:pPr>
              <w:pStyle w:val="TAL"/>
              <w:tabs>
                <w:tab w:val="clear" w:pos="284"/>
                <w:tab w:val="clear" w:pos="567"/>
              </w:tabs>
              <w:rPr>
                <w:sz w:val="16"/>
              </w:rPr>
            </w:pPr>
            <w:r w:rsidRPr="006B2793">
              <w:rPr>
                <w:sz w:val="16"/>
              </w:rPr>
              <w:t>LI16</w:t>
            </w:r>
          </w:p>
        </w:tc>
        <w:tc>
          <w:tcPr>
            <w:tcW w:w="3536" w:type="dxa"/>
          </w:tcPr>
          <w:p w14:paraId="7823701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28FE532"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9B7F502" w14:textId="77777777" w:rsidTr="00744129">
        <w:tc>
          <w:tcPr>
            <w:tcW w:w="1101" w:type="dxa"/>
          </w:tcPr>
          <w:p w14:paraId="0AEF7DB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190995</w:t>
            </w:r>
          </w:p>
        </w:tc>
        <w:tc>
          <w:tcPr>
            <w:tcW w:w="708" w:type="dxa"/>
          </w:tcPr>
          <w:p w14:paraId="20B62155"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0629838A"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1A7E774" w14:textId="77777777" w:rsidR="00744129" w:rsidRPr="006B2793" w:rsidRDefault="00744129" w:rsidP="00744129">
            <w:pPr>
              <w:pStyle w:val="TAL"/>
              <w:tabs>
                <w:tab w:val="clear" w:pos="284"/>
                <w:tab w:val="clear" w:pos="567"/>
              </w:tabs>
              <w:rPr>
                <w:sz w:val="16"/>
              </w:rPr>
            </w:pPr>
            <w:r w:rsidRPr="006B2793">
              <w:rPr>
                <w:sz w:val="16"/>
              </w:rPr>
              <w:t>CRs to TS 26.114 &amp; TR 26.238 on Enhancements to Framework for Live Uplink Streaming (Release 16) (E_FLUS)</w:t>
            </w:r>
          </w:p>
        </w:tc>
        <w:tc>
          <w:tcPr>
            <w:tcW w:w="1212" w:type="dxa"/>
          </w:tcPr>
          <w:p w14:paraId="216707F6" w14:textId="77777777" w:rsidR="00744129" w:rsidRPr="006B2793" w:rsidRDefault="00744129" w:rsidP="00744129">
            <w:pPr>
              <w:pStyle w:val="TAL"/>
              <w:tabs>
                <w:tab w:val="clear" w:pos="284"/>
                <w:tab w:val="clear" w:pos="567"/>
              </w:tabs>
              <w:rPr>
                <w:sz w:val="16"/>
              </w:rPr>
            </w:pPr>
          </w:p>
        </w:tc>
        <w:tc>
          <w:tcPr>
            <w:tcW w:w="803" w:type="dxa"/>
          </w:tcPr>
          <w:p w14:paraId="08A93267" w14:textId="77777777" w:rsidR="00744129" w:rsidRPr="006B2793" w:rsidRDefault="00744129" w:rsidP="00744129">
            <w:pPr>
              <w:pStyle w:val="TAL"/>
              <w:tabs>
                <w:tab w:val="clear" w:pos="284"/>
                <w:tab w:val="clear" w:pos="567"/>
              </w:tabs>
              <w:rPr>
                <w:sz w:val="16"/>
              </w:rPr>
            </w:pPr>
          </w:p>
        </w:tc>
        <w:tc>
          <w:tcPr>
            <w:tcW w:w="801" w:type="dxa"/>
          </w:tcPr>
          <w:p w14:paraId="5DFF43B7" w14:textId="77777777" w:rsidR="00744129" w:rsidRPr="006B2793" w:rsidRDefault="00744129" w:rsidP="00744129">
            <w:pPr>
              <w:pStyle w:val="TAL"/>
              <w:tabs>
                <w:tab w:val="clear" w:pos="284"/>
                <w:tab w:val="clear" w:pos="567"/>
              </w:tabs>
              <w:rPr>
                <w:sz w:val="16"/>
              </w:rPr>
            </w:pPr>
            <w:r w:rsidRPr="006B2793">
              <w:rPr>
                <w:sz w:val="16"/>
              </w:rPr>
              <w:t>SA WG4</w:t>
            </w:r>
          </w:p>
        </w:tc>
        <w:tc>
          <w:tcPr>
            <w:tcW w:w="2363" w:type="dxa"/>
          </w:tcPr>
          <w:p w14:paraId="24D59EB5" w14:textId="77777777" w:rsidR="00744129" w:rsidRPr="006B2793" w:rsidRDefault="00744129" w:rsidP="00744129">
            <w:pPr>
              <w:pStyle w:val="TAL"/>
              <w:tabs>
                <w:tab w:val="clear" w:pos="284"/>
                <w:tab w:val="clear" w:pos="567"/>
              </w:tabs>
              <w:rPr>
                <w:sz w:val="16"/>
              </w:rPr>
            </w:pPr>
            <w:r w:rsidRPr="006B2793">
              <w:rPr>
                <w:sz w:val="16"/>
              </w:rPr>
              <w:t>E_FLUS</w:t>
            </w:r>
          </w:p>
        </w:tc>
        <w:tc>
          <w:tcPr>
            <w:tcW w:w="3536" w:type="dxa"/>
          </w:tcPr>
          <w:p w14:paraId="3236520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68F5D34C"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53F8A416" w14:textId="77777777" w:rsidTr="00744129">
        <w:tc>
          <w:tcPr>
            <w:tcW w:w="1101" w:type="dxa"/>
          </w:tcPr>
          <w:p w14:paraId="613F24D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190996</w:t>
            </w:r>
          </w:p>
        </w:tc>
        <w:tc>
          <w:tcPr>
            <w:tcW w:w="708" w:type="dxa"/>
          </w:tcPr>
          <w:p w14:paraId="4E763C01"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8E8C6A9"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51A0223" w14:textId="77777777" w:rsidR="00744129" w:rsidRPr="006B2793" w:rsidRDefault="00744129" w:rsidP="00744129">
            <w:pPr>
              <w:pStyle w:val="TAL"/>
              <w:tabs>
                <w:tab w:val="clear" w:pos="284"/>
                <w:tab w:val="clear" w:pos="567"/>
              </w:tabs>
              <w:rPr>
                <w:sz w:val="16"/>
              </w:rPr>
            </w:pPr>
            <w:r w:rsidRPr="006B2793">
              <w:rPr>
                <w:sz w:val="16"/>
              </w:rPr>
              <w:t>CRs to TS 26.114 on Coverage and Handoff Enhancements for Multimedia (Release 16) (CHEM)</w:t>
            </w:r>
          </w:p>
        </w:tc>
        <w:tc>
          <w:tcPr>
            <w:tcW w:w="1212" w:type="dxa"/>
          </w:tcPr>
          <w:p w14:paraId="51D0A9CB" w14:textId="77777777" w:rsidR="00744129" w:rsidRPr="006B2793" w:rsidRDefault="00744129" w:rsidP="00744129">
            <w:pPr>
              <w:pStyle w:val="TAL"/>
              <w:tabs>
                <w:tab w:val="clear" w:pos="284"/>
                <w:tab w:val="clear" w:pos="567"/>
              </w:tabs>
              <w:rPr>
                <w:sz w:val="16"/>
              </w:rPr>
            </w:pPr>
          </w:p>
        </w:tc>
        <w:tc>
          <w:tcPr>
            <w:tcW w:w="803" w:type="dxa"/>
          </w:tcPr>
          <w:p w14:paraId="4D0EA99C" w14:textId="77777777" w:rsidR="00744129" w:rsidRPr="006B2793" w:rsidRDefault="00744129" w:rsidP="00744129">
            <w:pPr>
              <w:pStyle w:val="TAL"/>
              <w:tabs>
                <w:tab w:val="clear" w:pos="284"/>
                <w:tab w:val="clear" w:pos="567"/>
              </w:tabs>
              <w:rPr>
                <w:sz w:val="16"/>
              </w:rPr>
            </w:pPr>
          </w:p>
        </w:tc>
        <w:tc>
          <w:tcPr>
            <w:tcW w:w="801" w:type="dxa"/>
          </w:tcPr>
          <w:p w14:paraId="468DAFD8" w14:textId="77777777" w:rsidR="00744129" w:rsidRPr="006B2793" w:rsidRDefault="00744129" w:rsidP="00744129">
            <w:pPr>
              <w:pStyle w:val="TAL"/>
              <w:tabs>
                <w:tab w:val="clear" w:pos="284"/>
                <w:tab w:val="clear" w:pos="567"/>
              </w:tabs>
              <w:rPr>
                <w:sz w:val="16"/>
              </w:rPr>
            </w:pPr>
            <w:r w:rsidRPr="006B2793">
              <w:rPr>
                <w:sz w:val="16"/>
              </w:rPr>
              <w:t>SA WG4</w:t>
            </w:r>
          </w:p>
        </w:tc>
        <w:tc>
          <w:tcPr>
            <w:tcW w:w="2363" w:type="dxa"/>
          </w:tcPr>
          <w:p w14:paraId="449FDA12" w14:textId="77777777" w:rsidR="00744129" w:rsidRPr="006B2793" w:rsidRDefault="00744129" w:rsidP="00744129">
            <w:pPr>
              <w:pStyle w:val="TAL"/>
              <w:tabs>
                <w:tab w:val="clear" w:pos="284"/>
                <w:tab w:val="clear" w:pos="567"/>
              </w:tabs>
              <w:rPr>
                <w:sz w:val="16"/>
              </w:rPr>
            </w:pPr>
            <w:r w:rsidRPr="006B2793">
              <w:rPr>
                <w:sz w:val="16"/>
              </w:rPr>
              <w:t>CHEM</w:t>
            </w:r>
          </w:p>
        </w:tc>
        <w:tc>
          <w:tcPr>
            <w:tcW w:w="3536" w:type="dxa"/>
          </w:tcPr>
          <w:p w14:paraId="437DADE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4784FD5D"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C83DF54" w14:textId="77777777" w:rsidTr="00744129">
        <w:tc>
          <w:tcPr>
            <w:tcW w:w="1101" w:type="dxa"/>
          </w:tcPr>
          <w:p w14:paraId="04BBCEE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190997</w:t>
            </w:r>
          </w:p>
        </w:tc>
        <w:tc>
          <w:tcPr>
            <w:tcW w:w="708" w:type="dxa"/>
          </w:tcPr>
          <w:p w14:paraId="33FCADB6"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7FA0F163"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C594DBC" w14:textId="77777777" w:rsidR="00744129" w:rsidRPr="006B2793" w:rsidRDefault="00744129" w:rsidP="00744129">
            <w:pPr>
              <w:pStyle w:val="TAL"/>
              <w:tabs>
                <w:tab w:val="clear" w:pos="284"/>
                <w:tab w:val="clear" w:pos="567"/>
              </w:tabs>
              <w:rPr>
                <w:sz w:val="16"/>
              </w:rPr>
            </w:pPr>
            <w:r w:rsidRPr="006B2793">
              <w:rPr>
                <w:sz w:val="16"/>
              </w:rPr>
              <w:t>CRs to TS 26.247 &amp; TS 26.346 on Service Interactivity (Release 16) (SerInter)</w:t>
            </w:r>
          </w:p>
        </w:tc>
        <w:tc>
          <w:tcPr>
            <w:tcW w:w="1212" w:type="dxa"/>
          </w:tcPr>
          <w:p w14:paraId="69081F5A" w14:textId="77777777" w:rsidR="00744129" w:rsidRPr="006B2793" w:rsidRDefault="00744129" w:rsidP="00744129">
            <w:pPr>
              <w:pStyle w:val="TAL"/>
              <w:tabs>
                <w:tab w:val="clear" w:pos="284"/>
                <w:tab w:val="clear" w:pos="567"/>
              </w:tabs>
              <w:rPr>
                <w:sz w:val="16"/>
              </w:rPr>
            </w:pPr>
          </w:p>
        </w:tc>
        <w:tc>
          <w:tcPr>
            <w:tcW w:w="803" w:type="dxa"/>
          </w:tcPr>
          <w:p w14:paraId="77A7BBC6" w14:textId="77777777" w:rsidR="00744129" w:rsidRPr="006B2793" w:rsidRDefault="00744129" w:rsidP="00744129">
            <w:pPr>
              <w:pStyle w:val="TAL"/>
              <w:tabs>
                <w:tab w:val="clear" w:pos="284"/>
                <w:tab w:val="clear" w:pos="567"/>
              </w:tabs>
              <w:rPr>
                <w:sz w:val="16"/>
              </w:rPr>
            </w:pPr>
          </w:p>
        </w:tc>
        <w:tc>
          <w:tcPr>
            <w:tcW w:w="801" w:type="dxa"/>
          </w:tcPr>
          <w:p w14:paraId="78DB9356" w14:textId="77777777" w:rsidR="00744129" w:rsidRPr="006B2793" w:rsidRDefault="00744129" w:rsidP="00744129">
            <w:pPr>
              <w:pStyle w:val="TAL"/>
              <w:tabs>
                <w:tab w:val="clear" w:pos="284"/>
                <w:tab w:val="clear" w:pos="567"/>
              </w:tabs>
              <w:rPr>
                <w:sz w:val="16"/>
              </w:rPr>
            </w:pPr>
            <w:r w:rsidRPr="006B2793">
              <w:rPr>
                <w:sz w:val="16"/>
              </w:rPr>
              <w:t>SA WG4</w:t>
            </w:r>
          </w:p>
        </w:tc>
        <w:tc>
          <w:tcPr>
            <w:tcW w:w="2363" w:type="dxa"/>
          </w:tcPr>
          <w:p w14:paraId="1AB0468D" w14:textId="77777777" w:rsidR="00744129" w:rsidRPr="006B2793" w:rsidRDefault="00744129" w:rsidP="00744129">
            <w:pPr>
              <w:pStyle w:val="TAL"/>
              <w:tabs>
                <w:tab w:val="clear" w:pos="284"/>
                <w:tab w:val="clear" w:pos="567"/>
              </w:tabs>
              <w:rPr>
                <w:sz w:val="16"/>
              </w:rPr>
            </w:pPr>
            <w:r w:rsidRPr="006B2793">
              <w:rPr>
                <w:sz w:val="16"/>
              </w:rPr>
              <w:t>SerInter</w:t>
            </w:r>
          </w:p>
        </w:tc>
        <w:tc>
          <w:tcPr>
            <w:tcW w:w="3536" w:type="dxa"/>
          </w:tcPr>
          <w:p w14:paraId="778F4FE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4FF887F0"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710AF53" w14:textId="77777777" w:rsidTr="00744129">
        <w:tc>
          <w:tcPr>
            <w:tcW w:w="1101" w:type="dxa"/>
          </w:tcPr>
          <w:p w14:paraId="3A1B448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190998</w:t>
            </w:r>
          </w:p>
        </w:tc>
        <w:tc>
          <w:tcPr>
            <w:tcW w:w="708" w:type="dxa"/>
          </w:tcPr>
          <w:p w14:paraId="4320AC8F"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5788C8A8"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586C5A6" w14:textId="77777777" w:rsidR="00744129" w:rsidRPr="006B2793" w:rsidRDefault="00744129" w:rsidP="00744129">
            <w:pPr>
              <w:pStyle w:val="TAL"/>
              <w:tabs>
                <w:tab w:val="clear" w:pos="284"/>
                <w:tab w:val="clear" w:pos="567"/>
              </w:tabs>
              <w:rPr>
                <w:sz w:val="16"/>
              </w:rPr>
            </w:pPr>
            <w:r w:rsidRPr="006B2793">
              <w:rPr>
                <w:sz w:val="16"/>
              </w:rPr>
              <w:t>CR to TS 26.444 on EVS Non Bit Exact Float conformance (Release 16) ) (EVS_FCNBE)</w:t>
            </w:r>
          </w:p>
        </w:tc>
        <w:tc>
          <w:tcPr>
            <w:tcW w:w="1212" w:type="dxa"/>
          </w:tcPr>
          <w:p w14:paraId="0E594B5F" w14:textId="77777777" w:rsidR="00744129" w:rsidRPr="006B2793" w:rsidRDefault="00744129" w:rsidP="00744129">
            <w:pPr>
              <w:pStyle w:val="TAL"/>
              <w:tabs>
                <w:tab w:val="clear" w:pos="284"/>
                <w:tab w:val="clear" w:pos="567"/>
              </w:tabs>
              <w:rPr>
                <w:sz w:val="16"/>
              </w:rPr>
            </w:pPr>
          </w:p>
        </w:tc>
        <w:tc>
          <w:tcPr>
            <w:tcW w:w="803" w:type="dxa"/>
          </w:tcPr>
          <w:p w14:paraId="12AD3BBA" w14:textId="77777777" w:rsidR="00744129" w:rsidRPr="006B2793" w:rsidRDefault="00744129" w:rsidP="00744129">
            <w:pPr>
              <w:pStyle w:val="TAL"/>
              <w:tabs>
                <w:tab w:val="clear" w:pos="284"/>
                <w:tab w:val="clear" w:pos="567"/>
              </w:tabs>
              <w:rPr>
                <w:sz w:val="16"/>
              </w:rPr>
            </w:pPr>
          </w:p>
        </w:tc>
        <w:tc>
          <w:tcPr>
            <w:tcW w:w="801" w:type="dxa"/>
          </w:tcPr>
          <w:p w14:paraId="1AD91B99" w14:textId="77777777" w:rsidR="00744129" w:rsidRPr="006B2793" w:rsidRDefault="00744129" w:rsidP="00744129">
            <w:pPr>
              <w:pStyle w:val="TAL"/>
              <w:tabs>
                <w:tab w:val="clear" w:pos="284"/>
                <w:tab w:val="clear" w:pos="567"/>
              </w:tabs>
              <w:rPr>
                <w:sz w:val="16"/>
              </w:rPr>
            </w:pPr>
            <w:r w:rsidRPr="006B2793">
              <w:rPr>
                <w:sz w:val="16"/>
              </w:rPr>
              <w:t>SA WG4</w:t>
            </w:r>
          </w:p>
        </w:tc>
        <w:tc>
          <w:tcPr>
            <w:tcW w:w="2363" w:type="dxa"/>
          </w:tcPr>
          <w:p w14:paraId="16048BEF" w14:textId="77777777" w:rsidR="00744129" w:rsidRPr="006B2793" w:rsidRDefault="00744129" w:rsidP="00744129">
            <w:pPr>
              <w:pStyle w:val="TAL"/>
              <w:tabs>
                <w:tab w:val="clear" w:pos="284"/>
                <w:tab w:val="clear" w:pos="567"/>
              </w:tabs>
              <w:rPr>
                <w:sz w:val="16"/>
              </w:rPr>
            </w:pPr>
            <w:r w:rsidRPr="006B2793">
              <w:rPr>
                <w:sz w:val="16"/>
              </w:rPr>
              <w:t>EVS_FCNBE</w:t>
            </w:r>
          </w:p>
        </w:tc>
        <w:tc>
          <w:tcPr>
            <w:tcW w:w="3536" w:type="dxa"/>
          </w:tcPr>
          <w:p w14:paraId="4779110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A8E7AF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B748B4C" w14:textId="77777777" w:rsidTr="00744129">
        <w:tc>
          <w:tcPr>
            <w:tcW w:w="1101" w:type="dxa"/>
          </w:tcPr>
          <w:p w14:paraId="7622C93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190999</w:t>
            </w:r>
          </w:p>
        </w:tc>
        <w:tc>
          <w:tcPr>
            <w:tcW w:w="708" w:type="dxa"/>
          </w:tcPr>
          <w:p w14:paraId="2F8DF017"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73406351"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82F06C7" w14:textId="77777777" w:rsidR="00744129" w:rsidRPr="006B2793" w:rsidRDefault="00744129" w:rsidP="00744129">
            <w:pPr>
              <w:pStyle w:val="TAL"/>
              <w:tabs>
                <w:tab w:val="clear" w:pos="284"/>
                <w:tab w:val="clear" w:pos="567"/>
              </w:tabs>
              <w:rPr>
                <w:sz w:val="16"/>
              </w:rPr>
            </w:pPr>
            <w:r w:rsidRPr="006B2793">
              <w:rPr>
                <w:sz w:val="16"/>
              </w:rPr>
              <w:t>CR to TS 26.501 on Correction to architecture and procedures (Release 16) (5GMSA)</w:t>
            </w:r>
          </w:p>
        </w:tc>
        <w:tc>
          <w:tcPr>
            <w:tcW w:w="1212" w:type="dxa"/>
          </w:tcPr>
          <w:p w14:paraId="0F23A696" w14:textId="77777777" w:rsidR="00744129" w:rsidRPr="006B2793" w:rsidRDefault="00744129" w:rsidP="00744129">
            <w:pPr>
              <w:pStyle w:val="TAL"/>
              <w:tabs>
                <w:tab w:val="clear" w:pos="284"/>
                <w:tab w:val="clear" w:pos="567"/>
              </w:tabs>
              <w:rPr>
                <w:sz w:val="16"/>
              </w:rPr>
            </w:pPr>
          </w:p>
        </w:tc>
        <w:tc>
          <w:tcPr>
            <w:tcW w:w="803" w:type="dxa"/>
          </w:tcPr>
          <w:p w14:paraId="65BA74FF" w14:textId="77777777" w:rsidR="00744129" w:rsidRPr="006B2793" w:rsidRDefault="00744129" w:rsidP="00744129">
            <w:pPr>
              <w:pStyle w:val="TAL"/>
              <w:tabs>
                <w:tab w:val="clear" w:pos="284"/>
                <w:tab w:val="clear" w:pos="567"/>
              </w:tabs>
              <w:rPr>
                <w:sz w:val="16"/>
              </w:rPr>
            </w:pPr>
          </w:p>
        </w:tc>
        <w:tc>
          <w:tcPr>
            <w:tcW w:w="801" w:type="dxa"/>
          </w:tcPr>
          <w:p w14:paraId="3D2756CB" w14:textId="77777777" w:rsidR="00744129" w:rsidRPr="006B2793" w:rsidRDefault="00744129" w:rsidP="00744129">
            <w:pPr>
              <w:pStyle w:val="TAL"/>
              <w:tabs>
                <w:tab w:val="clear" w:pos="284"/>
                <w:tab w:val="clear" w:pos="567"/>
              </w:tabs>
              <w:rPr>
                <w:sz w:val="16"/>
              </w:rPr>
            </w:pPr>
            <w:r w:rsidRPr="006B2793">
              <w:rPr>
                <w:sz w:val="16"/>
              </w:rPr>
              <w:t>SA WG4</w:t>
            </w:r>
          </w:p>
        </w:tc>
        <w:tc>
          <w:tcPr>
            <w:tcW w:w="2363" w:type="dxa"/>
          </w:tcPr>
          <w:p w14:paraId="293982C3" w14:textId="77777777" w:rsidR="00744129" w:rsidRPr="006B2793" w:rsidRDefault="00744129" w:rsidP="00744129">
            <w:pPr>
              <w:pStyle w:val="TAL"/>
              <w:tabs>
                <w:tab w:val="clear" w:pos="284"/>
                <w:tab w:val="clear" w:pos="567"/>
              </w:tabs>
              <w:rPr>
                <w:sz w:val="16"/>
              </w:rPr>
            </w:pPr>
            <w:r w:rsidRPr="006B2793">
              <w:rPr>
                <w:sz w:val="16"/>
              </w:rPr>
              <w:t>5GMSA</w:t>
            </w:r>
          </w:p>
        </w:tc>
        <w:tc>
          <w:tcPr>
            <w:tcW w:w="3536" w:type="dxa"/>
          </w:tcPr>
          <w:p w14:paraId="1E5A449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8060ED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20407D3" w14:textId="77777777" w:rsidTr="00744129">
        <w:tc>
          <w:tcPr>
            <w:tcW w:w="1101" w:type="dxa"/>
          </w:tcPr>
          <w:p w14:paraId="7110D51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191000</w:t>
            </w:r>
          </w:p>
        </w:tc>
        <w:tc>
          <w:tcPr>
            <w:tcW w:w="708" w:type="dxa"/>
          </w:tcPr>
          <w:p w14:paraId="2DCC0EE7"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08648046"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1299B46E" w14:textId="77777777" w:rsidR="00744129" w:rsidRPr="006B2793" w:rsidRDefault="00744129" w:rsidP="00744129">
            <w:pPr>
              <w:pStyle w:val="TAL"/>
              <w:tabs>
                <w:tab w:val="clear" w:pos="284"/>
                <w:tab w:val="clear" w:pos="567"/>
              </w:tabs>
              <w:rPr>
                <w:sz w:val="16"/>
              </w:rPr>
            </w:pPr>
            <w:r w:rsidRPr="006B2793">
              <w:rPr>
                <w:sz w:val="16"/>
              </w:rPr>
              <w:t>CRs to TS 26.114 &amp; TS 26.443 on Technical Enhancements and Improvements Rel-16 (Release 16) (TEI16)</w:t>
            </w:r>
          </w:p>
        </w:tc>
        <w:tc>
          <w:tcPr>
            <w:tcW w:w="1212" w:type="dxa"/>
          </w:tcPr>
          <w:p w14:paraId="2DAB9FE0" w14:textId="77777777" w:rsidR="00744129" w:rsidRPr="006B2793" w:rsidRDefault="00744129" w:rsidP="00744129">
            <w:pPr>
              <w:pStyle w:val="TAL"/>
              <w:tabs>
                <w:tab w:val="clear" w:pos="284"/>
                <w:tab w:val="clear" w:pos="567"/>
              </w:tabs>
              <w:rPr>
                <w:sz w:val="16"/>
              </w:rPr>
            </w:pPr>
          </w:p>
        </w:tc>
        <w:tc>
          <w:tcPr>
            <w:tcW w:w="803" w:type="dxa"/>
          </w:tcPr>
          <w:p w14:paraId="2C212BE5" w14:textId="77777777" w:rsidR="00744129" w:rsidRPr="006B2793" w:rsidRDefault="00744129" w:rsidP="00744129">
            <w:pPr>
              <w:pStyle w:val="TAL"/>
              <w:tabs>
                <w:tab w:val="clear" w:pos="284"/>
                <w:tab w:val="clear" w:pos="567"/>
              </w:tabs>
              <w:rPr>
                <w:sz w:val="16"/>
              </w:rPr>
            </w:pPr>
          </w:p>
        </w:tc>
        <w:tc>
          <w:tcPr>
            <w:tcW w:w="801" w:type="dxa"/>
          </w:tcPr>
          <w:p w14:paraId="0F9DA9AA" w14:textId="77777777" w:rsidR="00744129" w:rsidRPr="006B2793" w:rsidRDefault="00744129" w:rsidP="00744129">
            <w:pPr>
              <w:pStyle w:val="TAL"/>
              <w:tabs>
                <w:tab w:val="clear" w:pos="284"/>
                <w:tab w:val="clear" w:pos="567"/>
              </w:tabs>
              <w:rPr>
                <w:sz w:val="16"/>
              </w:rPr>
            </w:pPr>
            <w:r w:rsidRPr="006B2793">
              <w:rPr>
                <w:sz w:val="16"/>
              </w:rPr>
              <w:t>SA WG4</w:t>
            </w:r>
          </w:p>
        </w:tc>
        <w:tc>
          <w:tcPr>
            <w:tcW w:w="2363" w:type="dxa"/>
          </w:tcPr>
          <w:p w14:paraId="2E829E73" w14:textId="77777777" w:rsidR="00744129" w:rsidRPr="006B2793" w:rsidRDefault="00744129" w:rsidP="00744129">
            <w:pPr>
              <w:pStyle w:val="TAL"/>
              <w:tabs>
                <w:tab w:val="clear" w:pos="284"/>
                <w:tab w:val="clear" w:pos="567"/>
              </w:tabs>
              <w:rPr>
                <w:sz w:val="16"/>
              </w:rPr>
            </w:pPr>
            <w:r w:rsidRPr="006B2793">
              <w:rPr>
                <w:sz w:val="16"/>
              </w:rPr>
              <w:t>TEI16</w:t>
            </w:r>
          </w:p>
        </w:tc>
        <w:tc>
          <w:tcPr>
            <w:tcW w:w="3536" w:type="dxa"/>
          </w:tcPr>
          <w:p w14:paraId="6405646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3DE91629"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F7D3FD7" w14:textId="77777777" w:rsidTr="00744129">
        <w:tc>
          <w:tcPr>
            <w:tcW w:w="1101" w:type="dxa"/>
          </w:tcPr>
          <w:p w14:paraId="5FACF6D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191009</w:t>
            </w:r>
          </w:p>
        </w:tc>
        <w:tc>
          <w:tcPr>
            <w:tcW w:w="708" w:type="dxa"/>
          </w:tcPr>
          <w:p w14:paraId="0986004E"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74C66947"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7AC1CACA" w14:textId="77777777" w:rsidR="00744129" w:rsidRPr="006B2793" w:rsidRDefault="00744129" w:rsidP="00744129">
            <w:pPr>
              <w:pStyle w:val="TAL"/>
              <w:tabs>
                <w:tab w:val="clear" w:pos="284"/>
                <w:tab w:val="clear" w:pos="567"/>
              </w:tabs>
              <w:rPr>
                <w:sz w:val="16"/>
              </w:rPr>
            </w:pPr>
            <w:r w:rsidRPr="006B2793">
              <w:rPr>
                <w:sz w:val="16"/>
              </w:rPr>
              <w:t>Stage 1 CRs on TEI13</w:t>
            </w:r>
          </w:p>
        </w:tc>
        <w:tc>
          <w:tcPr>
            <w:tcW w:w="1212" w:type="dxa"/>
          </w:tcPr>
          <w:p w14:paraId="778DAD47" w14:textId="77777777" w:rsidR="00744129" w:rsidRPr="006B2793" w:rsidRDefault="00744129" w:rsidP="00744129">
            <w:pPr>
              <w:pStyle w:val="TAL"/>
              <w:tabs>
                <w:tab w:val="clear" w:pos="284"/>
                <w:tab w:val="clear" w:pos="567"/>
              </w:tabs>
              <w:rPr>
                <w:sz w:val="16"/>
              </w:rPr>
            </w:pPr>
          </w:p>
        </w:tc>
        <w:tc>
          <w:tcPr>
            <w:tcW w:w="803" w:type="dxa"/>
          </w:tcPr>
          <w:p w14:paraId="113D6D6A" w14:textId="77777777" w:rsidR="00744129" w:rsidRPr="006B2793" w:rsidRDefault="00744129" w:rsidP="00744129">
            <w:pPr>
              <w:pStyle w:val="TAL"/>
              <w:tabs>
                <w:tab w:val="clear" w:pos="284"/>
                <w:tab w:val="clear" w:pos="567"/>
              </w:tabs>
              <w:rPr>
                <w:sz w:val="16"/>
              </w:rPr>
            </w:pPr>
          </w:p>
        </w:tc>
        <w:tc>
          <w:tcPr>
            <w:tcW w:w="801" w:type="dxa"/>
          </w:tcPr>
          <w:p w14:paraId="7C9B2F48"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6871CAB3" w14:textId="77777777" w:rsidR="00744129" w:rsidRPr="006B2793" w:rsidRDefault="00744129" w:rsidP="00744129">
            <w:pPr>
              <w:pStyle w:val="TAL"/>
              <w:tabs>
                <w:tab w:val="clear" w:pos="284"/>
                <w:tab w:val="clear" w:pos="567"/>
              </w:tabs>
              <w:rPr>
                <w:sz w:val="16"/>
              </w:rPr>
            </w:pPr>
          </w:p>
        </w:tc>
        <w:tc>
          <w:tcPr>
            <w:tcW w:w="3536" w:type="dxa"/>
          </w:tcPr>
          <w:p w14:paraId="707A247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18D50714"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7F726481" w14:textId="77777777" w:rsidTr="00744129">
        <w:tc>
          <w:tcPr>
            <w:tcW w:w="1101" w:type="dxa"/>
          </w:tcPr>
          <w:p w14:paraId="4306F01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191010</w:t>
            </w:r>
          </w:p>
        </w:tc>
        <w:tc>
          <w:tcPr>
            <w:tcW w:w="708" w:type="dxa"/>
          </w:tcPr>
          <w:p w14:paraId="7C34E1FD"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3CEA5FE"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79C2B725" w14:textId="77777777" w:rsidR="00744129" w:rsidRPr="006B2793" w:rsidRDefault="00744129" w:rsidP="00744129">
            <w:pPr>
              <w:pStyle w:val="TAL"/>
              <w:tabs>
                <w:tab w:val="clear" w:pos="284"/>
                <w:tab w:val="clear" w:pos="567"/>
              </w:tabs>
              <w:rPr>
                <w:sz w:val="16"/>
              </w:rPr>
            </w:pPr>
            <w:r w:rsidRPr="006B2793">
              <w:rPr>
                <w:sz w:val="16"/>
              </w:rPr>
              <w:t>Stage 1 CRs on SMARTER_Ph2</w:t>
            </w:r>
          </w:p>
        </w:tc>
        <w:tc>
          <w:tcPr>
            <w:tcW w:w="1212" w:type="dxa"/>
          </w:tcPr>
          <w:p w14:paraId="3DF8F749" w14:textId="77777777" w:rsidR="00744129" w:rsidRPr="006B2793" w:rsidRDefault="00744129" w:rsidP="00744129">
            <w:pPr>
              <w:pStyle w:val="TAL"/>
              <w:tabs>
                <w:tab w:val="clear" w:pos="284"/>
                <w:tab w:val="clear" w:pos="567"/>
              </w:tabs>
              <w:rPr>
                <w:sz w:val="16"/>
              </w:rPr>
            </w:pPr>
          </w:p>
        </w:tc>
        <w:tc>
          <w:tcPr>
            <w:tcW w:w="803" w:type="dxa"/>
          </w:tcPr>
          <w:p w14:paraId="13337447" w14:textId="77777777" w:rsidR="00744129" w:rsidRPr="006B2793" w:rsidRDefault="00744129" w:rsidP="00744129">
            <w:pPr>
              <w:pStyle w:val="TAL"/>
              <w:tabs>
                <w:tab w:val="clear" w:pos="284"/>
                <w:tab w:val="clear" w:pos="567"/>
              </w:tabs>
              <w:rPr>
                <w:sz w:val="16"/>
              </w:rPr>
            </w:pPr>
          </w:p>
        </w:tc>
        <w:tc>
          <w:tcPr>
            <w:tcW w:w="801" w:type="dxa"/>
          </w:tcPr>
          <w:p w14:paraId="38008995"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07AADF0A" w14:textId="77777777" w:rsidR="00744129" w:rsidRPr="006B2793" w:rsidRDefault="00744129" w:rsidP="00744129">
            <w:pPr>
              <w:pStyle w:val="TAL"/>
              <w:tabs>
                <w:tab w:val="clear" w:pos="284"/>
                <w:tab w:val="clear" w:pos="567"/>
              </w:tabs>
              <w:rPr>
                <w:sz w:val="16"/>
              </w:rPr>
            </w:pPr>
          </w:p>
        </w:tc>
        <w:tc>
          <w:tcPr>
            <w:tcW w:w="3536" w:type="dxa"/>
          </w:tcPr>
          <w:p w14:paraId="413B482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1A4C62AE"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0849C72" w14:textId="77777777" w:rsidTr="00744129">
        <w:tc>
          <w:tcPr>
            <w:tcW w:w="1101" w:type="dxa"/>
          </w:tcPr>
          <w:p w14:paraId="6286AB0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191011</w:t>
            </w:r>
          </w:p>
        </w:tc>
        <w:tc>
          <w:tcPr>
            <w:tcW w:w="708" w:type="dxa"/>
          </w:tcPr>
          <w:p w14:paraId="635B7F8F"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8397940"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FED6018" w14:textId="77777777" w:rsidR="00744129" w:rsidRPr="006B2793" w:rsidRDefault="00744129" w:rsidP="00744129">
            <w:pPr>
              <w:pStyle w:val="TAL"/>
              <w:tabs>
                <w:tab w:val="clear" w:pos="284"/>
                <w:tab w:val="clear" w:pos="567"/>
              </w:tabs>
              <w:rPr>
                <w:sz w:val="16"/>
              </w:rPr>
            </w:pPr>
            <w:r w:rsidRPr="006B2793">
              <w:rPr>
                <w:sz w:val="16"/>
              </w:rPr>
              <w:t>Stage 1 CRs on MONASTERY2</w:t>
            </w:r>
          </w:p>
        </w:tc>
        <w:tc>
          <w:tcPr>
            <w:tcW w:w="1212" w:type="dxa"/>
          </w:tcPr>
          <w:p w14:paraId="308C5C60" w14:textId="77777777" w:rsidR="00744129" w:rsidRPr="006B2793" w:rsidRDefault="00744129" w:rsidP="00744129">
            <w:pPr>
              <w:pStyle w:val="TAL"/>
              <w:tabs>
                <w:tab w:val="clear" w:pos="284"/>
                <w:tab w:val="clear" w:pos="567"/>
              </w:tabs>
              <w:rPr>
                <w:sz w:val="16"/>
              </w:rPr>
            </w:pPr>
          </w:p>
        </w:tc>
        <w:tc>
          <w:tcPr>
            <w:tcW w:w="803" w:type="dxa"/>
          </w:tcPr>
          <w:p w14:paraId="13C098AF" w14:textId="77777777" w:rsidR="00744129" w:rsidRPr="006B2793" w:rsidRDefault="00744129" w:rsidP="00744129">
            <w:pPr>
              <w:pStyle w:val="TAL"/>
              <w:tabs>
                <w:tab w:val="clear" w:pos="284"/>
                <w:tab w:val="clear" w:pos="567"/>
              </w:tabs>
              <w:rPr>
                <w:sz w:val="16"/>
              </w:rPr>
            </w:pPr>
          </w:p>
        </w:tc>
        <w:tc>
          <w:tcPr>
            <w:tcW w:w="801" w:type="dxa"/>
          </w:tcPr>
          <w:p w14:paraId="5EAE21D4"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59549AF4" w14:textId="77777777" w:rsidR="00744129" w:rsidRPr="006B2793" w:rsidRDefault="00744129" w:rsidP="00744129">
            <w:pPr>
              <w:pStyle w:val="TAL"/>
              <w:tabs>
                <w:tab w:val="clear" w:pos="284"/>
                <w:tab w:val="clear" w:pos="567"/>
              </w:tabs>
              <w:rPr>
                <w:sz w:val="16"/>
              </w:rPr>
            </w:pPr>
          </w:p>
        </w:tc>
        <w:tc>
          <w:tcPr>
            <w:tcW w:w="3536" w:type="dxa"/>
          </w:tcPr>
          <w:p w14:paraId="1DC973C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46BA422"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715462A9" w14:textId="77777777" w:rsidTr="00744129">
        <w:tc>
          <w:tcPr>
            <w:tcW w:w="1101" w:type="dxa"/>
          </w:tcPr>
          <w:p w14:paraId="3A72911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191012</w:t>
            </w:r>
          </w:p>
        </w:tc>
        <w:tc>
          <w:tcPr>
            <w:tcW w:w="708" w:type="dxa"/>
          </w:tcPr>
          <w:p w14:paraId="5833EFDF"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5B862EC7"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45BD704B" w14:textId="77777777" w:rsidR="00744129" w:rsidRPr="006B2793" w:rsidRDefault="00744129" w:rsidP="00744129">
            <w:pPr>
              <w:pStyle w:val="TAL"/>
              <w:tabs>
                <w:tab w:val="clear" w:pos="284"/>
                <w:tab w:val="clear" w:pos="567"/>
              </w:tabs>
              <w:rPr>
                <w:sz w:val="16"/>
              </w:rPr>
            </w:pPr>
            <w:r w:rsidRPr="006B2793">
              <w:rPr>
                <w:sz w:val="16"/>
              </w:rPr>
              <w:t>Stage 1 CRs on TEI16</w:t>
            </w:r>
          </w:p>
        </w:tc>
        <w:tc>
          <w:tcPr>
            <w:tcW w:w="1212" w:type="dxa"/>
          </w:tcPr>
          <w:p w14:paraId="0F89CB96" w14:textId="77777777" w:rsidR="00744129" w:rsidRPr="006B2793" w:rsidRDefault="00744129" w:rsidP="00744129">
            <w:pPr>
              <w:pStyle w:val="TAL"/>
              <w:tabs>
                <w:tab w:val="clear" w:pos="284"/>
                <w:tab w:val="clear" w:pos="567"/>
              </w:tabs>
              <w:rPr>
                <w:sz w:val="16"/>
              </w:rPr>
            </w:pPr>
          </w:p>
        </w:tc>
        <w:tc>
          <w:tcPr>
            <w:tcW w:w="803" w:type="dxa"/>
          </w:tcPr>
          <w:p w14:paraId="3453E0E8" w14:textId="77777777" w:rsidR="00744129" w:rsidRPr="006B2793" w:rsidRDefault="00744129" w:rsidP="00744129">
            <w:pPr>
              <w:pStyle w:val="TAL"/>
              <w:tabs>
                <w:tab w:val="clear" w:pos="284"/>
                <w:tab w:val="clear" w:pos="567"/>
              </w:tabs>
              <w:rPr>
                <w:sz w:val="16"/>
              </w:rPr>
            </w:pPr>
          </w:p>
        </w:tc>
        <w:tc>
          <w:tcPr>
            <w:tcW w:w="801" w:type="dxa"/>
          </w:tcPr>
          <w:p w14:paraId="10E7EC97"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2C6C1B33" w14:textId="77777777" w:rsidR="00744129" w:rsidRPr="006B2793" w:rsidRDefault="00744129" w:rsidP="00744129">
            <w:pPr>
              <w:pStyle w:val="TAL"/>
              <w:tabs>
                <w:tab w:val="clear" w:pos="284"/>
                <w:tab w:val="clear" w:pos="567"/>
              </w:tabs>
              <w:rPr>
                <w:sz w:val="16"/>
              </w:rPr>
            </w:pPr>
          </w:p>
        </w:tc>
        <w:tc>
          <w:tcPr>
            <w:tcW w:w="3536" w:type="dxa"/>
          </w:tcPr>
          <w:p w14:paraId="4A5C2BC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4D091AC2"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24C6B76" w14:textId="77777777" w:rsidTr="00744129">
        <w:tc>
          <w:tcPr>
            <w:tcW w:w="1101" w:type="dxa"/>
          </w:tcPr>
          <w:p w14:paraId="4D59D39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191013</w:t>
            </w:r>
          </w:p>
        </w:tc>
        <w:tc>
          <w:tcPr>
            <w:tcW w:w="708" w:type="dxa"/>
          </w:tcPr>
          <w:p w14:paraId="0A176522"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E8F86F1"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2338B13B" w14:textId="77777777" w:rsidR="00744129" w:rsidRPr="006B2793" w:rsidRDefault="00744129" w:rsidP="00744129">
            <w:pPr>
              <w:pStyle w:val="TAL"/>
              <w:tabs>
                <w:tab w:val="clear" w:pos="284"/>
                <w:tab w:val="clear" w:pos="567"/>
              </w:tabs>
              <w:rPr>
                <w:sz w:val="16"/>
              </w:rPr>
            </w:pPr>
            <w:r w:rsidRPr="006B2793">
              <w:rPr>
                <w:sz w:val="16"/>
              </w:rPr>
              <w:t>Stage 1 CRs on FS_NCIS</w:t>
            </w:r>
          </w:p>
        </w:tc>
        <w:tc>
          <w:tcPr>
            <w:tcW w:w="1212" w:type="dxa"/>
          </w:tcPr>
          <w:p w14:paraId="50F3EA91" w14:textId="77777777" w:rsidR="00744129" w:rsidRPr="006B2793" w:rsidRDefault="00744129" w:rsidP="00744129">
            <w:pPr>
              <w:pStyle w:val="TAL"/>
              <w:tabs>
                <w:tab w:val="clear" w:pos="284"/>
                <w:tab w:val="clear" w:pos="567"/>
              </w:tabs>
              <w:rPr>
                <w:sz w:val="16"/>
              </w:rPr>
            </w:pPr>
          </w:p>
        </w:tc>
        <w:tc>
          <w:tcPr>
            <w:tcW w:w="803" w:type="dxa"/>
          </w:tcPr>
          <w:p w14:paraId="387A971D" w14:textId="77777777" w:rsidR="00744129" w:rsidRPr="006B2793" w:rsidRDefault="00744129" w:rsidP="00744129">
            <w:pPr>
              <w:pStyle w:val="TAL"/>
              <w:tabs>
                <w:tab w:val="clear" w:pos="284"/>
                <w:tab w:val="clear" w:pos="567"/>
              </w:tabs>
              <w:rPr>
                <w:sz w:val="16"/>
              </w:rPr>
            </w:pPr>
          </w:p>
        </w:tc>
        <w:tc>
          <w:tcPr>
            <w:tcW w:w="801" w:type="dxa"/>
          </w:tcPr>
          <w:p w14:paraId="52041697"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01E37DA5" w14:textId="77777777" w:rsidR="00744129" w:rsidRPr="006B2793" w:rsidRDefault="00744129" w:rsidP="00744129">
            <w:pPr>
              <w:pStyle w:val="TAL"/>
              <w:tabs>
                <w:tab w:val="clear" w:pos="284"/>
                <w:tab w:val="clear" w:pos="567"/>
              </w:tabs>
              <w:rPr>
                <w:sz w:val="16"/>
              </w:rPr>
            </w:pPr>
          </w:p>
        </w:tc>
        <w:tc>
          <w:tcPr>
            <w:tcW w:w="3536" w:type="dxa"/>
          </w:tcPr>
          <w:p w14:paraId="0F57CDC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367F076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464C923" w14:textId="77777777" w:rsidTr="00744129">
        <w:tc>
          <w:tcPr>
            <w:tcW w:w="1101" w:type="dxa"/>
          </w:tcPr>
          <w:p w14:paraId="08C374A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191014</w:t>
            </w:r>
          </w:p>
        </w:tc>
        <w:tc>
          <w:tcPr>
            <w:tcW w:w="708" w:type="dxa"/>
          </w:tcPr>
          <w:p w14:paraId="4D5FA60D"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69722A12"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BC4DD36" w14:textId="77777777" w:rsidR="00744129" w:rsidRPr="006B2793" w:rsidRDefault="00744129" w:rsidP="00744129">
            <w:pPr>
              <w:pStyle w:val="TAL"/>
              <w:tabs>
                <w:tab w:val="clear" w:pos="284"/>
                <w:tab w:val="clear" w:pos="567"/>
              </w:tabs>
              <w:rPr>
                <w:sz w:val="16"/>
              </w:rPr>
            </w:pPr>
            <w:r w:rsidRPr="006B2793">
              <w:rPr>
                <w:sz w:val="16"/>
              </w:rPr>
              <w:t>Stage 1 CRs on NCIS</w:t>
            </w:r>
          </w:p>
        </w:tc>
        <w:tc>
          <w:tcPr>
            <w:tcW w:w="1212" w:type="dxa"/>
          </w:tcPr>
          <w:p w14:paraId="2A67574E" w14:textId="77777777" w:rsidR="00744129" w:rsidRPr="006B2793" w:rsidRDefault="00744129" w:rsidP="00744129">
            <w:pPr>
              <w:pStyle w:val="TAL"/>
              <w:tabs>
                <w:tab w:val="clear" w:pos="284"/>
                <w:tab w:val="clear" w:pos="567"/>
              </w:tabs>
              <w:rPr>
                <w:sz w:val="16"/>
              </w:rPr>
            </w:pPr>
          </w:p>
        </w:tc>
        <w:tc>
          <w:tcPr>
            <w:tcW w:w="803" w:type="dxa"/>
          </w:tcPr>
          <w:p w14:paraId="598D1A62" w14:textId="77777777" w:rsidR="00744129" w:rsidRPr="006B2793" w:rsidRDefault="00744129" w:rsidP="00744129">
            <w:pPr>
              <w:pStyle w:val="TAL"/>
              <w:tabs>
                <w:tab w:val="clear" w:pos="284"/>
                <w:tab w:val="clear" w:pos="567"/>
              </w:tabs>
              <w:rPr>
                <w:sz w:val="16"/>
              </w:rPr>
            </w:pPr>
          </w:p>
        </w:tc>
        <w:tc>
          <w:tcPr>
            <w:tcW w:w="801" w:type="dxa"/>
          </w:tcPr>
          <w:p w14:paraId="153A13A5"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701065F3" w14:textId="77777777" w:rsidR="00744129" w:rsidRPr="006B2793" w:rsidRDefault="00744129" w:rsidP="00744129">
            <w:pPr>
              <w:pStyle w:val="TAL"/>
              <w:tabs>
                <w:tab w:val="clear" w:pos="284"/>
                <w:tab w:val="clear" w:pos="567"/>
              </w:tabs>
              <w:rPr>
                <w:sz w:val="16"/>
              </w:rPr>
            </w:pPr>
          </w:p>
        </w:tc>
        <w:tc>
          <w:tcPr>
            <w:tcW w:w="3536" w:type="dxa"/>
          </w:tcPr>
          <w:p w14:paraId="4024004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402B9E4D"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65875B6" w14:textId="77777777" w:rsidTr="00744129">
        <w:tc>
          <w:tcPr>
            <w:tcW w:w="1101" w:type="dxa"/>
          </w:tcPr>
          <w:p w14:paraId="0985236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191015</w:t>
            </w:r>
          </w:p>
        </w:tc>
        <w:tc>
          <w:tcPr>
            <w:tcW w:w="708" w:type="dxa"/>
          </w:tcPr>
          <w:p w14:paraId="53ABD82B"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0290DAD8"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A282F31" w14:textId="77777777" w:rsidR="00744129" w:rsidRPr="006B2793" w:rsidRDefault="00744129" w:rsidP="00744129">
            <w:pPr>
              <w:pStyle w:val="TAL"/>
              <w:tabs>
                <w:tab w:val="clear" w:pos="284"/>
                <w:tab w:val="clear" w:pos="567"/>
              </w:tabs>
              <w:rPr>
                <w:sz w:val="16"/>
              </w:rPr>
            </w:pPr>
            <w:r w:rsidRPr="006B2793">
              <w:rPr>
                <w:sz w:val="16"/>
              </w:rPr>
              <w:t>Stage 1 CRs on FS_AVPROD</w:t>
            </w:r>
          </w:p>
        </w:tc>
        <w:tc>
          <w:tcPr>
            <w:tcW w:w="1212" w:type="dxa"/>
          </w:tcPr>
          <w:p w14:paraId="42A73069" w14:textId="77777777" w:rsidR="00744129" w:rsidRPr="006B2793" w:rsidRDefault="00744129" w:rsidP="00744129">
            <w:pPr>
              <w:pStyle w:val="TAL"/>
              <w:tabs>
                <w:tab w:val="clear" w:pos="284"/>
                <w:tab w:val="clear" w:pos="567"/>
              </w:tabs>
              <w:rPr>
                <w:sz w:val="16"/>
              </w:rPr>
            </w:pPr>
          </w:p>
        </w:tc>
        <w:tc>
          <w:tcPr>
            <w:tcW w:w="803" w:type="dxa"/>
          </w:tcPr>
          <w:p w14:paraId="22F9132A" w14:textId="77777777" w:rsidR="00744129" w:rsidRPr="006B2793" w:rsidRDefault="00744129" w:rsidP="00744129">
            <w:pPr>
              <w:pStyle w:val="TAL"/>
              <w:tabs>
                <w:tab w:val="clear" w:pos="284"/>
                <w:tab w:val="clear" w:pos="567"/>
              </w:tabs>
              <w:rPr>
                <w:sz w:val="16"/>
              </w:rPr>
            </w:pPr>
          </w:p>
        </w:tc>
        <w:tc>
          <w:tcPr>
            <w:tcW w:w="801" w:type="dxa"/>
          </w:tcPr>
          <w:p w14:paraId="4860F372"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4A68374D" w14:textId="77777777" w:rsidR="00744129" w:rsidRPr="006B2793" w:rsidRDefault="00744129" w:rsidP="00744129">
            <w:pPr>
              <w:pStyle w:val="TAL"/>
              <w:tabs>
                <w:tab w:val="clear" w:pos="284"/>
                <w:tab w:val="clear" w:pos="567"/>
              </w:tabs>
              <w:rPr>
                <w:sz w:val="16"/>
              </w:rPr>
            </w:pPr>
          </w:p>
        </w:tc>
        <w:tc>
          <w:tcPr>
            <w:tcW w:w="3536" w:type="dxa"/>
          </w:tcPr>
          <w:p w14:paraId="1B1E6B7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790DED60"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A767049" w14:textId="77777777" w:rsidTr="00744129">
        <w:tc>
          <w:tcPr>
            <w:tcW w:w="1101" w:type="dxa"/>
          </w:tcPr>
          <w:p w14:paraId="2AA8881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191016</w:t>
            </w:r>
          </w:p>
        </w:tc>
        <w:tc>
          <w:tcPr>
            <w:tcW w:w="708" w:type="dxa"/>
          </w:tcPr>
          <w:p w14:paraId="1E79539D"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F897A8A"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482EC511" w14:textId="77777777" w:rsidR="00744129" w:rsidRPr="006B2793" w:rsidRDefault="00744129" w:rsidP="00744129">
            <w:pPr>
              <w:pStyle w:val="TAL"/>
              <w:tabs>
                <w:tab w:val="clear" w:pos="284"/>
                <w:tab w:val="clear" w:pos="567"/>
              </w:tabs>
              <w:rPr>
                <w:sz w:val="16"/>
              </w:rPr>
            </w:pPr>
            <w:r w:rsidRPr="006B2793">
              <w:rPr>
                <w:sz w:val="16"/>
              </w:rPr>
              <w:t>Stage 1 CRs on AVPROD</w:t>
            </w:r>
          </w:p>
        </w:tc>
        <w:tc>
          <w:tcPr>
            <w:tcW w:w="1212" w:type="dxa"/>
          </w:tcPr>
          <w:p w14:paraId="454AFB36" w14:textId="77777777" w:rsidR="00744129" w:rsidRPr="006B2793" w:rsidRDefault="00744129" w:rsidP="00744129">
            <w:pPr>
              <w:pStyle w:val="TAL"/>
              <w:tabs>
                <w:tab w:val="clear" w:pos="284"/>
                <w:tab w:val="clear" w:pos="567"/>
              </w:tabs>
              <w:rPr>
                <w:sz w:val="16"/>
              </w:rPr>
            </w:pPr>
          </w:p>
        </w:tc>
        <w:tc>
          <w:tcPr>
            <w:tcW w:w="803" w:type="dxa"/>
          </w:tcPr>
          <w:p w14:paraId="68941EE1" w14:textId="77777777" w:rsidR="00744129" w:rsidRPr="006B2793" w:rsidRDefault="00744129" w:rsidP="00744129">
            <w:pPr>
              <w:pStyle w:val="TAL"/>
              <w:tabs>
                <w:tab w:val="clear" w:pos="284"/>
                <w:tab w:val="clear" w:pos="567"/>
              </w:tabs>
              <w:rPr>
                <w:sz w:val="16"/>
              </w:rPr>
            </w:pPr>
          </w:p>
        </w:tc>
        <w:tc>
          <w:tcPr>
            <w:tcW w:w="801" w:type="dxa"/>
          </w:tcPr>
          <w:p w14:paraId="15719CE5"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429CBA09" w14:textId="77777777" w:rsidR="00744129" w:rsidRPr="006B2793" w:rsidRDefault="00744129" w:rsidP="00744129">
            <w:pPr>
              <w:pStyle w:val="TAL"/>
              <w:tabs>
                <w:tab w:val="clear" w:pos="284"/>
                <w:tab w:val="clear" w:pos="567"/>
              </w:tabs>
              <w:rPr>
                <w:sz w:val="16"/>
              </w:rPr>
            </w:pPr>
          </w:p>
        </w:tc>
        <w:tc>
          <w:tcPr>
            <w:tcW w:w="3536" w:type="dxa"/>
          </w:tcPr>
          <w:p w14:paraId="1199B1A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0403678"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7CE751E9" w14:textId="77777777" w:rsidTr="00744129">
        <w:tc>
          <w:tcPr>
            <w:tcW w:w="1101" w:type="dxa"/>
          </w:tcPr>
          <w:p w14:paraId="3CBE806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191017</w:t>
            </w:r>
          </w:p>
        </w:tc>
        <w:tc>
          <w:tcPr>
            <w:tcW w:w="708" w:type="dxa"/>
          </w:tcPr>
          <w:p w14:paraId="7351C29E"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2A40C41"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A76DFF9" w14:textId="77777777" w:rsidR="00744129" w:rsidRPr="006B2793" w:rsidRDefault="00744129" w:rsidP="00744129">
            <w:pPr>
              <w:pStyle w:val="TAL"/>
              <w:tabs>
                <w:tab w:val="clear" w:pos="284"/>
                <w:tab w:val="clear" w:pos="567"/>
              </w:tabs>
              <w:rPr>
                <w:sz w:val="16"/>
              </w:rPr>
            </w:pPr>
            <w:r w:rsidRPr="006B2793">
              <w:rPr>
                <w:sz w:val="16"/>
              </w:rPr>
              <w:t>Stage 1 CRs on FS_MPS2</w:t>
            </w:r>
          </w:p>
        </w:tc>
        <w:tc>
          <w:tcPr>
            <w:tcW w:w="1212" w:type="dxa"/>
          </w:tcPr>
          <w:p w14:paraId="0D7B1C71" w14:textId="77777777" w:rsidR="00744129" w:rsidRPr="006B2793" w:rsidRDefault="00744129" w:rsidP="00744129">
            <w:pPr>
              <w:pStyle w:val="TAL"/>
              <w:tabs>
                <w:tab w:val="clear" w:pos="284"/>
                <w:tab w:val="clear" w:pos="567"/>
              </w:tabs>
              <w:rPr>
                <w:sz w:val="16"/>
              </w:rPr>
            </w:pPr>
          </w:p>
        </w:tc>
        <w:tc>
          <w:tcPr>
            <w:tcW w:w="803" w:type="dxa"/>
          </w:tcPr>
          <w:p w14:paraId="46FECB61" w14:textId="77777777" w:rsidR="00744129" w:rsidRPr="006B2793" w:rsidRDefault="00744129" w:rsidP="00744129">
            <w:pPr>
              <w:pStyle w:val="TAL"/>
              <w:tabs>
                <w:tab w:val="clear" w:pos="284"/>
                <w:tab w:val="clear" w:pos="567"/>
              </w:tabs>
              <w:rPr>
                <w:sz w:val="16"/>
              </w:rPr>
            </w:pPr>
          </w:p>
        </w:tc>
        <w:tc>
          <w:tcPr>
            <w:tcW w:w="801" w:type="dxa"/>
          </w:tcPr>
          <w:p w14:paraId="37CD2826"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548A0076" w14:textId="77777777" w:rsidR="00744129" w:rsidRPr="006B2793" w:rsidRDefault="00744129" w:rsidP="00744129">
            <w:pPr>
              <w:pStyle w:val="TAL"/>
              <w:tabs>
                <w:tab w:val="clear" w:pos="284"/>
                <w:tab w:val="clear" w:pos="567"/>
              </w:tabs>
              <w:rPr>
                <w:sz w:val="16"/>
              </w:rPr>
            </w:pPr>
          </w:p>
        </w:tc>
        <w:tc>
          <w:tcPr>
            <w:tcW w:w="3536" w:type="dxa"/>
          </w:tcPr>
          <w:p w14:paraId="4D4093B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416FE66A"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8885F24" w14:textId="77777777" w:rsidTr="00744129">
        <w:tc>
          <w:tcPr>
            <w:tcW w:w="1101" w:type="dxa"/>
          </w:tcPr>
          <w:p w14:paraId="513E5CF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191018</w:t>
            </w:r>
          </w:p>
        </w:tc>
        <w:tc>
          <w:tcPr>
            <w:tcW w:w="708" w:type="dxa"/>
          </w:tcPr>
          <w:p w14:paraId="608068C8"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940BBB0"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36D3285" w14:textId="77777777" w:rsidR="00744129" w:rsidRPr="006B2793" w:rsidRDefault="00744129" w:rsidP="00744129">
            <w:pPr>
              <w:pStyle w:val="TAL"/>
              <w:tabs>
                <w:tab w:val="clear" w:pos="284"/>
                <w:tab w:val="clear" w:pos="567"/>
              </w:tabs>
              <w:rPr>
                <w:sz w:val="16"/>
              </w:rPr>
            </w:pPr>
            <w:r w:rsidRPr="006B2793">
              <w:rPr>
                <w:sz w:val="16"/>
              </w:rPr>
              <w:t>Stage 1 CRs on MPS2</w:t>
            </w:r>
          </w:p>
        </w:tc>
        <w:tc>
          <w:tcPr>
            <w:tcW w:w="1212" w:type="dxa"/>
          </w:tcPr>
          <w:p w14:paraId="0F37DB28" w14:textId="77777777" w:rsidR="00744129" w:rsidRPr="006B2793" w:rsidRDefault="00744129" w:rsidP="00744129">
            <w:pPr>
              <w:pStyle w:val="TAL"/>
              <w:tabs>
                <w:tab w:val="clear" w:pos="284"/>
                <w:tab w:val="clear" w:pos="567"/>
              </w:tabs>
              <w:rPr>
                <w:sz w:val="16"/>
              </w:rPr>
            </w:pPr>
          </w:p>
        </w:tc>
        <w:tc>
          <w:tcPr>
            <w:tcW w:w="803" w:type="dxa"/>
          </w:tcPr>
          <w:p w14:paraId="6CDF41E7" w14:textId="77777777" w:rsidR="00744129" w:rsidRPr="006B2793" w:rsidRDefault="00744129" w:rsidP="00744129">
            <w:pPr>
              <w:pStyle w:val="TAL"/>
              <w:tabs>
                <w:tab w:val="clear" w:pos="284"/>
                <w:tab w:val="clear" w:pos="567"/>
              </w:tabs>
              <w:rPr>
                <w:sz w:val="16"/>
              </w:rPr>
            </w:pPr>
          </w:p>
        </w:tc>
        <w:tc>
          <w:tcPr>
            <w:tcW w:w="801" w:type="dxa"/>
          </w:tcPr>
          <w:p w14:paraId="4BF039D9"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59E80848" w14:textId="77777777" w:rsidR="00744129" w:rsidRPr="006B2793" w:rsidRDefault="00744129" w:rsidP="00744129">
            <w:pPr>
              <w:pStyle w:val="TAL"/>
              <w:tabs>
                <w:tab w:val="clear" w:pos="284"/>
                <w:tab w:val="clear" w:pos="567"/>
              </w:tabs>
              <w:rPr>
                <w:sz w:val="16"/>
              </w:rPr>
            </w:pPr>
          </w:p>
        </w:tc>
        <w:tc>
          <w:tcPr>
            <w:tcW w:w="3536" w:type="dxa"/>
          </w:tcPr>
          <w:p w14:paraId="359292D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3171B8A"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E3B2EDE" w14:textId="77777777" w:rsidTr="00744129">
        <w:tc>
          <w:tcPr>
            <w:tcW w:w="1101" w:type="dxa"/>
          </w:tcPr>
          <w:p w14:paraId="62B6B20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191019</w:t>
            </w:r>
          </w:p>
        </w:tc>
        <w:tc>
          <w:tcPr>
            <w:tcW w:w="708" w:type="dxa"/>
          </w:tcPr>
          <w:p w14:paraId="15D8C177"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7829C91"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28BD3235" w14:textId="77777777" w:rsidR="00744129" w:rsidRPr="006B2793" w:rsidRDefault="00744129" w:rsidP="00744129">
            <w:pPr>
              <w:pStyle w:val="TAL"/>
              <w:tabs>
                <w:tab w:val="clear" w:pos="284"/>
                <w:tab w:val="clear" w:pos="567"/>
              </w:tabs>
              <w:rPr>
                <w:sz w:val="16"/>
              </w:rPr>
            </w:pPr>
            <w:r w:rsidRPr="006B2793">
              <w:rPr>
                <w:sz w:val="16"/>
              </w:rPr>
              <w:t>Stage 1 CRs on FS_CMED</w:t>
            </w:r>
          </w:p>
        </w:tc>
        <w:tc>
          <w:tcPr>
            <w:tcW w:w="1212" w:type="dxa"/>
          </w:tcPr>
          <w:p w14:paraId="7D3BD253" w14:textId="77777777" w:rsidR="00744129" w:rsidRPr="006B2793" w:rsidRDefault="00744129" w:rsidP="00744129">
            <w:pPr>
              <w:pStyle w:val="TAL"/>
              <w:tabs>
                <w:tab w:val="clear" w:pos="284"/>
                <w:tab w:val="clear" w:pos="567"/>
              </w:tabs>
              <w:rPr>
                <w:sz w:val="16"/>
              </w:rPr>
            </w:pPr>
          </w:p>
        </w:tc>
        <w:tc>
          <w:tcPr>
            <w:tcW w:w="803" w:type="dxa"/>
          </w:tcPr>
          <w:p w14:paraId="7B00A765" w14:textId="77777777" w:rsidR="00744129" w:rsidRPr="006B2793" w:rsidRDefault="00744129" w:rsidP="00744129">
            <w:pPr>
              <w:pStyle w:val="TAL"/>
              <w:tabs>
                <w:tab w:val="clear" w:pos="284"/>
                <w:tab w:val="clear" w:pos="567"/>
              </w:tabs>
              <w:rPr>
                <w:sz w:val="16"/>
              </w:rPr>
            </w:pPr>
          </w:p>
        </w:tc>
        <w:tc>
          <w:tcPr>
            <w:tcW w:w="801" w:type="dxa"/>
          </w:tcPr>
          <w:p w14:paraId="6322C799"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485026CD" w14:textId="77777777" w:rsidR="00744129" w:rsidRPr="006B2793" w:rsidRDefault="00744129" w:rsidP="00744129">
            <w:pPr>
              <w:pStyle w:val="TAL"/>
              <w:tabs>
                <w:tab w:val="clear" w:pos="284"/>
                <w:tab w:val="clear" w:pos="567"/>
              </w:tabs>
              <w:rPr>
                <w:sz w:val="16"/>
              </w:rPr>
            </w:pPr>
          </w:p>
        </w:tc>
        <w:tc>
          <w:tcPr>
            <w:tcW w:w="3536" w:type="dxa"/>
          </w:tcPr>
          <w:p w14:paraId="45ED67B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3FB141EE"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8ABF5E8" w14:textId="77777777" w:rsidTr="00744129">
        <w:tc>
          <w:tcPr>
            <w:tcW w:w="1101" w:type="dxa"/>
          </w:tcPr>
          <w:p w14:paraId="0F81A13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191020</w:t>
            </w:r>
          </w:p>
        </w:tc>
        <w:tc>
          <w:tcPr>
            <w:tcW w:w="708" w:type="dxa"/>
          </w:tcPr>
          <w:p w14:paraId="7B13698A"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2C4BECE"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40D8BF6D" w14:textId="77777777" w:rsidR="00744129" w:rsidRPr="006B2793" w:rsidRDefault="00744129" w:rsidP="00744129">
            <w:pPr>
              <w:pStyle w:val="TAL"/>
              <w:tabs>
                <w:tab w:val="clear" w:pos="284"/>
                <w:tab w:val="clear" w:pos="567"/>
              </w:tabs>
              <w:rPr>
                <w:sz w:val="16"/>
              </w:rPr>
            </w:pPr>
            <w:r w:rsidRPr="006B2793">
              <w:rPr>
                <w:sz w:val="16"/>
              </w:rPr>
              <w:t>Stage 1 CRs on CMED</w:t>
            </w:r>
          </w:p>
        </w:tc>
        <w:tc>
          <w:tcPr>
            <w:tcW w:w="1212" w:type="dxa"/>
          </w:tcPr>
          <w:p w14:paraId="5634833A" w14:textId="77777777" w:rsidR="00744129" w:rsidRPr="006B2793" w:rsidRDefault="00744129" w:rsidP="00744129">
            <w:pPr>
              <w:pStyle w:val="TAL"/>
              <w:tabs>
                <w:tab w:val="clear" w:pos="284"/>
                <w:tab w:val="clear" w:pos="567"/>
              </w:tabs>
              <w:rPr>
                <w:sz w:val="16"/>
              </w:rPr>
            </w:pPr>
          </w:p>
        </w:tc>
        <w:tc>
          <w:tcPr>
            <w:tcW w:w="803" w:type="dxa"/>
          </w:tcPr>
          <w:p w14:paraId="379B1E9D" w14:textId="77777777" w:rsidR="00744129" w:rsidRPr="006B2793" w:rsidRDefault="00744129" w:rsidP="00744129">
            <w:pPr>
              <w:pStyle w:val="TAL"/>
              <w:tabs>
                <w:tab w:val="clear" w:pos="284"/>
                <w:tab w:val="clear" w:pos="567"/>
              </w:tabs>
              <w:rPr>
                <w:sz w:val="16"/>
              </w:rPr>
            </w:pPr>
          </w:p>
        </w:tc>
        <w:tc>
          <w:tcPr>
            <w:tcW w:w="801" w:type="dxa"/>
          </w:tcPr>
          <w:p w14:paraId="54F23F01"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6C67FEA0" w14:textId="77777777" w:rsidR="00744129" w:rsidRPr="006B2793" w:rsidRDefault="00744129" w:rsidP="00744129">
            <w:pPr>
              <w:pStyle w:val="TAL"/>
              <w:tabs>
                <w:tab w:val="clear" w:pos="284"/>
                <w:tab w:val="clear" w:pos="567"/>
              </w:tabs>
              <w:rPr>
                <w:sz w:val="16"/>
              </w:rPr>
            </w:pPr>
          </w:p>
        </w:tc>
        <w:tc>
          <w:tcPr>
            <w:tcW w:w="3536" w:type="dxa"/>
          </w:tcPr>
          <w:p w14:paraId="6CA0243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69AB8AF"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78FB4FD4" w14:textId="77777777" w:rsidTr="00744129">
        <w:tc>
          <w:tcPr>
            <w:tcW w:w="1101" w:type="dxa"/>
          </w:tcPr>
          <w:p w14:paraId="4805811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191022</w:t>
            </w:r>
          </w:p>
        </w:tc>
        <w:tc>
          <w:tcPr>
            <w:tcW w:w="708" w:type="dxa"/>
          </w:tcPr>
          <w:p w14:paraId="16358DCC"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F8D810F"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129CEDE6" w14:textId="77777777" w:rsidR="00744129" w:rsidRPr="006B2793" w:rsidRDefault="00744129" w:rsidP="00744129">
            <w:pPr>
              <w:pStyle w:val="TAL"/>
              <w:tabs>
                <w:tab w:val="clear" w:pos="284"/>
                <w:tab w:val="clear" w:pos="567"/>
              </w:tabs>
              <w:rPr>
                <w:sz w:val="16"/>
              </w:rPr>
            </w:pPr>
            <w:r w:rsidRPr="006B2793">
              <w:rPr>
                <w:sz w:val="16"/>
              </w:rPr>
              <w:t>Stage 1 CRs on FS_REFEC</w:t>
            </w:r>
          </w:p>
        </w:tc>
        <w:tc>
          <w:tcPr>
            <w:tcW w:w="1212" w:type="dxa"/>
          </w:tcPr>
          <w:p w14:paraId="295F550A" w14:textId="77777777" w:rsidR="00744129" w:rsidRPr="006B2793" w:rsidRDefault="00744129" w:rsidP="00744129">
            <w:pPr>
              <w:pStyle w:val="TAL"/>
              <w:tabs>
                <w:tab w:val="clear" w:pos="284"/>
                <w:tab w:val="clear" w:pos="567"/>
              </w:tabs>
              <w:rPr>
                <w:sz w:val="16"/>
              </w:rPr>
            </w:pPr>
          </w:p>
        </w:tc>
        <w:tc>
          <w:tcPr>
            <w:tcW w:w="803" w:type="dxa"/>
          </w:tcPr>
          <w:p w14:paraId="494E3B39" w14:textId="77777777" w:rsidR="00744129" w:rsidRPr="006B2793" w:rsidRDefault="00744129" w:rsidP="00744129">
            <w:pPr>
              <w:pStyle w:val="TAL"/>
              <w:tabs>
                <w:tab w:val="clear" w:pos="284"/>
                <w:tab w:val="clear" w:pos="567"/>
              </w:tabs>
              <w:rPr>
                <w:sz w:val="16"/>
              </w:rPr>
            </w:pPr>
          </w:p>
        </w:tc>
        <w:tc>
          <w:tcPr>
            <w:tcW w:w="801" w:type="dxa"/>
          </w:tcPr>
          <w:p w14:paraId="5942C456"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7172EDC8" w14:textId="77777777" w:rsidR="00744129" w:rsidRPr="006B2793" w:rsidRDefault="00744129" w:rsidP="00744129">
            <w:pPr>
              <w:pStyle w:val="TAL"/>
              <w:tabs>
                <w:tab w:val="clear" w:pos="284"/>
                <w:tab w:val="clear" w:pos="567"/>
              </w:tabs>
              <w:rPr>
                <w:sz w:val="16"/>
              </w:rPr>
            </w:pPr>
          </w:p>
        </w:tc>
        <w:tc>
          <w:tcPr>
            <w:tcW w:w="3536" w:type="dxa"/>
          </w:tcPr>
          <w:p w14:paraId="611909F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18A12453"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0CCE694" w14:textId="77777777" w:rsidTr="00744129">
        <w:tc>
          <w:tcPr>
            <w:tcW w:w="1101" w:type="dxa"/>
          </w:tcPr>
          <w:p w14:paraId="5C32636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191023</w:t>
            </w:r>
          </w:p>
        </w:tc>
        <w:tc>
          <w:tcPr>
            <w:tcW w:w="708" w:type="dxa"/>
          </w:tcPr>
          <w:p w14:paraId="141BB20C"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058A2B1D"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20A4A638" w14:textId="77777777" w:rsidR="00744129" w:rsidRPr="006B2793" w:rsidRDefault="00744129" w:rsidP="00744129">
            <w:pPr>
              <w:pStyle w:val="TAL"/>
              <w:tabs>
                <w:tab w:val="clear" w:pos="284"/>
                <w:tab w:val="clear" w:pos="567"/>
              </w:tabs>
              <w:rPr>
                <w:sz w:val="16"/>
              </w:rPr>
            </w:pPr>
            <w:r w:rsidRPr="006B2793">
              <w:rPr>
                <w:sz w:val="16"/>
              </w:rPr>
              <w:t>Stage 1 CRs on REFEC</w:t>
            </w:r>
          </w:p>
        </w:tc>
        <w:tc>
          <w:tcPr>
            <w:tcW w:w="1212" w:type="dxa"/>
          </w:tcPr>
          <w:p w14:paraId="67896C09" w14:textId="77777777" w:rsidR="00744129" w:rsidRPr="006B2793" w:rsidRDefault="00744129" w:rsidP="00744129">
            <w:pPr>
              <w:pStyle w:val="TAL"/>
              <w:tabs>
                <w:tab w:val="clear" w:pos="284"/>
                <w:tab w:val="clear" w:pos="567"/>
              </w:tabs>
              <w:rPr>
                <w:sz w:val="16"/>
              </w:rPr>
            </w:pPr>
          </w:p>
        </w:tc>
        <w:tc>
          <w:tcPr>
            <w:tcW w:w="803" w:type="dxa"/>
          </w:tcPr>
          <w:p w14:paraId="1E02903B" w14:textId="77777777" w:rsidR="00744129" w:rsidRPr="006B2793" w:rsidRDefault="00744129" w:rsidP="00744129">
            <w:pPr>
              <w:pStyle w:val="TAL"/>
              <w:tabs>
                <w:tab w:val="clear" w:pos="284"/>
                <w:tab w:val="clear" w:pos="567"/>
              </w:tabs>
              <w:rPr>
                <w:sz w:val="16"/>
              </w:rPr>
            </w:pPr>
          </w:p>
        </w:tc>
        <w:tc>
          <w:tcPr>
            <w:tcW w:w="801" w:type="dxa"/>
          </w:tcPr>
          <w:p w14:paraId="6363DDAE"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093C4989" w14:textId="77777777" w:rsidR="00744129" w:rsidRPr="006B2793" w:rsidRDefault="00744129" w:rsidP="00744129">
            <w:pPr>
              <w:pStyle w:val="TAL"/>
              <w:tabs>
                <w:tab w:val="clear" w:pos="284"/>
                <w:tab w:val="clear" w:pos="567"/>
              </w:tabs>
              <w:rPr>
                <w:sz w:val="16"/>
              </w:rPr>
            </w:pPr>
          </w:p>
        </w:tc>
        <w:tc>
          <w:tcPr>
            <w:tcW w:w="3536" w:type="dxa"/>
          </w:tcPr>
          <w:p w14:paraId="68DDC0C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1E3921A8"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A8648AE" w14:textId="77777777" w:rsidTr="00744129">
        <w:tc>
          <w:tcPr>
            <w:tcW w:w="1101" w:type="dxa"/>
          </w:tcPr>
          <w:p w14:paraId="1FB6664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191024</w:t>
            </w:r>
          </w:p>
        </w:tc>
        <w:tc>
          <w:tcPr>
            <w:tcW w:w="708" w:type="dxa"/>
          </w:tcPr>
          <w:p w14:paraId="337D7EB7"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707307AC"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7FA3F7C" w14:textId="77777777" w:rsidR="00744129" w:rsidRPr="006B2793" w:rsidRDefault="00744129" w:rsidP="00744129">
            <w:pPr>
              <w:pStyle w:val="TAL"/>
              <w:tabs>
                <w:tab w:val="clear" w:pos="284"/>
                <w:tab w:val="clear" w:pos="567"/>
              </w:tabs>
              <w:rPr>
                <w:sz w:val="16"/>
              </w:rPr>
            </w:pPr>
            <w:r w:rsidRPr="006B2793">
              <w:rPr>
                <w:sz w:val="16"/>
              </w:rPr>
              <w:t>Stage 1 CRs on EAV</w:t>
            </w:r>
          </w:p>
        </w:tc>
        <w:tc>
          <w:tcPr>
            <w:tcW w:w="1212" w:type="dxa"/>
          </w:tcPr>
          <w:p w14:paraId="26621E0A" w14:textId="77777777" w:rsidR="00744129" w:rsidRPr="006B2793" w:rsidRDefault="00744129" w:rsidP="00744129">
            <w:pPr>
              <w:pStyle w:val="TAL"/>
              <w:tabs>
                <w:tab w:val="clear" w:pos="284"/>
                <w:tab w:val="clear" w:pos="567"/>
              </w:tabs>
              <w:rPr>
                <w:sz w:val="16"/>
              </w:rPr>
            </w:pPr>
          </w:p>
        </w:tc>
        <w:tc>
          <w:tcPr>
            <w:tcW w:w="803" w:type="dxa"/>
          </w:tcPr>
          <w:p w14:paraId="1D271CA2" w14:textId="77777777" w:rsidR="00744129" w:rsidRPr="006B2793" w:rsidRDefault="00744129" w:rsidP="00744129">
            <w:pPr>
              <w:pStyle w:val="TAL"/>
              <w:tabs>
                <w:tab w:val="clear" w:pos="284"/>
                <w:tab w:val="clear" w:pos="567"/>
              </w:tabs>
              <w:rPr>
                <w:sz w:val="16"/>
              </w:rPr>
            </w:pPr>
          </w:p>
        </w:tc>
        <w:tc>
          <w:tcPr>
            <w:tcW w:w="801" w:type="dxa"/>
          </w:tcPr>
          <w:p w14:paraId="008232C5"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1DE260B9" w14:textId="77777777" w:rsidR="00744129" w:rsidRPr="006B2793" w:rsidRDefault="00744129" w:rsidP="00744129">
            <w:pPr>
              <w:pStyle w:val="TAL"/>
              <w:tabs>
                <w:tab w:val="clear" w:pos="284"/>
                <w:tab w:val="clear" w:pos="567"/>
              </w:tabs>
              <w:rPr>
                <w:sz w:val="16"/>
              </w:rPr>
            </w:pPr>
          </w:p>
        </w:tc>
        <w:tc>
          <w:tcPr>
            <w:tcW w:w="3536" w:type="dxa"/>
          </w:tcPr>
          <w:p w14:paraId="10A552A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3161A867"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6D14BF7" w14:textId="77777777" w:rsidTr="00744129">
        <w:tc>
          <w:tcPr>
            <w:tcW w:w="1101" w:type="dxa"/>
          </w:tcPr>
          <w:p w14:paraId="5C9F0174" w14:textId="77777777" w:rsidR="00744129" w:rsidRPr="006B2793" w:rsidRDefault="00744129" w:rsidP="00744129">
            <w:pPr>
              <w:pStyle w:val="TAL"/>
              <w:tabs>
                <w:tab w:val="clear" w:pos="284"/>
                <w:tab w:val="clear" w:pos="567"/>
              </w:tabs>
              <w:rPr>
                <w:sz w:val="16"/>
              </w:rPr>
            </w:pPr>
            <w:r w:rsidRPr="006B2793">
              <w:rPr>
                <w:sz w:val="16"/>
              </w:rPr>
              <w:lastRenderedPageBreak/>
              <w:t>SP</w:t>
            </w:r>
            <w:r w:rsidRPr="006B2793">
              <w:rPr>
                <w:sz w:val="16"/>
              </w:rPr>
              <w:noBreakHyphen/>
              <w:t>191025</w:t>
            </w:r>
          </w:p>
        </w:tc>
        <w:tc>
          <w:tcPr>
            <w:tcW w:w="708" w:type="dxa"/>
          </w:tcPr>
          <w:p w14:paraId="5B07B736"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520C82B6"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44FF4FC4" w14:textId="77777777" w:rsidR="00744129" w:rsidRPr="006B2793" w:rsidRDefault="00744129" w:rsidP="00744129">
            <w:pPr>
              <w:pStyle w:val="TAL"/>
              <w:tabs>
                <w:tab w:val="clear" w:pos="284"/>
                <w:tab w:val="clear" w:pos="567"/>
              </w:tabs>
              <w:rPr>
                <w:sz w:val="16"/>
              </w:rPr>
            </w:pPr>
            <w:r w:rsidRPr="006B2793">
              <w:rPr>
                <w:sz w:val="16"/>
              </w:rPr>
              <w:t>Stage 1 CRs on FS_MUSIM</w:t>
            </w:r>
          </w:p>
        </w:tc>
        <w:tc>
          <w:tcPr>
            <w:tcW w:w="1212" w:type="dxa"/>
          </w:tcPr>
          <w:p w14:paraId="11A3EF44" w14:textId="77777777" w:rsidR="00744129" w:rsidRPr="006B2793" w:rsidRDefault="00744129" w:rsidP="00744129">
            <w:pPr>
              <w:pStyle w:val="TAL"/>
              <w:tabs>
                <w:tab w:val="clear" w:pos="284"/>
                <w:tab w:val="clear" w:pos="567"/>
              </w:tabs>
              <w:rPr>
                <w:sz w:val="16"/>
              </w:rPr>
            </w:pPr>
          </w:p>
        </w:tc>
        <w:tc>
          <w:tcPr>
            <w:tcW w:w="803" w:type="dxa"/>
          </w:tcPr>
          <w:p w14:paraId="591ECE1B" w14:textId="77777777" w:rsidR="00744129" w:rsidRPr="006B2793" w:rsidRDefault="00744129" w:rsidP="00744129">
            <w:pPr>
              <w:pStyle w:val="TAL"/>
              <w:tabs>
                <w:tab w:val="clear" w:pos="284"/>
                <w:tab w:val="clear" w:pos="567"/>
              </w:tabs>
              <w:rPr>
                <w:sz w:val="16"/>
              </w:rPr>
            </w:pPr>
          </w:p>
        </w:tc>
        <w:tc>
          <w:tcPr>
            <w:tcW w:w="801" w:type="dxa"/>
          </w:tcPr>
          <w:p w14:paraId="0DD5C9D0"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5DABE888" w14:textId="77777777" w:rsidR="00744129" w:rsidRPr="006B2793" w:rsidRDefault="00744129" w:rsidP="00744129">
            <w:pPr>
              <w:pStyle w:val="TAL"/>
              <w:tabs>
                <w:tab w:val="clear" w:pos="284"/>
                <w:tab w:val="clear" w:pos="567"/>
              </w:tabs>
              <w:rPr>
                <w:sz w:val="16"/>
              </w:rPr>
            </w:pPr>
          </w:p>
        </w:tc>
        <w:tc>
          <w:tcPr>
            <w:tcW w:w="3536" w:type="dxa"/>
          </w:tcPr>
          <w:p w14:paraId="27049D8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771CCC2A"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5AA262B" w14:textId="77777777" w:rsidTr="00744129">
        <w:tc>
          <w:tcPr>
            <w:tcW w:w="1101" w:type="dxa"/>
          </w:tcPr>
          <w:p w14:paraId="465BFB0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191026</w:t>
            </w:r>
          </w:p>
        </w:tc>
        <w:tc>
          <w:tcPr>
            <w:tcW w:w="708" w:type="dxa"/>
          </w:tcPr>
          <w:p w14:paraId="51B918A6"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4F3767D"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4B157F9D" w14:textId="77777777" w:rsidR="00744129" w:rsidRPr="006B2793" w:rsidRDefault="00744129" w:rsidP="00744129">
            <w:pPr>
              <w:pStyle w:val="TAL"/>
              <w:tabs>
                <w:tab w:val="clear" w:pos="284"/>
                <w:tab w:val="clear" w:pos="567"/>
              </w:tabs>
              <w:rPr>
                <w:sz w:val="16"/>
              </w:rPr>
            </w:pPr>
            <w:r w:rsidRPr="006B2793">
              <w:rPr>
                <w:sz w:val="16"/>
              </w:rPr>
              <w:t>Stage 1 CRs on MUSIM</w:t>
            </w:r>
          </w:p>
        </w:tc>
        <w:tc>
          <w:tcPr>
            <w:tcW w:w="1212" w:type="dxa"/>
          </w:tcPr>
          <w:p w14:paraId="12CD7A96" w14:textId="77777777" w:rsidR="00744129" w:rsidRPr="006B2793" w:rsidRDefault="00744129" w:rsidP="00744129">
            <w:pPr>
              <w:pStyle w:val="TAL"/>
              <w:tabs>
                <w:tab w:val="clear" w:pos="284"/>
                <w:tab w:val="clear" w:pos="567"/>
              </w:tabs>
              <w:rPr>
                <w:sz w:val="16"/>
              </w:rPr>
            </w:pPr>
          </w:p>
        </w:tc>
        <w:tc>
          <w:tcPr>
            <w:tcW w:w="803" w:type="dxa"/>
          </w:tcPr>
          <w:p w14:paraId="6FE48A15" w14:textId="77777777" w:rsidR="00744129" w:rsidRPr="006B2793" w:rsidRDefault="00744129" w:rsidP="00744129">
            <w:pPr>
              <w:pStyle w:val="TAL"/>
              <w:tabs>
                <w:tab w:val="clear" w:pos="284"/>
                <w:tab w:val="clear" w:pos="567"/>
              </w:tabs>
              <w:rPr>
                <w:sz w:val="16"/>
              </w:rPr>
            </w:pPr>
          </w:p>
        </w:tc>
        <w:tc>
          <w:tcPr>
            <w:tcW w:w="801" w:type="dxa"/>
          </w:tcPr>
          <w:p w14:paraId="2D922D4F"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5BE0F5E8" w14:textId="77777777" w:rsidR="00744129" w:rsidRPr="006B2793" w:rsidRDefault="00744129" w:rsidP="00744129">
            <w:pPr>
              <w:pStyle w:val="TAL"/>
              <w:tabs>
                <w:tab w:val="clear" w:pos="284"/>
                <w:tab w:val="clear" w:pos="567"/>
              </w:tabs>
              <w:rPr>
                <w:sz w:val="16"/>
              </w:rPr>
            </w:pPr>
          </w:p>
        </w:tc>
        <w:tc>
          <w:tcPr>
            <w:tcW w:w="3536" w:type="dxa"/>
          </w:tcPr>
          <w:p w14:paraId="6046A6B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11758CE0"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AA4EED9" w14:textId="77777777" w:rsidTr="00744129">
        <w:tc>
          <w:tcPr>
            <w:tcW w:w="1101" w:type="dxa"/>
          </w:tcPr>
          <w:p w14:paraId="4B8733A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191027</w:t>
            </w:r>
          </w:p>
        </w:tc>
        <w:tc>
          <w:tcPr>
            <w:tcW w:w="708" w:type="dxa"/>
          </w:tcPr>
          <w:p w14:paraId="1CD6A847"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72026E40"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24C91DF" w14:textId="77777777" w:rsidR="00744129" w:rsidRPr="006B2793" w:rsidRDefault="00744129" w:rsidP="00744129">
            <w:pPr>
              <w:pStyle w:val="TAL"/>
              <w:tabs>
                <w:tab w:val="clear" w:pos="284"/>
                <w:tab w:val="clear" w:pos="567"/>
              </w:tabs>
              <w:rPr>
                <w:sz w:val="16"/>
              </w:rPr>
            </w:pPr>
            <w:r w:rsidRPr="006B2793">
              <w:rPr>
                <w:sz w:val="16"/>
              </w:rPr>
              <w:t>Stage 1 CRs on FS_eCAV</w:t>
            </w:r>
          </w:p>
        </w:tc>
        <w:tc>
          <w:tcPr>
            <w:tcW w:w="1212" w:type="dxa"/>
          </w:tcPr>
          <w:p w14:paraId="2E850555" w14:textId="77777777" w:rsidR="00744129" w:rsidRPr="006B2793" w:rsidRDefault="00744129" w:rsidP="00744129">
            <w:pPr>
              <w:pStyle w:val="TAL"/>
              <w:tabs>
                <w:tab w:val="clear" w:pos="284"/>
                <w:tab w:val="clear" w:pos="567"/>
              </w:tabs>
              <w:rPr>
                <w:sz w:val="16"/>
              </w:rPr>
            </w:pPr>
          </w:p>
        </w:tc>
        <w:tc>
          <w:tcPr>
            <w:tcW w:w="803" w:type="dxa"/>
          </w:tcPr>
          <w:p w14:paraId="402A683E" w14:textId="77777777" w:rsidR="00744129" w:rsidRPr="006B2793" w:rsidRDefault="00744129" w:rsidP="00744129">
            <w:pPr>
              <w:pStyle w:val="TAL"/>
              <w:tabs>
                <w:tab w:val="clear" w:pos="284"/>
                <w:tab w:val="clear" w:pos="567"/>
              </w:tabs>
              <w:rPr>
                <w:sz w:val="16"/>
              </w:rPr>
            </w:pPr>
          </w:p>
        </w:tc>
        <w:tc>
          <w:tcPr>
            <w:tcW w:w="801" w:type="dxa"/>
          </w:tcPr>
          <w:p w14:paraId="35EDEE9C"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03E7B995" w14:textId="77777777" w:rsidR="00744129" w:rsidRPr="006B2793" w:rsidRDefault="00744129" w:rsidP="00744129">
            <w:pPr>
              <w:pStyle w:val="TAL"/>
              <w:tabs>
                <w:tab w:val="clear" w:pos="284"/>
                <w:tab w:val="clear" w:pos="567"/>
              </w:tabs>
              <w:rPr>
                <w:sz w:val="16"/>
              </w:rPr>
            </w:pPr>
          </w:p>
        </w:tc>
        <w:tc>
          <w:tcPr>
            <w:tcW w:w="3536" w:type="dxa"/>
          </w:tcPr>
          <w:p w14:paraId="6BC7339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413E780"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5FCEE497" w14:textId="77777777" w:rsidTr="00744129">
        <w:tc>
          <w:tcPr>
            <w:tcW w:w="1101" w:type="dxa"/>
          </w:tcPr>
          <w:p w14:paraId="446BAA0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191028</w:t>
            </w:r>
          </w:p>
        </w:tc>
        <w:tc>
          <w:tcPr>
            <w:tcW w:w="708" w:type="dxa"/>
          </w:tcPr>
          <w:p w14:paraId="716705BD"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8542823"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F947F95" w14:textId="77777777" w:rsidR="00744129" w:rsidRPr="006B2793" w:rsidRDefault="00744129" w:rsidP="00744129">
            <w:pPr>
              <w:pStyle w:val="TAL"/>
              <w:tabs>
                <w:tab w:val="clear" w:pos="284"/>
                <w:tab w:val="clear" w:pos="567"/>
              </w:tabs>
              <w:rPr>
                <w:sz w:val="16"/>
              </w:rPr>
            </w:pPr>
            <w:r w:rsidRPr="006B2793">
              <w:rPr>
                <w:sz w:val="16"/>
              </w:rPr>
              <w:t>Stage 1 CRs on eCAV</w:t>
            </w:r>
          </w:p>
        </w:tc>
        <w:tc>
          <w:tcPr>
            <w:tcW w:w="1212" w:type="dxa"/>
          </w:tcPr>
          <w:p w14:paraId="2EEF722A" w14:textId="77777777" w:rsidR="00744129" w:rsidRPr="006B2793" w:rsidRDefault="00744129" w:rsidP="00744129">
            <w:pPr>
              <w:pStyle w:val="TAL"/>
              <w:tabs>
                <w:tab w:val="clear" w:pos="284"/>
                <w:tab w:val="clear" w:pos="567"/>
              </w:tabs>
              <w:rPr>
                <w:sz w:val="16"/>
              </w:rPr>
            </w:pPr>
          </w:p>
        </w:tc>
        <w:tc>
          <w:tcPr>
            <w:tcW w:w="803" w:type="dxa"/>
          </w:tcPr>
          <w:p w14:paraId="32FB72A0" w14:textId="77777777" w:rsidR="00744129" w:rsidRPr="006B2793" w:rsidRDefault="00744129" w:rsidP="00744129">
            <w:pPr>
              <w:pStyle w:val="TAL"/>
              <w:tabs>
                <w:tab w:val="clear" w:pos="284"/>
                <w:tab w:val="clear" w:pos="567"/>
              </w:tabs>
              <w:rPr>
                <w:sz w:val="16"/>
              </w:rPr>
            </w:pPr>
          </w:p>
        </w:tc>
        <w:tc>
          <w:tcPr>
            <w:tcW w:w="801" w:type="dxa"/>
          </w:tcPr>
          <w:p w14:paraId="736934E5"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261F2E0D" w14:textId="77777777" w:rsidR="00744129" w:rsidRPr="006B2793" w:rsidRDefault="00744129" w:rsidP="00744129">
            <w:pPr>
              <w:pStyle w:val="TAL"/>
              <w:tabs>
                <w:tab w:val="clear" w:pos="284"/>
                <w:tab w:val="clear" w:pos="567"/>
              </w:tabs>
              <w:rPr>
                <w:sz w:val="16"/>
              </w:rPr>
            </w:pPr>
          </w:p>
        </w:tc>
        <w:tc>
          <w:tcPr>
            <w:tcW w:w="3536" w:type="dxa"/>
          </w:tcPr>
          <w:p w14:paraId="1536821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672A60C2"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A221039" w14:textId="77777777" w:rsidTr="00744129">
        <w:tc>
          <w:tcPr>
            <w:tcW w:w="1101" w:type="dxa"/>
          </w:tcPr>
          <w:p w14:paraId="1F24673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191029</w:t>
            </w:r>
          </w:p>
        </w:tc>
        <w:tc>
          <w:tcPr>
            <w:tcW w:w="708" w:type="dxa"/>
          </w:tcPr>
          <w:p w14:paraId="5297CA0C"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42F02E1"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A8E4762" w14:textId="77777777" w:rsidR="00744129" w:rsidRPr="006B2793" w:rsidRDefault="00744129" w:rsidP="00744129">
            <w:pPr>
              <w:pStyle w:val="TAL"/>
              <w:tabs>
                <w:tab w:val="clear" w:pos="284"/>
                <w:tab w:val="clear" w:pos="567"/>
              </w:tabs>
              <w:rPr>
                <w:sz w:val="16"/>
              </w:rPr>
            </w:pPr>
            <w:r w:rsidRPr="006B2793">
              <w:rPr>
                <w:sz w:val="16"/>
              </w:rPr>
              <w:t>Stage 1 CRs on FS_FRMCS3</w:t>
            </w:r>
          </w:p>
        </w:tc>
        <w:tc>
          <w:tcPr>
            <w:tcW w:w="1212" w:type="dxa"/>
          </w:tcPr>
          <w:p w14:paraId="7F5545AD" w14:textId="77777777" w:rsidR="00744129" w:rsidRPr="006B2793" w:rsidRDefault="00744129" w:rsidP="00744129">
            <w:pPr>
              <w:pStyle w:val="TAL"/>
              <w:tabs>
                <w:tab w:val="clear" w:pos="284"/>
                <w:tab w:val="clear" w:pos="567"/>
              </w:tabs>
              <w:rPr>
                <w:sz w:val="16"/>
              </w:rPr>
            </w:pPr>
          </w:p>
        </w:tc>
        <w:tc>
          <w:tcPr>
            <w:tcW w:w="803" w:type="dxa"/>
          </w:tcPr>
          <w:p w14:paraId="055EFE34" w14:textId="77777777" w:rsidR="00744129" w:rsidRPr="006B2793" w:rsidRDefault="00744129" w:rsidP="00744129">
            <w:pPr>
              <w:pStyle w:val="TAL"/>
              <w:tabs>
                <w:tab w:val="clear" w:pos="284"/>
                <w:tab w:val="clear" w:pos="567"/>
              </w:tabs>
              <w:rPr>
                <w:sz w:val="16"/>
              </w:rPr>
            </w:pPr>
          </w:p>
        </w:tc>
        <w:tc>
          <w:tcPr>
            <w:tcW w:w="801" w:type="dxa"/>
          </w:tcPr>
          <w:p w14:paraId="284ACA36"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583C51BB" w14:textId="77777777" w:rsidR="00744129" w:rsidRPr="006B2793" w:rsidRDefault="00744129" w:rsidP="00744129">
            <w:pPr>
              <w:pStyle w:val="TAL"/>
              <w:tabs>
                <w:tab w:val="clear" w:pos="284"/>
                <w:tab w:val="clear" w:pos="567"/>
              </w:tabs>
              <w:rPr>
                <w:sz w:val="16"/>
              </w:rPr>
            </w:pPr>
          </w:p>
        </w:tc>
        <w:tc>
          <w:tcPr>
            <w:tcW w:w="3536" w:type="dxa"/>
          </w:tcPr>
          <w:p w14:paraId="1D18642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4BC6F140"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008B168" w14:textId="77777777" w:rsidTr="00744129">
        <w:tc>
          <w:tcPr>
            <w:tcW w:w="1101" w:type="dxa"/>
          </w:tcPr>
          <w:p w14:paraId="77D52AB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191030</w:t>
            </w:r>
          </w:p>
        </w:tc>
        <w:tc>
          <w:tcPr>
            <w:tcW w:w="708" w:type="dxa"/>
          </w:tcPr>
          <w:p w14:paraId="47D52179"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5671FB31"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DBE77A4" w14:textId="77777777" w:rsidR="00744129" w:rsidRPr="006B2793" w:rsidRDefault="00744129" w:rsidP="00744129">
            <w:pPr>
              <w:pStyle w:val="TAL"/>
              <w:tabs>
                <w:tab w:val="clear" w:pos="284"/>
                <w:tab w:val="clear" w:pos="567"/>
              </w:tabs>
              <w:rPr>
                <w:sz w:val="16"/>
              </w:rPr>
            </w:pPr>
            <w:r w:rsidRPr="006B2793">
              <w:rPr>
                <w:sz w:val="16"/>
              </w:rPr>
              <w:t>Stage 1 CRs on MONASTERYEND</w:t>
            </w:r>
          </w:p>
        </w:tc>
        <w:tc>
          <w:tcPr>
            <w:tcW w:w="1212" w:type="dxa"/>
          </w:tcPr>
          <w:p w14:paraId="3F00BD8C" w14:textId="77777777" w:rsidR="00744129" w:rsidRPr="006B2793" w:rsidRDefault="00744129" w:rsidP="00744129">
            <w:pPr>
              <w:pStyle w:val="TAL"/>
              <w:tabs>
                <w:tab w:val="clear" w:pos="284"/>
                <w:tab w:val="clear" w:pos="567"/>
              </w:tabs>
              <w:rPr>
                <w:sz w:val="16"/>
              </w:rPr>
            </w:pPr>
          </w:p>
        </w:tc>
        <w:tc>
          <w:tcPr>
            <w:tcW w:w="803" w:type="dxa"/>
          </w:tcPr>
          <w:p w14:paraId="1A747E27" w14:textId="77777777" w:rsidR="00744129" w:rsidRPr="006B2793" w:rsidRDefault="00744129" w:rsidP="00744129">
            <w:pPr>
              <w:pStyle w:val="TAL"/>
              <w:tabs>
                <w:tab w:val="clear" w:pos="284"/>
                <w:tab w:val="clear" w:pos="567"/>
              </w:tabs>
              <w:rPr>
                <w:sz w:val="16"/>
              </w:rPr>
            </w:pPr>
          </w:p>
        </w:tc>
        <w:tc>
          <w:tcPr>
            <w:tcW w:w="801" w:type="dxa"/>
          </w:tcPr>
          <w:p w14:paraId="02184CED"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794BE0C2" w14:textId="77777777" w:rsidR="00744129" w:rsidRPr="006B2793" w:rsidRDefault="00744129" w:rsidP="00744129">
            <w:pPr>
              <w:pStyle w:val="TAL"/>
              <w:tabs>
                <w:tab w:val="clear" w:pos="284"/>
                <w:tab w:val="clear" w:pos="567"/>
              </w:tabs>
              <w:rPr>
                <w:sz w:val="16"/>
              </w:rPr>
            </w:pPr>
          </w:p>
        </w:tc>
        <w:tc>
          <w:tcPr>
            <w:tcW w:w="3536" w:type="dxa"/>
          </w:tcPr>
          <w:p w14:paraId="6EFA695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17A71621"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7869CCC4" w14:textId="77777777" w:rsidTr="00744129">
        <w:tc>
          <w:tcPr>
            <w:tcW w:w="1101" w:type="dxa"/>
          </w:tcPr>
          <w:p w14:paraId="688A85D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191031</w:t>
            </w:r>
          </w:p>
        </w:tc>
        <w:tc>
          <w:tcPr>
            <w:tcW w:w="708" w:type="dxa"/>
          </w:tcPr>
          <w:p w14:paraId="253DAFF9"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A94B847"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466E46F2" w14:textId="77777777" w:rsidR="00744129" w:rsidRPr="006B2793" w:rsidRDefault="00744129" w:rsidP="00744129">
            <w:pPr>
              <w:pStyle w:val="TAL"/>
              <w:tabs>
                <w:tab w:val="clear" w:pos="284"/>
                <w:tab w:val="clear" w:pos="567"/>
              </w:tabs>
              <w:rPr>
                <w:sz w:val="16"/>
              </w:rPr>
            </w:pPr>
            <w:r w:rsidRPr="006B2793">
              <w:rPr>
                <w:sz w:val="16"/>
              </w:rPr>
              <w:t>Stage 1 CRs on FS_MINT</w:t>
            </w:r>
          </w:p>
        </w:tc>
        <w:tc>
          <w:tcPr>
            <w:tcW w:w="1212" w:type="dxa"/>
          </w:tcPr>
          <w:p w14:paraId="0FA492E0" w14:textId="77777777" w:rsidR="00744129" w:rsidRPr="006B2793" w:rsidRDefault="00744129" w:rsidP="00744129">
            <w:pPr>
              <w:pStyle w:val="TAL"/>
              <w:tabs>
                <w:tab w:val="clear" w:pos="284"/>
                <w:tab w:val="clear" w:pos="567"/>
              </w:tabs>
              <w:rPr>
                <w:sz w:val="16"/>
              </w:rPr>
            </w:pPr>
          </w:p>
        </w:tc>
        <w:tc>
          <w:tcPr>
            <w:tcW w:w="803" w:type="dxa"/>
          </w:tcPr>
          <w:p w14:paraId="37A35080" w14:textId="77777777" w:rsidR="00744129" w:rsidRPr="006B2793" w:rsidRDefault="00744129" w:rsidP="00744129">
            <w:pPr>
              <w:pStyle w:val="TAL"/>
              <w:tabs>
                <w:tab w:val="clear" w:pos="284"/>
                <w:tab w:val="clear" w:pos="567"/>
              </w:tabs>
              <w:rPr>
                <w:sz w:val="16"/>
              </w:rPr>
            </w:pPr>
          </w:p>
        </w:tc>
        <w:tc>
          <w:tcPr>
            <w:tcW w:w="801" w:type="dxa"/>
          </w:tcPr>
          <w:p w14:paraId="0F541006"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26F781A2" w14:textId="77777777" w:rsidR="00744129" w:rsidRPr="006B2793" w:rsidRDefault="00744129" w:rsidP="00744129">
            <w:pPr>
              <w:pStyle w:val="TAL"/>
              <w:tabs>
                <w:tab w:val="clear" w:pos="284"/>
                <w:tab w:val="clear" w:pos="567"/>
              </w:tabs>
              <w:rPr>
                <w:sz w:val="16"/>
              </w:rPr>
            </w:pPr>
          </w:p>
        </w:tc>
        <w:tc>
          <w:tcPr>
            <w:tcW w:w="3536" w:type="dxa"/>
          </w:tcPr>
          <w:p w14:paraId="0034FA5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B73E6CC"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BD03803" w14:textId="77777777" w:rsidTr="00744129">
        <w:tc>
          <w:tcPr>
            <w:tcW w:w="1101" w:type="dxa"/>
          </w:tcPr>
          <w:p w14:paraId="0DE16D5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191032</w:t>
            </w:r>
          </w:p>
        </w:tc>
        <w:tc>
          <w:tcPr>
            <w:tcW w:w="708" w:type="dxa"/>
          </w:tcPr>
          <w:p w14:paraId="1C2B52D5"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51574C5"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32D76AA" w14:textId="77777777" w:rsidR="00744129" w:rsidRPr="006B2793" w:rsidRDefault="00744129" w:rsidP="00744129">
            <w:pPr>
              <w:pStyle w:val="TAL"/>
              <w:tabs>
                <w:tab w:val="clear" w:pos="284"/>
                <w:tab w:val="clear" w:pos="567"/>
              </w:tabs>
              <w:rPr>
                <w:sz w:val="16"/>
              </w:rPr>
            </w:pPr>
            <w:r w:rsidRPr="006B2793">
              <w:rPr>
                <w:sz w:val="16"/>
              </w:rPr>
              <w:t>Stage 1 CRs on MINT</w:t>
            </w:r>
          </w:p>
        </w:tc>
        <w:tc>
          <w:tcPr>
            <w:tcW w:w="1212" w:type="dxa"/>
          </w:tcPr>
          <w:p w14:paraId="622E5470" w14:textId="77777777" w:rsidR="00744129" w:rsidRPr="006B2793" w:rsidRDefault="00744129" w:rsidP="00744129">
            <w:pPr>
              <w:pStyle w:val="TAL"/>
              <w:tabs>
                <w:tab w:val="clear" w:pos="284"/>
                <w:tab w:val="clear" w:pos="567"/>
              </w:tabs>
              <w:rPr>
                <w:sz w:val="16"/>
              </w:rPr>
            </w:pPr>
          </w:p>
        </w:tc>
        <w:tc>
          <w:tcPr>
            <w:tcW w:w="803" w:type="dxa"/>
          </w:tcPr>
          <w:p w14:paraId="266A301F" w14:textId="77777777" w:rsidR="00744129" w:rsidRPr="006B2793" w:rsidRDefault="00744129" w:rsidP="00744129">
            <w:pPr>
              <w:pStyle w:val="TAL"/>
              <w:tabs>
                <w:tab w:val="clear" w:pos="284"/>
                <w:tab w:val="clear" w:pos="567"/>
              </w:tabs>
              <w:rPr>
                <w:sz w:val="16"/>
              </w:rPr>
            </w:pPr>
          </w:p>
        </w:tc>
        <w:tc>
          <w:tcPr>
            <w:tcW w:w="801" w:type="dxa"/>
          </w:tcPr>
          <w:p w14:paraId="52C4CA29"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628C69DF" w14:textId="77777777" w:rsidR="00744129" w:rsidRPr="006B2793" w:rsidRDefault="00744129" w:rsidP="00744129">
            <w:pPr>
              <w:pStyle w:val="TAL"/>
              <w:tabs>
                <w:tab w:val="clear" w:pos="284"/>
                <w:tab w:val="clear" w:pos="567"/>
              </w:tabs>
              <w:rPr>
                <w:sz w:val="16"/>
              </w:rPr>
            </w:pPr>
          </w:p>
        </w:tc>
        <w:tc>
          <w:tcPr>
            <w:tcW w:w="3536" w:type="dxa"/>
          </w:tcPr>
          <w:p w14:paraId="3FC68E3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3F49C325"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823BE22" w14:textId="77777777" w:rsidTr="00744129">
        <w:tc>
          <w:tcPr>
            <w:tcW w:w="1101" w:type="dxa"/>
          </w:tcPr>
          <w:p w14:paraId="4E018F3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191033</w:t>
            </w:r>
          </w:p>
        </w:tc>
        <w:tc>
          <w:tcPr>
            <w:tcW w:w="708" w:type="dxa"/>
          </w:tcPr>
          <w:p w14:paraId="2CDF75A4"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3B0CD74"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0C68973" w14:textId="77777777" w:rsidR="00744129" w:rsidRPr="006B2793" w:rsidRDefault="00744129" w:rsidP="00744129">
            <w:pPr>
              <w:pStyle w:val="TAL"/>
              <w:tabs>
                <w:tab w:val="clear" w:pos="284"/>
                <w:tab w:val="clear" w:pos="567"/>
              </w:tabs>
              <w:rPr>
                <w:sz w:val="16"/>
              </w:rPr>
            </w:pPr>
            <w:r w:rsidRPr="006B2793">
              <w:rPr>
                <w:sz w:val="16"/>
              </w:rPr>
              <w:t>Stage 1 CRs on FS_ATRAC</w:t>
            </w:r>
          </w:p>
        </w:tc>
        <w:tc>
          <w:tcPr>
            <w:tcW w:w="1212" w:type="dxa"/>
          </w:tcPr>
          <w:p w14:paraId="5B93BDFE" w14:textId="77777777" w:rsidR="00744129" w:rsidRPr="006B2793" w:rsidRDefault="00744129" w:rsidP="00744129">
            <w:pPr>
              <w:pStyle w:val="TAL"/>
              <w:tabs>
                <w:tab w:val="clear" w:pos="284"/>
                <w:tab w:val="clear" w:pos="567"/>
              </w:tabs>
              <w:rPr>
                <w:sz w:val="16"/>
              </w:rPr>
            </w:pPr>
          </w:p>
        </w:tc>
        <w:tc>
          <w:tcPr>
            <w:tcW w:w="803" w:type="dxa"/>
          </w:tcPr>
          <w:p w14:paraId="4DECA279" w14:textId="77777777" w:rsidR="00744129" w:rsidRPr="006B2793" w:rsidRDefault="00744129" w:rsidP="00744129">
            <w:pPr>
              <w:pStyle w:val="TAL"/>
              <w:tabs>
                <w:tab w:val="clear" w:pos="284"/>
                <w:tab w:val="clear" w:pos="567"/>
              </w:tabs>
              <w:rPr>
                <w:sz w:val="16"/>
              </w:rPr>
            </w:pPr>
          </w:p>
        </w:tc>
        <w:tc>
          <w:tcPr>
            <w:tcW w:w="801" w:type="dxa"/>
          </w:tcPr>
          <w:p w14:paraId="0A21E22A"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50EE0F71" w14:textId="77777777" w:rsidR="00744129" w:rsidRPr="006B2793" w:rsidRDefault="00744129" w:rsidP="00744129">
            <w:pPr>
              <w:pStyle w:val="TAL"/>
              <w:tabs>
                <w:tab w:val="clear" w:pos="284"/>
                <w:tab w:val="clear" w:pos="567"/>
              </w:tabs>
              <w:rPr>
                <w:sz w:val="16"/>
              </w:rPr>
            </w:pPr>
          </w:p>
        </w:tc>
        <w:tc>
          <w:tcPr>
            <w:tcW w:w="3536" w:type="dxa"/>
          </w:tcPr>
          <w:p w14:paraId="57D3460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F317A0A"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5B495ED6" w14:textId="77777777" w:rsidTr="00744129">
        <w:tc>
          <w:tcPr>
            <w:tcW w:w="1101" w:type="dxa"/>
          </w:tcPr>
          <w:p w14:paraId="5E41D26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191034</w:t>
            </w:r>
          </w:p>
        </w:tc>
        <w:tc>
          <w:tcPr>
            <w:tcW w:w="708" w:type="dxa"/>
          </w:tcPr>
          <w:p w14:paraId="1E3282A8"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2CB1F75"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1582765E" w14:textId="77777777" w:rsidR="00744129" w:rsidRPr="006B2793" w:rsidRDefault="00744129" w:rsidP="00744129">
            <w:pPr>
              <w:pStyle w:val="TAL"/>
              <w:tabs>
                <w:tab w:val="clear" w:pos="284"/>
                <w:tab w:val="clear" w:pos="567"/>
              </w:tabs>
              <w:rPr>
                <w:sz w:val="16"/>
              </w:rPr>
            </w:pPr>
            <w:r w:rsidRPr="006B2793">
              <w:rPr>
                <w:sz w:val="16"/>
              </w:rPr>
              <w:t>Stage 1 CRs on 5MBS_eMC</w:t>
            </w:r>
          </w:p>
        </w:tc>
        <w:tc>
          <w:tcPr>
            <w:tcW w:w="1212" w:type="dxa"/>
          </w:tcPr>
          <w:p w14:paraId="4903A3BA" w14:textId="77777777" w:rsidR="00744129" w:rsidRPr="006B2793" w:rsidRDefault="00744129" w:rsidP="00744129">
            <w:pPr>
              <w:pStyle w:val="TAL"/>
              <w:tabs>
                <w:tab w:val="clear" w:pos="284"/>
                <w:tab w:val="clear" w:pos="567"/>
              </w:tabs>
              <w:rPr>
                <w:sz w:val="16"/>
              </w:rPr>
            </w:pPr>
          </w:p>
        </w:tc>
        <w:tc>
          <w:tcPr>
            <w:tcW w:w="803" w:type="dxa"/>
          </w:tcPr>
          <w:p w14:paraId="2BACFD86" w14:textId="77777777" w:rsidR="00744129" w:rsidRPr="006B2793" w:rsidRDefault="00744129" w:rsidP="00744129">
            <w:pPr>
              <w:pStyle w:val="TAL"/>
              <w:tabs>
                <w:tab w:val="clear" w:pos="284"/>
                <w:tab w:val="clear" w:pos="567"/>
              </w:tabs>
              <w:rPr>
                <w:sz w:val="16"/>
              </w:rPr>
            </w:pPr>
          </w:p>
        </w:tc>
        <w:tc>
          <w:tcPr>
            <w:tcW w:w="801" w:type="dxa"/>
          </w:tcPr>
          <w:p w14:paraId="2686C730"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1B94372F" w14:textId="77777777" w:rsidR="00744129" w:rsidRPr="006B2793" w:rsidRDefault="00744129" w:rsidP="00744129">
            <w:pPr>
              <w:pStyle w:val="TAL"/>
              <w:tabs>
                <w:tab w:val="clear" w:pos="284"/>
                <w:tab w:val="clear" w:pos="567"/>
              </w:tabs>
              <w:rPr>
                <w:sz w:val="16"/>
              </w:rPr>
            </w:pPr>
          </w:p>
        </w:tc>
        <w:tc>
          <w:tcPr>
            <w:tcW w:w="3536" w:type="dxa"/>
          </w:tcPr>
          <w:p w14:paraId="2015C92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7ED20CFE"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7DEF83F" w14:textId="77777777" w:rsidTr="00744129">
        <w:tc>
          <w:tcPr>
            <w:tcW w:w="1101" w:type="dxa"/>
          </w:tcPr>
          <w:p w14:paraId="28C82D9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191035</w:t>
            </w:r>
          </w:p>
        </w:tc>
        <w:tc>
          <w:tcPr>
            <w:tcW w:w="708" w:type="dxa"/>
          </w:tcPr>
          <w:p w14:paraId="228A626F"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1EF0EF9"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B1E2758" w14:textId="77777777" w:rsidR="00744129" w:rsidRPr="006B2793" w:rsidRDefault="00744129" w:rsidP="00744129">
            <w:pPr>
              <w:pStyle w:val="TAL"/>
              <w:tabs>
                <w:tab w:val="clear" w:pos="284"/>
                <w:tab w:val="clear" w:pos="567"/>
              </w:tabs>
              <w:rPr>
                <w:sz w:val="16"/>
              </w:rPr>
            </w:pPr>
            <w:r w:rsidRPr="006B2793">
              <w:rPr>
                <w:sz w:val="16"/>
              </w:rPr>
              <w:t>Stage 1 CRs on IESNPN</w:t>
            </w:r>
          </w:p>
        </w:tc>
        <w:tc>
          <w:tcPr>
            <w:tcW w:w="1212" w:type="dxa"/>
          </w:tcPr>
          <w:p w14:paraId="0ED8405A" w14:textId="77777777" w:rsidR="00744129" w:rsidRPr="006B2793" w:rsidRDefault="00744129" w:rsidP="00744129">
            <w:pPr>
              <w:pStyle w:val="TAL"/>
              <w:tabs>
                <w:tab w:val="clear" w:pos="284"/>
                <w:tab w:val="clear" w:pos="567"/>
              </w:tabs>
              <w:rPr>
                <w:sz w:val="16"/>
              </w:rPr>
            </w:pPr>
          </w:p>
        </w:tc>
        <w:tc>
          <w:tcPr>
            <w:tcW w:w="803" w:type="dxa"/>
          </w:tcPr>
          <w:p w14:paraId="192966F5" w14:textId="77777777" w:rsidR="00744129" w:rsidRPr="006B2793" w:rsidRDefault="00744129" w:rsidP="00744129">
            <w:pPr>
              <w:pStyle w:val="TAL"/>
              <w:tabs>
                <w:tab w:val="clear" w:pos="284"/>
                <w:tab w:val="clear" w:pos="567"/>
              </w:tabs>
              <w:rPr>
                <w:sz w:val="16"/>
              </w:rPr>
            </w:pPr>
          </w:p>
        </w:tc>
        <w:tc>
          <w:tcPr>
            <w:tcW w:w="801" w:type="dxa"/>
          </w:tcPr>
          <w:p w14:paraId="645F8990"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402D3ADF" w14:textId="77777777" w:rsidR="00744129" w:rsidRPr="006B2793" w:rsidRDefault="00744129" w:rsidP="00744129">
            <w:pPr>
              <w:pStyle w:val="TAL"/>
              <w:tabs>
                <w:tab w:val="clear" w:pos="284"/>
                <w:tab w:val="clear" w:pos="567"/>
              </w:tabs>
              <w:rPr>
                <w:sz w:val="16"/>
              </w:rPr>
            </w:pPr>
          </w:p>
        </w:tc>
        <w:tc>
          <w:tcPr>
            <w:tcW w:w="3536" w:type="dxa"/>
          </w:tcPr>
          <w:p w14:paraId="2238438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63831C3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DE5E07C" w14:textId="77777777" w:rsidTr="00744129">
        <w:tc>
          <w:tcPr>
            <w:tcW w:w="1101" w:type="dxa"/>
          </w:tcPr>
          <w:p w14:paraId="7FE6698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191036</w:t>
            </w:r>
          </w:p>
        </w:tc>
        <w:tc>
          <w:tcPr>
            <w:tcW w:w="708" w:type="dxa"/>
          </w:tcPr>
          <w:p w14:paraId="456BDF79"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5669070A"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163FDB8F" w14:textId="77777777" w:rsidR="00744129" w:rsidRPr="006B2793" w:rsidRDefault="00744129" w:rsidP="00744129">
            <w:pPr>
              <w:pStyle w:val="TAL"/>
              <w:tabs>
                <w:tab w:val="clear" w:pos="284"/>
                <w:tab w:val="clear" w:pos="567"/>
              </w:tabs>
              <w:rPr>
                <w:sz w:val="16"/>
              </w:rPr>
            </w:pPr>
            <w:r w:rsidRPr="006B2793">
              <w:rPr>
                <w:sz w:val="16"/>
              </w:rPr>
              <w:t>Stage 1 CRs on TEI17</w:t>
            </w:r>
          </w:p>
        </w:tc>
        <w:tc>
          <w:tcPr>
            <w:tcW w:w="1212" w:type="dxa"/>
          </w:tcPr>
          <w:p w14:paraId="2AD6B705" w14:textId="77777777" w:rsidR="00744129" w:rsidRPr="006B2793" w:rsidRDefault="00744129" w:rsidP="00744129">
            <w:pPr>
              <w:pStyle w:val="TAL"/>
              <w:tabs>
                <w:tab w:val="clear" w:pos="284"/>
                <w:tab w:val="clear" w:pos="567"/>
              </w:tabs>
              <w:rPr>
                <w:sz w:val="16"/>
              </w:rPr>
            </w:pPr>
          </w:p>
        </w:tc>
        <w:tc>
          <w:tcPr>
            <w:tcW w:w="803" w:type="dxa"/>
          </w:tcPr>
          <w:p w14:paraId="0A380BE4" w14:textId="77777777" w:rsidR="00744129" w:rsidRPr="006B2793" w:rsidRDefault="00744129" w:rsidP="00744129">
            <w:pPr>
              <w:pStyle w:val="TAL"/>
              <w:tabs>
                <w:tab w:val="clear" w:pos="284"/>
                <w:tab w:val="clear" w:pos="567"/>
              </w:tabs>
              <w:rPr>
                <w:sz w:val="16"/>
              </w:rPr>
            </w:pPr>
          </w:p>
        </w:tc>
        <w:tc>
          <w:tcPr>
            <w:tcW w:w="801" w:type="dxa"/>
          </w:tcPr>
          <w:p w14:paraId="232CF1D6"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0E466793" w14:textId="77777777" w:rsidR="00744129" w:rsidRPr="006B2793" w:rsidRDefault="00744129" w:rsidP="00744129">
            <w:pPr>
              <w:pStyle w:val="TAL"/>
              <w:tabs>
                <w:tab w:val="clear" w:pos="284"/>
                <w:tab w:val="clear" w:pos="567"/>
              </w:tabs>
              <w:rPr>
                <w:sz w:val="16"/>
              </w:rPr>
            </w:pPr>
          </w:p>
        </w:tc>
        <w:tc>
          <w:tcPr>
            <w:tcW w:w="3536" w:type="dxa"/>
          </w:tcPr>
          <w:p w14:paraId="3E003B2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29EA55AF"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7752A04" w14:textId="77777777" w:rsidTr="00744129">
        <w:tc>
          <w:tcPr>
            <w:tcW w:w="1101" w:type="dxa"/>
          </w:tcPr>
          <w:p w14:paraId="16E1BA9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191037</w:t>
            </w:r>
          </w:p>
        </w:tc>
        <w:tc>
          <w:tcPr>
            <w:tcW w:w="708" w:type="dxa"/>
          </w:tcPr>
          <w:p w14:paraId="6CBFAF2E"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0B07BBD"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D87B73B" w14:textId="77777777" w:rsidR="00744129" w:rsidRPr="006B2793" w:rsidRDefault="00744129" w:rsidP="00744129">
            <w:pPr>
              <w:pStyle w:val="TAL"/>
              <w:tabs>
                <w:tab w:val="clear" w:pos="284"/>
                <w:tab w:val="clear" w:pos="567"/>
              </w:tabs>
              <w:rPr>
                <w:sz w:val="16"/>
              </w:rPr>
            </w:pPr>
            <w:r w:rsidRPr="006B2793">
              <w:rPr>
                <w:sz w:val="16"/>
              </w:rPr>
              <w:t>Stage 1 CRs on eCNAM_An</w:t>
            </w:r>
          </w:p>
        </w:tc>
        <w:tc>
          <w:tcPr>
            <w:tcW w:w="1212" w:type="dxa"/>
          </w:tcPr>
          <w:p w14:paraId="3A8D4DC4" w14:textId="77777777" w:rsidR="00744129" w:rsidRPr="006B2793" w:rsidRDefault="00744129" w:rsidP="00744129">
            <w:pPr>
              <w:pStyle w:val="TAL"/>
              <w:tabs>
                <w:tab w:val="clear" w:pos="284"/>
                <w:tab w:val="clear" w:pos="567"/>
              </w:tabs>
              <w:rPr>
                <w:sz w:val="16"/>
              </w:rPr>
            </w:pPr>
          </w:p>
        </w:tc>
        <w:tc>
          <w:tcPr>
            <w:tcW w:w="803" w:type="dxa"/>
          </w:tcPr>
          <w:p w14:paraId="59ED314B" w14:textId="77777777" w:rsidR="00744129" w:rsidRPr="006B2793" w:rsidRDefault="00744129" w:rsidP="00744129">
            <w:pPr>
              <w:pStyle w:val="TAL"/>
              <w:tabs>
                <w:tab w:val="clear" w:pos="284"/>
                <w:tab w:val="clear" w:pos="567"/>
              </w:tabs>
              <w:rPr>
                <w:sz w:val="16"/>
              </w:rPr>
            </w:pPr>
          </w:p>
        </w:tc>
        <w:tc>
          <w:tcPr>
            <w:tcW w:w="801" w:type="dxa"/>
          </w:tcPr>
          <w:p w14:paraId="7B88E2F5" w14:textId="77777777" w:rsidR="00744129" w:rsidRPr="006B2793" w:rsidRDefault="00744129" w:rsidP="00744129">
            <w:pPr>
              <w:pStyle w:val="TAL"/>
              <w:tabs>
                <w:tab w:val="clear" w:pos="284"/>
                <w:tab w:val="clear" w:pos="567"/>
              </w:tabs>
              <w:rPr>
                <w:sz w:val="16"/>
              </w:rPr>
            </w:pPr>
            <w:r w:rsidRPr="006B2793">
              <w:rPr>
                <w:sz w:val="16"/>
              </w:rPr>
              <w:t>SA WG1</w:t>
            </w:r>
          </w:p>
        </w:tc>
        <w:tc>
          <w:tcPr>
            <w:tcW w:w="2363" w:type="dxa"/>
          </w:tcPr>
          <w:p w14:paraId="4D77D39A" w14:textId="77777777" w:rsidR="00744129" w:rsidRPr="006B2793" w:rsidRDefault="00744129" w:rsidP="00744129">
            <w:pPr>
              <w:pStyle w:val="TAL"/>
              <w:tabs>
                <w:tab w:val="clear" w:pos="284"/>
                <w:tab w:val="clear" w:pos="567"/>
              </w:tabs>
              <w:rPr>
                <w:sz w:val="16"/>
              </w:rPr>
            </w:pPr>
          </w:p>
        </w:tc>
        <w:tc>
          <w:tcPr>
            <w:tcW w:w="3536" w:type="dxa"/>
          </w:tcPr>
          <w:p w14:paraId="08FDABD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6B70CDD"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D51503E" w14:textId="77777777" w:rsidTr="00744129">
        <w:tc>
          <w:tcPr>
            <w:tcW w:w="1101" w:type="dxa"/>
          </w:tcPr>
          <w:p w14:paraId="24D9A9F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191057</w:t>
            </w:r>
          </w:p>
        </w:tc>
        <w:tc>
          <w:tcPr>
            <w:tcW w:w="708" w:type="dxa"/>
          </w:tcPr>
          <w:p w14:paraId="4D5AC372"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E08CE46"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22DE0F73" w14:textId="77777777" w:rsidR="00744129" w:rsidRPr="006B2793" w:rsidRDefault="00744129" w:rsidP="00744129">
            <w:pPr>
              <w:pStyle w:val="TAL"/>
              <w:tabs>
                <w:tab w:val="clear" w:pos="284"/>
                <w:tab w:val="clear" w:pos="567"/>
              </w:tabs>
              <w:rPr>
                <w:sz w:val="16"/>
              </w:rPr>
            </w:pPr>
            <w:r w:rsidRPr="006B2793">
              <w:rPr>
                <w:sz w:val="16"/>
              </w:rPr>
              <w:t>5GS_Ph1 related CRs to 23.502, which were agreed with objections (Rel-15, Rel-16)</w:t>
            </w:r>
          </w:p>
        </w:tc>
        <w:tc>
          <w:tcPr>
            <w:tcW w:w="1212" w:type="dxa"/>
          </w:tcPr>
          <w:p w14:paraId="3C037536" w14:textId="77777777" w:rsidR="00744129" w:rsidRPr="006B2793" w:rsidRDefault="00744129" w:rsidP="00744129">
            <w:pPr>
              <w:pStyle w:val="TAL"/>
              <w:tabs>
                <w:tab w:val="clear" w:pos="284"/>
                <w:tab w:val="clear" w:pos="567"/>
              </w:tabs>
              <w:rPr>
                <w:sz w:val="16"/>
              </w:rPr>
            </w:pPr>
          </w:p>
        </w:tc>
        <w:tc>
          <w:tcPr>
            <w:tcW w:w="803" w:type="dxa"/>
          </w:tcPr>
          <w:p w14:paraId="6BB46890" w14:textId="77777777" w:rsidR="00744129" w:rsidRPr="006B2793" w:rsidRDefault="00744129" w:rsidP="00744129">
            <w:pPr>
              <w:pStyle w:val="TAL"/>
              <w:tabs>
                <w:tab w:val="clear" w:pos="284"/>
                <w:tab w:val="clear" w:pos="567"/>
              </w:tabs>
              <w:rPr>
                <w:sz w:val="16"/>
              </w:rPr>
            </w:pPr>
          </w:p>
        </w:tc>
        <w:tc>
          <w:tcPr>
            <w:tcW w:w="801" w:type="dxa"/>
          </w:tcPr>
          <w:p w14:paraId="031C5540"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70FF3251" w14:textId="77777777" w:rsidR="00744129" w:rsidRPr="006B2793" w:rsidRDefault="00744129" w:rsidP="00744129">
            <w:pPr>
              <w:pStyle w:val="TAL"/>
              <w:tabs>
                <w:tab w:val="clear" w:pos="284"/>
                <w:tab w:val="clear" w:pos="567"/>
              </w:tabs>
              <w:rPr>
                <w:sz w:val="16"/>
              </w:rPr>
            </w:pPr>
          </w:p>
        </w:tc>
        <w:tc>
          <w:tcPr>
            <w:tcW w:w="3536" w:type="dxa"/>
          </w:tcPr>
          <w:p w14:paraId="093A44DE" w14:textId="77777777"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95" w:type="dxa"/>
          </w:tcPr>
          <w:p w14:paraId="1B70B15F"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5F4F97BB" w14:textId="77777777" w:rsidTr="00744129">
        <w:tc>
          <w:tcPr>
            <w:tcW w:w="1101" w:type="dxa"/>
          </w:tcPr>
          <w:p w14:paraId="4380465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191059</w:t>
            </w:r>
          </w:p>
        </w:tc>
        <w:tc>
          <w:tcPr>
            <w:tcW w:w="708" w:type="dxa"/>
          </w:tcPr>
          <w:p w14:paraId="2B17866C"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08C98A7"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CC91A14" w14:textId="77777777" w:rsidR="00744129" w:rsidRPr="006B2793" w:rsidRDefault="00744129" w:rsidP="00744129">
            <w:pPr>
              <w:pStyle w:val="TAL"/>
              <w:tabs>
                <w:tab w:val="clear" w:pos="284"/>
                <w:tab w:val="clear" w:pos="567"/>
              </w:tabs>
              <w:rPr>
                <w:sz w:val="16"/>
              </w:rPr>
            </w:pPr>
            <w:r w:rsidRPr="006B2793">
              <w:rPr>
                <w:sz w:val="16"/>
              </w:rPr>
              <w:t>5G_CIoT related CRs to 23.401, 23.502, which were agreed with objections (Rel-16)</w:t>
            </w:r>
          </w:p>
        </w:tc>
        <w:tc>
          <w:tcPr>
            <w:tcW w:w="1212" w:type="dxa"/>
          </w:tcPr>
          <w:p w14:paraId="79FA622E" w14:textId="77777777" w:rsidR="00744129" w:rsidRPr="006B2793" w:rsidRDefault="00744129" w:rsidP="00744129">
            <w:pPr>
              <w:pStyle w:val="TAL"/>
              <w:tabs>
                <w:tab w:val="clear" w:pos="284"/>
                <w:tab w:val="clear" w:pos="567"/>
              </w:tabs>
              <w:rPr>
                <w:sz w:val="16"/>
              </w:rPr>
            </w:pPr>
          </w:p>
        </w:tc>
        <w:tc>
          <w:tcPr>
            <w:tcW w:w="803" w:type="dxa"/>
          </w:tcPr>
          <w:p w14:paraId="159574BA" w14:textId="77777777" w:rsidR="00744129" w:rsidRPr="006B2793" w:rsidRDefault="00744129" w:rsidP="00744129">
            <w:pPr>
              <w:pStyle w:val="TAL"/>
              <w:tabs>
                <w:tab w:val="clear" w:pos="284"/>
                <w:tab w:val="clear" w:pos="567"/>
              </w:tabs>
              <w:rPr>
                <w:sz w:val="16"/>
              </w:rPr>
            </w:pPr>
          </w:p>
        </w:tc>
        <w:tc>
          <w:tcPr>
            <w:tcW w:w="801" w:type="dxa"/>
          </w:tcPr>
          <w:p w14:paraId="21ABBA58"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54189357" w14:textId="77777777" w:rsidR="00744129" w:rsidRPr="006B2793" w:rsidRDefault="00744129" w:rsidP="00744129">
            <w:pPr>
              <w:pStyle w:val="TAL"/>
              <w:tabs>
                <w:tab w:val="clear" w:pos="284"/>
                <w:tab w:val="clear" w:pos="567"/>
              </w:tabs>
              <w:rPr>
                <w:sz w:val="16"/>
              </w:rPr>
            </w:pPr>
          </w:p>
        </w:tc>
        <w:tc>
          <w:tcPr>
            <w:tcW w:w="3536" w:type="dxa"/>
          </w:tcPr>
          <w:p w14:paraId="4DD9547C" w14:textId="77777777" w:rsidR="00744129" w:rsidRPr="006B2793" w:rsidRDefault="00744129" w:rsidP="00744129">
            <w:pPr>
              <w:pStyle w:val="TAL"/>
              <w:tabs>
                <w:tab w:val="clear" w:pos="284"/>
                <w:tab w:val="clear" w:pos="567"/>
              </w:tabs>
              <w:rPr>
                <w:sz w:val="16"/>
              </w:rPr>
            </w:pPr>
            <w:r w:rsidRPr="006B2793">
              <w:rPr>
                <w:sz w:val="16"/>
              </w:rPr>
              <w:t>Agreed in SA WG2 with objection from Huawei and Ericsson. Ericsson asked for a statement in the report and this CR Pack was then approved.</w:t>
            </w:r>
          </w:p>
        </w:tc>
        <w:tc>
          <w:tcPr>
            <w:tcW w:w="995" w:type="dxa"/>
          </w:tcPr>
          <w:p w14:paraId="258AF7C2"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5854A338" w14:textId="77777777" w:rsidTr="00744129">
        <w:tc>
          <w:tcPr>
            <w:tcW w:w="1101" w:type="dxa"/>
          </w:tcPr>
          <w:p w14:paraId="0B7CBB0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191060</w:t>
            </w:r>
          </w:p>
        </w:tc>
        <w:tc>
          <w:tcPr>
            <w:tcW w:w="708" w:type="dxa"/>
          </w:tcPr>
          <w:p w14:paraId="4B1EAF37"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73349E01"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449E8213" w14:textId="77777777" w:rsidR="00744129" w:rsidRPr="006B2793" w:rsidRDefault="00744129" w:rsidP="00744129">
            <w:pPr>
              <w:pStyle w:val="TAL"/>
              <w:tabs>
                <w:tab w:val="clear" w:pos="284"/>
                <w:tab w:val="clear" w:pos="567"/>
              </w:tabs>
              <w:rPr>
                <w:sz w:val="16"/>
              </w:rPr>
            </w:pPr>
            <w:r w:rsidRPr="006B2793">
              <w:rPr>
                <w:sz w:val="16"/>
              </w:rPr>
              <w:t>5G_CIoT related CR to 23.502, which was agreed with objections (Rel-16)</w:t>
            </w:r>
          </w:p>
        </w:tc>
        <w:tc>
          <w:tcPr>
            <w:tcW w:w="1212" w:type="dxa"/>
          </w:tcPr>
          <w:p w14:paraId="0FF0FA88" w14:textId="77777777" w:rsidR="00744129" w:rsidRPr="006B2793" w:rsidRDefault="00744129" w:rsidP="00744129">
            <w:pPr>
              <w:pStyle w:val="TAL"/>
              <w:tabs>
                <w:tab w:val="clear" w:pos="284"/>
                <w:tab w:val="clear" w:pos="567"/>
              </w:tabs>
              <w:rPr>
                <w:sz w:val="16"/>
              </w:rPr>
            </w:pPr>
          </w:p>
        </w:tc>
        <w:tc>
          <w:tcPr>
            <w:tcW w:w="803" w:type="dxa"/>
          </w:tcPr>
          <w:p w14:paraId="2AC7EEE7" w14:textId="77777777" w:rsidR="00744129" w:rsidRPr="006B2793" w:rsidRDefault="00744129" w:rsidP="00744129">
            <w:pPr>
              <w:pStyle w:val="TAL"/>
              <w:tabs>
                <w:tab w:val="clear" w:pos="284"/>
                <w:tab w:val="clear" w:pos="567"/>
              </w:tabs>
              <w:rPr>
                <w:sz w:val="16"/>
              </w:rPr>
            </w:pPr>
          </w:p>
        </w:tc>
        <w:tc>
          <w:tcPr>
            <w:tcW w:w="801" w:type="dxa"/>
          </w:tcPr>
          <w:p w14:paraId="5324CFEF"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4649F09F" w14:textId="77777777" w:rsidR="00744129" w:rsidRPr="006B2793" w:rsidRDefault="00744129" w:rsidP="00744129">
            <w:pPr>
              <w:pStyle w:val="TAL"/>
              <w:tabs>
                <w:tab w:val="clear" w:pos="284"/>
                <w:tab w:val="clear" w:pos="567"/>
              </w:tabs>
              <w:rPr>
                <w:sz w:val="16"/>
              </w:rPr>
            </w:pPr>
          </w:p>
        </w:tc>
        <w:tc>
          <w:tcPr>
            <w:tcW w:w="3536" w:type="dxa"/>
          </w:tcPr>
          <w:p w14:paraId="1DA0D3B6" w14:textId="77777777"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95" w:type="dxa"/>
          </w:tcPr>
          <w:p w14:paraId="3DE6BFB0"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6F142CE" w14:textId="77777777" w:rsidTr="00744129">
        <w:tc>
          <w:tcPr>
            <w:tcW w:w="1101" w:type="dxa"/>
          </w:tcPr>
          <w:p w14:paraId="420684D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191061</w:t>
            </w:r>
          </w:p>
        </w:tc>
        <w:tc>
          <w:tcPr>
            <w:tcW w:w="708" w:type="dxa"/>
          </w:tcPr>
          <w:p w14:paraId="0F2322B8"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51F7B4ED"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26E4B7E6" w14:textId="77777777" w:rsidR="00744129" w:rsidRPr="006B2793" w:rsidRDefault="00744129" w:rsidP="00744129">
            <w:pPr>
              <w:pStyle w:val="TAL"/>
              <w:tabs>
                <w:tab w:val="clear" w:pos="284"/>
                <w:tab w:val="clear" w:pos="567"/>
              </w:tabs>
              <w:rPr>
                <w:sz w:val="16"/>
              </w:rPr>
            </w:pPr>
            <w:r w:rsidRPr="006B2793">
              <w:rPr>
                <w:sz w:val="16"/>
              </w:rPr>
              <w:t>5G_eLCS related CR to 23.273, which was agreed with objections (Rel-16)</w:t>
            </w:r>
          </w:p>
        </w:tc>
        <w:tc>
          <w:tcPr>
            <w:tcW w:w="1212" w:type="dxa"/>
          </w:tcPr>
          <w:p w14:paraId="2F6FB731" w14:textId="77777777" w:rsidR="00744129" w:rsidRPr="006B2793" w:rsidRDefault="00744129" w:rsidP="00744129">
            <w:pPr>
              <w:pStyle w:val="TAL"/>
              <w:tabs>
                <w:tab w:val="clear" w:pos="284"/>
                <w:tab w:val="clear" w:pos="567"/>
              </w:tabs>
              <w:rPr>
                <w:sz w:val="16"/>
              </w:rPr>
            </w:pPr>
          </w:p>
        </w:tc>
        <w:tc>
          <w:tcPr>
            <w:tcW w:w="803" w:type="dxa"/>
          </w:tcPr>
          <w:p w14:paraId="6BD394F6" w14:textId="77777777" w:rsidR="00744129" w:rsidRPr="006B2793" w:rsidRDefault="00744129" w:rsidP="00744129">
            <w:pPr>
              <w:pStyle w:val="TAL"/>
              <w:tabs>
                <w:tab w:val="clear" w:pos="284"/>
                <w:tab w:val="clear" w:pos="567"/>
              </w:tabs>
              <w:rPr>
                <w:sz w:val="16"/>
              </w:rPr>
            </w:pPr>
          </w:p>
        </w:tc>
        <w:tc>
          <w:tcPr>
            <w:tcW w:w="801" w:type="dxa"/>
          </w:tcPr>
          <w:p w14:paraId="2F068A1E"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28ED7857" w14:textId="77777777" w:rsidR="00744129" w:rsidRPr="006B2793" w:rsidRDefault="00744129" w:rsidP="00744129">
            <w:pPr>
              <w:pStyle w:val="TAL"/>
              <w:tabs>
                <w:tab w:val="clear" w:pos="284"/>
                <w:tab w:val="clear" w:pos="567"/>
              </w:tabs>
              <w:rPr>
                <w:sz w:val="16"/>
              </w:rPr>
            </w:pPr>
          </w:p>
        </w:tc>
        <w:tc>
          <w:tcPr>
            <w:tcW w:w="3536" w:type="dxa"/>
          </w:tcPr>
          <w:p w14:paraId="392E7A79" w14:textId="77777777"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95" w:type="dxa"/>
          </w:tcPr>
          <w:p w14:paraId="471D37C4"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C1A4D72" w14:textId="77777777" w:rsidTr="00744129">
        <w:tc>
          <w:tcPr>
            <w:tcW w:w="1101" w:type="dxa"/>
          </w:tcPr>
          <w:p w14:paraId="309CA23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191063</w:t>
            </w:r>
          </w:p>
        </w:tc>
        <w:tc>
          <w:tcPr>
            <w:tcW w:w="708" w:type="dxa"/>
          </w:tcPr>
          <w:p w14:paraId="040704FA"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C568FC3"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FD5F45F" w14:textId="77777777" w:rsidR="00744129" w:rsidRPr="006B2793" w:rsidRDefault="00744129" w:rsidP="00744129">
            <w:pPr>
              <w:pStyle w:val="TAL"/>
              <w:tabs>
                <w:tab w:val="clear" w:pos="284"/>
                <w:tab w:val="clear" w:pos="567"/>
              </w:tabs>
              <w:rPr>
                <w:sz w:val="16"/>
              </w:rPr>
            </w:pPr>
            <w:r w:rsidRPr="006B2793">
              <w:rPr>
                <w:sz w:val="16"/>
              </w:rPr>
              <w:t>eV2XARC related CRs to 23.502, which were agreed with objections (Rel-16)</w:t>
            </w:r>
          </w:p>
        </w:tc>
        <w:tc>
          <w:tcPr>
            <w:tcW w:w="1212" w:type="dxa"/>
          </w:tcPr>
          <w:p w14:paraId="0E0CB3C3" w14:textId="77777777" w:rsidR="00744129" w:rsidRPr="006B2793" w:rsidRDefault="00744129" w:rsidP="00744129">
            <w:pPr>
              <w:pStyle w:val="TAL"/>
              <w:tabs>
                <w:tab w:val="clear" w:pos="284"/>
                <w:tab w:val="clear" w:pos="567"/>
              </w:tabs>
              <w:rPr>
                <w:sz w:val="16"/>
              </w:rPr>
            </w:pPr>
          </w:p>
        </w:tc>
        <w:tc>
          <w:tcPr>
            <w:tcW w:w="803" w:type="dxa"/>
          </w:tcPr>
          <w:p w14:paraId="1858EBC0" w14:textId="77777777" w:rsidR="00744129" w:rsidRPr="006B2793" w:rsidRDefault="00744129" w:rsidP="00744129">
            <w:pPr>
              <w:pStyle w:val="TAL"/>
              <w:tabs>
                <w:tab w:val="clear" w:pos="284"/>
                <w:tab w:val="clear" w:pos="567"/>
              </w:tabs>
              <w:rPr>
                <w:sz w:val="16"/>
              </w:rPr>
            </w:pPr>
          </w:p>
        </w:tc>
        <w:tc>
          <w:tcPr>
            <w:tcW w:w="801" w:type="dxa"/>
          </w:tcPr>
          <w:p w14:paraId="2658E929"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3BF59D84" w14:textId="77777777" w:rsidR="00744129" w:rsidRPr="006B2793" w:rsidRDefault="00744129" w:rsidP="00744129">
            <w:pPr>
              <w:pStyle w:val="TAL"/>
              <w:tabs>
                <w:tab w:val="clear" w:pos="284"/>
                <w:tab w:val="clear" w:pos="567"/>
              </w:tabs>
              <w:rPr>
                <w:sz w:val="16"/>
              </w:rPr>
            </w:pPr>
          </w:p>
        </w:tc>
        <w:tc>
          <w:tcPr>
            <w:tcW w:w="3536" w:type="dxa"/>
          </w:tcPr>
          <w:p w14:paraId="58A89FB4" w14:textId="77777777" w:rsidR="00744129" w:rsidRPr="006B2793" w:rsidRDefault="00744129" w:rsidP="00744129">
            <w:pPr>
              <w:pStyle w:val="TAL"/>
              <w:tabs>
                <w:tab w:val="clear" w:pos="284"/>
                <w:tab w:val="clear" w:pos="567"/>
              </w:tabs>
              <w:rPr>
                <w:sz w:val="16"/>
              </w:rPr>
            </w:pPr>
            <w:r w:rsidRPr="006B2793">
              <w:rPr>
                <w:sz w:val="16"/>
              </w:rPr>
              <w:t>Agreed in SA WG2 with objection from Nokia. Approved</w:t>
            </w:r>
          </w:p>
        </w:tc>
        <w:tc>
          <w:tcPr>
            <w:tcW w:w="995" w:type="dxa"/>
          </w:tcPr>
          <w:p w14:paraId="5803928F"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E7F1725" w14:textId="77777777" w:rsidTr="00744129">
        <w:tc>
          <w:tcPr>
            <w:tcW w:w="1101" w:type="dxa"/>
          </w:tcPr>
          <w:p w14:paraId="3819CB8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191064</w:t>
            </w:r>
          </w:p>
        </w:tc>
        <w:tc>
          <w:tcPr>
            <w:tcW w:w="708" w:type="dxa"/>
          </w:tcPr>
          <w:p w14:paraId="50A2E8D1"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4CA78CA"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6888F36" w14:textId="77777777" w:rsidR="00744129" w:rsidRPr="006B2793" w:rsidRDefault="00744129" w:rsidP="00744129">
            <w:pPr>
              <w:pStyle w:val="TAL"/>
              <w:tabs>
                <w:tab w:val="clear" w:pos="284"/>
                <w:tab w:val="clear" w:pos="567"/>
              </w:tabs>
              <w:rPr>
                <w:sz w:val="16"/>
              </w:rPr>
            </w:pPr>
            <w:r w:rsidRPr="006B2793">
              <w:rPr>
                <w:sz w:val="16"/>
              </w:rPr>
              <w:t>5G_eSBA related CR to 23.503, which was agreed with objections (Rel-16)</w:t>
            </w:r>
          </w:p>
        </w:tc>
        <w:tc>
          <w:tcPr>
            <w:tcW w:w="1212" w:type="dxa"/>
          </w:tcPr>
          <w:p w14:paraId="2FEADC71" w14:textId="77777777" w:rsidR="00744129" w:rsidRPr="006B2793" w:rsidRDefault="00744129" w:rsidP="00744129">
            <w:pPr>
              <w:pStyle w:val="TAL"/>
              <w:tabs>
                <w:tab w:val="clear" w:pos="284"/>
                <w:tab w:val="clear" w:pos="567"/>
              </w:tabs>
              <w:rPr>
                <w:sz w:val="16"/>
              </w:rPr>
            </w:pPr>
          </w:p>
        </w:tc>
        <w:tc>
          <w:tcPr>
            <w:tcW w:w="803" w:type="dxa"/>
          </w:tcPr>
          <w:p w14:paraId="60179C03" w14:textId="77777777" w:rsidR="00744129" w:rsidRPr="006B2793" w:rsidRDefault="00744129" w:rsidP="00744129">
            <w:pPr>
              <w:pStyle w:val="TAL"/>
              <w:tabs>
                <w:tab w:val="clear" w:pos="284"/>
                <w:tab w:val="clear" w:pos="567"/>
              </w:tabs>
              <w:rPr>
                <w:sz w:val="16"/>
              </w:rPr>
            </w:pPr>
          </w:p>
        </w:tc>
        <w:tc>
          <w:tcPr>
            <w:tcW w:w="801" w:type="dxa"/>
          </w:tcPr>
          <w:p w14:paraId="04C90B71"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2FC89431" w14:textId="77777777" w:rsidR="00744129" w:rsidRPr="006B2793" w:rsidRDefault="00744129" w:rsidP="00744129">
            <w:pPr>
              <w:pStyle w:val="TAL"/>
              <w:tabs>
                <w:tab w:val="clear" w:pos="284"/>
                <w:tab w:val="clear" w:pos="567"/>
              </w:tabs>
              <w:rPr>
                <w:sz w:val="16"/>
              </w:rPr>
            </w:pPr>
          </w:p>
        </w:tc>
        <w:tc>
          <w:tcPr>
            <w:tcW w:w="3536" w:type="dxa"/>
          </w:tcPr>
          <w:p w14:paraId="3CE9E0BC" w14:textId="77777777" w:rsidR="00744129" w:rsidRPr="006B2793" w:rsidRDefault="00744129" w:rsidP="00744129">
            <w:pPr>
              <w:pStyle w:val="TAL"/>
              <w:tabs>
                <w:tab w:val="clear" w:pos="284"/>
                <w:tab w:val="clear" w:pos="567"/>
              </w:tabs>
              <w:rPr>
                <w:sz w:val="16"/>
              </w:rPr>
            </w:pPr>
            <w:r w:rsidRPr="006B2793">
              <w:rPr>
                <w:sz w:val="16"/>
              </w:rPr>
              <w:t>Agreed in SA WG2 with objection from Huawei. Approved</w:t>
            </w:r>
          </w:p>
        </w:tc>
        <w:tc>
          <w:tcPr>
            <w:tcW w:w="995" w:type="dxa"/>
          </w:tcPr>
          <w:p w14:paraId="735F6A54"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54D544B" w14:textId="77777777" w:rsidTr="00744129">
        <w:tc>
          <w:tcPr>
            <w:tcW w:w="1101" w:type="dxa"/>
          </w:tcPr>
          <w:p w14:paraId="5CA7BF6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191065</w:t>
            </w:r>
          </w:p>
        </w:tc>
        <w:tc>
          <w:tcPr>
            <w:tcW w:w="708" w:type="dxa"/>
          </w:tcPr>
          <w:p w14:paraId="2A65DD62"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0EAB6B8"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7707A92" w14:textId="77777777" w:rsidR="00744129" w:rsidRPr="006B2793" w:rsidRDefault="00744129" w:rsidP="00744129">
            <w:pPr>
              <w:pStyle w:val="TAL"/>
              <w:tabs>
                <w:tab w:val="clear" w:pos="284"/>
                <w:tab w:val="clear" w:pos="567"/>
              </w:tabs>
              <w:rPr>
                <w:sz w:val="16"/>
              </w:rPr>
            </w:pPr>
            <w:r w:rsidRPr="006B2793">
              <w:rPr>
                <w:sz w:val="16"/>
              </w:rPr>
              <w:t>CIoT/CIoT_Ext related CRs to 23.401 (Rel-13 - Rel-16)</w:t>
            </w:r>
          </w:p>
        </w:tc>
        <w:tc>
          <w:tcPr>
            <w:tcW w:w="1212" w:type="dxa"/>
          </w:tcPr>
          <w:p w14:paraId="611B290D" w14:textId="77777777" w:rsidR="00744129" w:rsidRPr="006B2793" w:rsidRDefault="00744129" w:rsidP="00744129">
            <w:pPr>
              <w:pStyle w:val="TAL"/>
              <w:tabs>
                <w:tab w:val="clear" w:pos="284"/>
                <w:tab w:val="clear" w:pos="567"/>
              </w:tabs>
              <w:rPr>
                <w:sz w:val="16"/>
              </w:rPr>
            </w:pPr>
          </w:p>
        </w:tc>
        <w:tc>
          <w:tcPr>
            <w:tcW w:w="803" w:type="dxa"/>
          </w:tcPr>
          <w:p w14:paraId="6A02B4C8" w14:textId="77777777" w:rsidR="00744129" w:rsidRPr="006B2793" w:rsidRDefault="00744129" w:rsidP="00744129">
            <w:pPr>
              <w:pStyle w:val="TAL"/>
              <w:tabs>
                <w:tab w:val="clear" w:pos="284"/>
                <w:tab w:val="clear" w:pos="567"/>
              </w:tabs>
              <w:rPr>
                <w:sz w:val="16"/>
              </w:rPr>
            </w:pPr>
          </w:p>
        </w:tc>
        <w:tc>
          <w:tcPr>
            <w:tcW w:w="801" w:type="dxa"/>
          </w:tcPr>
          <w:p w14:paraId="04DE4D6D"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5F4D103C" w14:textId="77777777" w:rsidR="00744129" w:rsidRPr="006B2793" w:rsidRDefault="00744129" w:rsidP="00744129">
            <w:pPr>
              <w:pStyle w:val="TAL"/>
              <w:tabs>
                <w:tab w:val="clear" w:pos="284"/>
                <w:tab w:val="clear" w:pos="567"/>
              </w:tabs>
              <w:rPr>
                <w:sz w:val="16"/>
              </w:rPr>
            </w:pPr>
          </w:p>
        </w:tc>
        <w:tc>
          <w:tcPr>
            <w:tcW w:w="3536" w:type="dxa"/>
          </w:tcPr>
          <w:p w14:paraId="2A74AC2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8FC6220"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EBD32BF" w14:textId="77777777" w:rsidTr="00744129">
        <w:tc>
          <w:tcPr>
            <w:tcW w:w="1101" w:type="dxa"/>
          </w:tcPr>
          <w:p w14:paraId="62A7A5F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191066</w:t>
            </w:r>
          </w:p>
        </w:tc>
        <w:tc>
          <w:tcPr>
            <w:tcW w:w="708" w:type="dxa"/>
          </w:tcPr>
          <w:p w14:paraId="549639E9"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238894C"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DF7E06E" w14:textId="77777777" w:rsidR="00744129" w:rsidRPr="006B2793" w:rsidRDefault="00744129" w:rsidP="00744129">
            <w:pPr>
              <w:pStyle w:val="TAL"/>
              <w:tabs>
                <w:tab w:val="clear" w:pos="284"/>
                <w:tab w:val="clear" w:pos="567"/>
              </w:tabs>
              <w:rPr>
                <w:sz w:val="16"/>
              </w:rPr>
            </w:pPr>
            <w:r w:rsidRPr="006B2793">
              <w:rPr>
                <w:sz w:val="16"/>
              </w:rPr>
              <w:t>V2XARC related CRs to 23.285 (Rel-14 - Rel-16)</w:t>
            </w:r>
          </w:p>
        </w:tc>
        <w:tc>
          <w:tcPr>
            <w:tcW w:w="1212" w:type="dxa"/>
          </w:tcPr>
          <w:p w14:paraId="5969C229" w14:textId="77777777" w:rsidR="00744129" w:rsidRPr="006B2793" w:rsidRDefault="00744129" w:rsidP="00744129">
            <w:pPr>
              <w:pStyle w:val="TAL"/>
              <w:tabs>
                <w:tab w:val="clear" w:pos="284"/>
                <w:tab w:val="clear" w:pos="567"/>
              </w:tabs>
              <w:rPr>
                <w:sz w:val="16"/>
              </w:rPr>
            </w:pPr>
          </w:p>
        </w:tc>
        <w:tc>
          <w:tcPr>
            <w:tcW w:w="803" w:type="dxa"/>
          </w:tcPr>
          <w:p w14:paraId="494A95CE" w14:textId="77777777" w:rsidR="00744129" w:rsidRPr="006B2793" w:rsidRDefault="00744129" w:rsidP="00744129">
            <w:pPr>
              <w:pStyle w:val="TAL"/>
              <w:tabs>
                <w:tab w:val="clear" w:pos="284"/>
                <w:tab w:val="clear" w:pos="567"/>
              </w:tabs>
              <w:rPr>
                <w:sz w:val="16"/>
              </w:rPr>
            </w:pPr>
          </w:p>
        </w:tc>
        <w:tc>
          <w:tcPr>
            <w:tcW w:w="801" w:type="dxa"/>
          </w:tcPr>
          <w:p w14:paraId="4D61E3CA"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3F6CA210" w14:textId="77777777" w:rsidR="00744129" w:rsidRPr="006B2793" w:rsidRDefault="00744129" w:rsidP="00744129">
            <w:pPr>
              <w:pStyle w:val="TAL"/>
              <w:tabs>
                <w:tab w:val="clear" w:pos="284"/>
                <w:tab w:val="clear" w:pos="567"/>
              </w:tabs>
              <w:rPr>
                <w:sz w:val="16"/>
              </w:rPr>
            </w:pPr>
          </w:p>
        </w:tc>
        <w:tc>
          <w:tcPr>
            <w:tcW w:w="3536" w:type="dxa"/>
          </w:tcPr>
          <w:p w14:paraId="459205F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DFAEF5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A3DF374" w14:textId="77777777" w:rsidTr="00744129">
        <w:tc>
          <w:tcPr>
            <w:tcW w:w="1101" w:type="dxa"/>
          </w:tcPr>
          <w:p w14:paraId="6B50CE8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191067</w:t>
            </w:r>
          </w:p>
        </w:tc>
        <w:tc>
          <w:tcPr>
            <w:tcW w:w="708" w:type="dxa"/>
          </w:tcPr>
          <w:p w14:paraId="16102F12"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05EA7C2A"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FAA1AB2" w14:textId="77777777" w:rsidR="00744129" w:rsidRPr="006B2793" w:rsidRDefault="00744129" w:rsidP="00744129">
            <w:pPr>
              <w:pStyle w:val="TAL"/>
              <w:tabs>
                <w:tab w:val="clear" w:pos="284"/>
                <w:tab w:val="clear" w:pos="567"/>
              </w:tabs>
              <w:rPr>
                <w:sz w:val="16"/>
              </w:rPr>
            </w:pPr>
            <w:r w:rsidRPr="006B2793">
              <w:rPr>
                <w:sz w:val="16"/>
              </w:rPr>
              <w:t>TEI15 CRs to 23.271, 23.682 (Rel-15 - Rel-16)</w:t>
            </w:r>
          </w:p>
        </w:tc>
        <w:tc>
          <w:tcPr>
            <w:tcW w:w="1212" w:type="dxa"/>
          </w:tcPr>
          <w:p w14:paraId="0BCEE46D" w14:textId="77777777" w:rsidR="00744129" w:rsidRPr="006B2793" w:rsidRDefault="00744129" w:rsidP="00744129">
            <w:pPr>
              <w:pStyle w:val="TAL"/>
              <w:tabs>
                <w:tab w:val="clear" w:pos="284"/>
                <w:tab w:val="clear" w:pos="567"/>
              </w:tabs>
              <w:rPr>
                <w:sz w:val="16"/>
              </w:rPr>
            </w:pPr>
          </w:p>
        </w:tc>
        <w:tc>
          <w:tcPr>
            <w:tcW w:w="803" w:type="dxa"/>
          </w:tcPr>
          <w:p w14:paraId="1B1DE132" w14:textId="77777777" w:rsidR="00744129" w:rsidRPr="006B2793" w:rsidRDefault="00744129" w:rsidP="00744129">
            <w:pPr>
              <w:pStyle w:val="TAL"/>
              <w:tabs>
                <w:tab w:val="clear" w:pos="284"/>
                <w:tab w:val="clear" w:pos="567"/>
              </w:tabs>
              <w:rPr>
                <w:sz w:val="16"/>
              </w:rPr>
            </w:pPr>
          </w:p>
        </w:tc>
        <w:tc>
          <w:tcPr>
            <w:tcW w:w="801" w:type="dxa"/>
          </w:tcPr>
          <w:p w14:paraId="64550C76"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2DCBE7C8" w14:textId="77777777" w:rsidR="00744129" w:rsidRPr="006B2793" w:rsidRDefault="00744129" w:rsidP="00744129">
            <w:pPr>
              <w:pStyle w:val="TAL"/>
              <w:tabs>
                <w:tab w:val="clear" w:pos="284"/>
                <w:tab w:val="clear" w:pos="567"/>
              </w:tabs>
              <w:rPr>
                <w:sz w:val="16"/>
              </w:rPr>
            </w:pPr>
          </w:p>
        </w:tc>
        <w:tc>
          <w:tcPr>
            <w:tcW w:w="3536" w:type="dxa"/>
          </w:tcPr>
          <w:p w14:paraId="0287A02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2816B582"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56B6C4B" w14:textId="77777777" w:rsidTr="00744129">
        <w:tc>
          <w:tcPr>
            <w:tcW w:w="1101" w:type="dxa"/>
          </w:tcPr>
          <w:p w14:paraId="05B16E9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191068</w:t>
            </w:r>
          </w:p>
        </w:tc>
        <w:tc>
          <w:tcPr>
            <w:tcW w:w="708" w:type="dxa"/>
          </w:tcPr>
          <w:p w14:paraId="02ECCC09"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515C30B0"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8C4AB5A" w14:textId="77777777" w:rsidR="00744129" w:rsidRPr="006B2793" w:rsidRDefault="00744129" w:rsidP="00744129">
            <w:pPr>
              <w:pStyle w:val="TAL"/>
              <w:tabs>
                <w:tab w:val="clear" w:pos="284"/>
                <w:tab w:val="clear" w:pos="567"/>
              </w:tabs>
              <w:rPr>
                <w:sz w:val="16"/>
              </w:rPr>
            </w:pPr>
            <w:r w:rsidRPr="006B2793">
              <w:rPr>
                <w:sz w:val="16"/>
              </w:rPr>
              <w:t>5G_CIoT related CRs to 23.501 (Rel-16)</w:t>
            </w:r>
          </w:p>
        </w:tc>
        <w:tc>
          <w:tcPr>
            <w:tcW w:w="1212" w:type="dxa"/>
          </w:tcPr>
          <w:p w14:paraId="0BEE7D41" w14:textId="77777777" w:rsidR="00744129" w:rsidRPr="006B2793" w:rsidRDefault="00744129" w:rsidP="00744129">
            <w:pPr>
              <w:pStyle w:val="TAL"/>
              <w:tabs>
                <w:tab w:val="clear" w:pos="284"/>
                <w:tab w:val="clear" w:pos="567"/>
              </w:tabs>
              <w:rPr>
                <w:sz w:val="16"/>
              </w:rPr>
            </w:pPr>
          </w:p>
        </w:tc>
        <w:tc>
          <w:tcPr>
            <w:tcW w:w="803" w:type="dxa"/>
          </w:tcPr>
          <w:p w14:paraId="5747ED1F" w14:textId="77777777" w:rsidR="00744129" w:rsidRPr="006B2793" w:rsidRDefault="00744129" w:rsidP="00744129">
            <w:pPr>
              <w:pStyle w:val="TAL"/>
              <w:tabs>
                <w:tab w:val="clear" w:pos="284"/>
                <w:tab w:val="clear" w:pos="567"/>
              </w:tabs>
              <w:rPr>
                <w:sz w:val="16"/>
              </w:rPr>
            </w:pPr>
          </w:p>
        </w:tc>
        <w:tc>
          <w:tcPr>
            <w:tcW w:w="801" w:type="dxa"/>
          </w:tcPr>
          <w:p w14:paraId="7D60952D"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7D47D428" w14:textId="77777777" w:rsidR="00744129" w:rsidRPr="006B2793" w:rsidRDefault="00744129" w:rsidP="00744129">
            <w:pPr>
              <w:pStyle w:val="TAL"/>
              <w:tabs>
                <w:tab w:val="clear" w:pos="284"/>
                <w:tab w:val="clear" w:pos="567"/>
              </w:tabs>
              <w:rPr>
                <w:sz w:val="16"/>
              </w:rPr>
            </w:pPr>
          </w:p>
        </w:tc>
        <w:tc>
          <w:tcPr>
            <w:tcW w:w="3536" w:type="dxa"/>
          </w:tcPr>
          <w:p w14:paraId="47A309A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4B52C25"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31EB0B0" w14:textId="77777777" w:rsidTr="00744129">
        <w:tc>
          <w:tcPr>
            <w:tcW w:w="1101" w:type="dxa"/>
          </w:tcPr>
          <w:p w14:paraId="452665D1" w14:textId="77777777" w:rsidR="00744129" w:rsidRPr="006B2793" w:rsidRDefault="00744129" w:rsidP="00744129">
            <w:pPr>
              <w:pStyle w:val="TAL"/>
              <w:tabs>
                <w:tab w:val="clear" w:pos="284"/>
                <w:tab w:val="clear" w:pos="567"/>
              </w:tabs>
              <w:rPr>
                <w:sz w:val="16"/>
              </w:rPr>
            </w:pPr>
            <w:r w:rsidRPr="006B2793">
              <w:rPr>
                <w:sz w:val="16"/>
              </w:rPr>
              <w:lastRenderedPageBreak/>
              <w:t>SP</w:t>
            </w:r>
            <w:r w:rsidRPr="006B2793">
              <w:rPr>
                <w:sz w:val="16"/>
              </w:rPr>
              <w:noBreakHyphen/>
              <w:t>191069</w:t>
            </w:r>
          </w:p>
        </w:tc>
        <w:tc>
          <w:tcPr>
            <w:tcW w:w="708" w:type="dxa"/>
          </w:tcPr>
          <w:p w14:paraId="6D1CE455"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08706FD1"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C7E5DCC" w14:textId="77777777" w:rsidR="00744129" w:rsidRPr="006B2793" w:rsidRDefault="00744129" w:rsidP="00744129">
            <w:pPr>
              <w:pStyle w:val="TAL"/>
              <w:tabs>
                <w:tab w:val="clear" w:pos="284"/>
                <w:tab w:val="clear" w:pos="567"/>
              </w:tabs>
              <w:rPr>
                <w:sz w:val="16"/>
              </w:rPr>
            </w:pPr>
            <w:r w:rsidRPr="006B2793">
              <w:rPr>
                <w:sz w:val="16"/>
              </w:rPr>
              <w:t>5G_CIoT related CRs to 23.502 (Rel-16)</w:t>
            </w:r>
          </w:p>
        </w:tc>
        <w:tc>
          <w:tcPr>
            <w:tcW w:w="1212" w:type="dxa"/>
          </w:tcPr>
          <w:p w14:paraId="76E12FC6" w14:textId="77777777" w:rsidR="00744129" w:rsidRPr="006B2793" w:rsidRDefault="00744129" w:rsidP="00744129">
            <w:pPr>
              <w:pStyle w:val="TAL"/>
              <w:tabs>
                <w:tab w:val="clear" w:pos="284"/>
                <w:tab w:val="clear" w:pos="567"/>
              </w:tabs>
              <w:rPr>
                <w:sz w:val="16"/>
              </w:rPr>
            </w:pPr>
          </w:p>
        </w:tc>
        <w:tc>
          <w:tcPr>
            <w:tcW w:w="803" w:type="dxa"/>
          </w:tcPr>
          <w:p w14:paraId="37F2C8E0" w14:textId="77777777" w:rsidR="00744129" w:rsidRPr="006B2793" w:rsidRDefault="00744129" w:rsidP="00744129">
            <w:pPr>
              <w:pStyle w:val="TAL"/>
              <w:tabs>
                <w:tab w:val="clear" w:pos="284"/>
                <w:tab w:val="clear" w:pos="567"/>
              </w:tabs>
              <w:rPr>
                <w:sz w:val="16"/>
              </w:rPr>
            </w:pPr>
          </w:p>
        </w:tc>
        <w:tc>
          <w:tcPr>
            <w:tcW w:w="801" w:type="dxa"/>
          </w:tcPr>
          <w:p w14:paraId="7810FC48"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3EAB5E3A" w14:textId="77777777" w:rsidR="00744129" w:rsidRPr="006B2793" w:rsidRDefault="00744129" w:rsidP="00744129">
            <w:pPr>
              <w:pStyle w:val="TAL"/>
              <w:tabs>
                <w:tab w:val="clear" w:pos="284"/>
                <w:tab w:val="clear" w:pos="567"/>
              </w:tabs>
              <w:rPr>
                <w:sz w:val="16"/>
              </w:rPr>
            </w:pPr>
          </w:p>
        </w:tc>
        <w:tc>
          <w:tcPr>
            <w:tcW w:w="3536" w:type="dxa"/>
          </w:tcPr>
          <w:p w14:paraId="4F4AAB8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7EA2B5A0"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6E24D72" w14:textId="77777777" w:rsidTr="00744129">
        <w:tc>
          <w:tcPr>
            <w:tcW w:w="1101" w:type="dxa"/>
          </w:tcPr>
          <w:p w14:paraId="0B6D29A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191070</w:t>
            </w:r>
          </w:p>
        </w:tc>
        <w:tc>
          <w:tcPr>
            <w:tcW w:w="708" w:type="dxa"/>
          </w:tcPr>
          <w:p w14:paraId="75E2C938"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84E7157"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145EE429" w14:textId="77777777" w:rsidR="00744129" w:rsidRPr="006B2793" w:rsidRDefault="00744129" w:rsidP="00744129">
            <w:pPr>
              <w:pStyle w:val="TAL"/>
              <w:tabs>
                <w:tab w:val="clear" w:pos="284"/>
                <w:tab w:val="clear" w:pos="567"/>
              </w:tabs>
              <w:rPr>
                <w:sz w:val="16"/>
              </w:rPr>
            </w:pPr>
            <w:r w:rsidRPr="006B2793">
              <w:rPr>
                <w:sz w:val="16"/>
              </w:rPr>
              <w:t>5G_eLCS related CRs to 23.273, 23.502 (Rel-16)</w:t>
            </w:r>
          </w:p>
        </w:tc>
        <w:tc>
          <w:tcPr>
            <w:tcW w:w="1212" w:type="dxa"/>
          </w:tcPr>
          <w:p w14:paraId="1763AC4C" w14:textId="77777777" w:rsidR="00744129" w:rsidRPr="006B2793" w:rsidRDefault="00744129" w:rsidP="00744129">
            <w:pPr>
              <w:pStyle w:val="TAL"/>
              <w:tabs>
                <w:tab w:val="clear" w:pos="284"/>
                <w:tab w:val="clear" w:pos="567"/>
              </w:tabs>
              <w:rPr>
                <w:sz w:val="16"/>
              </w:rPr>
            </w:pPr>
          </w:p>
        </w:tc>
        <w:tc>
          <w:tcPr>
            <w:tcW w:w="803" w:type="dxa"/>
          </w:tcPr>
          <w:p w14:paraId="65D5AA50" w14:textId="77777777" w:rsidR="00744129" w:rsidRPr="006B2793" w:rsidRDefault="00744129" w:rsidP="00744129">
            <w:pPr>
              <w:pStyle w:val="TAL"/>
              <w:tabs>
                <w:tab w:val="clear" w:pos="284"/>
                <w:tab w:val="clear" w:pos="567"/>
              </w:tabs>
              <w:rPr>
                <w:sz w:val="16"/>
              </w:rPr>
            </w:pPr>
          </w:p>
        </w:tc>
        <w:tc>
          <w:tcPr>
            <w:tcW w:w="801" w:type="dxa"/>
          </w:tcPr>
          <w:p w14:paraId="50F39C93"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2CCA8141" w14:textId="77777777" w:rsidR="00744129" w:rsidRPr="006B2793" w:rsidRDefault="00744129" w:rsidP="00744129">
            <w:pPr>
              <w:pStyle w:val="TAL"/>
              <w:tabs>
                <w:tab w:val="clear" w:pos="284"/>
                <w:tab w:val="clear" w:pos="567"/>
              </w:tabs>
              <w:rPr>
                <w:sz w:val="16"/>
              </w:rPr>
            </w:pPr>
          </w:p>
        </w:tc>
        <w:tc>
          <w:tcPr>
            <w:tcW w:w="3536" w:type="dxa"/>
          </w:tcPr>
          <w:p w14:paraId="6FCD69E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36640A0C"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4A3EFE0" w14:textId="77777777" w:rsidTr="00744129">
        <w:tc>
          <w:tcPr>
            <w:tcW w:w="1101" w:type="dxa"/>
          </w:tcPr>
          <w:p w14:paraId="22C1D52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191071</w:t>
            </w:r>
          </w:p>
        </w:tc>
        <w:tc>
          <w:tcPr>
            <w:tcW w:w="708" w:type="dxa"/>
          </w:tcPr>
          <w:p w14:paraId="011AD844"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7DE76AC9"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1F8A92B" w14:textId="77777777" w:rsidR="00744129" w:rsidRPr="006B2793" w:rsidRDefault="00744129" w:rsidP="00744129">
            <w:pPr>
              <w:pStyle w:val="TAL"/>
              <w:tabs>
                <w:tab w:val="clear" w:pos="284"/>
                <w:tab w:val="clear" w:pos="567"/>
              </w:tabs>
              <w:rPr>
                <w:sz w:val="16"/>
              </w:rPr>
            </w:pPr>
            <w:r w:rsidRPr="006B2793">
              <w:rPr>
                <w:sz w:val="16"/>
              </w:rPr>
              <w:t>5G_eSBA related CRs to 23.273, 23.502, 23.503 (Rel-16)</w:t>
            </w:r>
          </w:p>
        </w:tc>
        <w:tc>
          <w:tcPr>
            <w:tcW w:w="1212" w:type="dxa"/>
          </w:tcPr>
          <w:p w14:paraId="2B7E9749" w14:textId="77777777" w:rsidR="00744129" w:rsidRPr="006B2793" w:rsidRDefault="00744129" w:rsidP="00744129">
            <w:pPr>
              <w:pStyle w:val="TAL"/>
              <w:tabs>
                <w:tab w:val="clear" w:pos="284"/>
                <w:tab w:val="clear" w:pos="567"/>
              </w:tabs>
              <w:rPr>
                <w:sz w:val="16"/>
              </w:rPr>
            </w:pPr>
          </w:p>
        </w:tc>
        <w:tc>
          <w:tcPr>
            <w:tcW w:w="803" w:type="dxa"/>
          </w:tcPr>
          <w:p w14:paraId="327E9BFE" w14:textId="77777777" w:rsidR="00744129" w:rsidRPr="006B2793" w:rsidRDefault="00744129" w:rsidP="00744129">
            <w:pPr>
              <w:pStyle w:val="TAL"/>
              <w:tabs>
                <w:tab w:val="clear" w:pos="284"/>
                <w:tab w:val="clear" w:pos="567"/>
              </w:tabs>
              <w:rPr>
                <w:sz w:val="16"/>
              </w:rPr>
            </w:pPr>
          </w:p>
        </w:tc>
        <w:tc>
          <w:tcPr>
            <w:tcW w:w="801" w:type="dxa"/>
          </w:tcPr>
          <w:p w14:paraId="3E333C43"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4E9B99C6" w14:textId="77777777" w:rsidR="00744129" w:rsidRPr="006B2793" w:rsidRDefault="00744129" w:rsidP="00744129">
            <w:pPr>
              <w:pStyle w:val="TAL"/>
              <w:tabs>
                <w:tab w:val="clear" w:pos="284"/>
                <w:tab w:val="clear" w:pos="567"/>
              </w:tabs>
              <w:rPr>
                <w:sz w:val="16"/>
              </w:rPr>
            </w:pPr>
          </w:p>
        </w:tc>
        <w:tc>
          <w:tcPr>
            <w:tcW w:w="3536" w:type="dxa"/>
          </w:tcPr>
          <w:p w14:paraId="42672D0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B3829B0"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2204294" w14:textId="77777777" w:rsidTr="00744129">
        <w:tc>
          <w:tcPr>
            <w:tcW w:w="1101" w:type="dxa"/>
          </w:tcPr>
          <w:p w14:paraId="20361AE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191072</w:t>
            </w:r>
          </w:p>
        </w:tc>
        <w:tc>
          <w:tcPr>
            <w:tcW w:w="708" w:type="dxa"/>
          </w:tcPr>
          <w:p w14:paraId="56B3B290"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6D62E8E"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21C4DB2C" w14:textId="77777777" w:rsidR="00744129" w:rsidRPr="006B2793" w:rsidRDefault="00744129" w:rsidP="00744129">
            <w:pPr>
              <w:pStyle w:val="TAL"/>
              <w:tabs>
                <w:tab w:val="clear" w:pos="284"/>
                <w:tab w:val="clear" w:pos="567"/>
              </w:tabs>
              <w:rPr>
                <w:sz w:val="16"/>
              </w:rPr>
            </w:pPr>
            <w:r w:rsidRPr="006B2793">
              <w:rPr>
                <w:sz w:val="16"/>
              </w:rPr>
              <w:t>5G_SRVCC related CRs to 23.216, 23.502, 23.503 (Rel-16)</w:t>
            </w:r>
          </w:p>
        </w:tc>
        <w:tc>
          <w:tcPr>
            <w:tcW w:w="1212" w:type="dxa"/>
          </w:tcPr>
          <w:p w14:paraId="1818FBCE" w14:textId="77777777" w:rsidR="00744129" w:rsidRPr="006B2793" w:rsidRDefault="00744129" w:rsidP="00744129">
            <w:pPr>
              <w:pStyle w:val="TAL"/>
              <w:tabs>
                <w:tab w:val="clear" w:pos="284"/>
                <w:tab w:val="clear" w:pos="567"/>
              </w:tabs>
              <w:rPr>
                <w:sz w:val="16"/>
              </w:rPr>
            </w:pPr>
          </w:p>
        </w:tc>
        <w:tc>
          <w:tcPr>
            <w:tcW w:w="803" w:type="dxa"/>
          </w:tcPr>
          <w:p w14:paraId="1180D8FE" w14:textId="77777777" w:rsidR="00744129" w:rsidRPr="006B2793" w:rsidRDefault="00744129" w:rsidP="00744129">
            <w:pPr>
              <w:pStyle w:val="TAL"/>
              <w:tabs>
                <w:tab w:val="clear" w:pos="284"/>
                <w:tab w:val="clear" w:pos="567"/>
              </w:tabs>
              <w:rPr>
                <w:sz w:val="16"/>
              </w:rPr>
            </w:pPr>
          </w:p>
        </w:tc>
        <w:tc>
          <w:tcPr>
            <w:tcW w:w="801" w:type="dxa"/>
          </w:tcPr>
          <w:p w14:paraId="171142DF"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0C3F1A24" w14:textId="77777777" w:rsidR="00744129" w:rsidRPr="006B2793" w:rsidRDefault="00744129" w:rsidP="00744129">
            <w:pPr>
              <w:pStyle w:val="TAL"/>
              <w:tabs>
                <w:tab w:val="clear" w:pos="284"/>
                <w:tab w:val="clear" w:pos="567"/>
              </w:tabs>
              <w:rPr>
                <w:sz w:val="16"/>
              </w:rPr>
            </w:pPr>
          </w:p>
        </w:tc>
        <w:tc>
          <w:tcPr>
            <w:tcW w:w="3536" w:type="dxa"/>
          </w:tcPr>
          <w:p w14:paraId="6BDA823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38C3299D"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7EA192D6" w14:textId="77777777" w:rsidTr="00744129">
        <w:tc>
          <w:tcPr>
            <w:tcW w:w="1101" w:type="dxa"/>
          </w:tcPr>
          <w:p w14:paraId="1AA6F9B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191073</w:t>
            </w:r>
          </w:p>
        </w:tc>
        <w:tc>
          <w:tcPr>
            <w:tcW w:w="708" w:type="dxa"/>
          </w:tcPr>
          <w:p w14:paraId="12C79690"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0DE7D00F"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11257657" w14:textId="77777777" w:rsidR="00744129" w:rsidRPr="006B2793" w:rsidRDefault="00744129" w:rsidP="00744129">
            <w:pPr>
              <w:pStyle w:val="TAL"/>
              <w:tabs>
                <w:tab w:val="clear" w:pos="284"/>
                <w:tab w:val="clear" w:pos="567"/>
              </w:tabs>
              <w:rPr>
                <w:sz w:val="16"/>
              </w:rPr>
            </w:pPr>
            <w:r w:rsidRPr="006B2793">
              <w:rPr>
                <w:sz w:val="16"/>
              </w:rPr>
              <w:t>5G_URLLC related CRs to 23.501, 23.502, 23.503 (Rel-16)</w:t>
            </w:r>
          </w:p>
        </w:tc>
        <w:tc>
          <w:tcPr>
            <w:tcW w:w="1212" w:type="dxa"/>
          </w:tcPr>
          <w:p w14:paraId="6539A57F" w14:textId="77777777" w:rsidR="00744129" w:rsidRPr="006B2793" w:rsidRDefault="00744129" w:rsidP="00744129">
            <w:pPr>
              <w:pStyle w:val="TAL"/>
              <w:tabs>
                <w:tab w:val="clear" w:pos="284"/>
                <w:tab w:val="clear" w:pos="567"/>
              </w:tabs>
              <w:rPr>
                <w:sz w:val="16"/>
              </w:rPr>
            </w:pPr>
          </w:p>
        </w:tc>
        <w:tc>
          <w:tcPr>
            <w:tcW w:w="803" w:type="dxa"/>
          </w:tcPr>
          <w:p w14:paraId="6F8ED452" w14:textId="77777777" w:rsidR="00744129" w:rsidRPr="006B2793" w:rsidRDefault="00744129" w:rsidP="00744129">
            <w:pPr>
              <w:pStyle w:val="TAL"/>
              <w:tabs>
                <w:tab w:val="clear" w:pos="284"/>
                <w:tab w:val="clear" w:pos="567"/>
              </w:tabs>
              <w:rPr>
                <w:sz w:val="16"/>
              </w:rPr>
            </w:pPr>
          </w:p>
        </w:tc>
        <w:tc>
          <w:tcPr>
            <w:tcW w:w="801" w:type="dxa"/>
          </w:tcPr>
          <w:p w14:paraId="5574502A"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6A343731" w14:textId="77777777" w:rsidR="00744129" w:rsidRPr="006B2793" w:rsidRDefault="00744129" w:rsidP="00744129">
            <w:pPr>
              <w:pStyle w:val="TAL"/>
              <w:tabs>
                <w:tab w:val="clear" w:pos="284"/>
                <w:tab w:val="clear" w:pos="567"/>
              </w:tabs>
              <w:rPr>
                <w:sz w:val="16"/>
              </w:rPr>
            </w:pPr>
          </w:p>
        </w:tc>
        <w:tc>
          <w:tcPr>
            <w:tcW w:w="3536" w:type="dxa"/>
          </w:tcPr>
          <w:p w14:paraId="70364E2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6E604770"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50A1259" w14:textId="77777777" w:rsidTr="00744129">
        <w:tc>
          <w:tcPr>
            <w:tcW w:w="1101" w:type="dxa"/>
          </w:tcPr>
          <w:p w14:paraId="178B256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191074</w:t>
            </w:r>
          </w:p>
        </w:tc>
        <w:tc>
          <w:tcPr>
            <w:tcW w:w="708" w:type="dxa"/>
          </w:tcPr>
          <w:p w14:paraId="5026145D"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5FE825F9"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805BAC4" w14:textId="77777777" w:rsidR="00744129" w:rsidRPr="006B2793" w:rsidRDefault="00744129" w:rsidP="00744129">
            <w:pPr>
              <w:pStyle w:val="TAL"/>
              <w:tabs>
                <w:tab w:val="clear" w:pos="284"/>
                <w:tab w:val="clear" w:pos="567"/>
              </w:tabs>
              <w:rPr>
                <w:sz w:val="16"/>
              </w:rPr>
            </w:pPr>
            <w:r w:rsidRPr="006B2793">
              <w:rPr>
                <w:sz w:val="16"/>
              </w:rPr>
              <w:t>5GS_Ph1 related CRs to 23.501 (Rel-15, Rel-16)</w:t>
            </w:r>
          </w:p>
        </w:tc>
        <w:tc>
          <w:tcPr>
            <w:tcW w:w="1212" w:type="dxa"/>
          </w:tcPr>
          <w:p w14:paraId="3EDACDF7" w14:textId="77777777" w:rsidR="00744129" w:rsidRPr="006B2793" w:rsidRDefault="00744129" w:rsidP="00744129">
            <w:pPr>
              <w:pStyle w:val="TAL"/>
              <w:tabs>
                <w:tab w:val="clear" w:pos="284"/>
                <w:tab w:val="clear" w:pos="567"/>
              </w:tabs>
              <w:rPr>
                <w:sz w:val="16"/>
              </w:rPr>
            </w:pPr>
          </w:p>
        </w:tc>
        <w:tc>
          <w:tcPr>
            <w:tcW w:w="803" w:type="dxa"/>
          </w:tcPr>
          <w:p w14:paraId="6B1C519F" w14:textId="77777777" w:rsidR="00744129" w:rsidRPr="006B2793" w:rsidRDefault="00744129" w:rsidP="00744129">
            <w:pPr>
              <w:pStyle w:val="TAL"/>
              <w:tabs>
                <w:tab w:val="clear" w:pos="284"/>
                <w:tab w:val="clear" w:pos="567"/>
              </w:tabs>
              <w:rPr>
                <w:sz w:val="16"/>
              </w:rPr>
            </w:pPr>
          </w:p>
        </w:tc>
        <w:tc>
          <w:tcPr>
            <w:tcW w:w="801" w:type="dxa"/>
          </w:tcPr>
          <w:p w14:paraId="3874393F"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5DC502B9" w14:textId="77777777" w:rsidR="00744129" w:rsidRPr="006B2793" w:rsidRDefault="00744129" w:rsidP="00744129">
            <w:pPr>
              <w:pStyle w:val="TAL"/>
              <w:tabs>
                <w:tab w:val="clear" w:pos="284"/>
                <w:tab w:val="clear" w:pos="567"/>
              </w:tabs>
              <w:rPr>
                <w:sz w:val="16"/>
              </w:rPr>
            </w:pPr>
          </w:p>
        </w:tc>
        <w:tc>
          <w:tcPr>
            <w:tcW w:w="3536" w:type="dxa"/>
          </w:tcPr>
          <w:p w14:paraId="6A064F1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F14338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A30739E" w14:textId="77777777" w:rsidTr="00744129">
        <w:tc>
          <w:tcPr>
            <w:tcW w:w="1101" w:type="dxa"/>
          </w:tcPr>
          <w:p w14:paraId="3E6E924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191075</w:t>
            </w:r>
          </w:p>
        </w:tc>
        <w:tc>
          <w:tcPr>
            <w:tcW w:w="708" w:type="dxa"/>
          </w:tcPr>
          <w:p w14:paraId="32EFC075"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2B72797"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7769297" w14:textId="77777777" w:rsidR="00744129" w:rsidRPr="006B2793" w:rsidRDefault="00744129" w:rsidP="00744129">
            <w:pPr>
              <w:pStyle w:val="TAL"/>
              <w:tabs>
                <w:tab w:val="clear" w:pos="284"/>
                <w:tab w:val="clear" w:pos="567"/>
              </w:tabs>
              <w:rPr>
                <w:sz w:val="16"/>
              </w:rPr>
            </w:pPr>
            <w:r w:rsidRPr="006B2793">
              <w:rPr>
                <w:sz w:val="16"/>
              </w:rPr>
              <w:t>5GS_Ph1 related CRs to 23.502, 23.503 (Rel-15, Rel-16)</w:t>
            </w:r>
          </w:p>
        </w:tc>
        <w:tc>
          <w:tcPr>
            <w:tcW w:w="1212" w:type="dxa"/>
          </w:tcPr>
          <w:p w14:paraId="5AE27050" w14:textId="77777777" w:rsidR="00744129" w:rsidRPr="006B2793" w:rsidRDefault="00744129" w:rsidP="00744129">
            <w:pPr>
              <w:pStyle w:val="TAL"/>
              <w:tabs>
                <w:tab w:val="clear" w:pos="284"/>
                <w:tab w:val="clear" w:pos="567"/>
              </w:tabs>
              <w:rPr>
                <w:sz w:val="16"/>
              </w:rPr>
            </w:pPr>
          </w:p>
        </w:tc>
        <w:tc>
          <w:tcPr>
            <w:tcW w:w="803" w:type="dxa"/>
          </w:tcPr>
          <w:p w14:paraId="3BFB9583" w14:textId="77777777" w:rsidR="00744129" w:rsidRPr="006B2793" w:rsidRDefault="00744129" w:rsidP="00744129">
            <w:pPr>
              <w:pStyle w:val="TAL"/>
              <w:tabs>
                <w:tab w:val="clear" w:pos="284"/>
                <w:tab w:val="clear" w:pos="567"/>
              </w:tabs>
              <w:rPr>
                <w:sz w:val="16"/>
              </w:rPr>
            </w:pPr>
          </w:p>
        </w:tc>
        <w:tc>
          <w:tcPr>
            <w:tcW w:w="801" w:type="dxa"/>
          </w:tcPr>
          <w:p w14:paraId="3DA3A45F"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49E5ABED" w14:textId="77777777" w:rsidR="00744129" w:rsidRPr="006B2793" w:rsidRDefault="00744129" w:rsidP="00744129">
            <w:pPr>
              <w:pStyle w:val="TAL"/>
              <w:tabs>
                <w:tab w:val="clear" w:pos="284"/>
                <w:tab w:val="clear" w:pos="567"/>
              </w:tabs>
              <w:rPr>
                <w:sz w:val="16"/>
              </w:rPr>
            </w:pPr>
          </w:p>
        </w:tc>
        <w:tc>
          <w:tcPr>
            <w:tcW w:w="3536" w:type="dxa"/>
          </w:tcPr>
          <w:p w14:paraId="0B016DA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0D86F3E"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345C8EE" w14:textId="77777777" w:rsidTr="00744129">
        <w:tc>
          <w:tcPr>
            <w:tcW w:w="1101" w:type="dxa"/>
          </w:tcPr>
          <w:p w14:paraId="4FD042E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191076</w:t>
            </w:r>
          </w:p>
        </w:tc>
        <w:tc>
          <w:tcPr>
            <w:tcW w:w="708" w:type="dxa"/>
          </w:tcPr>
          <w:p w14:paraId="03A43F5D"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F1F8E47"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8A21C2D" w14:textId="77777777" w:rsidR="00744129" w:rsidRPr="006B2793" w:rsidRDefault="00744129" w:rsidP="00744129">
            <w:pPr>
              <w:pStyle w:val="TAL"/>
              <w:tabs>
                <w:tab w:val="clear" w:pos="284"/>
                <w:tab w:val="clear" w:pos="567"/>
              </w:tabs>
              <w:rPr>
                <w:sz w:val="16"/>
              </w:rPr>
            </w:pPr>
            <w:r w:rsidRPr="006B2793">
              <w:rPr>
                <w:sz w:val="16"/>
              </w:rPr>
              <w:t>5WWC related CRs to 23.316, 23.502 (Rel-16)</w:t>
            </w:r>
          </w:p>
        </w:tc>
        <w:tc>
          <w:tcPr>
            <w:tcW w:w="1212" w:type="dxa"/>
          </w:tcPr>
          <w:p w14:paraId="4E1FB0C8" w14:textId="77777777" w:rsidR="00744129" w:rsidRPr="006B2793" w:rsidRDefault="00744129" w:rsidP="00744129">
            <w:pPr>
              <w:pStyle w:val="TAL"/>
              <w:tabs>
                <w:tab w:val="clear" w:pos="284"/>
                <w:tab w:val="clear" w:pos="567"/>
              </w:tabs>
              <w:rPr>
                <w:sz w:val="16"/>
              </w:rPr>
            </w:pPr>
          </w:p>
        </w:tc>
        <w:tc>
          <w:tcPr>
            <w:tcW w:w="803" w:type="dxa"/>
          </w:tcPr>
          <w:p w14:paraId="30CDB89B" w14:textId="77777777" w:rsidR="00744129" w:rsidRPr="006B2793" w:rsidRDefault="00744129" w:rsidP="00744129">
            <w:pPr>
              <w:pStyle w:val="TAL"/>
              <w:tabs>
                <w:tab w:val="clear" w:pos="284"/>
                <w:tab w:val="clear" w:pos="567"/>
              </w:tabs>
              <w:rPr>
                <w:sz w:val="16"/>
              </w:rPr>
            </w:pPr>
          </w:p>
        </w:tc>
        <w:tc>
          <w:tcPr>
            <w:tcW w:w="801" w:type="dxa"/>
          </w:tcPr>
          <w:p w14:paraId="5F2FE4E1"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4B6C6C05" w14:textId="77777777" w:rsidR="00744129" w:rsidRPr="006B2793" w:rsidRDefault="00744129" w:rsidP="00744129">
            <w:pPr>
              <w:pStyle w:val="TAL"/>
              <w:tabs>
                <w:tab w:val="clear" w:pos="284"/>
                <w:tab w:val="clear" w:pos="567"/>
              </w:tabs>
              <w:rPr>
                <w:sz w:val="16"/>
              </w:rPr>
            </w:pPr>
          </w:p>
        </w:tc>
        <w:tc>
          <w:tcPr>
            <w:tcW w:w="3536" w:type="dxa"/>
          </w:tcPr>
          <w:p w14:paraId="1978E55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4E0224AC"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BF3AA40" w14:textId="77777777" w:rsidTr="00744129">
        <w:tc>
          <w:tcPr>
            <w:tcW w:w="1101" w:type="dxa"/>
          </w:tcPr>
          <w:p w14:paraId="673A224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191077</w:t>
            </w:r>
          </w:p>
        </w:tc>
        <w:tc>
          <w:tcPr>
            <w:tcW w:w="708" w:type="dxa"/>
          </w:tcPr>
          <w:p w14:paraId="3C4128FA"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ACDC0FC"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27145EF" w14:textId="77777777" w:rsidR="00744129" w:rsidRPr="006B2793" w:rsidRDefault="00744129" w:rsidP="00744129">
            <w:pPr>
              <w:pStyle w:val="TAL"/>
              <w:tabs>
                <w:tab w:val="clear" w:pos="284"/>
                <w:tab w:val="clear" w:pos="567"/>
              </w:tabs>
              <w:rPr>
                <w:sz w:val="16"/>
              </w:rPr>
            </w:pPr>
            <w:r w:rsidRPr="006B2793">
              <w:rPr>
                <w:sz w:val="16"/>
              </w:rPr>
              <w:t>ATSSS related CRs to 23.501, 23.502, 23.503 (Rel-16)</w:t>
            </w:r>
          </w:p>
        </w:tc>
        <w:tc>
          <w:tcPr>
            <w:tcW w:w="1212" w:type="dxa"/>
          </w:tcPr>
          <w:p w14:paraId="3E94B91E" w14:textId="77777777" w:rsidR="00744129" w:rsidRPr="006B2793" w:rsidRDefault="00744129" w:rsidP="00744129">
            <w:pPr>
              <w:pStyle w:val="TAL"/>
              <w:tabs>
                <w:tab w:val="clear" w:pos="284"/>
                <w:tab w:val="clear" w:pos="567"/>
              </w:tabs>
              <w:rPr>
                <w:sz w:val="16"/>
              </w:rPr>
            </w:pPr>
          </w:p>
        </w:tc>
        <w:tc>
          <w:tcPr>
            <w:tcW w:w="803" w:type="dxa"/>
          </w:tcPr>
          <w:p w14:paraId="6A8E7ED3" w14:textId="77777777" w:rsidR="00744129" w:rsidRPr="006B2793" w:rsidRDefault="00744129" w:rsidP="00744129">
            <w:pPr>
              <w:pStyle w:val="TAL"/>
              <w:tabs>
                <w:tab w:val="clear" w:pos="284"/>
                <w:tab w:val="clear" w:pos="567"/>
              </w:tabs>
              <w:rPr>
                <w:sz w:val="16"/>
              </w:rPr>
            </w:pPr>
          </w:p>
        </w:tc>
        <w:tc>
          <w:tcPr>
            <w:tcW w:w="801" w:type="dxa"/>
          </w:tcPr>
          <w:p w14:paraId="77A45711"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76AD0F06" w14:textId="77777777" w:rsidR="00744129" w:rsidRPr="006B2793" w:rsidRDefault="00744129" w:rsidP="00744129">
            <w:pPr>
              <w:pStyle w:val="TAL"/>
              <w:tabs>
                <w:tab w:val="clear" w:pos="284"/>
                <w:tab w:val="clear" w:pos="567"/>
              </w:tabs>
              <w:rPr>
                <w:sz w:val="16"/>
              </w:rPr>
            </w:pPr>
          </w:p>
        </w:tc>
        <w:tc>
          <w:tcPr>
            <w:tcW w:w="3536" w:type="dxa"/>
          </w:tcPr>
          <w:p w14:paraId="6826501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20DB6663"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F55313E" w14:textId="77777777" w:rsidTr="00744129">
        <w:tc>
          <w:tcPr>
            <w:tcW w:w="1101" w:type="dxa"/>
          </w:tcPr>
          <w:p w14:paraId="6DD71B4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191078</w:t>
            </w:r>
          </w:p>
        </w:tc>
        <w:tc>
          <w:tcPr>
            <w:tcW w:w="708" w:type="dxa"/>
          </w:tcPr>
          <w:p w14:paraId="703DB426"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0A351BB5"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27492A5" w14:textId="77777777" w:rsidR="00744129" w:rsidRPr="006B2793" w:rsidRDefault="00744129" w:rsidP="00744129">
            <w:pPr>
              <w:pStyle w:val="TAL"/>
              <w:tabs>
                <w:tab w:val="clear" w:pos="284"/>
                <w:tab w:val="clear" w:pos="567"/>
              </w:tabs>
              <w:rPr>
                <w:sz w:val="16"/>
              </w:rPr>
            </w:pPr>
            <w:r w:rsidRPr="006B2793">
              <w:rPr>
                <w:sz w:val="16"/>
              </w:rPr>
              <w:t>eIMS5G_SBA related CRs to 23.228, 23.501, 23.502 (Rel-16)</w:t>
            </w:r>
          </w:p>
        </w:tc>
        <w:tc>
          <w:tcPr>
            <w:tcW w:w="1212" w:type="dxa"/>
          </w:tcPr>
          <w:p w14:paraId="3D2A9E01" w14:textId="77777777" w:rsidR="00744129" w:rsidRPr="006B2793" w:rsidRDefault="00744129" w:rsidP="00744129">
            <w:pPr>
              <w:pStyle w:val="TAL"/>
              <w:tabs>
                <w:tab w:val="clear" w:pos="284"/>
                <w:tab w:val="clear" w:pos="567"/>
              </w:tabs>
              <w:rPr>
                <w:sz w:val="16"/>
              </w:rPr>
            </w:pPr>
          </w:p>
        </w:tc>
        <w:tc>
          <w:tcPr>
            <w:tcW w:w="803" w:type="dxa"/>
          </w:tcPr>
          <w:p w14:paraId="26FC72F1" w14:textId="77777777" w:rsidR="00744129" w:rsidRPr="006B2793" w:rsidRDefault="00744129" w:rsidP="00744129">
            <w:pPr>
              <w:pStyle w:val="TAL"/>
              <w:tabs>
                <w:tab w:val="clear" w:pos="284"/>
                <w:tab w:val="clear" w:pos="567"/>
              </w:tabs>
              <w:rPr>
                <w:sz w:val="16"/>
              </w:rPr>
            </w:pPr>
          </w:p>
        </w:tc>
        <w:tc>
          <w:tcPr>
            <w:tcW w:w="801" w:type="dxa"/>
          </w:tcPr>
          <w:p w14:paraId="3DD25494"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4903811D" w14:textId="77777777" w:rsidR="00744129" w:rsidRPr="006B2793" w:rsidRDefault="00744129" w:rsidP="00744129">
            <w:pPr>
              <w:pStyle w:val="TAL"/>
              <w:tabs>
                <w:tab w:val="clear" w:pos="284"/>
                <w:tab w:val="clear" w:pos="567"/>
              </w:tabs>
              <w:rPr>
                <w:sz w:val="16"/>
              </w:rPr>
            </w:pPr>
          </w:p>
        </w:tc>
        <w:tc>
          <w:tcPr>
            <w:tcW w:w="3536" w:type="dxa"/>
          </w:tcPr>
          <w:p w14:paraId="267D1D1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28D1AFE2"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C8C7788" w14:textId="77777777" w:rsidTr="00744129">
        <w:tc>
          <w:tcPr>
            <w:tcW w:w="1101" w:type="dxa"/>
          </w:tcPr>
          <w:p w14:paraId="524EDD9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191079</w:t>
            </w:r>
          </w:p>
        </w:tc>
        <w:tc>
          <w:tcPr>
            <w:tcW w:w="708" w:type="dxa"/>
          </w:tcPr>
          <w:p w14:paraId="3697709A"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6AC784C2"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33CE4E4" w14:textId="77777777" w:rsidR="00744129" w:rsidRPr="006B2793" w:rsidRDefault="00744129" w:rsidP="00744129">
            <w:pPr>
              <w:pStyle w:val="TAL"/>
              <w:tabs>
                <w:tab w:val="clear" w:pos="284"/>
                <w:tab w:val="clear" w:pos="567"/>
              </w:tabs>
              <w:rPr>
                <w:sz w:val="16"/>
              </w:rPr>
            </w:pPr>
            <w:r w:rsidRPr="006B2793">
              <w:rPr>
                <w:sz w:val="16"/>
              </w:rPr>
              <w:t>eNA related CRs to 23.288 (Rel-16)</w:t>
            </w:r>
          </w:p>
        </w:tc>
        <w:tc>
          <w:tcPr>
            <w:tcW w:w="1212" w:type="dxa"/>
          </w:tcPr>
          <w:p w14:paraId="5225AD35" w14:textId="77777777" w:rsidR="00744129" w:rsidRPr="006B2793" w:rsidRDefault="00744129" w:rsidP="00744129">
            <w:pPr>
              <w:pStyle w:val="TAL"/>
              <w:tabs>
                <w:tab w:val="clear" w:pos="284"/>
                <w:tab w:val="clear" w:pos="567"/>
              </w:tabs>
              <w:rPr>
                <w:sz w:val="16"/>
              </w:rPr>
            </w:pPr>
          </w:p>
        </w:tc>
        <w:tc>
          <w:tcPr>
            <w:tcW w:w="803" w:type="dxa"/>
          </w:tcPr>
          <w:p w14:paraId="0A72B4CF" w14:textId="77777777" w:rsidR="00744129" w:rsidRPr="006B2793" w:rsidRDefault="00744129" w:rsidP="00744129">
            <w:pPr>
              <w:pStyle w:val="TAL"/>
              <w:tabs>
                <w:tab w:val="clear" w:pos="284"/>
                <w:tab w:val="clear" w:pos="567"/>
              </w:tabs>
              <w:rPr>
                <w:sz w:val="16"/>
              </w:rPr>
            </w:pPr>
          </w:p>
        </w:tc>
        <w:tc>
          <w:tcPr>
            <w:tcW w:w="801" w:type="dxa"/>
          </w:tcPr>
          <w:p w14:paraId="6D8F188D"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25ADD1A2" w14:textId="77777777" w:rsidR="00744129" w:rsidRPr="006B2793" w:rsidRDefault="00744129" w:rsidP="00744129">
            <w:pPr>
              <w:pStyle w:val="TAL"/>
              <w:tabs>
                <w:tab w:val="clear" w:pos="284"/>
                <w:tab w:val="clear" w:pos="567"/>
              </w:tabs>
              <w:rPr>
                <w:sz w:val="16"/>
              </w:rPr>
            </w:pPr>
          </w:p>
        </w:tc>
        <w:tc>
          <w:tcPr>
            <w:tcW w:w="3536" w:type="dxa"/>
          </w:tcPr>
          <w:p w14:paraId="185009CC" w14:textId="77777777" w:rsidR="00744129" w:rsidRPr="006B2793" w:rsidRDefault="00744129" w:rsidP="00744129">
            <w:pPr>
              <w:pStyle w:val="TAL"/>
              <w:tabs>
                <w:tab w:val="clear" w:pos="284"/>
                <w:tab w:val="clear" w:pos="567"/>
              </w:tabs>
              <w:rPr>
                <w:sz w:val="16"/>
              </w:rPr>
            </w:pPr>
            <w:r w:rsidRPr="006B2793">
              <w:rPr>
                <w:sz w:val="16"/>
              </w:rPr>
              <w:t>Proposed update to 23.288 CR0095R2 in SP-191120. All CRs except 23.288 CR0095R2 in this CR Pack were approved (Status: Partially approved).</w:t>
            </w:r>
          </w:p>
        </w:tc>
        <w:tc>
          <w:tcPr>
            <w:tcW w:w="995" w:type="dxa"/>
          </w:tcPr>
          <w:p w14:paraId="519497B2" w14:textId="77777777" w:rsidR="00744129" w:rsidRPr="006B2793" w:rsidRDefault="00744129" w:rsidP="00744129">
            <w:pPr>
              <w:pStyle w:val="TAL"/>
              <w:tabs>
                <w:tab w:val="clear" w:pos="284"/>
                <w:tab w:val="clear" w:pos="567"/>
              </w:tabs>
              <w:rPr>
                <w:sz w:val="16"/>
              </w:rPr>
            </w:pPr>
            <w:r w:rsidRPr="006B2793">
              <w:rPr>
                <w:sz w:val="16"/>
              </w:rPr>
              <w:t>Partially approved</w:t>
            </w:r>
          </w:p>
        </w:tc>
      </w:tr>
      <w:tr w:rsidR="00744129" w:rsidRPr="00200359" w14:paraId="29D0827D" w14:textId="77777777" w:rsidTr="00744129">
        <w:tc>
          <w:tcPr>
            <w:tcW w:w="1101" w:type="dxa"/>
          </w:tcPr>
          <w:p w14:paraId="43D27D8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191080</w:t>
            </w:r>
          </w:p>
        </w:tc>
        <w:tc>
          <w:tcPr>
            <w:tcW w:w="708" w:type="dxa"/>
          </w:tcPr>
          <w:p w14:paraId="7D25F403"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40F06BC"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F8226A6" w14:textId="77777777" w:rsidR="00744129" w:rsidRPr="006B2793" w:rsidRDefault="00744129" w:rsidP="00744129">
            <w:pPr>
              <w:pStyle w:val="TAL"/>
              <w:tabs>
                <w:tab w:val="clear" w:pos="284"/>
                <w:tab w:val="clear" w:pos="567"/>
              </w:tabs>
              <w:rPr>
                <w:sz w:val="16"/>
              </w:rPr>
            </w:pPr>
            <w:r w:rsidRPr="006B2793">
              <w:rPr>
                <w:sz w:val="16"/>
              </w:rPr>
              <w:t>eNA related CRs to 23.501, 23.502, 23.503 (Rel-16)</w:t>
            </w:r>
          </w:p>
        </w:tc>
        <w:tc>
          <w:tcPr>
            <w:tcW w:w="1212" w:type="dxa"/>
          </w:tcPr>
          <w:p w14:paraId="7F118BA9" w14:textId="77777777" w:rsidR="00744129" w:rsidRPr="006B2793" w:rsidRDefault="00744129" w:rsidP="00744129">
            <w:pPr>
              <w:pStyle w:val="TAL"/>
              <w:tabs>
                <w:tab w:val="clear" w:pos="284"/>
                <w:tab w:val="clear" w:pos="567"/>
              </w:tabs>
              <w:rPr>
                <w:sz w:val="16"/>
              </w:rPr>
            </w:pPr>
          </w:p>
        </w:tc>
        <w:tc>
          <w:tcPr>
            <w:tcW w:w="803" w:type="dxa"/>
          </w:tcPr>
          <w:p w14:paraId="5F27DF09" w14:textId="77777777" w:rsidR="00744129" w:rsidRPr="006B2793" w:rsidRDefault="00744129" w:rsidP="00744129">
            <w:pPr>
              <w:pStyle w:val="TAL"/>
              <w:tabs>
                <w:tab w:val="clear" w:pos="284"/>
                <w:tab w:val="clear" w:pos="567"/>
              </w:tabs>
              <w:rPr>
                <w:sz w:val="16"/>
              </w:rPr>
            </w:pPr>
          </w:p>
        </w:tc>
        <w:tc>
          <w:tcPr>
            <w:tcW w:w="801" w:type="dxa"/>
          </w:tcPr>
          <w:p w14:paraId="17A433DD"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116665BA" w14:textId="77777777" w:rsidR="00744129" w:rsidRPr="006B2793" w:rsidRDefault="00744129" w:rsidP="00744129">
            <w:pPr>
              <w:pStyle w:val="TAL"/>
              <w:tabs>
                <w:tab w:val="clear" w:pos="284"/>
                <w:tab w:val="clear" w:pos="567"/>
              </w:tabs>
              <w:rPr>
                <w:sz w:val="16"/>
              </w:rPr>
            </w:pPr>
          </w:p>
        </w:tc>
        <w:tc>
          <w:tcPr>
            <w:tcW w:w="3536" w:type="dxa"/>
          </w:tcPr>
          <w:p w14:paraId="20594C2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1CCAC411"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A0B84C9" w14:textId="77777777" w:rsidTr="00744129">
        <w:tc>
          <w:tcPr>
            <w:tcW w:w="1101" w:type="dxa"/>
          </w:tcPr>
          <w:p w14:paraId="3F2AC5B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191081</w:t>
            </w:r>
          </w:p>
        </w:tc>
        <w:tc>
          <w:tcPr>
            <w:tcW w:w="708" w:type="dxa"/>
          </w:tcPr>
          <w:p w14:paraId="66F08C58"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544FE03"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2D17E1A" w14:textId="77777777" w:rsidR="00744129" w:rsidRPr="006B2793" w:rsidRDefault="00744129" w:rsidP="00744129">
            <w:pPr>
              <w:pStyle w:val="TAL"/>
              <w:tabs>
                <w:tab w:val="clear" w:pos="284"/>
                <w:tab w:val="clear" w:pos="567"/>
              </w:tabs>
              <w:rPr>
                <w:sz w:val="16"/>
              </w:rPr>
            </w:pPr>
            <w:r w:rsidRPr="006B2793">
              <w:rPr>
                <w:sz w:val="16"/>
              </w:rPr>
              <w:t>eNS related CRs to 23.501, 23.502 (Rel-16)</w:t>
            </w:r>
          </w:p>
        </w:tc>
        <w:tc>
          <w:tcPr>
            <w:tcW w:w="1212" w:type="dxa"/>
          </w:tcPr>
          <w:p w14:paraId="29DF6A16" w14:textId="77777777" w:rsidR="00744129" w:rsidRPr="006B2793" w:rsidRDefault="00744129" w:rsidP="00744129">
            <w:pPr>
              <w:pStyle w:val="TAL"/>
              <w:tabs>
                <w:tab w:val="clear" w:pos="284"/>
                <w:tab w:val="clear" w:pos="567"/>
              </w:tabs>
              <w:rPr>
                <w:sz w:val="16"/>
              </w:rPr>
            </w:pPr>
          </w:p>
        </w:tc>
        <w:tc>
          <w:tcPr>
            <w:tcW w:w="803" w:type="dxa"/>
          </w:tcPr>
          <w:p w14:paraId="7AF5A222" w14:textId="77777777" w:rsidR="00744129" w:rsidRPr="006B2793" w:rsidRDefault="00744129" w:rsidP="00744129">
            <w:pPr>
              <w:pStyle w:val="TAL"/>
              <w:tabs>
                <w:tab w:val="clear" w:pos="284"/>
                <w:tab w:val="clear" w:pos="567"/>
              </w:tabs>
              <w:rPr>
                <w:sz w:val="16"/>
              </w:rPr>
            </w:pPr>
          </w:p>
        </w:tc>
        <w:tc>
          <w:tcPr>
            <w:tcW w:w="801" w:type="dxa"/>
          </w:tcPr>
          <w:p w14:paraId="3C59F1E1"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61A12492" w14:textId="77777777" w:rsidR="00744129" w:rsidRPr="006B2793" w:rsidRDefault="00744129" w:rsidP="00744129">
            <w:pPr>
              <w:pStyle w:val="TAL"/>
              <w:tabs>
                <w:tab w:val="clear" w:pos="284"/>
                <w:tab w:val="clear" w:pos="567"/>
              </w:tabs>
              <w:rPr>
                <w:sz w:val="16"/>
              </w:rPr>
            </w:pPr>
          </w:p>
        </w:tc>
        <w:tc>
          <w:tcPr>
            <w:tcW w:w="3536" w:type="dxa"/>
          </w:tcPr>
          <w:p w14:paraId="7E04DB1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1B55EA55"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DC86965" w14:textId="77777777" w:rsidTr="00744129">
        <w:tc>
          <w:tcPr>
            <w:tcW w:w="1101" w:type="dxa"/>
          </w:tcPr>
          <w:p w14:paraId="36F1FEE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191082</w:t>
            </w:r>
          </w:p>
        </w:tc>
        <w:tc>
          <w:tcPr>
            <w:tcW w:w="708" w:type="dxa"/>
          </w:tcPr>
          <w:p w14:paraId="7CCD466C"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6A13A141"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E1E3CEB" w14:textId="77777777" w:rsidR="00744129" w:rsidRPr="006B2793" w:rsidRDefault="00744129" w:rsidP="00744129">
            <w:pPr>
              <w:pStyle w:val="TAL"/>
              <w:tabs>
                <w:tab w:val="clear" w:pos="284"/>
                <w:tab w:val="clear" w:pos="567"/>
              </w:tabs>
              <w:rPr>
                <w:sz w:val="16"/>
              </w:rPr>
            </w:pPr>
            <w:r w:rsidRPr="006B2793">
              <w:rPr>
                <w:sz w:val="16"/>
              </w:rPr>
              <w:t>ETSUN related CRs to 23.501, 23.502 (Rel-16)</w:t>
            </w:r>
          </w:p>
        </w:tc>
        <w:tc>
          <w:tcPr>
            <w:tcW w:w="1212" w:type="dxa"/>
          </w:tcPr>
          <w:p w14:paraId="3913B1FA" w14:textId="77777777" w:rsidR="00744129" w:rsidRPr="006B2793" w:rsidRDefault="00744129" w:rsidP="00744129">
            <w:pPr>
              <w:pStyle w:val="TAL"/>
              <w:tabs>
                <w:tab w:val="clear" w:pos="284"/>
                <w:tab w:val="clear" w:pos="567"/>
              </w:tabs>
              <w:rPr>
                <w:sz w:val="16"/>
              </w:rPr>
            </w:pPr>
          </w:p>
        </w:tc>
        <w:tc>
          <w:tcPr>
            <w:tcW w:w="803" w:type="dxa"/>
          </w:tcPr>
          <w:p w14:paraId="439F9CE9" w14:textId="77777777" w:rsidR="00744129" w:rsidRPr="006B2793" w:rsidRDefault="00744129" w:rsidP="00744129">
            <w:pPr>
              <w:pStyle w:val="TAL"/>
              <w:tabs>
                <w:tab w:val="clear" w:pos="284"/>
                <w:tab w:val="clear" w:pos="567"/>
              </w:tabs>
              <w:rPr>
                <w:sz w:val="16"/>
              </w:rPr>
            </w:pPr>
          </w:p>
        </w:tc>
        <w:tc>
          <w:tcPr>
            <w:tcW w:w="801" w:type="dxa"/>
          </w:tcPr>
          <w:p w14:paraId="5D536F5C"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64E3F8A8" w14:textId="77777777" w:rsidR="00744129" w:rsidRPr="006B2793" w:rsidRDefault="00744129" w:rsidP="00744129">
            <w:pPr>
              <w:pStyle w:val="TAL"/>
              <w:tabs>
                <w:tab w:val="clear" w:pos="284"/>
                <w:tab w:val="clear" w:pos="567"/>
              </w:tabs>
              <w:rPr>
                <w:sz w:val="16"/>
              </w:rPr>
            </w:pPr>
          </w:p>
        </w:tc>
        <w:tc>
          <w:tcPr>
            <w:tcW w:w="3536" w:type="dxa"/>
          </w:tcPr>
          <w:p w14:paraId="18C735E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2D6A9AF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4A1A4C3" w14:textId="77777777" w:rsidTr="00744129">
        <w:tc>
          <w:tcPr>
            <w:tcW w:w="1101" w:type="dxa"/>
          </w:tcPr>
          <w:p w14:paraId="3C803C3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191083</w:t>
            </w:r>
          </w:p>
        </w:tc>
        <w:tc>
          <w:tcPr>
            <w:tcW w:w="708" w:type="dxa"/>
          </w:tcPr>
          <w:p w14:paraId="1E92821E"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75966999"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265E1555" w14:textId="77777777" w:rsidR="00744129" w:rsidRPr="006B2793" w:rsidRDefault="00744129" w:rsidP="00744129">
            <w:pPr>
              <w:pStyle w:val="TAL"/>
              <w:tabs>
                <w:tab w:val="clear" w:pos="284"/>
                <w:tab w:val="clear" w:pos="567"/>
              </w:tabs>
              <w:rPr>
                <w:sz w:val="16"/>
              </w:rPr>
            </w:pPr>
            <w:r w:rsidRPr="006B2793">
              <w:rPr>
                <w:sz w:val="16"/>
              </w:rPr>
              <w:t>eV2XARC related CRs to 23.285, 23.287, 23.288 (Rel-16)</w:t>
            </w:r>
          </w:p>
        </w:tc>
        <w:tc>
          <w:tcPr>
            <w:tcW w:w="1212" w:type="dxa"/>
          </w:tcPr>
          <w:p w14:paraId="02653660" w14:textId="77777777" w:rsidR="00744129" w:rsidRPr="006B2793" w:rsidRDefault="00744129" w:rsidP="00744129">
            <w:pPr>
              <w:pStyle w:val="TAL"/>
              <w:tabs>
                <w:tab w:val="clear" w:pos="284"/>
                <w:tab w:val="clear" w:pos="567"/>
              </w:tabs>
              <w:rPr>
                <w:sz w:val="16"/>
              </w:rPr>
            </w:pPr>
          </w:p>
        </w:tc>
        <w:tc>
          <w:tcPr>
            <w:tcW w:w="803" w:type="dxa"/>
          </w:tcPr>
          <w:p w14:paraId="7FE3A1D7" w14:textId="77777777" w:rsidR="00744129" w:rsidRPr="006B2793" w:rsidRDefault="00744129" w:rsidP="00744129">
            <w:pPr>
              <w:pStyle w:val="TAL"/>
              <w:tabs>
                <w:tab w:val="clear" w:pos="284"/>
                <w:tab w:val="clear" w:pos="567"/>
              </w:tabs>
              <w:rPr>
                <w:sz w:val="16"/>
              </w:rPr>
            </w:pPr>
          </w:p>
        </w:tc>
        <w:tc>
          <w:tcPr>
            <w:tcW w:w="801" w:type="dxa"/>
          </w:tcPr>
          <w:p w14:paraId="5AC4B250"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46F9858C" w14:textId="77777777" w:rsidR="00744129" w:rsidRPr="006B2793" w:rsidRDefault="00744129" w:rsidP="00744129">
            <w:pPr>
              <w:pStyle w:val="TAL"/>
              <w:tabs>
                <w:tab w:val="clear" w:pos="284"/>
                <w:tab w:val="clear" w:pos="567"/>
              </w:tabs>
              <w:rPr>
                <w:sz w:val="16"/>
              </w:rPr>
            </w:pPr>
          </w:p>
        </w:tc>
        <w:tc>
          <w:tcPr>
            <w:tcW w:w="3536" w:type="dxa"/>
          </w:tcPr>
          <w:p w14:paraId="6D85279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284BF278"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12F7630" w14:textId="77777777" w:rsidTr="00744129">
        <w:tc>
          <w:tcPr>
            <w:tcW w:w="1101" w:type="dxa"/>
          </w:tcPr>
          <w:p w14:paraId="483A850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191084</w:t>
            </w:r>
          </w:p>
        </w:tc>
        <w:tc>
          <w:tcPr>
            <w:tcW w:w="708" w:type="dxa"/>
          </w:tcPr>
          <w:p w14:paraId="080E8CF4"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1422896"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21BC1F5" w14:textId="77777777" w:rsidR="00744129" w:rsidRPr="006B2793" w:rsidRDefault="00744129" w:rsidP="00744129">
            <w:pPr>
              <w:pStyle w:val="TAL"/>
              <w:tabs>
                <w:tab w:val="clear" w:pos="284"/>
                <w:tab w:val="clear" w:pos="567"/>
              </w:tabs>
              <w:rPr>
                <w:sz w:val="16"/>
              </w:rPr>
            </w:pPr>
            <w:r w:rsidRPr="006B2793">
              <w:rPr>
                <w:sz w:val="16"/>
              </w:rPr>
              <w:t>eV2XARC related CRs to 23.501, 23.502, 23.503 (Rel-16)</w:t>
            </w:r>
          </w:p>
        </w:tc>
        <w:tc>
          <w:tcPr>
            <w:tcW w:w="1212" w:type="dxa"/>
          </w:tcPr>
          <w:p w14:paraId="0DECA814" w14:textId="77777777" w:rsidR="00744129" w:rsidRPr="006B2793" w:rsidRDefault="00744129" w:rsidP="00744129">
            <w:pPr>
              <w:pStyle w:val="TAL"/>
              <w:tabs>
                <w:tab w:val="clear" w:pos="284"/>
                <w:tab w:val="clear" w:pos="567"/>
              </w:tabs>
              <w:rPr>
                <w:sz w:val="16"/>
              </w:rPr>
            </w:pPr>
          </w:p>
        </w:tc>
        <w:tc>
          <w:tcPr>
            <w:tcW w:w="803" w:type="dxa"/>
          </w:tcPr>
          <w:p w14:paraId="4AF8B319" w14:textId="77777777" w:rsidR="00744129" w:rsidRPr="006B2793" w:rsidRDefault="00744129" w:rsidP="00744129">
            <w:pPr>
              <w:pStyle w:val="TAL"/>
              <w:tabs>
                <w:tab w:val="clear" w:pos="284"/>
                <w:tab w:val="clear" w:pos="567"/>
              </w:tabs>
              <w:rPr>
                <w:sz w:val="16"/>
              </w:rPr>
            </w:pPr>
          </w:p>
        </w:tc>
        <w:tc>
          <w:tcPr>
            <w:tcW w:w="801" w:type="dxa"/>
          </w:tcPr>
          <w:p w14:paraId="41FBA9E3"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6EB14134" w14:textId="77777777" w:rsidR="00744129" w:rsidRPr="006B2793" w:rsidRDefault="00744129" w:rsidP="00744129">
            <w:pPr>
              <w:pStyle w:val="TAL"/>
              <w:tabs>
                <w:tab w:val="clear" w:pos="284"/>
                <w:tab w:val="clear" w:pos="567"/>
              </w:tabs>
              <w:rPr>
                <w:sz w:val="16"/>
              </w:rPr>
            </w:pPr>
          </w:p>
        </w:tc>
        <w:tc>
          <w:tcPr>
            <w:tcW w:w="3536" w:type="dxa"/>
          </w:tcPr>
          <w:p w14:paraId="211F5CA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4B316654"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CC247ED" w14:textId="77777777" w:rsidTr="00744129">
        <w:tc>
          <w:tcPr>
            <w:tcW w:w="1101" w:type="dxa"/>
          </w:tcPr>
          <w:p w14:paraId="54D5E8D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191085</w:t>
            </w:r>
          </w:p>
        </w:tc>
        <w:tc>
          <w:tcPr>
            <w:tcW w:w="708" w:type="dxa"/>
          </w:tcPr>
          <w:p w14:paraId="2D51DB3E"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854A547"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225560C6" w14:textId="77777777" w:rsidR="00744129" w:rsidRPr="006B2793" w:rsidRDefault="00744129" w:rsidP="00744129">
            <w:pPr>
              <w:pStyle w:val="TAL"/>
              <w:tabs>
                <w:tab w:val="clear" w:pos="284"/>
                <w:tab w:val="clear" w:pos="567"/>
              </w:tabs>
              <w:rPr>
                <w:sz w:val="16"/>
              </w:rPr>
            </w:pPr>
            <w:r w:rsidRPr="006B2793">
              <w:rPr>
                <w:sz w:val="16"/>
              </w:rPr>
              <w:t>UDICoM related CR to 23.502 (Rel-16)</w:t>
            </w:r>
          </w:p>
        </w:tc>
        <w:tc>
          <w:tcPr>
            <w:tcW w:w="1212" w:type="dxa"/>
          </w:tcPr>
          <w:p w14:paraId="406E4673" w14:textId="77777777" w:rsidR="00744129" w:rsidRPr="006B2793" w:rsidRDefault="00744129" w:rsidP="00744129">
            <w:pPr>
              <w:pStyle w:val="TAL"/>
              <w:tabs>
                <w:tab w:val="clear" w:pos="284"/>
                <w:tab w:val="clear" w:pos="567"/>
              </w:tabs>
              <w:rPr>
                <w:sz w:val="16"/>
              </w:rPr>
            </w:pPr>
          </w:p>
        </w:tc>
        <w:tc>
          <w:tcPr>
            <w:tcW w:w="803" w:type="dxa"/>
          </w:tcPr>
          <w:p w14:paraId="61917E4B" w14:textId="77777777" w:rsidR="00744129" w:rsidRPr="006B2793" w:rsidRDefault="00744129" w:rsidP="00744129">
            <w:pPr>
              <w:pStyle w:val="TAL"/>
              <w:tabs>
                <w:tab w:val="clear" w:pos="284"/>
                <w:tab w:val="clear" w:pos="567"/>
              </w:tabs>
              <w:rPr>
                <w:sz w:val="16"/>
              </w:rPr>
            </w:pPr>
          </w:p>
        </w:tc>
        <w:tc>
          <w:tcPr>
            <w:tcW w:w="801" w:type="dxa"/>
          </w:tcPr>
          <w:p w14:paraId="25A6FF41"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129B2BB2" w14:textId="77777777" w:rsidR="00744129" w:rsidRPr="006B2793" w:rsidRDefault="00744129" w:rsidP="00744129">
            <w:pPr>
              <w:pStyle w:val="TAL"/>
              <w:tabs>
                <w:tab w:val="clear" w:pos="284"/>
                <w:tab w:val="clear" w:pos="567"/>
              </w:tabs>
              <w:rPr>
                <w:sz w:val="16"/>
              </w:rPr>
            </w:pPr>
          </w:p>
        </w:tc>
        <w:tc>
          <w:tcPr>
            <w:tcW w:w="3536" w:type="dxa"/>
          </w:tcPr>
          <w:p w14:paraId="65E7FF4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1039997F"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546783E" w14:textId="77777777" w:rsidTr="00744129">
        <w:tc>
          <w:tcPr>
            <w:tcW w:w="1101" w:type="dxa"/>
          </w:tcPr>
          <w:p w14:paraId="144DF7B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191086</w:t>
            </w:r>
          </w:p>
        </w:tc>
        <w:tc>
          <w:tcPr>
            <w:tcW w:w="708" w:type="dxa"/>
          </w:tcPr>
          <w:p w14:paraId="0E24C5D4"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3C61F26"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2A5B312" w14:textId="77777777" w:rsidR="00744129" w:rsidRPr="006B2793" w:rsidRDefault="00744129" w:rsidP="00744129">
            <w:pPr>
              <w:pStyle w:val="TAL"/>
              <w:tabs>
                <w:tab w:val="clear" w:pos="284"/>
                <w:tab w:val="clear" w:pos="567"/>
              </w:tabs>
              <w:rPr>
                <w:sz w:val="16"/>
              </w:rPr>
            </w:pPr>
            <w:r w:rsidRPr="006B2793">
              <w:rPr>
                <w:sz w:val="16"/>
              </w:rPr>
              <w:t>IABARC related CRs to 23.401, 23.501, 23.502 (Rel-16)</w:t>
            </w:r>
          </w:p>
        </w:tc>
        <w:tc>
          <w:tcPr>
            <w:tcW w:w="1212" w:type="dxa"/>
          </w:tcPr>
          <w:p w14:paraId="39D39135" w14:textId="77777777" w:rsidR="00744129" w:rsidRPr="006B2793" w:rsidRDefault="00744129" w:rsidP="00744129">
            <w:pPr>
              <w:pStyle w:val="TAL"/>
              <w:tabs>
                <w:tab w:val="clear" w:pos="284"/>
                <w:tab w:val="clear" w:pos="567"/>
              </w:tabs>
              <w:rPr>
                <w:sz w:val="16"/>
              </w:rPr>
            </w:pPr>
          </w:p>
        </w:tc>
        <w:tc>
          <w:tcPr>
            <w:tcW w:w="803" w:type="dxa"/>
          </w:tcPr>
          <w:p w14:paraId="047665AA" w14:textId="77777777" w:rsidR="00744129" w:rsidRPr="006B2793" w:rsidRDefault="00744129" w:rsidP="00744129">
            <w:pPr>
              <w:pStyle w:val="TAL"/>
              <w:tabs>
                <w:tab w:val="clear" w:pos="284"/>
                <w:tab w:val="clear" w:pos="567"/>
              </w:tabs>
              <w:rPr>
                <w:sz w:val="16"/>
              </w:rPr>
            </w:pPr>
          </w:p>
        </w:tc>
        <w:tc>
          <w:tcPr>
            <w:tcW w:w="801" w:type="dxa"/>
          </w:tcPr>
          <w:p w14:paraId="4D26E234"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67C0CE9D" w14:textId="77777777" w:rsidR="00744129" w:rsidRPr="006B2793" w:rsidRDefault="00744129" w:rsidP="00744129">
            <w:pPr>
              <w:pStyle w:val="TAL"/>
              <w:tabs>
                <w:tab w:val="clear" w:pos="284"/>
                <w:tab w:val="clear" w:pos="567"/>
              </w:tabs>
              <w:rPr>
                <w:sz w:val="16"/>
              </w:rPr>
            </w:pPr>
          </w:p>
        </w:tc>
        <w:tc>
          <w:tcPr>
            <w:tcW w:w="3536" w:type="dxa"/>
          </w:tcPr>
          <w:p w14:paraId="6AC3423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FCF0D84"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5642181D" w14:textId="77777777" w:rsidTr="00744129">
        <w:tc>
          <w:tcPr>
            <w:tcW w:w="1101" w:type="dxa"/>
          </w:tcPr>
          <w:p w14:paraId="1B7F9C9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191087</w:t>
            </w:r>
          </w:p>
        </w:tc>
        <w:tc>
          <w:tcPr>
            <w:tcW w:w="708" w:type="dxa"/>
          </w:tcPr>
          <w:p w14:paraId="09A7444B"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70F3B940"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116BB71" w14:textId="77777777" w:rsidR="00744129" w:rsidRPr="006B2793" w:rsidRDefault="00744129" w:rsidP="00744129">
            <w:pPr>
              <w:pStyle w:val="TAL"/>
              <w:tabs>
                <w:tab w:val="clear" w:pos="284"/>
                <w:tab w:val="clear" w:pos="567"/>
              </w:tabs>
              <w:rPr>
                <w:sz w:val="16"/>
              </w:rPr>
            </w:pPr>
            <w:r w:rsidRPr="006B2793">
              <w:rPr>
                <w:sz w:val="16"/>
              </w:rPr>
              <w:t>PARLOS related CRs to 23.228, 23.401 (Rel-16)</w:t>
            </w:r>
          </w:p>
        </w:tc>
        <w:tc>
          <w:tcPr>
            <w:tcW w:w="1212" w:type="dxa"/>
          </w:tcPr>
          <w:p w14:paraId="7021CD2B" w14:textId="77777777" w:rsidR="00744129" w:rsidRPr="006B2793" w:rsidRDefault="00744129" w:rsidP="00744129">
            <w:pPr>
              <w:pStyle w:val="TAL"/>
              <w:tabs>
                <w:tab w:val="clear" w:pos="284"/>
                <w:tab w:val="clear" w:pos="567"/>
              </w:tabs>
              <w:rPr>
                <w:sz w:val="16"/>
              </w:rPr>
            </w:pPr>
          </w:p>
        </w:tc>
        <w:tc>
          <w:tcPr>
            <w:tcW w:w="803" w:type="dxa"/>
          </w:tcPr>
          <w:p w14:paraId="5BC8D2C5" w14:textId="77777777" w:rsidR="00744129" w:rsidRPr="006B2793" w:rsidRDefault="00744129" w:rsidP="00744129">
            <w:pPr>
              <w:pStyle w:val="TAL"/>
              <w:tabs>
                <w:tab w:val="clear" w:pos="284"/>
                <w:tab w:val="clear" w:pos="567"/>
              </w:tabs>
              <w:rPr>
                <w:sz w:val="16"/>
              </w:rPr>
            </w:pPr>
          </w:p>
        </w:tc>
        <w:tc>
          <w:tcPr>
            <w:tcW w:w="801" w:type="dxa"/>
          </w:tcPr>
          <w:p w14:paraId="424ABBFD"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481AAC61" w14:textId="77777777" w:rsidR="00744129" w:rsidRPr="006B2793" w:rsidRDefault="00744129" w:rsidP="00744129">
            <w:pPr>
              <w:pStyle w:val="TAL"/>
              <w:tabs>
                <w:tab w:val="clear" w:pos="284"/>
                <w:tab w:val="clear" w:pos="567"/>
              </w:tabs>
              <w:rPr>
                <w:sz w:val="16"/>
              </w:rPr>
            </w:pPr>
          </w:p>
        </w:tc>
        <w:tc>
          <w:tcPr>
            <w:tcW w:w="3536" w:type="dxa"/>
          </w:tcPr>
          <w:p w14:paraId="4253EC6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28A17CE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6121494" w14:textId="77777777" w:rsidTr="00744129">
        <w:tc>
          <w:tcPr>
            <w:tcW w:w="1101" w:type="dxa"/>
          </w:tcPr>
          <w:p w14:paraId="40A3FB1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191088</w:t>
            </w:r>
          </w:p>
        </w:tc>
        <w:tc>
          <w:tcPr>
            <w:tcW w:w="708" w:type="dxa"/>
          </w:tcPr>
          <w:p w14:paraId="6DE439B4"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6786AFDD"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515ACB1" w14:textId="77777777" w:rsidR="00744129" w:rsidRPr="006B2793" w:rsidRDefault="00744129" w:rsidP="00744129">
            <w:pPr>
              <w:pStyle w:val="TAL"/>
              <w:tabs>
                <w:tab w:val="clear" w:pos="284"/>
                <w:tab w:val="clear" w:pos="567"/>
              </w:tabs>
              <w:rPr>
                <w:sz w:val="16"/>
              </w:rPr>
            </w:pPr>
            <w:r w:rsidRPr="006B2793">
              <w:rPr>
                <w:sz w:val="16"/>
              </w:rPr>
              <w:t>RACS related CRs to 23.401, 23.501, 23.502 (Rel-16)</w:t>
            </w:r>
          </w:p>
        </w:tc>
        <w:tc>
          <w:tcPr>
            <w:tcW w:w="1212" w:type="dxa"/>
          </w:tcPr>
          <w:p w14:paraId="1B8EE25D" w14:textId="77777777" w:rsidR="00744129" w:rsidRPr="006B2793" w:rsidRDefault="00744129" w:rsidP="00744129">
            <w:pPr>
              <w:pStyle w:val="TAL"/>
              <w:tabs>
                <w:tab w:val="clear" w:pos="284"/>
                <w:tab w:val="clear" w:pos="567"/>
              </w:tabs>
              <w:rPr>
                <w:sz w:val="16"/>
              </w:rPr>
            </w:pPr>
          </w:p>
        </w:tc>
        <w:tc>
          <w:tcPr>
            <w:tcW w:w="803" w:type="dxa"/>
          </w:tcPr>
          <w:p w14:paraId="538EB804" w14:textId="77777777" w:rsidR="00744129" w:rsidRPr="006B2793" w:rsidRDefault="00744129" w:rsidP="00744129">
            <w:pPr>
              <w:pStyle w:val="TAL"/>
              <w:tabs>
                <w:tab w:val="clear" w:pos="284"/>
                <w:tab w:val="clear" w:pos="567"/>
              </w:tabs>
              <w:rPr>
                <w:sz w:val="16"/>
              </w:rPr>
            </w:pPr>
          </w:p>
        </w:tc>
        <w:tc>
          <w:tcPr>
            <w:tcW w:w="801" w:type="dxa"/>
          </w:tcPr>
          <w:p w14:paraId="25364E11"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2F5DA922" w14:textId="77777777" w:rsidR="00744129" w:rsidRPr="006B2793" w:rsidRDefault="00744129" w:rsidP="00744129">
            <w:pPr>
              <w:pStyle w:val="TAL"/>
              <w:tabs>
                <w:tab w:val="clear" w:pos="284"/>
                <w:tab w:val="clear" w:pos="567"/>
              </w:tabs>
              <w:rPr>
                <w:sz w:val="16"/>
              </w:rPr>
            </w:pPr>
          </w:p>
        </w:tc>
        <w:tc>
          <w:tcPr>
            <w:tcW w:w="3536" w:type="dxa"/>
          </w:tcPr>
          <w:p w14:paraId="372E57B7" w14:textId="77777777" w:rsidR="00744129" w:rsidRPr="006B2793" w:rsidRDefault="00744129" w:rsidP="00744129">
            <w:pPr>
              <w:pStyle w:val="TAL"/>
              <w:tabs>
                <w:tab w:val="clear" w:pos="284"/>
                <w:tab w:val="clear" w:pos="567"/>
              </w:tabs>
              <w:rPr>
                <w:sz w:val="16"/>
              </w:rPr>
            </w:pPr>
            <w:r w:rsidRPr="006B2793">
              <w:rPr>
                <w:sz w:val="16"/>
              </w:rPr>
              <w:t>23.401 CR3527R2 was revised in SP-191331. All CRs except 23.401 CR3527R2 in this CR pack were approved (Status: Partially approved).</w:t>
            </w:r>
          </w:p>
        </w:tc>
        <w:tc>
          <w:tcPr>
            <w:tcW w:w="995" w:type="dxa"/>
          </w:tcPr>
          <w:p w14:paraId="07E7E392" w14:textId="77777777" w:rsidR="00744129" w:rsidRPr="006B2793" w:rsidRDefault="00744129" w:rsidP="00744129">
            <w:pPr>
              <w:pStyle w:val="TAL"/>
              <w:tabs>
                <w:tab w:val="clear" w:pos="284"/>
                <w:tab w:val="clear" w:pos="567"/>
              </w:tabs>
              <w:rPr>
                <w:sz w:val="16"/>
              </w:rPr>
            </w:pPr>
            <w:r w:rsidRPr="006B2793">
              <w:rPr>
                <w:sz w:val="16"/>
              </w:rPr>
              <w:t>Partially approved</w:t>
            </w:r>
          </w:p>
        </w:tc>
      </w:tr>
      <w:tr w:rsidR="00744129" w:rsidRPr="00200359" w14:paraId="3D20FBBA" w14:textId="77777777" w:rsidTr="00744129">
        <w:tc>
          <w:tcPr>
            <w:tcW w:w="1101" w:type="dxa"/>
          </w:tcPr>
          <w:p w14:paraId="5EAC68F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191089</w:t>
            </w:r>
          </w:p>
        </w:tc>
        <w:tc>
          <w:tcPr>
            <w:tcW w:w="708" w:type="dxa"/>
          </w:tcPr>
          <w:p w14:paraId="1744184A"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A647DB7"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C379D1C" w14:textId="77777777" w:rsidR="00744129" w:rsidRPr="006B2793" w:rsidRDefault="00744129" w:rsidP="00744129">
            <w:pPr>
              <w:pStyle w:val="TAL"/>
              <w:tabs>
                <w:tab w:val="clear" w:pos="284"/>
                <w:tab w:val="clear" w:pos="567"/>
              </w:tabs>
              <w:rPr>
                <w:sz w:val="16"/>
              </w:rPr>
            </w:pPr>
            <w:r w:rsidRPr="006B2793">
              <w:rPr>
                <w:sz w:val="16"/>
              </w:rPr>
              <w:t>TEI16 related CRs to 23.167, 23.203, 23.204, 23.401, 23.503, 23.682 (Rel-16)</w:t>
            </w:r>
          </w:p>
        </w:tc>
        <w:tc>
          <w:tcPr>
            <w:tcW w:w="1212" w:type="dxa"/>
          </w:tcPr>
          <w:p w14:paraId="2C932DE3" w14:textId="77777777" w:rsidR="00744129" w:rsidRPr="006B2793" w:rsidRDefault="00744129" w:rsidP="00744129">
            <w:pPr>
              <w:pStyle w:val="TAL"/>
              <w:tabs>
                <w:tab w:val="clear" w:pos="284"/>
                <w:tab w:val="clear" w:pos="567"/>
              </w:tabs>
              <w:rPr>
                <w:sz w:val="16"/>
              </w:rPr>
            </w:pPr>
          </w:p>
        </w:tc>
        <w:tc>
          <w:tcPr>
            <w:tcW w:w="803" w:type="dxa"/>
          </w:tcPr>
          <w:p w14:paraId="25543AE7" w14:textId="77777777" w:rsidR="00744129" w:rsidRPr="006B2793" w:rsidRDefault="00744129" w:rsidP="00744129">
            <w:pPr>
              <w:pStyle w:val="TAL"/>
              <w:tabs>
                <w:tab w:val="clear" w:pos="284"/>
                <w:tab w:val="clear" w:pos="567"/>
              </w:tabs>
              <w:rPr>
                <w:sz w:val="16"/>
              </w:rPr>
            </w:pPr>
          </w:p>
        </w:tc>
        <w:tc>
          <w:tcPr>
            <w:tcW w:w="801" w:type="dxa"/>
          </w:tcPr>
          <w:p w14:paraId="2B6476CD"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482E69DE" w14:textId="77777777" w:rsidR="00744129" w:rsidRPr="006B2793" w:rsidRDefault="00744129" w:rsidP="00744129">
            <w:pPr>
              <w:pStyle w:val="TAL"/>
              <w:tabs>
                <w:tab w:val="clear" w:pos="284"/>
                <w:tab w:val="clear" w:pos="567"/>
              </w:tabs>
              <w:rPr>
                <w:sz w:val="16"/>
              </w:rPr>
            </w:pPr>
          </w:p>
        </w:tc>
        <w:tc>
          <w:tcPr>
            <w:tcW w:w="3536" w:type="dxa"/>
          </w:tcPr>
          <w:p w14:paraId="37A049D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1B3E3918"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7DD9256A" w14:textId="77777777" w:rsidTr="00744129">
        <w:tc>
          <w:tcPr>
            <w:tcW w:w="1101" w:type="dxa"/>
          </w:tcPr>
          <w:p w14:paraId="3565D647" w14:textId="77777777" w:rsidR="00744129" w:rsidRPr="006B2793" w:rsidRDefault="00744129" w:rsidP="00744129">
            <w:pPr>
              <w:pStyle w:val="TAL"/>
              <w:tabs>
                <w:tab w:val="clear" w:pos="284"/>
                <w:tab w:val="clear" w:pos="567"/>
              </w:tabs>
              <w:rPr>
                <w:sz w:val="16"/>
              </w:rPr>
            </w:pPr>
            <w:r w:rsidRPr="006B2793">
              <w:rPr>
                <w:sz w:val="16"/>
              </w:rPr>
              <w:lastRenderedPageBreak/>
              <w:t>SP</w:t>
            </w:r>
            <w:r w:rsidRPr="006B2793">
              <w:rPr>
                <w:sz w:val="16"/>
              </w:rPr>
              <w:noBreakHyphen/>
              <w:t>191090</w:t>
            </w:r>
          </w:p>
        </w:tc>
        <w:tc>
          <w:tcPr>
            <w:tcW w:w="708" w:type="dxa"/>
          </w:tcPr>
          <w:p w14:paraId="1EDA351E"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43472C7"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B23FC95" w14:textId="77777777" w:rsidR="00744129" w:rsidRPr="006B2793" w:rsidRDefault="00744129" w:rsidP="00744129">
            <w:pPr>
              <w:pStyle w:val="TAL"/>
              <w:tabs>
                <w:tab w:val="clear" w:pos="284"/>
                <w:tab w:val="clear" w:pos="567"/>
              </w:tabs>
              <w:rPr>
                <w:sz w:val="16"/>
              </w:rPr>
            </w:pPr>
            <w:r w:rsidRPr="006B2793">
              <w:rPr>
                <w:sz w:val="16"/>
              </w:rPr>
              <w:t>TEI16 related CRs to 23.501 (Rel-16)</w:t>
            </w:r>
          </w:p>
        </w:tc>
        <w:tc>
          <w:tcPr>
            <w:tcW w:w="1212" w:type="dxa"/>
          </w:tcPr>
          <w:p w14:paraId="0E9DB420" w14:textId="77777777" w:rsidR="00744129" w:rsidRPr="006B2793" w:rsidRDefault="00744129" w:rsidP="00744129">
            <w:pPr>
              <w:pStyle w:val="TAL"/>
              <w:tabs>
                <w:tab w:val="clear" w:pos="284"/>
                <w:tab w:val="clear" w:pos="567"/>
              </w:tabs>
              <w:rPr>
                <w:sz w:val="16"/>
              </w:rPr>
            </w:pPr>
          </w:p>
        </w:tc>
        <w:tc>
          <w:tcPr>
            <w:tcW w:w="803" w:type="dxa"/>
          </w:tcPr>
          <w:p w14:paraId="5313FADA" w14:textId="77777777" w:rsidR="00744129" w:rsidRPr="006B2793" w:rsidRDefault="00744129" w:rsidP="00744129">
            <w:pPr>
              <w:pStyle w:val="TAL"/>
              <w:tabs>
                <w:tab w:val="clear" w:pos="284"/>
                <w:tab w:val="clear" w:pos="567"/>
              </w:tabs>
              <w:rPr>
                <w:sz w:val="16"/>
              </w:rPr>
            </w:pPr>
          </w:p>
        </w:tc>
        <w:tc>
          <w:tcPr>
            <w:tcW w:w="801" w:type="dxa"/>
          </w:tcPr>
          <w:p w14:paraId="408B651F"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3EB32DA1" w14:textId="77777777" w:rsidR="00744129" w:rsidRPr="006B2793" w:rsidRDefault="00744129" w:rsidP="00744129">
            <w:pPr>
              <w:pStyle w:val="TAL"/>
              <w:tabs>
                <w:tab w:val="clear" w:pos="284"/>
                <w:tab w:val="clear" w:pos="567"/>
              </w:tabs>
              <w:rPr>
                <w:sz w:val="16"/>
              </w:rPr>
            </w:pPr>
          </w:p>
        </w:tc>
        <w:tc>
          <w:tcPr>
            <w:tcW w:w="3536" w:type="dxa"/>
          </w:tcPr>
          <w:p w14:paraId="7AEA4B62" w14:textId="77777777" w:rsidR="00744129" w:rsidRPr="006B2793" w:rsidRDefault="00744129" w:rsidP="00744129">
            <w:pPr>
              <w:pStyle w:val="TAL"/>
              <w:tabs>
                <w:tab w:val="clear" w:pos="284"/>
                <w:tab w:val="clear" w:pos="567"/>
              </w:tabs>
              <w:rPr>
                <w:sz w:val="16"/>
              </w:rPr>
            </w:pPr>
            <w:r w:rsidRPr="006B2793">
              <w:rPr>
                <w:sz w:val="16"/>
              </w:rPr>
              <w:t>Proposed revision of 23.501 CR1848R4 in SP-191234. 23.501 CR1848R4 was postponed and the remaining CRs in this CR Pack were approved. (Status: Partially approved).</w:t>
            </w:r>
          </w:p>
        </w:tc>
        <w:tc>
          <w:tcPr>
            <w:tcW w:w="995" w:type="dxa"/>
          </w:tcPr>
          <w:p w14:paraId="095ADCE6" w14:textId="77777777" w:rsidR="00744129" w:rsidRPr="006B2793" w:rsidRDefault="00744129" w:rsidP="00744129">
            <w:pPr>
              <w:pStyle w:val="TAL"/>
              <w:tabs>
                <w:tab w:val="clear" w:pos="284"/>
                <w:tab w:val="clear" w:pos="567"/>
              </w:tabs>
              <w:rPr>
                <w:sz w:val="16"/>
              </w:rPr>
            </w:pPr>
            <w:r w:rsidRPr="006B2793">
              <w:rPr>
                <w:sz w:val="16"/>
              </w:rPr>
              <w:t>Partially approved</w:t>
            </w:r>
          </w:p>
        </w:tc>
      </w:tr>
      <w:tr w:rsidR="00744129" w:rsidRPr="00200359" w14:paraId="72B44638" w14:textId="77777777" w:rsidTr="00744129">
        <w:tc>
          <w:tcPr>
            <w:tcW w:w="1101" w:type="dxa"/>
          </w:tcPr>
          <w:p w14:paraId="0E7D46C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191091</w:t>
            </w:r>
          </w:p>
        </w:tc>
        <w:tc>
          <w:tcPr>
            <w:tcW w:w="708" w:type="dxa"/>
          </w:tcPr>
          <w:p w14:paraId="770FF54F"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A42D56E"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102AF02" w14:textId="77777777" w:rsidR="00744129" w:rsidRPr="006B2793" w:rsidRDefault="00744129" w:rsidP="00744129">
            <w:pPr>
              <w:pStyle w:val="TAL"/>
              <w:tabs>
                <w:tab w:val="clear" w:pos="284"/>
                <w:tab w:val="clear" w:pos="567"/>
              </w:tabs>
              <w:rPr>
                <w:sz w:val="16"/>
              </w:rPr>
            </w:pPr>
            <w:r w:rsidRPr="006B2793">
              <w:rPr>
                <w:sz w:val="16"/>
              </w:rPr>
              <w:t>TEI16 related CRs to 23.502 (Rel-16)</w:t>
            </w:r>
          </w:p>
        </w:tc>
        <w:tc>
          <w:tcPr>
            <w:tcW w:w="1212" w:type="dxa"/>
          </w:tcPr>
          <w:p w14:paraId="4F00B598" w14:textId="77777777" w:rsidR="00744129" w:rsidRPr="006B2793" w:rsidRDefault="00744129" w:rsidP="00744129">
            <w:pPr>
              <w:pStyle w:val="TAL"/>
              <w:tabs>
                <w:tab w:val="clear" w:pos="284"/>
                <w:tab w:val="clear" w:pos="567"/>
              </w:tabs>
              <w:rPr>
                <w:sz w:val="16"/>
              </w:rPr>
            </w:pPr>
          </w:p>
        </w:tc>
        <w:tc>
          <w:tcPr>
            <w:tcW w:w="803" w:type="dxa"/>
          </w:tcPr>
          <w:p w14:paraId="69436833" w14:textId="77777777" w:rsidR="00744129" w:rsidRPr="006B2793" w:rsidRDefault="00744129" w:rsidP="00744129">
            <w:pPr>
              <w:pStyle w:val="TAL"/>
              <w:tabs>
                <w:tab w:val="clear" w:pos="284"/>
                <w:tab w:val="clear" w:pos="567"/>
              </w:tabs>
              <w:rPr>
                <w:sz w:val="16"/>
              </w:rPr>
            </w:pPr>
          </w:p>
        </w:tc>
        <w:tc>
          <w:tcPr>
            <w:tcW w:w="801" w:type="dxa"/>
          </w:tcPr>
          <w:p w14:paraId="5A016084"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01E088B1" w14:textId="77777777" w:rsidR="00744129" w:rsidRPr="006B2793" w:rsidRDefault="00744129" w:rsidP="00744129">
            <w:pPr>
              <w:pStyle w:val="TAL"/>
              <w:tabs>
                <w:tab w:val="clear" w:pos="284"/>
                <w:tab w:val="clear" w:pos="567"/>
              </w:tabs>
              <w:rPr>
                <w:sz w:val="16"/>
              </w:rPr>
            </w:pPr>
          </w:p>
        </w:tc>
        <w:tc>
          <w:tcPr>
            <w:tcW w:w="3536" w:type="dxa"/>
          </w:tcPr>
          <w:p w14:paraId="1DE88E86" w14:textId="77777777" w:rsidR="00744129" w:rsidRPr="006B2793" w:rsidRDefault="00744129" w:rsidP="00744129">
            <w:pPr>
              <w:pStyle w:val="TAL"/>
              <w:tabs>
                <w:tab w:val="clear" w:pos="284"/>
                <w:tab w:val="clear" w:pos="567"/>
              </w:tabs>
              <w:rPr>
                <w:sz w:val="16"/>
              </w:rPr>
            </w:pPr>
            <w:r w:rsidRPr="006B2793">
              <w:rPr>
                <w:sz w:val="16"/>
              </w:rPr>
              <w:t>Proposed revision of 23.502 CR1875R1 in SP-191115. Other CRs in this CR Pack were approved. (Partially approved).</w:t>
            </w:r>
          </w:p>
        </w:tc>
        <w:tc>
          <w:tcPr>
            <w:tcW w:w="995" w:type="dxa"/>
          </w:tcPr>
          <w:p w14:paraId="7DB06233" w14:textId="77777777" w:rsidR="00744129" w:rsidRPr="006B2793" w:rsidRDefault="00744129" w:rsidP="00744129">
            <w:pPr>
              <w:pStyle w:val="TAL"/>
              <w:tabs>
                <w:tab w:val="clear" w:pos="284"/>
                <w:tab w:val="clear" w:pos="567"/>
              </w:tabs>
              <w:rPr>
                <w:sz w:val="16"/>
              </w:rPr>
            </w:pPr>
            <w:r w:rsidRPr="006B2793">
              <w:rPr>
                <w:sz w:val="16"/>
              </w:rPr>
              <w:t>Partially approved</w:t>
            </w:r>
          </w:p>
        </w:tc>
      </w:tr>
      <w:tr w:rsidR="00744129" w:rsidRPr="00200359" w14:paraId="780B182C" w14:textId="77777777" w:rsidTr="00744129">
        <w:tc>
          <w:tcPr>
            <w:tcW w:w="1101" w:type="dxa"/>
          </w:tcPr>
          <w:p w14:paraId="08F6D0C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191092</w:t>
            </w:r>
          </w:p>
        </w:tc>
        <w:tc>
          <w:tcPr>
            <w:tcW w:w="708" w:type="dxa"/>
          </w:tcPr>
          <w:p w14:paraId="7FB319B5"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4EE2B4B"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FFF9D83" w14:textId="77777777" w:rsidR="00744129" w:rsidRPr="006B2793" w:rsidRDefault="00744129" w:rsidP="00744129">
            <w:pPr>
              <w:pStyle w:val="TAL"/>
              <w:tabs>
                <w:tab w:val="clear" w:pos="284"/>
                <w:tab w:val="clear" w:pos="567"/>
              </w:tabs>
              <w:rPr>
                <w:sz w:val="16"/>
              </w:rPr>
            </w:pPr>
            <w:r w:rsidRPr="006B2793">
              <w:rPr>
                <w:sz w:val="16"/>
              </w:rPr>
              <w:t>Vertical_LAN related CRs to 23.501, 23.502, 23.503 (Rel-16)</w:t>
            </w:r>
          </w:p>
        </w:tc>
        <w:tc>
          <w:tcPr>
            <w:tcW w:w="1212" w:type="dxa"/>
          </w:tcPr>
          <w:p w14:paraId="5C4A6615" w14:textId="77777777" w:rsidR="00744129" w:rsidRPr="006B2793" w:rsidRDefault="00744129" w:rsidP="00744129">
            <w:pPr>
              <w:pStyle w:val="TAL"/>
              <w:tabs>
                <w:tab w:val="clear" w:pos="284"/>
                <w:tab w:val="clear" w:pos="567"/>
              </w:tabs>
              <w:rPr>
                <w:sz w:val="16"/>
              </w:rPr>
            </w:pPr>
          </w:p>
        </w:tc>
        <w:tc>
          <w:tcPr>
            <w:tcW w:w="803" w:type="dxa"/>
          </w:tcPr>
          <w:p w14:paraId="2D3B1603" w14:textId="77777777" w:rsidR="00744129" w:rsidRPr="006B2793" w:rsidRDefault="00744129" w:rsidP="00744129">
            <w:pPr>
              <w:pStyle w:val="TAL"/>
              <w:tabs>
                <w:tab w:val="clear" w:pos="284"/>
                <w:tab w:val="clear" w:pos="567"/>
              </w:tabs>
              <w:rPr>
                <w:sz w:val="16"/>
              </w:rPr>
            </w:pPr>
          </w:p>
        </w:tc>
        <w:tc>
          <w:tcPr>
            <w:tcW w:w="801" w:type="dxa"/>
          </w:tcPr>
          <w:p w14:paraId="4EC83786"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7206DFA0" w14:textId="77777777" w:rsidR="00744129" w:rsidRPr="006B2793" w:rsidRDefault="00744129" w:rsidP="00744129">
            <w:pPr>
              <w:pStyle w:val="TAL"/>
              <w:tabs>
                <w:tab w:val="clear" w:pos="284"/>
                <w:tab w:val="clear" w:pos="567"/>
              </w:tabs>
              <w:rPr>
                <w:sz w:val="16"/>
              </w:rPr>
            </w:pPr>
          </w:p>
        </w:tc>
        <w:tc>
          <w:tcPr>
            <w:tcW w:w="3536" w:type="dxa"/>
          </w:tcPr>
          <w:p w14:paraId="0CBDF61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6E957DE1"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FA31DF4" w14:textId="77777777" w:rsidTr="00744129">
        <w:tc>
          <w:tcPr>
            <w:tcW w:w="1101" w:type="dxa"/>
          </w:tcPr>
          <w:p w14:paraId="5CAB3E8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191093</w:t>
            </w:r>
          </w:p>
        </w:tc>
        <w:tc>
          <w:tcPr>
            <w:tcW w:w="708" w:type="dxa"/>
          </w:tcPr>
          <w:p w14:paraId="3089B1B5"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D73343D"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7A7C694" w14:textId="77777777" w:rsidR="00744129" w:rsidRPr="006B2793" w:rsidRDefault="00744129" w:rsidP="00744129">
            <w:pPr>
              <w:pStyle w:val="TAL"/>
              <w:tabs>
                <w:tab w:val="clear" w:pos="284"/>
                <w:tab w:val="clear" w:pos="567"/>
              </w:tabs>
              <w:rPr>
                <w:sz w:val="16"/>
              </w:rPr>
            </w:pPr>
            <w:r w:rsidRPr="006B2793">
              <w:rPr>
                <w:sz w:val="16"/>
              </w:rPr>
              <w:t>xBDT related CRs to 23.502, 23.503 (Rel-16)</w:t>
            </w:r>
          </w:p>
        </w:tc>
        <w:tc>
          <w:tcPr>
            <w:tcW w:w="1212" w:type="dxa"/>
          </w:tcPr>
          <w:p w14:paraId="3A79DB01" w14:textId="77777777" w:rsidR="00744129" w:rsidRPr="006B2793" w:rsidRDefault="00744129" w:rsidP="00744129">
            <w:pPr>
              <w:pStyle w:val="TAL"/>
              <w:tabs>
                <w:tab w:val="clear" w:pos="284"/>
                <w:tab w:val="clear" w:pos="567"/>
              </w:tabs>
              <w:rPr>
                <w:sz w:val="16"/>
              </w:rPr>
            </w:pPr>
          </w:p>
        </w:tc>
        <w:tc>
          <w:tcPr>
            <w:tcW w:w="803" w:type="dxa"/>
          </w:tcPr>
          <w:p w14:paraId="6FD39AE3" w14:textId="77777777" w:rsidR="00744129" w:rsidRPr="006B2793" w:rsidRDefault="00744129" w:rsidP="00744129">
            <w:pPr>
              <w:pStyle w:val="TAL"/>
              <w:tabs>
                <w:tab w:val="clear" w:pos="284"/>
                <w:tab w:val="clear" w:pos="567"/>
              </w:tabs>
              <w:rPr>
                <w:sz w:val="16"/>
              </w:rPr>
            </w:pPr>
          </w:p>
        </w:tc>
        <w:tc>
          <w:tcPr>
            <w:tcW w:w="801" w:type="dxa"/>
          </w:tcPr>
          <w:p w14:paraId="23E9FB64" w14:textId="77777777" w:rsidR="00744129" w:rsidRPr="006B2793" w:rsidRDefault="00744129" w:rsidP="00744129">
            <w:pPr>
              <w:pStyle w:val="TAL"/>
              <w:tabs>
                <w:tab w:val="clear" w:pos="284"/>
                <w:tab w:val="clear" w:pos="567"/>
              </w:tabs>
              <w:rPr>
                <w:sz w:val="16"/>
              </w:rPr>
            </w:pPr>
            <w:r w:rsidRPr="006B2793">
              <w:rPr>
                <w:sz w:val="16"/>
              </w:rPr>
              <w:t>SA WG2</w:t>
            </w:r>
          </w:p>
        </w:tc>
        <w:tc>
          <w:tcPr>
            <w:tcW w:w="2363" w:type="dxa"/>
          </w:tcPr>
          <w:p w14:paraId="625DE7CB" w14:textId="77777777" w:rsidR="00744129" w:rsidRPr="006B2793" w:rsidRDefault="00744129" w:rsidP="00744129">
            <w:pPr>
              <w:pStyle w:val="TAL"/>
              <w:tabs>
                <w:tab w:val="clear" w:pos="284"/>
                <w:tab w:val="clear" w:pos="567"/>
              </w:tabs>
              <w:rPr>
                <w:sz w:val="16"/>
              </w:rPr>
            </w:pPr>
          </w:p>
        </w:tc>
        <w:tc>
          <w:tcPr>
            <w:tcW w:w="3536" w:type="dxa"/>
          </w:tcPr>
          <w:p w14:paraId="479246F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1BA357F"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F2A93B4" w14:textId="77777777" w:rsidTr="00744129">
        <w:tc>
          <w:tcPr>
            <w:tcW w:w="1101" w:type="dxa"/>
          </w:tcPr>
          <w:p w14:paraId="5FC10B2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191107</w:t>
            </w:r>
          </w:p>
        </w:tc>
        <w:tc>
          <w:tcPr>
            <w:tcW w:w="708" w:type="dxa"/>
          </w:tcPr>
          <w:p w14:paraId="0BD5DE91"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6C81CC5"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6047EF7" w14:textId="77777777" w:rsidR="00744129" w:rsidRPr="006B2793" w:rsidRDefault="00744129" w:rsidP="00744129">
            <w:pPr>
              <w:pStyle w:val="TAL"/>
              <w:tabs>
                <w:tab w:val="clear" w:pos="284"/>
                <w:tab w:val="clear" w:pos="567"/>
              </w:tabs>
              <w:rPr>
                <w:sz w:val="16"/>
              </w:rPr>
            </w:pPr>
            <w:r w:rsidRPr="006B2793">
              <w:rPr>
                <w:sz w:val="16"/>
              </w:rPr>
              <w:t>Rel-16 CRs to TS 23.222 for eCAPIF</w:t>
            </w:r>
          </w:p>
        </w:tc>
        <w:tc>
          <w:tcPr>
            <w:tcW w:w="1212" w:type="dxa"/>
          </w:tcPr>
          <w:p w14:paraId="5587BBEC" w14:textId="77777777" w:rsidR="00744129" w:rsidRPr="006B2793" w:rsidRDefault="00744129" w:rsidP="00744129">
            <w:pPr>
              <w:pStyle w:val="TAL"/>
              <w:tabs>
                <w:tab w:val="clear" w:pos="284"/>
                <w:tab w:val="clear" w:pos="567"/>
              </w:tabs>
              <w:rPr>
                <w:sz w:val="16"/>
              </w:rPr>
            </w:pPr>
          </w:p>
        </w:tc>
        <w:tc>
          <w:tcPr>
            <w:tcW w:w="803" w:type="dxa"/>
          </w:tcPr>
          <w:p w14:paraId="53411FAE" w14:textId="77777777" w:rsidR="00744129" w:rsidRPr="006B2793" w:rsidRDefault="00744129" w:rsidP="00744129">
            <w:pPr>
              <w:pStyle w:val="TAL"/>
              <w:tabs>
                <w:tab w:val="clear" w:pos="284"/>
                <w:tab w:val="clear" w:pos="567"/>
              </w:tabs>
              <w:rPr>
                <w:sz w:val="16"/>
              </w:rPr>
            </w:pPr>
          </w:p>
        </w:tc>
        <w:tc>
          <w:tcPr>
            <w:tcW w:w="801" w:type="dxa"/>
          </w:tcPr>
          <w:p w14:paraId="046932FA" w14:textId="77777777" w:rsidR="00744129" w:rsidRPr="006B2793" w:rsidRDefault="00744129" w:rsidP="00744129">
            <w:pPr>
              <w:pStyle w:val="TAL"/>
              <w:tabs>
                <w:tab w:val="clear" w:pos="284"/>
                <w:tab w:val="clear" w:pos="567"/>
              </w:tabs>
              <w:rPr>
                <w:sz w:val="16"/>
              </w:rPr>
            </w:pPr>
            <w:r w:rsidRPr="006B2793">
              <w:rPr>
                <w:sz w:val="16"/>
              </w:rPr>
              <w:t>SA WG6</w:t>
            </w:r>
          </w:p>
        </w:tc>
        <w:tc>
          <w:tcPr>
            <w:tcW w:w="2363" w:type="dxa"/>
          </w:tcPr>
          <w:p w14:paraId="52D54F5A" w14:textId="77777777" w:rsidR="00744129" w:rsidRPr="006B2793" w:rsidRDefault="00744129" w:rsidP="00744129">
            <w:pPr>
              <w:pStyle w:val="TAL"/>
              <w:tabs>
                <w:tab w:val="clear" w:pos="284"/>
                <w:tab w:val="clear" w:pos="567"/>
              </w:tabs>
              <w:rPr>
                <w:sz w:val="16"/>
              </w:rPr>
            </w:pPr>
          </w:p>
        </w:tc>
        <w:tc>
          <w:tcPr>
            <w:tcW w:w="3536" w:type="dxa"/>
          </w:tcPr>
          <w:p w14:paraId="5C5201D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11C8BC3"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31781F9" w14:textId="77777777" w:rsidTr="00744129">
        <w:tc>
          <w:tcPr>
            <w:tcW w:w="1101" w:type="dxa"/>
          </w:tcPr>
          <w:p w14:paraId="2F712E6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191108</w:t>
            </w:r>
          </w:p>
        </w:tc>
        <w:tc>
          <w:tcPr>
            <w:tcW w:w="708" w:type="dxa"/>
          </w:tcPr>
          <w:p w14:paraId="240D8F8A"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7487979"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7268F6B6" w14:textId="77777777" w:rsidR="00744129" w:rsidRPr="006B2793" w:rsidRDefault="00744129" w:rsidP="00744129">
            <w:pPr>
              <w:pStyle w:val="TAL"/>
              <w:tabs>
                <w:tab w:val="clear" w:pos="284"/>
                <w:tab w:val="clear" w:pos="567"/>
              </w:tabs>
              <w:rPr>
                <w:sz w:val="16"/>
              </w:rPr>
            </w:pPr>
            <w:r w:rsidRPr="006B2793">
              <w:rPr>
                <w:sz w:val="16"/>
              </w:rPr>
              <w:t>Rel-16 CRs to TS 23.282 for eMCData2</w:t>
            </w:r>
          </w:p>
        </w:tc>
        <w:tc>
          <w:tcPr>
            <w:tcW w:w="1212" w:type="dxa"/>
          </w:tcPr>
          <w:p w14:paraId="3FCDA991" w14:textId="77777777" w:rsidR="00744129" w:rsidRPr="006B2793" w:rsidRDefault="00744129" w:rsidP="00744129">
            <w:pPr>
              <w:pStyle w:val="TAL"/>
              <w:tabs>
                <w:tab w:val="clear" w:pos="284"/>
                <w:tab w:val="clear" w:pos="567"/>
              </w:tabs>
              <w:rPr>
                <w:sz w:val="16"/>
              </w:rPr>
            </w:pPr>
          </w:p>
        </w:tc>
        <w:tc>
          <w:tcPr>
            <w:tcW w:w="803" w:type="dxa"/>
          </w:tcPr>
          <w:p w14:paraId="4FEEE67B" w14:textId="77777777" w:rsidR="00744129" w:rsidRPr="006B2793" w:rsidRDefault="00744129" w:rsidP="00744129">
            <w:pPr>
              <w:pStyle w:val="TAL"/>
              <w:tabs>
                <w:tab w:val="clear" w:pos="284"/>
                <w:tab w:val="clear" w:pos="567"/>
              </w:tabs>
              <w:rPr>
                <w:sz w:val="16"/>
              </w:rPr>
            </w:pPr>
          </w:p>
        </w:tc>
        <w:tc>
          <w:tcPr>
            <w:tcW w:w="801" w:type="dxa"/>
          </w:tcPr>
          <w:p w14:paraId="1B0CEF7A" w14:textId="77777777" w:rsidR="00744129" w:rsidRPr="006B2793" w:rsidRDefault="00744129" w:rsidP="00744129">
            <w:pPr>
              <w:pStyle w:val="TAL"/>
              <w:tabs>
                <w:tab w:val="clear" w:pos="284"/>
                <w:tab w:val="clear" w:pos="567"/>
              </w:tabs>
              <w:rPr>
                <w:sz w:val="16"/>
              </w:rPr>
            </w:pPr>
            <w:r w:rsidRPr="006B2793">
              <w:rPr>
                <w:sz w:val="16"/>
              </w:rPr>
              <w:t>SA WG6</w:t>
            </w:r>
          </w:p>
        </w:tc>
        <w:tc>
          <w:tcPr>
            <w:tcW w:w="2363" w:type="dxa"/>
          </w:tcPr>
          <w:p w14:paraId="5A4BD949" w14:textId="77777777" w:rsidR="00744129" w:rsidRPr="006B2793" w:rsidRDefault="00744129" w:rsidP="00744129">
            <w:pPr>
              <w:pStyle w:val="TAL"/>
              <w:tabs>
                <w:tab w:val="clear" w:pos="284"/>
                <w:tab w:val="clear" w:pos="567"/>
              </w:tabs>
              <w:rPr>
                <w:sz w:val="16"/>
              </w:rPr>
            </w:pPr>
          </w:p>
        </w:tc>
        <w:tc>
          <w:tcPr>
            <w:tcW w:w="3536" w:type="dxa"/>
          </w:tcPr>
          <w:p w14:paraId="2ADBA7A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47BC6FBD"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77EE7C78" w14:textId="77777777" w:rsidTr="00744129">
        <w:tc>
          <w:tcPr>
            <w:tcW w:w="1101" w:type="dxa"/>
          </w:tcPr>
          <w:p w14:paraId="57E1FEE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191109</w:t>
            </w:r>
          </w:p>
        </w:tc>
        <w:tc>
          <w:tcPr>
            <w:tcW w:w="708" w:type="dxa"/>
          </w:tcPr>
          <w:p w14:paraId="13FCCEC5"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64950FCA"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458BA960" w14:textId="77777777" w:rsidR="00744129" w:rsidRPr="006B2793" w:rsidRDefault="00744129" w:rsidP="00744129">
            <w:pPr>
              <w:pStyle w:val="TAL"/>
              <w:tabs>
                <w:tab w:val="clear" w:pos="284"/>
                <w:tab w:val="clear" w:pos="567"/>
              </w:tabs>
              <w:rPr>
                <w:sz w:val="16"/>
              </w:rPr>
            </w:pPr>
            <w:r w:rsidRPr="006B2793">
              <w:rPr>
                <w:sz w:val="16"/>
              </w:rPr>
              <w:t>Rel-16 CRs to TS 23.280 and TS 23.2379 for enh2MCPTT</w:t>
            </w:r>
          </w:p>
        </w:tc>
        <w:tc>
          <w:tcPr>
            <w:tcW w:w="1212" w:type="dxa"/>
          </w:tcPr>
          <w:p w14:paraId="19ED9E6B" w14:textId="77777777" w:rsidR="00744129" w:rsidRPr="006B2793" w:rsidRDefault="00744129" w:rsidP="00744129">
            <w:pPr>
              <w:pStyle w:val="TAL"/>
              <w:tabs>
                <w:tab w:val="clear" w:pos="284"/>
                <w:tab w:val="clear" w:pos="567"/>
              </w:tabs>
              <w:rPr>
                <w:sz w:val="16"/>
              </w:rPr>
            </w:pPr>
          </w:p>
        </w:tc>
        <w:tc>
          <w:tcPr>
            <w:tcW w:w="803" w:type="dxa"/>
          </w:tcPr>
          <w:p w14:paraId="4BE340D8" w14:textId="77777777" w:rsidR="00744129" w:rsidRPr="006B2793" w:rsidRDefault="00744129" w:rsidP="00744129">
            <w:pPr>
              <w:pStyle w:val="TAL"/>
              <w:tabs>
                <w:tab w:val="clear" w:pos="284"/>
                <w:tab w:val="clear" w:pos="567"/>
              </w:tabs>
              <w:rPr>
                <w:sz w:val="16"/>
              </w:rPr>
            </w:pPr>
          </w:p>
        </w:tc>
        <w:tc>
          <w:tcPr>
            <w:tcW w:w="801" w:type="dxa"/>
          </w:tcPr>
          <w:p w14:paraId="683B6D5E" w14:textId="77777777" w:rsidR="00744129" w:rsidRPr="006B2793" w:rsidRDefault="00744129" w:rsidP="00744129">
            <w:pPr>
              <w:pStyle w:val="TAL"/>
              <w:tabs>
                <w:tab w:val="clear" w:pos="284"/>
                <w:tab w:val="clear" w:pos="567"/>
              </w:tabs>
              <w:rPr>
                <w:sz w:val="16"/>
              </w:rPr>
            </w:pPr>
            <w:r w:rsidRPr="006B2793">
              <w:rPr>
                <w:sz w:val="16"/>
              </w:rPr>
              <w:t>SA WG6</w:t>
            </w:r>
          </w:p>
        </w:tc>
        <w:tc>
          <w:tcPr>
            <w:tcW w:w="2363" w:type="dxa"/>
          </w:tcPr>
          <w:p w14:paraId="4ADF9341" w14:textId="77777777" w:rsidR="00744129" w:rsidRPr="006B2793" w:rsidRDefault="00744129" w:rsidP="00744129">
            <w:pPr>
              <w:pStyle w:val="TAL"/>
              <w:tabs>
                <w:tab w:val="clear" w:pos="284"/>
                <w:tab w:val="clear" w:pos="567"/>
              </w:tabs>
              <w:rPr>
                <w:sz w:val="16"/>
              </w:rPr>
            </w:pPr>
          </w:p>
        </w:tc>
        <w:tc>
          <w:tcPr>
            <w:tcW w:w="3536" w:type="dxa"/>
          </w:tcPr>
          <w:p w14:paraId="7E20F1D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0EB8F8A"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08C77A2" w14:textId="77777777" w:rsidTr="00744129">
        <w:tc>
          <w:tcPr>
            <w:tcW w:w="1101" w:type="dxa"/>
          </w:tcPr>
          <w:p w14:paraId="1329F18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191110</w:t>
            </w:r>
          </w:p>
        </w:tc>
        <w:tc>
          <w:tcPr>
            <w:tcW w:w="708" w:type="dxa"/>
          </w:tcPr>
          <w:p w14:paraId="4B243557"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71F2E43"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123E8A26" w14:textId="77777777" w:rsidR="00744129" w:rsidRPr="006B2793" w:rsidRDefault="00744129" w:rsidP="00744129">
            <w:pPr>
              <w:pStyle w:val="TAL"/>
              <w:tabs>
                <w:tab w:val="clear" w:pos="284"/>
                <w:tab w:val="clear" w:pos="567"/>
              </w:tabs>
              <w:rPr>
                <w:sz w:val="16"/>
              </w:rPr>
            </w:pPr>
            <w:r w:rsidRPr="006B2793">
              <w:rPr>
                <w:sz w:val="16"/>
              </w:rPr>
              <w:t>Rel-16 CRs to TS 23.379 for MONASTERY2</w:t>
            </w:r>
          </w:p>
        </w:tc>
        <w:tc>
          <w:tcPr>
            <w:tcW w:w="1212" w:type="dxa"/>
          </w:tcPr>
          <w:p w14:paraId="04468410" w14:textId="77777777" w:rsidR="00744129" w:rsidRPr="006B2793" w:rsidRDefault="00744129" w:rsidP="00744129">
            <w:pPr>
              <w:pStyle w:val="TAL"/>
              <w:tabs>
                <w:tab w:val="clear" w:pos="284"/>
                <w:tab w:val="clear" w:pos="567"/>
              </w:tabs>
              <w:rPr>
                <w:sz w:val="16"/>
              </w:rPr>
            </w:pPr>
          </w:p>
        </w:tc>
        <w:tc>
          <w:tcPr>
            <w:tcW w:w="803" w:type="dxa"/>
          </w:tcPr>
          <w:p w14:paraId="20450C64" w14:textId="77777777" w:rsidR="00744129" w:rsidRPr="006B2793" w:rsidRDefault="00744129" w:rsidP="00744129">
            <w:pPr>
              <w:pStyle w:val="TAL"/>
              <w:tabs>
                <w:tab w:val="clear" w:pos="284"/>
                <w:tab w:val="clear" w:pos="567"/>
              </w:tabs>
              <w:rPr>
                <w:sz w:val="16"/>
              </w:rPr>
            </w:pPr>
          </w:p>
        </w:tc>
        <w:tc>
          <w:tcPr>
            <w:tcW w:w="801" w:type="dxa"/>
          </w:tcPr>
          <w:p w14:paraId="13F9231C" w14:textId="77777777" w:rsidR="00744129" w:rsidRPr="006B2793" w:rsidRDefault="00744129" w:rsidP="00744129">
            <w:pPr>
              <w:pStyle w:val="TAL"/>
              <w:tabs>
                <w:tab w:val="clear" w:pos="284"/>
                <w:tab w:val="clear" w:pos="567"/>
              </w:tabs>
              <w:rPr>
                <w:sz w:val="16"/>
              </w:rPr>
            </w:pPr>
            <w:r w:rsidRPr="006B2793">
              <w:rPr>
                <w:sz w:val="16"/>
              </w:rPr>
              <w:t>SA WG6</w:t>
            </w:r>
          </w:p>
        </w:tc>
        <w:tc>
          <w:tcPr>
            <w:tcW w:w="2363" w:type="dxa"/>
          </w:tcPr>
          <w:p w14:paraId="57C4A749" w14:textId="77777777" w:rsidR="00744129" w:rsidRPr="006B2793" w:rsidRDefault="00744129" w:rsidP="00744129">
            <w:pPr>
              <w:pStyle w:val="TAL"/>
              <w:tabs>
                <w:tab w:val="clear" w:pos="284"/>
                <w:tab w:val="clear" w:pos="567"/>
              </w:tabs>
              <w:rPr>
                <w:sz w:val="16"/>
              </w:rPr>
            </w:pPr>
          </w:p>
        </w:tc>
        <w:tc>
          <w:tcPr>
            <w:tcW w:w="3536" w:type="dxa"/>
          </w:tcPr>
          <w:p w14:paraId="2E528B9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2FC2D5AF"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5639CD9F" w14:textId="77777777" w:rsidTr="00744129">
        <w:tc>
          <w:tcPr>
            <w:tcW w:w="1101" w:type="dxa"/>
          </w:tcPr>
          <w:p w14:paraId="07D6729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191111</w:t>
            </w:r>
          </w:p>
        </w:tc>
        <w:tc>
          <w:tcPr>
            <w:tcW w:w="708" w:type="dxa"/>
          </w:tcPr>
          <w:p w14:paraId="48F7FF66"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6D0DCA63"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451A2C1B" w14:textId="77777777" w:rsidR="00744129" w:rsidRPr="006B2793" w:rsidRDefault="00744129" w:rsidP="00744129">
            <w:pPr>
              <w:pStyle w:val="TAL"/>
              <w:tabs>
                <w:tab w:val="clear" w:pos="284"/>
                <w:tab w:val="clear" w:pos="567"/>
              </w:tabs>
              <w:rPr>
                <w:sz w:val="16"/>
              </w:rPr>
            </w:pPr>
            <w:r w:rsidRPr="006B2793">
              <w:rPr>
                <w:sz w:val="16"/>
              </w:rPr>
              <w:t>Rel-16 CRs to TS 23.434 for SEAL</w:t>
            </w:r>
          </w:p>
        </w:tc>
        <w:tc>
          <w:tcPr>
            <w:tcW w:w="1212" w:type="dxa"/>
          </w:tcPr>
          <w:p w14:paraId="181AD044" w14:textId="77777777" w:rsidR="00744129" w:rsidRPr="006B2793" w:rsidRDefault="00744129" w:rsidP="00744129">
            <w:pPr>
              <w:pStyle w:val="TAL"/>
              <w:tabs>
                <w:tab w:val="clear" w:pos="284"/>
                <w:tab w:val="clear" w:pos="567"/>
              </w:tabs>
              <w:rPr>
                <w:sz w:val="16"/>
              </w:rPr>
            </w:pPr>
          </w:p>
        </w:tc>
        <w:tc>
          <w:tcPr>
            <w:tcW w:w="803" w:type="dxa"/>
          </w:tcPr>
          <w:p w14:paraId="57B48CFB" w14:textId="77777777" w:rsidR="00744129" w:rsidRPr="006B2793" w:rsidRDefault="00744129" w:rsidP="00744129">
            <w:pPr>
              <w:pStyle w:val="TAL"/>
              <w:tabs>
                <w:tab w:val="clear" w:pos="284"/>
                <w:tab w:val="clear" w:pos="567"/>
              </w:tabs>
              <w:rPr>
                <w:sz w:val="16"/>
              </w:rPr>
            </w:pPr>
          </w:p>
        </w:tc>
        <w:tc>
          <w:tcPr>
            <w:tcW w:w="801" w:type="dxa"/>
          </w:tcPr>
          <w:p w14:paraId="44914F93" w14:textId="77777777" w:rsidR="00744129" w:rsidRPr="006B2793" w:rsidRDefault="00744129" w:rsidP="00744129">
            <w:pPr>
              <w:pStyle w:val="TAL"/>
              <w:tabs>
                <w:tab w:val="clear" w:pos="284"/>
                <w:tab w:val="clear" w:pos="567"/>
              </w:tabs>
              <w:rPr>
                <w:sz w:val="16"/>
              </w:rPr>
            </w:pPr>
            <w:r w:rsidRPr="006B2793">
              <w:rPr>
                <w:sz w:val="16"/>
              </w:rPr>
              <w:t>SA WG6</w:t>
            </w:r>
          </w:p>
        </w:tc>
        <w:tc>
          <w:tcPr>
            <w:tcW w:w="2363" w:type="dxa"/>
          </w:tcPr>
          <w:p w14:paraId="15A6A4CE" w14:textId="77777777" w:rsidR="00744129" w:rsidRPr="006B2793" w:rsidRDefault="00744129" w:rsidP="00744129">
            <w:pPr>
              <w:pStyle w:val="TAL"/>
              <w:tabs>
                <w:tab w:val="clear" w:pos="284"/>
                <w:tab w:val="clear" w:pos="567"/>
              </w:tabs>
              <w:rPr>
                <w:sz w:val="16"/>
              </w:rPr>
            </w:pPr>
          </w:p>
        </w:tc>
        <w:tc>
          <w:tcPr>
            <w:tcW w:w="3536" w:type="dxa"/>
          </w:tcPr>
          <w:p w14:paraId="350D239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41C2164"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4F9175A" w14:textId="77777777" w:rsidTr="00744129">
        <w:tc>
          <w:tcPr>
            <w:tcW w:w="1101" w:type="dxa"/>
          </w:tcPr>
          <w:p w14:paraId="029233D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191112</w:t>
            </w:r>
          </w:p>
        </w:tc>
        <w:tc>
          <w:tcPr>
            <w:tcW w:w="708" w:type="dxa"/>
          </w:tcPr>
          <w:p w14:paraId="3DDC7CBA"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EA9C470"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1E1D780" w14:textId="77777777" w:rsidR="00744129" w:rsidRPr="006B2793" w:rsidRDefault="00744129" w:rsidP="00744129">
            <w:pPr>
              <w:pStyle w:val="TAL"/>
              <w:tabs>
                <w:tab w:val="clear" w:pos="284"/>
                <w:tab w:val="clear" w:pos="567"/>
              </w:tabs>
              <w:rPr>
                <w:sz w:val="16"/>
              </w:rPr>
            </w:pPr>
            <w:r w:rsidRPr="006B2793">
              <w:rPr>
                <w:sz w:val="16"/>
              </w:rPr>
              <w:t>Rel-16 CRs to TS 23.286 for V2XAPP</w:t>
            </w:r>
          </w:p>
        </w:tc>
        <w:tc>
          <w:tcPr>
            <w:tcW w:w="1212" w:type="dxa"/>
          </w:tcPr>
          <w:p w14:paraId="30152909" w14:textId="77777777" w:rsidR="00744129" w:rsidRPr="006B2793" w:rsidRDefault="00744129" w:rsidP="00744129">
            <w:pPr>
              <w:pStyle w:val="TAL"/>
              <w:tabs>
                <w:tab w:val="clear" w:pos="284"/>
                <w:tab w:val="clear" w:pos="567"/>
              </w:tabs>
              <w:rPr>
                <w:sz w:val="16"/>
              </w:rPr>
            </w:pPr>
          </w:p>
        </w:tc>
        <w:tc>
          <w:tcPr>
            <w:tcW w:w="803" w:type="dxa"/>
          </w:tcPr>
          <w:p w14:paraId="36D40873" w14:textId="77777777" w:rsidR="00744129" w:rsidRPr="006B2793" w:rsidRDefault="00744129" w:rsidP="00744129">
            <w:pPr>
              <w:pStyle w:val="TAL"/>
              <w:tabs>
                <w:tab w:val="clear" w:pos="284"/>
                <w:tab w:val="clear" w:pos="567"/>
              </w:tabs>
              <w:rPr>
                <w:sz w:val="16"/>
              </w:rPr>
            </w:pPr>
          </w:p>
        </w:tc>
        <w:tc>
          <w:tcPr>
            <w:tcW w:w="801" w:type="dxa"/>
          </w:tcPr>
          <w:p w14:paraId="7F54F6DF" w14:textId="77777777" w:rsidR="00744129" w:rsidRPr="006B2793" w:rsidRDefault="00744129" w:rsidP="00744129">
            <w:pPr>
              <w:pStyle w:val="TAL"/>
              <w:tabs>
                <w:tab w:val="clear" w:pos="284"/>
                <w:tab w:val="clear" w:pos="567"/>
              </w:tabs>
              <w:rPr>
                <w:sz w:val="16"/>
              </w:rPr>
            </w:pPr>
            <w:r w:rsidRPr="006B2793">
              <w:rPr>
                <w:sz w:val="16"/>
              </w:rPr>
              <w:t>SA WG6</w:t>
            </w:r>
          </w:p>
        </w:tc>
        <w:tc>
          <w:tcPr>
            <w:tcW w:w="2363" w:type="dxa"/>
          </w:tcPr>
          <w:p w14:paraId="798FB3B5" w14:textId="77777777" w:rsidR="00744129" w:rsidRPr="006B2793" w:rsidRDefault="00744129" w:rsidP="00744129">
            <w:pPr>
              <w:pStyle w:val="TAL"/>
              <w:tabs>
                <w:tab w:val="clear" w:pos="284"/>
                <w:tab w:val="clear" w:pos="567"/>
              </w:tabs>
              <w:rPr>
                <w:sz w:val="16"/>
              </w:rPr>
            </w:pPr>
          </w:p>
        </w:tc>
        <w:tc>
          <w:tcPr>
            <w:tcW w:w="3536" w:type="dxa"/>
          </w:tcPr>
          <w:p w14:paraId="18EE19C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15F6D84"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5F340BC" w14:textId="77777777" w:rsidTr="00744129">
        <w:tc>
          <w:tcPr>
            <w:tcW w:w="1101" w:type="dxa"/>
          </w:tcPr>
          <w:p w14:paraId="2301AC9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191113</w:t>
            </w:r>
          </w:p>
        </w:tc>
        <w:tc>
          <w:tcPr>
            <w:tcW w:w="708" w:type="dxa"/>
          </w:tcPr>
          <w:p w14:paraId="1246FA72"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80295DF"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263C572B" w14:textId="77777777" w:rsidR="00744129" w:rsidRPr="006B2793" w:rsidRDefault="00744129" w:rsidP="00744129">
            <w:pPr>
              <w:pStyle w:val="TAL"/>
              <w:tabs>
                <w:tab w:val="clear" w:pos="284"/>
                <w:tab w:val="clear" w:pos="567"/>
              </w:tabs>
              <w:rPr>
                <w:sz w:val="16"/>
              </w:rPr>
            </w:pPr>
            <w:r w:rsidRPr="006B2793">
              <w:rPr>
                <w:sz w:val="16"/>
              </w:rPr>
              <w:t>Rel-17 CRs to TS 23.280, TS 23.281, TS 23.282, TS 23.283 and TS 23.379 for eMONASTERY2</w:t>
            </w:r>
          </w:p>
        </w:tc>
        <w:tc>
          <w:tcPr>
            <w:tcW w:w="1212" w:type="dxa"/>
          </w:tcPr>
          <w:p w14:paraId="73E8C736" w14:textId="77777777" w:rsidR="00744129" w:rsidRPr="006B2793" w:rsidRDefault="00744129" w:rsidP="00744129">
            <w:pPr>
              <w:pStyle w:val="TAL"/>
              <w:tabs>
                <w:tab w:val="clear" w:pos="284"/>
                <w:tab w:val="clear" w:pos="567"/>
              </w:tabs>
              <w:rPr>
                <w:sz w:val="16"/>
              </w:rPr>
            </w:pPr>
          </w:p>
        </w:tc>
        <w:tc>
          <w:tcPr>
            <w:tcW w:w="803" w:type="dxa"/>
          </w:tcPr>
          <w:p w14:paraId="442F6478" w14:textId="77777777" w:rsidR="00744129" w:rsidRPr="006B2793" w:rsidRDefault="00744129" w:rsidP="00744129">
            <w:pPr>
              <w:pStyle w:val="TAL"/>
              <w:tabs>
                <w:tab w:val="clear" w:pos="284"/>
                <w:tab w:val="clear" w:pos="567"/>
              </w:tabs>
              <w:rPr>
                <w:sz w:val="16"/>
              </w:rPr>
            </w:pPr>
          </w:p>
        </w:tc>
        <w:tc>
          <w:tcPr>
            <w:tcW w:w="801" w:type="dxa"/>
          </w:tcPr>
          <w:p w14:paraId="692E2130" w14:textId="77777777" w:rsidR="00744129" w:rsidRPr="006B2793" w:rsidRDefault="00744129" w:rsidP="00744129">
            <w:pPr>
              <w:pStyle w:val="TAL"/>
              <w:tabs>
                <w:tab w:val="clear" w:pos="284"/>
                <w:tab w:val="clear" w:pos="567"/>
              </w:tabs>
              <w:rPr>
                <w:sz w:val="16"/>
              </w:rPr>
            </w:pPr>
            <w:r w:rsidRPr="006B2793">
              <w:rPr>
                <w:sz w:val="16"/>
              </w:rPr>
              <w:t>SA WG6</w:t>
            </w:r>
          </w:p>
        </w:tc>
        <w:tc>
          <w:tcPr>
            <w:tcW w:w="2363" w:type="dxa"/>
          </w:tcPr>
          <w:p w14:paraId="29BC2739" w14:textId="77777777" w:rsidR="00744129" w:rsidRPr="006B2793" w:rsidRDefault="00744129" w:rsidP="00744129">
            <w:pPr>
              <w:pStyle w:val="TAL"/>
              <w:tabs>
                <w:tab w:val="clear" w:pos="284"/>
                <w:tab w:val="clear" w:pos="567"/>
              </w:tabs>
              <w:rPr>
                <w:sz w:val="16"/>
              </w:rPr>
            </w:pPr>
          </w:p>
        </w:tc>
        <w:tc>
          <w:tcPr>
            <w:tcW w:w="3536" w:type="dxa"/>
          </w:tcPr>
          <w:p w14:paraId="3239880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64254C76"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2FA9D88" w14:textId="77777777" w:rsidTr="00744129">
        <w:tc>
          <w:tcPr>
            <w:tcW w:w="1101" w:type="dxa"/>
          </w:tcPr>
          <w:p w14:paraId="6007150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191114</w:t>
            </w:r>
          </w:p>
        </w:tc>
        <w:tc>
          <w:tcPr>
            <w:tcW w:w="708" w:type="dxa"/>
          </w:tcPr>
          <w:p w14:paraId="0ABFB319"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774686F8"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7B4BD78" w14:textId="77777777" w:rsidR="00744129" w:rsidRPr="006B2793" w:rsidRDefault="00744129" w:rsidP="00744129">
            <w:pPr>
              <w:pStyle w:val="TAL"/>
              <w:tabs>
                <w:tab w:val="clear" w:pos="284"/>
                <w:tab w:val="clear" w:pos="567"/>
              </w:tabs>
              <w:rPr>
                <w:sz w:val="16"/>
              </w:rPr>
            </w:pPr>
            <w:r w:rsidRPr="006B2793">
              <w:rPr>
                <w:sz w:val="16"/>
              </w:rPr>
              <w:t>Rel-17 CRs to TS 23.280, TS 23.281 and TS 2.3379 for TEI17</w:t>
            </w:r>
          </w:p>
        </w:tc>
        <w:tc>
          <w:tcPr>
            <w:tcW w:w="1212" w:type="dxa"/>
          </w:tcPr>
          <w:p w14:paraId="1BD59BA8" w14:textId="77777777" w:rsidR="00744129" w:rsidRPr="006B2793" w:rsidRDefault="00744129" w:rsidP="00744129">
            <w:pPr>
              <w:pStyle w:val="TAL"/>
              <w:tabs>
                <w:tab w:val="clear" w:pos="284"/>
                <w:tab w:val="clear" w:pos="567"/>
              </w:tabs>
              <w:rPr>
                <w:sz w:val="16"/>
              </w:rPr>
            </w:pPr>
          </w:p>
        </w:tc>
        <w:tc>
          <w:tcPr>
            <w:tcW w:w="803" w:type="dxa"/>
          </w:tcPr>
          <w:p w14:paraId="6CC1478E" w14:textId="77777777" w:rsidR="00744129" w:rsidRPr="006B2793" w:rsidRDefault="00744129" w:rsidP="00744129">
            <w:pPr>
              <w:pStyle w:val="TAL"/>
              <w:tabs>
                <w:tab w:val="clear" w:pos="284"/>
                <w:tab w:val="clear" w:pos="567"/>
              </w:tabs>
              <w:rPr>
                <w:sz w:val="16"/>
              </w:rPr>
            </w:pPr>
          </w:p>
        </w:tc>
        <w:tc>
          <w:tcPr>
            <w:tcW w:w="801" w:type="dxa"/>
          </w:tcPr>
          <w:p w14:paraId="4DE31662" w14:textId="77777777" w:rsidR="00744129" w:rsidRPr="006B2793" w:rsidRDefault="00744129" w:rsidP="00744129">
            <w:pPr>
              <w:pStyle w:val="TAL"/>
              <w:tabs>
                <w:tab w:val="clear" w:pos="284"/>
                <w:tab w:val="clear" w:pos="567"/>
              </w:tabs>
              <w:rPr>
                <w:sz w:val="16"/>
              </w:rPr>
            </w:pPr>
            <w:r w:rsidRPr="006B2793">
              <w:rPr>
                <w:sz w:val="16"/>
              </w:rPr>
              <w:t>SA WG6</w:t>
            </w:r>
          </w:p>
        </w:tc>
        <w:tc>
          <w:tcPr>
            <w:tcW w:w="2363" w:type="dxa"/>
          </w:tcPr>
          <w:p w14:paraId="1BDE9AED" w14:textId="77777777" w:rsidR="00744129" w:rsidRPr="006B2793" w:rsidRDefault="00744129" w:rsidP="00744129">
            <w:pPr>
              <w:pStyle w:val="TAL"/>
              <w:tabs>
                <w:tab w:val="clear" w:pos="284"/>
                <w:tab w:val="clear" w:pos="567"/>
              </w:tabs>
              <w:rPr>
                <w:sz w:val="16"/>
              </w:rPr>
            </w:pPr>
          </w:p>
        </w:tc>
        <w:tc>
          <w:tcPr>
            <w:tcW w:w="3536" w:type="dxa"/>
          </w:tcPr>
          <w:p w14:paraId="45EA2A1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435DDD2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E40A4F8" w14:textId="77777777" w:rsidTr="00744129">
        <w:tc>
          <w:tcPr>
            <w:tcW w:w="1101" w:type="dxa"/>
          </w:tcPr>
          <w:p w14:paraId="637A14E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191131</w:t>
            </w:r>
          </w:p>
        </w:tc>
        <w:tc>
          <w:tcPr>
            <w:tcW w:w="708" w:type="dxa"/>
          </w:tcPr>
          <w:p w14:paraId="5D80484B"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D625172"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FDB40FA" w14:textId="77777777" w:rsidR="00744129" w:rsidRPr="006B2793" w:rsidRDefault="00744129" w:rsidP="00744129">
            <w:pPr>
              <w:pStyle w:val="TAL"/>
              <w:tabs>
                <w:tab w:val="clear" w:pos="284"/>
                <w:tab w:val="clear" w:pos="567"/>
              </w:tabs>
              <w:rPr>
                <w:sz w:val="16"/>
              </w:rPr>
            </w:pPr>
            <w:r w:rsidRPr="006B2793">
              <w:rPr>
                <w:sz w:val="16"/>
              </w:rPr>
              <w:t>Rel-16 CRs on Security for enhancements to the Service Based 5G System Architecture</w:t>
            </w:r>
          </w:p>
        </w:tc>
        <w:tc>
          <w:tcPr>
            <w:tcW w:w="1212" w:type="dxa"/>
          </w:tcPr>
          <w:p w14:paraId="7958AA5B" w14:textId="77777777" w:rsidR="00744129" w:rsidRPr="006B2793" w:rsidRDefault="00744129" w:rsidP="00744129">
            <w:pPr>
              <w:pStyle w:val="TAL"/>
              <w:tabs>
                <w:tab w:val="clear" w:pos="284"/>
                <w:tab w:val="clear" w:pos="567"/>
              </w:tabs>
              <w:rPr>
                <w:sz w:val="16"/>
              </w:rPr>
            </w:pPr>
          </w:p>
        </w:tc>
        <w:tc>
          <w:tcPr>
            <w:tcW w:w="803" w:type="dxa"/>
          </w:tcPr>
          <w:p w14:paraId="598C68B5" w14:textId="77777777" w:rsidR="00744129" w:rsidRPr="006B2793" w:rsidRDefault="00744129" w:rsidP="00744129">
            <w:pPr>
              <w:pStyle w:val="TAL"/>
              <w:tabs>
                <w:tab w:val="clear" w:pos="284"/>
                <w:tab w:val="clear" w:pos="567"/>
              </w:tabs>
              <w:rPr>
                <w:sz w:val="16"/>
              </w:rPr>
            </w:pPr>
          </w:p>
        </w:tc>
        <w:tc>
          <w:tcPr>
            <w:tcW w:w="801" w:type="dxa"/>
          </w:tcPr>
          <w:p w14:paraId="7A99C722" w14:textId="77777777" w:rsidR="00744129" w:rsidRPr="006B2793" w:rsidRDefault="00744129" w:rsidP="00744129">
            <w:pPr>
              <w:pStyle w:val="TAL"/>
              <w:tabs>
                <w:tab w:val="clear" w:pos="284"/>
                <w:tab w:val="clear" w:pos="567"/>
              </w:tabs>
              <w:rPr>
                <w:sz w:val="16"/>
              </w:rPr>
            </w:pPr>
            <w:r w:rsidRPr="006B2793">
              <w:rPr>
                <w:sz w:val="16"/>
              </w:rPr>
              <w:t>SA WG3</w:t>
            </w:r>
          </w:p>
        </w:tc>
        <w:tc>
          <w:tcPr>
            <w:tcW w:w="2363" w:type="dxa"/>
          </w:tcPr>
          <w:p w14:paraId="78796C51" w14:textId="77777777" w:rsidR="00744129" w:rsidRPr="006B2793" w:rsidRDefault="00744129" w:rsidP="00744129">
            <w:pPr>
              <w:pStyle w:val="TAL"/>
              <w:tabs>
                <w:tab w:val="clear" w:pos="284"/>
                <w:tab w:val="clear" w:pos="567"/>
              </w:tabs>
              <w:rPr>
                <w:sz w:val="16"/>
              </w:rPr>
            </w:pPr>
            <w:r w:rsidRPr="006B2793">
              <w:rPr>
                <w:sz w:val="16"/>
              </w:rPr>
              <w:t>5G_eSBA</w:t>
            </w:r>
          </w:p>
        </w:tc>
        <w:tc>
          <w:tcPr>
            <w:tcW w:w="3536" w:type="dxa"/>
          </w:tcPr>
          <w:p w14:paraId="653D612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7EC3F2A5"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C64EC33" w14:textId="77777777" w:rsidTr="00744129">
        <w:tc>
          <w:tcPr>
            <w:tcW w:w="1101" w:type="dxa"/>
          </w:tcPr>
          <w:p w14:paraId="51058FD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191132</w:t>
            </w:r>
          </w:p>
        </w:tc>
        <w:tc>
          <w:tcPr>
            <w:tcW w:w="708" w:type="dxa"/>
          </w:tcPr>
          <w:p w14:paraId="5D6C0B76"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5009E56"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3C7155E" w14:textId="77777777" w:rsidR="00744129" w:rsidRPr="006B2793" w:rsidRDefault="00744129" w:rsidP="00744129">
            <w:pPr>
              <w:pStyle w:val="TAL"/>
              <w:tabs>
                <w:tab w:val="clear" w:pos="284"/>
                <w:tab w:val="clear" w:pos="567"/>
              </w:tabs>
              <w:rPr>
                <w:sz w:val="16"/>
              </w:rPr>
            </w:pPr>
            <w:r w:rsidRPr="006B2793">
              <w:rPr>
                <w:sz w:val="16"/>
              </w:rPr>
              <w:t>Rel-15 CRs on Security aspects of 5G System - Phase 1 (5GS_Ph1-SEC)</w:t>
            </w:r>
          </w:p>
        </w:tc>
        <w:tc>
          <w:tcPr>
            <w:tcW w:w="1212" w:type="dxa"/>
          </w:tcPr>
          <w:p w14:paraId="178BA5F8" w14:textId="77777777" w:rsidR="00744129" w:rsidRPr="006B2793" w:rsidRDefault="00744129" w:rsidP="00744129">
            <w:pPr>
              <w:pStyle w:val="TAL"/>
              <w:tabs>
                <w:tab w:val="clear" w:pos="284"/>
                <w:tab w:val="clear" w:pos="567"/>
              </w:tabs>
              <w:rPr>
                <w:sz w:val="16"/>
              </w:rPr>
            </w:pPr>
          </w:p>
        </w:tc>
        <w:tc>
          <w:tcPr>
            <w:tcW w:w="803" w:type="dxa"/>
          </w:tcPr>
          <w:p w14:paraId="636AE75E" w14:textId="77777777" w:rsidR="00744129" w:rsidRPr="006B2793" w:rsidRDefault="00744129" w:rsidP="00744129">
            <w:pPr>
              <w:pStyle w:val="TAL"/>
              <w:tabs>
                <w:tab w:val="clear" w:pos="284"/>
                <w:tab w:val="clear" w:pos="567"/>
              </w:tabs>
              <w:rPr>
                <w:sz w:val="16"/>
              </w:rPr>
            </w:pPr>
          </w:p>
        </w:tc>
        <w:tc>
          <w:tcPr>
            <w:tcW w:w="801" w:type="dxa"/>
          </w:tcPr>
          <w:p w14:paraId="173AFDE8" w14:textId="77777777" w:rsidR="00744129" w:rsidRPr="006B2793" w:rsidRDefault="00744129" w:rsidP="00744129">
            <w:pPr>
              <w:pStyle w:val="TAL"/>
              <w:tabs>
                <w:tab w:val="clear" w:pos="284"/>
                <w:tab w:val="clear" w:pos="567"/>
              </w:tabs>
              <w:rPr>
                <w:sz w:val="16"/>
              </w:rPr>
            </w:pPr>
            <w:r w:rsidRPr="006B2793">
              <w:rPr>
                <w:sz w:val="16"/>
              </w:rPr>
              <w:t>SA WG3</w:t>
            </w:r>
          </w:p>
        </w:tc>
        <w:tc>
          <w:tcPr>
            <w:tcW w:w="2363" w:type="dxa"/>
          </w:tcPr>
          <w:p w14:paraId="4D2B7151" w14:textId="77777777" w:rsidR="00744129" w:rsidRPr="006B2793" w:rsidRDefault="00744129" w:rsidP="00744129">
            <w:pPr>
              <w:pStyle w:val="TAL"/>
              <w:tabs>
                <w:tab w:val="clear" w:pos="284"/>
                <w:tab w:val="clear" w:pos="567"/>
              </w:tabs>
              <w:rPr>
                <w:sz w:val="16"/>
              </w:rPr>
            </w:pPr>
            <w:r w:rsidRPr="006B2793">
              <w:rPr>
                <w:sz w:val="16"/>
              </w:rPr>
              <w:t>5GS_Ph1-SEC</w:t>
            </w:r>
          </w:p>
        </w:tc>
        <w:tc>
          <w:tcPr>
            <w:tcW w:w="3536" w:type="dxa"/>
          </w:tcPr>
          <w:p w14:paraId="16A70792"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20DA2908"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93E6374" w14:textId="77777777" w:rsidTr="00744129">
        <w:tc>
          <w:tcPr>
            <w:tcW w:w="1101" w:type="dxa"/>
          </w:tcPr>
          <w:p w14:paraId="76C647A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191133</w:t>
            </w:r>
          </w:p>
        </w:tc>
        <w:tc>
          <w:tcPr>
            <w:tcW w:w="708" w:type="dxa"/>
          </w:tcPr>
          <w:p w14:paraId="2FB6C2EE"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160FD67"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0E62332" w14:textId="77777777" w:rsidR="00744129" w:rsidRPr="006B2793" w:rsidRDefault="00744129" w:rsidP="00744129">
            <w:pPr>
              <w:pStyle w:val="TAL"/>
              <w:tabs>
                <w:tab w:val="clear" w:pos="284"/>
                <w:tab w:val="clear" w:pos="567"/>
              </w:tabs>
              <w:rPr>
                <w:sz w:val="16"/>
              </w:rPr>
            </w:pPr>
            <w:r w:rsidRPr="006B2793">
              <w:rPr>
                <w:sz w:val="16"/>
              </w:rPr>
              <w:t>Rel-16 CRs on Security aspects of eCAPIF</w:t>
            </w:r>
          </w:p>
        </w:tc>
        <w:tc>
          <w:tcPr>
            <w:tcW w:w="1212" w:type="dxa"/>
          </w:tcPr>
          <w:p w14:paraId="27E119A5" w14:textId="77777777" w:rsidR="00744129" w:rsidRPr="006B2793" w:rsidRDefault="00744129" w:rsidP="00744129">
            <w:pPr>
              <w:pStyle w:val="TAL"/>
              <w:tabs>
                <w:tab w:val="clear" w:pos="284"/>
                <w:tab w:val="clear" w:pos="567"/>
              </w:tabs>
              <w:rPr>
                <w:sz w:val="16"/>
              </w:rPr>
            </w:pPr>
          </w:p>
        </w:tc>
        <w:tc>
          <w:tcPr>
            <w:tcW w:w="803" w:type="dxa"/>
          </w:tcPr>
          <w:p w14:paraId="01A198AD" w14:textId="77777777" w:rsidR="00744129" w:rsidRPr="006B2793" w:rsidRDefault="00744129" w:rsidP="00744129">
            <w:pPr>
              <w:pStyle w:val="TAL"/>
              <w:tabs>
                <w:tab w:val="clear" w:pos="284"/>
                <w:tab w:val="clear" w:pos="567"/>
              </w:tabs>
              <w:rPr>
                <w:sz w:val="16"/>
              </w:rPr>
            </w:pPr>
          </w:p>
        </w:tc>
        <w:tc>
          <w:tcPr>
            <w:tcW w:w="801" w:type="dxa"/>
          </w:tcPr>
          <w:p w14:paraId="2F6ACE22" w14:textId="77777777" w:rsidR="00744129" w:rsidRPr="006B2793" w:rsidRDefault="00744129" w:rsidP="00744129">
            <w:pPr>
              <w:pStyle w:val="TAL"/>
              <w:tabs>
                <w:tab w:val="clear" w:pos="284"/>
                <w:tab w:val="clear" w:pos="567"/>
              </w:tabs>
              <w:rPr>
                <w:sz w:val="16"/>
              </w:rPr>
            </w:pPr>
            <w:r w:rsidRPr="006B2793">
              <w:rPr>
                <w:sz w:val="16"/>
              </w:rPr>
              <w:t>SA WG3</w:t>
            </w:r>
          </w:p>
        </w:tc>
        <w:tc>
          <w:tcPr>
            <w:tcW w:w="2363" w:type="dxa"/>
          </w:tcPr>
          <w:p w14:paraId="2F72CB6A" w14:textId="77777777" w:rsidR="00744129" w:rsidRPr="006B2793" w:rsidRDefault="00744129" w:rsidP="00744129">
            <w:pPr>
              <w:pStyle w:val="TAL"/>
              <w:tabs>
                <w:tab w:val="clear" w:pos="284"/>
                <w:tab w:val="clear" w:pos="567"/>
              </w:tabs>
              <w:rPr>
                <w:sz w:val="16"/>
              </w:rPr>
            </w:pPr>
            <w:r w:rsidRPr="006B2793">
              <w:rPr>
                <w:sz w:val="16"/>
              </w:rPr>
              <w:t>eCAPIF</w:t>
            </w:r>
          </w:p>
        </w:tc>
        <w:tc>
          <w:tcPr>
            <w:tcW w:w="3536" w:type="dxa"/>
          </w:tcPr>
          <w:p w14:paraId="61F2776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2DDBEDC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348DE1D" w14:textId="77777777" w:rsidTr="00744129">
        <w:tc>
          <w:tcPr>
            <w:tcW w:w="1101" w:type="dxa"/>
          </w:tcPr>
          <w:p w14:paraId="197A49C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191134</w:t>
            </w:r>
          </w:p>
        </w:tc>
        <w:tc>
          <w:tcPr>
            <w:tcW w:w="708" w:type="dxa"/>
          </w:tcPr>
          <w:p w14:paraId="036C718B"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724CA1B5"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0E49026" w14:textId="77777777" w:rsidR="00744129" w:rsidRPr="006B2793" w:rsidRDefault="00744129" w:rsidP="00744129">
            <w:pPr>
              <w:pStyle w:val="TAL"/>
              <w:tabs>
                <w:tab w:val="clear" w:pos="284"/>
                <w:tab w:val="clear" w:pos="567"/>
              </w:tabs>
              <w:rPr>
                <w:sz w:val="16"/>
              </w:rPr>
            </w:pPr>
            <w:r w:rsidRPr="006B2793">
              <w:rPr>
                <w:sz w:val="16"/>
              </w:rPr>
              <w:t>Rel-13 CRs on security of MCPTT</w:t>
            </w:r>
          </w:p>
        </w:tc>
        <w:tc>
          <w:tcPr>
            <w:tcW w:w="1212" w:type="dxa"/>
          </w:tcPr>
          <w:p w14:paraId="5B7AAACA" w14:textId="77777777" w:rsidR="00744129" w:rsidRPr="006B2793" w:rsidRDefault="00744129" w:rsidP="00744129">
            <w:pPr>
              <w:pStyle w:val="TAL"/>
              <w:tabs>
                <w:tab w:val="clear" w:pos="284"/>
                <w:tab w:val="clear" w:pos="567"/>
              </w:tabs>
              <w:rPr>
                <w:sz w:val="16"/>
              </w:rPr>
            </w:pPr>
          </w:p>
        </w:tc>
        <w:tc>
          <w:tcPr>
            <w:tcW w:w="803" w:type="dxa"/>
          </w:tcPr>
          <w:p w14:paraId="0BF6EEF0" w14:textId="77777777" w:rsidR="00744129" w:rsidRPr="006B2793" w:rsidRDefault="00744129" w:rsidP="00744129">
            <w:pPr>
              <w:pStyle w:val="TAL"/>
              <w:tabs>
                <w:tab w:val="clear" w:pos="284"/>
                <w:tab w:val="clear" w:pos="567"/>
              </w:tabs>
              <w:rPr>
                <w:sz w:val="16"/>
              </w:rPr>
            </w:pPr>
          </w:p>
        </w:tc>
        <w:tc>
          <w:tcPr>
            <w:tcW w:w="801" w:type="dxa"/>
          </w:tcPr>
          <w:p w14:paraId="1B392D2E" w14:textId="77777777" w:rsidR="00744129" w:rsidRPr="006B2793" w:rsidRDefault="00744129" w:rsidP="00744129">
            <w:pPr>
              <w:pStyle w:val="TAL"/>
              <w:tabs>
                <w:tab w:val="clear" w:pos="284"/>
                <w:tab w:val="clear" w:pos="567"/>
              </w:tabs>
              <w:rPr>
                <w:sz w:val="16"/>
              </w:rPr>
            </w:pPr>
            <w:r w:rsidRPr="006B2793">
              <w:rPr>
                <w:sz w:val="16"/>
              </w:rPr>
              <w:t>SA WG3</w:t>
            </w:r>
          </w:p>
        </w:tc>
        <w:tc>
          <w:tcPr>
            <w:tcW w:w="2363" w:type="dxa"/>
          </w:tcPr>
          <w:p w14:paraId="7B86F5D4" w14:textId="77777777" w:rsidR="00744129" w:rsidRPr="006B2793" w:rsidRDefault="00744129" w:rsidP="00744129">
            <w:pPr>
              <w:pStyle w:val="TAL"/>
              <w:tabs>
                <w:tab w:val="clear" w:pos="284"/>
                <w:tab w:val="clear" w:pos="567"/>
              </w:tabs>
              <w:rPr>
                <w:sz w:val="16"/>
              </w:rPr>
            </w:pPr>
            <w:r w:rsidRPr="006B2793">
              <w:rPr>
                <w:sz w:val="16"/>
              </w:rPr>
              <w:t>MCPTT</w:t>
            </w:r>
          </w:p>
        </w:tc>
        <w:tc>
          <w:tcPr>
            <w:tcW w:w="3536" w:type="dxa"/>
          </w:tcPr>
          <w:p w14:paraId="0391C81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AB600C9"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5174A6A9" w14:textId="77777777" w:rsidTr="00744129">
        <w:tc>
          <w:tcPr>
            <w:tcW w:w="1101" w:type="dxa"/>
          </w:tcPr>
          <w:p w14:paraId="1D7DAFC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191136</w:t>
            </w:r>
          </w:p>
        </w:tc>
        <w:tc>
          <w:tcPr>
            <w:tcW w:w="708" w:type="dxa"/>
          </w:tcPr>
          <w:p w14:paraId="79CCB2A4"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CEE3683"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19AE2006" w14:textId="77777777" w:rsidR="00744129" w:rsidRPr="006B2793" w:rsidRDefault="00744129" w:rsidP="00744129">
            <w:pPr>
              <w:pStyle w:val="TAL"/>
              <w:tabs>
                <w:tab w:val="clear" w:pos="284"/>
                <w:tab w:val="clear" w:pos="567"/>
              </w:tabs>
              <w:rPr>
                <w:sz w:val="16"/>
              </w:rPr>
            </w:pPr>
            <w:r w:rsidRPr="006B2793">
              <w:rPr>
                <w:sz w:val="16"/>
              </w:rPr>
              <w:t>Rel-15 CRs on MC Security Enhancements</w:t>
            </w:r>
          </w:p>
        </w:tc>
        <w:tc>
          <w:tcPr>
            <w:tcW w:w="1212" w:type="dxa"/>
          </w:tcPr>
          <w:p w14:paraId="480F5740" w14:textId="77777777" w:rsidR="00744129" w:rsidRPr="006B2793" w:rsidRDefault="00744129" w:rsidP="00744129">
            <w:pPr>
              <w:pStyle w:val="TAL"/>
              <w:tabs>
                <w:tab w:val="clear" w:pos="284"/>
                <w:tab w:val="clear" w:pos="567"/>
              </w:tabs>
              <w:rPr>
                <w:sz w:val="16"/>
              </w:rPr>
            </w:pPr>
          </w:p>
        </w:tc>
        <w:tc>
          <w:tcPr>
            <w:tcW w:w="803" w:type="dxa"/>
          </w:tcPr>
          <w:p w14:paraId="0F93209F" w14:textId="77777777" w:rsidR="00744129" w:rsidRPr="006B2793" w:rsidRDefault="00744129" w:rsidP="00744129">
            <w:pPr>
              <w:pStyle w:val="TAL"/>
              <w:tabs>
                <w:tab w:val="clear" w:pos="284"/>
                <w:tab w:val="clear" w:pos="567"/>
              </w:tabs>
              <w:rPr>
                <w:sz w:val="16"/>
              </w:rPr>
            </w:pPr>
          </w:p>
        </w:tc>
        <w:tc>
          <w:tcPr>
            <w:tcW w:w="801" w:type="dxa"/>
          </w:tcPr>
          <w:p w14:paraId="1A573C98" w14:textId="77777777" w:rsidR="00744129" w:rsidRPr="006B2793" w:rsidRDefault="00744129" w:rsidP="00744129">
            <w:pPr>
              <w:pStyle w:val="TAL"/>
              <w:tabs>
                <w:tab w:val="clear" w:pos="284"/>
                <w:tab w:val="clear" w:pos="567"/>
              </w:tabs>
              <w:rPr>
                <w:sz w:val="16"/>
              </w:rPr>
            </w:pPr>
            <w:r w:rsidRPr="006B2793">
              <w:rPr>
                <w:sz w:val="16"/>
              </w:rPr>
              <w:t>SA WG3</w:t>
            </w:r>
          </w:p>
        </w:tc>
        <w:tc>
          <w:tcPr>
            <w:tcW w:w="2363" w:type="dxa"/>
          </w:tcPr>
          <w:p w14:paraId="1FBC5BFA" w14:textId="77777777" w:rsidR="00744129" w:rsidRPr="006B2793" w:rsidRDefault="00744129" w:rsidP="00744129">
            <w:pPr>
              <w:pStyle w:val="TAL"/>
              <w:tabs>
                <w:tab w:val="clear" w:pos="284"/>
                <w:tab w:val="clear" w:pos="567"/>
              </w:tabs>
              <w:rPr>
                <w:sz w:val="16"/>
              </w:rPr>
            </w:pPr>
            <w:r w:rsidRPr="006B2793">
              <w:rPr>
                <w:sz w:val="16"/>
              </w:rPr>
              <w:t>eMCSec</w:t>
            </w:r>
          </w:p>
        </w:tc>
        <w:tc>
          <w:tcPr>
            <w:tcW w:w="3536" w:type="dxa"/>
          </w:tcPr>
          <w:p w14:paraId="1821479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4FC4F194"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FDB22FA" w14:textId="77777777" w:rsidTr="00744129">
        <w:tc>
          <w:tcPr>
            <w:tcW w:w="1101" w:type="dxa"/>
          </w:tcPr>
          <w:p w14:paraId="032A90D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191138</w:t>
            </w:r>
          </w:p>
        </w:tc>
        <w:tc>
          <w:tcPr>
            <w:tcW w:w="708" w:type="dxa"/>
          </w:tcPr>
          <w:p w14:paraId="1302593A"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5C25BB7F"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2E96D52C" w14:textId="77777777" w:rsidR="00744129" w:rsidRPr="006B2793" w:rsidRDefault="00744129" w:rsidP="00744129">
            <w:pPr>
              <w:pStyle w:val="TAL"/>
              <w:tabs>
                <w:tab w:val="clear" w:pos="284"/>
                <w:tab w:val="clear" w:pos="567"/>
              </w:tabs>
              <w:rPr>
                <w:sz w:val="16"/>
              </w:rPr>
            </w:pPr>
            <w:r w:rsidRPr="006B2793">
              <w:rPr>
                <w:sz w:val="16"/>
              </w:rPr>
              <w:t>Rel-16 CRs on Security Assurance Specification for 5G</w:t>
            </w:r>
          </w:p>
        </w:tc>
        <w:tc>
          <w:tcPr>
            <w:tcW w:w="1212" w:type="dxa"/>
          </w:tcPr>
          <w:p w14:paraId="6B7CD13F" w14:textId="77777777" w:rsidR="00744129" w:rsidRPr="006B2793" w:rsidRDefault="00744129" w:rsidP="00744129">
            <w:pPr>
              <w:pStyle w:val="TAL"/>
              <w:tabs>
                <w:tab w:val="clear" w:pos="284"/>
                <w:tab w:val="clear" w:pos="567"/>
              </w:tabs>
              <w:rPr>
                <w:sz w:val="16"/>
              </w:rPr>
            </w:pPr>
          </w:p>
        </w:tc>
        <w:tc>
          <w:tcPr>
            <w:tcW w:w="803" w:type="dxa"/>
          </w:tcPr>
          <w:p w14:paraId="2E745D0B" w14:textId="77777777" w:rsidR="00744129" w:rsidRPr="006B2793" w:rsidRDefault="00744129" w:rsidP="00744129">
            <w:pPr>
              <w:pStyle w:val="TAL"/>
              <w:tabs>
                <w:tab w:val="clear" w:pos="284"/>
                <w:tab w:val="clear" w:pos="567"/>
              </w:tabs>
              <w:rPr>
                <w:sz w:val="16"/>
              </w:rPr>
            </w:pPr>
          </w:p>
        </w:tc>
        <w:tc>
          <w:tcPr>
            <w:tcW w:w="801" w:type="dxa"/>
          </w:tcPr>
          <w:p w14:paraId="41222BEA" w14:textId="77777777" w:rsidR="00744129" w:rsidRPr="006B2793" w:rsidRDefault="00744129" w:rsidP="00744129">
            <w:pPr>
              <w:pStyle w:val="TAL"/>
              <w:tabs>
                <w:tab w:val="clear" w:pos="284"/>
                <w:tab w:val="clear" w:pos="567"/>
              </w:tabs>
              <w:rPr>
                <w:sz w:val="16"/>
              </w:rPr>
            </w:pPr>
            <w:r w:rsidRPr="006B2793">
              <w:rPr>
                <w:sz w:val="16"/>
              </w:rPr>
              <w:t>SA WG3</w:t>
            </w:r>
          </w:p>
        </w:tc>
        <w:tc>
          <w:tcPr>
            <w:tcW w:w="2363" w:type="dxa"/>
          </w:tcPr>
          <w:p w14:paraId="56FB7D55" w14:textId="77777777" w:rsidR="00744129" w:rsidRPr="006B2793" w:rsidRDefault="00744129" w:rsidP="00744129">
            <w:pPr>
              <w:pStyle w:val="TAL"/>
              <w:tabs>
                <w:tab w:val="clear" w:pos="284"/>
                <w:tab w:val="clear" w:pos="567"/>
              </w:tabs>
              <w:rPr>
                <w:sz w:val="16"/>
              </w:rPr>
            </w:pPr>
            <w:r w:rsidRPr="006B2793">
              <w:rPr>
                <w:sz w:val="16"/>
              </w:rPr>
              <w:t>SCAS_5G</w:t>
            </w:r>
          </w:p>
        </w:tc>
        <w:tc>
          <w:tcPr>
            <w:tcW w:w="3536" w:type="dxa"/>
          </w:tcPr>
          <w:p w14:paraId="0904111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7C10E982"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58A4730B" w14:textId="77777777" w:rsidTr="00744129">
        <w:tc>
          <w:tcPr>
            <w:tcW w:w="1101" w:type="dxa"/>
          </w:tcPr>
          <w:p w14:paraId="04D9A95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191139</w:t>
            </w:r>
          </w:p>
        </w:tc>
        <w:tc>
          <w:tcPr>
            <w:tcW w:w="708" w:type="dxa"/>
          </w:tcPr>
          <w:p w14:paraId="2D412965"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7DDDE89"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5AEF540" w14:textId="77777777" w:rsidR="00744129" w:rsidRPr="006B2793" w:rsidRDefault="00744129" w:rsidP="00744129">
            <w:pPr>
              <w:pStyle w:val="TAL"/>
              <w:tabs>
                <w:tab w:val="clear" w:pos="284"/>
                <w:tab w:val="clear" w:pos="567"/>
              </w:tabs>
              <w:rPr>
                <w:sz w:val="16"/>
              </w:rPr>
            </w:pPr>
            <w:r w:rsidRPr="006B2793">
              <w:rPr>
                <w:sz w:val="16"/>
              </w:rPr>
              <w:t>Rel-15 CRs on Security Assurance Specification for eNB network product class</w:t>
            </w:r>
          </w:p>
        </w:tc>
        <w:tc>
          <w:tcPr>
            <w:tcW w:w="1212" w:type="dxa"/>
          </w:tcPr>
          <w:p w14:paraId="34037D08" w14:textId="77777777" w:rsidR="00744129" w:rsidRPr="006B2793" w:rsidRDefault="00744129" w:rsidP="00744129">
            <w:pPr>
              <w:pStyle w:val="TAL"/>
              <w:tabs>
                <w:tab w:val="clear" w:pos="284"/>
                <w:tab w:val="clear" w:pos="567"/>
              </w:tabs>
              <w:rPr>
                <w:sz w:val="16"/>
              </w:rPr>
            </w:pPr>
          </w:p>
        </w:tc>
        <w:tc>
          <w:tcPr>
            <w:tcW w:w="803" w:type="dxa"/>
          </w:tcPr>
          <w:p w14:paraId="04E05B26" w14:textId="77777777" w:rsidR="00744129" w:rsidRPr="006B2793" w:rsidRDefault="00744129" w:rsidP="00744129">
            <w:pPr>
              <w:pStyle w:val="TAL"/>
              <w:tabs>
                <w:tab w:val="clear" w:pos="284"/>
                <w:tab w:val="clear" w:pos="567"/>
              </w:tabs>
              <w:rPr>
                <w:sz w:val="16"/>
              </w:rPr>
            </w:pPr>
          </w:p>
        </w:tc>
        <w:tc>
          <w:tcPr>
            <w:tcW w:w="801" w:type="dxa"/>
          </w:tcPr>
          <w:p w14:paraId="2E157FF8" w14:textId="77777777" w:rsidR="00744129" w:rsidRPr="006B2793" w:rsidRDefault="00744129" w:rsidP="00744129">
            <w:pPr>
              <w:pStyle w:val="TAL"/>
              <w:tabs>
                <w:tab w:val="clear" w:pos="284"/>
                <w:tab w:val="clear" w:pos="567"/>
              </w:tabs>
              <w:rPr>
                <w:sz w:val="16"/>
              </w:rPr>
            </w:pPr>
            <w:r w:rsidRPr="006B2793">
              <w:rPr>
                <w:sz w:val="16"/>
              </w:rPr>
              <w:t>SA WG3</w:t>
            </w:r>
          </w:p>
        </w:tc>
        <w:tc>
          <w:tcPr>
            <w:tcW w:w="2363" w:type="dxa"/>
          </w:tcPr>
          <w:p w14:paraId="09DB2BA8" w14:textId="77777777" w:rsidR="00744129" w:rsidRPr="006B2793" w:rsidRDefault="00744129" w:rsidP="00744129">
            <w:pPr>
              <w:pStyle w:val="TAL"/>
              <w:tabs>
                <w:tab w:val="clear" w:pos="284"/>
                <w:tab w:val="clear" w:pos="567"/>
              </w:tabs>
              <w:rPr>
                <w:sz w:val="16"/>
              </w:rPr>
            </w:pPr>
            <w:r w:rsidRPr="006B2793">
              <w:rPr>
                <w:sz w:val="16"/>
              </w:rPr>
              <w:t>SCAS_eNB</w:t>
            </w:r>
          </w:p>
        </w:tc>
        <w:tc>
          <w:tcPr>
            <w:tcW w:w="3536" w:type="dxa"/>
          </w:tcPr>
          <w:p w14:paraId="3826885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3949A0A4"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57FFD82E" w14:textId="77777777" w:rsidTr="00744129">
        <w:tc>
          <w:tcPr>
            <w:tcW w:w="1101" w:type="dxa"/>
          </w:tcPr>
          <w:p w14:paraId="37DE411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191140</w:t>
            </w:r>
          </w:p>
        </w:tc>
        <w:tc>
          <w:tcPr>
            <w:tcW w:w="708" w:type="dxa"/>
          </w:tcPr>
          <w:p w14:paraId="6472FB5F"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A224F51"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149AE2C" w14:textId="77777777" w:rsidR="00744129" w:rsidRPr="006B2793" w:rsidRDefault="00744129" w:rsidP="00744129">
            <w:pPr>
              <w:pStyle w:val="TAL"/>
              <w:tabs>
                <w:tab w:val="clear" w:pos="284"/>
                <w:tab w:val="clear" w:pos="567"/>
              </w:tabs>
              <w:rPr>
                <w:sz w:val="16"/>
              </w:rPr>
            </w:pPr>
            <w:r w:rsidRPr="006B2793">
              <w:rPr>
                <w:sz w:val="16"/>
              </w:rPr>
              <w:t>Rel-15 CRs on TEI</w:t>
            </w:r>
          </w:p>
        </w:tc>
        <w:tc>
          <w:tcPr>
            <w:tcW w:w="1212" w:type="dxa"/>
          </w:tcPr>
          <w:p w14:paraId="02AB7600" w14:textId="77777777" w:rsidR="00744129" w:rsidRPr="006B2793" w:rsidRDefault="00744129" w:rsidP="00744129">
            <w:pPr>
              <w:pStyle w:val="TAL"/>
              <w:tabs>
                <w:tab w:val="clear" w:pos="284"/>
                <w:tab w:val="clear" w:pos="567"/>
              </w:tabs>
              <w:rPr>
                <w:sz w:val="16"/>
              </w:rPr>
            </w:pPr>
          </w:p>
        </w:tc>
        <w:tc>
          <w:tcPr>
            <w:tcW w:w="803" w:type="dxa"/>
          </w:tcPr>
          <w:p w14:paraId="06DA9155" w14:textId="77777777" w:rsidR="00744129" w:rsidRPr="006B2793" w:rsidRDefault="00744129" w:rsidP="00744129">
            <w:pPr>
              <w:pStyle w:val="TAL"/>
              <w:tabs>
                <w:tab w:val="clear" w:pos="284"/>
                <w:tab w:val="clear" w:pos="567"/>
              </w:tabs>
              <w:rPr>
                <w:sz w:val="16"/>
              </w:rPr>
            </w:pPr>
          </w:p>
        </w:tc>
        <w:tc>
          <w:tcPr>
            <w:tcW w:w="801" w:type="dxa"/>
          </w:tcPr>
          <w:p w14:paraId="0A0612C1" w14:textId="77777777" w:rsidR="00744129" w:rsidRPr="006B2793" w:rsidRDefault="00744129" w:rsidP="00744129">
            <w:pPr>
              <w:pStyle w:val="TAL"/>
              <w:tabs>
                <w:tab w:val="clear" w:pos="284"/>
                <w:tab w:val="clear" w:pos="567"/>
              </w:tabs>
              <w:rPr>
                <w:sz w:val="16"/>
              </w:rPr>
            </w:pPr>
            <w:r w:rsidRPr="006B2793">
              <w:rPr>
                <w:sz w:val="16"/>
              </w:rPr>
              <w:t>SA WG3</w:t>
            </w:r>
          </w:p>
        </w:tc>
        <w:tc>
          <w:tcPr>
            <w:tcW w:w="2363" w:type="dxa"/>
          </w:tcPr>
          <w:p w14:paraId="260A290A" w14:textId="77777777" w:rsidR="00744129" w:rsidRPr="006B2793" w:rsidRDefault="00744129" w:rsidP="00744129">
            <w:pPr>
              <w:pStyle w:val="TAL"/>
              <w:tabs>
                <w:tab w:val="clear" w:pos="284"/>
                <w:tab w:val="clear" w:pos="567"/>
              </w:tabs>
              <w:rPr>
                <w:sz w:val="16"/>
              </w:rPr>
            </w:pPr>
            <w:r w:rsidRPr="006B2793">
              <w:rPr>
                <w:sz w:val="16"/>
              </w:rPr>
              <w:t>TEI15</w:t>
            </w:r>
          </w:p>
        </w:tc>
        <w:tc>
          <w:tcPr>
            <w:tcW w:w="3536" w:type="dxa"/>
          </w:tcPr>
          <w:p w14:paraId="6ED5247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1E5627C"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D7002E4" w14:textId="77777777" w:rsidTr="00744129">
        <w:tc>
          <w:tcPr>
            <w:tcW w:w="1101" w:type="dxa"/>
          </w:tcPr>
          <w:p w14:paraId="0D15523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191141</w:t>
            </w:r>
          </w:p>
        </w:tc>
        <w:tc>
          <w:tcPr>
            <w:tcW w:w="708" w:type="dxa"/>
          </w:tcPr>
          <w:p w14:paraId="05FF582E"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FE69489"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BDD0B9C" w14:textId="77777777" w:rsidR="00744129" w:rsidRPr="006B2793" w:rsidRDefault="00744129" w:rsidP="00744129">
            <w:pPr>
              <w:pStyle w:val="TAL"/>
              <w:tabs>
                <w:tab w:val="clear" w:pos="284"/>
                <w:tab w:val="clear" w:pos="567"/>
              </w:tabs>
              <w:rPr>
                <w:sz w:val="16"/>
              </w:rPr>
            </w:pPr>
            <w:r w:rsidRPr="006B2793">
              <w:rPr>
                <w:sz w:val="16"/>
              </w:rPr>
              <w:t>Rel-16 CRs on Security for 5GS Enhanced support of Vertical and LAN Services</w:t>
            </w:r>
          </w:p>
        </w:tc>
        <w:tc>
          <w:tcPr>
            <w:tcW w:w="1212" w:type="dxa"/>
          </w:tcPr>
          <w:p w14:paraId="2A133039" w14:textId="77777777" w:rsidR="00744129" w:rsidRPr="006B2793" w:rsidRDefault="00744129" w:rsidP="00744129">
            <w:pPr>
              <w:pStyle w:val="TAL"/>
              <w:tabs>
                <w:tab w:val="clear" w:pos="284"/>
                <w:tab w:val="clear" w:pos="567"/>
              </w:tabs>
              <w:rPr>
                <w:sz w:val="16"/>
              </w:rPr>
            </w:pPr>
          </w:p>
        </w:tc>
        <w:tc>
          <w:tcPr>
            <w:tcW w:w="803" w:type="dxa"/>
          </w:tcPr>
          <w:p w14:paraId="3D2DB84C" w14:textId="77777777" w:rsidR="00744129" w:rsidRPr="006B2793" w:rsidRDefault="00744129" w:rsidP="00744129">
            <w:pPr>
              <w:pStyle w:val="TAL"/>
              <w:tabs>
                <w:tab w:val="clear" w:pos="284"/>
                <w:tab w:val="clear" w:pos="567"/>
              </w:tabs>
              <w:rPr>
                <w:sz w:val="16"/>
              </w:rPr>
            </w:pPr>
          </w:p>
        </w:tc>
        <w:tc>
          <w:tcPr>
            <w:tcW w:w="801" w:type="dxa"/>
          </w:tcPr>
          <w:p w14:paraId="1E04214A" w14:textId="77777777" w:rsidR="00744129" w:rsidRPr="006B2793" w:rsidRDefault="00744129" w:rsidP="00744129">
            <w:pPr>
              <w:pStyle w:val="TAL"/>
              <w:tabs>
                <w:tab w:val="clear" w:pos="284"/>
                <w:tab w:val="clear" w:pos="567"/>
              </w:tabs>
              <w:rPr>
                <w:sz w:val="16"/>
              </w:rPr>
            </w:pPr>
            <w:r w:rsidRPr="006B2793">
              <w:rPr>
                <w:sz w:val="16"/>
              </w:rPr>
              <w:t>SA WG3</w:t>
            </w:r>
          </w:p>
        </w:tc>
        <w:tc>
          <w:tcPr>
            <w:tcW w:w="2363" w:type="dxa"/>
          </w:tcPr>
          <w:p w14:paraId="1F7DDA05" w14:textId="77777777" w:rsidR="00744129" w:rsidRPr="006B2793" w:rsidRDefault="00744129" w:rsidP="00744129">
            <w:pPr>
              <w:pStyle w:val="TAL"/>
              <w:tabs>
                <w:tab w:val="clear" w:pos="284"/>
                <w:tab w:val="clear" w:pos="567"/>
              </w:tabs>
              <w:rPr>
                <w:sz w:val="16"/>
              </w:rPr>
            </w:pPr>
            <w:r w:rsidRPr="006B2793">
              <w:rPr>
                <w:sz w:val="16"/>
              </w:rPr>
              <w:t>Vertical_LAN_SEC</w:t>
            </w:r>
          </w:p>
        </w:tc>
        <w:tc>
          <w:tcPr>
            <w:tcW w:w="3536" w:type="dxa"/>
          </w:tcPr>
          <w:p w14:paraId="3A21A5E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37E5FEE2"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DD9FF5F" w14:textId="77777777" w:rsidTr="00744129">
        <w:tc>
          <w:tcPr>
            <w:tcW w:w="1101" w:type="dxa"/>
          </w:tcPr>
          <w:p w14:paraId="1D2B8FB1" w14:textId="77777777" w:rsidR="00744129" w:rsidRPr="006B2793" w:rsidRDefault="00744129" w:rsidP="00744129">
            <w:pPr>
              <w:pStyle w:val="TAL"/>
              <w:tabs>
                <w:tab w:val="clear" w:pos="284"/>
                <w:tab w:val="clear" w:pos="567"/>
              </w:tabs>
              <w:rPr>
                <w:sz w:val="16"/>
              </w:rPr>
            </w:pPr>
            <w:r w:rsidRPr="006B2793">
              <w:rPr>
                <w:sz w:val="16"/>
              </w:rPr>
              <w:lastRenderedPageBreak/>
              <w:t>SP</w:t>
            </w:r>
            <w:r w:rsidRPr="006B2793">
              <w:rPr>
                <w:sz w:val="16"/>
              </w:rPr>
              <w:noBreakHyphen/>
              <w:t>191149</w:t>
            </w:r>
          </w:p>
        </w:tc>
        <w:tc>
          <w:tcPr>
            <w:tcW w:w="708" w:type="dxa"/>
          </w:tcPr>
          <w:p w14:paraId="2B3428E2"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0B1126B1"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2C061DCF" w14:textId="77777777"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w:t>
            </w:r>
          </w:p>
        </w:tc>
        <w:tc>
          <w:tcPr>
            <w:tcW w:w="1212" w:type="dxa"/>
          </w:tcPr>
          <w:p w14:paraId="01B248F2" w14:textId="77777777" w:rsidR="00744129" w:rsidRPr="006B2793" w:rsidRDefault="00744129" w:rsidP="00744129">
            <w:pPr>
              <w:pStyle w:val="TAL"/>
              <w:tabs>
                <w:tab w:val="clear" w:pos="284"/>
                <w:tab w:val="clear" w:pos="567"/>
              </w:tabs>
              <w:rPr>
                <w:sz w:val="16"/>
              </w:rPr>
            </w:pPr>
          </w:p>
        </w:tc>
        <w:tc>
          <w:tcPr>
            <w:tcW w:w="803" w:type="dxa"/>
          </w:tcPr>
          <w:p w14:paraId="2FA52EFA" w14:textId="77777777" w:rsidR="00744129" w:rsidRPr="006B2793" w:rsidRDefault="00744129" w:rsidP="00744129">
            <w:pPr>
              <w:pStyle w:val="TAL"/>
              <w:tabs>
                <w:tab w:val="clear" w:pos="284"/>
                <w:tab w:val="clear" w:pos="567"/>
              </w:tabs>
              <w:rPr>
                <w:sz w:val="16"/>
              </w:rPr>
            </w:pPr>
          </w:p>
        </w:tc>
        <w:tc>
          <w:tcPr>
            <w:tcW w:w="801" w:type="dxa"/>
          </w:tcPr>
          <w:p w14:paraId="6F07F61A"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1F7926A7" w14:textId="77777777" w:rsidR="00744129" w:rsidRPr="006B2793" w:rsidRDefault="00744129" w:rsidP="00744129">
            <w:pPr>
              <w:pStyle w:val="TAL"/>
              <w:tabs>
                <w:tab w:val="clear" w:pos="284"/>
                <w:tab w:val="clear" w:pos="567"/>
              </w:tabs>
              <w:rPr>
                <w:sz w:val="16"/>
              </w:rPr>
            </w:pPr>
            <w:r w:rsidRPr="006B2793">
              <w:rPr>
                <w:sz w:val="16"/>
              </w:rPr>
              <w:t>5G_SLICE_ePA</w:t>
            </w:r>
          </w:p>
        </w:tc>
        <w:tc>
          <w:tcPr>
            <w:tcW w:w="3536" w:type="dxa"/>
          </w:tcPr>
          <w:p w14:paraId="05CC9B08" w14:textId="77777777" w:rsidR="00744129" w:rsidRPr="006B2793" w:rsidRDefault="00744129" w:rsidP="00744129">
            <w:pPr>
              <w:pStyle w:val="TAL"/>
              <w:tabs>
                <w:tab w:val="clear" w:pos="284"/>
                <w:tab w:val="clear" w:pos="567"/>
              </w:tabs>
              <w:rPr>
                <w:sz w:val="16"/>
              </w:rPr>
            </w:pPr>
            <w:r w:rsidRPr="006B2793">
              <w:rPr>
                <w:sz w:val="16"/>
              </w:rPr>
              <w:t>Huawei proposed to withdraw 28.552 CR0149R1 as it conflicts with other CRs. 28.552 CR0149R1 was withdrawn and the other CRs in this CR Pack were approved (Partially approved).</w:t>
            </w:r>
          </w:p>
        </w:tc>
        <w:tc>
          <w:tcPr>
            <w:tcW w:w="995" w:type="dxa"/>
          </w:tcPr>
          <w:p w14:paraId="15642487" w14:textId="77777777" w:rsidR="00744129" w:rsidRPr="006B2793" w:rsidRDefault="00744129" w:rsidP="00744129">
            <w:pPr>
              <w:pStyle w:val="TAL"/>
              <w:tabs>
                <w:tab w:val="clear" w:pos="284"/>
                <w:tab w:val="clear" w:pos="567"/>
              </w:tabs>
              <w:rPr>
                <w:sz w:val="16"/>
              </w:rPr>
            </w:pPr>
            <w:r w:rsidRPr="006B2793">
              <w:rPr>
                <w:sz w:val="16"/>
              </w:rPr>
              <w:t>Partially approved</w:t>
            </w:r>
          </w:p>
        </w:tc>
      </w:tr>
      <w:tr w:rsidR="00744129" w:rsidRPr="00200359" w14:paraId="0A148825" w14:textId="77777777" w:rsidTr="00744129">
        <w:tc>
          <w:tcPr>
            <w:tcW w:w="1101" w:type="dxa"/>
          </w:tcPr>
          <w:p w14:paraId="6F26BF6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191150</w:t>
            </w:r>
          </w:p>
        </w:tc>
        <w:tc>
          <w:tcPr>
            <w:tcW w:w="708" w:type="dxa"/>
          </w:tcPr>
          <w:p w14:paraId="3C8A58E4"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28107C2"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4B136AA7" w14:textId="77777777" w:rsidR="00744129" w:rsidRPr="006B2793" w:rsidRDefault="00744129" w:rsidP="00744129">
            <w:pPr>
              <w:pStyle w:val="TAL"/>
              <w:tabs>
                <w:tab w:val="clear" w:pos="284"/>
                <w:tab w:val="clear" w:pos="567"/>
              </w:tabs>
              <w:rPr>
                <w:sz w:val="16"/>
              </w:rPr>
            </w:pPr>
            <w:r w:rsidRPr="006B2793">
              <w:rPr>
                <w:sz w:val="16"/>
              </w:rPr>
              <w:t>Rel-16 CRs on Enhancement of performance assurance for 5G networks including network slicing-KPI reporting</w:t>
            </w:r>
          </w:p>
        </w:tc>
        <w:tc>
          <w:tcPr>
            <w:tcW w:w="1212" w:type="dxa"/>
          </w:tcPr>
          <w:p w14:paraId="42EF65F4" w14:textId="77777777" w:rsidR="00744129" w:rsidRPr="006B2793" w:rsidRDefault="00744129" w:rsidP="00744129">
            <w:pPr>
              <w:pStyle w:val="TAL"/>
              <w:tabs>
                <w:tab w:val="clear" w:pos="284"/>
                <w:tab w:val="clear" w:pos="567"/>
              </w:tabs>
              <w:rPr>
                <w:sz w:val="16"/>
              </w:rPr>
            </w:pPr>
          </w:p>
        </w:tc>
        <w:tc>
          <w:tcPr>
            <w:tcW w:w="803" w:type="dxa"/>
          </w:tcPr>
          <w:p w14:paraId="752720F2" w14:textId="77777777" w:rsidR="00744129" w:rsidRPr="006B2793" w:rsidRDefault="00744129" w:rsidP="00744129">
            <w:pPr>
              <w:pStyle w:val="TAL"/>
              <w:tabs>
                <w:tab w:val="clear" w:pos="284"/>
                <w:tab w:val="clear" w:pos="567"/>
              </w:tabs>
              <w:rPr>
                <w:sz w:val="16"/>
              </w:rPr>
            </w:pPr>
          </w:p>
        </w:tc>
        <w:tc>
          <w:tcPr>
            <w:tcW w:w="801" w:type="dxa"/>
          </w:tcPr>
          <w:p w14:paraId="7927E5E9"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0AAC218C" w14:textId="77777777" w:rsidR="00744129" w:rsidRPr="006B2793" w:rsidRDefault="00744129" w:rsidP="00744129">
            <w:pPr>
              <w:pStyle w:val="TAL"/>
              <w:tabs>
                <w:tab w:val="clear" w:pos="284"/>
                <w:tab w:val="clear" w:pos="567"/>
              </w:tabs>
              <w:rPr>
                <w:sz w:val="16"/>
              </w:rPr>
            </w:pPr>
            <w:r w:rsidRPr="006B2793">
              <w:rPr>
                <w:sz w:val="16"/>
              </w:rPr>
              <w:t>5G_SLICE_ePA-KPI</w:t>
            </w:r>
          </w:p>
        </w:tc>
        <w:tc>
          <w:tcPr>
            <w:tcW w:w="3536" w:type="dxa"/>
          </w:tcPr>
          <w:p w14:paraId="088F9BC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856EED1"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4A35E2D" w14:textId="77777777" w:rsidTr="00744129">
        <w:tc>
          <w:tcPr>
            <w:tcW w:w="1101" w:type="dxa"/>
          </w:tcPr>
          <w:p w14:paraId="50B79A1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191151</w:t>
            </w:r>
          </w:p>
        </w:tc>
        <w:tc>
          <w:tcPr>
            <w:tcW w:w="708" w:type="dxa"/>
          </w:tcPr>
          <w:p w14:paraId="2E9FCD29"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38E5F15"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47E28384" w14:textId="77777777" w:rsidR="00744129" w:rsidRPr="006B2793" w:rsidRDefault="00744129" w:rsidP="00744129">
            <w:pPr>
              <w:pStyle w:val="TAL"/>
              <w:tabs>
                <w:tab w:val="clear" w:pos="284"/>
                <w:tab w:val="clear" w:pos="567"/>
              </w:tabs>
              <w:rPr>
                <w:sz w:val="16"/>
              </w:rPr>
            </w:pPr>
            <w:r w:rsidRPr="006B2793">
              <w:rPr>
                <w:sz w:val="16"/>
              </w:rPr>
              <w:t>Rel-16 CRs on Charging Enhancement of 5GC interworking with EPC</w:t>
            </w:r>
          </w:p>
        </w:tc>
        <w:tc>
          <w:tcPr>
            <w:tcW w:w="1212" w:type="dxa"/>
          </w:tcPr>
          <w:p w14:paraId="57DC4574" w14:textId="77777777" w:rsidR="00744129" w:rsidRPr="006B2793" w:rsidRDefault="00744129" w:rsidP="00744129">
            <w:pPr>
              <w:pStyle w:val="TAL"/>
              <w:tabs>
                <w:tab w:val="clear" w:pos="284"/>
                <w:tab w:val="clear" w:pos="567"/>
              </w:tabs>
              <w:rPr>
                <w:sz w:val="16"/>
              </w:rPr>
            </w:pPr>
          </w:p>
        </w:tc>
        <w:tc>
          <w:tcPr>
            <w:tcW w:w="803" w:type="dxa"/>
          </w:tcPr>
          <w:p w14:paraId="38615F90" w14:textId="77777777" w:rsidR="00744129" w:rsidRPr="006B2793" w:rsidRDefault="00744129" w:rsidP="00744129">
            <w:pPr>
              <w:pStyle w:val="TAL"/>
              <w:tabs>
                <w:tab w:val="clear" w:pos="284"/>
                <w:tab w:val="clear" w:pos="567"/>
              </w:tabs>
              <w:rPr>
                <w:sz w:val="16"/>
              </w:rPr>
            </w:pPr>
          </w:p>
        </w:tc>
        <w:tc>
          <w:tcPr>
            <w:tcW w:w="801" w:type="dxa"/>
          </w:tcPr>
          <w:p w14:paraId="0A9BEAC9"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1A8AE1D6" w14:textId="77777777" w:rsidR="00744129" w:rsidRPr="006B2793" w:rsidRDefault="00744129" w:rsidP="00744129">
            <w:pPr>
              <w:pStyle w:val="TAL"/>
              <w:tabs>
                <w:tab w:val="clear" w:pos="284"/>
                <w:tab w:val="clear" w:pos="567"/>
              </w:tabs>
              <w:rPr>
                <w:sz w:val="16"/>
              </w:rPr>
            </w:pPr>
            <w:r w:rsidRPr="006B2793">
              <w:rPr>
                <w:sz w:val="16"/>
              </w:rPr>
              <w:t>5GIEPC_CH</w:t>
            </w:r>
          </w:p>
        </w:tc>
        <w:tc>
          <w:tcPr>
            <w:tcW w:w="3536" w:type="dxa"/>
          </w:tcPr>
          <w:p w14:paraId="5D0686C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E6DC820"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0BD004E" w14:textId="77777777" w:rsidTr="00744129">
        <w:tc>
          <w:tcPr>
            <w:tcW w:w="1101" w:type="dxa"/>
          </w:tcPr>
          <w:p w14:paraId="7A60A30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191152</w:t>
            </w:r>
          </w:p>
        </w:tc>
        <w:tc>
          <w:tcPr>
            <w:tcW w:w="708" w:type="dxa"/>
          </w:tcPr>
          <w:p w14:paraId="685C77EC"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E719424"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264D0923" w14:textId="77777777" w:rsidR="00744129" w:rsidRPr="006B2793" w:rsidRDefault="00744129" w:rsidP="00744129">
            <w:pPr>
              <w:pStyle w:val="TAL"/>
              <w:tabs>
                <w:tab w:val="clear" w:pos="284"/>
                <w:tab w:val="clear" w:pos="567"/>
              </w:tabs>
              <w:rPr>
                <w:sz w:val="16"/>
              </w:rPr>
            </w:pPr>
            <w:r w:rsidRPr="006B2793">
              <w:rPr>
                <w:sz w:val="16"/>
              </w:rPr>
              <w:t>Rel-16 CRs on Discovery of management services in 5G</w:t>
            </w:r>
          </w:p>
        </w:tc>
        <w:tc>
          <w:tcPr>
            <w:tcW w:w="1212" w:type="dxa"/>
          </w:tcPr>
          <w:p w14:paraId="7464584E" w14:textId="77777777" w:rsidR="00744129" w:rsidRPr="006B2793" w:rsidRDefault="00744129" w:rsidP="00744129">
            <w:pPr>
              <w:pStyle w:val="TAL"/>
              <w:tabs>
                <w:tab w:val="clear" w:pos="284"/>
                <w:tab w:val="clear" w:pos="567"/>
              </w:tabs>
              <w:rPr>
                <w:sz w:val="16"/>
              </w:rPr>
            </w:pPr>
          </w:p>
        </w:tc>
        <w:tc>
          <w:tcPr>
            <w:tcW w:w="803" w:type="dxa"/>
          </w:tcPr>
          <w:p w14:paraId="489CAB4F" w14:textId="77777777" w:rsidR="00744129" w:rsidRPr="006B2793" w:rsidRDefault="00744129" w:rsidP="00744129">
            <w:pPr>
              <w:pStyle w:val="TAL"/>
              <w:tabs>
                <w:tab w:val="clear" w:pos="284"/>
                <w:tab w:val="clear" w:pos="567"/>
              </w:tabs>
              <w:rPr>
                <w:sz w:val="16"/>
              </w:rPr>
            </w:pPr>
          </w:p>
        </w:tc>
        <w:tc>
          <w:tcPr>
            <w:tcW w:w="801" w:type="dxa"/>
          </w:tcPr>
          <w:p w14:paraId="3D64E305"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6266112E" w14:textId="77777777" w:rsidR="00744129" w:rsidRPr="006B2793" w:rsidRDefault="00744129" w:rsidP="00744129">
            <w:pPr>
              <w:pStyle w:val="TAL"/>
              <w:tabs>
                <w:tab w:val="clear" w:pos="284"/>
                <w:tab w:val="clear" w:pos="567"/>
              </w:tabs>
              <w:rPr>
                <w:sz w:val="16"/>
              </w:rPr>
            </w:pPr>
            <w:r w:rsidRPr="006B2793">
              <w:rPr>
                <w:sz w:val="16"/>
              </w:rPr>
              <w:t>5GDMS</w:t>
            </w:r>
          </w:p>
        </w:tc>
        <w:tc>
          <w:tcPr>
            <w:tcW w:w="3536" w:type="dxa"/>
          </w:tcPr>
          <w:p w14:paraId="00ADEDC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2B888E04"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2D8EA9D" w14:textId="77777777" w:rsidTr="00744129">
        <w:tc>
          <w:tcPr>
            <w:tcW w:w="1101" w:type="dxa"/>
          </w:tcPr>
          <w:p w14:paraId="5DC16EF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191153</w:t>
            </w:r>
          </w:p>
        </w:tc>
        <w:tc>
          <w:tcPr>
            <w:tcW w:w="708" w:type="dxa"/>
          </w:tcPr>
          <w:p w14:paraId="60C9D107"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964E7FD"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F24A4B5" w14:textId="77777777" w:rsidR="00744129" w:rsidRPr="006B2793" w:rsidRDefault="00744129" w:rsidP="00744129">
            <w:pPr>
              <w:pStyle w:val="TAL"/>
              <w:tabs>
                <w:tab w:val="clear" w:pos="284"/>
                <w:tab w:val="clear" w:pos="567"/>
              </w:tabs>
              <w:rPr>
                <w:sz w:val="16"/>
              </w:rPr>
            </w:pPr>
            <w:r w:rsidRPr="006B2793">
              <w:rPr>
                <w:sz w:val="16"/>
              </w:rPr>
              <w:t>Rel-16 CRs on Charging AMF in 5G System Architecture Phase 1</w:t>
            </w:r>
          </w:p>
        </w:tc>
        <w:tc>
          <w:tcPr>
            <w:tcW w:w="1212" w:type="dxa"/>
          </w:tcPr>
          <w:p w14:paraId="6BCF9EC0" w14:textId="77777777" w:rsidR="00744129" w:rsidRPr="006B2793" w:rsidRDefault="00744129" w:rsidP="00744129">
            <w:pPr>
              <w:pStyle w:val="TAL"/>
              <w:tabs>
                <w:tab w:val="clear" w:pos="284"/>
                <w:tab w:val="clear" w:pos="567"/>
              </w:tabs>
              <w:rPr>
                <w:sz w:val="16"/>
              </w:rPr>
            </w:pPr>
          </w:p>
        </w:tc>
        <w:tc>
          <w:tcPr>
            <w:tcW w:w="803" w:type="dxa"/>
          </w:tcPr>
          <w:p w14:paraId="170A1447" w14:textId="77777777" w:rsidR="00744129" w:rsidRPr="006B2793" w:rsidRDefault="00744129" w:rsidP="00744129">
            <w:pPr>
              <w:pStyle w:val="TAL"/>
              <w:tabs>
                <w:tab w:val="clear" w:pos="284"/>
                <w:tab w:val="clear" w:pos="567"/>
              </w:tabs>
              <w:rPr>
                <w:sz w:val="16"/>
              </w:rPr>
            </w:pPr>
          </w:p>
        </w:tc>
        <w:tc>
          <w:tcPr>
            <w:tcW w:w="801" w:type="dxa"/>
          </w:tcPr>
          <w:p w14:paraId="78B8AA40"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5F685DDF" w14:textId="77777777" w:rsidR="00744129" w:rsidRPr="006B2793" w:rsidRDefault="00744129" w:rsidP="00744129">
            <w:pPr>
              <w:pStyle w:val="TAL"/>
              <w:tabs>
                <w:tab w:val="clear" w:pos="284"/>
                <w:tab w:val="clear" w:pos="567"/>
              </w:tabs>
              <w:rPr>
                <w:sz w:val="16"/>
              </w:rPr>
            </w:pPr>
            <w:r w:rsidRPr="006B2793">
              <w:rPr>
                <w:sz w:val="16"/>
              </w:rPr>
              <w:t>5GS_Ph1_AMFCH</w:t>
            </w:r>
          </w:p>
        </w:tc>
        <w:tc>
          <w:tcPr>
            <w:tcW w:w="3536" w:type="dxa"/>
          </w:tcPr>
          <w:p w14:paraId="41E6215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3499943E"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73FC5E26" w14:textId="77777777" w:rsidTr="00744129">
        <w:tc>
          <w:tcPr>
            <w:tcW w:w="1101" w:type="dxa"/>
          </w:tcPr>
          <w:p w14:paraId="56AD459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191154</w:t>
            </w:r>
          </w:p>
        </w:tc>
        <w:tc>
          <w:tcPr>
            <w:tcW w:w="708" w:type="dxa"/>
          </w:tcPr>
          <w:p w14:paraId="50530F9D"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D8AEA81"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755322FD" w14:textId="77777777" w:rsidR="00744129" w:rsidRPr="006B2793" w:rsidRDefault="00744129" w:rsidP="00744129">
            <w:pPr>
              <w:pStyle w:val="TAL"/>
              <w:tabs>
                <w:tab w:val="clear" w:pos="284"/>
                <w:tab w:val="clear" w:pos="567"/>
              </w:tabs>
              <w:rPr>
                <w:sz w:val="16"/>
              </w:rPr>
            </w:pPr>
            <w:r w:rsidRPr="006B2793">
              <w:rPr>
                <w:sz w:val="16"/>
              </w:rPr>
              <w:t>Rel-16 CRs on Network Exposure Charging in 5G System Architecture</w:t>
            </w:r>
          </w:p>
        </w:tc>
        <w:tc>
          <w:tcPr>
            <w:tcW w:w="1212" w:type="dxa"/>
          </w:tcPr>
          <w:p w14:paraId="117232BB" w14:textId="77777777" w:rsidR="00744129" w:rsidRPr="006B2793" w:rsidRDefault="00744129" w:rsidP="00744129">
            <w:pPr>
              <w:pStyle w:val="TAL"/>
              <w:tabs>
                <w:tab w:val="clear" w:pos="284"/>
                <w:tab w:val="clear" w:pos="567"/>
              </w:tabs>
              <w:rPr>
                <w:sz w:val="16"/>
              </w:rPr>
            </w:pPr>
          </w:p>
        </w:tc>
        <w:tc>
          <w:tcPr>
            <w:tcW w:w="803" w:type="dxa"/>
          </w:tcPr>
          <w:p w14:paraId="6510FC49" w14:textId="77777777" w:rsidR="00744129" w:rsidRPr="006B2793" w:rsidRDefault="00744129" w:rsidP="00744129">
            <w:pPr>
              <w:pStyle w:val="TAL"/>
              <w:tabs>
                <w:tab w:val="clear" w:pos="284"/>
                <w:tab w:val="clear" w:pos="567"/>
              </w:tabs>
              <w:rPr>
                <w:sz w:val="16"/>
              </w:rPr>
            </w:pPr>
          </w:p>
        </w:tc>
        <w:tc>
          <w:tcPr>
            <w:tcW w:w="801" w:type="dxa"/>
          </w:tcPr>
          <w:p w14:paraId="57AB59E1"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63A3F303" w14:textId="77777777" w:rsidR="00744129" w:rsidRPr="006B2793" w:rsidRDefault="00744129" w:rsidP="00744129">
            <w:pPr>
              <w:pStyle w:val="TAL"/>
              <w:tabs>
                <w:tab w:val="clear" w:pos="284"/>
                <w:tab w:val="clear" w:pos="567"/>
              </w:tabs>
              <w:rPr>
                <w:sz w:val="16"/>
              </w:rPr>
            </w:pPr>
            <w:r w:rsidRPr="006B2793">
              <w:rPr>
                <w:sz w:val="16"/>
              </w:rPr>
              <w:t>5GS_Ph1_NEFCH</w:t>
            </w:r>
          </w:p>
        </w:tc>
        <w:tc>
          <w:tcPr>
            <w:tcW w:w="3536" w:type="dxa"/>
          </w:tcPr>
          <w:p w14:paraId="23AEB7F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0D484EE"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7F0CF71" w14:textId="77777777" w:rsidTr="00744129">
        <w:tc>
          <w:tcPr>
            <w:tcW w:w="1101" w:type="dxa"/>
          </w:tcPr>
          <w:p w14:paraId="33B4C0C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191155</w:t>
            </w:r>
          </w:p>
        </w:tc>
        <w:tc>
          <w:tcPr>
            <w:tcW w:w="708" w:type="dxa"/>
          </w:tcPr>
          <w:p w14:paraId="38548A1B"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E42F24C"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95601D7" w14:textId="77777777"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1</w:t>
            </w:r>
          </w:p>
        </w:tc>
        <w:tc>
          <w:tcPr>
            <w:tcW w:w="1212" w:type="dxa"/>
          </w:tcPr>
          <w:p w14:paraId="4391395F" w14:textId="77777777" w:rsidR="00744129" w:rsidRPr="006B2793" w:rsidRDefault="00744129" w:rsidP="00744129">
            <w:pPr>
              <w:pStyle w:val="TAL"/>
              <w:tabs>
                <w:tab w:val="clear" w:pos="284"/>
                <w:tab w:val="clear" w:pos="567"/>
              </w:tabs>
              <w:rPr>
                <w:sz w:val="16"/>
              </w:rPr>
            </w:pPr>
          </w:p>
        </w:tc>
        <w:tc>
          <w:tcPr>
            <w:tcW w:w="803" w:type="dxa"/>
          </w:tcPr>
          <w:p w14:paraId="3552C80E" w14:textId="77777777" w:rsidR="00744129" w:rsidRPr="006B2793" w:rsidRDefault="00744129" w:rsidP="00744129">
            <w:pPr>
              <w:pStyle w:val="TAL"/>
              <w:tabs>
                <w:tab w:val="clear" w:pos="284"/>
                <w:tab w:val="clear" w:pos="567"/>
              </w:tabs>
              <w:rPr>
                <w:sz w:val="16"/>
              </w:rPr>
            </w:pPr>
          </w:p>
        </w:tc>
        <w:tc>
          <w:tcPr>
            <w:tcW w:w="801" w:type="dxa"/>
          </w:tcPr>
          <w:p w14:paraId="43D1930F"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5A037559" w14:textId="77777777" w:rsidR="00744129" w:rsidRPr="006B2793" w:rsidRDefault="00744129" w:rsidP="00744129">
            <w:pPr>
              <w:pStyle w:val="TAL"/>
              <w:tabs>
                <w:tab w:val="clear" w:pos="284"/>
                <w:tab w:val="clear" w:pos="567"/>
              </w:tabs>
              <w:rPr>
                <w:sz w:val="16"/>
              </w:rPr>
            </w:pPr>
            <w:r w:rsidRPr="006B2793">
              <w:rPr>
                <w:sz w:val="16"/>
              </w:rPr>
              <w:t>5GS_Ph1-DCH</w:t>
            </w:r>
          </w:p>
        </w:tc>
        <w:tc>
          <w:tcPr>
            <w:tcW w:w="3536" w:type="dxa"/>
          </w:tcPr>
          <w:p w14:paraId="51B9BB6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D5884F0"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F9CF16D" w14:textId="77777777" w:rsidTr="00744129">
        <w:tc>
          <w:tcPr>
            <w:tcW w:w="1101" w:type="dxa"/>
          </w:tcPr>
          <w:p w14:paraId="5C52FD3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191156</w:t>
            </w:r>
          </w:p>
        </w:tc>
        <w:tc>
          <w:tcPr>
            <w:tcW w:w="708" w:type="dxa"/>
          </w:tcPr>
          <w:p w14:paraId="76C9E92B"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B0318EC"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0DFEAC8" w14:textId="77777777" w:rsidR="00744129" w:rsidRPr="006B2793" w:rsidRDefault="00744129" w:rsidP="00744129">
            <w:pPr>
              <w:pStyle w:val="TAL"/>
              <w:tabs>
                <w:tab w:val="clear" w:pos="284"/>
                <w:tab w:val="clear" w:pos="567"/>
              </w:tabs>
              <w:rPr>
                <w:sz w:val="16"/>
              </w:rPr>
            </w:pPr>
            <w:r w:rsidRPr="006B2793">
              <w:rPr>
                <w:sz w:val="16"/>
              </w:rPr>
              <w:t>Rel-15 CRs on Data Charging in 5G System Architecture Phase 1 - Batch 2</w:t>
            </w:r>
          </w:p>
        </w:tc>
        <w:tc>
          <w:tcPr>
            <w:tcW w:w="1212" w:type="dxa"/>
          </w:tcPr>
          <w:p w14:paraId="293EB45A" w14:textId="77777777" w:rsidR="00744129" w:rsidRPr="006B2793" w:rsidRDefault="00744129" w:rsidP="00744129">
            <w:pPr>
              <w:pStyle w:val="TAL"/>
              <w:tabs>
                <w:tab w:val="clear" w:pos="284"/>
                <w:tab w:val="clear" w:pos="567"/>
              </w:tabs>
              <w:rPr>
                <w:sz w:val="16"/>
              </w:rPr>
            </w:pPr>
          </w:p>
        </w:tc>
        <w:tc>
          <w:tcPr>
            <w:tcW w:w="803" w:type="dxa"/>
          </w:tcPr>
          <w:p w14:paraId="6599B54A" w14:textId="77777777" w:rsidR="00744129" w:rsidRPr="006B2793" w:rsidRDefault="00744129" w:rsidP="00744129">
            <w:pPr>
              <w:pStyle w:val="TAL"/>
              <w:tabs>
                <w:tab w:val="clear" w:pos="284"/>
                <w:tab w:val="clear" w:pos="567"/>
              </w:tabs>
              <w:rPr>
                <w:sz w:val="16"/>
              </w:rPr>
            </w:pPr>
          </w:p>
        </w:tc>
        <w:tc>
          <w:tcPr>
            <w:tcW w:w="801" w:type="dxa"/>
          </w:tcPr>
          <w:p w14:paraId="54CCBFFF"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4DEE6F34" w14:textId="77777777" w:rsidR="00744129" w:rsidRPr="006B2793" w:rsidRDefault="00744129" w:rsidP="00744129">
            <w:pPr>
              <w:pStyle w:val="TAL"/>
              <w:tabs>
                <w:tab w:val="clear" w:pos="284"/>
                <w:tab w:val="clear" w:pos="567"/>
              </w:tabs>
              <w:rPr>
                <w:sz w:val="16"/>
              </w:rPr>
            </w:pPr>
            <w:r w:rsidRPr="006B2793">
              <w:rPr>
                <w:sz w:val="16"/>
              </w:rPr>
              <w:t>5GS_Ph1-DCH</w:t>
            </w:r>
          </w:p>
        </w:tc>
        <w:tc>
          <w:tcPr>
            <w:tcW w:w="3536" w:type="dxa"/>
          </w:tcPr>
          <w:p w14:paraId="4F2D085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DA6B5E6"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3CDE75A" w14:textId="77777777" w:rsidTr="00744129">
        <w:tc>
          <w:tcPr>
            <w:tcW w:w="1101" w:type="dxa"/>
          </w:tcPr>
          <w:p w14:paraId="52E6B74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191157</w:t>
            </w:r>
          </w:p>
        </w:tc>
        <w:tc>
          <w:tcPr>
            <w:tcW w:w="708" w:type="dxa"/>
          </w:tcPr>
          <w:p w14:paraId="78118F48"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54B2A65B"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4A4CBCB" w14:textId="77777777" w:rsidR="00744129" w:rsidRPr="006B2793" w:rsidRDefault="00744129" w:rsidP="00744129">
            <w:pPr>
              <w:pStyle w:val="TAL"/>
              <w:tabs>
                <w:tab w:val="clear" w:pos="284"/>
                <w:tab w:val="clear" w:pos="567"/>
              </w:tabs>
              <w:rPr>
                <w:sz w:val="16"/>
              </w:rPr>
            </w:pPr>
            <w:r w:rsidRPr="006B2793">
              <w:rPr>
                <w:sz w:val="16"/>
              </w:rPr>
              <w:t>Rel-11 CRs on TEI</w:t>
            </w:r>
          </w:p>
        </w:tc>
        <w:tc>
          <w:tcPr>
            <w:tcW w:w="1212" w:type="dxa"/>
          </w:tcPr>
          <w:p w14:paraId="212B29AD" w14:textId="77777777" w:rsidR="00744129" w:rsidRPr="006B2793" w:rsidRDefault="00744129" w:rsidP="00744129">
            <w:pPr>
              <w:pStyle w:val="TAL"/>
              <w:tabs>
                <w:tab w:val="clear" w:pos="284"/>
                <w:tab w:val="clear" w:pos="567"/>
              </w:tabs>
              <w:rPr>
                <w:sz w:val="16"/>
              </w:rPr>
            </w:pPr>
          </w:p>
        </w:tc>
        <w:tc>
          <w:tcPr>
            <w:tcW w:w="803" w:type="dxa"/>
          </w:tcPr>
          <w:p w14:paraId="0FEAA027" w14:textId="77777777" w:rsidR="00744129" w:rsidRPr="006B2793" w:rsidRDefault="00744129" w:rsidP="00744129">
            <w:pPr>
              <w:pStyle w:val="TAL"/>
              <w:tabs>
                <w:tab w:val="clear" w:pos="284"/>
                <w:tab w:val="clear" w:pos="567"/>
              </w:tabs>
              <w:rPr>
                <w:sz w:val="16"/>
              </w:rPr>
            </w:pPr>
          </w:p>
        </w:tc>
        <w:tc>
          <w:tcPr>
            <w:tcW w:w="801" w:type="dxa"/>
          </w:tcPr>
          <w:p w14:paraId="370EA487"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47CA96E6" w14:textId="77777777" w:rsidR="00744129" w:rsidRPr="006B2793" w:rsidRDefault="00744129" w:rsidP="00744129">
            <w:pPr>
              <w:pStyle w:val="TAL"/>
              <w:tabs>
                <w:tab w:val="clear" w:pos="284"/>
                <w:tab w:val="clear" w:pos="567"/>
              </w:tabs>
              <w:rPr>
                <w:sz w:val="16"/>
              </w:rPr>
            </w:pPr>
            <w:r w:rsidRPr="006B2793">
              <w:rPr>
                <w:sz w:val="16"/>
              </w:rPr>
              <w:t>TEI11</w:t>
            </w:r>
          </w:p>
        </w:tc>
        <w:tc>
          <w:tcPr>
            <w:tcW w:w="3536" w:type="dxa"/>
          </w:tcPr>
          <w:p w14:paraId="420BD6D0"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B3CBA8F"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3F416E6" w14:textId="77777777" w:rsidTr="00744129">
        <w:tc>
          <w:tcPr>
            <w:tcW w:w="1101" w:type="dxa"/>
          </w:tcPr>
          <w:p w14:paraId="4D3134A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191158</w:t>
            </w:r>
          </w:p>
        </w:tc>
        <w:tc>
          <w:tcPr>
            <w:tcW w:w="708" w:type="dxa"/>
          </w:tcPr>
          <w:p w14:paraId="73BD8CAF"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9CB013F"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BFBA87B" w14:textId="77777777" w:rsidR="00744129" w:rsidRPr="006B2793" w:rsidRDefault="00744129" w:rsidP="00744129">
            <w:pPr>
              <w:pStyle w:val="TAL"/>
              <w:tabs>
                <w:tab w:val="clear" w:pos="284"/>
                <w:tab w:val="clear" w:pos="567"/>
              </w:tabs>
              <w:rPr>
                <w:sz w:val="16"/>
              </w:rPr>
            </w:pPr>
            <w:r w:rsidRPr="006B2793">
              <w:rPr>
                <w:sz w:val="16"/>
              </w:rPr>
              <w:t>Rel-15 CRs on TEI</w:t>
            </w:r>
          </w:p>
        </w:tc>
        <w:tc>
          <w:tcPr>
            <w:tcW w:w="1212" w:type="dxa"/>
          </w:tcPr>
          <w:p w14:paraId="507B1AF3" w14:textId="77777777" w:rsidR="00744129" w:rsidRPr="006B2793" w:rsidRDefault="00744129" w:rsidP="00744129">
            <w:pPr>
              <w:pStyle w:val="TAL"/>
              <w:tabs>
                <w:tab w:val="clear" w:pos="284"/>
                <w:tab w:val="clear" w:pos="567"/>
              </w:tabs>
              <w:rPr>
                <w:sz w:val="16"/>
              </w:rPr>
            </w:pPr>
          </w:p>
        </w:tc>
        <w:tc>
          <w:tcPr>
            <w:tcW w:w="803" w:type="dxa"/>
          </w:tcPr>
          <w:p w14:paraId="1DC5B2D2" w14:textId="77777777" w:rsidR="00744129" w:rsidRPr="006B2793" w:rsidRDefault="00744129" w:rsidP="00744129">
            <w:pPr>
              <w:pStyle w:val="TAL"/>
              <w:tabs>
                <w:tab w:val="clear" w:pos="284"/>
                <w:tab w:val="clear" w:pos="567"/>
              </w:tabs>
              <w:rPr>
                <w:sz w:val="16"/>
              </w:rPr>
            </w:pPr>
          </w:p>
        </w:tc>
        <w:tc>
          <w:tcPr>
            <w:tcW w:w="801" w:type="dxa"/>
          </w:tcPr>
          <w:p w14:paraId="4469F443"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2FCC7D3E" w14:textId="77777777" w:rsidR="00744129" w:rsidRPr="006B2793" w:rsidRDefault="00744129" w:rsidP="00744129">
            <w:pPr>
              <w:pStyle w:val="TAL"/>
              <w:tabs>
                <w:tab w:val="clear" w:pos="284"/>
                <w:tab w:val="clear" w:pos="567"/>
              </w:tabs>
              <w:rPr>
                <w:sz w:val="16"/>
              </w:rPr>
            </w:pPr>
            <w:r w:rsidRPr="006B2793">
              <w:rPr>
                <w:sz w:val="16"/>
              </w:rPr>
              <w:t>TEI15</w:t>
            </w:r>
          </w:p>
        </w:tc>
        <w:tc>
          <w:tcPr>
            <w:tcW w:w="3536" w:type="dxa"/>
          </w:tcPr>
          <w:p w14:paraId="52ED714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7A1F0AF3"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8238B1D" w14:textId="77777777" w:rsidTr="00744129">
        <w:tc>
          <w:tcPr>
            <w:tcW w:w="1101" w:type="dxa"/>
          </w:tcPr>
          <w:p w14:paraId="161F2A8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191159</w:t>
            </w:r>
          </w:p>
        </w:tc>
        <w:tc>
          <w:tcPr>
            <w:tcW w:w="708" w:type="dxa"/>
          </w:tcPr>
          <w:p w14:paraId="44AF66FE"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80EF1F9"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10658CD1" w14:textId="77777777" w:rsidR="00744129" w:rsidRPr="006B2793" w:rsidRDefault="00744129" w:rsidP="00744129">
            <w:pPr>
              <w:pStyle w:val="TAL"/>
              <w:tabs>
                <w:tab w:val="clear" w:pos="284"/>
                <w:tab w:val="clear" w:pos="567"/>
              </w:tabs>
              <w:rPr>
                <w:sz w:val="16"/>
              </w:rPr>
            </w:pPr>
            <w:r w:rsidRPr="006B2793">
              <w:rPr>
                <w:sz w:val="16"/>
              </w:rPr>
              <w:t>Rel-16 CRs on TEI</w:t>
            </w:r>
          </w:p>
        </w:tc>
        <w:tc>
          <w:tcPr>
            <w:tcW w:w="1212" w:type="dxa"/>
          </w:tcPr>
          <w:p w14:paraId="22D7D99C" w14:textId="77777777" w:rsidR="00744129" w:rsidRPr="006B2793" w:rsidRDefault="00744129" w:rsidP="00744129">
            <w:pPr>
              <w:pStyle w:val="TAL"/>
              <w:tabs>
                <w:tab w:val="clear" w:pos="284"/>
                <w:tab w:val="clear" w:pos="567"/>
              </w:tabs>
              <w:rPr>
                <w:sz w:val="16"/>
              </w:rPr>
            </w:pPr>
          </w:p>
        </w:tc>
        <w:tc>
          <w:tcPr>
            <w:tcW w:w="803" w:type="dxa"/>
          </w:tcPr>
          <w:p w14:paraId="4DC40B8A" w14:textId="77777777" w:rsidR="00744129" w:rsidRPr="006B2793" w:rsidRDefault="00744129" w:rsidP="00744129">
            <w:pPr>
              <w:pStyle w:val="TAL"/>
              <w:tabs>
                <w:tab w:val="clear" w:pos="284"/>
                <w:tab w:val="clear" w:pos="567"/>
              </w:tabs>
              <w:rPr>
                <w:sz w:val="16"/>
              </w:rPr>
            </w:pPr>
          </w:p>
        </w:tc>
        <w:tc>
          <w:tcPr>
            <w:tcW w:w="801" w:type="dxa"/>
          </w:tcPr>
          <w:p w14:paraId="74FB8D1D"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71618585" w14:textId="77777777" w:rsidR="00744129" w:rsidRPr="006B2793" w:rsidRDefault="00744129" w:rsidP="00744129">
            <w:pPr>
              <w:pStyle w:val="TAL"/>
              <w:tabs>
                <w:tab w:val="clear" w:pos="284"/>
                <w:tab w:val="clear" w:pos="567"/>
              </w:tabs>
              <w:rPr>
                <w:sz w:val="16"/>
              </w:rPr>
            </w:pPr>
            <w:r w:rsidRPr="006B2793">
              <w:rPr>
                <w:sz w:val="16"/>
              </w:rPr>
              <w:t>TEI16</w:t>
            </w:r>
          </w:p>
        </w:tc>
        <w:tc>
          <w:tcPr>
            <w:tcW w:w="3536" w:type="dxa"/>
          </w:tcPr>
          <w:p w14:paraId="454C466A"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1A36172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97AEE90" w14:textId="77777777" w:rsidTr="00744129">
        <w:tc>
          <w:tcPr>
            <w:tcW w:w="1101" w:type="dxa"/>
          </w:tcPr>
          <w:p w14:paraId="769C9DB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191160</w:t>
            </w:r>
          </w:p>
        </w:tc>
        <w:tc>
          <w:tcPr>
            <w:tcW w:w="708" w:type="dxa"/>
          </w:tcPr>
          <w:p w14:paraId="715C636D"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005F51E6"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3D59D6C" w14:textId="77777777" w:rsidR="00744129" w:rsidRPr="006B2793" w:rsidRDefault="00744129" w:rsidP="00744129">
            <w:pPr>
              <w:pStyle w:val="TAL"/>
              <w:tabs>
                <w:tab w:val="clear" w:pos="284"/>
                <w:tab w:val="clear" w:pos="567"/>
              </w:tabs>
              <w:rPr>
                <w:sz w:val="16"/>
              </w:rPr>
            </w:pPr>
            <w:r w:rsidRPr="006B2793">
              <w:rPr>
                <w:sz w:val="16"/>
              </w:rPr>
              <w:t>Rel-15 CRs on Service Based Interface for 5G Charging Batch 1</w:t>
            </w:r>
          </w:p>
        </w:tc>
        <w:tc>
          <w:tcPr>
            <w:tcW w:w="1212" w:type="dxa"/>
          </w:tcPr>
          <w:p w14:paraId="15053345" w14:textId="77777777" w:rsidR="00744129" w:rsidRPr="006B2793" w:rsidRDefault="00744129" w:rsidP="00744129">
            <w:pPr>
              <w:pStyle w:val="TAL"/>
              <w:tabs>
                <w:tab w:val="clear" w:pos="284"/>
                <w:tab w:val="clear" w:pos="567"/>
              </w:tabs>
              <w:rPr>
                <w:sz w:val="16"/>
              </w:rPr>
            </w:pPr>
          </w:p>
        </w:tc>
        <w:tc>
          <w:tcPr>
            <w:tcW w:w="803" w:type="dxa"/>
          </w:tcPr>
          <w:p w14:paraId="038CA9AC" w14:textId="77777777" w:rsidR="00744129" w:rsidRPr="006B2793" w:rsidRDefault="00744129" w:rsidP="00744129">
            <w:pPr>
              <w:pStyle w:val="TAL"/>
              <w:tabs>
                <w:tab w:val="clear" w:pos="284"/>
                <w:tab w:val="clear" w:pos="567"/>
              </w:tabs>
              <w:rPr>
                <w:sz w:val="16"/>
              </w:rPr>
            </w:pPr>
          </w:p>
        </w:tc>
        <w:tc>
          <w:tcPr>
            <w:tcW w:w="801" w:type="dxa"/>
          </w:tcPr>
          <w:p w14:paraId="4655E986"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68ECA2CD" w14:textId="77777777" w:rsidR="00744129" w:rsidRPr="006B2793" w:rsidRDefault="00744129" w:rsidP="00744129">
            <w:pPr>
              <w:pStyle w:val="TAL"/>
              <w:tabs>
                <w:tab w:val="clear" w:pos="284"/>
                <w:tab w:val="clear" w:pos="567"/>
              </w:tabs>
              <w:rPr>
                <w:sz w:val="16"/>
              </w:rPr>
            </w:pPr>
            <w:r w:rsidRPr="006B2793">
              <w:rPr>
                <w:sz w:val="16"/>
              </w:rPr>
              <w:t>5GS_Ph1-SBI_CH</w:t>
            </w:r>
          </w:p>
        </w:tc>
        <w:tc>
          <w:tcPr>
            <w:tcW w:w="3536" w:type="dxa"/>
          </w:tcPr>
          <w:p w14:paraId="592E8C9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69D4F2FE"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6D2C91C" w14:textId="77777777" w:rsidTr="00744129">
        <w:tc>
          <w:tcPr>
            <w:tcW w:w="1101" w:type="dxa"/>
          </w:tcPr>
          <w:p w14:paraId="6C1EE08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191161</w:t>
            </w:r>
          </w:p>
        </w:tc>
        <w:tc>
          <w:tcPr>
            <w:tcW w:w="708" w:type="dxa"/>
          </w:tcPr>
          <w:p w14:paraId="7799840B"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576B9FE4"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6E1DE72" w14:textId="77777777" w:rsidR="00744129" w:rsidRPr="006B2793" w:rsidRDefault="00744129" w:rsidP="00744129">
            <w:pPr>
              <w:pStyle w:val="TAL"/>
              <w:tabs>
                <w:tab w:val="clear" w:pos="284"/>
                <w:tab w:val="clear" w:pos="567"/>
              </w:tabs>
              <w:rPr>
                <w:sz w:val="16"/>
              </w:rPr>
            </w:pPr>
            <w:r w:rsidRPr="006B2793">
              <w:rPr>
                <w:sz w:val="16"/>
              </w:rPr>
              <w:t>Rel-15 CRs on Service Based Interface for 5G Charging Batch 2</w:t>
            </w:r>
          </w:p>
        </w:tc>
        <w:tc>
          <w:tcPr>
            <w:tcW w:w="1212" w:type="dxa"/>
          </w:tcPr>
          <w:p w14:paraId="321F957B" w14:textId="77777777" w:rsidR="00744129" w:rsidRPr="006B2793" w:rsidRDefault="00744129" w:rsidP="00744129">
            <w:pPr>
              <w:pStyle w:val="TAL"/>
              <w:tabs>
                <w:tab w:val="clear" w:pos="284"/>
                <w:tab w:val="clear" w:pos="567"/>
              </w:tabs>
              <w:rPr>
                <w:sz w:val="16"/>
              </w:rPr>
            </w:pPr>
          </w:p>
        </w:tc>
        <w:tc>
          <w:tcPr>
            <w:tcW w:w="803" w:type="dxa"/>
          </w:tcPr>
          <w:p w14:paraId="00B64FE7" w14:textId="77777777" w:rsidR="00744129" w:rsidRPr="006B2793" w:rsidRDefault="00744129" w:rsidP="00744129">
            <w:pPr>
              <w:pStyle w:val="TAL"/>
              <w:tabs>
                <w:tab w:val="clear" w:pos="284"/>
                <w:tab w:val="clear" w:pos="567"/>
              </w:tabs>
              <w:rPr>
                <w:sz w:val="16"/>
              </w:rPr>
            </w:pPr>
          </w:p>
        </w:tc>
        <w:tc>
          <w:tcPr>
            <w:tcW w:w="801" w:type="dxa"/>
          </w:tcPr>
          <w:p w14:paraId="6D23F794"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17DDDE7B" w14:textId="77777777" w:rsidR="00744129" w:rsidRPr="006B2793" w:rsidRDefault="00744129" w:rsidP="00744129">
            <w:pPr>
              <w:pStyle w:val="TAL"/>
              <w:tabs>
                <w:tab w:val="clear" w:pos="284"/>
                <w:tab w:val="clear" w:pos="567"/>
              </w:tabs>
              <w:rPr>
                <w:sz w:val="16"/>
              </w:rPr>
            </w:pPr>
            <w:r w:rsidRPr="006B2793">
              <w:rPr>
                <w:sz w:val="16"/>
              </w:rPr>
              <w:t>5GS_Ph1-SBI_CH</w:t>
            </w:r>
          </w:p>
        </w:tc>
        <w:tc>
          <w:tcPr>
            <w:tcW w:w="3536" w:type="dxa"/>
          </w:tcPr>
          <w:p w14:paraId="35ACE17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445332D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7EE9C831" w14:textId="77777777" w:rsidTr="00744129">
        <w:tc>
          <w:tcPr>
            <w:tcW w:w="1101" w:type="dxa"/>
          </w:tcPr>
          <w:p w14:paraId="1F7A10F0"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191162</w:t>
            </w:r>
          </w:p>
        </w:tc>
        <w:tc>
          <w:tcPr>
            <w:tcW w:w="708" w:type="dxa"/>
          </w:tcPr>
          <w:p w14:paraId="28E891E5"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7D31B556"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77069874" w14:textId="77777777" w:rsidR="00744129" w:rsidRPr="006B2793" w:rsidRDefault="00744129" w:rsidP="00744129">
            <w:pPr>
              <w:pStyle w:val="TAL"/>
              <w:tabs>
                <w:tab w:val="clear" w:pos="284"/>
                <w:tab w:val="clear" w:pos="567"/>
              </w:tabs>
              <w:rPr>
                <w:sz w:val="16"/>
              </w:rPr>
            </w:pPr>
            <w:r w:rsidRPr="006B2793">
              <w:rPr>
                <w:sz w:val="16"/>
              </w:rPr>
              <w:t>Rel-15 CRs on Service Based Interface for 5G Charging Batch 3</w:t>
            </w:r>
          </w:p>
        </w:tc>
        <w:tc>
          <w:tcPr>
            <w:tcW w:w="1212" w:type="dxa"/>
          </w:tcPr>
          <w:p w14:paraId="53138FDA" w14:textId="77777777" w:rsidR="00744129" w:rsidRPr="006B2793" w:rsidRDefault="00744129" w:rsidP="00744129">
            <w:pPr>
              <w:pStyle w:val="TAL"/>
              <w:tabs>
                <w:tab w:val="clear" w:pos="284"/>
                <w:tab w:val="clear" w:pos="567"/>
              </w:tabs>
              <w:rPr>
                <w:sz w:val="16"/>
              </w:rPr>
            </w:pPr>
          </w:p>
        </w:tc>
        <w:tc>
          <w:tcPr>
            <w:tcW w:w="803" w:type="dxa"/>
          </w:tcPr>
          <w:p w14:paraId="308285D3" w14:textId="77777777" w:rsidR="00744129" w:rsidRPr="006B2793" w:rsidRDefault="00744129" w:rsidP="00744129">
            <w:pPr>
              <w:pStyle w:val="TAL"/>
              <w:tabs>
                <w:tab w:val="clear" w:pos="284"/>
                <w:tab w:val="clear" w:pos="567"/>
              </w:tabs>
              <w:rPr>
                <w:sz w:val="16"/>
              </w:rPr>
            </w:pPr>
          </w:p>
        </w:tc>
        <w:tc>
          <w:tcPr>
            <w:tcW w:w="801" w:type="dxa"/>
          </w:tcPr>
          <w:p w14:paraId="1A54AB26"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3D368CD3" w14:textId="77777777" w:rsidR="00744129" w:rsidRPr="006B2793" w:rsidRDefault="00744129" w:rsidP="00744129">
            <w:pPr>
              <w:pStyle w:val="TAL"/>
              <w:tabs>
                <w:tab w:val="clear" w:pos="284"/>
                <w:tab w:val="clear" w:pos="567"/>
              </w:tabs>
              <w:rPr>
                <w:sz w:val="16"/>
              </w:rPr>
            </w:pPr>
            <w:r w:rsidRPr="006B2793">
              <w:rPr>
                <w:sz w:val="16"/>
              </w:rPr>
              <w:t>5GS_Ph1-SBI_CH</w:t>
            </w:r>
          </w:p>
        </w:tc>
        <w:tc>
          <w:tcPr>
            <w:tcW w:w="3536" w:type="dxa"/>
          </w:tcPr>
          <w:p w14:paraId="70C5411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A5EB8F0"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AFC6D25" w14:textId="77777777" w:rsidTr="00744129">
        <w:tc>
          <w:tcPr>
            <w:tcW w:w="1101" w:type="dxa"/>
          </w:tcPr>
          <w:p w14:paraId="69B20D6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191163</w:t>
            </w:r>
          </w:p>
        </w:tc>
        <w:tc>
          <w:tcPr>
            <w:tcW w:w="708" w:type="dxa"/>
          </w:tcPr>
          <w:p w14:paraId="6EB98108"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5D9814D4"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2E63EBD9" w14:textId="77777777" w:rsidR="00744129" w:rsidRPr="006B2793" w:rsidRDefault="00744129" w:rsidP="00744129">
            <w:pPr>
              <w:pStyle w:val="TAL"/>
              <w:tabs>
                <w:tab w:val="clear" w:pos="284"/>
                <w:tab w:val="clear" w:pos="567"/>
              </w:tabs>
              <w:rPr>
                <w:sz w:val="16"/>
              </w:rPr>
            </w:pPr>
            <w:r w:rsidRPr="006B2793">
              <w:rPr>
                <w:sz w:val="16"/>
              </w:rPr>
              <w:t>Rel-15 CRs on SMS Charging in 5G System Architecture Phase 1</w:t>
            </w:r>
          </w:p>
        </w:tc>
        <w:tc>
          <w:tcPr>
            <w:tcW w:w="1212" w:type="dxa"/>
          </w:tcPr>
          <w:p w14:paraId="4A5BADB6" w14:textId="77777777" w:rsidR="00744129" w:rsidRPr="006B2793" w:rsidRDefault="00744129" w:rsidP="00744129">
            <w:pPr>
              <w:pStyle w:val="TAL"/>
              <w:tabs>
                <w:tab w:val="clear" w:pos="284"/>
                <w:tab w:val="clear" w:pos="567"/>
              </w:tabs>
              <w:rPr>
                <w:sz w:val="16"/>
              </w:rPr>
            </w:pPr>
          </w:p>
        </w:tc>
        <w:tc>
          <w:tcPr>
            <w:tcW w:w="803" w:type="dxa"/>
          </w:tcPr>
          <w:p w14:paraId="3A23FCB4" w14:textId="77777777" w:rsidR="00744129" w:rsidRPr="006B2793" w:rsidRDefault="00744129" w:rsidP="00744129">
            <w:pPr>
              <w:pStyle w:val="TAL"/>
              <w:tabs>
                <w:tab w:val="clear" w:pos="284"/>
                <w:tab w:val="clear" w:pos="567"/>
              </w:tabs>
              <w:rPr>
                <w:sz w:val="16"/>
              </w:rPr>
            </w:pPr>
          </w:p>
        </w:tc>
        <w:tc>
          <w:tcPr>
            <w:tcW w:w="801" w:type="dxa"/>
          </w:tcPr>
          <w:p w14:paraId="11A25A36"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1C6B94C6" w14:textId="77777777" w:rsidR="00744129" w:rsidRPr="006B2793" w:rsidRDefault="00744129" w:rsidP="00744129">
            <w:pPr>
              <w:pStyle w:val="TAL"/>
              <w:tabs>
                <w:tab w:val="clear" w:pos="284"/>
                <w:tab w:val="clear" w:pos="567"/>
              </w:tabs>
              <w:rPr>
                <w:sz w:val="16"/>
              </w:rPr>
            </w:pPr>
            <w:r w:rsidRPr="006B2793">
              <w:rPr>
                <w:sz w:val="16"/>
              </w:rPr>
              <w:t>5GS_Ph1-SMSCH</w:t>
            </w:r>
          </w:p>
        </w:tc>
        <w:tc>
          <w:tcPr>
            <w:tcW w:w="3536" w:type="dxa"/>
          </w:tcPr>
          <w:p w14:paraId="66372A86"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6D67322A"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493DBEE" w14:textId="77777777" w:rsidTr="00744129">
        <w:tc>
          <w:tcPr>
            <w:tcW w:w="1101" w:type="dxa"/>
          </w:tcPr>
          <w:p w14:paraId="30F3EFE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191164</w:t>
            </w:r>
          </w:p>
        </w:tc>
        <w:tc>
          <w:tcPr>
            <w:tcW w:w="708" w:type="dxa"/>
          </w:tcPr>
          <w:p w14:paraId="1946FAA9"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530AF066"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5B54C13" w14:textId="77777777" w:rsidR="00744129" w:rsidRPr="006B2793" w:rsidRDefault="00744129" w:rsidP="00744129">
            <w:pPr>
              <w:pStyle w:val="TAL"/>
              <w:tabs>
                <w:tab w:val="clear" w:pos="284"/>
                <w:tab w:val="clear" w:pos="567"/>
              </w:tabs>
              <w:rPr>
                <w:sz w:val="16"/>
              </w:rPr>
            </w:pPr>
            <w:r w:rsidRPr="006B2793">
              <w:rPr>
                <w:sz w:val="16"/>
              </w:rPr>
              <w:t>Rel-16 CRs on IMS Charging in 5G System Architecture</w:t>
            </w:r>
          </w:p>
        </w:tc>
        <w:tc>
          <w:tcPr>
            <w:tcW w:w="1212" w:type="dxa"/>
          </w:tcPr>
          <w:p w14:paraId="773458A1" w14:textId="77777777" w:rsidR="00744129" w:rsidRPr="006B2793" w:rsidRDefault="00744129" w:rsidP="00744129">
            <w:pPr>
              <w:pStyle w:val="TAL"/>
              <w:tabs>
                <w:tab w:val="clear" w:pos="284"/>
                <w:tab w:val="clear" w:pos="567"/>
              </w:tabs>
              <w:rPr>
                <w:sz w:val="16"/>
              </w:rPr>
            </w:pPr>
          </w:p>
        </w:tc>
        <w:tc>
          <w:tcPr>
            <w:tcW w:w="803" w:type="dxa"/>
          </w:tcPr>
          <w:p w14:paraId="2E390FA0" w14:textId="77777777" w:rsidR="00744129" w:rsidRPr="006B2793" w:rsidRDefault="00744129" w:rsidP="00744129">
            <w:pPr>
              <w:pStyle w:val="TAL"/>
              <w:tabs>
                <w:tab w:val="clear" w:pos="284"/>
                <w:tab w:val="clear" w:pos="567"/>
              </w:tabs>
              <w:rPr>
                <w:sz w:val="16"/>
              </w:rPr>
            </w:pPr>
          </w:p>
        </w:tc>
        <w:tc>
          <w:tcPr>
            <w:tcW w:w="801" w:type="dxa"/>
          </w:tcPr>
          <w:p w14:paraId="5E193FC5"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09B04FD2" w14:textId="77777777" w:rsidR="00744129" w:rsidRPr="006B2793" w:rsidRDefault="00744129" w:rsidP="00744129">
            <w:pPr>
              <w:pStyle w:val="TAL"/>
              <w:tabs>
                <w:tab w:val="clear" w:pos="284"/>
                <w:tab w:val="clear" w:pos="567"/>
              </w:tabs>
              <w:rPr>
                <w:sz w:val="16"/>
              </w:rPr>
            </w:pPr>
            <w:r w:rsidRPr="006B2793">
              <w:rPr>
                <w:sz w:val="16"/>
              </w:rPr>
              <w:t>5GSIMSCH</w:t>
            </w:r>
          </w:p>
        </w:tc>
        <w:tc>
          <w:tcPr>
            <w:tcW w:w="3536" w:type="dxa"/>
          </w:tcPr>
          <w:p w14:paraId="4BF2EA4E"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411382F6"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5DAA577B" w14:textId="77777777" w:rsidTr="00744129">
        <w:tc>
          <w:tcPr>
            <w:tcW w:w="1101" w:type="dxa"/>
          </w:tcPr>
          <w:p w14:paraId="5768F4A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191165</w:t>
            </w:r>
          </w:p>
        </w:tc>
        <w:tc>
          <w:tcPr>
            <w:tcW w:w="708" w:type="dxa"/>
          </w:tcPr>
          <w:p w14:paraId="707E9789"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388600D"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1D9A12C" w14:textId="77777777" w:rsidR="00744129" w:rsidRPr="006B2793" w:rsidRDefault="00744129" w:rsidP="00744129">
            <w:pPr>
              <w:pStyle w:val="TAL"/>
              <w:tabs>
                <w:tab w:val="clear" w:pos="284"/>
                <w:tab w:val="clear" w:pos="567"/>
              </w:tabs>
              <w:rPr>
                <w:sz w:val="16"/>
              </w:rPr>
            </w:pPr>
            <w:r w:rsidRPr="006B2793">
              <w:rPr>
                <w:sz w:val="16"/>
              </w:rPr>
              <w:t>Rel-16 CRs on Energy efficiency of 5G</w:t>
            </w:r>
          </w:p>
        </w:tc>
        <w:tc>
          <w:tcPr>
            <w:tcW w:w="1212" w:type="dxa"/>
          </w:tcPr>
          <w:p w14:paraId="7508F5A4" w14:textId="77777777" w:rsidR="00744129" w:rsidRPr="006B2793" w:rsidRDefault="00744129" w:rsidP="00744129">
            <w:pPr>
              <w:pStyle w:val="TAL"/>
              <w:tabs>
                <w:tab w:val="clear" w:pos="284"/>
                <w:tab w:val="clear" w:pos="567"/>
              </w:tabs>
              <w:rPr>
                <w:sz w:val="16"/>
              </w:rPr>
            </w:pPr>
          </w:p>
        </w:tc>
        <w:tc>
          <w:tcPr>
            <w:tcW w:w="803" w:type="dxa"/>
          </w:tcPr>
          <w:p w14:paraId="73C47A8D" w14:textId="77777777" w:rsidR="00744129" w:rsidRPr="006B2793" w:rsidRDefault="00744129" w:rsidP="00744129">
            <w:pPr>
              <w:pStyle w:val="TAL"/>
              <w:tabs>
                <w:tab w:val="clear" w:pos="284"/>
                <w:tab w:val="clear" w:pos="567"/>
              </w:tabs>
              <w:rPr>
                <w:sz w:val="16"/>
              </w:rPr>
            </w:pPr>
          </w:p>
        </w:tc>
        <w:tc>
          <w:tcPr>
            <w:tcW w:w="801" w:type="dxa"/>
          </w:tcPr>
          <w:p w14:paraId="539E7BAB"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01FB201F" w14:textId="77777777" w:rsidR="00744129" w:rsidRPr="006B2793" w:rsidRDefault="00744129" w:rsidP="00744129">
            <w:pPr>
              <w:pStyle w:val="TAL"/>
              <w:tabs>
                <w:tab w:val="clear" w:pos="284"/>
                <w:tab w:val="clear" w:pos="567"/>
              </w:tabs>
              <w:rPr>
                <w:sz w:val="16"/>
              </w:rPr>
            </w:pPr>
            <w:r w:rsidRPr="006B2793">
              <w:rPr>
                <w:sz w:val="16"/>
              </w:rPr>
              <w:t>EE_5G</w:t>
            </w:r>
          </w:p>
        </w:tc>
        <w:tc>
          <w:tcPr>
            <w:tcW w:w="3536" w:type="dxa"/>
          </w:tcPr>
          <w:p w14:paraId="1A0C064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A5A84ED"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783C27F" w14:textId="77777777" w:rsidTr="00744129">
        <w:tc>
          <w:tcPr>
            <w:tcW w:w="1101" w:type="dxa"/>
          </w:tcPr>
          <w:p w14:paraId="6AEAEC4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191166</w:t>
            </w:r>
          </w:p>
        </w:tc>
        <w:tc>
          <w:tcPr>
            <w:tcW w:w="708" w:type="dxa"/>
          </w:tcPr>
          <w:p w14:paraId="5177AE38"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7763845D"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FD9E4D0" w14:textId="77777777" w:rsidR="00744129" w:rsidRPr="006B2793" w:rsidRDefault="00744129" w:rsidP="00744129">
            <w:pPr>
              <w:pStyle w:val="TAL"/>
              <w:tabs>
                <w:tab w:val="clear" w:pos="284"/>
                <w:tab w:val="clear" w:pos="567"/>
              </w:tabs>
              <w:rPr>
                <w:sz w:val="16"/>
              </w:rPr>
            </w:pPr>
            <w:r w:rsidRPr="006B2793">
              <w:rPr>
                <w:sz w:val="16"/>
              </w:rPr>
              <w:t>Rel-16 CRs on NRM enhancements</w:t>
            </w:r>
          </w:p>
        </w:tc>
        <w:tc>
          <w:tcPr>
            <w:tcW w:w="1212" w:type="dxa"/>
          </w:tcPr>
          <w:p w14:paraId="252BD150" w14:textId="77777777" w:rsidR="00744129" w:rsidRPr="006B2793" w:rsidRDefault="00744129" w:rsidP="00744129">
            <w:pPr>
              <w:pStyle w:val="TAL"/>
              <w:tabs>
                <w:tab w:val="clear" w:pos="284"/>
                <w:tab w:val="clear" w:pos="567"/>
              </w:tabs>
              <w:rPr>
                <w:sz w:val="16"/>
              </w:rPr>
            </w:pPr>
          </w:p>
        </w:tc>
        <w:tc>
          <w:tcPr>
            <w:tcW w:w="803" w:type="dxa"/>
          </w:tcPr>
          <w:p w14:paraId="1D09A40F" w14:textId="77777777" w:rsidR="00744129" w:rsidRPr="006B2793" w:rsidRDefault="00744129" w:rsidP="00744129">
            <w:pPr>
              <w:pStyle w:val="TAL"/>
              <w:tabs>
                <w:tab w:val="clear" w:pos="284"/>
                <w:tab w:val="clear" w:pos="567"/>
              </w:tabs>
              <w:rPr>
                <w:sz w:val="16"/>
              </w:rPr>
            </w:pPr>
          </w:p>
        </w:tc>
        <w:tc>
          <w:tcPr>
            <w:tcW w:w="801" w:type="dxa"/>
          </w:tcPr>
          <w:p w14:paraId="15E79D8E"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71941CB6" w14:textId="77777777" w:rsidR="00744129" w:rsidRPr="006B2793" w:rsidRDefault="00744129" w:rsidP="00744129">
            <w:pPr>
              <w:pStyle w:val="TAL"/>
              <w:tabs>
                <w:tab w:val="clear" w:pos="284"/>
                <w:tab w:val="clear" w:pos="567"/>
              </w:tabs>
              <w:rPr>
                <w:sz w:val="16"/>
              </w:rPr>
            </w:pPr>
            <w:r w:rsidRPr="006B2793">
              <w:rPr>
                <w:sz w:val="16"/>
              </w:rPr>
              <w:t>eNRM</w:t>
            </w:r>
          </w:p>
        </w:tc>
        <w:tc>
          <w:tcPr>
            <w:tcW w:w="3536" w:type="dxa"/>
          </w:tcPr>
          <w:p w14:paraId="5A1E60E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A79A38A"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C920641" w14:textId="77777777" w:rsidTr="00744129">
        <w:tc>
          <w:tcPr>
            <w:tcW w:w="1101" w:type="dxa"/>
          </w:tcPr>
          <w:p w14:paraId="64C9420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191167</w:t>
            </w:r>
          </w:p>
        </w:tc>
        <w:tc>
          <w:tcPr>
            <w:tcW w:w="708" w:type="dxa"/>
          </w:tcPr>
          <w:p w14:paraId="17F7C43E"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73037FF"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2FE0F154" w14:textId="77777777" w:rsidR="00744129" w:rsidRPr="006B2793" w:rsidRDefault="00744129" w:rsidP="00744129">
            <w:pPr>
              <w:pStyle w:val="TAL"/>
              <w:tabs>
                <w:tab w:val="clear" w:pos="284"/>
                <w:tab w:val="clear" w:pos="567"/>
              </w:tabs>
              <w:rPr>
                <w:sz w:val="16"/>
              </w:rPr>
            </w:pPr>
            <w:r w:rsidRPr="006B2793">
              <w:rPr>
                <w:sz w:val="16"/>
              </w:rPr>
              <w:t>Rel-16 CRs on Charging aspects of ETSUN</w:t>
            </w:r>
          </w:p>
        </w:tc>
        <w:tc>
          <w:tcPr>
            <w:tcW w:w="1212" w:type="dxa"/>
          </w:tcPr>
          <w:p w14:paraId="6396E620" w14:textId="77777777" w:rsidR="00744129" w:rsidRPr="006B2793" w:rsidRDefault="00744129" w:rsidP="00744129">
            <w:pPr>
              <w:pStyle w:val="TAL"/>
              <w:tabs>
                <w:tab w:val="clear" w:pos="284"/>
                <w:tab w:val="clear" w:pos="567"/>
              </w:tabs>
              <w:rPr>
                <w:sz w:val="16"/>
              </w:rPr>
            </w:pPr>
          </w:p>
        </w:tc>
        <w:tc>
          <w:tcPr>
            <w:tcW w:w="803" w:type="dxa"/>
          </w:tcPr>
          <w:p w14:paraId="2F0745D3" w14:textId="77777777" w:rsidR="00744129" w:rsidRPr="006B2793" w:rsidRDefault="00744129" w:rsidP="00744129">
            <w:pPr>
              <w:pStyle w:val="TAL"/>
              <w:tabs>
                <w:tab w:val="clear" w:pos="284"/>
                <w:tab w:val="clear" w:pos="567"/>
              </w:tabs>
              <w:rPr>
                <w:sz w:val="16"/>
              </w:rPr>
            </w:pPr>
          </w:p>
        </w:tc>
        <w:tc>
          <w:tcPr>
            <w:tcW w:w="801" w:type="dxa"/>
          </w:tcPr>
          <w:p w14:paraId="450E6E38"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55A72785" w14:textId="77777777" w:rsidR="00744129" w:rsidRPr="006B2793" w:rsidRDefault="00744129" w:rsidP="00744129">
            <w:pPr>
              <w:pStyle w:val="TAL"/>
              <w:tabs>
                <w:tab w:val="clear" w:pos="284"/>
                <w:tab w:val="clear" w:pos="567"/>
              </w:tabs>
              <w:rPr>
                <w:sz w:val="16"/>
              </w:rPr>
            </w:pPr>
            <w:r w:rsidRPr="006B2793">
              <w:rPr>
                <w:sz w:val="16"/>
              </w:rPr>
              <w:t>ETSUN</w:t>
            </w:r>
          </w:p>
        </w:tc>
        <w:tc>
          <w:tcPr>
            <w:tcW w:w="3536" w:type="dxa"/>
          </w:tcPr>
          <w:p w14:paraId="08A3F69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15385142"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600139F" w14:textId="77777777" w:rsidTr="00744129">
        <w:tc>
          <w:tcPr>
            <w:tcW w:w="1101" w:type="dxa"/>
          </w:tcPr>
          <w:p w14:paraId="7906A4B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191168</w:t>
            </w:r>
          </w:p>
        </w:tc>
        <w:tc>
          <w:tcPr>
            <w:tcW w:w="708" w:type="dxa"/>
          </w:tcPr>
          <w:p w14:paraId="0EE99D55"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34576CF"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AEBAE22" w14:textId="77777777" w:rsidR="00744129" w:rsidRPr="006B2793" w:rsidRDefault="00744129" w:rsidP="00744129">
            <w:pPr>
              <w:pStyle w:val="TAL"/>
              <w:tabs>
                <w:tab w:val="clear" w:pos="284"/>
                <w:tab w:val="clear" w:pos="567"/>
              </w:tabs>
              <w:rPr>
                <w:sz w:val="16"/>
              </w:rPr>
            </w:pPr>
            <w:r w:rsidRPr="006B2793">
              <w:rPr>
                <w:sz w:val="16"/>
              </w:rPr>
              <w:t>Rel-16 CRs on Study on management aspects of communication services</w:t>
            </w:r>
          </w:p>
        </w:tc>
        <w:tc>
          <w:tcPr>
            <w:tcW w:w="1212" w:type="dxa"/>
          </w:tcPr>
          <w:p w14:paraId="0E83F40B" w14:textId="77777777" w:rsidR="00744129" w:rsidRPr="006B2793" w:rsidRDefault="00744129" w:rsidP="00744129">
            <w:pPr>
              <w:pStyle w:val="TAL"/>
              <w:tabs>
                <w:tab w:val="clear" w:pos="284"/>
                <w:tab w:val="clear" w:pos="567"/>
              </w:tabs>
              <w:rPr>
                <w:sz w:val="16"/>
              </w:rPr>
            </w:pPr>
          </w:p>
        </w:tc>
        <w:tc>
          <w:tcPr>
            <w:tcW w:w="803" w:type="dxa"/>
          </w:tcPr>
          <w:p w14:paraId="77360B7B" w14:textId="77777777" w:rsidR="00744129" w:rsidRPr="006B2793" w:rsidRDefault="00744129" w:rsidP="00744129">
            <w:pPr>
              <w:pStyle w:val="TAL"/>
              <w:tabs>
                <w:tab w:val="clear" w:pos="284"/>
                <w:tab w:val="clear" w:pos="567"/>
              </w:tabs>
              <w:rPr>
                <w:sz w:val="16"/>
              </w:rPr>
            </w:pPr>
          </w:p>
        </w:tc>
        <w:tc>
          <w:tcPr>
            <w:tcW w:w="801" w:type="dxa"/>
          </w:tcPr>
          <w:p w14:paraId="6F636471"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53113F81" w14:textId="77777777" w:rsidR="00744129" w:rsidRPr="006B2793" w:rsidRDefault="00744129" w:rsidP="00744129">
            <w:pPr>
              <w:pStyle w:val="TAL"/>
              <w:tabs>
                <w:tab w:val="clear" w:pos="284"/>
                <w:tab w:val="clear" w:pos="567"/>
              </w:tabs>
              <w:rPr>
                <w:sz w:val="16"/>
              </w:rPr>
            </w:pPr>
            <w:r w:rsidRPr="006B2793">
              <w:rPr>
                <w:sz w:val="16"/>
              </w:rPr>
              <w:t>FS_CSMAN</w:t>
            </w:r>
          </w:p>
        </w:tc>
        <w:tc>
          <w:tcPr>
            <w:tcW w:w="3536" w:type="dxa"/>
          </w:tcPr>
          <w:p w14:paraId="57BE2CD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35CA893F"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601CBBB" w14:textId="77777777" w:rsidTr="00744129">
        <w:tc>
          <w:tcPr>
            <w:tcW w:w="1101" w:type="dxa"/>
          </w:tcPr>
          <w:p w14:paraId="3BFD9D8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191169</w:t>
            </w:r>
          </w:p>
        </w:tc>
        <w:tc>
          <w:tcPr>
            <w:tcW w:w="708" w:type="dxa"/>
          </w:tcPr>
          <w:p w14:paraId="0B90BA3B"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A4524C7"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9A0BABC" w14:textId="77777777" w:rsidR="00744129" w:rsidRPr="006B2793" w:rsidRDefault="00744129" w:rsidP="00744129">
            <w:pPr>
              <w:pStyle w:val="TAL"/>
              <w:tabs>
                <w:tab w:val="clear" w:pos="284"/>
                <w:tab w:val="clear" w:pos="567"/>
              </w:tabs>
              <w:rPr>
                <w:sz w:val="16"/>
              </w:rPr>
            </w:pPr>
            <w:r w:rsidRPr="006B2793">
              <w:rPr>
                <w:sz w:val="16"/>
              </w:rPr>
              <w:t>Rel-16 CRs on Study on non-file-based trace reporting</w:t>
            </w:r>
          </w:p>
        </w:tc>
        <w:tc>
          <w:tcPr>
            <w:tcW w:w="1212" w:type="dxa"/>
          </w:tcPr>
          <w:p w14:paraId="0628B357" w14:textId="77777777" w:rsidR="00744129" w:rsidRPr="006B2793" w:rsidRDefault="00744129" w:rsidP="00744129">
            <w:pPr>
              <w:pStyle w:val="TAL"/>
              <w:tabs>
                <w:tab w:val="clear" w:pos="284"/>
                <w:tab w:val="clear" w:pos="567"/>
              </w:tabs>
              <w:rPr>
                <w:sz w:val="16"/>
              </w:rPr>
            </w:pPr>
          </w:p>
        </w:tc>
        <w:tc>
          <w:tcPr>
            <w:tcW w:w="803" w:type="dxa"/>
          </w:tcPr>
          <w:p w14:paraId="6274B971" w14:textId="77777777" w:rsidR="00744129" w:rsidRPr="006B2793" w:rsidRDefault="00744129" w:rsidP="00744129">
            <w:pPr>
              <w:pStyle w:val="TAL"/>
              <w:tabs>
                <w:tab w:val="clear" w:pos="284"/>
                <w:tab w:val="clear" w:pos="567"/>
              </w:tabs>
              <w:rPr>
                <w:sz w:val="16"/>
              </w:rPr>
            </w:pPr>
          </w:p>
        </w:tc>
        <w:tc>
          <w:tcPr>
            <w:tcW w:w="801" w:type="dxa"/>
          </w:tcPr>
          <w:p w14:paraId="32FAFDAB"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61E245E3" w14:textId="77777777" w:rsidR="00744129" w:rsidRPr="006B2793" w:rsidRDefault="00744129" w:rsidP="00744129">
            <w:pPr>
              <w:pStyle w:val="TAL"/>
              <w:tabs>
                <w:tab w:val="clear" w:pos="284"/>
                <w:tab w:val="clear" w:pos="567"/>
              </w:tabs>
              <w:rPr>
                <w:sz w:val="16"/>
              </w:rPr>
            </w:pPr>
            <w:r w:rsidRPr="006B2793">
              <w:rPr>
                <w:sz w:val="16"/>
              </w:rPr>
              <w:t>FS_OAM_RTT</w:t>
            </w:r>
          </w:p>
        </w:tc>
        <w:tc>
          <w:tcPr>
            <w:tcW w:w="3536" w:type="dxa"/>
          </w:tcPr>
          <w:p w14:paraId="409FFB3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4756072"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786C884C" w14:textId="77777777" w:rsidTr="00744129">
        <w:tc>
          <w:tcPr>
            <w:tcW w:w="1101" w:type="dxa"/>
          </w:tcPr>
          <w:p w14:paraId="7DF1A85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191170</w:t>
            </w:r>
          </w:p>
        </w:tc>
        <w:tc>
          <w:tcPr>
            <w:tcW w:w="708" w:type="dxa"/>
          </w:tcPr>
          <w:p w14:paraId="3AD4D30C"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1B1567E"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B4FDF29" w14:textId="77777777" w:rsidR="00744129" w:rsidRPr="006B2793" w:rsidRDefault="00744129" w:rsidP="00744129">
            <w:pPr>
              <w:pStyle w:val="TAL"/>
              <w:tabs>
                <w:tab w:val="clear" w:pos="284"/>
                <w:tab w:val="clear" w:pos="567"/>
              </w:tabs>
              <w:rPr>
                <w:sz w:val="16"/>
              </w:rPr>
            </w:pPr>
            <w:r w:rsidRPr="006B2793">
              <w:rPr>
                <w:sz w:val="16"/>
              </w:rPr>
              <w:t>Rel-16 CRs on Management Aspects of 5G Service-Level Agreement</w:t>
            </w:r>
          </w:p>
        </w:tc>
        <w:tc>
          <w:tcPr>
            <w:tcW w:w="1212" w:type="dxa"/>
          </w:tcPr>
          <w:p w14:paraId="22311B5C" w14:textId="77777777" w:rsidR="00744129" w:rsidRPr="006B2793" w:rsidRDefault="00744129" w:rsidP="00744129">
            <w:pPr>
              <w:pStyle w:val="TAL"/>
              <w:tabs>
                <w:tab w:val="clear" w:pos="284"/>
                <w:tab w:val="clear" w:pos="567"/>
              </w:tabs>
              <w:rPr>
                <w:sz w:val="16"/>
              </w:rPr>
            </w:pPr>
          </w:p>
        </w:tc>
        <w:tc>
          <w:tcPr>
            <w:tcW w:w="803" w:type="dxa"/>
          </w:tcPr>
          <w:p w14:paraId="50F36EBD" w14:textId="77777777" w:rsidR="00744129" w:rsidRPr="006B2793" w:rsidRDefault="00744129" w:rsidP="00744129">
            <w:pPr>
              <w:pStyle w:val="TAL"/>
              <w:tabs>
                <w:tab w:val="clear" w:pos="284"/>
                <w:tab w:val="clear" w:pos="567"/>
              </w:tabs>
              <w:rPr>
                <w:sz w:val="16"/>
              </w:rPr>
            </w:pPr>
          </w:p>
        </w:tc>
        <w:tc>
          <w:tcPr>
            <w:tcW w:w="801" w:type="dxa"/>
          </w:tcPr>
          <w:p w14:paraId="25EC2C18"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7064499E" w14:textId="77777777" w:rsidR="00744129" w:rsidRPr="006B2793" w:rsidRDefault="00744129" w:rsidP="00744129">
            <w:pPr>
              <w:pStyle w:val="TAL"/>
              <w:tabs>
                <w:tab w:val="clear" w:pos="284"/>
                <w:tab w:val="clear" w:pos="567"/>
              </w:tabs>
              <w:rPr>
                <w:sz w:val="16"/>
              </w:rPr>
            </w:pPr>
            <w:r w:rsidRPr="006B2793">
              <w:rPr>
                <w:sz w:val="16"/>
              </w:rPr>
              <w:t>MA5SLA</w:t>
            </w:r>
          </w:p>
        </w:tc>
        <w:tc>
          <w:tcPr>
            <w:tcW w:w="3536" w:type="dxa"/>
          </w:tcPr>
          <w:p w14:paraId="5269156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24660222"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A3864EF" w14:textId="77777777" w:rsidTr="00744129">
        <w:tc>
          <w:tcPr>
            <w:tcW w:w="1101" w:type="dxa"/>
          </w:tcPr>
          <w:p w14:paraId="76B5C36B" w14:textId="77777777" w:rsidR="00744129" w:rsidRPr="006B2793" w:rsidRDefault="00744129" w:rsidP="00744129">
            <w:pPr>
              <w:pStyle w:val="TAL"/>
              <w:tabs>
                <w:tab w:val="clear" w:pos="284"/>
                <w:tab w:val="clear" w:pos="567"/>
              </w:tabs>
              <w:rPr>
                <w:sz w:val="16"/>
              </w:rPr>
            </w:pPr>
            <w:r w:rsidRPr="006B2793">
              <w:rPr>
                <w:sz w:val="16"/>
              </w:rPr>
              <w:lastRenderedPageBreak/>
              <w:t>SP</w:t>
            </w:r>
            <w:r w:rsidRPr="006B2793">
              <w:rPr>
                <w:sz w:val="16"/>
              </w:rPr>
              <w:noBreakHyphen/>
              <w:t>191171</w:t>
            </w:r>
          </w:p>
        </w:tc>
        <w:tc>
          <w:tcPr>
            <w:tcW w:w="708" w:type="dxa"/>
          </w:tcPr>
          <w:p w14:paraId="3616CACB"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36EAF61"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84AE9B6" w14:textId="77777777" w:rsidR="00744129" w:rsidRPr="006B2793" w:rsidRDefault="00744129" w:rsidP="00744129">
            <w:pPr>
              <w:pStyle w:val="TAL"/>
              <w:tabs>
                <w:tab w:val="clear" w:pos="284"/>
                <w:tab w:val="clear" w:pos="567"/>
              </w:tabs>
              <w:rPr>
                <w:sz w:val="16"/>
              </w:rPr>
            </w:pPr>
            <w:r w:rsidRPr="006B2793">
              <w:rPr>
                <w:sz w:val="16"/>
              </w:rPr>
              <w:t>Rel-16 CRs on Enhancement of 3GPP management system for multiple tenant environment support</w:t>
            </w:r>
          </w:p>
        </w:tc>
        <w:tc>
          <w:tcPr>
            <w:tcW w:w="1212" w:type="dxa"/>
          </w:tcPr>
          <w:p w14:paraId="1CF4E447" w14:textId="77777777" w:rsidR="00744129" w:rsidRPr="006B2793" w:rsidRDefault="00744129" w:rsidP="00744129">
            <w:pPr>
              <w:pStyle w:val="TAL"/>
              <w:tabs>
                <w:tab w:val="clear" w:pos="284"/>
                <w:tab w:val="clear" w:pos="567"/>
              </w:tabs>
              <w:rPr>
                <w:sz w:val="16"/>
              </w:rPr>
            </w:pPr>
          </w:p>
        </w:tc>
        <w:tc>
          <w:tcPr>
            <w:tcW w:w="803" w:type="dxa"/>
          </w:tcPr>
          <w:p w14:paraId="79E6469D" w14:textId="77777777" w:rsidR="00744129" w:rsidRPr="006B2793" w:rsidRDefault="00744129" w:rsidP="00744129">
            <w:pPr>
              <w:pStyle w:val="TAL"/>
              <w:tabs>
                <w:tab w:val="clear" w:pos="284"/>
                <w:tab w:val="clear" w:pos="567"/>
              </w:tabs>
              <w:rPr>
                <w:sz w:val="16"/>
              </w:rPr>
            </w:pPr>
          </w:p>
        </w:tc>
        <w:tc>
          <w:tcPr>
            <w:tcW w:w="801" w:type="dxa"/>
          </w:tcPr>
          <w:p w14:paraId="122FF88A"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555E7137" w14:textId="77777777" w:rsidR="00744129" w:rsidRPr="006B2793" w:rsidRDefault="00744129" w:rsidP="00744129">
            <w:pPr>
              <w:pStyle w:val="TAL"/>
              <w:tabs>
                <w:tab w:val="clear" w:pos="284"/>
                <w:tab w:val="clear" w:pos="567"/>
              </w:tabs>
              <w:rPr>
                <w:sz w:val="16"/>
              </w:rPr>
            </w:pPr>
            <w:r w:rsidRPr="006B2793">
              <w:rPr>
                <w:sz w:val="16"/>
              </w:rPr>
              <w:t>MEMTANE</w:t>
            </w:r>
          </w:p>
        </w:tc>
        <w:tc>
          <w:tcPr>
            <w:tcW w:w="3536" w:type="dxa"/>
          </w:tcPr>
          <w:p w14:paraId="232A35D5"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255FE09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4BE767E" w14:textId="77777777" w:rsidTr="00744129">
        <w:tc>
          <w:tcPr>
            <w:tcW w:w="1101" w:type="dxa"/>
          </w:tcPr>
          <w:p w14:paraId="108521BC"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191172</w:t>
            </w:r>
          </w:p>
        </w:tc>
        <w:tc>
          <w:tcPr>
            <w:tcW w:w="708" w:type="dxa"/>
          </w:tcPr>
          <w:p w14:paraId="5E6BD4E7"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69D3972E"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755BA3D0" w14:textId="77777777" w:rsidR="00744129" w:rsidRPr="006B2793" w:rsidRDefault="00744129" w:rsidP="00744129">
            <w:pPr>
              <w:pStyle w:val="TAL"/>
              <w:tabs>
                <w:tab w:val="clear" w:pos="284"/>
                <w:tab w:val="clear" w:pos="567"/>
              </w:tabs>
              <w:rPr>
                <w:sz w:val="16"/>
              </w:rPr>
            </w:pPr>
            <w:r w:rsidRPr="006B2793">
              <w:rPr>
                <w:sz w:val="16"/>
              </w:rPr>
              <w:t>Rel-16 CRs on Methodology for 5G management specifications</w:t>
            </w:r>
          </w:p>
        </w:tc>
        <w:tc>
          <w:tcPr>
            <w:tcW w:w="1212" w:type="dxa"/>
          </w:tcPr>
          <w:p w14:paraId="57A8562D" w14:textId="77777777" w:rsidR="00744129" w:rsidRPr="006B2793" w:rsidRDefault="00744129" w:rsidP="00744129">
            <w:pPr>
              <w:pStyle w:val="TAL"/>
              <w:tabs>
                <w:tab w:val="clear" w:pos="284"/>
                <w:tab w:val="clear" w:pos="567"/>
              </w:tabs>
              <w:rPr>
                <w:sz w:val="16"/>
              </w:rPr>
            </w:pPr>
          </w:p>
        </w:tc>
        <w:tc>
          <w:tcPr>
            <w:tcW w:w="803" w:type="dxa"/>
          </w:tcPr>
          <w:p w14:paraId="6FFEE0AD" w14:textId="77777777" w:rsidR="00744129" w:rsidRPr="006B2793" w:rsidRDefault="00744129" w:rsidP="00744129">
            <w:pPr>
              <w:pStyle w:val="TAL"/>
              <w:tabs>
                <w:tab w:val="clear" w:pos="284"/>
                <w:tab w:val="clear" w:pos="567"/>
              </w:tabs>
              <w:rPr>
                <w:sz w:val="16"/>
              </w:rPr>
            </w:pPr>
          </w:p>
        </w:tc>
        <w:tc>
          <w:tcPr>
            <w:tcW w:w="801" w:type="dxa"/>
          </w:tcPr>
          <w:p w14:paraId="1FFE2F02"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755E1167" w14:textId="77777777" w:rsidR="00744129" w:rsidRPr="006B2793" w:rsidRDefault="00744129" w:rsidP="00744129">
            <w:pPr>
              <w:pStyle w:val="TAL"/>
              <w:tabs>
                <w:tab w:val="clear" w:pos="284"/>
                <w:tab w:val="clear" w:pos="567"/>
              </w:tabs>
              <w:rPr>
                <w:sz w:val="16"/>
              </w:rPr>
            </w:pPr>
            <w:r w:rsidRPr="006B2793">
              <w:rPr>
                <w:sz w:val="16"/>
              </w:rPr>
              <w:t>METHOGY</w:t>
            </w:r>
          </w:p>
        </w:tc>
        <w:tc>
          <w:tcPr>
            <w:tcW w:w="3536" w:type="dxa"/>
          </w:tcPr>
          <w:p w14:paraId="34CE86AB"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72111779"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B5A755D" w14:textId="77777777" w:rsidTr="00744129">
        <w:tc>
          <w:tcPr>
            <w:tcW w:w="1101" w:type="dxa"/>
          </w:tcPr>
          <w:p w14:paraId="69D48B3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191173</w:t>
            </w:r>
          </w:p>
        </w:tc>
        <w:tc>
          <w:tcPr>
            <w:tcW w:w="708" w:type="dxa"/>
          </w:tcPr>
          <w:p w14:paraId="19EE068A"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5B7DA722"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7E81BCBB" w14:textId="77777777" w:rsidR="00744129" w:rsidRPr="006B2793" w:rsidRDefault="00744129" w:rsidP="00744129">
            <w:pPr>
              <w:pStyle w:val="TAL"/>
              <w:tabs>
                <w:tab w:val="clear" w:pos="284"/>
                <w:tab w:val="clear" w:pos="567"/>
              </w:tabs>
              <w:rPr>
                <w:sz w:val="16"/>
              </w:rPr>
            </w:pPr>
            <w:r w:rsidRPr="006B2793">
              <w:rPr>
                <w:sz w:val="16"/>
              </w:rPr>
              <w:t>Rel-15 CRs on Network Resource Model (NRM) for 5G networks and network slicing</w:t>
            </w:r>
          </w:p>
        </w:tc>
        <w:tc>
          <w:tcPr>
            <w:tcW w:w="1212" w:type="dxa"/>
          </w:tcPr>
          <w:p w14:paraId="52325C07" w14:textId="77777777" w:rsidR="00744129" w:rsidRPr="006B2793" w:rsidRDefault="00744129" w:rsidP="00744129">
            <w:pPr>
              <w:pStyle w:val="TAL"/>
              <w:tabs>
                <w:tab w:val="clear" w:pos="284"/>
                <w:tab w:val="clear" w:pos="567"/>
              </w:tabs>
              <w:rPr>
                <w:sz w:val="16"/>
              </w:rPr>
            </w:pPr>
          </w:p>
        </w:tc>
        <w:tc>
          <w:tcPr>
            <w:tcW w:w="803" w:type="dxa"/>
          </w:tcPr>
          <w:p w14:paraId="71014963" w14:textId="77777777" w:rsidR="00744129" w:rsidRPr="006B2793" w:rsidRDefault="00744129" w:rsidP="00744129">
            <w:pPr>
              <w:pStyle w:val="TAL"/>
              <w:tabs>
                <w:tab w:val="clear" w:pos="284"/>
                <w:tab w:val="clear" w:pos="567"/>
              </w:tabs>
              <w:rPr>
                <w:sz w:val="16"/>
              </w:rPr>
            </w:pPr>
          </w:p>
        </w:tc>
        <w:tc>
          <w:tcPr>
            <w:tcW w:w="801" w:type="dxa"/>
          </w:tcPr>
          <w:p w14:paraId="59695ACB"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39CCF317" w14:textId="77777777" w:rsidR="00744129" w:rsidRPr="006B2793" w:rsidRDefault="00744129" w:rsidP="00744129">
            <w:pPr>
              <w:pStyle w:val="TAL"/>
              <w:tabs>
                <w:tab w:val="clear" w:pos="284"/>
                <w:tab w:val="clear" w:pos="567"/>
              </w:tabs>
              <w:rPr>
                <w:sz w:val="16"/>
              </w:rPr>
            </w:pPr>
            <w:r w:rsidRPr="006B2793">
              <w:rPr>
                <w:sz w:val="16"/>
              </w:rPr>
              <w:t>NETSLICE-5GNRM</w:t>
            </w:r>
          </w:p>
        </w:tc>
        <w:tc>
          <w:tcPr>
            <w:tcW w:w="3536" w:type="dxa"/>
          </w:tcPr>
          <w:p w14:paraId="06968EED"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8F5DE35"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BA0A5AE" w14:textId="77777777" w:rsidTr="00744129">
        <w:tc>
          <w:tcPr>
            <w:tcW w:w="1101" w:type="dxa"/>
          </w:tcPr>
          <w:p w14:paraId="0855500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191174</w:t>
            </w:r>
          </w:p>
        </w:tc>
        <w:tc>
          <w:tcPr>
            <w:tcW w:w="708" w:type="dxa"/>
          </w:tcPr>
          <w:p w14:paraId="4BEBA48F"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A14EC80"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7FC1A936" w14:textId="77777777" w:rsidR="00744129" w:rsidRPr="006B2793" w:rsidRDefault="00744129" w:rsidP="00744129">
            <w:pPr>
              <w:pStyle w:val="TAL"/>
              <w:tabs>
                <w:tab w:val="clear" w:pos="284"/>
                <w:tab w:val="clear" w:pos="567"/>
              </w:tabs>
              <w:rPr>
                <w:sz w:val="16"/>
              </w:rPr>
            </w:pPr>
            <w:r w:rsidRPr="006B2793">
              <w:rPr>
                <w:sz w:val="16"/>
              </w:rPr>
              <w:t>Rel-15 CRs on Performance Assurance for 5G networks including network slicing</w:t>
            </w:r>
          </w:p>
        </w:tc>
        <w:tc>
          <w:tcPr>
            <w:tcW w:w="1212" w:type="dxa"/>
          </w:tcPr>
          <w:p w14:paraId="43857E18" w14:textId="77777777" w:rsidR="00744129" w:rsidRPr="006B2793" w:rsidRDefault="00744129" w:rsidP="00744129">
            <w:pPr>
              <w:pStyle w:val="TAL"/>
              <w:tabs>
                <w:tab w:val="clear" w:pos="284"/>
                <w:tab w:val="clear" w:pos="567"/>
              </w:tabs>
              <w:rPr>
                <w:sz w:val="16"/>
              </w:rPr>
            </w:pPr>
          </w:p>
        </w:tc>
        <w:tc>
          <w:tcPr>
            <w:tcW w:w="803" w:type="dxa"/>
          </w:tcPr>
          <w:p w14:paraId="734333C2" w14:textId="77777777" w:rsidR="00744129" w:rsidRPr="006B2793" w:rsidRDefault="00744129" w:rsidP="00744129">
            <w:pPr>
              <w:pStyle w:val="TAL"/>
              <w:tabs>
                <w:tab w:val="clear" w:pos="284"/>
                <w:tab w:val="clear" w:pos="567"/>
              </w:tabs>
              <w:rPr>
                <w:sz w:val="16"/>
              </w:rPr>
            </w:pPr>
          </w:p>
        </w:tc>
        <w:tc>
          <w:tcPr>
            <w:tcW w:w="801" w:type="dxa"/>
          </w:tcPr>
          <w:p w14:paraId="74259FE5"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62740F4C" w14:textId="77777777" w:rsidR="00744129" w:rsidRPr="006B2793" w:rsidRDefault="00744129" w:rsidP="00744129">
            <w:pPr>
              <w:pStyle w:val="TAL"/>
              <w:tabs>
                <w:tab w:val="clear" w:pos="284"/>
                <w:tab w:val="clear" w:pos="567"/>
              </w:tabs>
              <w:rPr>
                <w:sz w:val="16"/>
              </w:rPr>
            </w:pPr>
            <w:r w:rsidRPr="006B2793">
              <w:rPr>
                <w:sz w:val="16"/>
              </w:rPr>
              <w:t>NETSLICE-ADPM5G</w:t>
            </w:r>
          </w:p>
        </w:tc>
        <w:tc>
          <w:tcPr>
            <w:tcW w:w="3536" w:type="dxa"/>
          </w:tcPr>
          <w:p w14:paraId="197BC13C"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3BB0E07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B25B9AF" w14:textId="77777777" w:rsidTr="00744129">
        <w:tc>
          <w:tcPr>
            <w:tcW w:w="1101" w:type="dxa"/>
          </w:tcPr>
          <w:p w14:paraId="2D00B34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191175</w:t>
            </w:r>
          </w:p>
        </w:tc>
        <w:tc>
          <w:tcPr>
            <w:tcW w:w="708" w:type="dxa"/>
          </w:tcPr>
          <w:p w14:paraId="0EEA143E"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5174E83"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2A2BD613" w14:textId="77777777" w:rsidR="00744129" w:rsidRPr="006B2793" w:rsidRDefault="00744129" w:rsidP="00744129">
            <w:pPr>
              <w:pStyle w:val="TAL"/>
              <w:tabs>
                <w:tab w:val="clear" w:pos="284"/>
                <w:tab w:val="clear" w:pos="567"/>
              </w:tabs>
              <w:rPr>
                <w:sz w:val="16"/>
              </w:rPr>
            </w:pPr>
            <w:r w:rsidRPr="006B2793">
              <w:rPr>
                <w:sz w:val="16"/>
              </w:rPr>
              <w:t>Rel-15 CRs on Provisioning of network slicing for 5G networks and services</w:t>
            </w:r>
          </w:p>
        </w:tc>
        <w:tc>
          <w:tcPr>
            <w:tcW w:w="1212" w:type="dxa"/>
          </w:tcPr>
          <w:p w14:paraId="6EC0729D" w14:textId="77777777" w:rsidR="00744129" w:rsidRPr="006B2793" w:rsidRDefault="00744129" w:rsidP="00744129">
            <w:pPr>
              <w:pStyle w:val="TAL"/>
              <w:tabs>
                <w:tab w:val="clear" w:pos="284"/>
                <w:tab w:val="clear" w:pos="567"/>
              </w:tabs>
              <w:rPr>
                <w:sz w:val="16"/>
              </w:rPr>
            </w:pPr>
          </w:p>
        </w:tc>
        <w:tc>
          <w:tcPr>
            <w:tcW w:w="803" w:type="dxa"/>
          </w:tcPr>
          <w:p w14:paraId="67F9D776" w14:textId="77777777" w:rsidR="00744129" w:rsidRPr="006B2793" w:rsidRDefault="00744129" w:rsidP="00744129">
            <w:pPr>
              <w:pStyle w:val="TAL"/>
              <w:tabs>
                <w:tab w:val="clear" w:pos="284"/>
                <w:tab w:val="clear" w:pos="567"/>
              </w:tabs>
              <w:rPr>
                <w:sz w:val="16"/>
              </w:rPr>
            </w:pPr>
          </w:p>
        </w:tc>
        <w:tc>
          <w:tcPr>
            <w:tcW w:w="801" w:type="dxa"/>
          </w:tcPr>
          <w:p w14:paraId="76CBAF64"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7F14943F" w14:textId="77777777" w:rsidR="00744129" w:rsidRPr="006B2793" w:rsidRDefault="00744129" w:rsidP="00744129">
            <w:pPr>
              <w:pStyle w:val="TAL"/>
              <w:tabs>
                <w:tab w:val="clear" w:pos="284"/>
                <w:tab w:val="clear" w:pos="567"/>
              </w:tabs>
              <w:rPr>
                <w:sz w:val="16"/>
              </w:rPr>
            </w:pPr>
            <w:r w:rsidRPr="006B2793">
              <w:rPr>
                <w:sz w:val="16"/>
              </w:rPr>
              <w:t>NETSLICE-PRO_NS</w:t>
            </w:r>
          </w:p>
        </w:tc>
        <w:tc>
          <w:tcPr>
            <w:tcW w:w="3536" w:type="dxa"/>
          </w:tcPr>
          <w:p w14:paraId="53883E1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2CC27596"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1BB057F" w14:textId="77777777" w:rsidTr="00744129">
        <w:tc>
          <w:tcPr>
            <w:tcW w:w="1101" w:type="dxa"/>
          </w:tcPr>
          <w:p w14:paraId="31513F4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191176</w:t>
            </w:r>
          </w:p>
        </w:tc>
        <w:tc>
          <w:tcPr>
            <w:tcW w:w="708" w:type="dxa"/>
          </w:tcPr>
          <w:p w14:paraId="14F52BF6"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CA43371"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2563CEE" w14:textId="77777777" w:rsidR="00744129" w:rsidRPr="006B2793" w:rsidRDefault="00744129" w:rsidP="00744129">
            <w:pPr>
              <w:pStyle w:val="TAL"/>
              <w:tabs>
                <w:tab w:val="clear" w:pos="284"/>
                <w:tab w:val="clear" w:pos="567"/>
              </w:tabs>
              <w:rPr>
                <w:sz w:val="16"/>
              </w:rPr>
            </w:pPr>
            <w:r w:rsidRPr="006B2793">
              <w:rPr>
                <w:sz w:val="16"/>
              </w:rPr>
              <w:t>Rel-16 CRs on Streaming trace reporting</w:t>
            </w:r>
          </w:p>
        </w:tc>
        <w:tc>
          <w:tcPr>
            <w:tcW w:w="1212" w:type="dxa"/>
          </w:tcPr>
          <w:p w14:paraId="216C7039" w14:textId="77777777" w:rsidR="00744129" w:rsidRPr="006B2793" w:rsidRDefault="00744129" w:rsidP="00744129">
            <w:pPr>
              <w:pStyle w:val="TAL"/>
              <w:tabs>
                <w:tab w:val="clear" w:pos="284"/>
                <w:tab w:val="clear" w:pos="567"/>
              </w:tabs>
              <w:rPr>
                <w:sz w:val="16"/>
              </w:rPr>
            </w:pPr>
          </w:p>
        </w:tc>
        <w:tc>
          <w:tcPr>
            <w:tcW w:w="803" w:type="dxa"/>
          </w:tcPr>
          <w:p w14:paraId="5819F48D" w14:textId="77777777" w:rsidR="00744129" w:rsidRPr="006B2793" w:rsidRDefault="00744129" w:rsidP="00744129">
            <w:pPr>
              <w:pStyle w:val="TAL"/>
              <w:tabs>
                <w:tab w:val="clear" w:pos="284"/>
                <w:tab w:val="clear" w:pos="567"/>
              </w:tabs>
              <w:rPr>
                <w:sz w:val="16"/>
              </w:rPr>
            </w:pPr>
          </w:p>
        </w:tc>
        <w:tc>
          <w:tcPr>
            <w:tcW w:w="801" w:type="dxa"/>
          </w:tcPr>
          <w:p w14:paraId="76C7A7C0"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647B6B7B" w14:textId="77777777" w:rsidR="00744129" w:rsidRPr="006B2793" w:rsidRDefault="00744129" w:rsidP="00744129">
            <w:pPr>
              <w:pStyle w:val="TAL"/>
              <w:tabs>
                <w:tab w:val="clear" w:pos="284"/>
                <w:tab w:val="clear" w:pos="567"/>
              </w:tabs>
              <w:rPr>
                <w:sz w:val="16"/>
              </w:rPr>
            </w:pPr>
            <w:r w:rsidRPr="006B2793">
              <w:rPr>
                <w:sz w:val="16"/>
              </w:rPr>
              <w:t>OAM_RTT</w:t>
            </w:r>
          </w:p>
        </w:tc>
        <w:tc>
          <w:tcPr>
            <w:tcW w:w="3536" w:type="dxa"/>
          </w:tcPr>
          <w:p w14:paraId="6DD73BE7"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7521EE2C"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7E228FDD" w14:textId="77777777" w:rsidTr="00744129">
        <w:tc>
          <w:tcPr>
            <w:tcW w:w="1101" w:type="dxa"/>
          </w:tcPr>
          <w:p w14:paraId="6ECEA82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191177</w:t>
            </w:r>
          </w:p>
        </w:tc>
        <w:tc>
          <w:tcPr>
            <w:tcW w:w="708" w:type="dxa"/>
          </w:tcPr>
          <w:p w14:paraId="0917051E"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532C150E"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5D30AD06" w14:textId="77777777" w:rsidR="00744129" w:rsidRPr="006B2793" w:rsidRDefault="00744129" w:rsidP="00744129">
            <w:pPr>
              <w:pStyle w:val="TAL"/>
              <w:tabs>
                <w:tab w:val="clear" w:pos="284"/>
                <w:tab w:val="clear" w:pos="567"/>
              </w:tabs>
              <w:rPr>
                <w:sz w:val="16"/>
              </w:rPr>
            </w:pPr>
            <w:r w:rsidRPr="006B2793">
              <w:rPr>
                <w:sz w:val="16"/>
              </w:rPr>
              <w:t>Rel-16 CRs on Nchf Online and Offline charging services</w:t>
            </w:r>
          </w:p>
        </w:tc>
        <w:tc>
          <w:tcPr>
            <w:tcW w:w="1212" w:type="dxa"/>
          </w:tcPr>
          <w:p w14:paraId="2F6AB172" w14:textId="77777777" w:rsidR="00744129" w:rsidRPr="006B2793" w:rsidRDefault="00744129" w:rsidP="00744129">
            <w:pPr>
              <w:pStyle w:val="TAL"/>
              <w:tabs>
                <w:tab w:val="clear" w:pos="284"/>
                <w:tab w:val="clear" w:pos="567"/>
              </w:tabs>
              <w:rPr>
                <w:sz w:val="16"/>
              </w:rPr>
            </w:pPr>
          </w:p>
        </w:tc>
        <w:tc>
          <w:tcPr>
            <w:tcW w:w="803" w:type="dxa"/>
          </w:tcPr>
          <w:p w14:paraId="2B263C54" w14:textId="77777777" w:rsidR="00744129" w:rsidRPr="006B2793" w:rsidRDefault="00744129" w:rsidP="00744129">
            <w:pPr>
              <w:pStyle w:val="TAL"/>
              <w:tabs>
                <w:tab w:val="clear" w:pos="284"/>
                <w:tab w:val="clear" w:pos="567"/>
              </w:tabs>
              <w:rPr>
                <w:sz w:val="16"/>
              </w:rPr>
            </w:pPr>
          </w:p>
        </w:tc>
        <w:tc>
          <w:tcPr>
            <w:tcW w:w="801" w:type="dxa"/>
          </w:tcPr>
          <w:p w14:paraId="74E53B27"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191B42CD" w14:textId="77777777" w:rsidR="00744129" w:rsidRPr="006B2793" w:rsidRDefault="00744129" w:rsidP="00744129">
            <w:pPr>
              <w:pStyle w:val="TAL"/>
              <w:tabs>
                <w:tab w:val="clear" w:pos="284"/>
                <w:tab w:val="clear" w:pos="567"/>
              </w:tabs>
              <w:rPr>
                <w:sz w:val="16"/>
              </w:rPr>
            </w:pPr>
            <w:r w:rsidRPr="006B2793">
              <w:rPr>
                <w:sz w:val="16"/>
              </w:rPr>
              <w:t>OFSBI_CH</w:t>
            </w:r>
          </w:p>
        </w:tc>
        <w:tc>
          <w:tcPr>
            <w:tcW w:w="3536" w:type="dxa"/>
          </w:tcPr>
          <w:p w14:paraId="45DE8139"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4103DE1"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041F7FA" w14:textId="77777777" w:rsidTr="00744129">
        <w:tc>
          <w:tcPr>
            <w:tcW w:w="1101" w:type="dxa"/>
          </w:tcPr>
          <w:p w14:paraId="0EF61B2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191178</w:t>
            </w:r>
          </w:p>
        </w:tc>
        <w:tc>
          <w:tcPr>
            <w:tcW w:w="708" w:type="dxa"/>
          </w:tcPr>
          <w:p w14:paraId="127C8967"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EAFECEA"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4E20A533" w14:textId="77777777" w:rsidR="00744129" w:rsidRPr="006B2793" w:rsidRDefault="00744129" w:rsidP="00744129">
            <w:pPr>
              <w:pStyle w:val="TAL"/>
              <w:tabs>
                <w:tab w:val="clear" w:pos="284"/>
                <w:tab w:val="clear" w:pos="567"/>
              </w:tabs>
              <w:rPr>
                <w:sz w:val="16"/>
              </w:rPr>
            </w:pPr>
            <w:r w:rsidRPr="006B2793">
              <w:rPr>
                <w:sz w:val="16"/>
              </w:rPr>
              <w:t>Rel-16 CRs on Integration of ONAP and 3GPP 5G management framework</w:t>
            </w:r>
          </w:p>
        </w:tc>
        <w:tc>
          <w:tcPr>
            <w:tcW w:w="1212" w:type="dxa"/>
          </w:tcPr>
          <w:p w14:paraId="556E6759" w14:textId="77777777" w:rsidR="00744129" w:rsidRPr="006B2793" w:rsidRDefault="00744129" w:rsidP="00744129">
            <w:pPr>
              <w:pStyle w:val="TAL"/>
              <w:tabs>
                <w:tab w:val="clear" w:pos="284"/>
                <w:tab w:val="clear" w:pos="567"/>
              </w:tabs>
              <w:rPr>
                <w:sz w:val="16"/>
              </w:rPr>
            </w:pPr>
          </w:p>
        </w:tc>
        <w:tc>
          <w:tcPr>
            <w:tcW w:w="803" w:type="dxa"/>
          </w:tcPr>
          <w:p w14:paraId="077FA8A9" w14:textId="77777777" w:rsidR="00744129" w:rsidRPr="006B2793" w:rsidRDefault="00744129" w:rsidP="00744129">
            <w:pPr>
              <w:pStyle w:val="TAL"/>
              <w:tabs>
                <w:tab w:val="clear" w:pos="284"/>
                <w:tab w:val="clear" w:pos="567"/>
              </w:tabs>
              <w:rPr>
                <w:sz w:val="16"/>
              </w:rPr>
            </w:pPr>
          </w:p>
        </w:tc>
        <w:tc>
          <w:tcPr>
            <w:tcW w:w="801" w:type="dxa"/>
          </w:tcPr>
          <w:p w14:paraId="47762161"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19EB52BE" w14:textId="77777777" w:rsidR="00744129" w:rsidRPr="006B2793" w:rsidRDefault="00744129" w:rsidP="00744129">
            <w:pPr>
              <w:pStyle w:val="TAL"/>
              <w:tabs>
                <w:tab w:val="clear" w:pos="284"/>
                <w:tab w:val="clear" w:pos="567"/>
              </w:tabs>
              <w:rPr>
                <w:sz w:val="16"/>
              </w:rPr>
            </w:pPr>
            <w:r w:rsidRPr="006B2793">
              <w:rPr>
                <w:sz w:val="16"/>
              </w:rPr>
              <w:t>ONAP3GPP</w:t>
            </w:r>
          </w:p>
        </w:tc>
        <w:tc>
          <w:tcPr>
            <w:tcW w:w="3536" w:type="dxa"/>
          </w:tcPr>
          <w:p w14:paraId="73D207F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B88200A"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063C9DE" w14:textId="77777777" w:rsidTr="00744129">
        <w:tc>
          <w:tcPr>
            <w:tcW w:w="1101" w:type="dxa"/>
          </w:tcPr>
          <w:p w14:paraId="4DD2EB3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191179</w:t>
            </w:r>
          </w:p>
        </w:tc>
        <w:tc>
          <w:tcPr>
            <w:tcW w:w="708" w:type="dxa"/>
          </w:tcPr>
          <w:p w14:paraId="2F967C11"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B225EE9"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309FD61B" w14:textId="77777777" w:rsidR="00744129" w:rsidRPr="006B2793" w:rsidRDefault="00744129" w:rsidP="00744129">
            <w:pPr>
              <w:pStyle w:val="TAL"/>
              <w:tabs>
                <w:tab w:val="clear" w:pos="284"/>
                <w:tab w:val="clear" w:pos="567"/>
              </w:tabs>
              <w:rPr>
                <w:sz w:val="16"/>
              </w:rPr>
            </w:pPr>
            <w:r w:rsidRPr="006B2793">
              <w:rPr>
                <w:sz w:val="16"/>
              </w:rPr>
              <w:t>Rel-16 CRs on Management of QoE measurement collection</w:t>
            </w:r>
          </w:p>
        </w:tc>
        <w:tc>
          <w:tcPr>
            <w:tcW w:w="1212" w:type="dxa"/>
          </w:tcPr>
          <w:p w14:paraId="7EE58BE4" w14:textId="77777777" w:rsidR="00744129" w:rsidRPr="006B2793" w:rsidRDefault="00744129" w:rsidP="00744129">
            <w:pPr>
              <w:pStyle w:val="TAL"/>
              <w:tabs>
                <w:tab w:val="clear" w:pos="284"/>
                <w:tab w:val="clear" w:pos="567"/>
              </w:tabs>
              <w:rPr>
                <w:sz w:val="16"/>
              </w:rPr>
            </w:pPr>
          </w:p>
        </w:tc>
        <w:tc>
          <w:tcPr>
            <w:tcW w:w="803" w:type="dxa"/>
          </w:tcPr>
          <w:p w14:paraId="4734B1F9" w14:textId="77777777" w:rsidR="00744129" w:rsidRPr="006B2793" w:rsidRDefault="00744129" w:rsidP="00744129">
            <w:pPr>
              <w:pStyle w:val="TAL"/>
              <w:tabs>
                <w:tab w:val="clear" w:pos="284"/>
                <w:tab w:val="clear" w:pos="567"/>
              </w:tabs>
              <w:rPr>
                <w:sz w:val="16"/>
              </w:rPr>
            </w:pPr>
          </w:p>
        </w:tc>
        <w:tc>
          <w:tcPr>
            <w:tcW w:w="801" w:type="dxa"/>
          </w:tcPr>
          <w:p w14:paraId="4B9C78F2"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4CD8AD70" w14:textId="77777777" w:rsidR="00744129" w:rsidRPr="006B2793" w:rsidRDefault="00744129" w:rsidP="00744129">
            <w:pPr>
              <w:pStyle w:val="TAL"/>
              <w:tabs>
                <w:tab w:val="clear" w:pos="284"/>
                <w:tab w:val="clear" w:pos="567"/>
              </w:tabs>
              <w:rPr>
                <w:sz w:val="16"/>
              </w:rPr>
            </w:pPr>
            <w:r w:rsidRPr="006B2793">
              <w:rPr>
                <w:sz w:val="16"/>
              </w:rPr>
              <w:t>QOED</w:t>
            </w:r>
          </w:p>
        </w:tc>
        <w:tc>
          <w:tcPr>
            <w:tcW w:w="3536" w:type="dxa"/>
          </w:tcPr>
          <w:p w14:paraId="2F826D24"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39A1D48C"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969E3DA" w14:textId="77777777" w:rsidTr="00744129">
        <w:tc>
          <w:tcPr>
            <w:tcW w:w="1101" w:type="dxa"/>
          </w:tcPr>
          <w:p w14:paraId="5F43F64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191180</w:t>
            </w:r>
          </w:p>
        </w:tc>
        <w:tc>
          <w:tcPr>
            <w:tcW w:w="708" w:type="dxa"/>
          </w:tcPr>
          <w:p w14:paraId="4D4CF211"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1BEF46F3"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4581AAC6" w14:textId="77777777" w:rsidR="00744129" w:rsidRPr="006B2793" w:rsidRDefault="00744129" w:rsidP="00744129">
            <w:pPr>
              <w:pStyle w:val="TAL"/>
              <w:tabs>
                <w:tab w:val="clear" w:pos="284"/>
                <w:tab w:val="clear" w:pos="567"/>
              </w:tabs>
              <w:rPr>
                <w:sz w:val="16"/>
              </w:rPr>
            </w:pPr>
            <w:r w:rsidRPr="006B2793">
              <w:rPr>
                <w:sz w:val="16"/>
              </w:rPr>
              <w:t>Rel-16 CRs on Self-Organizing Networks (SON) for 5G networks</w:t>
            </w:r>
          </w:p>
        </w:tc>
        <w:tc>
          <w:tcPr>
            <w:tcW w:w="1212" w:type="dxa"/>
          </w:tcPr>
          <w:p w14:paraId="1A81473F" w14:textId="77777777" w:rsidR="00744129" w:rsidRPr="006B2793" w:rsidRDefault="00744129" w:rsidP="00744129">
            <w:pPr>
              <w:pStyle w:val="TAL"/>
              <w:tabs>
                <w:tab w:val="clear" w:pos="284"/>
                <w:tab w:val="clear" w:pos="567"/>
              </w:tabs>
              <w:rPr>
                <w:sz w:val="16"/>
              </w:rPr>
            </w:pPr>
          </w:p>
        </w:tc>
        <w:tc>
          <w:tcPr>
            <w:tcW w:w="803" w:type="dxa"/>
          </w:tcPr>
          <w:p w14:paraId="6C970324" w14:textId="77777777" w:rsidR="00744129" w:rsidRPr="006B2793" w:rsidRDefault="00744129" w:rsidP="00744129">
            <w:pPr>
              <w:pStyle w:val="TAL"/>
              <w:tabs>
                <w:tab w:val="clear" w:pos="284"/>
                <w:tab w:val="clear" w:pos="567"/>
              </w:tabs>
              <w:rPr>
                <w:sz w:val="16"/>
              </w:rPr>
            </w:pPr>
          </w:p>
        </w:tc>
        <w:tc>
          <w:tcPr>
            <w:tcW w:w="801" w:type="dxa"/>
          </w:tcPr>
          <w:p w14:paraId="78607250"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270E592E" w14:textId="77777777" w:rsidR="00744129" w:rsidRPr="006B2793" w:rsidRDefault="00744129" w:rsidP="00744129">
            <w:pPr>
              <w:pStyle w:val="TAL"/>
              <w:tabs>
                <w:tab w:val="clear" w:pos="284"/>
                <w:tab w:val="clear" w:pos="567"/>
              </w:tabs>
              <w:rPr>
                <w:sz w:val="16"/>
              </w:rPr>
            </w:pPr>
            <w:r w:rsidRPr="006B2793">
              <w:rPr>
                <w:sz w:val="16"/>
              </w:rPr>
              <w:t>SON_5G</w:t>
            </w:r>
          </w:p>
        </w:tc>
        <w:tc>
          <w:tcPr>
            <w:tcW w:w="3536" w:type="dxa"/>
          </w:tcPr>
          <w:p w14:paraId="6C8005C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669F1B2"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CC22546" w14:textId="77777777" w:rsidTr="00744129">
        <w:tc>
          <w:tcPr>
            <w:tcW w:w="1101" w:type="dxa"/>
          </w:tcPr>
          <w:p w14:paraId="5E56DFC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191181</w:t>
            </w:r>
          </w:p>
        </w:tc>
        <w:tc>
          <w:tcPr>
            <w:tcW w:w="708" w:type="dxa"/>
          </w:tcPr>
          <w:p w14:paraId="45D407B2"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72382428"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ED01355" w14:textId="77777777" w:rsidR="00744129" w:rsidRPr="006B2793" w:rsidRDefault="00744129" w:rsidP="00744129">
            <w:pPr>
              <w:pStyle w:val="TAL"/>
              <w:tabs>
                <w:tab w:val="clear" w:pos="284"/>
                <w:tab w:val="clear" w:pos="567"/>
              </w:tabs>
              <w:rPr>
                <w:sz w:val="16"/>
              </w:rPr>
            </w:pPr>
            <w:r w:rsidRPr="006B2793">
              <w:rPr>
                <w:sz w:val="16"/>
              </w:rPr>
              <w:t>Rel-16 CRs on Trace Management in the context of Services Based Management Architecture</w:t>
            </w:r>
          </w:p>
        </w:tc>
        <w:tc>
          <w:tcPr>
            <w:tcW w:w="1212" w:type="dxa"/>
          </w:tcPr>
          <w:p w14:paraId="3F828702" w14:textId="77777777" w:rsidR="00744129" w:rsidRPr="006B2793" w:rsidRDefault="00744129" w:rsidP="00744129">
            <w:pPr>
              <w:pStyle w:val="TAL"/>
              <w:tabs>
                <w:tab w:val="clear" w:pos="284"/>
                <w:tab w:val="clear" w:pos="567"/>
              </w:tabs>
              <w:rPr>
                <w:sz w:val="16"/>
              </w:rPr>
            </w:pPr>
          </w:p>
        </w:tc>
        <w:tc>
          <w:tcPr>
            <w:tcW w:w="803" w:type="dxa"/>
          </w:tcPr>
          <w:p w14:paraId="0D823D8F" w14:textId="77777777" w:rsidR="00744129" w:rsidRPr="006B2793" w:rsidRDefault="00744129" w:rsidP="00744129">
            <w:pPr>
              <w:pStyle w:val="TAL"/>
              <w:tabs>
                <w:tab w:val="clear" w:pos="284"/>
                <w:tab w:val="clear" w:pos="567"/>
              </w:tabs>
              <w:rPr>
                <w:sz w:val="16"/>
              </w:rPr>
            </w:pPr>
          </w:p>
        </w:tc>
        <w:tc>
          <w:tcPr>
            <w:tcW w:w="801" w:type="dxa"/>
          </w:tcPr>
          <w:p w14:paraId="588044A8"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4BD6B33A" w14:textId="77777777" w:rsidR="00744129" w:rsidRPr="006B2793" w:rsidRDefault="00744129" w:rsidP="00744129">
            <w:pPr>
              <w:pStyle w:val="TAL"/>
              <w:tabs>
                <w:tab w:val="clear" w:pos="284"/>
                <w:tab w:val="clear" w:pos="567"/>
              </w:tabs>
              <w:rPr>
                <w:sz w:val="16"/>
              </w:rPr>
            </w:pPr>
            <w:r w:rsidRPr="006B2793">
              <w:rPr>
                <w:sz w:val="16"/>
              </w:rPr>
              <w:t>TM_SBMA</w:t>
            </w:r>
          </w:p>
        </w:tc>
        <w:tc>
          <w:tcPr>
            <w:tcW w:w="3536" w:type="dxa"/>
          </w:tcPr>
          <w:p w14:paraId="06A69BE1"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40B6B81E"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F1C3C20" w14:textId="77777777" w:rsidTr="00744129">
        <w:tc>
          <w:tcPr>
            <w:tcW w:w="1101" w:type="dxa"/>
          </w:tcPr>
          <w:p w14:paraId="7F1CC81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191182</w:t>
            </w:r>
          </w:p>
        </w:tc>
        <w:tc>
          <w:tcPr>
            <w:tcW w:w="708" w:type="dxa"/>
          </w:tcPr>
          <w:p w14:paraId="0E361100"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B36E845"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14796C8C" w14:textId="77777777" w:rsidR="00744129" w:rsidRPr="006B2793" w:rsidRDefault="00744129" w:rsidP="00744129">
            <w:pPr>
              <w:pStyle w:val="TAL"/>
              <w:tabs>
                <w:tab w:val="clear" w:pos="284"/>
                <w:tab w:val="clear" w:pos="567"/>
              </w:tabs>
              <w:rPr>
                <w:sz w:val="16"/>
              </w:rPr>
            </w:pPr>
            <w:r w:rsidRPr="006B2793">
              <w:rPr>
                <w:sz w:val="16"/>
              </w:rPr>
              <w:t>Rel-16 CRs on Volume Based Charging Aspects for VoLTE</w:t>
            </w:r>
          </w:p>
        </w:tc>
        <w:tc>
          <w:tcPr>
            <w:tcW w:w="1212" w:type="dxa"/>
          </w:tcPr>
          <w:p w14:paraId="1145E34C" w14:textId="77777777" w:rsidR="00744129" w:rsidRPr="006B2793" w:rsidRDefault="00744129" w:rsidP="00744129">
            <w:pPr>
              <w:pStyle w:val="TAL"/>
              <w:tabs>
                <w:tab w:val="clear" w:pos="284"/>
                <w:tab w:val="clear" w:pos="567"/>
              </w:tabs>
              <w:rPr>
                <w:sz w:val="16"/>
              </w:rPr>
            </w:pPr>
          </w:p>
        </w:tc>
        <w:tc>
          <w:tcPr>
            <w:tcW w:w="803" w:type="dxa"/>
          </w:tcPr>
          <w:p w14:paraId="412D8312" w14:textId="77777777" w:rsidR="00744129" w:rsidRPr="006B2793" w:rsidRDefault="00744129" w:rsidP="00744129">
            <w:pPr>
              <w:pStyle w:val="TAL"/>
              <w:tabs>
                <w:tab w:val="clear" w:pos="284"/>
                <w:tab w:val="clear" w:pos="567"/>
              </w:tabs>
              <w:rPr>
                <w:sz w:val="16"/>
              </w:rPr>
            </w:pPr>
          </w:p>
        </w:tc>
        <w:tc>
          <w:tcPr>
            <w:tcW w:w="801" w:type="dxa"/>
          </w:tcPr>
          <w:p w14:paraId="0A0A26AE"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427A8C38" w14:textId="77777777" w:rsidR="00744129" w:rsidRPr="006B2793" w:rsidRDefault="00744129" w:rsidP="00744129">
            <w:pPr>
              <w:pStyle w:val="TAL"/>
              <w:tabs>
                <w:tab w:val="clear" w:pos="284"/>
                <w:tab w:val="clear" w:pos="567"/>
              </w:tabs>
              <w:rPr>
                <w:sz w:val="16"/>
              </w:rPr>
            </w:pPr>
            <w:r w:rsidRPr="006B2793">
              <w:rPr>
                <w:sz w:val="16"/>
              </w:rPr>
              <w:t>VBCLTE</w:t>
            </w:r>
          </w:p>
        </w:tc>
        <w:tc>
          <w:tcPr>
            <w:tcW w:w="3536" w:type="dxa"/>
          </w:tcPr>
          <w:p w14:paraId="72622438"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3A147D6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051438F" w14:textId="77777777" w:rsidTr="00744129">
        <w:tc>
          <w:tcPr>
            <w:tcW w:w="1101" w:type="dxa"/>
          </w:tcPr>
          <w:p w14:paraId="393B71B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191191</w:t>
            </w:r>
          </w:p>
        </w:tc>
        <w:tc>
          <w:tcPr>
            <w:tcW w:w="708" w:type="dxa"/>
          </w:tcPr>
          <w:p w14:paraId="38855384"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6DE1BBFA"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07F55B89" w14:textId="77777777" w:rsidR="00744129" w:rsidRPr="006B2793" w:rsidRDefault="00744129" w:rsidP="00744129">
            <w:pPr>
              <w:pStyle w:val="TAL"/>
              <w:tabs>
                <w:tab w:val="clear" w:pos="284"/>
                <w:tab w:val="clear" w:pos="567"/>
              </w:tabs>
              <w:rPr>
                <w:sz w:val="16"/>
              </w:rPr>
            </w:pPr>
            <w:r w:rsidRPr="006B2793">
              <w:rPr>
                <w:sz w:val="16"/>
              </w:rPr>
              <w:t>Rel-16 CRs on Management of MDT in 5G</w:t>
            </w:r>
          </w:p>
        </w:tc>
        <w:tc>
          <w:tcPr>
            <w:tcW w:w="1212" w:type="dxa"/>
          </w:tcPr>
          <w:p w14:paraId="6AC55808" w14:textId="77777777" w:rsidR="00744129" w:rsidRPr="006B2793" w:rsidRDefault="00744129" w:rsidP="00744129">
            <w:pPr>
              <w:pStyle w:val="TAL"/>
              <w:tabs>
                <w:tab w:val="clear" w:pos="284"/>
                <w:tab w:val="clear" w:pos="567"/>
              </w:tabs>
              <w:rPr>
                <w:sz w:val="16"/>
              </w:rPr>
            </w:pPr>
          </w:p>
        </w:tc>
        <w:tc>
          <w:tcPr>
            <w:tcW w:w="803" w:type="dxa"/>
          </w:tcPr>
          <w:p w14:paraId="2FCF0CC4" w14:textId="77777777" w:rsidR="00744129" w:rsidRPr="006B2793" w:rsidRDefault="00744129" w:rsidP="00744129">
            <w:pPr>
              <w:pStyle w:val="TAL"/>
              <w:tabs>
                <w:tab w:val="clear" w:pos="284"/>
                <w:tab w:val="clear" w:pos="567"/>
              </w:tabs>
              <w:rPr>
                <w:sz w:val="16"/>
              </w:rPr>
            </w:pPr>
          </w:p>
        </w:tc>
        <w:tc>
          <w:tcPr>
            <w:tcW w:w="801" w:type="dxa"/>
          </w:tcPr>
          <w:p w14:paraId="3529775F"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12D54BE2" w14:textId="77777777" w:rsidR="00744129" w:rsidRPr="006B2793" w:rsidRDefault="00744129" w:rsidP="00744129">
            <w:pPr>
              <w:pStyle w:val="TAL"/>
              <w:tabs>
                <w:tab w:val="clear" w:pos="284"/>
                <w:tab w:val="clear" w:pos="567"/>
              </w:tabs>
              <w:rPr>
                <w:sz w:val="16"/>
              </w:rPr>
            </w:pPr>
            <w:r w:rsidRPr="006B2793">
              <w:rPr>
                <w:sz w:val="16"/>
              </w:rPr>
              <w:t>DUMMY</w:t>
            </w:r>
          </w:p>
        </w:tc>
        <w:tc>
          <w:tcPr>
            <w:tcW w:w="3536" w:type="dxa"/>
          </w:tcPr>
          <w:p w14:paraId="1BCCE4CF" w14:textId="77777777" w:rsidR="00744129" w:rsidRPr="006B2793" w:rsidRDefault="00744129" w:rsidP="00744129">
            <w:pPr>
              <w:pStyle w:val="TAL"/>
              <w:tabs>
                <w:tab w:val="clear" w:pos="284"/>
                <w:tab w:val="clear" w:pos="567"/>
              </w:tabs>
              <w:rPr>
                <w:sz w:val="16"/>
              </w:rPr>
            </w:pPr>
            <w:r w:rsidRPr="006B2793">
              <w:rPr>
                <w:sz w:val="16"/>
              </w:rPr>
              <w:t>Approved</w:t>
            </w:r>
          </w:p>
        </w:tc>
        <w:tc>
          <w:tcPr>
            <w:tcW w:w="995" w:type="dxa"/>
          </w:tcPr>
          <w:p w14:paraId="1E72AC86"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28A71F6" w14:textId="77777777" w:rsidTr="00744129">
        <w:tc>
          <w:tcPr>
            <w:tcW w:w="1101" w:type="dxa"/>
          </w:tcPr>
          <w:p w14:paraId="3899853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191209</w:t>
            </w:r>
          </w:p>
        </w:tc>
        <w:tc>
          <w:tcPr>
            <w:tcW w:w="708" w:type="dxa"/>
          </w:tcPr>
          <w:p w14:paraId="74994927"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37984EC3"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9125066" w14:textId="77777777" w:rsidR="00744129" w:rsidRPr="006B2793" w:rsidRDefault="00744129" w:rsidP="00744129">
            <w:pPr>
              <w:pStyle w:val="TAL"/>
              <w:tabs>
                <w:tab w:val="clear" w:pos="284"/>
                <w:tab w:val="clear" w:pos="567"/>
              </w:tabs>
              <w:rPr>
                <w:sz w:val="16"/>
              </w:rPr>
            </w:pPr>
            <w:r w:rsidRPr="006B2793">
              <w:rPr>
                <w:sz w:val="16"/>
              </w:rPr>
              <w:t>Rel-14 CRs on Security of the Mission Critical Service</w:t>
            </w:r>
          </w:p>
        </w:tc>
        <w:tc>
          <w:tcPr>
            <w:tcW w:w="1212" w:type="dxa"/>
          </w:tcPr>
          <w:p w14:paraId="7EA356C8" w14:textId="77777777" w:rsidR="00744129" w:rsidRPr="006B2793" w:rsidRDefault="00744129" w:rsidP="00744129">
            <w:pPr>
              <w:pStyle w:val="TAL"/>
              <w:tabs>
                <w:tab w:val="clear" w:pos="284"/>
                <w:tab w:val="clear" w:pos="567"/>
              </w:tabs>
              <w:rPr>
                <w:sz w:val="16"/>
              </w:rPr>
            </w:pPr>
          </w:p>
        </w:tc>
        <w:tc>
          <w:tcPr>
            <w:tcW w:w="803" w:type="dxa"/>
          </w:tcPr>
          <w:p w14:paraId="5B452EEA" w14:textId="77777777" w:rsidR="00744129" w:rsidRPr="006B2793" w:rsidRDefault="00744129" w:rsidP="00744129">
            <w:pPr>
              <w:pStyle w:val="TAL"/>
              <w:tabs>
                <w:tab w:val="clear" w:pos="284"/>
                <w:tab w:val="clear" w:pos="567"/>
              </w:tabs>
              <w:rPr>
                <w:sz w:val="16"/>
              </w:rPr>
            </w:pPr>
          </w:p>
        </w:tc>
        <w:tc>
          <w:tcPr>
            <w:tcW w:w="801" w:type="dxa"/>
          </w:tcPr>
          <w:p w14:paraId="0825B562" w14:textId="77777777" w:rsidR="00744129" w:rsidRPr="006B2793" w:rsidRDefault="00744129" w:rsidP="00744129">
            <w:pPr>
              <w:pStyle w:val="TAL"/>
              <w:tabs>
                <w:tab w:val="clear" w:pos="284"/>
                <w:tab w:val="clear" w:pos="567"/>
              </w:tabs>
              <w:rPr>
                <w:sz w:val="16"/>
              </w:rPr>
            </w:pPr>
            <w:r w:rsidRPr="006B2793">
              <w:rPr>
                <w:sz w:val="16"/>
              </w:rPr>
              <w:t>SA WG3</w:t>
            </w:r>
          </w:p>
        </w:tc>
        <w:tc>
          <w:tcPr>
            <w:tcW w:w="2363" w:type="dxa"/>
          </w:tcPr>
          <w:p w14:paraId="29AC1312" w14:textId="77777777" w:rsidR="00744129" w:rsidRPr="006B2793" w:rsidRDefault="00744129" w:rsidP="00744129">
            <w:pPr>
              <w:pStyle w:val="TAL"/>
              <w:tabs>
                <w:tab w:val="clear" w:pos="284"/>
                <w:tab w:val="clear" w:pos="567"/>
              </w:tabs>
              <w:rPr>
                <w:sz w:val="16"/>
              </w:rPr>
            </w:pPr>
            <w:r w:rsidRPr="006B2793">
              <w:rPr>
                <w:sz w:val="16"/>
              </w:rPr>
              <w:t>MCSec</w:t>
            </w:r>
          </w:p>
        </w:tc>
        <w:tc>
          <w:tcPr>
            <w:tcW w:w="3536" w:type="dxa"/>
          </w:tcPr>
          <w:p w14:paraId="4964624B" w14:textId="77777777" w:rsidR="00744129" w:rsidRPr="006B2793" w:rsidRDefault="00744129" w:rsidP="00744129">
            <w:pPr>
              <w:pStyle w:val="TAL"/>
              <w:tabs>
                <w:tab w:val="clear" w:pos="284"/>
                <w:tab w:val="clear" w:pos="567"/>
              </w:tabs>
              <w:rPr>
                <w:sz w:val="16"/>
              </w:rPr>
            </w:pPr>
            <w:r w:rsidRPr="006B2793">
              <w:rPr>
                <w:sz w:val="16"/>
              </w:rPr>
              <w:t>Revision of SP-191135 Block Approved</w:t>
            </w:r>
          </w:p>
        </w:tc>
        <w:tc>
          <w:tcPr>
            <w:tcW w:w="995" w:type="dxa"/>
          </w:tcPr>
          <w:p w14:paraId="2B1BBF66"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E6FC3DA" w14:textId="77777777" w:rsidTr="00744129">
        <w:tc>
          <w:tcPr>
            <w:tcW w:w="1101" w:type="dxa"/>
          </w:tcPr>
          <w:p w14:paraId="7442D64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191219</w:t>
            </w:r>
          </w:p>
        </w:tc>
        <w:tc>
          <w:tcPr>
            <w:tcW w:w="708" w:type="dxa"/>
          </w:tcPr>
          <w:p w14:paraId="4322B7C2"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25F06B37"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134DD960" w14:textId="77777777" w:rsidR="00744129" w:rsidRPr="006B2793" w:rsidRDefault="00744129" w:rsidP="00744129">
            <w:pPr>
              <w:pStyle w:val="TAL"/>
              <w:tabs>
                <w:tab w:val="clear" w:pos="284"/>
                <w:tab w:val="clear" w:pos="567"/>
              </w:tabs>
              <w:rPr>
                <w:sz w:val="16"/>
              </w:rPr>
            </w:pPr>
            <w:r w:rsidRPr="006B2793">
              <w:rPr>
                <w:sz w:val="16"/>
              </w:rPr>
              <w:t>Rel-15 CRs on General aspects of NETSLICE</w:t>
            </w:r>
          </w:p>
        </w:tc>
        <w:tc>
          <w:tcPr>
            <w:tcW w:w="1212" w:type="dxa"/>
          </w:tcPr>
          <w:p w14:paraId="2C98FACA" w14:textId="77777777" w:rsidR="00744129" w:rsidRPr="006B2793" w:rsidRDefault="00744129" w:rsidP="00744129">
            <w:pPr>
              <w:pStyle w:val="TAL"/>
              <w:tabs>
                <w:tab w:val="clear" w:pos="284"/>
                <w:tab w:val="clear" w:pos="567"/>
              </w:tabs>
              <w:rPr>
                <w:sz w:val="16"/>
              </w:rPr>
            </w:pPr>
          </w:p>
        </w:tc>
        <w:tc>
          <w:tcPr>
            <w:tcW w:w="803" w:type="dxa"/>
          </w:tcPr>
          <w:p w14:paraId="03D9D2BB" w14:textId="77777777" w:rsidR="00744129" w:rsidRPr="006B2793" w:rsidRDefault="00744129" w:rsidP="00744129">
            <w:pPr>
              <w:pStyle w:val="TAL"/>
              <w:tabs>
                <w:tab w:val="clear" w:pos="284"/>
                <w:tab w:val="clear" w:pos="567"/>
              </w:tabs>
              <w:rPr>
                <w:sz w:val="16"/>
              </w:rPr>
            </w:pPr>
          </w:p>
        </w:tc>
        <w:tc>
          <w:tcPr>
            <w:tcW w:w="801" w:type="dxa"/>
          </w:tcPr>
          <w:p w14:paraId="5675FE03"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079EAE22" w14:textId="77777777" w:rsidR="00744129" w:rsidRPr="006B2793" w:rsidRDefault="00744129" w:rsidP="00744129">
            <w:pPr>
              <w:pStyle w:val="TAL"/>
              <w:tabs>
                <w:tab w:val="clear" w:pos="284"/>
                <w:tab w:val="clear" w:pos="567"/>
              </w:tabs>
              <w:rPr>
                <w:sz w:val="16"/>
              </w:rPr>
            </w:pPr>
            <w:r w:rsidRPr="006B2793">
              <w:rPr>
                <w:sz w:val="16"/>
              </w:rPr>
              <w:t>NETSLICE</w:t>
            </w:r>
          </w:p>
        </w:tc>
        <w:tc>
          <w:tcPr>
            <w:tcW w:w="3536" w:type="dxa"/>
          </w:tcPr>
          <w:p w14:paraId="6D8AF72F"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0739C60E"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C3FEE57" w14:textId="77777777" w:rsidTr="00744129">
        <w:tc>
          <w:tcPr>
            <w:tcW w:w="1101" w:type="dxa"/>
          </w:tcPr>
          <w:p w14:paraId="30B967F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191220</w:t>
            </w:r>
          </w:p>
        </w:tc>
        <w:tc>
          <w:tcPr>
            <w:tcW w:w="708" w:type="dxa"/>
          </w:tcPr>
          <w:p w14:paraId="53D5A261" w14:textId="77777777" w:rsidR="00744129" w:rsidRPr="006B2793" w:rsidRDefault="00744129" w:rsidP="00744129">
            <w:pPr>
              <w:pStyle w:val="TAL"/>
              <w:tabs>
                <w:tab w:val="clear" w:pos="284"/>
                <w:tab w:val="clear" w:pos="567"/>
              </w:tabs>
              <w:rPr>
                <w:sz w:val="16"/>
              </w:rPr>
            </w:pPr>
            <w:r w:rsidRPr="006B2793">
              <w:rPr>
                <w:sz w:val="16"/>
              </w:rPr>
              <w:t>CR PACK</w:t>
            </w:r>
          </w:p>
        </w:tc>
        <w:tc>
          <w:tcPr>
            <w:tcW w:w="932" w:type="dxa"/>
          </w:tcPr>
          <w:p w14:paraId="45C3398E" w14:textId="77777777" w:rsidR="00744129" w:rsidRPr="006B2793" w:rsidRDefault="00744129" w:rsidP="00744129">
            <w:pPr>
              <w:pStyle w:val="TAL"/>
              <w:tabs>
                <w:tab w:val="clear" w:pos="284"/>
                <w:tab w:val="clear" w:pos="567"/>
              </w:tabs>
              <w:rPr>
                <w:sz w:val="16"/>
              </w:rPr>
            </w:pPr>
            <w:r w:rsidRPr="006B2793">
              <w:rPr>
                <w:sz w:val="16"/>
              </w:rPr>
              <w:t>Approval</w:t>
            </w:r>
          </w:p>
        </w:tc>
        <w:tc>
          <w:tcPr>
            <w:tcW w:w="3603" w:type="dxa"/>
          </w:tcPr>
          <w:p w14:paraId="6D83E003" w14:textId="77777777" w:rsidR="00744129" w:rsidRPr="006B2793" w:rsidRDefault="00744129" w:rsidP="00744129">
            <w:pPr>
              <w:pStyle w:val="TAL"/>
              <w:tabs>
                <w:tab w:val="clear" w:pos="284"/>
                <w:tab w:val="clear" w:pos="567"/>
              </w:tabs>
              <w:rPr>
                <w:sz w:val="16"/>
              </w:rPr>
            </w:pPr>
            <w:r w:rsidRPr="006B2793">
              <w:rPr>
                <w:sz w:val="16"/>
              </w:rPr>
              <w:t>Rel-15 CRs on REST Solution Sets</w:t>
            </w:r>
          </w:p>
        </w:tc>
        <w:tc>
          <w:tcPr>
            <w:tcW w:w="1212" w:type="dxa"/>
          </w:tcPr>
          <w:p w14:paraId="7735D4B6" w14:textId="77777777" w:rsidR="00744129" w:rsidRPr="006B2793" w:rsidRDefault="00744129" w:rsidP="00744129">
            <w:pPr>
              <w:pStyle w:val="TAL"/>
              <w:tabs>
                <w:tab w:val="clear" w:pos="284"/>
                <w:tab w:val="clear" w:pos="567"/>
              </w:tabs>
              <w:rPr>
                <w:sz w:val="16"/>
              </w:rPr>
            </w:pPr>
          </w:p>
        </w:tc>
        <w:tc>
          <w:tcPr>
            <w:tcW w:w="803" w:type="dxa"/>
          </w:tcPr>
          <w:p w14:paraId="672E539C" w14:textId="77777777" w:rsidR="00744129" w:rsidRPr="006B2793" w:rsidRDefault="00744129" w:rsidP="00744129">
            <w:pPr>
              <w:pStyle w:val="TAL"/>
              <w:tabs>
                <w:tab w:val="clear" w:pos="284"/>
                <w:tab w:val="clear" w:pos="567"/>
              </w:tabs>
              <w:rPr>
                <w:sz w:val="16"/>
              </w:rPr>
            </w:pPr>
          </w:p>
        </w:tc>
        <w:tc>
          <w:tcPr>
            <w:tcW w:w="801" w:type="dxa"/>
          </w:tcPr>
          <w:p w14:paraId="774A6D7F" w14:textId="77777777" w:rsidR="00744129" w:rsidRPr="006B2793" w:rsidRDefault="00744129" w:rsidP="00744129">
            <w:pPr>
              <w:pStyle w:val="TAL"/>
              <w:tabs>
                <w:tab w:val="clear" w:pos="284"/>
                <w:tab w:val="clear" w:pos="567"/>
              </w:tabs>
              <w:rPr>
                <w:sz w:val="16"/>
              </w:rPr>
            </w:pPr>
            <w:r w:rsidRPr="006B2793">
              <w:rPr>
                <w:sz w:val="16"/>
              </w:rPr>
              <w:t>SA WG5</w:t>
            </w:r>
          </w:p>
        </w:tc>
        <w:tc>
          <w:tcPr>
            <w:tcW w:w="2363" w:type="dxa"/>
          </w:tcPr>
          <w:p w14:paraId="7D579B91" w14:textId="77777777" w:rsidR="00744129" w:rsidRPr="006B2793" w:rsidRDefault="00744129" w:rsidP="00744129">
            <w:pPr>
              <w:pStyle w:val="TAL"/>
              <w:tabs>
                <w:tab w:val="clear" w:pos="284"/>
                <w:tab w:val="clear" w:pos="567"/>
              </w:tabs>
              <w:rPr>
                <w:sz w:val="16"/>
              </w:rPr>
            </w:pPr>
            <w:r w:rsidRPr="006B2793">
              <w:rPr>
                <w:sz w:val="16"/>
              </w:rPr>
              <w:t>REST_SS</w:t>
            </w:r>
          </w:p>
        </w:tc>
        <w:tc>
          <w:tcPr>
            <w:tcW w:w="3536" w:type="dxa"/>
          </w:tcPr>
          <w:p w14:paraId="24F80263" w14:textId="77777777" w:rsidR="00744129" w:rsidRPr="006B2793" w:rsidRDefault="00744129" w:rsidP="00744129">
            <w:pPr>
              <w:pStyle w:val="TAL"/>
              <w:tabs>
                <w:tab w:val="clear" w:pos="284"/>
                <w:tab w:val="clear" w:pos="567"/>
              </w:tabs>
              <w:rPr>
                <w:sz w:val="16"/>
              </w:rPr>
            </w:pPr>
            <w:r w:rsidRPr="006B2793">
              <w:rPr>
                <w:sz w:val="16"/>
              </w:rPr>
              <w:t>Block Approved</w:t>
            </w:r>
          </w:p>
        </w:tc>
        <w:tc>
          <w:tcPr>
            <w:tcW w:w="995" w:type="dxa"/>
          </w:tcPr>
          <w:p w14:paraId="59805B6B" w14:textId="77777777" w:rsidR="00744129" w:rsidRPr="006B2793" w:rsidRDefault="00744129" w:rsidP="00744129">
            <w:pPr>
              <w:pStyle w:val="TAL"/>
              <w:tabs>
                <w:tab w:val="clear" w:pos="284"/>
                <w:tab w:val="clear" w:pos="567"/>
              </w:tabs>
              <w:rPr>
                <w:sz w:val="16"/>
              </w:rPr>
            </w:pPr>
            <w:r w:rsidRPr="006B2793">
              <w:rPr>
                <w:sz w:val="16"/>
              </w:rPr>
              <w:t>Approved</w:t>
            </w:r>
          </w:p>
        </w:tc>
      </w:tr>
    </w:tbl>
    <w:p w14:paraId="2BA74A9C" w14:textId="77777777" w:rsidR="00744129" w:rsidRDefault="00744129" w:rsidP="00744129">
      <w:pPr>
        <w:rPr>
          <w:color w:val="0000FF"/>
        </w:rPr>
      </w:pPr>
      <w:r>
        <w:rPr>
          <w:color w:val="0000FF"/>
        </w:rPr>
        <w:t>126 Entries.</w:t>
      </w:r>
    </w:p>
    <w:p w14:paraId="4BE615B1" w14:textId="77777777" w:rsidR="00744129" w:rsidRDefault="00744129" w:rsidP="00744129">
      <w:pPr>
        <w:pStyle w:val="Heading1"/>
      </w:pPr>
      <w:bookmarkStart w:id="115" w:name="_Toc20130081"/>
      <w:bookmarkStart w:id="116" w:name="_Toc68670301"/>
      <w:r>
        <w:lastRenderedPageBreak/>
        <w:t>E.4</w:t>
      </w:r>
      <w:r>
        <w:tab/>
        <w:t>List of Approved CRs</w:t>
      </w:r>
      <w:bookmarkEnd w:id="115"/>
      <w:bookmarkEnd w:id="116"/>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42"/>
        <w:gridCol w:w="713"/>
        <w:gridCol w:w="426"/>
        <w:gridCol w:w="708"/>
        <w:gridCol w:w="4660"/>
        <w:gridCol w:w="474"/>
        <w:gridCol w:w="1113"/>
        <w:gridCol w:w="1124"/>
        <w:gridCol w:w="2268"/>
        <w:gridCol w:w="1106"/>
        <w:gridCol w:w="1799"/>
      </w:tblGrid>
      <w:tr w:rsidR="00744129" w:rsidRPr="00200359" w14:paraId="67A40655" w14:textId="77777777" w:rsidTr="00DE027D">
        <w:trPr>
          <w:tblHeader/>
        </w:trPr>
        <w:tc>
          <w:tcPr>
            <w:tcW w:w="821" w:type="dxa"/>
            <w:shd w:val="clear" w:color="auto" w:fill="F3F3F3"/>
          </w:tcPr>
          <w:p w14:paraId="54DB0B08" w14:textId="77777777" w:rsidR="00744129" w:rsidRPr="00200359" w:rsidRDefault="00744129" w:rsidP="00DE027D">
            <w:pPr>
              <w:pStyle w:val="TAH"/>
              <w:rPr>
                <w:sz w:val="16"/>
              </w:rPr>
            </w:pPr>
            <w:r w:rsidRPr="00200359">
              <w:rPr>
                <w:sz w:val="16"/>
              </w:rPr>
              <w:t>Meeting</w:t>
            </w:r>
          </w:p>
        </w:tc>
        <w:tc>
          <w:tcPr>
            <w:tcW w:w="842" w:type="dxa"/>
            <w:shd w:val="clear" w:color="auto" w:fill="F3F3F3"/>
          </w:tcPr>
          <w:p w14:paraId="724302AD" w14:textId="77777777" w:rsidR="00744129" w:rsidRPr="00200359" w:rsidRDefault="00744129" w:rsidP="00DE027D">
            <w:pPr>
              <w:pStyle w:val="TAH"/>
              <w:rPr>
                <w:sz w:val="16"/>
              </w:rPr>
            </w:pPr>
            <w:r w:rsidRPr="00200359">
              <w:rPr>
                <w:sz w:val="16"/>
              </w:rPr>
              <w:t>Spec</w:t>
            </w:r>
          </w:p>
        </w:tc>
        <w:tc>
          <w:tcPr>
            <w:tcW w:w="713" w:type="dxa"/>
            <w:shd w:val="clear" w:color="auto" w:fill="F3F3F3"/>
          </w:tcPr>
          <w:p w14:paraId="0FCA9FB6" w14:textId="77777777" w:rsidR="00744129" w:rsidRPr="00200359" w:rsidRDefault="00744129" w:rsidP="00DE027D">
            <w:pPr>
              <w:pStyle w:val="TAH"/>
              <w:rPr>
                <w:sz w:val="16"/>
              </w:rPr>
            </w:pPr>
            <w:r w:rsidRPr="00200359">
              <w:rPr>
                <w:sz w:val="16"/>
              </w:rPr>
              <w:t>CR</w:t>
            </w:r>
          </w:p>
        </w:tc>
        <w:tc>
          <w:tcPr>
            <w:tcW w:w="426" w:type="dxa"/>
            <w:shd w:val="clear" w:color="auto" w:fill="F3F3F3"/>
          </w:tcPr>
          <w:p w14:paraId="6B5DBC24" w14:textId="77777777" w:rsidR="00744129" w:rsidRPr="00200359" w:rsidRDefault="00744129" w:rsidP="00DE027D">
            <w:pPr>
              <w:pStyle w:val="TAH"/>
              <w:rPr>
                <w:sz w:val="16"/>
              </w:rPr>
            </w:pPr>
            <w:r w:rsidRPr="00200359">
              <w:rPr>
                <w:sz w:val="16"/>
              </w:rPr>
              <w:t>Rev</w:t>
            </w:r>
          </w:p>
        </w:tc>
        <w:tc>
          <w:tcPr>
            <w:tcW w:w="708" w:type="dxa"/>
            <w:shd w:val="clear" w:color="auto" w:fill="F3F3F3"/>
          </w:tcPr>
          <w:p w14:paraId="0607A5AC" w14:textId="77777777" w:rsidR="00744129" w:rsidRPr="00200359" w:rsidRDefault="00744129" w:rsidP="00DE027D">
            <w:pPr>
              <w:pStyle w:val="TAH"/>
              <w:rPr>
                <w:sz w:val="16"/>
              </w:rPr>
            </w:pPr>
            <w:r w:rsidRPr="00200359">
              <w:rPr>
                <w:sz w:val="16"/>
              </w:rPr>
              <w:t>Phase</w:t>
            </w:r>
          </w:p>
        </w:tc>
        <w:tc>
          <w:tcPr>
            <w:tcW w:w="4660" w:type="dxa"/>
            <w:shd w:val="clear" w:color="auto" w:fill="F3F3F3"/>
          </w:tcPr>
          <w:p w14:paraId="6E6B5CDF" w14:textId="77777777" w:rsidR="00744129" w:rsidRPr="00200359" w:rsidRDefault="00744129" w:rsidP="00DE027D">
            <w:pPr>
              <w:pStyle w:val="TAH"/>
              <w:rPr>
                <w:sz w:val="16"/>
              </w:rPr>
            </w:pPr>
            <w:r w:rsidRPr="00200359">
              <w:rPr>
                <w:sz w:val="16"/>
              </w:rPr>
              <w:t>Subject</w:t>
            </w:r>
          </w:p>
        </w:tc>
        <w:tc>
          <w:tcPr>
            <w:tcW w:w="474" w:type="dxa"/>
            <w:shd w:val="clear" w:color="auto" w:fill="F3F3F3"/>
          </w:tcPr>
          <w:p w14:paraId="27D6C95B" w14:textId="77777777" w:rsidR="00744129" w:rsidRPr="00200359" w:rsidRDefault="00744129" w:rsidP="00DE027D">
            <w:pPr>
              <w:pStyle w:val="TAH"/>
              <w:rPr>
                <w:sz w:val="16"/>
              </w:rPr>
            </w:pPr>
            <w:r w:rsidRPr="00200359">
              <w:rPr>
                <w:sz w:val="16"/>
              </w:rPr>
              <w:t>Cat</w:t>
            </w:r>
          </w:p>
        </w:tc>
        <w:tc>
          <w:tcPr>
            <w:tcW w:w="1113" w:type="dxa"/>
            <w:shd w:val="clear" w:color="auto" w:fill="F3F3F3"/>
          </w:tcPr>
          <w:p w14:paraId="75F762B9" w14:textId="77777777" w:rsidR="00744129" w:rsidRPr="00200359" w:rsidRDefault="00744129" w:rsidP="00DE027D">
            <w:pPr>
              <w:pStyle w:val="TAH"/>
              <w:rPr>
                <w:sz w:val="16"/>
              </w:rPr>
            </w:pPr>
            <w:r w:rsidRPr="00200359">
              <w:rPr>
                <w:sz w:val="16"/>
              </w:rPr>
              <w:t>Version-Current</w:t>
            </w:r>
          </w:p>
        </w:tc>
        <w:tc>
          <w:tcPr>
            <w:tcW w:w="1124" w:type="dxa"/>
            <w:shd w:val="clear" w:color="auto" w:fill="F3F3F3"/>
          </w:tcPr>
          <w:p w14:paraId="2E935C07" w14:textId="77777777" w:rsidR="00744129" w:rsidRPr="00200359" w:rsidRDefault="00744129" w:rsidP="00DE027D">
            <w:pPr>
              <w:pStyle w:val="TAH"/>
              <w:rPr>
                <w:sz w:val="16"/>
              </w:rPr>
            </w:pPr>
            <w:r w:rsidRPr="00200359">
              <w:rPr>
                <w:sz w:val="16"/>
              </w:rPr>
              <w:t>TD</w:t>
            </w:r>
          </w:p>
        </w:tc>
        <w:tc>
          <w:tcPr>
            <w:tcW w:w="2268" w:type="dxa"/>
            <w:shd w:val="clear" w:color="auto" w:fill="F3F3F3"/>
          </w:tcPr>
          <w:p w14:paraId="663E4617" w14:textId="77777777" w:rsidR="00744129" w:rsidRPr="00200359" w:rsidRDefault="00744129" w:rsidP="00DE027D">
            <w:pPr>
              <w:pStyle w:val="TAH"/>
              <w:rPr>
                <w:sz w:val="16"/>
              </w:rPr>
            </w:pPr>
            <w:r w:rsidRPr="00200359">
              <w:rPr>
                <w:sz w:val="16"/>
              </w:rPr>
              <w:t>Source</w:t>
            </w:r>
          </w:p>
        </w:tc>
        <w:tc>
          <w:tcPr>
            <w:tcW w:w="1106" w:type="dxa"/>
            <w:shd w:val="clear" w:color="auto" w:fill="F3F3F3"/>
          </w:tcPr>
          <w:p w14:paraId="7E13E07B" w14:textId="77777777" w:rsidR="00744129" w:rsidRPr="00200359" w:rsidRDefault="00744129" w:rsidP="00DE027D">
            <w:pPr>
              <w:pStyle w:val="TAH"/>
              <w:rPr>
                <w:sz w:val="16"/>
              </w:rPr>
            </w:pPr>
            <w:r w:rsidRPr="00200359">
              <w:rPr>
                <w:sz w:val="16"/>
              </w:rPr>
              <w:t>Status</w:t>
            </w:r>
          </w:p>
        </w:tc>
        <w:tc>
          <w:tcPr>
            <w:tcW w:w="1799" w:type="dxa"/>
            <w:shd w:val="clear" w:color="auto" w:fill="F3F3F3"/>
          </w:tcPr>
          <w:p w14:paraId="5B97BFC0" w14:textId="77777777" w:rsidR="00744129" w:rsidRPr="00200359" w:rsidRDefault="00744129" w:rsidP="00DE027D">
            <w:pPr>
              <w:pStyle w:val="TAH"/>
              <w:rPr>
                <w:sz w:val="16"/>
              </w:rPr>
            </w:pPr>
            <w:r w:rsidRPr="00200359">
              <w:rPr>
                <w:sz w:val="16"/>
              </w:rPr>
              <w:t>Work Item</w:t>
            </w:r>
          </w:p>
        </w:tc>
      </w:tr>
      <w:tr w:rsidR="00744129" w:rsidRPr="00200359" w14:paraId="261E4FA9" w14:textId="77777777" w:rsidTr="00DE027D">
        <w:tc>
          <w:tcPr>
            <w:tcW w:w="821" w:type="dxa"/>
          </w:tcPr>
          <w:p w14:paraId="1A93E610" w14:textId="77777777" w:rsidR="00744129" w:rsidRPr="006B2793" w:rsidRDefault="00744129" w:rsidP="00744129">
            <w:pPr>
              <w:pStyle w:val="TAL"/>
              <w:tabs>
                <w:tab w:val="clear" w:pos="284"/>
                <w:tab w:val="clear" w:pos="567"/>
              </w:tabs>
              <w:rPr>
                <w:sz w:val="16"/>
              </w:rPr>
            </w:pPr>
            <w:r w:rsidRPr="006B2793">
              <w:rPr>
                <w:sz w:val="16"/>
              </w:rPr>
              <w:t>SP-86</w:t>
            </w:r>
          </w:p>
        </w:tc>
        <w:tc>
          <w:tcPr>
            <w:tcW w:w="842" w:type="dxa"/>
          </w:tcPr>
          <w:p w14:paraId="36EDBEF7" w14:textId="77777777" w:rsidR="00744129" w:rsidRPr="006B2793" w:rsidRDefault="00744129" w:rsidP="00744129">
            <w:pPr>
              <w:pStyle w:val="TAL"/>
              <w:tabs>
                <w:tab w:val="clear" w:pos="284"/>
                <w:tab w:val="clear" w:pos="567"/>
              </w:tabs>
              <w:rPr>
                <w:sz w:val="16"/>
              </w:rPr>
            </w:pPr>
            <w:r w:rsidRPr="006B2793">
              <w:rPr>
                <w:sz w:val="16"/>
              </w:rPr>
              <w:t>23.288</w:t>
            </w:r>
          </w:p>
        </w:tc>
        <w:tc>
          <w:tcPr>
            <w:tcW w:w="713" w:type="dxa"/>
          </w:tcPr>
          <w:p w14:paraId="59C3EAB0" w14:textId="77777777" w:rsidR="00744129" w:rsidRPr="006B2793" w:rsidRDefault="00744129" w:rsidP="00744129">
            <w:pPr>
              <w:pStyle w:val="TAL"/>
              <w:tabs>
                <w:tab w:val="clear" w:pos="284"/>
                <w:tab w:val="clear" w:pos="567"/>
              </w:tabs>
              <w:rPr>
                <w:sz w:val="16"/>
              </w:rPr>
            </w:pPr>
            <w:r w:rsidRPr="006B2793">
              <w:rPr>
                <w:sz w:val="16"/>
              </w:rPr>
              <w:t>0095</w:t>
            </w:r>
          </w:p>
        </w:tc>
        <w:tc>
          <w:tcPr>
            <w:tcW w:w="426" w:type="dxa"/>
          </w:tcPr>
          <w:p w14:paraId="4C0F3D6D" w14:textId="77777777" w:rsidR="00744129" w:rsidRPr="006B2793" w:rsidRDefault="00744129" w:rsidP="00744129">
            <w:pPr>
              <w:pStyle w:val="TAL"/>
              <w:tabs>
                <w:tab w:val="clear" w:pos="284"/>
                <w:tab w:val="clear" w:pos="567"/>
              </w:tabs>
              <w:rPr>
                <w:sz w:val="16"/>
              </w:rPr>
            </w:pPr>
            <w:r w:rsidRPr="006B2793">
              <w:rPr>
                <w:sz w:val="16"/>
              </w:rPr>
              <w:t>3</w:t>
            </w:r>
          </w:p>
        </w:tc>
        <w:tc>
          <w:tcPr>
            <w:tcW w:w="708" w:type="dxa"/>
          </w:tcPr>
          <w:p w14:paraId="7FB4501E" w14:textId="77777777" w:rsidR="00744129" w:rsidRPr="006B2793" w:rsidRDefault="00744129" w:rsidP="00744129">
            <w:pPr>
              <w:pStyle w:val="TAL"/>
              <w:tabs>
                <w:tab w:val="clear" w:pos="284"/>
                <w:tab w:val="clear" w:pos="567"/>
              </w:tabs>
              <w:rPr>
                <w:sz w:val="16"/>
              </w:rPr>
            </w:pPr>
            <w:r w:rsidRPr="006B2793">
              <w:rPr>
                <w:sz w:val="16"/>
              </w:rPr>
              <w:t>Rel-16</w:t>
            </w:r>
          </w:p>
        </w:tc>
        <w:tc>
          <w:tcPr>
            <w:tcW w:w="4660" w:type="dxa"/>
          </w:tcPr>
          <w:p w14:paraId="437280B7" w14:textId="77777777" w:rsidR="00744129" w:rsidRPr="006B2793" w:rsidRDefault="00744129" w:rsidP="00744129">
            <w:pPr>
              <w:pStyle w:val="TAL"/>
              <w:tabs>
                <w:tab w:val="clear" w:pos="284"/>
                <w:tab w:val="clear" w:pos="567"/>
              </w:tabs>
              <w:rPr>
                <w:sz w:val="16"/>
              </w:rPr>
            </w:pPr>
            <w:r w:rsidRPr="006B2793">
              <w:rPr>
                <w:sz w:val="16"/>
              </w:rPr>
              <w:t>Alignment of User Data Congestion Analytics</w:t>
            </w:r>
          </w:p>
        </w:tc>
        <w:tc>
          <w:tcPr>
            <w:tcW w:w="474" w:type="dxa"/>
          </w:tcPr>
          <w:p w14:paraId="1AC0C306" w14:textId="77777777" w:rsidR="00744129" w:rsidRPr="006B2793" w:rsidRDefault="00744129" w:rsidP="00744129">
            <w:pPr>
              <w:pStyle w:val="TAL"/>
              <w:tabs>
                <w:tab w:val="clear" w:pos="284"/>
                <w:tab w:val="clear" w:pos="567"/>
              </w:tabs>
              <w:rPr>
                <w:sz w:val="16"/>
              </w:rPr>
            </w:pPr>
            <w:r w:rsidRPr="006B2793">
              <w:rPr>
                <w:sz w:val="16"/>
              </w:rPr>
              <w:t>F</w:t>
            </w:r>
          </w:p>
        </w:tc>
        <w:tc>
          <w:tcPr>
            <w:tcW w:w="1113" w:type="dxa"/>
          </w:tcPr>
          <w:p w14:paraId="70068F26" w14:textId="77777777" w:rsidR="00744129" w:rsidRPr="006B2793" w:rsidRDefault="00744129" w:rsidP="00744129">
            <w:pPr>
              <w:pStyle w:val="TAL"/>
              <w:tabs>
                <w:tab w:val="clear" w:pos="284"/>
                <w:tab w:val="clear" w:pos="567"/>
              </w:tabs>
              <w:rPr>
                <w:sz w:val="16"/>
              </w:rPr>
            </w:pPr>
            <w:r w:rsidRPr="006B2793">
              <w:rPr>
                <w:sz w:val="16"/>
              </w:rPr>
              <w:t>16.1.0</w:t>
            </w:r>
          </w:p>
        </w:tc>
        <w:tc>
          <w:tcPr>
            <w:tcW w:w="1124" w:type="dxa"/>
          </w:tcPr>
          <w:p w14:paraId="46AE9A1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191120</w:t>
            </w:r>
          </w:p>
        </w:tc>
        <w:tc>
          <w:tcPr>
            <w:tcW w:w="2268" w:type="dxa"/>
          </w:tcPr>
          <w:p w14:paraId="3359625B" w14:textId="77777777" w:rsidR="00744129" w:rsidRPr="006B2793" w:rsidRDefault="00744129" w:rsidP="00744129">
            <w:pPr>
              <w:pStyle w:val="TAL"/>
              <w:tabs>
                <w:tab w:val="clear" w:pos="284"/>
                <w:tab w:val="clear" w:pos="567"/>
              </w:tabs>
              <w:rPr>
                <w:sz w:val="16"/>
              </w:rPr>
            </w:pPr>
            <w:r w:rsidRPr="006B2793">
              <w:rPr>
                <w:sz w:val="16"/>
              </w:rPr>
              <w:t>ORANGE</w:t>
            </w:r>
          </w:p>
        </w:tc>
        <w:tc>
          <w:tcPr>
            <w:tcW w:w="1106" w:type="dxa"/>
          </w:tcPr>
          <w:p w14:paraId="071F1148" w14:textId="77777777"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14:paraId="4DE6B0ED" w14:textId="77777777" w:rsidR="00744129" w:rsidRPr="006B2793" w:rsidRDefault="00744129" w:rsidP="00744129">
            <w:pPr>
              <w:pStyle w:val="TAL"/>
              <w:tabs>
                <w:tab w:val="clear" w:pos="284"/>
                <w:tab w:val="clear" w:pos="567"/>
              </w:tabs>
              <w:rPr>
                <w:sz w:val="16"/>
              </w:rPr>
            </w:pPr>
            <w:r w:rsidRPr="006B2793">
              <w:rPr>
                <w:sz w:val="16"/>
              </w:rPr>
              <w:t>eNA</w:t>
            </w:r>
          </w:p>
        </w:tc>
      </w:tr>
      <w:tr w:rsidR="00744129" w:rsidRPr="00200359" w14:paraId="473255FF" w14:textId="77777777" w:rsidTr="00DE027D">
        <w:tc>
          <w:tcPr>
            <w:tcW w:w="821" w:type="dxa"/>
          </w:tcPr>
          <w:p w14:paraId="73E2DEE2" w14:textId="77777777" w:rsidR="00744129" w:rsidRPr="006B2793" w:rsidRDefault="00744129" w:rsidP="00744129">
            <w:pPr>
              <w:pStyle w:val="TAL"/>
              <w:tabs>
                <w:tab w:val="clear" w:pos="284"/>
                <w:tab w:val="clear" w:pos="567"/>
              </w:tabs>
              <w:rPr>
                <w:sz w:val="16"/>
              </w:rPr>
            </w:pPr>
            <w:r w:rsidRPr="006B2793">
              <w:rPr>
                <w:sz w:val="16"/>
              </w:rPr>
              <w:t>SP-86</w:t>
            </w:r>
          </w:p>
        </w:tc>
        <w:tc>
          <w:tcPr>
            <w:tcW w:w="842" w:type="dxa"/>
          </w:tcPr>
          <w:p w14:paraId="618D71CB" w14:textId="77777777" w:rsidR="00744129" w:rsidRPr="006B2793" w:rsidRDefault="00744129" w:rsidP="00744129">
            <w:pPr>
              <w:pStyle w:val="TAL"/>
              <w:tabs>
                <w:tab w:val="clear" w:pos="284"/>
                <w:tab w:val="clear" w:pos="567"/>
              </w:tabs>
              <w:rPr>
                <w:sz w:val="16"/>
              </w:rPr>
            </w:pPr>
            <w:r w:rsidRPr="006B2793">
              <w:rPr>
                <w:sz w:val="16"/>
              </w:rPr>
              <w:t>23.288</w:t>
            </w:r>
          </w:p>
        </w:tc>
        <w:tc>
          <w:tcPr>
            <w:tcW w:w="713" w:type="dxa"/>
          </w:tcPr>
          <w:p w14:paraId="0A5375F4" w14:textId="77777777" w:rsidR="00744129" w:rsidRPr="006B2793" w:rsidRDefault="00744129" w:rsidP="00744129">
            <w:pPr>
              <w:pStyle w:val="TAL"/>
              <w:tabs>
                <w:tab w:val="clear" w:pos="284"/>
                <w:tab w:val="clear" w:pos="567"/>
              </w:tabs>
              <w:rPr>
                <w:sz w:val="16"/>
              </w:rPr>
            </w:pPr>
            <w:r w:rsidRPr="006B2793">
              <w:rPr>
                <w:sz w:val="16"/>
              </w:rPr>
              <w:t>0102</w:t>
            </w:r>
          </w:p>
        </w:tc>
        <w:tc>
          <w:tcPr>
            <w:tcW w:w="426" w:type="dxa"/>
          </w:tcPr>
          <w:p w14:paraId="3EE0D91F" w14:textId="77777777" w:rsidR="00744129" w:rsidRPr="006B2793" w:rsidRDefault="00744129" w:rsidP="00744129">
            <w:pPr>
              <w:pStyle w:val="TAL"/>
              <w:tabs>
                <w:tab w:val="clear" w:pos="284"/>
                <w:tab w:val="clear" w:pos="567"/>
              </w:tabs>
              <w:rPr>
                <w:sz w:val="16"/>
              </w:rPr>
            </w:pPr>
            <w:r w:rsidRPr="006B2793">
              <w:rPr>
                <w:sz w:val="16"/>
              </w:rPr>
              <w:t>2</w:t>
            </w:r>
          </w:p>
        </w:tc>
        <w:tc>
          <w:tcPr>
            <w:tcW w:w="708" w:type="dxa"/>
          </w:tcPr>
          <w:p w14:paraId="52F65F0A" w14:textId="77777777" w:rsidR="00744129" w:rsidRPr="006B2793" w:rsidRDefault="00744129" w:rsidP="00744129">
            <w:pPr>
              <w:pStyle w:val="TAL"/>
              <w:tabs>
                <w:tab w:val="clear" w:pos="284"/>
                <w:tab w:val="clear" w:pos="567"/>
              </w:tabs>
              <w:rPr>
                <w:sz w:val="16"/>
              </w:rPr>
            </w:pPr>
            <w:r w:rsidRPr="006B2793">
              <w:rPr>
                <w:sz w:val="16"/>
              </w:rPr>
              <w:t>Rel-16</w:t>
            </w:r>
          </w:p>
        </w:tc>
        <w:tc>
          <w:tcPr>
            <w:tcW w:w="4660" w:type="dxa"/>
          </w:tcPr>
          <w:p w14:paraId="50A8E83C" w14:textId="77777777" w:rsidR="00744129" w:rsidRPr="006B2793" w:rsidRDefault="00744129" w:rsidP="00744129">
            <w:pPr>
              <w:pStyle w:val="TAL"/>
              <w:tabs>
                <w:tab w:val="clear" w:pos="284"/>
                <w:tab w:val="clear" w:pos="567"/>
              </w:tabs>
              <w:rPr>
                <w:sz w:val="16"/>
              </w:rPr>
            </w:pPr>
            <w:r w:rsidRPr="006B2793">
              <w:rPr>
                <w:sz w:val="16"/>
              </w:rPr>
              <w:t>Clarifications to network protection against abnormally behaving UEs</w:t>
            </w:r>
          </w:p>
        </w:tc>
        <w:tc>
          <w:tcPr>
            <w:tcW w:w="474" w:type="dxa"/>
          </w:tcPr>
          <w:p w14:paraId="7AE22B52" w14:textId="77777777" w:rsidR="00744129" w:rsidRPr="006B2793" w:rsidRDefault="00744129" w:rsidP="00744129">
            <w:pPr>
              <w:pStyle w:val="TAL"/>
              <w:tabs>
                <w:tab w:val="clear" w:pos="284"/>
                <w:tab w:val="clear" w:pos="567"/>
              </w:tabs>
              <w:rPr>
                <w:sz w:val="16"/>
              </w:rPr>
            </w:pPr>
            <w:r w:rsidRPr="006B2793">
              <w:rPr>
                <w:sz w:val="16"/>
              </w:rPr>
              <w:t>F</w:t>
            </w:r>
          </w:p>
        </w:tc>
        <w:tc>
          <w:tcPr>
            <w:tcW w:w="1113" w:type="dxa"/>
          </w:tcPr>
          <w:p w14:paraId="51A4EDB6" w14:textId="77777777" w:rsidR="00744129" w:rsidRPr="006B2793" w:rsidRDefault="00744129" w:rsidP="00744129">
            <w:pPr>
              <w:pStyle w:val="TAL"/>
              <w:tabs>
                <w:tab w:val="clear" w:pos="284"/>
                <w:tab w:val="clear" w:pos="567"/>
              </w:tabs>
              <w:rPr>
                <w:sz w:val="16"/>
              </w:rPr>
            </w:pPr>
            <w:r w:rsidRPr="006B2793">
              <w:rPr>
                <w:sz w:val="16"/>
              </w:rPr>
              <w:t>16.1.0</w:t>
            </w:r>
          </w:p>
        </w:tc>
        <w:tc>
          <w:tcPr>
            <w:tcW w:w="1124" w:type="dxa"/>
          </w:tcPr>
          <w:p w14:paraId="3F4041F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191237</w:t>
            </w:r>
          </w:p>
        </w:tc>
        <w:tc>
          <w:tcPr>
            <w:tcW w:w="2268" w:type="dxa"/>
          </w:tcPr>
          <w:p w14:paraId="1F2ED129" w14:textId="77777777" w:rsidR="00744129" w:rsidRPr="006B2793" w:rsidRDefault="00744129" w:rsidP="00744129">
            <w:pPr>
              <w:pStyle w:val="TAL"/>
              <w:tabs>
                <w:tab w:val="clear" w:pos="284"/>
                <w:tab w:val="clear" w:pos="567"/>
              </w:tabs>
              <w:rPr>
                <w:sz w:val="16"/>
              </w:rPr>
            </w:pPr>
            <w:r w:rsidRPr="006B2793">
              <w:rPr>
                <w:sz w:val="16"/>
              </w:rPr>
              <w:t>Qualcomm Incorporated</w:t>
            </w:r>
          </w:p>
        </w:tc>
        <w:tc>
          <w:tcPr>
            <w:tcW w:w="1106" w:type="dxa"/>
          </w:tcPr>
          <w:p w14:paraId="621AC91D" w14:textId="77777777"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14:paraId="38A258B8" w14:textId="77777777" w:rsidR="00744129" w:rsidRPr="006B2793" w:rsidRDefault="00744129" w:rsidP="00744129">
            <w:pPr>
              <w:pStyle w:val="TAL"/>
              <w:tabs>
                <w:tab w:val="clear" w:pos="284"/>
                <w:tab w:val="clear" w:pos="567"/>
              </w:tabs>
              <w:rPr>
                <w:sz w:val="16"/>
              </w:rPr>
            </w:pPr>
            <w:r w:rsidRPr="006B2793">
              <w:rPr>
                <w:sz w:val="16"/>
              </w:rPr>
              <w:t>eNA</w:t>
            </w:r>
          </w:p>
        </w:tc>
      </w:tr>
      <w:tr w:rsidR="00744129" w:rsidRPr="00200359" w14:paraId="3A969581" w14:textId="77777777" w:rsidTr="00DE027D">
        <w:tc>
          <w:tcPr>
            <w:tcW w:w="821" w:type="dxa"/>
          </w:tcPr>
          <w:p w14:paraId="7119F897" w14:textId="77777777" w:rsidR="00744129" w:rsidRPr="006B2793" w:rsidRDefault="00744129" w:rsidP="00744129">
            <w:pPr>
              <w:pStyle w:val="TAL"/>
              <w:tabs>
                <w:tab w:val="clear" w:pos="284"/>
                <w:tab w:val="clear" w:pos="567"/>
              </w:tabs>
              <w:rPr>
                <w:sz w:val="16"/>
              </w:rPr>
            </w:pPr>
            <w:r w:rsidRPr="006B2793">
              <w:rPr>
                <w:sz w:val="16"/>
              </w:rPr>
              <w:t>SP-86</w:t>
            </w:r>
          </w:p>
        </w:tc>
        <w:tc>
          <w:tcPr>
            <w:tcW w:w="842" w:type="dxa"/>
          </w:tcPr>
          <w:p w14:paraId="0C62BAB6" w14:textId="77777777" w:rsidR="00744129" w:rsidRPr="006B2793" w:rsidRDefault="00744129" w:rsidP="00744129">
            <w:pPr>
              <w:pStyle w:val="TAL"/>
              <w:tabs>
                <w:tab w:val="clear" w:pos="284"/>
                <w:tab w:val="clear" w:pos="567"/>
              </w:tabs>
              <w:rPr>
                <w:sz w:val="16"/>
              </w:rPr>
            </w:pPr>
            <w:r w:rsidRPr="006B2793">
              <w:rPr>
                <w:sz w:val="16"/>
              </w:rPr>
              <w:t>23.401</w:t>
            </w:r>
          </w:p>
        </w:tc>
        <w:tc>
          <w:tcPr>
            <w:tcW w:w="713" w:type="dxa"/>
          </w:tcPr>
          <w:p w14:paraId="42A1835A" w14:textId="77777777" w:rsidR="00744129" w:rsidRPr="006B2793" w:rsidRDefault="00744129" w:rsidP="00744129">
            <w:pPr>
              <w:pStyle w:val="TAL"/>
              <w:tabs>
                <w:tab w:val="clear" w:pos="284"/>
                <w:tab w:val="clear" w:pos="567"/>
              </w:tabs>
              <w:rPr>
                <w:sz w:val="16"/>
              </w:rPr>
            </w:pPr>
            <w:r w:rsidRPr="006B2793">
              <w:rPr>
                <w:sz w:val="16"/>
              </w:rPr>
              <w:t>3527</w:t>
            </w:r>
          </w:p>
        </w:tc>
        <w:tc>
          <w:tcPr>
            <w:tcW w:w="426" w:type="dxa"/>
          </w:tcPr>
          <w:p w14:paraId="4938E61E" w14:textId="77777777" w:rsidR="00744129" w:rsidRPr="006B2793" w:rsidRDefault="00744129" w:rsidP="00744129">
            <w:pPr>
              <w:pStyle w:val="TAL"/>
              <w:tabs>
                <w:tab w:val="clear" w:pos="284"/>
                <w:tab w:val="clear" w:pos="567"/>
              </w:tabs>
              <w:rPr>
                <w:sz w:val="16"/>
              </w:rPr>
            </w:pPr>
            <w:r w:rsidRPr="006B2793">
              <w:rPr>
                <w:sz w:val="16"/>
              </w:rPr>
              <w:t>3</w:t>
            </w:r>
          </w:p>
        </w:tc>
        <w:tc>
          <w:tcPr>
            <w:tcW w:w="708" w:type="dxa"/>
          </w:tcPr>
          <w:p w14:paraId="26E0DF3F" w14:textId="77777777" w:rsidR="00744129" w:rsidRPr="006B2793" w:rsidRDefault="00744129" w:rsidP="00744129">
            <w:pPr>
              <w:pStyle w:val="TAL"/>
              <w:tabs>
                <w:tab w:val="clear" w:pos="284"/>
                <w:tab w:val="clear" w:pos="567"/>
              </w:tabs>
              <w:rPr>
                <w:sz w:val="16"/>
              </w:rPr>
            </w:pPr>
            <w:r w:rsidRPr="006B2793">
              <w:rPr>
                <w:sz w:val="16"/>
              </w:rPr>
              <w:t>Rel-16</w:t>
            </w:r>
          </w:p>
        </w:tc>
        <w:tc>
          <w:tcPr>
            <w:tcW w:w="4660" w:type="dxa"/>
          </w:tcPr>
          <w:p w14:paraId="1BE13F44" w14:textId="77777777" w:rsidR="00744129" w:rsidRPr="006B2793" w:rsidRDefault="00744129" w:rsidP="00744129">
            <w:pPr>
              <w:pStyle w:val="TAL"/>
              <w:tabs>
                <w:tab w:val="clear" w:pos="284"/>
                <w:tab w:val="clear" w:pos="567"/>
              </w:tabs>
              <w:rPr>
                <w:sz w:val="16"/>
              </w:rPr>
            </w:pPr>
            <w:r w:rsidRPr="006B2793">
              <w:rPr>
                <w:sz w:val="16"/>
              </w:rPr>
              <w:t>UE Radio Capability ID allocation in EPS</w:t>
            </w:r>
          </w:p>
        </w:tc>
        <w:tc>
          <w:tcPr>
            <w:tcW w:w="474" w:type="dxa"/>
          </w:tcPr>
          <w:p w14:paraId="2B44E334" w14:textId="77777777" w:rsidR="00744129" w:rsidRPr="006B2793" w:rsidRDefault="00744129" w:rsidP="00744129">
            <w:pPr>
              <w:pStyle w:val="TAL"/>
              <w:tabs>
                <w:tab w:val="clear" w:pos="284"/>
                <w:tab w:val="clear" w:pos="567"/>
              </w:tabs>
              <w:rPr>
                <w:sz w:val="16"/>
              </w:rPr>
            </w:pPr>
            <w:r w:rsidRPr="006B2793">
              <w:rPr>
                <w:sz w:val="16"/>
              </w:rPr>
              <w:t>F</w:t>
            </w:r>
          </w:p>
        </w:tc>
        <w:tc>
          <w:tcPr>
            <w:tcW w:w="1113" w:type="dxa"/>
          </w:tcPr>
          <w:p w14:paraId="0CCD1105" w14:textId="77777777" w:rsidR="00744129" w:rsidRPr="006B2793" w:rsidRDefault="00744129" w:rsidP="00744129">
            <w:pPr>
              <w:pStyle w:val="TAL"/>
              <w:tabs>
                <w:tab w:val="clear" w:pos="284"/>
                <w:tab w:val="clear" w:pos="567"/>
              </w:tabs>
              <w:rPr>
                <w:sz w:val="16"/>
              </w:rPr>
            </w:pPr>
            <w:r w:rsidRPr="006B2793">
              <w:rPr>
                <w:sz w:val="16"/>
              </w:rPr>
              <w:t>16.4.0</w:t>
            </w:r>
          </w:p>
        </w:tc>
        <w:tc>
          <w:tcPr>
            <w:tcW w:w="1124" w:type="dxa"/>
          </w:tcPr>
          <w:p w14:paraId="3212991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191331</w:t>
            </w:r>
          </w:p>
        </w:tc>
        <w:tc>
          <w:tcPr>
            <w:tcW w:w="2268" w:type="dxa"/>
          </w:tcPr>
          <w:p w14:paraId="0E883B56" w14:textId="77777777" w:rsidR="00744129" w:rsidRPr="006B2793" w:rsidRDefault="00744129" w:rsidP="00744129">
            <w:pPr>
              <w:pStyle w:val="TAL"/>
              <w:tabs>
                <w:tab w:val="clear" w:pos="284"/>
                <w:tab w:val="clear" w:pos="567"/>
              </w:tabs>
              <w:rPr>
                <w:sz w:val="16"/>
              </w:rPr>
            </w:pPr>
            <w:r w:rsidRPr="006B2793">
              <w:rPr>
                <w:sz w:val="16"/>
              </w:rPr>
              <w:t>Qualcomm Incorporated</w:t>
            </w:r>
          </w:p>
        </w:tc>
        <w:tc>
          <w:tcPr>
            <w:tcW w:w="1106" w:type="dxa"/>
          </w:tcPr>
          <w:p w14:paraId="1B591142" w14:textId="77777777"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14:paraId="42F7E199" w14:textId="77777777" w:rsidR="00744129" w:rsidRPr="006B2793" w:rsidRDefault="00744129" w:rsidP="00744129">
            <w:pPr>
              <w:pStyle w:val="TAL"/>
              <w:tabs>
                <w:tab w:val="clear" w:pos="284"/>
                <w:tab w:val="clear" w:pos="567"/>
              </w:tabs>
              <w:rPr>
                <w:sz w:val="16"/>
              </w:rPr>
            </w:pPr>
            <w:r w:rsidRPr="006B2793">
              <w:rPr>
                <w:sz w:val="16"/>
              </w:rPr>
              <w:t>RACS</w:t>
            </w:r>
          </w:p>
        </w:tc>
      </w:tr>
      <w:tr w:rsidR="00744129" w:rsidRPr="00200359" w14:paraId="53593DB0" w14:textId="77777777" w:rsidTr="00DE027D">
        <w:tc>
          <w:tcPr>
            <w:tcW w:w="821" w:type="dxa"/>
          </w:tcPr>
          <w:p w14:paraId="3DF2576C" w14:textId="77777777" w:rsidR="00744129" w:rsidRPr="006B2793" w:rsidRDefault="00744129" w:rsidP="00744129">
            <w:pPr>
              <w:pStyle w:val="TAL"/>
              <w:tabs>
                <w:tab w:val="clear" w:pos="284"/>
                <w:tab w:val="clear" w:pos="567"/>
              </w:tabs>
              <w:rPr>
                <w:sz w:val="16"/>
              </w:rPr>
            </w:pPr>
            <w:r w:rsidRPr="006B2793">
              <w:rPr>
                <w:sz w:val="16"/>
              </w:rPr>
              <w:t>SP-86</w:t>
            </w:r>
          </w:p>
        </w:tc>
        <w:tc>
          <w:tcPr>
            <w:tcW w:w="842" w:type="dxa"/>
          </w:tcPr>
          <w:p w14:paraId="151090BF" w14:textId="77777777" w:rsidR="00744129" w:rsidRPr="006B2793" w:rsidRDefault="00744129" w:rsidP="00744129">
            <w:pPr>
              <w:pStyle w:val="TAL"/>
              <w:tabs>
                <w:tab w:val="clear" w:pos="284"/>
                <w:tab w:val="clear" w:pos="567"/>
              </w:tabs>
              <w:rPr>
                <w:sz w:val="16"/>
              </w:rPr>
            </w:pPr>
            <w:r w:rsidRPr="006B2793">
              <w:rPr>
                <w:sz w:val="16"/>
              </w:rPr>
              <w:t>23.502</w:t>
            </w:r>
          </w:p>
        </w:tc>
        <w:tc>
          <w:tcPr>
            <w:tcW w:w="713" w:type="dxa"/>
          </w:tcPr>
          <w:p w14:paraId="378D9FF1" w14:textId="77777777" w:rsidR="00744129" w:rsidRPr="006B2793" w:rsidRDefault="00744129" w:rsidP="00744129">
            <w:pPr>
              <w:pStyle w:val="TAL"/>
              <w:tabs>
                <w:tab w:val="clear" w:pos="284"/>
                <w:tab w:val="clear" w:pos="567"/>
              </w:tabs>
              <w:rPr>
                <w:sz w:val="16"/>
              </w:rPr>
            </w:pPr>
            <w:r w:rsidRPr="006B2793">
              <w:rPr>
                <w:sz w:val="16"/>
              </w:rPr>
              <w:t>1875</w:t>
            </w:r>
          </w:p>
        </w:tc>
        <w:tc>
          <w:tcPr>
            <w:tcW w:w="426" w:type="dxa"/>
          </w:tcPr>
          <w:p w14:paraId="4F3DAF00" w14:textId="77777777" w:rsidR="00744129" w:rsidRPr="006B2793" w:rsidRDefault="00744129" w:rsidP="00744129">
            <w:pPr>
              <w:pStyle w:val="TAL"/>
              <w:tabs>
                <w:tab w:val="clear" w:pos="284"/>
                <w:tab w:val="clear" w:pos="567"/>
              </w:tabs>
              <w:rPr>
                <w:sz w:val="16"/>
              </w:rPr>
            </w:pPr>
            <w:r w:rsidRPr="006B2793">
              <w:rPr>
                <w:sz w:val="16"/>
              </w:rPr>
              <w:t>2</w:t>
            </w:r>
          </w:p>
        </w:tc>
        <w:tc>
          <w:tcPr>
            <w:tcW w:w="708" w:type="dxa"/>
          </w:tcPr>
          <w:p w14:paraId="0C6F73A9" w14:textId="77777777" w:rsidR="00744129" w:rsidRPr="006B2793" w:rsidRDefault="00744129" w:rsidP="00744129">
            <w:pPr>
              <w:pStyle w:val="TAL"/>
              <w:tabs>
                <w:tab w:val="clear" w:pos="284"/>
                <w:tab w:val="clear" w:pos="567"/>
              </w:tabs>
              <w:rPr>
                <w:sz w:val="16"/>
              </w:rPr>
            </w:pPr>
            <w:r w:rsidRPr="006B2793">
              <w:rPr>
                <w:sz w:val="16"/>
              </w:rPr>
              <w:t>Rel-16</w:t>
            </w:r>
          </w:p>
        </w:tc>
        <w:tc>
          <w:tcPr>
            <w:tcW w:w="4660" w:type="dxa"/>
          </w:tcPr>
          <w:p w14:paraId="2AB4DA03" w14:textId="77777777" w:rsidR="00744129" w:rsidRPr="006B2793" w:rsidRDefault="00744129" w:rsidP="00744129">
            <w:pPr>
              <w:pStyle w:val="TAL"/>
              <w:tabs>
                <w:tab w:val="clear" w:pos="284"/>
                <w:tab w:val="clear" w:pos="567"/>
              </w:tabs>
              <w:rPr>
                <w:sz w:val="16"/>
              </w:rPr>
            </w:pPr>
            <w:r w:rsidRPr="006B2793">
              <w:rPr>
                <w:sz w:val="16"/>
              </w:rPr>
              <w:t>Correction to EPS-5GS idle mobility with N26</w:t>
            </w:r>
          </w:p>
        </w:tc>
        <w:tc>
          <w:tcPr>
            <w:tcW w:w="474" w:type="dxa"/>
          </w:tcPr>
          <w:p w14:paraId="771C60BB" w14:textId="77777777" w:rsidR="00744129" w:rsidRPr="006B2793" w:rsidRDefault="00744129" w:rsidP="00744129">
            <w:pPr>
              <w:pStyle w:val="TAL"/>
              <w:tabs>
                <w:tab w:val="clear" w:pos="284"/>
                <w:tab w:val="clear" w:pos="567"/>
              </w:tabs>
              <w:rPr>
                <w:sz w:val="16"/>
              </w:rPr>
            </w:pPr>
            <w:r w:rsidRPr="006B2793">
              <w:rPr>
                <w:sz w:val="16"/>
              </w:rPr>
              <w:t>F</w:t>
            </w:r>
          </w:p>
        </w:tc>
        <w:tc>
          <w:tcPr>
            <w:tcW w:w="1113" w:type="dxa"/>
          </w:tcPr>
          <w:p w14:paraId="16B7D641" w14:textId="77777777" w:rsidR="00744129" w:rsidRPr="006B2793" w:rsidRDefault="00744129" w:rsidP="00744129">
            <w:pPr>
              <w:pStyle w:val="TAL"/>
              <w:tabs>
                <w:tab w:val="clear" w:pos="284"/>
                <w:tab w:val="clear" w:pos="567"/>
              </w:tabs>
              <w:rPr>
                <w:sz w:val="16"/>
              </w:rPr>
            </w:pPr>
            <w:r w:rsidRPr="006B2793">
              <w:rPr>
                <w:sz w:val="16"/>
              </w:rPr>
              <w:t>16.2.0</w:t>
            </w:r>
          </w:p>
        </w:tc>
        <w:tc>
          <w:tcPr>
            <w:tcW w:w="1124" w:type="dxa"/>
          </w:tcPr>
          <w:p w14:paraId="25A339E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191115</w:t>
            </w:r>
          </w:p>
        </w:tc>
        <w:tc>
          <w:tcPr>
            <w:tcW w:w="2268" w:type="dxa"/>
          </w:tcPr>
          <w:p w14:paraId="01F04469" w14:textId="77777777" w:rsidR="00744129" w:rsidRPr="006B2793" w:rsidRDefault="00744129" w:rsidP="00744129">
            <w:pPr>
              <w:pStyle w:val="TAL"/>
              <w:tabs>
                <w:tab w:val="clear" w:pos="284"/>
                <w:tab w:val="clear" w:pos="567"/>
              </w:tabs>
              <w:rPr>
                <w:sz w:val="16"/>
              </w:rPr>
            </w:pPr>
            <w:r w:rsidRPr="006B2793">
              <w:rPr>
                <w:sz w:val="16"/>
              </w:rPr>
              <w:t>Ericsson</w:t>
            </w:r>
          </w:p>
        </w:tc>
        <w:tc>
          <w:tcPr>
            <w:tcW w:w="1106" w:type="dxa"/>
          </w:tcPr>
          <w:p w14:paraId="797D112F" w14:textId="77777777"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14:paraId="4E093C40" w14:textId="77777777" w:rsidR="00744129" w:rsidRPr="006B2793" w:rsidRDefault="00744129" w:rsidP="00744129">
            <w:pPr>
              <w:pStyle w:val="TAL"/>
              <w:tabs>
                <w:tab w:val="clear" w:pos="284"/>
                <w:tab w:val="clear" w:pos="567"/>
              </w:tabs>
              <w:rPr>
                <w:sz w:val="16"/>
              </w:rPr>
            </w:pPr>
            <w:r w:rsidRPr="006B2793">
              <w:rPr>
                <w:sz w:val="16"/>
              </w:rPr>
              <w:t>5GS_Ph1, TEI16</w:t>
            </w:r>
          </w:p>
        </w:tc>
      </w:tr>
      <w:tr w:rsidR="00744129" w:rsidRPr="00200359" w14:paraId="65FC52E3" w14:textId="77777777" w:rsidTr="00DE027D">
        <w:tc>
          <w:tcPr>
            <w:tcW w:w="821" w:type="dxa"/>
          </w:tcPr>
          <w:p w14:paraId="21A06BFF" w14:textId="77777777" w:rsidR="00744129" w:rsidRPr="006B2793" w:rsidRDefault="00744129" w:rsidP="00744129">
            <w:pPr>
              <w:pStyle w:val="TAL"/>
              <w:tabs>
                <w:tab w:val="clear" w:pos="284"/>
                <w:tab w:val="clear" w:pos="567"/>
              </w:tabs>
              <w:rPr>
                <w:sz w:val="16"/>
              </w:rPr>
            </w:pPr>
            <w:r w:rsidRPr="006B2793">
              <w:rPr>
                <w:sz w:val="16"/>
              </w:rPr>
              <w:t>SP-86</w:t>
            </w:r>
          </w:p>
        </w:tc>
        <w:tc>
          <w:tcPr>
            <w:tcW w:w="842" w:type="dxa"/>
          </w:tcPr>
          <w:p w14:paraId="225BCE0F" w14:textId="77777777" w:rsidR="00744129" w:rsidRPr="006B2793" w:rsidRDefault="00744129" w:rsidP="00744129">
            <w:pPr>
              <w:pStyle w:val="TAL"/>
              <w:tabs>
                <w:tab w:val="clear" w:pos="284"/>
                <w:tab w:val="clear" w:pos="567"/>
              </w:tabs>
              <w:rPr>
                <w:sz w:val="16"/>
              </w:rPr>
            </w:pPr>
            <w:r w:rsidRPr="006B2793">
              <w:rPr>
                <w:sz w:val="16"/>
              </w:rPr>
              <w:t>32.291</w:t>
            </w:r>
          </w:p>
        </w:tc>
        <w:tc>
          <w:tcPr>
            <w:tcW w:w="713" w:type="dxa"/>
          </w:tcPr>
          <w:p w14:paraId="36FCE6AC" w14:textId="77777777" w:rsidR="00744129" w:rsidRPr="006B2793" w:rsidRDefault="00744129" w:rsidP="00744129">
            <w:pPr>
              <w:pStyle w:val="TAL"/>
              <w:tabs>
                <w:tab w:val="clear" w:pos="284"/>
                <w:tab w:val="clear" w:pos="567"/>
              </w:tabs>
              <w:rPr>
                <w:sz w:val="16"/>
              </w:rPr>
            </w:pPr>
            <w:r w:rsidRPr="006B2793">
              <w:rPr>
                <w:sz w:val="16"/>
              </w:rPr>
              <w:t>0167</w:t>
            </w:r>
          </w:p>
        </w:tc>
        <w:tc>
          <w:tcPr>
            <w:tcW w:w="426" w:type="dxa"/>
          </w:tcPr>
          <w:p w14:paraId="1F2A2A6E" w14:textId="77777777" w:rsidR="00744129" w:rsidRPr="006B2793" w:rsidRDefault="00744129" w:rsidP="00744129">
            <w:pPr>
              <w:pStyle w:val="TAL"/>
              <w:tabs>
                <w:tab w:val="clear" w:pos="284"/>
                <w:tab w:val="clear" w:pos="567"/>
              </w:tabs>
              <w:rPr>
                <w:sz w:val="16"/>
              </w:rPr>
            </w:pPr>
            <w:r w:rsidRPr="006B2793">
              <w:rPr>
                <w:sz w:val="16"/>
              </w:rPr>
              <w:t>2</w:t>
            </w:r>
          </w:p>
        </w:tc>
        <w:tc>
          <w:tcPr>
            <w:tcW w:w="708" w:type="dxa"/>
          </w:tcPr>
          <w:p w14:paraId="2FAA7E8D" w14:textId="77777777" w:rsidR="00744129" w:rsidRPr="006B2793" w:rsidRDefault="00744129" w:rsidP="00744129">
            <w:pPr>
              <w:pStyle w:val="TAL"/>
              <w:tabs>
                <w:tab w:val="clear" w:pos="284"/>
                <w:tab w:val="clear" w:pos="567"/>
              </w:tabs>
              <w:rPr>
                <w:sz w:val="16"/>
              </w:rPr>
            </w:pPr>
            <w:r w:rsidRPr="006B2793">
              <w:rPr>
                <w:sz w:val="16"/>
              </w:rPr>
              <w:t>Rel-15</w:t>
            </w:r>
          </w:p>
        </w:tc>
        <w:tc>
          <w:tcPr>
            <w:tcW w:w="4660" w:type="dxa"/>
          </w:tcPr>
          <w:p w14:paraId="3AC5B0BA" w14:textId="77777777" w:rsidR="00744129" w:rsidRPr="006B2793" w:rsidRDefault="00744129" w:rsidP="00744129">
            <w:pPr>
              <w:pStyle w:val="TAL"/>
              <w:tabs>
                <w:tab w:val="clear" w:pos="284"/>
                <w:tab w:val="clear" w:pos="567"/>
              </w:tabs>
              <w:rPr>
                <w:sz w:val="16"/>
              </w:rPr>
            </w:pPr>
            <w:r w:rsidRPr="006B2793">
              <w:rPr>
                <w:sz w:val="16"/>
              </w:rPr>
              <w:t>Rel-15 CR 32.291 Correction of ChargingDataResponse description</w:t>
            </w:r>
          </w:p>
        </w:tc>
        <w:tc>
          <w:tcPr>
            <w:tcW w:w="474" w:type="dxa"/>
          </w:tcPr>
          <w:p w14:paraId="4D19B0AD" w14:textId="77777777" w:rsidR="00744129" w:rsidRPr="006B2793" w:rsidRDefault="00744129" w:rsidP="00744129">
            <w:pPr>
              <w:pStyle w:val="TAL"/>
              <w:tabs>
                <w:tab w:val="clear" w:pos="284"/>
                <w:tab w:val="clear" w:pos="567"/>
              </w:tabs>
              <w:rPr>
                <w:sz w:val="16"/>
              </w:rPr>
            </w:pPr>
            <w:r w:rsidRPr="006B2793">
              <w:rPr>
                <w:sz w:val="16"/>
              </w:rPr>
              <w:t>F</w:t>
            </w:r>
          </w:p>
        </w:tc>
        <w:tc>
          <w:tcPr>
            <w:tcW w:w="1113" w:type="dxa"/>
          </w:tcPr>
          <w:p w14:paraId="6D9BC645" w14:textId="77777777" w:rsidR="00744129" w:rsidRPr="006B2793" w:rsidRDefault="00744129" w:rsidP="00744129">
            <w:pPr>
              <w:pStyle w:val="TAL"/>
              <w:tabs>
                <w:tab w:val="clear" w:pos="284"/>
                <w:tab w:val="clear" w:pos="567"/>
              </w:tabs>
              <w:rPr>
                <w:sz w:val="16"/>
              </w:rPr>
            </w:pPr>
            <w:r w:rsidRPr="006B2793">
              <w:rPr>
                <w:sz w:val="16"/>
              </w:rPr>
              <w:t>15.4.0</w:t>
            </w:r>
          </w:p>
        </w:tc>
        <w:tc>
          <w:tcPr>
            <w:tcW w:w="1124" w:type="dxa"/>
          </w:tcPr>
          <w:p w14:paraId="0C1234B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191204</w:t>
            </w:r>
          </w:p>
        </w:tc>
        <w:tc>
          <w:tcPr>
            <w:tcW w:w="2268" w:type="dxa"/>
          </w:tcPr>
          <w:p w14:paraId="317CF678" w14:textId="77777777" w:rsidR="00744129" w:rsidRPr="006B2793" w:rsidRDefault="00744129" w:rsidP="00744129">
            <w:pPr>
              <w:pStyle w:val="TAL"/>
              <w:tabs>
                <w:tab w:val="clear" w:pos="284"/>
                <w:tab w:val="clear" w:pos="567"/>
              </w:tabs>
              <w:rPr>
                <w:sz w:val="16"/>
              </w:rPr>
            </w:pPr>
            <w:r w:rsidRPr="006B2793">
              <w:rPr>
                <w:sz w:val="16"/>
              </w:rPr>
              <w:t>Huawei</w:t>
            </w:r>
          </w:p>
        </w:tc>
        <w:tc>
          <w:tcPr>
            <w:tcW w:w="1106" w:type="dxa"/>
          </w:tcPr>
          <w:p w14:paraId="220836F5" w14:textId="77777777"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14:paraId="303114EB" w14:textId="77777777"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14:paraId="37413239" w14:textId="77777777" w:rsidTr="00DE027D">
        <w:tc>
          <w:tcPr>
            <w:tcW w:w="821" w:type="dxa"/>
          </w:tcPr>
          <w:p w14:paraId="1C04AE4D" w14:textId="77777777" w:rsidR="00744129" w:rsidRPr="006B2793" w:rsidRDefault="00744129" w:rsidP="00744129">
            <w:pPr>
              <w:pStyle w:val="TAL"/>
              <w:tabs>
                <w:tab w:val="clear" w:pos="284"/>
                <w:tab w:val="clear" w:pos="567"/>
              </w:tabs>
              <w:rPr>
                <w:sz w:val="16"/>
              </w:rPr>
            </w:pPr>
            <w:r w:rsidRPr="006B2793">
              <w:rPr>
                <w:sz w:val="16"/>
              </w:rPr>
              <w:t>SP-86</w:t>
            </w:r>
          </w:p>
        </w:tc>
        <w:tc>
          <w:tcPr>
            <w:tcW w:w="842" w:type="dxa"/>
          </w:tcPr>
          <w:p w14:paraId="7A9F7FA9" w14:textId="77777777" w:rsidR="00744129" w:rsidRPr="006B2793" w:rsidRDefault="00744129" w:rsidP="00744129">
            <w:pPr>
              <w:pStyle w:val="TAL"/>
              <w:tabs>
                <w:tab w:val="clear" w:pos="284"/>
                <w:tab w:val="clear" w:pos="567"/>
              </w:tabs>
              <w:rPr>
                <w:sz w:val="16"/>
              </w:rPr>
            </w:pPr>
            <w:r w:rsidRPr="006B2793">
              <w:rPr>
                <w:sz w:val="16"/>
              </w:rPr>
              <w:t>32.291</w:t>
            </w:r>
          </w:p>
        </w:tc>
        <w:tc>
          <w:tcPr>
            <w:tcW w:w="713" w:type="dxa"/>
          </w:tcPr>
          <w:p w14:paraId="53F15F5E" w14:textId="77777777" w:rsidR="00744129" w:rsidRPr="006B2793" w:rsidRDefault="00744129" w:rsidP="00744129">
            <w:pPr>
              <w:pStyle w:val="TAL"/>
              <w:tabs>
                <w:tab w:val="clear" w:pos="284"/>
                <w:tab w:val="clear" w:pos="567"/>
              </w:tabs>
              <w:rPr>
                <w:sz w:val="16"/>
              </w:rPr>
            </w:pPr>
            <w:r w:rsidRPr="006B2793">
              <w:rPr>
                <w:sz w:val="16"/>
              </w:rPr>
              <w:t>0173</w:t>
            </w:r>
          </w:p>
        </w:tc>
        <w:tc>
          <w:tcPr>
            <w:tcW w:w="426" w:type="dxa"/>
          </w:tcPr>
          <w:p w14:paraId="6DE4856B" w14:textId="77777777" w:rsidR="00744129" w:rsidRPr="006B2793" w:rsidRDefault="00744129" w:rsidP="00744129">
            <w:pPr>
              <w:pStyle w:val="TAL"/>
              <w:tabs>
                <w:tab w:val="clear" w:pos="284"/>
                <w:tab w:val="clear" w:pos="567"/>
              </w:tabs>
              <w:rPr>
                <w:sz w:val="16"/>
              </w:rPr>
            </w:pPr>
            <w:r w:rsidRPr="006B2793">
              <w:rPr>
                <w:sz w:val="16"/>
              </w:rPr>
              <w:t>2</w:t>
            </w:r>
          </w:p>
        </w:tc>
        <w:tc>
          <w:tcPr>
            <w:tcW w:w="708" w:type="dxa"/>
          </w:tcPr>
          <w:p w14:paraId="72DF45C4" w14:textId="77777777" w:rsidR="00744129" w:rsidRPr="006B2793" w:rsidRDefault="00744129" w:rsidP="00744129">
            <w:pPr>
              <w:pStyle w:val="TAL"/>
              <w:tabs>
                <w:tab w:val="clear" w:pos="284"/>
                <w:tab w:val="clear" w:pos="567"/>
              </w:tabs>
              <w:rPr>
                <w:sz w:val="16"/>
              </w:rPr>
            </w:pPr>
            <w:r w:rsidRPr="006B2793">
              <w:rPr>
                <w:sz w:val="16"/>
              </w:rPr>
              <w:t>Rel-16</w:t>
            </w:r>
          </w:p>
        </w:tc>
        <w:tc>
          <w:tcPr>
            <w:tcW w:w="4660" w:type="dxa"/>
          </w:tcPr>
          <w:p w14:paraId="7A845F9E" w14:textId="77777777" w:rsidR="00744129" w:rsidRPr="006B2793" w:rsidRDefault="00744129" w:rsidP="00744129">
            <w:pPr>
              <w:pStyle w:val="TAL"/>
              <w:tabs>
                <w:tab w:val="clear" w:pos="284"/>
                <w:tab w:val="clear" w:pos="567"/>
              </w:tabs>
              <w:rPr>
                <w:sz w:val="16"/>
              </w:rPr>
            </w:pPr>
            <w:r w:rsidRPr="006B2793">
              <w:rPr>
                <w:sz w:val="16"/>
              </w:rPr>
              <w:t>Rel-16 CR 32.291 Correction of ChargingDataResponse description</w:t>
            </w:r>
          </w:p>
        </w:tc>
        <w:tc>
          <w:tcPr>
            <w:tcW w:w="474" w:type="dxa"/>
          </w:tcPr>
          <w:p w14:paraId="4355347F" w14:textId="77777777" w:rsidR="00744129" w:rsidRPr="006B2793" w:rsidRDefault="00744129" w:rsidP="00744129">
            <w:pPr>
              <w:pStyle w:val="TAL"/>
              <w:tabs>
                <w:tab w:val="clear" w:pos="284"/>
                <w:tab w:val="clear" w:pos="567"/>
              </w:tabs>
              <w:rPr>
                <w:sz w:val="16"/>
              </w:rPr>
            </w:pPr>
            <w:r w:rsidRPr="006B2793">
              <w:rPr>
                <w:sz w:val="16"/>
              </w:rPr>
              <w:t>A</w:t>
            </w:r>
          </w:p>
        </w:tc>
        <w:tc>
          <w:tcPr>
            <w:tcW w:w="1113" w:type="dxa"/>
          </w:tcPr>
          <w:p w14:paraId="36CBCEF8" w14:textId="77777777" w:rsidR="00744129" w:rsidRPr="006B2793" w:rsidRDefault="00744129" w:rsidP="00744129">
            <w:pPr>
              <w:pStyle w:val="TAL"/>
              <w:tabs>
                <w:tab w:val="clear" w:pos="284"/>
                <w:tab w:val="clear" w:pos="567"/>
              </w:tabs>
              <w:rPr>
                <w:sz w:val="16"/>
              </w:rPr>
            </w:pPr>
            <w:r w:rsidRPr="006B2793">
              <w:rPr>
                <w:sz w:val="16"/>
              </w:rPr>
              <w:t>16.1.1</w:t>
            </w:r>
          </w:p>
        </w:tc>
        <w:tc>
          <w:tcPr>
            <w:tcW w:w="1124" w:type="dxa"/>
          </w:tcPr>
          <w:p w14:paraId="43CFC9F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191205</w:t>
            </w:r>
          </w:p>
        </w:tc>
        <w:tc>
          <w:tcPr>
            <w:tcW w:w="2268" w:type="dxa"/>
          </w:tcPr>
          <w:p w14:paraId="1584330C" w14:textId="77777777" w:rsidR="00744129" w:rsidRPr="006B2793" w:rsidRDefault="00744129" w:rsidP="00744129">
            <w:pPr>
              <w:pStyle w:val="TAL"/>
              <w:tabs>
                <w:tab w:val="clear" w:pos="284"/>
                <w:tab w:val="clear" w:pos="567"/>
              </w:tabs>
              <w:rPr>
                <w:sz w:val="16"/>
              </w:rPr>
            </w:pPr>
            <w:r w:rsidRPr="006B2793">
              <w:rPr>
                <w:sz w:val="16"/>
              </w:rPr>
              <w:t>Huawei</w:t>
            </w:r>
          </w:p>
        </w:tc>
        <w:tc>
          <w:tcPr>
            <w:tcW w:w="1106" w:type="dxa"/>
          </w:tcPr>
          <w:p w14:paraId="0BA701D2" w14:textId="77777777"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14:paraId="20FD7A15" w14:textId="77777777"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14:paraId="3F178929" w14:textId="77777777" w:rsidTr="00DE027D">
        <w:tc>
          <w:tcPr>
            <w:tcW w:w="821" w:type="dxa"/>
          </w:tcPr>
          <w:p w14:paraId="5B309031" w14:textId="77777777" w:rsidR="00744129" w:rsidRPr="006B2793" w:rsidRDefault="00744129" w:rsidP="00744129">
            <w:pPr>
              <w:pStyle w:val="TAL"/>
              <w:tabs>
                <w:tab w:val="clear" w:pos="284"/>
                <w:tab w:val="clear" w:pos="567"/>
              </w:tabs>
              <w:rPr>
                <w:sz w:val="16"/>
              </w:rPr>
            </w:pPr>
            <w:r w:rsidRPr="006B2793">
              <w:rPr>
                <w:sz w:val="16"/>
              </w:rPr>
              <w:t>SP-86</w:t>
            </w:r>
          </w:p>
        </w:tc>
        <w:tc>
          <w:tcPr>
            <w:tcW w:w="842" w:type="dxa"/>
          </w:tcPr>
          <w:p w14:paraId="71189FAF" w14:textId="77777777" w:rsidR="00744129" w:rsidRPr="006B2793" w:rsidRDefault="00744129" w:rsidP="00744129">
            <w:pPr>
              <w:pStyle w:val="TAL"/>
              <w:tabs>
                <w:tab w:val="clear" w:pos="284"/>
                <w:tab w:val="clear" w:pos="567"/>
              </w:tabs>
              <w:rPr>
                <w:sz w:val="16"/>
              </w:rPr>
            </w:pPr>
            <w:r w:rsidRPr="006B2793">
              <w:rPr>
                <w:sz w:val="16"/>
              </w:rPr>
              <w:t>32.291</w:t>
            </w:r>
          </w:p>
        </w:tc>
        <w:tc>
          <w:tcPr>
            <w:tcW w:w="713" w:type="dxa"/>
          </w:tcPr>
          <w:p w14:paraId="58B2EE64" w14:textId="77777777" w:rsidR="00744129" w:rsidRPr="006B2793" w:rsidRDefault="00744129" w:rsidP="00744129">
            <w:pPr>
              <w:pStyle w:val="TAL"/>
              <w:tabs>
                <w:tab w:val="clear" w:pos="284"/>
                <w:tab w:val="clear" w:pos="567"/>
              </w:tabs>
              <w:rPr>
                <w:sz w:val="16"/>
              </w:rPr>
            </w:pPr>
            <w:r w:rsidRPr="006B2793">
              <w:rPr>
                <w:sz w:val="16"/>
              </w:rPr>
              <w:t>0182</w:t>
            </w:r>
          </w:p>
        </w:tc>
        <w:tc>
          <w:tcPr>
            <w:tcW w:w="426" w:type="dxa"/>
          </w:tcPr>
          <w:p w14:paraId="637048DE" w14:textId="77777777" w:rsidR="00744129" w:rsidRPr="006B2793" w:rsidRDefault="00744129" w:rsidP="00744129">
            <w:pPr>
              <w:pStyle w:val="TAL"/>
              <w:tabs>
                <w:tab w:val="clear" w:pos="284"/>
                <w:tab w:val="clear" w:pos="567"/>
              </w:tabs>
              <w:rPr>
                <w:sz w:val="16"/>
              </w:rPr>
            </w:pPr>
            <w:r w:rsidRPr="006B2793">
              <w:rPr>
                <w:sz w:val="16"/>
              </w:rPr>
              <w:t>2</w:t>
            </w:r>
          </w:p>
        </w:tc>
        <w:tc>
          <w:tcPr>
            <w:tcW w:w="708" w:type="dxa"/>
          </w:tcPr>
          <w:p w14:paraId="65A864FB" w14:textId="77777777" w:rsidR="00744129" w:rsidRPr="006B2793" w:rsidRDefault="00744129" w:rsidP="00744129">
            <w:pPr>
              <w:pStyle w:val="TAL"/>
              <w:tabs>
                <w:tab w:val="clear" w:pos="284"/>
                <w:tab w:val="clear" w:pos="567"/>
              </w:tabs>
              <w:rPr>
                <w:sz w:val="16"/>
              </w:rPr>
            </w:pPr>
            <w:r w:rsidRPr="006B2793">
              <w:rPr>
                <w:sz w:val="16"/>
              </w:rPr>
              <w:t>Rel-15</w:t>
            </w:r>
          </w:p>
        </w:tc>
        <w:tc>
          <w:tcPr>
            <w:tcW w:w="4660" w:type="dxa"/>
          </w:tcPr>
          <w:p w14:paraId="0836E673" w14:textId="77777777" w:rsidR="00744129" w:rsidRPr="006B2793" w:rsidRDefault="00744129" w:rsidP="00744129">
            <w:pPr>
              <w:pStyle w:val="TAL"/>
              <w:tabs>
                <w:tab w:val="clear" w:pos="284"/>
                <w:tab w:val="clear" w:pos="567"/>
              </w:tabs>
              <w:rPr>
                <w:sz w:val="16"/>
              </w:rPr>
            </w:pPr>
            <w:r w:rsidRPr="006B2793">
              <w:rPr>
                <w:sz w:val="16"/>
              </w:rPr>
              <w:t>Rel-15 CR 32.291 Add Session-AMBR change trigger</w:t>
            </w:r>
          </w:p>
        </w:tc>
        <w:tc>
          <w:tcPr>
            <w:tcW w:w="474" w:type="dxa"/>
          </w:tcPr>
          <w:p w14:paraId="3D338785" w14:textId="77777777" w:rsidR="00744129" w:rsidRPr="006B2793" w:rsidRDefault="00744129" w:rsidP="00744129">
            <w:pPr>
              <w:pStyle w:val="TAL"/>
              <w:tabs>
                <w:tab w:val="clear" w:pos="284"/>
                <w:tab w:val="clear" w:pos="567"/>
              </w:tabs>
              <w:rPr>
                <w:sz w:val="16"/>
              </w:rPr>
            </w:pPr>
            <w:r w:rsidRPr="006B2793">
              <w:rPr>
                <w:sz w:val="16"/>
              </w:rPr>
              <w:t>F</w:t>
            </w:r>
          </w:p>
        </w:tc>
        <w:tc>
          <w:tcPr>
            <w:tcW w:w="1113" w:type="dxa"/>
          </w:tcPr>
          <w:p w14:paraId="7CE2C690" w14:textId="77777777" w:rsidR="00744129" w:rsidRPr="006B2793" w:rsidRDefault="00744129" w:rsidP="00744129">
            <w:pPr>
              <w:pStyle w:val="TAL"/>
              <w:tabs>
                <w:tab w:val="clear" w:pos="284"/>
                <w:tab w:val="clear" w:pos="567"/>
              </w:tabs>
              <w:rPr>
                <w:sz w:val="16"/>
              </w:rPr>
            </w:pPr>
            <w:r w:rsidRPr="006B2793">
              <w:rPr>
                <w:sz w:val="16"/>
              </w:rPr>
              <w:t>15.4.0</w:t>
            </w:r>
          </w:p>
        </w:tc>
        <w:tc>
          <w:tcPr>
            <w:tcW w:w="1124" w:type="dxa"/>
          </w:tcPr>
          <w:p w14:paraId="22E88CE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191202</w:t>
            </w:r>
          </w:p>
        </w:tc>
        <w:tc>
          <w:tcPr>
            <w:tcW w:w="2268" w:type="dxa"/>
          </w:tcPr>
          <w:p w14:paraId="4E7361CC" w14:textId="77777777" w:rsidR="00744129" w:rsidRPr="006B2793" w:rsidRDefault="00744129" w:rsidP="00744129">
            <w:pPr>
              <w:pStyle w:val="TAL"/>
              <w:tabs>
                <w:tab w:val="clear" w:pos="284"/>
                <w:tab w:val="clear" w:pos="567"/>
              </w:tabs>
              <w:rPr>
                <w:sz w:val="16"/>
              </w:rPr>
            </w:pPr>
            <w:r w:rsidRPr="006B2793">
              <w:rPr>
                <w:sz w:val="16"/>
              </w:rPr>
              <w:t>Huawei</w:t>
            </w:r>
          </w:p>
        </w:tc>
        <w:tc>
          <w:tcPr>
            <w:tcW w:w="1106" w:type="dxa"/>
          </w:tcPr>
          <w:p w14:paraId="3B7BB90F" w14:textId="77777777"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14:paraId="14774826" w14:textId="77777777"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14:paraId="28EB35FE" w14:textId="77777777" w:rsidTr="00DE027D">
        <w:tc>
          <w:tcPr>
            <w:tcW w:w="821" w:type="dxa"/>
          </w:tcPr>
          <w:p w14:paraId="04F5BBF2" w14:textId="77777777" w:rsidR="00744129" w:rsidRPr="006B2793" w:rsidRDefault="00744129" w:rsidP="00744129">
            <w:pPr>
              <w:pStyle w:val="TAL"/>
              <w:tabs>
                <w:tab w:val="clear" w:pos="284"/>
                <w:tab w:val="clear" w:pos="567"/>
              </w:tabs>
              <w:rPr>
                <w:sz w:val="16"/>
              </w:rPr>
            </w:pPr>
            <w:r w:rsidRPr="006B2793">
              <w:rPr>
                <w:sz w:val="16"/>
              </w:rPr>
              <w:t>SP-86</w:t>
            </w:r>
          </w:p>
        </w:tc>
        <w:tc>
          <w:tcPr>
            <w:tcW w:w="842" w:type="dxa"/>
          </w:tcPr>
          <w:p w14:paraId="6237E26B" w14:textId="77777777" w:rsidR="00744129" w:rsidRPr="006B2793" w:rsidRDefault="00744129" w:rsidP="00744129">
            <w:pPr>
              <w:pStyle w:val="TAL"/>
              <w:tabs>
                <w:tab w:val="clear" w:pos="284"/>
                <w:tab w:val="clear" w:pos="567"/>
              </w:tabs>
              <w:rPr>
                <w:sz w:val="16"/>
              </w:rPr>
            </w:pPr>
            <w:r w:rsidRPr="006B2793">
              <w:rPr>
                <w:sz w:val="16"/>
              </w:rPr>
              <w:t>32.291</w:t>
            </w:r>
          </w:p>
        </w:tc>
        <w:tc>
          <w:tcPr>
            <w:tcW w:w="713" w:type="dxa"/>
          </w:tcPr>
          <w:p w14:paraId="14F602DB" w14:textId="77777777" w:rsidR="00744129" w:rsidRPr="006B2793" w:rsidRDefault="00744129" w:rsidP="00744129">
            <w:pPr>
              <w:pStyle w:val="TAL"/>
              <w:tabs>
                <w:tab w:val="clear" w:pos="284"/>
                <w:tab w:val="clear" w:pos="567"/>
              </w:tabs>
              <w:rPr>
                <w:sz w:val="16"/>
              </w:rPr>
            </w:pPr>
            <w:r w:rsidRPr="006B2793">
              <w:rPr>
                <w:sz w:val="16"/>
              </w:rPr>
              <w:t>0183</w:t>
            </w:r>
          </w:p>
        </w:tc>
        <w:tc>
          <w:tcPr>
            <w:tcW w:w="426" w:type="dxa"/>
          </w:tcPr>
          <w:p w14:paraId="3CD8592F" w14:textId="77777777" w:rsidR="00744129" w:rsidRPr="006B2793" w:rsidRDefault="00744129" w:rsidP="00744129">
            <w:pPr>
              <w:pStyle w:val="TAL"/>
              <w:tabs>
                <w:tab w:val="clear" w:pos="284"/>
                <w:tab w:val="clear" w:pos="567"/>
              </w:tabs>
              <w:rPr>
                <w:sz w:val="16"/>
              </w:rPr>
            </w:pPr>
            <w:r w:rsidRPr="006B2793">
              <w:rPr>
                <w:sz w:val="16"/>
              </w:rPr>
              <w:t>2</w:t>
            </w:r>
          </w:p>
        </w:tc>
        <w:tc>
          <w:tcPr>
            <w:tcW w:w="708" w:type="dxa"/>
          </w:tcPr>
          <w:p w14:paraId="52E240CE" w14:textId="77777777" w:rsidR="00744129" w:rsidRPr="006B2793" w:rsidRDefault="00744129" w:rsidP="00744129">
            <w:pPr>
              <w:pStyle w:val="TAL"/>
              <w:tabs>
                <w:tab w:val="clear" w:pos="284"/>
                <w:tab w:val="clear" w:pos="567"/>
              </w:tabs>
              <w:rPr>
                <w:sz w:val="16"/>
              </w:rPr>
            </w:pPr>
            <w:r w:rsidRPr="006B2793">
              <w:rPr>
                <w:sz w:val="16"/>
              </w:rPr>
              <w:t>Rel-16</w:t>
            </w:r>
          </w:p>
        </w:tc>
        <w:tc>
          <w:tcPr>
            <w:tcW w:w="4660" w:type="dxa"/>
          </w:tcPr>
          <w:p w14:paraId="4CDD0BC8" w14:textId="77777777" w:rsidR="00744129" w:rsidRPr="006B2793" w:rsidRDefault="00744129" w:rsidP="00744129">
            <w:pPr>
              <w:pStyle w:val="TAL"/>
              <w:tabs>
                <w:tab w:val="clear" w:pos="284"/>
                <w:tab w:val="clear" w:pos="567"/>
              </w:tabs>
              <w:rPr>
                <w:sz w:val="16"/>
              </w:rPr>
            </w:pPr>
            <w:r w:rsidRPr="006B2793">
              <w:rPr>
                <w:sz w:val="16"/>
              </w:rPr>
              <w:t>Rel-16 CR 32.291 Add Session-AMBR change trigger</w:t>
            </w:r>
          </w:p>
        </w:tc>
        <w:tc>
          <w:tcPr>
            <w:tcW w:w="474" w:type="dxa"/>
          </w:tcPr>
          <w:p w14:paraId="5719D58A" w14:textId="77777777" w:rsidR="00744129" w:rsidRPr="006B2793" w:rsidRDefault="00744129" w:rsidP="00744129">
            <w:pPr>
              <w:pStyle w:val="TAL"/>
              <w:tabs>
                <w:tab w:val="clear" w:pos="284"/>
                <w:tab w:val="clear" w:pos="567"/>
              </w:tabs>
              <w:rPr>
                <w:sz w:val="16"/>
              </w:rPr>
            </w:pPr>
            <w:r w:rsidRPr="006B2793">
              <w:rPr>
                <w:sz w:val="16"/>
              </w:rPr>
              <w:t>A</w:t>
            </w:r>
          </w:p>
        </w:tc>
        <w:tc>
          <w:tcPr>
            <w:tcW w:w="1113" w:type="dxa"/>
          </w:tcPr>
          <w:p w14:paraId="1521FFD4" w14:textId="77777777" w:rsidR="00744129" w:rsidRPr="006B2793" w:rsidRDefault="00744129" w:rsidP="00744129">
            <w:pPr>
              <w:pStyle w:val="TAL"/>
              <w:tabs>
                <w:tab w:val="clear" w:pos="284"/>
                <w:tab w:val="clear" w:pos="567"/>
              </w:tabs>
              <w:rPr>
                <w:sz w:val="16"/>
              </w:rPr>
            </w:pPr>
            <w:r w:rsidRPr="006B2793">
              <w:rPr>
                <w:sz w:val="16"/>
              </w:rPr>
              <w:t>16.1.1</w:t>
            </w:r>
          </w:p>
        </w:tc>
        <w:tc>
          <w:tcPr>
            <w:tcW w:w="1124" w:type="dxa"/>
          </w:tcPr>
          <w:p w14:paraId="546022A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191203</w:t>
            </w:r>
          </w:p>
        </w:tc>
        <w:tc>
          <w:tcPr>
            <w:tcW w:w="2268" w:type="dxa"/>
          </w:tcPr>
          <w:p w14:paraId="071F7609" w14:textId="77777777" w:rsidR="00744129" w:rsidRPr="006B2793" w:rsidRDefault="00744129" w:rsidP="00744129">
            <w:pPr>
              <w:pStyle w:val="TAL"/>
              <w:tabs>
                <w:tab w:val="clear" w:pos="284"/>
                <w:tab w:val="clear" w:pos="567"/>
              </w:tabs>
              <w:rPr>
                <w:sz w:val="16"/>
              </w:rPr>
            </w:pPr>
            <w:r w:rsidRPr="006B2793">
              <w:rPr>
                <w:sz w:val="16"/>
              </w:rPr>
              <w:t>Huawei</w:t>
            </w:r>
          </w:p>
        </w:tc>
        <w:tc>
          <w:tcPr>
            <w:tcW w:w="1106" w:type="dxa"/>
          </w:tcPr>
          <w:p w14:paraId="5CFFDE4E" w14:textId="77777777"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14:paraId="5F004886" w14:textId="77777777"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14:paraId="3169D355" w14:textId="77777777" w:rsidTr="00DE027D">
        <w:tc>
          <w:tcPr>
            <w:tcW w:w="821" w:type="dxa"/>
          </w:tcPr>
          <w:p w14:paraId="628307AB" w14:textId="77777777" w:rsidR="00744129" w:rsidRPr="006B2793" w:rsidRDefault="00744129" w:rsidP="00744129">
            <w:pPr>
              <w:pStyle w:val="TAL"/>
              <w:tabs>
                <w:tab w:val="clear" w:pos="284"/>
                <w:tab w:val="clear" w:pos="567"/>
              </w:tabs>
              <w:rPr>
                <w:sz w:val="16"/>
              </w:rPr>
            </w:pPr>
            <w:r w:rsidRPr="006B2793">
              <w:rPr>
                <w:sz w:val="16"/>
              </w:rPr>
              <w:t>SP-86</w:t>
            </w:r>
          </w:p>
        </w:tc>
        <w:tc>
          <w:tcPr>
            <w:tcW w:w="842" w:type="dxa"/>
          </w:tcPr>
          <w:p w14:paraId="57CA2661" w14:textId="77777777" w:rsidR="00744129" w:rsidRPr="006B2793" w:rsidRDefault="00744129" w:rsidP="00744129">
            <w:pPr>
              <w:pStyle w:val="TAL"/>
              <w:tabs>
                <w:tab w:val="clear" w:pos="284"/>
                <w:tab w:val="clear" w:pos="567"/>
              </w:tabs>
              <w:rPr>
                <w:sz w:val="16"/>
              </w:rPr>
            </w:pPr>
            <w:r w:rsidRPr="006B2793">
              <w:rPr>
                <w:sz w:val="16"/>
              </w:rPr>
              <w:t>32.291</w:t>
            </w:r>
          </w:p>
        </w:tc>
        <w:tc>
          <w:tcPr>
            <w:tcW w:w="713" w:type="dxa"/>
          </w:tcPr>
          <w:p w14:paraId="012F295D" w14:textId="77777777" w:rsidR="00744129" w:rsidRPr="006B2793" w:rsidRDefault="00744129" w:rsidP="00744129">
            <w:pPr>
              <w:pStyle w:val="TAL"/>
              <w:tabs>
                <w:tab w:val="clear" w:pos="284"/>
                <w:tab w:val="clear" w:pos="567"/>
              </w:tabs>
              <w:rPr>
                <w:sz w:val="16"/>
              </w:rPr>
            </w:pPr>
            <w:r w:rsidRPr="006B2793">
              <w:rPr>
                <w:sz w:val="16"/>
              </w:rPr>
              <w:t>0197</w:t>
            </w:r>
          </w:p>
        </w:tc>
        <w:tc>
          <w:tcPr>
            <w:tcW w:w="426" w:type="dxa"/>
          </w:tcPr>
          <w:p w14:paraId="09528B43" w14:textId="77777777" w:rsidR="00744129" w:rsidRPr="006B2793" w:rsidRDefault="00744129" w:rsidP="00744129">
            <w:pPr>
              <w:pStyle w:val="TAL"/>
              <w:tabs>
                <w:tab w:val="clear" w:pos="284"/>
                <w:tab w:val="clear" w:pos="567"/>
              </w:tabs>
              <w:rPr>
                <w:sz w:val="16"/>
              </w:rPr>
            </w:pPr>
            <w:r w:rsidRPr="006B2793">
              <w:rPr>
                <w:sz w:val="16"/>
              </w:rPr>
              <w:t>-</w:t>
            </w:r>
          </w:p>
        </w:tc>
        <w:tc>
          <w:tcPr>
            <w:tcW w:w="708" w:type="dxa"/>
          </w:tcPr>
          <w:p w14:paraId="3EB53ED7" w14:textId="77777777" w:rsidR="00744129" w:rsidRPr="006B2793" w:rsidRDefault="00744129" w:rsidP="00744129">
            <w:pPr>
              <w:pStyle w:val="TAL"/>
              <w:tabs>
                <w:tab w:val="clear" w:pos="284"/>
                <w:tab w:val="clear" w:pos="567"/>
              </w:tabs>
              <w:rPr>
                <w:sz w:val="16"/>
              </w:rPr>
            </w:pPr>
            <w:r w:rsidRPr="006B2793">
              <w:rPr>
                <w:sz w:val="16"/>
              </w:rPr>
              <w:t>Rel-15</w:t>
            </w:r>
          </w:p>
        </w:tc>
        <w:tc>
          <w:tcPr>
            <w:tcW w:w="4660" w:type="dxa"/>
          </w:tcPr>
          <w:p w14:paraId="4A38979B" w14:textId="77777777" w:rsidR="00744129" w:rsidRPr="006B2793" w:rsidRDefault="00744129" w:rsidP="00744129">
            <w:pPr>
              <w:pStyle w:val="TAL"/>
              <w:tabs>
                <w:tab w:val="clear" w:pos="284"/>
                <w:tab w:val="clear" w:pos="567"/>
              </w:tabs>
              <w:rPr>
                <w:sz w:val="16"/>
              </w:rPr>
            </w:pPr>
            <w:r w:rsidRPr="006B2793">
              <w:rPr>
                <w:sz w:val="16"/>
              </w:rPr>
              <w:t>Rel-15 CR 32.291 Update OpenAPI version</w:t>
            </w:r>
          </w:p>
        </w:tc>
        <w:tc>
          <w:tcPr>
            <w:tcW w:w="474" w:type="dxa"/>
          </w:tcPr>
          <w:p w14:paraId="781D0134" w14:textId="77777777" w:rsidR="00744129" w:rsidRPr="006B2793" w:rsidRDefault="00744129" w:rsidP="00744129">
            <w:pPr>
              <w:pStyle w:val="TAL"/>
              <w:tabs>
                <w:tab w:val="clear" w:pos="284"/>
                <w:tab w:val="clear" w:pos="567"/>
              </w:tabs>
              <w:rPr>
                <w:sz w:val="16"/>
              </w:rPr>
            </w:pPr>
            <w:r w:rsidRPr="006B2793">
              <w:rPr>
                <w:sz w:val="16"/>
              </w:rPr>
              <w:t>F</w:t>
            </w:r>
          </w:p>
        </w:tc>
        <w:tc>
          <w:tcPr>
            <w:tcW w:w="1113" w:type="dxa"/>
          </w:tcPr>
          <w:p w14:paraId="0BC41750" w14:textId="77777777" w:rsidR="00744129" w:rsidRPr="006B2793" w:rsidRDefault="00744129" w:rsidP="00744129">
            <w:pPr>
              <w:pStyle w:val="TAL"/>
              <w:tabs>
                <w:tab w:val="clear" w:pos="284"/>
                <w:tab w:val="clear" w:pos="567"/>
              </w:tabs>
              <w:rPr>
                <w:sz w:val="16"/>
              </w:rPr>
            </w:pPr>
            <w:r w:rsidRPr="006B2793">
              <w:rPr>
                <w:sz w:val="16"/>
              </w:rPr>
              <w:t>15.4.0</w:t>
            </w:r>
          </w:p>
        </w:tc>
        <w:tc>
          <w:tcPr>
            <w:tcW w:w="1124" w:type="dxa"/>
          </w:tcPr>
          <w:p w14:paraId="7CBF0F6E"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191206</w:t>
            </w:r>
          </w:p>
        </w:tc>
        <w:tc>
          <w:tcPr>
            <w:tcW w:w="2268" w:type="dxa"/>
          </w:tcPr>
          <w:p w14:paraId="48BFF814" w14:textId="77777777" w:rsidR="00744129" w:rsidRPr="006B2793" w:rsidRDefault="00744129" w:rsidP="00744129">
            <w:pPr>
              <w:pStyle w:val="TAL"/>
              <w:tabs>
                <w:tab w:val="clear" w:pos="284"/>
                <w:tab w:val="clear" w:pos="567"/>
              </w:tabs>
              <w:rPr>
                <w:sz w:val="16"/>
              </w:rPr>
            </w:pPr>
            <w:r w:rsidRPr="006B2793">
              <w:rPr>
                <w:sz w:val="16"/>
              </w:rPr>
              <w:t>HuaWei Technologies Co., Ltd</w:t>
            </w:r>
          </w:p>
        </w:tc>
        <w:tc>
          <w:tcPr>
            <w:tcW w:w="1106" w:type="dxa"/>
          </w:tcPr>
          <w:p w14:paraId="079D00B2" w14:textId="77777777"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14:paraId="2D304F95" w14:textId="77777777"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14:paraId="5437B659" w14:textId="77777777" w:rsidTr="00DE027D">
        <w:tc>
          <w:tcPr>
            <w:tcW w:w="821" w:type="dxa"/>
          </w:tcPr>
          <w:p w14:paraId="43DD334E" w14:textId="77777777" w:rsidR="00744129" w:rsidRPr="006B2793" w:rsidRDefault="00744129" w:rsidP="00744129">
            <w:pPr>
              <w:pStyle w:val="TAL"/>
              <w:tabs>
                <w:tab w:val="clear" w:pos="284"/>
                <w:tab w:val="clear" w:pos="567"/>
              </w:tabs>
              <w:rPr>
                <w:sz w:val="16"/>
              </w:rPr>
            </w:pPr>
            <w:r w:rsidRPr="006B2793">
              <w:rPr>
                <w:sz w:val="16"/>
              </w:rPr>
              <w:t>SP-86</w:t>
            </w:r>
          </w:p>
        </w:tc>
        <w:tc>
          <w:tcPr>
            <w:tcW w:w="842" w:type="dxa"/>
          </w:tcPr>
          <w:p w14:paraId="1805FF7F" w14:textId="77777777" w:rsidR="00744129" w:rsidRPr="006B2793" w:rsidRDefault="00744129" w:rsidP="00744129">
            <w:pPr>
              <w:pStyle w:val="TAL"/>
              <w:tabs>
                <w:tab w:val="clear" w:pos="284"/>
                <w:tab w:val="clear" w:pos="567"/>
              </w:tabs>
              <w:rPr>
                <w:sz w:val="16"/>
              </w:rPr>
            </w:pPr>
            <w:r w:rsidRPr="006B2793">
              <w:rPr>
                <w:sz w:val="16"/>
              </w:rPr>
              <w:t>32.291</w:t>
            </w:r>
          </w:p>
        </w:tc>
        <w:tc>
          <w:tcPr>
            <w:tcW w:w="713" w:type="dxa"/>
          </w:tcPr>
          <w:p w14:paraId="39275B8B" w14:textId="77777777" w:rsidR="00744129" w:rsidRPr="006B2793" w:rsidRDefault="00744129" w:rsidP="00744129">
            <w:pPr>
              <w:pStyle w:val="TAL"/>
              <w:tabs>
                <w:tab w:val="clear" w:pos="284"/>
                <w:tab w:val="clear" w:pos="567"/>
              </w:tabs>
              <w:rPr>
                <w:sz w:val="16"/>
              </w:rPr>
            </w:pPr>
            <w:r w:rsidRPr="006B2793">
              <w:rPr>
                <w:sz w:val="16"/>
              </w:rPr>
              <w:t>0198</w:t>
            </w:r>
          </w:p>
        </w:tc>
        <w:tc>
          <w:tcPr>
            <w:tcW w:w="426" w:type="dxa"/>
          </w:tcPr>
          <w:p w14:paraId="35EFA403" w14:textId="77777777" w:rsidR="00744129" w:rsidRPr="006B2793" w:rsidRDefault="00744129" w:rsidP="00744129">
            <w:pPr>
              <w:pStyle w:val="TAL"/>
              <w:tabs>
                <w:tab w:val="clear" w:pos="284"/>
                <w:tab w:val="clear" w:pos="567"/>
              </w:tabs>
              <w:rPr>
                <w:sz w:val="16"/>
              </w:rPr>
            </w:pPr>
            <w:r w:rsidRPr="006B2793">
              <w:rPr>
                <w:sz w:val="16"/>
              </w:rPr>
              <w:t>1</w:t>
            </w:r>
          </w:p>
        </w:tc>
        <w:tc>
          <w:tcPr>
            <w:tcW w:w="708" w:type="dxa"/>
          </w:tcPr>
          <w:p w14:paraId="4573C9A0" w14:textId="77777777" w:rsidR="00744129" w:rsidRPr="006B2793" w:rsidRDefault="00744129" w:rsidP="00744129">
            <w:pPr>
              <w:pStyle w:val="TAL"/>
              <w:tabs>
                <w:tab w:val="clear" w:pos="284"/>
                <w:tab w:val="clear" w:pos="567"/>
              </w:tabs>
              <w:rPr>
                <w:sz w:val="16"/>
              </w:rPr>
            </w:pPr>
            <w:r w:rsidRPr="006B2793">
              <w:rPr>
                <w:sz w:val="16"/>
              </w:rPr>
              <w:t>Rel-16</w:t>
            </w:r>
          </w:p>
        </w:tc>
        <w:tc>
          <w:tcPr>
            <w:tcW w:w="4660" w:type="dxa"/>
          </w:tcPr>
          <w:p w14:paraId="060AE45B" w14:textId="77777777" w:rsidR="00744129" w:rsidRPr="006B2793" w:rsidRDefault="00744129" w:rsidP="00744129">
            <w:pPr>
              <w:pStyle w:val="TAL"/>
              <w:tabs>
                <w:tab w:val="clear" w:pos="284"/>
                <w:tab w:val="clear" w:pos="567"/>
              </w:tabs>
              <w:rPr>
                <w:sz w:val="16"/>
              </w:rPr>
            </w:pPr>
            <w:r w:rsidRPr="006B2793">
              <w:rPr>
                <w:sz w:val="16"/>
              </w:rPr>
              <w:t>Rel-16 CR 32.291 Update OpenAPI version</w:t>
            </w:r>
          </w:p>
        </w:tc>
        <w:tc>
          <w:tcPr>
            <w:tcW w:w="474" w:type="dxa"/>
          </w:tcPr>
          <w:p w14:paraId="6AE739BE" w14:textId="77777777" w:rsidR="00744129" w:rsidRPr="006B2793" w:rsidRDefault="00744129" w:rsidP="00744129">
            <w:pPr>
              <w:pStyle w:val="TAL"/>
              <w:tabs>
                <w:tab w:val="clear" w:pos="284"/>
                <w:tab w:val="clear" w:pos="567"/>
              </w:tabs>
              <w:rPr>
                <w:sz w:val="16"/>
              </w:rPr>
            </w:pPr>
            <w:r w:rsidRPr="006B2793">
              <w:rPr>
                <w:sz w:val="16"/>
              </w:rPr>
              <w:t>A</w:t>
            </w:r>
          </w:p>
        </w:tc>
        <w:tc>
          <w:tcPr>
            <w:tcW w:w="1113" w:type="dxa"/>
          </w:tcPr>
          <w:p w14:paraId="439F2130" w14:textId="77777777" w:rsidR="00744129" w:rsidRPr="006B2793" w:rsidRDefault="00744129" w:rsidP="00744129">
            <w:pPr>
              <w:pStyle w:val="TAL"/>
              <w:tabs>
                <w:tab w:val="clear" w:pos="284"/>
                <w:tab w:val="clear" w:pos="567"/>
              </w:tabs>
              <w:rPr>
                <w:sz w:val="16"/>
              </w:rPr>
            </w:pPr>
            <w:r w:rsidRPr="006B2793">
              <w:rPr>
                <w:sz w:val="16"/>
              </w:rPr>
              <w:t>16.1.1</w:t>
            </w:r>
          </w:p>
        </w:tc>
        <w:tc>
          <w:tcPr>
            <w:tcW w:w="1124" w:type="dxa"/>
          </w:tcPr>
          <w:p w14:paraId="4AC90F5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191339</w:t>
            </w:r>
          </w:p>
        </w:tc>
        <w:tc>
          <w:tcPr>
            <w:tcW w:w="2268" w:type="dxa"/>
          </w:tcPr>
          <w:p w14:paraId="1E5D9150" w14:textId="77777777" w:rsidR="00744129" w:rsidRPr="006B2793" w:rsidRDefault="00744129" w:rsidP="00744129">
            <w:pPr>
              <w:pStyle w:val="TAL"/>
              <w:tabs>
                <w:tab w:val="clear" w:pos="284"/>
                <w:tab w:val="clear" w:pos="567"/>
              </w:tabs>
              <w:rPr>
                <w:sz w:val="16"/>
              </w:rPr>
            </w:pPr>
            <w:r w:rsidRPr="006B2793">
              <w:rPr>
                <w:sz w:val="16"/>
              </w:rPr>
              <w:t>HuaWei Technologies Co., Ltd</w:t>
            </w:r>
          </w:p>
        </w:tc>
        <w:tc>
          <w:tcPr>
            <w:tcW w:w="1106" w:type="dxa"/>
          </w:tcPr>
          <w:p w14:paraId="069C5959" w14:textId="77777777"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14:paraId="371C500C" w14:textId="77777777" w:rsidR="00744129" w:rsidRPr="006B2793" w:rsidRDefault="00744129" w:rsidP="00744129">
            <w:pPr>
              <w:pStyle w:val="TAL"/>
              <w:tabs>
                <w:tab w:val="clear" w:pos="284"/>
                <w:tab w:val="clear" w:pos="567"/>
              </w:tabs>
              <w:rPr>
                <w:sz w:val="16"/>
              </w:rPr>
            </w:pPr>
            <w:r w:rsidRPr="006B2793">
              <w:rPr>
                <w:sz w:val="16"/>
              </w:rPr>
              <w:t>5GS_Ph1-SBI_CH</w:t>
            </w:r>
          </w:p>
        </w:tc>
      </w:tr>
      <w:tr w:rsidR="00744129" w:rsidRPr="00200359" w14:paraId="192A8014" w14:textId="77777777" w:rsidTr="00DE027D">
        <w:tc>
          <w:tcPr>
            <w:tcW w:w="821" w:type="dxa"/>
          </w:tcPr>
          <w:p w14:paraId="785B53F0" w14:textId="77777777" w:rsidR="00744129" w:rsidRPr="006B2793" w:rsidRDefault="00744129" w:rsidP="00744129">
            <w:pPr>
              <w:pStyle w:val="TAL"/>
              <w:tabs>
                <w:tab w:val="clear" w:pos="284"/>
                <w:tab w:val="clear" w:pos="567"/>
              </w:tabs>
              <w:rPr>
                <w:sz w:val="16"/>
              </w:rPr>
            </w:pPr>
            <w:r w:rsidRPr="006B2793">
              <w:rPr>
                <w:sz w:val="16"/>
              </w:rPr>
              <w:t>SP-86</w:t>
            </w:r>
          </w:p>
        </w:tc>
        <w:tc>
          <w:tcPr>
            <w:tcW w:w="842" w:type="dxa"/>
          </w:tcPr>
          <w:p w14:paraId="62B015B2" w14:textId="77777777" w:rsidR="00744129" w:rsidRPr="006B2793" w:rsidRDefault="00744129" w:rsidP="00744129">
            <w:pPr>
              <w:pStyle w:val="TAL"/>
              <w:tabs>
                <w:tab w:val="clear" w:pos="284"/>
                <w:tab w:val="clear" w:pos="567"/>
              </w:tabs>
              <w:rPr>
                <w:sz w:val="16"/>
              </w:rPr>
            </w:pPr>
            <w:r w:rsidRPr="006B2793">
              <w:rPr>
                <w:sz w:val="16"/>
              </w:rPr>
              <w:t>33.401</w:t>
            </w:r>
          </w:p>
        </w:tc>
        <w:tc>
          <w:tcPr>
            <w:tcW w:w="713" w:type="dxa"/>
          </w:tcPr>
          <w:p w14:paraId="183D4314" w14:textId="77777777" w:rsidR="00744129" w:rsidRPr="006B2793" w:rsidRDefault="00744129" w:rsidP="00744129">
            <w:pPr>
              <w:pStyle w:val="TAL"/>
              <w:tabs>
                <w:tab w:val="clear" w:pos="284"/>
                <w:tab w:val="clear" w:pos="567"/>
              </w:tabs>
              <w:rPr>
                <w:sz w:val="16"/>
              </w:rPr>
            </w:pPr>
            <w:r w:rsidRPr="006B2793">
              <w:rPr>
                <w:sz w:val="16"/>
              </w:rPr>
              <w:t>0687</w:t>
            </w:r>
          </w:p>
        </w:tc>
        <w:tc>
          <w:tcPr>
            <w:tcW w:w="426" w:type="dxa"/>
          </w:tcPr>
          <w:p w14:paraId="014321F3" w14:textId="77777777" w:rsidR="00744129" w:rsidRPr="006B2793" w:rsidRDefault="00744129" w:rsidP="00744129">
            <w:pPr>
              <w:pStyle w:val="TAL"/>
              <w:tabs>
                <w:tab w:val="clear" w:pos="284"/>
                <w:tab w:val="clear" w:pos="567"/>
              </w:tabs>
              <w:rPr>
                <w:sz w:val="16"/>
              </w:rPr>
            </w:pPr>
            <w:r w:rsidRPr="006B2793">
              <w:rPr>
                <w:sz w:val="16"/>
              </w:rPr>
              <w:t>2</w:t>
            </w:r>
          </w:p>
        </w:tc>
        <w:tc>
          <w:tcPr>
            <w:tcW w:w="708" w:type="dxa"/>
          </w:tcPr>
          <w:p w14:paraId="077A05ED" w14:textId="77777777" w:rsidR="00744129" w:rsidRPr="006B2793" w:rsidRDefault="00744129" w:rsidP="00744129">
            <w:pPr>
              <w:pStyle w:val="TAL"/>
              <w:tabs>
                <w:tab w:val="clear" w:pos="284"/>
                <w:tab w:val="clear" w:pos="567"/>
              </w:tabs>
              <w:rPr>
                <w:sz w:val="16"/>
              </w:rPr>
            </w:pPr>
            <w:r w:rsidRPr="006B2793">
              <w:rPr>
                <w:sz w:val="16"/>
              </w:rPr>
              <w:t>Rel-16</w:t>
            </w:r>
          </w:p>
        </w:tc>
        <w:tc>
          <w:tcPr>
            <w:tcW w:w="4660" w:type="dxa"/>
          </w:tcPr>
          <w:p w14:paraId="6F4213BC" w14:textId="77777777" w:rsidR="00744129" w:rsidRPr="006B2793" w:rsidRDefault="00744129" w:rsidP="00744129">
            <w:pPr>
              <w:pStyle w:val="TAL"/>
              <w:tabs>
                <w:tab w:val="clear" w:pos="284"/>
                <w:tab w:val="clear" w:pos="567"/>
              </w:tabs>
              <w:rPr>
                <w:sz w:val="16"/>
              </w:rPr>
            </w:pPr>
            <w:r w:rsidRPr="006B2793">
              <w:rPr>
                <w:sz w:val="16"/>
              </w:rPr>
              <w:t>Security aspects of RLOS</w:t>
            </w:r>
          </w:p>
        </w:tc>
        <w:tc>
          <w:tcPr>
            <w:tcW w:w="474" w:type="dxa"/>
          </w:tcPr>
          <w:p w14:paraId="54FC194E" w14:textId="77777777" w:rsidR="00744129" w:rsidRPr="006B2793" w:rsidRDefault="00744129" w:rsidP="00744129">
            <w:pPr>
              <w:pStyle w:val="TAL"/>
              <w:tabs>
                <w:tab w:val="clear" w:pos="284"/>
                <w:tab w:val="clear" w:pos="567"/>
              </w:tabs>
              <w:rPr>
                <w:sz w:val="16"/>
              </w:rPr>
            </w:pPr>
            <w:r w:rsidRPr="006B2793">
              <w:rPr>
                <w:sz w:val="16"/>
              </w:rPr>
              <w:t>B</w:t>
            </w:r>
          </w:p>
        </w:tc>
        <w:tc>
          <w:tcPr>
            <w:tcW w:w="1113" w:type="dxa"/>
          </w:tcPr>
          <w:p w14:paraId="6663AD42" w14:textId="77777777" w:rsidR="00744129" w:rsidRPr="006B2793" w:rsidRDefault="00744129" w:rsidP="00744129">
            <w:pPr>
              <w:pStyle w:val="TAL"/>
              <w:tabs>
                <w:tab w:val="clear" w:pos="284"/>
                <w:tab w:val="clear" w:pos="567"/>
              </w:tabs>
              <w:rPr>
                <w:sz w:val="16"/>
              </w:rPr>
            </w:pPr>
            <w:r w:rsidRPr="006B2793">
              <w:rPr>
                <w:sz w:val="16"/>
              </w:rPr>
              <w:t>16.4.0</w:t>
            </w:r>
          </w:p>
        </w:tc>
        <w:tc>
          <w:tcPr>
            <w:tcW w:w="1124" w:type="dxa"/>
          </w:tcPr>
          <w:p w14:paraId="18FABAB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191332</w:t>
            </w:r>
          </w:p>
        </w:tc>
        <w:tc>
          <w:tcPr>
            <w:tcW w:w="2268" w:type="dxa"/>
          </w:tcPr>
          <w:p w14:paraId="65D983A6" w14:textId="77777777" w:rsidR="00744129" w:rsidRPr="006B2793" w:rsidRDefault="00744129" w:rsidP="00744129">
            <w:pPr>
              <w:pStyle w:val="TAL"/>
              <w:tabs>
                <w:tab w:val="clear" w:pos="284"/>
                <w:tab w:val="clear" w:pos="567"/>
              </w:tabs>
              <w:rPr>
                <w:sz w:val="16"/>
              </w:rPr>
            </w:pPr>
            <w:r w:rsidRPr="006B2793">
              <w:rPr>
                <w:sz w:val="16"/>
              </w:rPr>
              <w:t>SA WG3 Chairman</w:t>
            </w:r>
          </w:p>
        </w:tc>
        <w:tc>
          <w:tcPr>
            <w:tcW w:w="1106" w:type="dxa"/>
          </w:tcPr>
          <w:p w14:paraId="649C6599" w14:textId="77777777" w:rsidR="00744129" w:rsidRPr="006B2793" w:rsidRDefault="00744129" w:rsidP="00744129">
            <w:pPr>
              <w:pStyle w:val="TAL"/>
              <w:tabs>
                <w:tab w:val="clear" w:pos="284"/>
                <w:tab w:val="clear" w:pos="567"/>
              </w:tabs>
              <w:rPr>
                <w:sz w:val="16"/>
              </w:rPr>
            </w:pPr>
            <w:r w:rsidRPr="006B2793">
              <w:rPr>
                <w:sz w:val="16"/>
              </w:rPr>
              <w:t>Approved</w:t>
            </w:r>
          </w:p>
        </w:tc>
        <w:tc>
          <w:tcPr>
            <w:tcW w:w="1799" w:type="dxa"/>
          </w:tcPr>
          <w:p w14:paraId="5EF286CE" w14:textId="77777777" w:rsidR="00744129" w:rsidRPr="006B2793" w:rsidRDefault="00744129" w:rsidP="00744129">
            <w:pPr>
              <w:pStyle w:val="TAL"/>
              <w:tabs>
                <w:tab w:val="clear" w:pos="284"/>
                <w:tab w:val="clear" w:pos="567"/>
              </w:tabs>
              <w:rPr>
                <w:sz w:val="16"/>
              </w:rPr>
            </w:pPr>
            <w:r w:rsidRPr="006B2793">
              <w:rPr>
                <w:sz w:val="16"/>
              </w:rPr>
              <w:t>DUMMY</w:t>
            </w:r>
          </w:p>
        </w:tc>
      </w:tr>
    </w:tbl>
    <w:p w14:paraId="0E8040AE" w14:textId="77777777" w:rsidR="00744129" w:rsidRDefault="00744129" w:rsidP="00744129">
      <w:pPr>
        <w:rPr>
          <w:color w:val="0000FF"/>
        </w:rPr>
      </w:pPr>
      <w:r>
        <w:rPr>
          <w:color w:val="0000FF"/>
        </w:rPr>
        <w:t>11 Entries.</w:t>
      </w:r>
    </w:p>
    <w:p w14:paraId="693E1CA3" w14:textId="77777777" w:rsidR="00744129" w:rsidRDefault="00744129" w:rsidP="00744129">
      <w:pPr>
        <w:tabs>
          <w:tab w:val="clear" w:pos="567"/>
          <w:tab w:val="clear" w:pos="851"/>
          <w:tab w:val="clear" w:pos="1134"/>
          <w:tab w:val="clear" w:pos="1418"/>
          <w:tab w:val="clear" w:pos="1701"/>
        </w:tabs>
        <w:spacing w:after="0"/>
        <w:rPr>
          <w:color w:val="0000FF"/>
        </w:rPr>
      </w:pPr>
      <w:r>
        <w:rPr>
          <w:color w:val="0000FF"/>
        </w:rPr>
        <w:br w:type="page"/>
      </w:r>
    </w:p>
    <w:p w14:paraId="0EDD99B8" w14:textId="77777777" w:rsidR="00744129" w:rsidRDefault="00744129" w:rsidP="00744129">
      <w:pPr>
        <w:pStyle w:val="Heading9"/>
      </w:pPr>
      <w:bookmarkStart w:id="117" w:name="_Toc20130082"/>
      <w:bookmarkStart w:id="118" w:name="_Toc68670302"/>
      <w:r>
        <w:lastRenderedPageBreak/>
        <w:t>Annex F</w:t>
      </w:r>
      <w:r>
        <w:tab/>
        <w:t>List of new and revised WIDs / SIDs</w:t>
      </w:r>
      <w:bookmarkEnd w:id="117"/>
      <w:bookmarkEnd w:id="118"/>
    </w:p>
    <w:p w14:paraId="665EEF06" w14:textId="77777777" w:rsidR="00744129" w:rsidRDefault="00744129" w:rsidP="00744129">
      <w:pPr>
        <w:pStyle w:val="Heading1"/>
      </w:pPr>
      <w:bookmarkStart w:id="119" w:name="_Toc20130083"/>
      <w:bookmarkStart w:id="120" w:name="_Toc68670303"/>
      <w:r>
        <w:t>F.1</w:t>
      </w:r>
      <w:r>
        <w:tab/>
        <w:t>List of Approved WIDs / SIDs</w:t>
      </w:r>
      <w:bookmarkEnd w:id="119"/>
      <w:bookmarkEnd w:id="1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992"/>
        <w:gridCol w:w="4856"/>
        <w:gridCol w:w="1212"/>
        <w:gridCol w:w="803"/>
        <w:gridCol w:w="795"/>
        <w:gridCol w:w="725"/>
        <w:gridCol w:w="2250"/>
        <w:gridCol w:w="1062"/>
      </w:tblGrid>
      <w:tr w:rsidR="00744129" w:rsidRPr="00200359" w14:paraId="3F8F4145" w14:textId="77777777" w:rsidTr="00DE027D">
        <w:trPr>
          <w:tblHeader/>
        </w:trPr>
        <w:tc>
          <w:tcPr>
            <w:tcW w:w="1101" w:type="dxa"/>
            <w:shd w:val="clear" w:color="auto" w:fill="F3F3F3"/>
          </w:tcPr>
          <w:p w14:paraId="6304A872" w14:textId="77777777" w:rsidR="00744129" w:rsidRPr="00200359" w:rsidRDefault="00744129" w:rsidP="00DE027D">
            <w:pPr>
              <w:pStyle w:val="TAH"/>
              <w:rPr>
                <w:sz w:val="16"/>
              </w:rPr>
            </w:pPr>
            <w:r w:rsidRPr="00200359">
              <w:rPr>
                <w:sz w:val="16"/>
              </w:rPr>
              <w:t>TD</w:t>
            </w:r>
          </w:p>
        </w:tc>
        <w:tc>
          <w:tcPr>
            <w:tcW w:w="992" w:type="dxa"/>
            <w:shd w:val="clear" w:color="auto" w:fill="F3F3F3"/>
          </w:tcPr>
          <w:p w14:paraId="44BF1380" w14:textId="77777777" w:rsidR="00744129" w:rsidRPr="00200359" w:rsidRDefault="00744129" w:rsidP="00DE027D">
            <w:pPr>
              <w:pStyle w:val="TAH"/>
              <w:rPr>
                <w:sz w:val="16"/>
              </w:rPr>
            </w:pPr>
            <w:r w:rsidRPr="00200359">
              <w:rPr>
                <w:sz w:val="16"/>
              </w:rPr>
              <w:t>Type</w:t>
            </w:r>
          </w:p>
        </w:tc>
        <w:tc>
          <w:tcPr>
            <w:tcW w:w="992" w:type="dxa"/>
            <w:shd w:val="clear" w:color="auto" w:fill="F3F3F3"/>
          </w:tcPr>
          <w:p w14:paraId="715BF987" w14:textId="77777777" w:rsidR="00744129" w:rsidRPr="00200359" w:rsidRDefault="00744129" w:rsidP="00DE027D">
            <w:pPr>
              <w:pStyle w:val="TAH"/>
              <w:rPr>
                <w:sz w:val="16"/>
              </w:rPr>
            </w:pPr>
            <w:r w:rsidRPr="00200359">
              <w:rPr>
                <w:sz w:val="16"/>
              </w:rPr>
              <w:t>Presented for</w:t>
            </w:r>
          </w:p>
        </w:tc>
        <w:tc>
          <w:tcPr>
            <w:tcW w:w="4856" w:type="dxa"/>
            <w:shd w:val="clear" w:color="auto" w:fill="F3F3F3"/>
          </w:tcPr>
          <w:p w14:paraId="70809CB0" w14:textId="77777777" w:rsidR="00744129" w:rsidRPr="00200359" w:rsidRDefault="00744129" w:rsidP="00DE027D">
            <w:pPr>
              <w:pStyle w:val="TAH"/>
              <w:rPr>
                <w:sz w:val="16"/>
              </w:rPr>
            </w:pPr>
            <w:r w:rsidRPr="00200359">
              <w:rPr>
                <w:sz w:val="16"/>
              </w:rPr>
              <w:t>Title</w:t>
            </w:r>
          </w:p>
        </w:tc>
        <w:tc>
          <w:tcPr>
            <w:tcW w:w="1212" w:type="dxa"/>
            <w:shd w:val="clear" w:color="auto" w:fill="F3F3F3"/>
          </w:tcPr>
          <w:p w14:paraId="1107F477" w14:textId="77777777" w:rsidR="00744129" w:rsidRPr="00200359" w:rsidRDefault="00744129" w:rsidP="00DE027D">
            <w:pPr>
              <w:pStyle w:val="TAH"/>
              <w:rPr>
                <w:sz w:val="16"/>
              </w:rPr>
            </w:pPr>
            <w:r w:rsidRPr="00200359">
              <w:rPr>
                <w:sz w:val="16"/>
              </w:rPr>
              <w:t>Specification</w:t>
            </w:r>
          </w:p>
        </w:tc>
        <w:tc>
          <w:tcPr>
            <w:tcW w:w="803" w:type="dxa"/>
            <w:shd w:val="clear" w:color="auto" w:fill="F3F3F3"/>
          </w:tcPr>
          <w:p w14:paraId="793A3BB0" w14:textId="77777777" w:rsidR="00744129" w:rsidRPr="00200359" w:rsidRDefault="00744129" w:rsidP="00DE027D">
            <w:pPr>
              <w:pStyle w:val="TAH"/>
              <w:rPr>
                <w:sz w:val="16"/>
              </w:rPr>
            </w:pPr>
            <w:r w:rsidRPr="00200359">
              <w:rPr>
                <w:sz w:val="16"/>
              </w:rPr>
              <w:t>Version</w:t>
            </w:r>
          </w:p>
        </w:tc>
        <w:tc>
          <w:tcPr>
            <w:tcW w:w="795" w:type="dxa"/>
            <w:shd w:val="clear" w:color="auto" w:fill="F3F3F3"/>
          </w:tcPr>
          <w:p w14:paraId="4A10D38F" w14:textId="77777777" w:rsidR="00744129" w:rsidRPr="00200359" w:rsidRDefault="00744129" w:rsidP="00DE027D">
            <w:pPr>
              <w:pStyle w:val="TAH"/>
              <w:rPr>
                <w:sz w:val="16"/>
              </w:rPr>
            </w:pPr>
            <w:r w:rsidRPr="00200359">
              <w:rPr>
                <w:sz w:val="16"/>
              </w:rPr>
              <w:t>Source</w:t>
            </w:r>
          </w:p>
        </w:tc>
        <w:tc>
          <w:tcPr>
            <w:tcW w:w="725" w:type="dxa"/>
            <w:shd w:val="clear" w:color="auto" w:fill="F3F3F3"/>
          </w:tcPr>
          <w:p w14:paraId="02910246" w14:textId="77777777" w:rsidR="00744129" w:rsidRPr="00200359" w:rsidRDefault="00744129" w:rsidP="00DE027D">
            <w:pPr>
              <w:pStyle w:val="TAH"/>
              <w:rPr>
                <w:sz w:val="16"/>
              </w:rPr>
            </w:pPr>
            <w:r w:rsidRPr="00200359">
              <w:rPr>
                <w:sz w:val="16"/>
              </w:rPr>
              <w:t>WI Code</w:t>
            </w:r>
          </w:p>
        </w:tc>
        <w:tc>
          <w:tcPr>
            <w:tcW w:w="2250" w:type="dxa"/>
            <w:shd w:val="clear" w:color="auto" w:fill="F3F3F3"/>
          </w:tcPr>
          <w:p w14:paraId="1010EB6F" w14:textId="77777777" w:rsidR="00744129" w:rsidRPr="00200359" w:rsidRDefault="00744129" w:rsidP="00DE027D">
            <w:pPr>
              <w:pStyle w:val="TAH"/>
              <w:rPr>
                <w:sz w:val="16"/>
              </w:rPr>
            </w:pPr>
            <w:r w:rsidRPr="00200359">
              <w:rPr>
                <w:sz w:val="16"/>
              </w:rPr>
              <w:t>Comment</w:t>
            </w:r>
          </w:p>
        </w:tc>
        <w:tc>
          <w:tcPr>
            <w:tcW w:w="1062" w:type="dxa"/>
            <w:shd w:val="clear" w:color="auto" w:fill="F3F3F3"/>
          </w:tcPr>
          <w:p w14:paraId="7424B70C" w14:textId="77777777" w:rsidR="00744129" w:rsidRPr="00200359" w:rsidRDefault="00744129" w:rsidP="00DE027D">
            <w:pPr>
              <w:pStyle w:val="TAH"/>
              <w:rPr>
                <w:sz w:val="16"/>
              </w:rPr>
            </w:pPr>
            <w:r w:rsidRPr="00200359">
              <w:rPr>
                <w:sz w:val="16"/>
              </w:rPr>
              <w:t>Decision</w:t>
            </w:r>
          </w:p>
        </w:tc>
      </w:tr>
      <w:tr w:rsidR="00744129" w:rsidRPr="00200359" w14:paraId="5E6330FC" w14:textId="77777777" w:rsidTr="00DE027D">
        <w:tc>
          <w:tcPr>
            <w:tcW w:w="1101" w:type="dxa"/>
          </w:tcPr>
          <w:p w14:paraId="75C7BBE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190988</w:t>
            </w:r>
          </w:p>
        </w:tc>
        <w:tc>
          <w:tcPr>
            <w:tcW w:w="992" w:type="dxa"/>
          </w:tcPr>
          <w:p w14:paraId="0A812DFF"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18CE3A6C"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3AA41036" w14:textId="77777777" w:rsidR="00744129" w:rsidRPr="006B2793" w:rsidRDefault="00744129" w:rsidP="00744129">
            <w:pPr>
              <w:pStyle w:val="TAL"/>
              <w:tabs>
                <w:tab w:val="clear" w:pos="284"/>
                <w:tab w:val="clear" w:pos="567"/>
              </w:tabs>
              <w:rPr>
                <w:sz w:val="16"/>
              </w:rPr>
            </w:pPr>
            <w:r w:rsidRPr="006B2793">
              <w:rPr>
                <w:sz w:val="16"/>
              </w:rPr>
              <w:t>New WID on support of Hybrid DASH/HLS over eMBMS (DAHOE)</w:t>
            </w:r>
          </w:p>
        </w:tc>
        <w:tc>
          <w:tcPr>
            <w:tcW w:w="1212" w:type="dxa"/>
          </w:tcPr>
          <w:p w14:paraId="430EAC54" w14:textId="77777777" w:rsidR="00744129" w:rsidRPr="006B2793" w:rsidRDefault="00744129" w:rsidP="00744129">
            <w:pPr>
              <w:pStyle w:val="TAL"/>
              <w:tabs>
                <w:tab w:val="clear" w:pos="284"/>
                <w:tab w:val="clear" w:pos="567"/>
              </w:tabs>
              <w:rPr>
                <w:sz w:val="16"/>
              </w:rPr>
            </w:pPr>
          </w:p>
        </w:tc>
        <w:tc>
          <w:tcPr>
            <w:tcW w:w="803" w:type="dxa"/>
          </w:tcPr>
          <w:p w14:paraId="24F5DBA6" w14:textId="77777777" w:rsidR="00744129" w:rsidRPr="006B2793" w:rsidRDefault="00744129" w:rsidP="00744129">
            <w:pPr>
              <w:pStyle w:val="TAL"/>
              <w:tabs>
                <w:tab w:val="clear" w:pos="284"/>
                <w:tab w:val="clear" w:pos="567"/>
              </w:tabs>
              <w:rPr>
                <w:sz w:val="16"/>
              </w:rPr>
            </w:pPr>
          </w:p>
        </w:tc>
        <w:tc>
          <w:tcPr>
            <w:tcW w:w="795" w:type="dxa"/>
          </w:tcPr>
          <w:p w14:paraId="06F82D93" w14:textId="77777777" w:rsidR="00744129" w:rsidRPr="006B2793" w:rsidRDefault="00744129" w:rsidP="00744129">
            <w:pPr>
              <w:pStyle w:val="TAL"/>
              <w:tabs>
                <w:tab w:val="clear" w:pos="284"/>
                <w:tab w:val="clear" w:pos="567"/>
              </w:tabs>
              <w:rPr>
                <w:sz w:val="16"/>
              </w:rPr>
            </w:pPr>
            <w:r w:rsidRPr="006B2793">
              <w:rPr>
                <w:sz w:val="16"/>
              </w:rPr>
              <w:t>SA WG4</w:t>
            </w:r>
          </w:p>
        </w:tc>
        <w:tc>
          <w:tcPr>
            <w:tcW w:w="725" w:type="dxa"/>
          </w:tcPr>
          <w:p w14:paraId="79F911B4" w14:textId="77777777" w:rsidR="00744129" w:rsidRPr="006B2793" w:rsidRDefault="00744129" w:rsidP="00744129">
            <w:pPr>
              <w:pStyle w:val="TAL"/>
              <w:tabs>
                <w:tab w:val="clear" w:pos="284"/>
                <w:tab w:val="clear" w:pos="567"/>
              </w:tabs>
              <w:rPr>
                <w:sz w:val="16"/>
              </w:rPr>
            </w:pPr>
          </w:p>
        </w:tc>
        <w:tc>
          <w:tcPr>
            <w:tcW w:w="2250" w:type="dxa"/>
          </w:tcPr>
          <w:p w14:paraId="63291429"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39F746C8"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712064EF" w14:textId="77777777" w:rsidTr="00DE027D">
        <w:tc>
          <w:tcPr>
            <w:tcW w:w="1101" w:type="dxa"/>
          </w:tcPr>
          <w:p w14:paraId="1E5B149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191038</w:t>
            </w:r>
          </w:p>
        </w:tc>
        <w:tc>
          <w:tcPr>
            <w:tcW w:w="992" w:type="dxa"/>
          </w:tcPr>
          <w:p w14:paraId="27315439"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2A78DC1C"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79A0E9FF" w14:textId="77777777" w:rsidR="00744129" w:rsidRPr="006B2793" w:rsidRDefault="00744129" w:rsidP="00744129">
            <w:pPr>
              <w:pStyle w:val="TAL"/>
              <w:tabs>
                <w:tab w:val="clear" w:pos="284"/>
                <w:tab w:val="clear" w:pos="567"/>
              </w:tabs>
              <w:rPr>
                <w:sz w:val="16"/>
              </w:rPr>
            </w:pPr>
            <w:r w:rsidRPr="006B2793">
              <w:rPr>
                <w:sz w:val="16"/>
              </w:rPr>
              <w:t>New WID on IMS emergency support for SNPN (IESNPN)</w:t>
            </w:r>
          </w:p>
        </w:tc>
        <w:tc>
          <w:tcPr>
            <w:tcW w:w="1212" w:type="dxa"/>
          </w:tcPr>
          <w:p w14:paraId="2D3DD4F2" w14:textId="77777777" w:rsidR="00744129" w:rsidRPr="006B2793" w:rsidRDefault="00744129" w:rsidP="00744129">
            <w:pPr>
              <w:pStyle w:val="TAL"/>
              <w:tabs>
                <w:tab w:val="clear" w:pos="284"/>
                <w:tab w:val="clear" w:pos="567"/>
              </w:tabs>
              <w:rPr>
                <w:sz w:val="16"/>
              </w:rPr>
            </w:pPr>
          </w:p>
        </w:tc>
        <w:tc>
          <w:tcPr>
            <w:tcW w:w="803" w:type="dxa"/>
          </w:tcPr>
          <w:p w14:paraId="381F24C0" w14:textId="77777777" w:rsidR="00744129" w:rsidRPr="006B2793" w:rsidRDefault="00744129" w:rsidP="00744129">
            <w:pPr>
              <w:pStyle w:val="TAL"/>
              <w:tabs>
                <w:tab w:val="clear" w:pos="284"/>
                <w:tab w:val="clear" w:pos="567"/>
              </w:tabs>
              <w:rPr>
                <w:sz w:val="16"/>
              </w:rPr>
            </w:pPr>
          </w:p>
        </w:tc>
        <w:tc>
          <w:tcPr>
            <w:tcW w:w="795" w:type="dxa"/>
          </w:tcPr>
          <w:p w14:paraId="1DD1B59D" w14:textId="77777777" w:rsidR="00744129" w:rsidRPr="006B2793" w:rsidRDefault="00744129" w:rsidP="00744129">
            <w:pPr>
              <w:pStyle w:val="TAL"/>
              <w:tabs>
                <w:tab w:val="clear" w:pos="284"/>
                <w:tab w:val="clear" w:pos="567"/>
              </w:tabs>
              <w:rPr>
                <w:sz w:val="16"/>
              </w:rPr>
            </w:pPr>
            <w:r w:rsidRPr="006B2793">
              <w:rPr>
                <w:sz w:val="16"/>
              </w:rPr>
              <w:t>SA WG1</w:t>
            </w:r>
          </w:p>
        </w:tc>
        <w:tc>
          <w:tcPr>
            <w:tcW w:w="725" w:type="dxa"/>
          </w:tcPr>
          <w:p w14:paraId="1131160A" w14:textId="77777777" w:rsidR="00744129" w:rsidRPr="006B2793" w:rsidRDefault="00744129" w:rsidP="00744129">
            <w:pPr>
              <w:pStyle w:val="TAL"/>
              <w:tabs>
                <w:tab w:val="clear" w:pos="284"/>
                <w:tab w:val="clear" w:pos="567"/>
              </w:tabs>
              <w:rPr>
                <w:sz w:val="16"/>
              </w:rPr>
            </w:pPr>
          </w:p>
        </w:tc>
        <w:tc>
          <w:tcPr>
            <w:tcW w:w="2250" w:type="dxa"/>
          </w:tcPr>
          <w:p w14:paraId="2327347B"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32152B06"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9CA81E1" w14:textId="77777777" w:rsidTr="00DE027D">
        <w:tc>
          <w:tcPr>
            <w:tcW w:w="1101" w:type="dxa"/>
          </w:tcPr>
          <w:p w14:paraId="02CD2A47"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191040</w:t>
            </w:r>
          </w:p>
        </w:tc>
        <w:tc>
          <w:tcPr>
            <w:tcW w:w="992" w:type="dxa"/>
          </w:tcPr>
          <w:p w14:paraId="13DB863D" w14:textId="77777777" w:rsidR="00744129" w:rsidRPr="006B2793" w:rsidRDefault="00744129" w:rsidP="00744129">
            <w:pPr>
              <w:pStyle w:val="TAL"/>
              <w:tabs>
                <w:tab w:val="clear" w:pos="284"/>
                <w:tab w:val="clear" w:pos="567"/>
              </w:tabs>
              <w:rPr>
                <w:sz w:val="16"/>
              </w:rPr>
            </w:pPr>
            <w:r w:rsidRPr="006B2793">
              <w:rPr>
                <w:sz w:val="16"/>
              </w:rPr>
              <w:t>SID NEW</w:t>
            </w:r>
          </w:p>
        </w:tc>
        <w:tc>
          <w:tcPr>
            <w:tcW w:w="992" w:type="dxa"/>
          </w:tcPr>
          <w:p w14:paraId="67B99E96"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5705DBD3" w14:textId="77777777" w:rsidR="00744129" w:rsidRPr="006B2793" w:rsidRDefault="00744129" w:rsidP="00744129">
            <w:pPr>
              <w:pStyle w:val="TAL"/>
              <w:tabs>
                <w:tab w:val="clear" w:pos="284"/>
                <w:tab w:val="clear" w:pos="567"/>
              </w:tabs>
              <w:rPr>
                <w:sz w:val="16"/>
              </w:rPr>
            </w:pPr>
            <w:r w:rsidRPr="006B2793">
              <w:rPr>
                <w:sz w:val="16"/>
              </w:rPr>
              <w:t>New SID on AI/ML Model Transfer in 5GS (FS_AMMT)</w:t>
            </w:r>
          </w:p>
        </w:tc>
        <w:tc>
          <w:tcPr>
            <w:tcW w:w="1212" w:type="dxa"/>
          </w:tcPr>
          <w:p w14:paraId="16CF06BF" w14:textId="77777777" w:rsidR="00744129" w:rsidRPr="006B2793" w:rsidRDefault="00744129" w:rsidP="00744129">
            <w:pPr>
              <w:pStyle w:val="TAL"/>
              <w:tabs>
                <w:tab w:val="clear" w:pos="284"/>
                <w:tab w:val="clear" w:pos="567"/>
              </w:tabs>
              <w:rPr>
                <w:sz w:val="16"/>
              </w:rPr>
            </w:pPr>
          </w:p>
        </w:tc>
        <w:tc>
          <w:tcPr>
            <w:tcW w:w="803" w:type="dxa"/>
          </w:tcPr>
          <w:p w14:paraId="1F427FBE" w14:textId="77777777" w:rsidR="00744129" w:rsidRPr="006B2793" w:rsidRDefault="00744129" w:rsidP="00744129">
            <w:pPr>
              <w:pStyle w:val="TAL"/>
              <w:tabs>
                <w:tab w:val="clear" w:pos="284"/>
                <w:tab w:val="clear" w:pos="567"/>
              </w:tabs>
              <w:rPr>
                <w:sz w:val="16"/>
              </w:rPr>
            </w:pPr>
          </w:p>
        </w:tc>
        <w:tc>
          <w:tcPr>
            <w:tcW w:w="795" w:type="dxa"/>
          </w:tcPr>
          <w:p w14:paraId="552B51E5" w14:textId="77777777" w:rsidR="00744129" w:rsidRPr="006B2793" w:rsidRDefault="00744129" w:rsidP="00744129">
            <w:pPr>
              <w:pStyle w:val="TAL"/>
              <w:tabs>
                <w:tab w:val="clear" w:pos="284"/>
                <w:tab w:val="clear" w:pos="567"/>
              </w:tabs>
              <w:rPr>
                <w:sz w:val="16"/>
              </w:rPr>
            </w:pPr>
            <w:r w:rsidRPr="006B2793">
              <w:rPr>
                <w:sz w:val="16"/>
              </w:rPr>
              <w:t>SA WG1</w:t>
            </w:r>
          </w:p>
        </w:tc>
        <w:tc>
          <w:tcPr>
            <w:tcW w:w="725" w:type="dxa"/>
          </w:tcPr>
          <w:p w14:paraId="79F1AF08" w14:textId="77777777" w:rsidR="00744129" w:rsidRPr="006B2793" w:rsidRDefault="00744129" w:rsidP="00744129">
            <w:pPr>
              <w:pStyle w:val="TAL"/>
              <w:tabs>
                <w:tab w:val="clear" w:pos="284"/>
                <w:tab w:val="clear" w:pos="567"/>
              </w:tabs>
              <w:rPr>
                <w:sz w:val="16"/>
              </w:rPr>
            </w:pPr>
          </w:p>
        </w:tc>
        <w:tc>
          <w:tcPr>
            <w:tcW w:w="2250" w:type="dxa"/>
          </w:tcPr>
          <w:p w14:paraId="47D4B4E0"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462BCFAA"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7F0DE4D" w14:textId="77777777" w:rsidTr="00DE027D">
        <w:tc>
          <w:tcPr>
            <w:tcW w:w="1101" w:type="dxa"/>
          </w:tcPr>
          <w:p w14:paraId="08E5556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191042</w:t>
            </w:r>
          </w:p>
        </w:tc>
        <w:tc>
          <w:tcPr>
            <w:tcW w:w="992" w:type="dxa"/>
          </w:tcPr>
          <w:p w14:paraId="610A20E4" w14:textId="77777777" w:rsidR="00744129" w:rsidRPr="006B2793" w:rsidRDefault="00744129" w:rsidP="00744129">
            <w:pPr>
              <w:pStyle w:val="TAL"/>
              <w:tabs>
                <w:tab w:val="clear" w:pos="284"/>
                <w:tab w:val="clear" w:pos="567"/>
              </w:tabs>
              <w:rPr>
                <w:sz w:val="16"/>
              </w:rPr>
            </w:pPr>
            <w:r w:rsidRPr="006B2793">
              <w:rPr>
                <w:sz w:val="16"/>
              </w:rPr>
              <w:t>SID NEW</w:t>
            </w:r>
          </w:p>
        </w:tc>
        <w:tc>
          <w:tcPr>
            <w:tcW w:w="992" w:type="dxa"/>
          </w:tcPr>
          <w:p w14:paraId="5C9CA7D0"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00DEC05E" w14:textId="77777777" w:rsidR="00744129" w:rsidRPr="006B2793" w:rsidRDefault="00744129" w:rsidP="00744129">
            <w:pPr>
              <w:pStyle w:val="TAL"/>
              <w:tabs>
                <w:tab w:val="clear" w:pos="284"/>
                <w:tab w:val="clear" w:pos="567"/>
              </w:tabs>
              <w:rPr>
                <w:sz w:val="16"/>
              </w:rPr>
            </w:pPr>
            <w:r w:rsidRPr="006B2793">
              <w:rPr>
                <w:sz w:val="16"/>
              </w:rPr>
              <w:t>New SID on Services with Extra-territorial 5G systems (FS_5GET)</w:t>
            </w:r>
          </w:p>
        </w:tc>
        <w:tc>
          <w:tcPr>
            <w:tcW w:w="1212" w:type="dxa"/>
          </w:tcPr>
          <w:p w14:paraId="7C86758A" w14:textId="77777777" w:rsidR="00744129" w:rsidRPr="006B2793" w:rsidRDefault="00744129" w:rsidP="00744129">
            <w:pPr>
              <w:pStyle w:val="TAL"/>
              <w:tabs>
                <w:tab w:val="clear" w:pos="284"/>
                <w:tab w:val="clear" w:pos="567"/>
              </w:tabs>
              <w:rPr>
                <w:sz w:val="16"/>
              </w:rPr>
            </w:pPr>
          </w:p>
        </w:tc>
        <w:tc>
          <w:tcPr>
            <w:tcW w:w="803" w:type="dxa"/>
          </w:tcPr>
          <w:p w14:paraId="4D583375" w14:textId="77777777" w:rsidR="00744129" w:rsidRPr="006B2793" w:rsidRDefault="00744129" w:rsidP="00744129">
            <w:pPr>
              <w:pStyle w:val="TAL"/>
              <w:tabs>
                <w:tab w:val="clear" w:pos="284"/>
                <w:tab w:val="clear" w:pos="567"/>
              </w:tabs>
              <w:rPr>
                <w:sz w:val="16"/>
              </w:rPr>
            </w:pPr>
          </w:p>
        </w:tc>
        <w:tc>
          <w:tcPr>
            <w:tcW w:w="795" w:type="dxa"/>
          </w:tcPr>
          <w:p w14:paraId="4BBAEC57" w14:textId="77777777" w:rsidR="00744129" w:rsidRPr="006B2793" w:rsidRDefault="00744129" w:rsidP="00744129">
            <w:pPr>
              <w:pStyle w:val="TAL"/>
              <w:tabs>
                <w:tab w:val="clear" w:pos="284"/>
                <w:tab w:val="clear" w:pos="567"/>
              </w:tabs>
              <w:rPr>
                <w:sz w:val="16"/>
              </w:rPr>
            </w:pPr>
            <w:r w:rsidRPr="006B2793">
              <w:rPr>
                <w:sz w:val="16"/>
              </w:rPr>
              <w:t>SA WG1</w:t>
            </w:r>
          </w:p>
        </w:tc>
        <w:tc>
          <w:tcPr>
            <w:tcW w:w="725" w:type="dxa"/>
          </w:tcPr>
          <w:p w14:paraId="5D09A177" w14:textId="77777777" w:rsidR="00744129" w:rsidRPr="006B2793" w:rsidRDefault="00744129" w:rsidP="00744129">
            <w:pPr>
              <w:pStyle w:val="TAL"/>
              <w:tabs>
                <w:tab w:val="clear" w:pos="284"/>
                <w:tab w:val="clear" w:pos="567"/>
              </w:tabs>
              <w:rPr>
                <w:sz w:val="16"/>
              </w:rPr>
            </w:pPr>
          </w:p>
        </w:tc>
        <w:tc>
          <w:tcPr>
            <w:tcW w:w="2250" w:type="dxa"/>
          </w:tcPr>
          <w:p w14:paraId="55844698"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4E95126E"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B17B865" w14:textId="77777777" w:rsidTr="00DE027D">
        <w:tc>
          <w:tcPr>
            <w:tcW w:w="1101" w:type="dxa"/>
          </w:tcPr>
          <w:p w14:paraId="7E8D0FB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191106</w:t>
            </w:r>
          </w:p>
        </w:tc>
        <w:tc>
          <w:tcPr>
            <w:tcW w:w="992" w:type="dxa"/>
          </w:tcPr>
          <w:p w14:paraId="04A15806"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3CBA7EA0"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59988C8D" w14:textId="77777777" w:rsidR="00744129" w:rsidRPr="006B2793" w:rsidRDefault="00744129" w:rsidP="00744129">
            <w:pPr>
              <w:pStyle w:val="TAL"/>
              <w:tabs>
                <w:tab w:val="clear" w:pos="284"/>
                <w:tab w:val="clear" w:pos="567"/>
              </w:tabs>
              <w:rPr>
                <w:sz w:val="16"/>
              </w:rPr>
            </w:pPr>
            <w:r w:rsidRPr="006B2793">
              <w:rPr>
                <w:sz w:val="16"/>
              </w:rPr>
              <w:t>New WID on enhancements for functional architecture and information flows for Mission Critical Data</w:t>
            </w:r>
          </w:p>
        </w:tc>
        <w:tc>
          <w:tcPr>
            <w:tcW w:w="1212" w:type="dxa"/>
          </w:tcPr>
          <w:p w14:paraId="4C54E18D" w14:textId="77777777" w:rsidR="00744129" w:rsidRPr="006B2793" w:rsidRDefault="00744129" w:rsidP="00744129">
            <w:pPr>
              <w:pStyle w:val="TAL"/>
              <w:tabs>
                <w:tab w:val="clear" w:pos="284"/>
                <w:tab w:val="clear" w:pos="567"/>
              </w:tabs>
              <w:rPr>
                <w:sz w:val="16"/>
              </w:rPr>
            </w:pPr>
          </w:p>
        </w:tc>
        <w:tc>
          <w:tcPr>
            <w:tcW w:w="803" w:type="dxa"/>
          </w:tcPr>
          <w:p w14:paraId="6F5DC060" w14:textId="77777777" w:rsidR="00744129" w:rsidRPr="006B2793" w:rsidRDefault="00744129" w:rsidP="00744129">
            <w:pPr>
              <w:pStyle w:val="TAL"/>
              <w:tabs>
                <w:tab w:val="clear" w:pos="284"/>
                <w:tab w:val="clear" w:pos="567"/>
              </w:tabs>
              <w:rPr>
                <w:sz w:val="16"/>
              </w:rPr>
            </w:pPr>
          </w:p>
        </w:tc>
        <w:tc>
          <w:tcPr>
            <w:tcW w:w="795" w:type="dxa"/>
          </w:tcPr>
          <w:p w14:paraId="7AAA2120" w14:textId="77777777" w:rsidR="00744129" w:rsidRPr="006B2793" w:rsidRDefault="00744129" w:rsidP="00744129">
            <w:pPr>
              <w:pStyle w:val="TAL"/>
              <w:tabs>
                <w:tab w:val="clear" w:pos="284"/>
                <w:tab w:val="clear" w:pos="567"/>
              </w:tabs>
              <w:rPr>
                <w:sz w:val="16"/>
              </w:rPr>
            </w:pPr>
            <w:r w:rsidRPr="006B2793">
              <w:rPr>
                <w:sz w:val="16"/>
              </w:rPr>
              <w:t>SA WG6</w:t>
            </w:r>
          </w:p>
        </w:tc>
        <w:tc>
          <w:tcPr>
            <w:tcW w:w="725" w:type="dxa"/>
          </w:tcPr>
          <w:p w14:paraId="6BC5CB5F" w14:textId="77777777" w:rsidR="00744129" w:rsidRPr="006B2793" w:rsidRDefault="00744129" w:rsidP="00744129">
            <w:pPr>
              <w:pStyle w:val="TAL"/>
              <w:tabs>
                <w:tab w:val="clear" w:pos="284"/>
                <w:tab w:val="clear" w:pos="567"/>
              </w:tabs>
              <w:rPr>
                <w:sz w:val="16"/>
              </w:rPr>
            </w:pPr>
          </w:p>
        </w:tc>
        <w:tc>
          <w:tcPr>
            <w:tcW w:w="2250" w:type="dxa"/>
          </w:tcPr>
          <w:p w14:paraId="1E17FA5E"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18ECAF8F"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CAE43EC" w14:textId="77777777" w:rsidTr="00DE027D">
        <w:tc>
          <w:tcPr>
            <w:tcW w:w="1101" w:type="dxa"/>
          </w:tcPr>
          <w:p w14:paraId="6809E46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191123</w:t>
            </w:r>
          </w:p>
        </w:tc>
        <w:tc>
          <w:tcPr>
            <w:tcW w:w="992" w:type="dxa"/>
          </w:tcPr>
          <w:p w14:paraId="5E8C9BA9"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533C847A"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53B30D3E" w14:textId="77777777" w:rsidR="00744129" w:rsidRPr="006B2793" w:rsidRDefault="00744129" w:rsidP="00744129">
            <w:pPr>
              <w:pStyle w:val="TAL"/>
              <w:tabs>
                <w:tab w:val="clear" w:pos="284"/>
                <w:tab w:val="clear" w:pos="567"/>
              </w:tabs>
              <w:rPr>
                <w:sz w:val="16"/>
              </w:rPr>
            </w:pPr>
            <w:r w:rsidRPr="006B2793">
              <w:rPr>
                <w:sz w:val="16"/>
              </w:rPr>
              <w:t>New WID for User Plane Gateway Function for the Inter-PLMN Security</w:t>
            </w:r>
          </w:p>
        </w:tc>
        <w:tc>
          <w:tcPr>
            <w:tcW w:w="1212" w:type="dxa"/>
          </w:tcPr>
          <w:p w14:paraId="170FE3F5" w14:textId="77777777" w:rsidR="00744129" w:rsidRPr="006B2793" w:rsidRDefault="00744129" w:rsidP="00744129">
            <w:pPr>
              <w:pStyle w:val="TAL"/>
              <w:tabs>
                <w:tab w:val="clear" w:pos="284"/>
                <w:tab w:val="clear" w:pos="567"/>
              </w:tabs>
              <w:rPr>
                <w:sz w:val="16"/>
              </w:rPr>
            </w:pPr>
          </w:p>
        </w:tc>
        <w:tc>
          <w:tcPr>
            <w:tcW w:w="803" w:type="dxa"/>
          </w:tcPr>
          <w:p w14:paraId="57A8FF13" w14:textId="77777777" w:rsidR="00744129" w:rsidRPr="006B2793" w:rsidRDefault="00744129" w:rsidP="00744129">
            <w:pPr>
              <w:pStyle w:val="TAL"/>
              <w:tabs>
                <w:tab w:val="clear" w:pos="284"/>
                <w:tab w:val="clear" w:pos="567"/>
              </w:tabs>
              <w:rPr>
                <w:sz w:val="16"/>
              </w:rPr>
            </w:pPr>
          </w:p>
        </w:tc>
        <w:tc>
          <w:tcPr>
            <w:tcW w:w="795" w:type="dxa"/>
          </w:tcPr>
          <w:p w14:paraId="094E6A46" w14:textId="77777777" w:rsidR="00744129" w:rsidRPr="006B2793" w:rsidRDefault="00744129" w:rsidP="00744129">
            <w:pPr>
              <w:pStyle w:val="TAL"/>
              <w:tabs>
                <w:tab w:val="clear" w:pos="284"/>
                <w:tab w:val="clear" w:pos="567"/>
              </w:tabs>
              <w:rPr>
                <w:sz w:val="16"/>
              </w:rPr>
            </w:pPr>
            <w:r w:rsidRPr="006B2793">
              <w:rPr>
                <w:sz w:val="16"/>
              </w:rPr>
              <w:t>SA WG3</w:t>
            </w:r>
          </w:p>
        </w:tc>
        <w:tc>
          <w:tcPr>
            <w:tcW w:w="725" w:type="dxa"/>
          </w:tcPr>
          <w:p w14:paraId="204FC843" w14:textId="77777777" w:rsidR="00744129" w:rsidRPr="006B2793" w:rsidRDefault="00744129" w:rsidP="00744129">
            <w:pPr>
              <w:pStyle w:val="TAL"/>
              <w:tabs>
                <w:tab w:val="clear" w:pos="284"/>
                <w:tab w:val="clear" w:pos="567"/>
              </w:tabs>
              <w:rPr>
                <w:sz w:val="16"/>
              </w:rPr>
            </w:pPr>
          </w:p>
        </w:tc>
        <w:tc>
          <w:tcPr>
            <w:tcW w:w="2250" w:type="dxa"/>
          </w:tcPr>
          <w:p w14:paraId="2FC27B19"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52F92FDE"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E24D59F" w14:textId="77777777" w:rsidTr="00DE027D">
        <w:tc>
          <w:tcPr>
            <w:tcW w:w="1101" w:type="dxa"/>
          </w:tcPr>
          <w:p w14:paraId="04707A4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191125</w:t>
            </w:r>
          </w:p>
        </w:tc>
        <w:tc>
          <w:tcPr>
            <w:tcW w:w="992" w:type="dxa"/>
          </w:tcPr>
          <w:p w14:paraId="6A0F721F"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6D99ECEB"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4522F586" w14:textId="77777777" w:rsidR="00744129" w:rsidRPr="006B2793" w:rsidRDefault="00744129" w:rsidP="00744129">
            <w:pPr>
              <w:pStyle w:val="TAL"/>
              <w:tabs>
                <w:tab w:val="clear" w:pos="284"/>
                <w:tab w:val="clear" w:pos="567"/>
              </w:tabs>
              <w:rPr>
                <w:sz w:val="16"/>
              </w:rPr>
            </w:pPr>
            <w:r w:rsidRPr="006B2793">
              <w:rPr>
                <w:sz w:val="16"/>
              </w:rPr>
              <w:t>New WID on Security Aspects of 3GPP support for Advanced V2X Services</w:t>
            </w:r>
          </w:p>
        </w:tc>
        <w:tc>
          <w:tcPr>
            <w:tcW w:w="1212" w:type="dxa"/>
          </w:tcPr>
          <w:p w14:paraId="6931DCC9" w14:textId="77777777" w:rsidR="00744129" w:rsidRPr="006B2793" w:rsidRDefault="00744129" w:rsidP="00744129">
            <w:pPr>
              <w:pStyle w:val="TAL"/>
              <w:tabs>
                <w:tab w:val="clear" w:pos="284"/>
                <w:tab w:val="clear" w:pos="567"/>
              </w:tabs>
              <w:rPr>
                <w:sz w:val="16"/>
              </w:rPr>
            </w:pPr>
          </w:p>
        </w:tc>
        <w:tc>
          <w:tcPr>
            <w:tcW w:w="803" w:type="dxa"/>
          </w:tcPr>
          <w:p w14:paraId="38EFF352" w14:textId="77777777" w:rsidR="00744129" w:rsidRPr="006B2793" w:rsidRDefault="00744129" w:rsidP="00744129">
            <w:pPr>
              <w:pStyle w:val="TAL"/>
              <w:tabs>
                <w:tab w:val="clear" w:pos="284"/>
                <w:tab w:val="clear" w:pos="567"/>
              </w:tabs>
              <w:rPr>
                <w:sz w:val="16"/>
              </w:rPr>
            </w:pPr>
          </w:p>
        </w:tc>
        <w:tc>
          <w:tcPr>
            <w:tcW w:w="795" w:type="dxa"/>
          </w:tcPr>
          <w:p w14:paraId="685664A2" w14:textId="77777777" w:rsidR="00744129" w:rsidRPr="006B2793" w:rsidRDefault="00744129" w:rsidP="00744129">
            <w:pPr>
              <w:pStyle w:val="TAL"/>
              <w:tabs>
                <w:tab w:val="clear" w:pos="284"/>
                <w:tab w:val="clear" w:pos="567"/>
              </w:tabs>
              <w:rPr>
                <w:sz w:val="16"/>
              </w:rPr>
            </w:pPr>
            <w:r w:rsidRPr="006B2793">
              <w:rPr>
                <w:sz w:val="16"/>
              </w:rPr>
              <w:t>SA WG3</w:t>
            </w:r>
          </w:p>
        </w:tc>
        <w:tc>
          <w:tcPr>
            <w:tcW w:w="725" w:type="dxa"/>
          </w:tcPr>
          <w:p w14:paraId="555F7E81" w14:textId="77777777" w:rsidR="00744129" w:rsidRPr="006B2793" w:rsidRDefault="00744129" w:rsidP="00744129">
            <w:pPr>
              <w:pStyle w:val="TAL"/>
              <w:tabs>
                <w:tab w:val="clear" w:pos="284"/>
                <w:tab w:val="clear" w:pos="567"/>
              </w:tabs>
              <w:rPr>
                <w:sz w:val="16"/>
              </w:rPr>
            </w:pPr>
          </w:p>
        </w:tc>
        <w:tc>
          <w:tcPr>
            <w:tcW w:w="2250" w:type="dxa"/>
          </w:tcPr>
          <w:p w14:paraId="4B850B08"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4A050886"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56893D8" w14:textId="77777777" w:rsidTr="00DE027D">
        <w:tc>
          <w:tcPr>
            <w:tcW w:w="1101" w:type="dxa"/>
          </w:tcPr>
          <w:p w14:paraId="2623FF8B"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191126</w:t>
            </w:r>
          </w:p>
        </w:tc>
        <w:tc>
          <w:tcPr>
            <w:tcW w:w="992" w:type="dxa"/>
          </w:tcPr>
          <w:p w14:paraId="4E0F359C"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388891C4"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6A4CDBDA" w14:textId="77777777" w:rsidR="00744129" w:rsidRPr="006B2793" w:rsidRDefault="00744129" w:rsidP="00744129">
            <w:pPr>
              <w:pStyle w:val="TAL"/>
              <w:tabs>
                <w:tab w:val="clear" w:pos="284"/>
                <w:tab w:val="clear" w:pos="567"/>
              </w:tabs>
              <w:rPr>
                <w:sz w:val="16"/>
              </w:rPr>
            </w:pPr>
            <w:r w:rsidRPr="006B2793">
              <w:rPr>
                <w:sz w:val="16"/>
              </w:rPr>
              <w:t>New WID on Security Aspects of PARLOS</w:t>
            </w:r>
          </w:p>
        </w:tc>
        <w:tc>
          <w:tcPr>
            <w:tcW w:w="1212" w:type="dxa"/>
          </w:tcPr>
          <w:p w14:paraId="219B1742" w14:textId="77777777" w:rsidR="00744129" w:rsidRPr="006B2793" w:rsidRDefault="00744129" w:rsidP="00744129">
            <w:pPr>
              <w:pStyle w:val="TAL"/>
              <w:tabs>
                <w:tab w:val="clear" w:pos="284"/>
                <w:tab w:val="clear" w:pos="567"/>
              </w:tabs>
              <w:rPr>
                <w:sz w:val="16"/>
              </w:rPr>
            </w:pPr>
          </w:p>
        </w:tc>
        <w:tc>
          <w:tcPr>
            <w:tcW w:w="803" w:type="dxa"/>
          </w:tcPr>
          <w:p w14:paraId="55D80961" w14:textId="77777777" w:rsidR="00744129" w:rsidRPr="006B2793" w:rsidRDefault="00744129" w:rsidP="00744129">
            <w:pPr>
              <w:pStyle w:val="TAL"/>
              <w:tabs>
                <w:tab w:val="clear" w:pos="284"/>
                <w:tab w:val="clear" w:pos="567"/>
              </w:tabs>
              <w:rPr>
                <w:sz w:val="16"/>
              </w:rPr>
            </w:pPr>
          </w:p>
        </w:tc>
        <w:tc>
          <w:tcPr>
            <w:tcW w:w="795" w:type="dxa"/>
          </w:tcPr>
          <w:p w14:paraId="5BECB63D" w14:textId="77777777" w:rsidR="00744129" w:rsidRPr="006B2793" w:rsidRDefault="00744129" w:rsidP="00744129">
            <w:pPr>
              <w:pStyle w:val="TAL"/>
              <w:tabs>
                <w:tab w:val="clear" w:pos="284"/>
                <w:tab w:val="clear" w:pos="567"/>
              </w:tabs>
              <w:rPr>
                <w:sz w:val="16"/>
              </w:rPr>
            </w:pPr>
            <w:r w:rsidRPr="006B2793">
              <w:rPr>
                <w:sz w:val="16"/>
              </w:rPr>
              <w:t>SA WG3</w:t>
            </w:r>
          </w:p>
        </w:tc>
        <w:tc>
          <w:tcPr>
            <w:tcW w:w="725" w:type="dxa"/>
          </w:tcPr>
          <w:p w14:paraId="2318207F" w14:textId="77777777" w:rsidR="00744129" w:rsidRPr="006B2793" w:rsidRDefault="00744129" w:rsidP="00744129">
            <w:pPr>
              <w:pStyle w:val="TAL"/>
              <w:tabs>
                <w:tab w:val="clear" w:pos="284"/>
                <w:tab w:val="clear" w:pos="567"/>
              </w:tabs>
              <w:rPr>
                <w:sz w:val="16"/>
              </w:rPr>
            </w:pPr>
          </w:p>
        </w:tc>
        <w:tc>
          <w:tcPr>
            <w:tcW w:w="2250" w:type="dxa"/>
          </w:tcPr>
          <w:p w14:paraId="6FA375E9"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6CEF5A50"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46F4661" w14:textId="77777777" w:rsidTr="00DE027D">
        <w:tc>
          <w:tcPr>
            <w:tcW w:w="1101" w:type="dxa"/>
          </w:tcPr>
          <w:p w14:paraId="07FC84C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191128</w:t>
            </w:r>
          </w:p>
        </w:tc>
        <w:tc>
          <w:tcPr>
            <w:tcW w:w="992" w:type="dxa"/>
          </w:tcPr>
          <w:p w14:paraId="7D7ED926"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065D879C"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4D282870" w14:textId="77777777" w:rsidR="00744129" w:rsidRPr="006B2793" w:rsidRDefault="00744129" w:rsidP="00744129">
            <w:pPr>
              <w:pStyle w:val="TAL"/>
              <w:tabs>
                <w:tab w:val="clear" w:pos="284"/>
                <w:tab w:val="clear" w:pos="567"/>
              </w:tabs>
              <w:rPr>
                <w:sz w:val="16"/>
              </w:rPr>
            </w:pPr>
            <w:r w:rsidRPr="006B2793">
              <w:rPr>
                <w:sz w:val="16"/>
              </w:rPr>
              <w:t>New WID on Security Assurance Specification for IMS</w:t>
            </w:r>
          </w:p>
        </w:tc>
        <w:tc>
          <w:tcPr>
            <w:tcW w:w="1212" w:type="dxa"/>
          </w:tcPr>
          <w:p w14:paraId="18A43671" w14:textId="77777777" w:rsidR="00744129" w:rsidRPr="006B2793" w:rsidRDefault="00744129" w:rsidP="00744129">
            <w:pPr>
              <w:pStyle w:val="TAL"/>
              <w:tabs>
                <w:tab w:val="clear" w:pos="284"/>
                <w:tab w:val="clear" w:pos="567"/>
              </w:tabs>
              <w:rPr>
                <w:sz w:val="16"/>
              </w:rPr>
            </w:pPr>
          </w:p>
        </w:tc>
        <w:tc>
          <w:tcPr>
            <w:tcW w:w="803" w:type="dxa"/>
          </w:tcPr>
          <w:p w14:paraId="6EC95A26" w14:textId="77777777" w:rsidR="00744129" w:rsidRPr="006B2793" w:rsidRDefault="00744129" w:rsidP="00744129">
            <w:pPr>
              <w:pStyle w:val="TAL"/>
              <w:tabs>
                <w:tab w:val="clear" w:pos="284"/>
                <w:tab w:val="clear" w:pos="567"/>
              </w:tabs>
              <w:rPr>
                <w:sz w:val="16"/>
              </w:rPr>
            </w:pPr>
          </w:p>
        </w:tc>
        <w:tc>
          <w:tcPr>
            <w:tcW w:w="795" w:type="dxa"/>
          </w:tcPr>
          <w:p w14:paraId="3D94607C" w14:textId="77777777" w:rsidR="00744129" w:rsidRPr="006B2793" w:rsidRDefault="00744129" w:rsidP="00744129">
            <w:pPr>
              <w:pStyle w:val="TAL"/>
              <w:tabs>
                <w:tab w:val="clear" w:pos="284"/>
                <w:tab w:val="clear" w:pos="567"/>
              </w:tabs>
              <w:rPr>
                <w:sz w:val="16"/>
              </w:rPr>
            </w:pPr>
            <w:r w:rsidRPr="006B2793">
              <w:rPr>
                <w:sz w:val="16"/>
              </w:rPr>
              <w:t>SA WG3</w:t>
            </w:r>
          </w:p>
        </w:tc>
        <w:tc>
          <w:tcPr>
            <w:tcW w:w="725" w:type="dxa"/>
          </w:tcPr>
          <w:p w14:paraId="0046587B" w14:textId="77777777" w:rsidR="00744129" w:rsidRPr="006B2793" w:rsidRDefault="00744129" w:rsidP="00744129">
            <w:pPr>
              <w:pStyle w:val="TAL"/>
              <w:tabs>
                <w:tab w:val="clear" w:pos="284"/>
                <w:tab w:val="clear" w:pos="567"/>
              </w:tabs>
              <w:rPr>
                <w:sz w:val="16"/>
              </w:rPr>
            </w:pPr>
          </w:p>
        </w:tc>
        <w:tc>
          <w:tcPr>
            <w:tcW w:w="2250" w:type="dxa"/>
          </w:tcPr>
          <w:p w14:paraId="25BD1B96"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62D8061C"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420E849" w14:textId="77777777" w:rsidTr="00DE027D">
        <w:tc>
          <w:tcPr>
            <w:tcW w:w="1101" w:type="dxa"/>
          </w:tcPr>
          <w:p w14:paraId="0BEBA16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191129</w:t>
            </w:r>
          </w:p>
        </w:tc>
        <w:tc>
          <w:tcPr>
            <w:tcW w:w="992" w:type="dxa"/>
          </w:tcPr>
          <w:p w14:paraId="699C9030"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3654671E"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5F04B008" w14:textId="77777777" w:rsidR="00744129" w:rsidRPr="006B2793" w:rsidRDefault="00744129" w:rsidP="00744129">
            <w:pPr>
              <w:pStyle w:val="TAL"/>
              <w:tabs>
                <w:tab w:val="clear" w:pos="284"/>
                <w:tab w:val="clear" w:pos="567"/>
              </w:tabs>
              <w:rPr>
                <w:sz w:val="16"/>
              </w:rPr>
            </w:pPr>
            <w:r w:rsidRPr="006B2793">
              <w:rPr>
                <w:sz w:val="16"/>
              </w:rPr>
              <w:t>New WID on 3GPP profiles for cryptographic algorithms and IETF protocols</w:t>
            </w:r>
          </w:p>
        </w:tc>
        <w:tc>
          <w:tcPr>
            <w:tcW w:w="1212" w:type="dxa"/>
          </w:tcPr>
          <w:p w14:paraId="51E1FD58" w14:textId="77777777" w:rsidR="00744129" w:rsidRPr="006B2793" w:rsidRDefault="00744129" w:rsidP="00744129">
            <w:pPr>
              <w:pStyle w:val="TAL"/>
              <w:tabs>
                <w:tab w:val="clear" w:pos="284"/>
                <w:tab w:val="clear" w:pos="567"/>
              </w:tabs>
              <w:rPr>
                <w:sz w:val="16"/>
              </w:rPr>
            </w:pPr>
          </w:p>
        </w:tc>
        <w:tc>
          <w:tcPr>
            <w:tcW w:w="803" w:type="dxa"/>
          </w:tcPr>
          <w:p w14:paraId="65C0FC06" w14:textId="77777777" w:rsidR="00744129" w:rsidRPr="006B2793" w:rsidRDefault="00744129" w:rsidP="00744129">
            <w:pPr>
              <w:pStyle w:val="TAL"/>
              <w:tabs>
                <w:tab w:val="clear" w:pos="284"/>
                <w:tab w:val="clear" w:pos="567"/>
              </w:tabs>
              <w:rPr>
                <w:sz w:val="16"/>
              </w:rPr>
            </w:pPr>
          </w:p>
        </w:tc>
        <w:tc>
          <w:tcPr>
            <w:tcW w:w="795" w:type="dxa"/>
          </w:tcPr>
          <w:p w14:paraId="379150F7" w14:textId="77777777" w:rsidR="00744129" w:rsidRPr="006B2793" w:rsidRDefault="00744129" w:rsidP="00744129">
            <w:pPr>
              <w:pStyle w:val="TAL"/>
              <w:tabs>
                <w:tab w:val="clear" w:pos="284"/>
                <w:tab w:val="clear" w:pos="567"/>
              </w:tabs>
              <w:rPr>
                <w:sz w:val="16"/>
              </w:rPr>
            </w:pPr>
            <w:r w:rsidRPr="006B2793">
              <w:rPr>
                <w:sz w:val="16"/>
              </w:rPr>
              <w:t>SA WG3</w:t>
            </w:r>
          </w:p>
        </w:tc>
        <w:tc>
          <w:tcPr>
            <w:tcW w:w="725" w:type="dxa"/>
          </w:tcPr>
          <w:p w14:paraId="5CDBE4F4" w14:textId="77777777" w:rsidR="00744129" w:rsidRPr="006B2793" w:rsidRDefault="00744129" w:rsidP="00744129">
            <w:pPr>
              <w:pStyle w:val="TAL"/>
              <w:tabs>
                <w:tab w:val="clear" w:pos="284"/>
                <w:tab w:val="clear" w:pos="567"/>
              </w:tabs>
              <w:rPr>
                <w:sz w:val="16"/>
              </w:rPr>
            </w:pPr>
          </w:p>
        </w:tc>
        <w:tc>
          <w:tcPr>
            <w:tcW w:w="2250" w:type="dxa"/>
          </w:tcPr>
          <w:p w14:paraId="7AEB3A95"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2D334D15"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EBA4852" w14:textId="77777777" w:rsidTr="00DE027D">
        <w:tc>
          <w:tcPr>
            <w:tcW w:w="1101" w:type="dxa"/>
          </w:tcPr>
          <w:p w14:paraId="1D7C0134"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191187</w:t>
            </w:r>
          </w:p>
        </w:tc>
        <w:tc>
          <w:tcPr>
            <w:tcW w:w="992" w:type="dxa"/>
          </w:tcPr>
          <w:p w14:paraId="3946E2B6"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6F742A25"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5681B8F6" w14:textId="77777777" w:rsidR="00744129" w:rsidRPr="006B2793" w:rsidRDefault="00744129" w:rsidP="00744129">
            <w:pPr>
              <w:pStyle w:val="TAL"/>
              <w:tabs>
                <w:tab w:val="clear" w:pos="284"/>
                <w:tab w:val="clear" w:pos="567"/>
              </w:tabs>
              <w:rPr>
                <w:sz w:val="16"/>
              </w:rPr>
            </w:pPr>
            <w:r w:rsidRPr="006B2793">
              <w:rPr>
                <w:sz w:val="16"/>
              </w:rPr>
              <w:t>New WID on Charging Access Traffic Steering, Switching and Splitting in 5G system architecture</w:t>
            </w:r>
          </w:p>
        </w:tc>
        <w:tc>
          <w:tcPr>
            <w:tcW w:w="1212" w:type="dxa"/>
          </w:tcPr>
          <w:p w14:paraId="49A1A862" w14:textId="77777777" w:rsidR="00744129" w:rsidRPr="006B2793" w:rsidRDefault="00744129" w:rsidP="00744129">
            <w:pPr>
              <w:pStyle w:val="TAL"/>
              <w:tabs>
                <w:tab w:val="clear" w:pos="284"/>
                <w:tab w:val="clear" w:pos="567"/>
              </w:tabs>
              <w:rPr>
                <w:sz w:val="16"/>
              </w:rPr>
            </w:pPr>
          </w:p>
        </w:tc>
        <w:tc>
          <w:tcPr>
            <w:tcW w:w="803" w:type="dxa"/>
          </w:tcPr>
          <w:p w14:paraId="59C58A79" w14:textId="77777777" w:rsidR="00744129" w:rsidRPr="006B2793" w:rsidRDefault="00744129" w:rsidP="00744129">
            <w:pPr>
              <w:pStyle w:val="TAL"/>
              <w:tabs>
                <w:tab w:val="clear" w:pos="284"/>
                <w:tab w:val="clear" w:pos="567"/>
              </w:tabs>
              <w:rPr>
                <w:sz w:val="16"/>
              </w:rPr>
            </w:pPr>
          </w:p>
        </w:tc>
        <w:tc>
          <w:tcPr>
            <w:tcW w:w="795" w:type="dxa"/>
          </w:tcPr>
          <w:p w14:paraId="0A5E19C1" w14:textId="77777777" w:rsidR="00744129" w:rsidRPr="006B2793" w:rsidRDefault="00744129" w:rsidP="00744129">
            <w:pPr>
              <w:pStyle w:val="TAL"/>
              <w:tabs>
                <w:tab w:val="clear" w:pos="284"/>
                <w:tab w:val="clear" w:pos="567"/>
              </w:tabs>
              <w:rPr>
                <w:sz w:val="16"/>
              </w:rPr>
            </w:pPr>
            <w:r w:rsidRPr="006B2793">
              <w:rPr>
                <w:sz w:val="16"/>
              </w:rPr>
              <w:t>SA WG5</w:t>
            </w:r>
          </w:p>
        </w:tc>
        <w:tc>
          <w:tcPr>
            <w:tcW w:w="725" w:type="dxa"/>
          </w:tcPr>
          <w:p w14:paraId="570EB3C4" w14:textId="77777777" w:rsidR="00744129" w:rsidRPr="006B2793" w:rsidRDefault="00744129" w:rsidP="00744129">
            <w:pPr>
              <w:pStyle w:val="TAL"/>
              <w:tabs>
                <w:tab w:val="clear" w:pos="284"/>
                <w:tab w:val="clear" w:pos="567"/>
              </w:tabs>
              <w:rPr>
                <w:sz w:val="16"/>
              </w:rPr>
            </w:pPr>
          </w:p>
        </w:tc>
        <w:tc>
          <w:tcPr>
            <w:tcW w:w="2250" w:type="dxa"/>
          </w:tcPr>
          <w:p w14:paraId="6A1337F3"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7E5645A2"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83295D9" w14:textId="77777777" w:rsidTr="00DE027D">
        <w:tc>
          <w:tcPr>
            <w:tcW w:w="1101" w:type="dxa"/>
          </w:tcPr>
          <w:p w14:paraId="5B753DF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191188</w:t>
            </w:r>
          </w:p>
        </w:tc>
        <w:tc>
          <w:tcPr>
            <w:tcW w:w="992" w:type="dxa"/>
          </w:tcPr>
          <w:p w14:paraId="3BD808B3"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69D2832E"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4BFF78D7" w14:textId="77777777" w:rsidR="00744129" w:rsidRPr="006B2793" w:rsidRDefault="00744129" w:rsidP="00744129">
            <w:pPr>
              <w:pStyle w:val="TAL"/>
              <w:tabs>
                <w:tab w:val="clear" w:pos="284"/>
                <w:tab w:val="clear" w:pos="567"/>
              </w:tabs>
              <w:rPr>
                <w:sz w:val="16"/>
              </w:rPr>
            </w:pPr>
            <w:r w:rsidRPr="006B2793">
              <w:rPr>
                <w:sz w:val="16"/>
              </w:rPr>
              <w:t>New WID on Charging Aspect for 5WWC</w:t>
            </w:r>
          </w:p>
        </w:tc>
        <w:tc>
          <w:tcPr>
            <w:tcW w:w="1212" w:type="dxa"/>
          </w:tcPr>
          <w:p w14:paraId="22CBB6FC" w14:textId="77777777" w:rsidR="00744129" w:rsidRPr="006B2793" w:rsidRDefault="00744129" w:rsidP="00744129">
            <w:pPr>
              <w:pStyle w:val="TAL"/>
              <w:tabs>
                <w:tab w:val="clear" w:pos="284"/>
                <w:tab w:val="clear" w:pos="567"/>
              </w:tabs>
              <w:rPr>
                <w:sz w:val="16"/>
              </w:rPr>
            </w:pPr>
          </w:p>
        </w:tc>
        <w:tc>
          <w:tcPr>
            <w:tcW w:w="803" w:type="dxa"/>
          </w:tcPr>
          <w:p w14:paraId="7C37A414" w14:textId="77777777" w:rsidR="00744129" w:rsidRPr="006B2793" w:rsidRDefault="00744129" w:rsidP="00744129">
            <w:pPr>
              <w:pStyle w:val="TAL"/>
              <w:tabs>
                <w:tab w:val="clear" w:pos="284"/>
                <w:tab w:val="clear" w:pos="567"/>
              </w:tabs>
              <w:rPr>
                <w:sz w:val="16"/>
              </w:rPr>
            </w:pPr>
          </w:p>
        </w:tc>
        <w:tc>
          <w:tcPr>
            <w:tcW w:w="795" w:type="dxa"/>
          </w:tcPr>
          <w:p w14:paraId="7D9E9EDB" w14:textId="77777777" w:rsidR="00744129" w:rsidRPr="006B2793" w:rsidRDefault="00744129" w:rsidP="00744129">
            <w:pPr>
              <w:pStyle w:val="TAL"/>
              <w:tabs>
                <w:tab w:val="clear" w:pos="284"/>
                <w:tab w:val="clear" w:pos="567"/>
              </w:tabs>
              <w:rPr>
                <w:sz w:val="16"/>
              </w:rPr>
            </w:pPr>
            <w:r w:rsidRPr="006B2793">
              <w:rPr>
                <w:sz w:val="16"/>
              </w:rPr>
              <w:t>SA WG5</w:t>
            </w:r>
          </w:p>
        </w:tc>
        <w:tc>
          <w:tcPr>
            <w:tcW w:w="725" w:type="dxa"/>
          </w:tcPr>
          <w:p w14:paraId="494120AF" w14:textId="77777777" w:rsidR="00744129" w:rsidRPr="006B2793" w:rsidRDefault="00744129" w:rsidP="00744129">
            <w:pPr>
              <w:pStyle w:val="TAL"/>
              <w:tabs>
                <w:tab w:val="clear" w:pos="284"/>
                <w:tab w:val="clear" w:pos="567"/>
              </w:tabs>
              <w:rPr>
                <w:sz w:val="16"/>
              </w:rPr>
            </w:pPr>
          </w:p>
        </w:tc>
        <w:tc>
          <w:tcPr>
            <w:tcW w:w="2250" w:type="dxa"/>
          </w:tcPr>
          <w:p w14:paraId="628FAD6B"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3CFCC587"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3D2F275E" w14:textId="77777777" w:rsidTr="00DE027D">
        <w:tc>
          <w:tcPr>
            <w:tcW w:w="1101" w:type="dxa"/>
          </w:tcPr>
          <w:p w14:paraId="57AB7C7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191189</w:t>
            </w:r>
          </w:p>
        </w:tc>
        <w:tc>
          <w:tcPr>
            <w:tcW w:w="992" w:type="dxa"/>
          </w:tcPr>
          <w:p w14:paraId="68D220B7"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603DFD9F"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4537A13E" w14:textId="77777777" w:rsidR="00744129" w:rsidRPr="006B2793" w:rsidRDefault="00744129" w:rsidP="00744129">
            <w:pPr>
              <w:pStyle w:val="TAL"/>
              <w:tabs>
                <w:tab w:val="clear" w:pos="284"/>
                <w:tab w:val="clear" w:pos="567"/>
              </w:tabs>
              <w:rPr>
                <w:sz w:val="16"/>
              </w:rPr>
            </w:pPr>
            <w:r w:rsidRPr="006B2793">
              <w:rPr>
                <w:sz w:val="16"/>
              </w:rPr>
              <w:t>New WID on CHF-controlled quota management</w:t>
            </w:r>
          </w:p>
        </w:tc>
        <w:tc>
          <w:tcPr>
            <w:tcW w:w="1212" w:type="dxa"/>
          </w:tcPr>
          <w:p w14:paraId="02319142" w14:textId="77777777" w:rsidR="00744129" w:rsidRPr="006B2793" w:rsidRDefault="00744129" w:rsidP="00744129">
            <w:pPr>
              <w:pStyle w:val="TAL"/>
              <w:tabs>
                <w:tab w:val="clear" w:pos="284"/>
                <w:tab w:val="clear" w:pos="567"/>
              </w:tabs>
              <w:rPr>
                <w:sz w:val="16"/>
              </w:rPr>
            </w:pPr>
          </w:p>
        </w:tc>
        <w:tc>
          <w:tcPr>
            <w:tcW w:w="803" w:type="dxa"/>
          </w:tcPr>
          <w:p w14:paraId="429E3A43" w14:textId="77777777" w:rsidR="00744129" w:rsidRPr="006B2793" w:rsidRDefault="00744129" w:rsidP="00744129">
            <w:pPr>
              <w:pStyle w:val="TAL"/>
              <w:tabs>
                <w:tab w:val="clear" w:pos="284"/>
                <w:tab w:val="clear" w:pos="567"/>
              </w:tabs>
              <w:rPr>
                <w:sz w:val="16"/>
              </w:rPr>
            </w:pPr>
          </w:p>
        </w:tc>
        <w:tc>
          <w:tcPr>
            <w:tcW w:w="795" w:type="dxa"/>
          </w:tcPr>
          <w:p w14:paraId="4B2DF967" w14:textId="77777777" w:rsidR="00744129" w:rsidRPr="006B2793" w:rsidRDefault="00744129" w:rsidP="00744129">
            <w:pPr>
              <w:pStyle w:val="TAL"/>
              <w:tabs>
                <w:tab w:val="clear" w:pos="284"/>
                <w:tab w:val="clear" w:pos="567"/>
              </w:tabs>
              <w:rPr>
                <w:sz w:val="16"/>
              </w:rPr>
            </w:pPr>
            <w:r w:rsidRPr="006B2793">
              <w:rPr>
                <w:sz w:val="16"/>
              </w:rPr>
              <w:t>SA WG5</w:t>
            </w:r>
          </w:p>
        </w:tc>
        <w:tc>
          <w:tcPr>
            <w:tcW w:w="725" w:type="dxa"/>
          </w:tcPr>
          <w:p w14:paraId="3DC5C5D3" w14:textId="77777777" w:rsidR="00744129" w:rsidRPr="006B2793" w:rsidRDefault="00744129" w:rsidP="00744129">
            <w:pPr>
              <w:pStyle w:val="TAL"/>
              <w:tabs>
                <w:tab w:val="clear" w:pos="284"/>
                <w:tab w:val="clear" w:pos="567"/>
              </w:tabs>
              <w:rPr>
                <w:sz w:val="16"/>
              </w:rPr>
            </w:pPr>
          </w:p>
        </w:tc>
        <w:tc>
          <w:tcPr>
            <w:tcW w:w="2250" w:type="dxa"/>
          </w:tcPr>
          <w:p w14:paraId="67430E96"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12936FA7"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4723CE51" w14:textId="77777777" w:rsidTr="00DE027D">
        <w:tc>
          <w:tcPr>
            <w:tcW w:w="1101" w:type="dxa"/>
          </w:tcPr>
          <w:p w14:paraId="550628D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191190</w:t>
            </w:r>
          </w:p>
        </w:tc>
        <w:tc>
          <w:tcPr>
            <w:tcW w:w="992" w:type="dxa"/>
          </w:tcPr>
          <w:p w14:paraId="6859F5A8"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5E320C4A"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410E600E" w14:textId="77777777" w:rsidR="00744129" w:rsidRPr="006B2793" w:rsidRDefault="00744129" w:rsidP="00744129">
            <w:pPr>
              <w:pStyle w:val="TAL"/>
              <w:tabs>
                <w:tab w:val="clear" w:pos="284"/>
                <w:tab w:val="clear" w:pos="567"/>
              </w:tabs>
              <w:rPr>
                <w:sz w:val="16"/>
              </w:rPr>
            </w:pPr>
            <w:r w:rsidRPr="006B2793">
              <w:rPr>
                <w:sz w:val="16"/>
              </w:rPr>
              <w:t>New WID on Management of MDT in 5G</w:t>
            </w:r>
          </w:p>
        </w:tc>
        <w:tc>
          <w:tcPr>
            <w:tcW w:w="1212" w:type="dxa"/>
          </w:tcPr>
          <w:p w14:paraId="5F87C583" w14:textId="77777777" w:rsidR="00744129" w:rsidRPr="006B2793" w:rsidRDefault="00744129" w:rsidP="00744129">
            <w:pPr>
              <w:pStyle w:val="TAL"/>
              <w:tabs>
                <w:tab w:val="clear" w:pos="284"/>
                <w:tab w:val="clear" w:pos="567"/>
              </w:tabs>
              <w:rPr>
                <w:sz w:val="16"/>
              </w:rPr>
            </w:pPr>
          </w:p>
        </w:tc>
        <w:tc>
          <w:tcPr>
            <w:tcW w:w="803" w:type="dxa"/>
          </w:tcPr>
          <w:p w14:paraId="76B116EA" w14:textId="77777777" w:rsidR="00744129" w:rsidRPr="006B2793" w:rsidRDefault="00744129" w:rsidP="00744129">
            <w:pPr>
              <w:pStyle w:val="TAL"/>
              <w:tabs>
                <w:tab w:val="clear" w:pos="284"/>
                <w:tab w:val="clear" w:pos="567"/>
              </w:tabs>
              <w:rPr>
                <w:sz w:val="16"/>
              </w:rPr>
            </w:pPr>
          </w:p>
        </w:tc>
        <w:tc>
          <w:tcPr>
            <w:tcW w:w="795" w:type="dxa"/>
          </w:tcPr>
          <w:p w14:paraId="02C91788" w14:textId="77777777" w:rsidR="00744129" w:rsidRPr="006B2793" w:rsidRDefault="00744129" w:rsidP="00744129">
            <w:pPr>
              <w:pStyle w:val="TAL"/>
              <w:tabs>
                <w:tab w:val="clear" w:pos="284"/>
                <w:tab w:val="clear" w:pos="567"/>
              </w:tabs>
              <w:rPr>
                <w:sz w:val="16"/>
              </w:rPr>
            </w:pPr>
            <w:r w:rsidRPr="006B2793">
              <w:rPr>
                <w:sz w:val="16"/>
              </w:rPr>
              <w:t>SA WG5</w:t>
            </w:r>
          </w:p>
        </w:tc>
        <w:tc>
          <w:tcPr>
            <w:tcW w:w="725" w:type="dxa"/>
          </w:tcPr>
          <w:p w14:paraId="77986E15" w14:textId="77777777" w:rsidR="00744129" w:rsidRPr="006B2793" w:rsidRDefault="00744129" w:rsidP="00744129">
            <w:pPr>
              <w:pStyle w:val="TAL"/>
              <w:tabs>
                <w:tab w:val="clear" w:pos="284"/>
                <w:tab w:val="clear" w:pos="567"/>
              </w:tabs>
              <w:rPr>
                <w:sz w:val="16"/>
              </w:rPr>
            </w:pPr>
          </w:p>
        </w:tc>
        <w:tc>
          <w:tcPr>
            <w:tcW w:w="2250" w:type="dxa"/>
          </w:tcPr>
          <w:p w14:paraId="2DC405E2"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54226905"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0494FCF2" w14:textId="77777777" w:rsidTr="00DE027D">
        <w:tc>
          <w:tcPr>
            <w:tcW w:w="1101" w:type="dxa"/>
          </w:tcPr>
          <w:p w14:paraId="43AEC9A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191195</w:t>
            </w:r>
          </w:p>
        </w:tc>
        <w:tc>
          <w:tcPr>
            <w:tcW w:w="992" w:type="dxa"/>
          </w:tcPr>
          <w:p w14:paraId="237BB9EE"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5C98AF42"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688861F9" w14:textId="77777777" w:rsidR="00744129" w:rsidRPr="006B2793" w:rsidRDefault="00744129" w:rsidP="00744129">
            <w:pPr>
              <w:pStyle w:val="TAL"/>
              <w:tabs>
                <w:tab w:val="clear" w:pos="284"/>
                <w:tab w:val="clear" w:pos="567"/>
              </w:tabs>
              <w:rPr>
                <w:sz w:val="16"/>
              </w:rPr>
            </w:pPr>
            <w:r w:rsidRPr="006B2793">
              <w:rPr>
                <w:sz w:val="16"/>
              </w:rPr>
              <w:t>New WID on 5G management capabilities</w:t>
            </w:r>
          </w:p>
        </w:tc>
        <w:tc>
          <w:tcPr>
            <w:tcW w:w="1212" w:type="dxa"/>
          </w:tcPr>
          <w:p w14:paraId="532375FB" w14:textId="77777777" w:rsidR="00744129" w:rsidRPr="006B2793" w:rsidRDefault="00744129" w:rsidP="00744129">
            <w:pPr>
              <w:pStyle w:val="TAL"/>
              <w:tabs>
                <w:tab w:val="clear" w:pos="284"/>
                <w:tab w:val="clear" w:pos="567"/>
              </w:tabs>
              <w:rPr>
                <w:sz w:val="16"/>
              </w:rPr>
            </w:pPr>
          </w:p>
        </w:tc>
        <w:tc>
          <w:tcPr>
            <w:tcW w:w="803" w:type="dxa"/>
          </w:tcPr>
          <w:p w14:paraId="127206F0" w14:textId="77777777" w:rsidR="00744129" w:rsidRPr="006B2793" w:rsidRDefault="00744129" w:rsidP="00744129">
            <w:pPr>
              <w:pStyle w:val="TAL"/>
              <w:tabs>
                <w:tab w:val="clear" w:pos="284"/>
                <w:tab w:val="clear" w:pos="567"/>
              </w:tabs>
              <w:rPr>
                <w:sz w:val="16"/>
              </w:rPr>
            </w:pPr>
          </w:p>
        </w:tc>
        <w:tc>
          <w:tcPr>
            <w:tcW w:w="795" w:type="dxa"/>
          </w:tcPr>
          <w:p w14:paraId="3B80D61E" w14:textId="77777777" w:rsidR="00744129" w:rsidRPr="006B2793" w:rsidRDefault="00744129" w:rsidP="00744129">
            <w:pPr>
              <w:pStyle w:val="TAL"/>
              <w:tabs>
                <w:tab w:val="clear" w:pos="284"/>
                <w:tab w:val="clear" w:pos="567"/>
              </w:tabs>
              <w:rPr>
                <w:sz w:val="16"/>
              </w:rPr>
            </w:pPr>
            <w:r w:rsidRPr="006B2793">
              <w:rPr>
                <w:sz w:val="16"/>
              </w:rPr>
              <w:t>SA WG5</w:t>
            </w:r>
          </w:p>
        </w:tc>
        <w:tc>
          <w:tcPr>
            <w:tcW w:w="725" w:type="dxa"/>
          </w:tcPr>
          <w:p w14:paraId="58A307D3" w14:textId="77777777" w:rsidR="00744129" w:rsidRPr="006B2793" w:rsidRDefault="00744129" w:rsidP="00744129">
            <w:pPr>
              <w:pStyle w:val="TAL"/>
              <w:tabs>
                <w:tab w:val="clear" w:pos="284"/>
                <w:tab w:val="clear" w:pos="567"/>
              </w:tabs>
              <w:rPr>
                <w:sz w:val="16"/>
              </w:rPr>
            </w:pPr>
          </w:p>
        </w:tc>
        <w:tc>
          <w:tcPr>
            <w:tcW w:w="2250" w:type="dxa"/>
          </w:tcPr>
          <w:p w14:paraId="01701C12"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44F1A007"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30811CA" w14:textId="77777777" w:rsidTr="00DE027D">
        <w:tc>
          <w:tcPr>
            <w:tcW w:w="1101" w:type="dxa"/>
          </w:tcPr>
          <w:p w14:paraId="62B88B0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191211</w:t>
            </w:r>
          </w:p>
        </w:tc>
        <w:tc>
          <w:tcPr>
            <w:tcW w:w="992" w:type="dxa"/>
          </w:tcPr>
          <w:p w14:paraId="5CBA97CF"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7D5EBB3C"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3641E13D" w14:textId="77777777" w:rsidR="00744129" w:rsidRPr="006B2793" w:rsidRDefault="00744129" w:rsidP="00744129">
            <w:pPr>
              <w:pStyle w:val="TAL"/>
              <w:tabs>
                <w:tab w:val="clear" w:pos="284"/>
                <w:tab w:val="clear" w:pos="567"/>
              </w:tabs>
              <w:rPr>
                <w:sz w:val="16"/>
              </w:rPr>
            </w:pPr>
            <w:r w:rsidRPr="006B2793">
              <w:rPr>
                <w:sz w:val="16"/>
              </w:rPr>
              <w:t>New WID Network policy management for 5G mobile networks</w:t>
            </w:r>
          </w:p>
        </w:tc>
        <w:tc>
          <w:tcPr>
            <w:tcW w:w="1212" w:type="dxa"/>
          </w:tcPr>
          <w:p w14:paraId="186A9F21" w14:textId="77777777" w:rsidR="00744129" w:rsidRPr="006B2793" w:rsidRDefault="00744129" w:rsidP="00744129">
            <w:pPr>
              <w:pStyle w:val="TAL"/>
              <w:tabs>
                <w:tab w:val="clear" w:pos="284"/>
                <w:tab w:val="clear" w:pos="567"/>
              </w:tabs>
              <w:rPr>
                <w:sz w:val="16"/>
              </w:rPr>
            </w:pPr>
          </w:p>
        </w:tc>
        <w:tc>
          <w:tcPr>
            <w:tcW w:w="803" w:type="dxa"/>
          </w:tcPr>
          <w:p w14:paraId="4D6770C8" w14:textId="77777777" w:rsidR="00744129" w:rsidRPr="006B2793" w:rsidRDefault="00744129" w:rsidP="00744129">
            <w:pPr>
              <w:pStyle w:val="TAL"/>
              <w:tabs>
                <w:tab w:val="clear" w:pos="284"/>
                <w:tab w:val="clear" w:pos="567"/>
              </w:tabs>
              <w:rPr>
                <w:sz w:val="16"/>
              </w:rPr>
            </w:pPr>
          </w:p>
        </w:tc>
        <w:tc>
          <w:tcPr>
            <w:tcW w:w="795" w:type="dxa"/>
          </w:tcPr>
          <w:p w14:paraId="145E808D" w14:textId="77777777" w:rsidR="00744129" w:rsidRPr="006B2793" w:rsidRDefault="00744129" w:rsidP="00744129">
            <w:pPr>
              <w:pStyle w:val="TAL"/>
              <w:tabs>
                <w:tab w:val="clear" w:pos="284"/>
                <w:tab w:val="clear" w:pos="567"/>
              </w:tabs>
              <w:rPr>
                <w:sz w:val="16"/>
              </w:rPr>
            </w:pPr>
            <w:r w:rsidRPr="006B2793">
              <w:rPr>
                <w:sz w:val="16"/>
              </w:rPr>
              <w:t>SA WG5</w:t>
            </w:r>
          </w:p>
        </w:tc>
        <w:tc>
          <w:tcPr>
            <w:tcW w:w="725" w:type="dxa"/>
          </w:tcPr>
          <w:p w14:paraId="0876572D" w14:textId="77777777" w:rsidR="00744129" w:rsidRPr="006B2793" w:rsidRDefault="00744129" w:rsidP="00744129">
            <w:pPr>
              <w:pStyle w:val="TAL"/>
              <w:tabs>
                <w:tab w:val="clear" w:pos="284"/>
                <w:tab w:val="clear" w:pos="567"/>
              </w:tabs>
              <w:rPr>
                <w:sz w:val="16"/>
              </w:rPr>
            </w:pPr>
          </w:p>
        </w:tc>
        <w:tc>
          <w:tcPr>
            <w:tcW w:w="2250" w:type="dxa"/>
          </w:tcPr>
          <w:p w14:paraId="3EFB046F"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3EE5DACF"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51D9D8DB" w14:textId="77777777" w:rsidTr="00DE027D">
        <w:tc>
          <w:tcPr>
            <w:tcW w:w="1101" w:type="dxa"/>
          </w:tcPr>
          <w:p w14:paraId="379F3D0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191212</w:t>
            </w:r>
          </w:p>
        </w:tc>
        <w:tc>
          <w:tcPr>
            <w:tcW w:w="992" w:type="dxa"/>
          </w:tcPr>
          <w:p w14:paraId="72F472A1"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26DE82D3"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414DA7B4" w14:textId="77777777" w:rsidR="00744129" w:rsidRPr="006B2793" w:rsidRDefault="00744129" w:rsidP="00744129">
            <w:pPr>
              <w:pStyle w:val="TAL"/>
              <w:tabs>
                <w:tab w:val="clear" w:pos="284"/>
                <w:tab w:val="clear" w:pos="567"/>
              </w:tabs>
              <w:rPr>
                <w:sz w:val="16"/>
              </w:rPr>
            </w:pPr>
            <w:r w:rsidRPr="006B2793">
              <w:rPr>
                <w:sz w:val="16"/>
              </w:rPr>
              <w:t>New WID on Handsets Featuring Non-Traditional Earpieces (HaNTE)</w:t>
            </w:r>
          </w:p>
        </w:tc>
        <w:tc>
          <w:tcPr>
            <w:tcW w:w="1212" w:type="dxa"/>
          </w:tcPr>
          <w:p w14:paraId="5B277011" w14:textId="77777777" w:rsidR="00744129" w:rsidRPr="006B2793" w:rsidRDefault="00744129" w:rsidP="00744129">
            <w:pPr>
              <w:pStyle w:val="TAL"/>
              <w:tabs>
                <w:tab w:val="clear" w:pos="284"/>
                <w:tab w:val="clear" w:pos="567"/>
              </w:tabs>
              <w:rPr>
                <w:sz w:val="16"/>
              </w:rPr>
            </w:pPr>
          </w:p>
        </w:tc>
        <w:tc>
          <w:tcPr>
            <w:tcW w:w="803" w:type="dxa"/>
          </w:tcPr>
          <w:p w14:paraId="1303278D" w14:textId="77777777" w:rsidR="00744129" w:rsidRPr="006B2793" w:rsidRDefault="00744129" w:rsidP="00744129">
            <w:pPr>
              <w:pStyle w:val="TAL"/>
              <w:tabs>
                <w:tab w:val="clear" w:pos="284"/>
                <w:tab w:val="clear" w:pos="567"/>
              </w:tabs>
              <w:rPr>
                <w:sz w:val="16"/>
              </w:rPr>
            </w:pPr>
          </w:p>
        </w:tc>
        <w:tc>
          <w:tcPr>
            <w:tcW w:w="795" w:type="dxa"/>
          </w:tcPr>
          <w:p w14:paraId="7B110ADC" w14:textId="77777777" w:rsidR="00744129" w:rsidRPr="006B2793" w:rsidRDefault="00744129" w:rsidP="00744129">
            <w:pPr>
              <w:pStyle w:val="TAL"/>
              <w:tabs>
                <w:tab w:val="clear" w:pos="284"/>
                <w:tab w:val="clear" w:pos="567"/>
              </w:tabs>
              <w:rPr>
                <w:sz w:val="16"/>
              </w:rPr>
            </w:pPr>
            <w:r w:rsidRPr="006B2793">
              <w:rPr>
                <w:sz w:val="16"/>
              </w:rPr>
              <w:t>SA WG4</w:t>
            </w:r>
          </w:p>
        </w:tc>
        <w:tc>
          <w:tcPr>
            <w:tcW w:w="725" w:type="dxa"/>
          </w:tcPr>
          <w:p w14:paraId="57DA946E" w14:textId="77777777" w:rsidR="00744129" w:rsidRPr="006B2793" w:rsidRDefault="00744129" w:rsidP="00744129">
            <w:pPr>
              <w:pStyle w:val="TAL"/>
              <w:tabs>
                <w:tab w:val="clear" w:pos="284"/>
                <w:tab w:val="clear" w:pos="567"/>
              </w:tabs>
              <w:rPr>
                <w:sz w:val="16"/>
              </w:rPr>
            </w:pPr>
          </w:p>
        </w:tc>
        <w:tc>
          <w:tcPr>
            <w:tcW w:w="2250" w:type="dxa"/>
          </w:tcPr>
          <w:p w14:paraId="777D1933" w14:textId="77777777" w:rsidR="00744129" w:rsidRPr="006B2793" w:rsidRDefault="00744129" w:rsidP="00744129">
            <w:pPr>
              <w:pStyle w:val="TAL"/>
              <w:tabs>
                <w:tab w:val="clear" w:pos="284"/>
                <w:tab w:val="clear" w:pos="567"/>
              </w:tabs>
              <w:rPr>
                <w:sz w:val="16"/>
              </w:rPr>
            </w:pPr>
            <w:r w:rsidRPr="006B2793">
              <w:rPr>
                <w:sz w:val="16"/>
              </w:rPr>
              <w:t>Revision of SP-190989. Approved</w:t>
            </w:r>
          </w:p>
        </w:tc>
        <w:tc>
          <w:tcPr>
            <w:tcW w:w="1062" w:type="dxa"/>
          </w:tcPr>
          <w:p w14:paraId="153CA02F"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E1F32F2" w14:textId="77777777" w:rsidTr="00DE027D">
        <w:tc>
          <w:tcPr>
            <w:tcW w:w="1101" w:type="dxa"/>
          </w:tcPr>
          <w:p w14:paraId="2D6122B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191336</w:t>
            </w:r>
          </w:p>
        </w:tc>
        <w:tc>
          <w:tcPr>
            <w:tcW w:w="992" w:type="dxa"/>
          </w:tcPr>
          <w:p w14:paraId="027DF2E5"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34DBECF2"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741DCAC4" w14:textId="77777777" w:rsidR="00744129" w:rsidRPr="006B2793" w:rsidRDefault="00744129" w:rsidP="00744129">
            <w:pPr>
              <w:pStyle w:val="TAL"/>
              <w:tabs>
                <w:tab w:val="clear" w:pos="284"/>
                <w:tab w:val="clear" w:pos="567"/>
              </w:tabs>
              <w:rPr>
                <w:sz w:val="16"/>
              </w:rPr>
            </w:pPr>
            <w:r w:rsidRPr="006B2793">
              <w:rPr>
                <w:sz w:val="16"/>
              </w:rPr>
              <w:t>New WID on Architecture for enabling Edge Applications</w:t>
            </w:r>
          </w:p>
        </w:tc>
        <w:tc>
          <w:tcPr>
            <w:tcW w:w="1212" w:type="dxa"/>
          </w:tcPr>
          <w:p w14:paraId="35F8C3A7" w14:textId="77777777" w:rsidR="00744129" w:rsidRPr="006B2793" w:rsidRDefault="00744129" w:rsidP="00744129">
            <w:pPr>
              <w:pStyle w:val="TAL"/>
              <w:tabs>
                <w:tab w:val="clear" w:pos="284"/>
                <w:tab w:val="clear" w:pos="567"/>
              </w:tabs>
              <w:rPr>
                <w:sz w:val="16"/>
              </w:rPr>
            </w:pPr>
          </w:p>
        </w:tc>
        <w:tc>
          <w:tcPr>
            <w:tcW w:w="803" w:type="dxa"/>
          </w:tcPr>
          <w:p w14:paraId="2376C0A6" w14:textId="77777777" w:rsidR="00744129" w:rsidRPr="006B2793" w:rsidRDefault="00744129" w:rsidP="00744129">
            <w:pPr>
              <w:pStyle w:val="TAL"/>
              <w:tabs>
                <w:tab w:val="clear" w:pos="284"/>
                <w:tab w:val="clear" w:pos="567"/>
              </w:tabs>
              <w:rPr>
                <w:sz w:val="16"/>
              </w:rPr>
            </w:pPr>
          </w:p>
        </w:tc>
        <w:tc>
          <w:tcPr>
            <w:tcW w:w="795" w:type="dxa"/>
          </w:tcPr>
          <w:p w14:paraId="1DC97820" w14:textId="77777777" w:rsidR="00744129" w:rsidRPr="006B2793" w:rsidRDefault="00744129" w:rsidP="00744129">
            <w:pPr>
              <w:pStyle w:val="TAL"/>
              <w:tabs>
                <w:tab w:val="clear" w:pos="284"/>
                <w:tab w:val="clear" w:pos="567"/>
              </w:tabs>
              <w:rPr>
                <w:sz w:val="16"/>
              </w:rPr>
            </w:pPr>
            <w:r w:rsidRPr="006B2793">
              <w:rPr>
                <w:sz w:val="16"/>
              </w:rPr>
              <w:t>SA WG6</w:t>
            </w:r>
          </w:p>
        </w:tc>
        <w:tc>
          <w:tcPr>
            <w:tcW w:w="725" w:type="dxa"/>
          </w:tcPr>
          <w:p w14:paraId="5512129B" w14:textId="77777777" w:rsidR="00744129" w:rsidRPr="006B2793" w:rsidRDefault="00744129" w:rsidP="00744129">
            <w:pPr>
              <w:pStyle w:val="TAL"/>
              <w:tabs>
                <w:tab w:val="clear" w:pos="284"/>
                <w:tab w:val="clear" w:pos="567"/>
              </w:tabs>
              <w:rPr>
                <w:sz w:val="16"/>
              </w:rPr>
            </w:pPr>
          </w:p>
        </w:tc>
        <w:tc>
          <w:tcPr>
            <w:tcW w:w="2250" w:type="dxa"/>
          </w:tcPr>
          <w:p w14:paraId="316099E1" w14:textId="77777777" w:rsidR="00744129" w:rsidRPr="006B2793" w:rsidRDefault="00744129" w:rsidP="00744129">
            <w:pPr>
              <w:pStyle w:val="TAL"/>
              <w:tabs>
                <w:tab w:val="clear" w:pos="284"/>
                <w:tab w:val="clear" w:pos="567"/>
              </w:tabs>
              <w:rPr>
                <w:sz w:val="16"/>
              </w:rPr>
            </w:pPr>
            <w:r w:rsidRPr="006B2793">
              <w:rPr>
                <w:sz w:val="16"/>
              </w:rPr>
              <w:t>Revision of SP-191105. Approved</w:t>
            </w:r>
          </w:p>
        </w:tc>
        <w:tc>
          <w:tcPr>
            <w:tcW w:w="1062" w:type="dxa"/>
          </w:tcPr>
          <w:p w14:paraId="61FC10D9"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075F14B" w14:textId="77777777" w:rsidTr="00DE027D">
        <w:tc>
          <w:tcPr>
            <w:tcW w:w="1101" w:type="dxa"/>
          </w:tcPr>
          <w:p w14:paraId="2DF226C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191337</w:t>
            </w:r>
          </w:p>
        </w:tc>
        <w:tc>
          <w:tcPr>
            <w:tcW w:w="992" w:type="dxa"/>
          </w:tcPr>
          <w:p w14:paraId="3DC6C1B0"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0D016085"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08E09128" w14:textId="77777777" w:rsidR="00744129" w:rsidRPr="006B2793" w:rsidRDefault="00744129" w:rsidP="00744129">
            <w:pPr>
              <w:pStyle w:val="TAL"/>
              <w:tabs>
                <w:tab w:val="clear" w:pos="284"/>
                <w:tab w:val="clear" w:pos="567"/>
              </w:tabs>
              <w:rPr>
                <w:sz w:val="16"/>
              </w:rPr>
            </w:pPr>
            <w:r w:rsidRPr="006B2793">
              <w:rPr>
                <w:sz w:val="16"/>
              </w:rPr>
              <w:t>New WID: Lawful Interception Rel-17</w:t>
            </w:r>
          </w:p>
        </w:tc>
        <w:tc>
          <w:tcPr>
            <w:tcW w:w="1212" w:type="dxa"/>
          </w:tcPr>
          <w:p w14:paraId="2A2D5FE8" w14:textId="77777777" w:rsidR="00744129" w:rsidRPr="006B2793" w:rsidRDefault="00744129" w:rsidP="00744129">
            <w:pPr>
              <w:pStyle w:val="TAL"/>
              <w:tabs>
                <w:tab w:val="clear" w:pos="284"/>
                <w:tab w:val="clear" w:pos="567"/>
              </w:tabs>
              <w:rPr>
                <w:sz w:val="16"/>
              </w:rPr>
            </w:pPr>
          </w:p>
        </w:tc>
        <w:tc>
          <w:tcPr>
            <w:tcW w:w="803" w:type="dxa"/>
          </w:tcPr>
          <w:p w14:paraId="29C51FD9" w14:textId="77777777" w:rsidR="00744129" w:rsidRPr="006B2793" w:rsidRDefault="00744129" w:rsidP="00744129">
            <w:pPr>
              <w:pStyle w:val="TAL"/>
              <w:tabs>
                <w:tab w:val="clear" w:pos="284"/>
                <w:tab w:val="clear" w:pos="567"/>
              </w:tabs>
              <w:rPr>
                <w:sz w:val="16"/>
              </w:rPr>
            </w:pPr>
          </w:p>
        </w:tc>
        <w:tc>
          <w:tcPr>
            <w:tcW w:w="795" w:type="dxa"/>
          </w:tcPr>
          <w:p w14:paraId="0A639623" w14:textId="77777777" w:rsidR="00744129" w:rsidRPr="006B2793" w:rsidRDefault="00744129" w:rsidP="00744129">
            <w:pPr>
              <w:pStyle w:val="TAL"/>
              <w:tabs>
                <w:tab w:val="clear" w:pos="284"/>
                <w:tab w:val="clear" w:pos="567"/>
              </w:tabs>
              <w:rPr>
                <w:sz w:val="16"/>
              </w:rPr>
            </w:pPr>
            <w:r w:rsidRPr="006B2793">
              <w:rPr>
                <w:sz w:val="16"/>
              </w:rPr>
              <w:t>SA WG3-LI</w:t>
            </w:r>
          </w:p>
        </w:tc>
        <w:tc>
          <w:tcPr>
            <w:tcW w:w="725" w:type="dxa"/>
          </w:tcPr>
          <w:p w14:paraId="29836913" w14:textId="77777777" w:rsidR="00744129" w:rsidRPr="006B2793" w:rsidRDefault="00744129" w:rsidP="00744129">
            <w:pPr>
              <w:pStyle w:val="TAL"/>
              <w:tabs>
                <w:tab w:val="clear" w:pos="284"/>
                <w:tab w:val="clear" w:pos="567"/>
              </w:tabs>
              <w:rPr>
                <w:sz w:val="16"/>
              </w:rPr>
            </w:pPr>
          </w:p>
        </w:tc>
        <w:tc>
          <w:tcPr>
            <w:tcW w:w="2250" w:type="dxa"/>
          </w:tcPr>
          <w:p w14:paraId="3162C5C3" w14:textId="77777777" w:rsidR="00744129" w:rsidRPr="006B2793" w:rsidRDefault="00744129" w:rsidP="00744129">
            <w:pPr>
              <w:pStyle w:val="TAL"/>
              <w:tabs>
                <w:tab w:val="clear" w:pos="284"/>
                <w:tab w:val="clear" w:pos="567"/>
              </w:tabs>
              <w:rPr>
                <w:sz w:val="16"/>
              </w:rPr>
            </w:pPr>
            <w:r w:rsidRPr="006B2793">
              <w:rPr>
                <w:sz w:val="16"/>
              </w:rPr>
              <w:t>Revision of SP-190983. Approved</w:t>
            </w:r>
          </w:p>
        </w:tc>
        <w:tc>
          <w:tcPr>
            <w:tcW w:w="1062" w:type="dxa"/>
          </w:tcPr>
          <w:p w14:paraId="354984BC"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2AB680B" w14:textId="77777777" w:rsidTr="00DE027D">
        <w:tc>
          <w:tcPr>
            <w:tcW w:w="1101" w:type="dxa"/>
          </w:tcPr>
          <w:p w14:paraId="27B6B1A6"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191338</w:t>
            </w:r>
          </w:p>
        </w:tc>
        <w:tc>
          <w:tcPr>
            <w:tcW w:w="992" w:type="dxa"/>
          </w:tcPr>
          <w:p w14:paraId="26C9FA42" w14:textId="77777777" w:rsidR="00744129" w:rsidRPr="006B2793" w:rsidRDefault="00744129" w:rsidP="00744129">
            <w:pPr>
              <w:pStyle w:val="TAL"/>
              <w:tabs>
                <w:tab w:val="clear" w:pos="284"/>
                <w:tab w:val="clear" w:pos="567"/>
              </w:tabs>
              <w:rPr>
                <w:sz w:val="16"/>
              </w:rPr>
            </w:pPr>
            <w:r w:rsidRPr="006B2793">
              <w:rPr>
                <w:sz w:val="16"/>
              </w:rPr>
              <w:t>SID NEW</w:t>
            </w:r>
          </w:p>
        </w:tc>
        <w:tc>
          <w:tcPr>
            <w:tcW w:w="992" w:type="dxa"/>
          </w:tcPr>
          <w:p w14:paraId="2D927E5C"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680654BA" w14:textId="77777777" w:rsidR="00744129" w:rsidRPr="006B2793" w:rsidRDefault="00744129" w:rsidP="00744129">
            <w:pPr>
              <w:pStyle w:val="TAL"/>
              <w:tabs>
                <w:tab w:val="clear" w:pos="284"/>
                <w:tab w:val="clear" w:pos="567"/>
              </w:tabs>
              <w:rPr>
                <w:sz w:val="16"/>
              </w:rPr>
            </w:pPr>
            <w:r w:rsidRPr="006B2793">
              <w:rPr>
                <w:sz w:val="16"/>
              </w:rPr>
              <w:t>New SID Study on network slice management enhancement</w:t>
            </w:r>
          </w:p>
        </w:tc>
        <w:tc>
          <w:tcPr>
            <w:tcW w:w="1212" w:type="dxa"/>
          </w:tcPr>
          <w:p w14:paraId="55ED6472" w14:textId="77777777" w:rsidR="00744129" w:rsidRPr="006B2793" w:rsidRDefault="00744129" w:rsidP="00744129">
            <w:pPr>
              <w:pStyle w:val="TAL"/>
              <w:tabs>
                <w:tab w:val="clear" w:pos="284"/>
                <w:tab w:val="clear" w:pos="567"/>
              </w:tabs>
              <w:rPr>
                <w:sz w:val="16"/>
              </w:rPr>
            </w:pPr>
          </w:p>
        </w:tc>
        <w:tc>
          <w:tcPr>
            <w:tcW w:w="803" w:type="dxa"/>
          </w:tcPr>
          <w:p w14:paraId="0F335371" w14:textId="77777777" w:rsidR="00744129" w:rsidRPr="006B2793" w:rsidRDefault="00744129" w:rsidP="00744129">
            <w:pPr>
              <w:pStyle w:val="TAL"/>
              <w:tabs>
                <w:tab w:val="clear" w:pos="284"/>
                <w:tab w:val="clear" w:pos="567"/>
              </w:tabs>
              <w:rPr>
                <w:sz w:val="16"/>
              </w:rPr>
            </w:pPr>
          </w:p>
        </w:tc>
        <w:tc>
          <w:tcPr>
            <w:tcW w:w="795" w:type="dxa"/>
          </w:tcPr>
          <w:p w14:paraId="3F14CA5A" w14:textId="77777777" w:rsidR="00744129" w:rsidRPr="006B2793" w:rsidRDefault="00744129" w:rsidP="00744129">
            <w:pPr>
              <w:pStyle w:val="TAL"/>
              <w:tabs>
                <w:tab w:val="clear" w:pos="284"/>
                <w:tab w:val="clear" w:pos="567"/>
              </w:tabs>
              <w:rPr>
                <w:sz w:val="16"/>
              </w:rPr>
            </w:pPr>
            <w:r w:rsidRPr="006B2793">
              <w:rPr>
                <w:sz w:val="16"/>
              </w:rPr>
              <w:t>SA WG5</w:t>
            </w:r>
          </w:p>
        </w:tc>
        <w:tc>
          <w:tcPr>
            <w:tcW w:w="725" w:type="dxa"/>
          </w:tcPr>
          <w:p w14:paraId="1BA3B04B" w14:textId="77777777" w:rsidR="00744129" w:rsidRPr="006B2793" w:rsidRDefault="00744129" w:rsidP="00744129">
            <w:pPr>
              <w:pStyle w:val="TAL"/>
              <w:tabs>
                <w:tab w:val="clear" w:pos="284"/>
                <w:tab w:val="clear" w:pos="567"/>
              </w:tabs>
              <w:rPr>
                <w:sz w:val="16"/>
              </w:rPr>
            </w:pPr>
          </w:p>
        </w:tc>
        <w:tc>
          <w:tcPr>
            <w:tcW w:w="2250" w:type="dxa"/>
          </w:tcPr>
          <w:p w14:paraId="71AEFFAA" w14:textId="77777777" w:rsidR="00744129" w:rsidRPr="006B2793" w:rsidRDefault="00744129" w:rsidP="00744129">
            <w:pPr>
              <w:pStyle w:val="TAL"/>
              <w:tabs>
                <w:tab w:val="clear" w:pos="284"/>
                <w:tab w:val="clear" w:pos="567"/>
              </w:tabs>
              <w:rPr>
                <w:sz w:val="16"/>
              </w:rPr>
            </w:pPr>
            <w:r w:rsidRPr="006B2793">
              <w:rPr>
                <w:sz w:val="16"/>
              </w:rPr>
              <w:t>Revision of SP-191192. Approved</w:t>
            </w:r>
          </w:p>
        </w:tc>
        <w:tc>
          <w:tcPr>
            <w:tcW w:w="1062" w:type="dxa"/>
          </w:tcPr>
          <w:p w14:paraId="61931577"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62E4F9A" w14:textId="77777777" w:rsidTr="00DE027D">
        <w:tc>
          <w:tcPr>
            <w:tcW w:w="1101" w:type="dxa"/>
          </w:tcPr>
          <w:p w14:paraId="64C36AD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191369</w:t>
            </w:r>
          </w:p>
        </w:tc>
        <w:tc>
          <w:tcPr>
            <w:tcW w:w="992" w:type="dxa"/>
          </w:tcPr>
          <w:p w14:paraId="37E61205" w14:textId="77777777" w:rsidR="00744129" w:rsidRPr="006B2793" w:rsidRDefault="00744129" w:rsidP="00744129">
            <w:pPr>
              <w:pStyle w:val="TAL"/>
              <w:tabs>
                <w:tab w:val="clear" w:pos="284"/>
                <w:tab w:val="clear" w:pos="567"/>
              </w:tabs>
              <w:rPr>
                <w:sz w:val="16"/>
              </w:rPr>
            </w:pPr>
            <w:r w:rsidRPr="006B2793">
              <w:rPr>
                <w:sz w:val="16"/>
              </w:rPr>
              <w:t>WID NEW</w:t>
            </w:r>
          </w:p>
        </w:tc>
        <w:tc>
          <w:tcPr>
            <w:tcW w:w="992" w:type="dxa"/>
          </w:tcPr>
          <w:p w14:paraId="104E1CD7" w14:textId="77777777" w:rsidR="00744129" w:rsidRPr="006B2793" w:rsidRDefault="00744129" w:rsidP="00744129">
            <w:pPr>
              <w:pStyle w:val="TAL"/>
              <w:tabs>
                <w:tab w:val="clear" w:pos="284"/>
                <w:tab w:val="clear" w:pos="567"/>
              </w:tabs>
              <w:rPr>
                <w:sz w:val="16"/>
              </w:rPr>
            </w:pPr>
            <w:r w:rsidRPr="006B2793">
              <w:rPr>
                <w:sz w:val="16"/>
              </w:rPr>
              <w:t>Approval</w:t>
            </w:r>
          </w:p>
        </w:tc>
        <w:tc>
          <w:tcPr>
            <w:tcW w:w="4856" w:type="dxa"/>
          </w:tcPr>
          <w:p w14:paraId="1FB52179" w14:textId="77777777" w:rsidR="00744129" w:rsidRPr="006B2793" w:rsidRDefault="00744129" w:rsidP="00744129">
            <w:pPr>
              <w:pStyle w:val="TAL"/>
              <w:tabs>
                <w:tab w:val="clear" w:pos="284"/>
                <w:tab w:val="clear" w:pos="567"/>
              </w:tabs>
              <w:rPr>
                <w:sz w:val="16"/>
              </w:rPr>
            </w:pPr>
            <w:r w:rsidRPr="006B2793">
              <w:rPr>
                <w:sz w:val="16"/>
              </w:rPr>
              <w:t>New WID: Integration of satellite systems in the 5G architecture (Proposed for Rel-17, 5GSAT_ARCH)</w:t>
            </w:r>
          </w:p>
        </w:tc>
        <w:tc>
          <w:tcPr>
            <w:tcW w:w="1212" w:type="dxa"/>
          </w:tcPr>
          <w:p w14:paraId="02D1EFBC" w14:textId="77777777" w:rsidR="00744129" w:rsidRPr="006B2793" w:rsidRDefault="00744129" w:rsidP="00744129">
            <w:pPr>
              <w:pStyle w:val="TAL"/>
              <w:tabs>
                <w:tab w:val="clear" w:pos="284"/>
                <w:tab w:val="clear" w:pos="567"/>
              </w:tabs>
              <w:rPr>
                <w:sz w:val="16"/>
              </w:rPr>
            </w:pPr>
          </w:p>
        </w:tc>
        <w:tc>
          <w:tcPr>
            <w:tcW w:w="803" w:type="dxa"/>
          </w:tcPr>
          <w:p w14:paraId="4AE6AB6E" w14:textId="77777777" w:rsidR="00744129" w:rsidRPr="006B2793" w:rsidRDefault="00744129" w:rsidP="00744129">
            <w:pPr>
              <w:pStyle w:val="TAL"/>
              <w:tabs>
                <w:tab w:val="clear" w:pos="284"/>
                <w:tab w:val="clear" w:pos="567"/>
              </w:tabs>
              <w:rPr>
                <w:sz w:val="16"/>
              </w:rPr>
            </w:pPr>
          </w:p>
        </w:tc>
        <w:tc>
          <w:tcPr>
            <w:tcW w:w="795" w:type="dxa"/>
          </w:tcPr>
          <w:p w14:paraId="0E4B7448" w14:textId="77777777" w:rsidR="00744129" w:rsidRPr="006B2793" w:rsidRDefault="00744129" w:rsidP="00744129">
            <w:pPr>
              <w:pStyle w:val="TAL"/>
              <w:tabs>
                <w:tab w:val="clear" w:pos="284"/>
                <w:tab w:val="clear" w:pos="567"/>
              </w:tabs>
              <w:rPr>
                <w:sz w:val="16"/>
              </w:rPr>
            </w:pPr>
            <w:r w:rsidRPr="006B2793">
              <w:rPr>
                <w:sz w:val="16"/>
              </w:rPr>
              <w:t>SA WG2</w:t>
            </w:r>
          </w:p>
        </w:tc>
        <w:tc>
          <w:tcPr>
            <w:tcW w:w="725" w:type="dxa"/>
          </w:tcPr>
          <w:p w14:paraId="7FB8A60D" w14:textId="77777777" w:rsidR="00744129" w:rsidRPr="006B2793" w:rsidRDefault="00744129" w:rsidP="00744129">
            <w:pPr>
              <w:pStyle w:val="TAL"/>
              <w:tabs>
                <w:tab w:val="clear" w:pos="284"/>
                <w:tab w:val="clear" w:pos="567"/>
              </w:tabs>
              <w:rPr>
                <w:sz w:val="16"/>
              </w:rPr>
            </w:pPr>
          </w:p>
        </w:tc>
        <w:tc>
          <w:tcPr>
            <w:tcW w:w="2250" w:type="dxa"/>
          </w:tcPr>
          <w:p w14:paraId="69C72DE4" w14:textId="77777777" w:rsidR="00744129" w:rsidRPr="006B2793" w:rsidRDefault="00744129" w:rsidP="00744129">
            <w:pPr>
              <w:pStyle w:val="TAL"/>
              <w:tabs>
                <w:tab w:val="clear" w:pos="284"/>
                <w:tab w:val="clear" w:pos="567"/>
              </w:tabs>
              <w:rPr>
                <w:sz w:val="16"/>
              </w:rPr>
            </w:pPr>
            <w:r w:rsidRPr="006B2793">
              <w:rPr>
                <w:sz w:val="16"/>
              </w:rPr>
              <w:t>Revision of SP-191335. Approved</w:t>
            </w:r>
          </w:p>
        </w:tc>
        <w:tc>
          <w:tcPr>
            <w:tcW w:w="1062" w:type="dxa"/>
          </w:tcPr>
          <w:p w14:paraId="193876B2" w14:textId="77777777" w:rsidR="00744129" w:rsidRPr="006B2793" w:rsidRDefault="00744129" w:rsidP="00744129">
            <w:pPr>
              <w:pStyle w:val="TAL"/>
              <w:tabs>
                <w:tab w:val="clear" w:pos="284"/>
                <w:tab w:val="clear" w:pos="567"/>
              </w:tabs>
              <w:rPr>
                <w:sz w:val="16"/>
              </w:rPr>
            </w:pPr>
            <w:r w:rsidRPr="006B2793">
              <w:rPr>
                <w:sz w:val="16"/>
              </w:rPr>
              <w:t>Approved</w:t>
            </w:r>
          </w:p>
        </w:tc>
      </w:tr>
    </w:tbl>
    <w:p w14:paraId="59B07E9E" w14:textId="77777777" w:rsidR="00744129" w:rsidRDefault="00744129" w:rsidP="00744129">
      <w:pPr>
        <w:rPr>
          <w:color w:val="0000FF"/>
        </w:rPr>
      </w:pPr>
      <w:r>
        <w:rPr>
          <w:color w:val="0000FF"/>
        </w:rPr>
        <w:t>21 Entries.</w:t>
      </w:r>
    </w:p>
    <w:p w14:paraId="62F64BAA" w14:textId="77777777" w:rsidR="00744129" w:rsidRDefault="00744129" w:rsidP="00744129">
      <w:pPr>
        <w:pStyle w:val="Heading1"/>
      </w:pPr>
      <w:bookmarkStart w:id="121" w:name="_Toc20130084"/>
      <w:bookmarkStart w:id="122" w:name="_Toc68670304"/>
      <w:r>
        <w:lastRenderedPageBreak/>
        <w:t>F.2</w:t>
      </w:r>
      <w:r>
        <w:tab/>
        <w:t>List of Updated WIDs / SIDs</w:t>
      </w:r>
      <w:bookmarkEnd w:id="121"/>
      <w:bookmarkEnd w:id="1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
        <w:gridCol w:w="935"/>
        <w:gridCol w:w="1068"/>
        <w:gridCol w:w="3602"/>
        <w:gridCol w:w="1212"/>
        <w:gridCol w:w="803"/>
        <w:gridCol w:w="783"/>
        <w:gridCol w:w="1408"/>
        <w:gridCol w:w="2587"/>
        <w:gridCol w:w="1062"/>
      </w:tblGrid>
      <w:tr w:rsidR="00744129" w:rsidRPr="00200359" w14:paraId="52C88BB8" w14:textId="77777777" w:rsidTr="00744129">
        <w:trPr>
          <w:tblHeader/>
        </w:trPr>
        <w:tc>
          <w:tcPr>
            <w:tcW w:w="1102" w:type="dxa"/>
            <w:shd w:val="clear" w:color="auto" w:fill="F3F3F3"/>
          </w:tcPr>
          <w:p w14:paraId="1DC1918D" w14:textId="77777777" w:rsidR="00744129" w:rsidRPr="00200359" w:rsidRDefault="00744129" w:rsidP="00DE027D">
            <w:pPr>
              <w:pStyle w:val="TAH"/>
              <w:rPr>
                <w:sz w:val="16"/>
              </w:rPr>
            </w:pPr>
            <w:r w:rsidRPr="00200359">
              <w:rPr>
                <w:sz w:val="16"/>
              </w:rPr>
              <w:t>TD</w:t>
            </w:r>
          </w:p>
        </w:tc>
        <w:tc>
          <w:tcPr>
            <w:tcW w:w="935" w:type="dxa"/>
            <w:shd w:val="clear" w:color="auto" w:fill="F3F3F3"/>
          </w:tcPr>
          <w:p w14:paraId="25F98B11" w14:textId="77777777" w:rsidR="00744129" w:rsidRPr="00200359" w:rsidRDefault="00744129" w:rsidP="00DE027D">
            <w:pPr>
              <w:pStyle w:val="TAH"/>
              <w:rPr>
                <w:sz w:val="16"/>
              </w:rPr>
            </w:pPr>
            <w:r w:rsidRPr="00200359">
              <w:rPr>
                <w:sz w:val="16"/>
              </w:rPr>
              <w:t>Type</w:t>
            </w:r>
          </w:p>
        </w:tc>
        <w:tc>
          <w:tcPr>
            <w:tcW w:w="0" w:type="auto"/>
            <w:shd w:val="clear" w:color="auto" w:fill="F3F3F3"/>
          </w:tcPr>
          <w:p w14:paraId="7158D188" w14:textId="77777777" w:rsidR="00744129" w:rsidRPr="00200359" w:rsidRDefault="00744129" w:rsidP="00DE027D">
            <w:pPr>
              <w:pStyle w:val="TAH"/>
              <w:rPr>
                <w:sz w:val="16"/>
              </w:rPr>
            </w:pPr>
            <w:r w:rsidRPr="00200359">
              <w:rPr>
                <w:sz w:val="16"/>
              </w:rPr>
              <w:t>Presented for</w:t>
            </w:r>
          </w:p>
        </w:tc>
        <w:tc>
          <w:tcPr>
            <w:tcW w:w="0" w:type="auto"/>
            <w:shd w:val="clear" w:color="auto" w:fill="F3F3F3"/>
          </w:tcPr>
          <w:p w14:paraId="776B3DBF" w14:textId="77777777" w:rsidR="00744129" w:rsidRPr="00200359" w:rsidRDefault="00744129" w:rsidP="00DE027D">
            <w:pPr>
              <w:pStyle w:val="TAH"/>
              <w:rPr>
                <w:sz w:val="16"/>
              </w:rPr>
            </w:pPr>
            <w:r w:rsidRPr="00200359">
              <w:rPr>
                <w:sz w:val="16"/>
              </w:rPr>
              <w:t>Title</w:t>
            </w:r>
          </w:p>
        </w:tc>
        <w:tc>
          <w:tcPr>
            <w:tcW w:w="0" w:type="auto"/>
            <w:shd w:val="clear" w:color="auto" w:fill="F3F3F3"/>
          </w:tcPr>
          <w:p w14:paraId="682CC597" w14:textId="77777777" w:rsidR="00744129" w:rsidRPr="00200359" w:rsidRDefault="00744129" w:rsidP="00DE027D">
            <w:pPr>
              <w:pStyle w:val="TAH"/>
              <w:rPr>
                <w:sz w:val="16"/>
              </w:rPr>
            </w:pPr>
            <w:r w:rsidRPr="00200359">
              <w:rPr>
                <w:sz w:val="16"/>
              </w:rPr>
              <w:t>Specification</w:t>
            </w:r>
          </w:p>
        </w:tc>
        <w:tc>
          <w:tcPr>
            <w:tcW w:w="0" w:type="auto"/>
            <w:shd w:val="clear" w:color="auto" w:fill="F3F3F3"/>
          </w:tcPr>
          <w:p w14:paraId="18A51FC7" w14:textId="77777777" w:rsidR="00744129" w:rsidRPr="00200359" w:rsidRDefault="00744129" w:rsidP="00DE027D">
            <w:pPr>
              <w:pStyle w:val="TAH"/>
              <w:rPr>
                <w:sz w:val="16"/>
              </w:rPr>
            </w:pPr>
            <w:r w:rsidRPr="00200359">
              <w:rPr>
                <w:sz w:val="16"/>
              </w:rPr>
              <w:t>Version</w:t>
            </w:r>
          </w:p>
        </w:tc>
        <w:tc>
          <w:tcPr>
            <w:tcW w:w="0" w:type="auto"/>
            <w:shd w:val="clear" w:color="auto" w:fill="F3F3F3"/>
          </w:tcPr>
          <w:p w14:paraId="11C0DAAE" w14:textId="77777777" w:rsidR="00744129" w:rsidRPr="00200359" w:rsidRDefault="00744129" w:rsidP="00DE027D">
            <w:pPr>
              <w:pStyle w:val="TAH"/>
              <w:rPr>
                <w:sz w:val="16"/>
              </w:rPr>
            </w:pPr>
            <w:r w:rsidRPr="00200359">
              <w:rPr>
                <w:sz w:val="16"/>
              </w:rPr>
              <w:t>Source</w:t>
            </w:r>
          </w:p>
        </w:tc>
        <w:tc>
          <w:tcPr>
            <w:tcW w:w="0" w:type="auto"/>
            <w:shd w:val="clear" w:color="auto" w:fill="F3F3F3"/>
          </w:tcPr>
          <w:p w14:paraId="2E920055" w14:textId="77777777" w:rsidR="00744129" w:rsidRPr="00200359" w:rsidRDefault="00744129" w:rsidP="00DE027D">
            <w:pPr>
              <w:pStyle w:val="TAH"/>
              <w:rPr>
                <w:sz w:val="16"/>
              </w:rPr>
            </w:pPr>
            <w:r w:rsidRPr="00200359">
              <w:rPr>
                <w:sz w:val="16"/>
              </w:rPr>
              <w:t>WI Code</w:t>
            </w:r>
          </w:p>
        </w:tc>
        <w:tc>
          <w:tcPr>
            <w:tcW w:w="2587" w:type="dxa"/>
            <w:shd w:val="clear" w:color="auto" w:fill="F3F3F3"/>
          </w:tcPr>
          <w:p w14:paraId="32237C6B" w14:textId="77777777" w:rsidR="00744129" w:rsidRPr="00200359" w:rsidRDefault="00744129" w:rsidP="00DE027D">
            <w:pPr>
              <w:pStyle w:val="TAH"/>
              <w:rPr>
                <w:sz w:val="16"/>
              </w:rPr>
            </w:pPr>
            <w:r w:rsidRPr="00200359">
              <w:rPr>
                <w:sz w:val="16"/>
              </w:rPr>
              <w:t>Comment</w:t>
            </w:r>
          </w:p>
        </w:tc>
        <w:tc>
          <w:tcPr>
            <w:tcW w:w="1062" w:type="dxa"/>
            <w:shd w:val="clear" w:color="auto" w:fill="F3F3F3"/>
          </w:tcPr>
          <w:p w14:paraId="1668EFE9" w14:textId="77777777" w:rsidR="00744129" w:rsidRPr="00200359" w:rsidRDefault="00744129" w:rsidP="00DE027D">
            <w:pPr>
              <w:pStyle w:val="TAH"/>
              <w:rPr>
                <w:sz w:val="16"/>
              </w:rPr>
            </w:pPr>
            <w:r w:rsidRPr="00200359">
              <w:rPr>
                <w:sz w:val="16"/>
              </w:rPr>
              <w:t>Decision</w:t>
            </w:r>
          </w:p>
        </w:tc>
      </w:tr>
      <w:tr w:rsidR="00744129" w:rsidRPr="00200359" w14:paraId="1897ED69" w14:textId="77777777" w:rsidTr="00744129">
        <w:tc>
          <w:tcPr>
            <w:tcW w:w="1102" w:type="dxa"/>
          </w:tcPr>
          <w:p w14:paraId="72A4F60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191039</w:t>
            </w:r>
          </w:p>
        </w:tc>
        <w:tc>
          <w:tcPr>
            <w:tcW w:w="935" w:type="dxa"/>
          </w:tcPr>
          <w:p w14:paraId="3D7F1866" w14:textId="77777777"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14:paraId="4FD7E130"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27E6CA00" w14:textId="77777777" w:rsidR="00744129" w:rsidRPr="006B2793" w:rsidRDefault="00744129" w:rsidP="00744129">
            <w:pPr>
              <w:pStyle w:val="TAL"/>
              <w:tabs>
                <w:tab w:val="clear" w:pos="284"/>
                <w:tab w:val="clear" w:pos="567"/>
              </w:tabs>
              <w:rPr>
                <w:sz w:val="16"/>
              </w:rPr>
            </w:pPr>
            <w:r w:rsidRPr="006B2793">
              <w:rPr>
                <w:sz w:val="16"/>
              </w:rPr>
              <w:t>Revised WID on Network Controlled Interactive Service (NCIS) Requirements</w:t>
            </w:r>
          </w:p>
        </w:tc>
        <w:tc>
          <w:tcPr>
            <w:tcW w:w="0" w:type="auto"/>
          </w:tcPr>
          <w:p w14:paraId="5BE03A7D" w14:textId="77777777" w:rsidR="00744129" w:rsidRPr="006B2793" w:rsidRDefault="00744129" w:rsidP="00744129">
            <w:pPr>
              <w:pStyle w:val="TAL"/>
              <w:tabs>
                <w:tab w:val="clear" w:pos="284"/>
                <w:tab w:val="clear" w:pos="567"/>
              </w:tabs>
              <w:rPr>
                <w:sz w:val="16"/>
              </w:rPr>
            </w:pPr>
          </w:p>
        </w:tc>
        <w:tc>
          <w:tcPr>
            <w:tcW w:w="0" w:type="auto"/>
          </w:tcPr>
          <w:p w14:paraId="4430BB1B" w14:textId="77777777" w:rsidR="00744129" w:rsidRPr="006B2793" w:rsidRDefault="00744129" w:rsidP="00744129">
            <w:pPr>
              <w:pStyle w:val="TAL"/>
              <w:tabs>
                <w:tab w:val="clear" w:pos="284"/>
                <w:tab w:val="clear" w:pos="567"/>
              </w:tabs>
              <w:rPr>
                <w:sz w:val="16"/>
              </w:rPr>
            </w:pPr>
          </w:p>
        </w:tc>
        <w:tc>
          <w:tcPr>
            <w:tcW w:w="0" w:type="auto"/>
          </w:tcPr>
          <w:p w14:paraId="1C86D1A7" w14:textId="77777777" w:rsidR="00744129" w:rsidRPr="006B2793" w:rsidRDefault="00744129" w:rsidP="00744129">
            <w:pPr>
              <w:pStyle w:val="TAL"/>
              <w:tabs>
                <w:tab w:val="clear" w:pos="284"/>
                <w:tab w:val="clear" w:pos="567"/>
              </w:tabs>
              <w:rPr>
                <w:sz w:val="16"/>
              </w:rPr>
            </w:pPr>
            <w:r w:rsidRPr="006B2793">
              <w:rPr>
                <w:sz w:val="16"/>
              </w:rPr>
              <w:t>SA WG1</w:t>
            </w:r>
          </w:p>
        </w:tc>
        <w:tc>
          <w:tcPr>
            <w:tcW w:w="0" w:type="auto"/>
          </w:tcPr>
          <w:p w14:paraId="7B25BB25" w14:textId="77777777" w:rsidR="00744129" w:rsidRPr="006B2793" w:rsidRDefault="00744129" w:rsidP="00744129">
            <w:pPr>
              <w:pStyle w:val="TAL"/>
              <w:tabs>
                <w:tab w:val="clear" w:pos="284"/>
                <w:tab w:val="clear" w:pos="567"/>
              </w:tabs>
              <w:rPr>
                <w:sz w:val="16"/>
              </w:rPr>
            </w:pPr>
            <w:r w:rsidRPr="006B2793">
              <w:rPr>
                <w:sz w:val="16"/>
              </w:rPr>
              <w:t>NCIS</w:t>
            </w:r>
          </w:p>
        </w:tc>
        <w:tc>
          <w:tcPr>
            <w:tcW w:w="2587" w:type="dxa"/>
          </w:tcPr>
          <w:p w14:paraId="71898595"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43D68ACF"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5C6B885" w14:textId="77777777" w:rsidTr="00744129">
        <w:tc>
          <w:tcPr>
            <w:tcW w:w="1102" w:type="dxa"/>
          </w:tcPr>
          <w:p w14:paraId="177B903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191041</w:t>
            </w:r>
          </w:p>
        </w:tc>
        <w:tc>
          <w:tcPr>
            <w:tcW w:w="935" w:type="dxa"/>
          </w:tcPr>
          <w:p w14:paraId="7A57605E" w14:textId="77777777"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14:paraId="0518FBAD"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2A7BC356" w14:textId="77777777" w:rsidR="00744129" w:rsidRPr="006B2793" w:rsidRDefault="00744129" w:rsidP="00744129">
            <w:pPr>
              <w:pStyle w:val="TAL"/>
              <w:tabs>
                <w:tab w:val="clear" w:pos="284"/>
                <w:tab w:val="clear" w:pos="567"/>
              </w:tabs>
              <w:rPr>
                <w:sz w:val="16"/>
              </w:rPr>
            </w:pPr>
            <w:r w:rsidRPr="006B2793">
              <w:rPr>
                <w:sz w:val="16"/>
              </w:rPr>
              <w:t>Revised WID on AVPROD</w:t>
            </w:r>
          </w:p>
        </w:tc>
        <w:tc>
          <w:tcPr>
            <w:tcW w:w="0" w:type="auto"/>
          </w:tcPr>
          <w:p w14:paraId="69018984" w14:textId="77777777" w:rsidR="00744129" w:rsidRPr="006B2793" w:rsidRDefault="00744129" w:rsidP="00744129">
            <w:pPr>
              <w:pStyle w:val="TAL"/>
              <w:tabs>
                <w:tab w:val="clear" w:pos="284"/>
                <w:tab w:val="clear" w:pos="567"/>
              </w:tabs>
              <w:rPr>
                <w:sz w:val="16"/>
              </w:rPr>
            </w:pPr>
          </w:p>
        </w:tc>
        <w:tc>
          <w:tcPr>
            <w:tcW w:w="0" w:type="auto"/>
          </w:tcPr>
          <w:p w14:paraId="7B056D88" w14:textId="77777777" w:rsidR="00744129" w:rsidRPr="006B2793" w:rsidRDefault="00744129" w:rsidP="00744129">
            <w:pPr>
              <w:pStyle w:val="TAL"/>
              <w:tabs>
                <w:tab w:val="clear" w:pos="284"/>
                <w:tab w:val="clear" w:pos="567"/>
              </w:tabs>
              <w:rPr>
                <w:sz w:val="16"/>
              </w:rPr>
            </w:pPr>
          </w:p>
        </w:tc>
        <w:tc>
          <w:tcPr>
            <w:tcW w:w="0" w:type="auto"/>
          </w:tcPr>
          <w:p w14:paraId="1A47FFC8" w14:textId="77777777" w:rsidR="00744129" w:rsidRPr="006B2793" w:rsidRDefault="00744129" w:rsidP="00744129">
            <w:pPr>
              <w:pStyle w:val="TAL"/>
              <w:tabs>
                <w:tab w:val="clear" w:pos="284"/>
                <w:tab w:val="clear" w:pos="567"/>
              </w:tabs>
              <w:rPr>
                <w:sz w:val="16"/>
              </w:rPr>
            </w:pPr>
            <w:r w:rsidRPr="006B2793">
              <w:rPr>
                <w:sz w:val="16"/>
              </w:rPr>
              <w:t>SA WG1</w:t>
            </w:r>
          </w:p>
        </w:tc>
        <w:tc>
          <w:tcPr>
            <w:tcW w:w="0" w:type="auto"/>
          </w:tcPr>
          <w:p w14:paraId="572C5B6B" w14:textId="77777777" w:rsidR="00744129" w:rsidRPr="006B2793" w:rsidRDefault="00744129" w:rsidP="00744129">
            <w:pPr>
              <w:pStyle w:val="TAL"/>
              <w:tabs>
                <w:tab w:val="clear" w:pos="284"/>
                <w:tab w:val="clear" w:pos="567"/>
              </w:tabs>
              <w:rPr>
                <w:sz w:val="16"/>
              </w:rPr>
            </w:pPr>
            <w:r w:rsidRPr="006B2793">
              <w:rPr>
                <w:sz w:val="16"/>
              </w:rPr>
              <w:t>AVPROD</w:t>
            </w:r>
          </w:p>
        </w:tc>
        <w:tc>
          <w:tcPr>
            <w:tcW w:w="2587" w:type="dxa"/>
          </w:tcPr>
          <w:p w14:paraId="5BBC07D0"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57849EA3"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160D9EA" w14:textId="77777777" w:rsidTr="00744129">
        <w:tc>
          <w:tcPr>
            <w:tcW w:w="1102" w:type="dxa"/>
          </w:tcPr>
          <w:p w14:paraId="03A18FF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191043</w:t>
            </w:r>
          </w:p>
        </w:tc>
        <w:tc>
          <w:tcPr>
            <w:tcW w:w="935" w:type="dxa"/>
          </w:tcPr>
          <w:p w14:paraId="681D0C23" w14:textId="77777777"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14:paraId="3D677BE6"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4608F095" w14:textId="77777777" w:rsidR="00744129" w:rsidRPr="006B2793" w:rsidRDefault="00744129" w:rsidP="00744129">
            <w:pPr>
              <w:pStyle w:val="TAL"/>
              <w:tabs>
                <w:tab w:val="clear" w:pos="284"/>
                <w:tab w:val="clear" w:pos="567"/>
              </w:tabs>
              <w:rPr>
                <w:sz w:val="16"/>
              </w:rPr>
            </w:pPr>
            <w:r w:rsidRPr="006B2793">
              <w:rPr>
                <w:sz w:val="16"/>
              </w:rPr>
              <w:t>Revised WID on service requirements on enhancements for cyber-physical control applications in vertical domains (eCAV)</w:t>
            </w:r>
          </w:p>
        </w:tc>
        <w:tc>
          <w:tcPr>
            <w:tcW w:w="0" w:type="auto"/>
          </w:tcPr>
          <w:p w14:paraId="60026FA6" w14:textId="77777777" w:rsidR="00744129" w:rsidRPr="006B2793" w:rsidRDefault="00744129" w:rsidP="00744129">
            <w:pPr>
              <w:pStyle w:val="TAL"/>
              <w:tabs>
                <w:tab w:val="clear" w:pos="284"/>
                <w:tab w:val="clear" w:pos="567"/>
              </w:tabs>
              <w:rPr>
                <w:sz w:val="16"/>
              </w:rPr>
            </w:pPr>
          </w:p>
        </w:tc>
        <w:tc>
          <w:tcPr>
            <w:tcW w:w="0" w:type="auto"/>
          </w:tcPr>
          <w:p w14:paraId="5882263E" w14:textId="77777777" w:rsidR="00744129" w:rsidRPr="006B2793" w:rsidRDefault="00744129" w:rsidP="00744129">
            <w:pPr>
              <w:pStyle w:val="TAL"/>
              <w:tabs>
                <w:tab w:val="clear" w:pos="284"/>
                <w:tab w:val="clear" w:pos="567"/>
              </w:tabs>
              <w:rPr>
                <w:sz w:val="16"/>
              </w:rPr>
            </w:pPr>
          </w:p>
        </w:tc>
        <w:tc>
          <w:tcPr>
            <w:tcW w:w="0" w:type="auto"/>
          </w:tcPr>
          <w:p w14:paraId="14020ACB" w14:textId="77777777" w:rsidR="00744129" w:rsidRPr="006B2793" w:rsidRDefault="00744129" w:rsidP="00744129">
            <w:pPr>
              <w:pStyle w:val="TAL"/>
              <w:tabs>
                <w:tab w:val="clear" w:pos="284"/>
                <w:tab w:val="clear" w:pos="567"/>
              </w:tabs>
              <w:rPr>
                <w:sz w:val="16"/>
              </w:rPr>
            </w:pPr>
            <w:r w:rsidRPr="006B2793">
              <w:rPr>
                <w:sz w:val="16"/>
              </w:rPr>
              <w:t>SA WG1</w:t>
            </w:r>
          </w:p>
        </w:tc>
        <w:tc>
          <w:tcPr>
            <w:tcW w:w="0" w:type="auto"/>
          </w:tcPr>
          <w:p w14:paraId="2D64C14C" w14:textId="77777777" w:rsidR="00744129" w:rsidRPr="006B2793" w:rsidRDefault="00744129" w:rsidP="00744129">
            <w:pPr>
              <w:pStyle w:val="TAL"/>
              <w:tabs>
                <w:tab w:val="clear" w:pos="284"/>
                <w:tab w:val="clear" w:pos="567"/>
              </w:tabs>
              <w:rPr>
                <w:sz w:val="16"/>
              </w:rPr>
            </w:pPr>
            <w:r w:rsidRPr="006B2793">
              <w:rPr>
                <w:sz w:val="16"/>
              </w:rPr>
              <w:t>eCAV</w:t>
            </w:r>
          </w:p>
        </w:tc>
        <w:tc>
          <w:tcPr>
            <w:tcW w:w="2587" w:type="dxa"/>
          </w:tcPr>
          <w:p w14:paraId="0D585941"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1164C186"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7479E77" w14:textId="77777777" w:rsidTr="00744129">
        <w:tc>
          <w:tcPr>
            <w:tcW w:w="1102" w:type="dxa"/>
          </w:tcPr>
          <w:p w14:paraId="5B94D49A"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191104</w:t>
            </w:r>
          </w:p>
        </w:tc>
        <w:tc>
          <w:tcPr>
            <w:tcW w:w="935" w:type="dxa"/>
          </w:tcPr>
          <w:p w14:paraId="77ACF5AD" w14:textId="77777777"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14:paraId="4159F6F7"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33644B28" w14:textId="77777777" w:rsidR="00744129" w:rsidRPr="006B2793" w:rsidRDefault="00744129" w:rsidP="00744129">
            <w:pPr>
              <w:pStyle w:val="TAL"/>
              <w:tabs>
                <w:tab w:val="clear" w:pos="284"/>
                <w:tab w:val="clear" w:pos="567"/>
              </w:tabs>
              <w:rPr>
                <w:sz w:val="16"/>
              </w:rPr>
            </w:pPr>
            <w:r w:rsidRPr="006B2793">
              <w:rPr>
                <w:sz w:val="16"/>
              </w:rPr>
              <w:t>Revised WID on Enhancements to Application Architecture for the Mobile Communication System for Railways Phase 2</w:t>
            </w:r>
          </w:p>
        </w:tc>
        <w:tc>
          <w:tcPr>
            <w:tcW w:w="0" w:type="auto"/>
          </w:tcPr>
          <w:p w14:paraId="29A406D0" w14:textId="77777777" w:rsidR="00744129" w:rsidRPr="006B2793" w:rsidRDefault="00744129" w:rsidP="00744129">
            <w:pPr>
              <w:pStyle w:val="TAL"/>
              <w:tabs>
                <w:tab w:val="clear" w:pos="284"/>
                <w:tab w:val="clear" w:pos="567"/>
              </w:tabs>
              <w:rPr>
                <w:sz w:val="16"/>
              </w:rPr>
            </w:pPr>
          </w:p>
        </w:tc>
        <w:tc>
          <w:tcPr>
            <w:tcW w:w="0" w:type="auto"/>
          </w:tcPr>
          <w:p w14:paraId="14A625C4" w14:textId="77777777" w:rsidR="00744129" w:rsidRPr="006B2793" w:rsidRDefault="00744129" w:rsidP="00744129">
            <w:pPr>
              <w:pStyle w:val="TAL"/>
              <w:tabs>
                <w:tab w:val="clear" w:pos="284"/>
                <w:tab w:val="clear" w:pos="567"/>
              </w:tabs>
              <w:rPr>
                <w:sz w:val="16"/>
              </w:rPr>
            </w:pPr>
          </w:p>
        </w:tc>
        <w:tc>
          <w:tcPr>
            <w:tcW w:w="0" w:type="auto"/>
          </w:tcPr>
          <w:p w14:paraId="45039FA1" w14:textId="77777777" w:rsidR="00744129" w:rsidRPr="006B2793" w:rsidRDefault="00744129" w:rsidP="00744129">
            <w:pPr>
              <w:pStyle w:val="TAL"/>
              <w:tabs>
                <w:tab w:val="clear" w:pos="284"/>
                <w:tab w:val="clear" w:pos="567"/>
              </w:tabs>
              <w:rPr>
                <w:sz w:val="16"/>
              </w:rPr>
            </w:pPr>
            <w:r w:rsidRPr="006B2793">
              <w:rPr>
                <w:sz w:val="16"/>
              </w:rPr>
              <w:t>SA WG6</w:t>
            </w:r>
          </w:p>
        </w:tc>
        <w:tc>
          <w:tcPr>
            <w:tcW w:w="0" w:type="auto"/>
          </w:tcPr>
          <w:p w14:paraId="370FABA5" w14:textId="77777777" w:rsidR="00744129" w:rsidRPr="006B2793" w:rsidRDefault="00744129" w:rsidP="00744129">
            <w:pPr>
              <w:pStyle w:val="TAL"/>
              <w:tabs>
                <w:tab w:val="clear" w:pos="284"/>
                <w:tab w:val="clear" w:pos="567"/>
              </w:tabs>
              <w:rPr>
                <w:sz w:val="16"/>
              </w:rPr>
            </w:pPr>
            <w:r w:rsidRPr="006B2793">
              <w:rPr>
                <w:sz w:val="16"/>
              </w:rPr>
              <w:t>eMONASTERY2</w:t>
            </w:r>
          </w:p>
        </w:tc>
        <w:tc>
          <w:tcPr>
            <w:tcW w:w="2587" w:type="dxa"/>
          </w:tcPr>
          <w:p w14:paraId="6F38AFB5"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6CB999A1"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1CB38FD7" w14:textId="77777777" w:rsidTr="00744129">
        <w:tc>
          <w:tcPr>
            <w:tcW w:w="1102" w:type="dxa"/>
          </w:tcPr>
          <w:p w14:paraId="01970125"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191130</w:t>
            </w:r>
          </w:p>
        </w:tc>
        <w:tc>
          <w:tcPr>
            <w:tcW w:w="935" w:type="dxa"/>
          </w:tcPr>
          <w:p w14:paraId="1913879D" w14:textId="77777777"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14:paraId="1D465B18"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2F216A85" w14:textId="77777777" w:rsidR="00744129" w:rsidRPr="006B2793" w:rsidRDefault="00744129" w:rsidP="00744129">
            <w:pPr>
              <w:pStyle w:val="TAL"/>
              <w:tabs>
                <w:tab w:val="clear" w:pos="284"/>
                <w:tab w:val="clear" w:pos="567"/>
              </w:tabs>
              <w:rPr>
                <w:sz w:val="16"/>
              </w:rPr>
            </w:pPr>
            <w:r w:rsidRPr="006B2793">
              <w:rPr>
                <w:sz w:val="16"/>
              </w:rPr>
              <w:t>Revised WID on Security for enhancements to the Service Based 5G System Architecture</w:t>
            </w:r>
          </w:p>
        </w:tc>
        <w:tc>
          <w:tcPr>
            <w:tcW w:w="0" w:type="auto"/>
          </w:tcPr>
          <w:p w14:paraId="30003464" w14:textId="77777777" w:rsidR="00744129" w:rsidRPr="006B2793" w:rsidRDefault="00744129" w:rsidP="00744129">
            <w:pPr>
              <w:pStyle w:val="TAL"/>
              <w:tabs>
                <w:tab w:val="clear" w:pos="284"/>
                <w:tab w:val="clear" w:pos="567"/>
              </w:tabs>
              <w:rPr>
                <w:sz w:val="16"/>
              </w:rPr>
            </w:pPr>
          </w:p>
        </w:tc>
        <w:tc>
          <w:tcPr>
            <w:tcW w:w="0" w:type="auto"/>
          </w:tcPr>
          <w:p w14:paraId="12E6A7C6" w14:textId="77777777" w:rsidR="00744129" w:rsidRPr="006B2793" w:rsidRDefault="00744129" w:rsidP="00744129">
            <w:pPr>
              <w:pStyle w:val="TAL"/>
              <w:tabs>
                <w:tab w:val="clear" w:pos="284"/>
                <w:tab w:val="clear" w:pos="567"/>
              </w:tabs>
              <w:rPr>
                <w:sz w:val="16"/>
              </w:rPr>
            </w:pPr>
          </w:p>
        </w:tc>
        <w:tc>
          <w:tcPr>
            <w:tcW w:w="0" w:type="auto"/>
          </w:tcPr>
          <w:p w14:paraId="35BF250B" w14:textId="77777777" w:rsidR="00744129" w:rsidRPr="006B2793" w:rsidRDefault="00744129" w:rsidP="00744129">
            <w:pPr>
              <w:pStyle w:val="TAL"/>
              <w:tabs>
                <w:tab w:val="clear" w:pos="284"/>
                <w:tab w:val="clear" w:pos="567"/>
              </w:tabs>
              <w:rPr>
                <w:sz w:val="16"/>
              </w:rPr>
            </w:pPr>
            <w:r w:rsidRPr="006B2793">
              <w:rPr>
                <w:sz w:val="16"/>
              </w:rPr>
              <w:t>SA WG3</w:t>
            </w:r>
          </w:p>
        </w:tc>
        <w:tc>
          <w:tcPr>
            <w:tcW w:w="0" w:type="auto"/>
          </w:tcPr>
          <w:p w14:paraId="00FCEB7B" w14:textId="77777777" w:rsidR="00744129" w:rsidRPr="006B2793" w:rsidRDefault="00744129" w:rsidP="00744129">
            <w:pPr>
              <w:pStyle w:val="TAL"/>
              <w:tabs>
                <w:tab w:val="clear" w:pos="284"/>
                <w:tab w:val="clear" w:pos="567"/>
              </w:tabs>
              <w:rPr>
                <w:sz w:val="16"/>
              </w:rPr>
            </w:pPr>
            <w:r w:rsidRPr="006B2793">
              <w:rPr>
                <w:sz w:val="16"/>
              </w:rPr>
              <w:t>5G_eSBA</w:t>
            </w:r>
          </w:p>
        </w:tc>
        <w:tc>
          <w:tcPr>
            <w:tcW w:w="2587" w:type="dxa"/>
          </w:tcPr>
          <w:p w14:paraId="01E28CA1"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6B399FC7"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14D9019" w14:textId="77777777" w:rsidTr="00744129">
        <w:tc>
          <w:tcPr>
            <w:tcW w:w="1102" w:type="dxa"/>
          </w:tcPr>
          <w:p w14:paraId="2FA1DDAF"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191193</w:t>
            </w:r>
          </w:p>
        </w:tc>
        <w:tc>
          <w:tcPr>
            <w:tcW w:w="935" w:type="dxa"/>
          </w:tcPr>
          <w:p w14:paraId="6FC24D5A" w14:textId="77777777"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14:paraId="0C1E5A2D"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03763A28" w14:textId="77777777" w:rsidR="00744129" w:rsidRPr="006B2793" w:rsidRDefault="00744129" w:rsidP="00744129">
            <w:pPr>
              <w:pStyle w:val="TAL"/>
              <w:tabs>
                <w:tab w:val="clear" w:pos="284"/>
                <w:tab w:val="clear" w:pos="567"/>
              </w:tabs>
              <w:rPr>
                <w:sz w:val="16"/>
              </w:rPr>
            </w:pPr>
            <w:r w:rsidRPr="006B2793">
              <w:rPr>
                <w:sz w:val="16"/>
              </w:rPr>
              <w:t>Revised WID Energy Efficiency of 5G</w:t>
            </w:r>
          </w:p>
        </w:tc>
        <w:tc>
          <w:tcPr>
            <w:tcW w:w="0" w:type="auto"/>
          </w:tcPr>
          <w:p w14:paraId="69A1C0C8" w14:textId="77777777" w:rsidR="00744129" w:rsidRPr="006B2793" w:rsidRDefault="00744129" w:rsidP="00744129">
            <w:pPr>
              <w:pStyle w:val="TAL"/>
              <w:tabs>
                <w:tab w:val="clear" w:pos="284"/>
                <w:tab w:val="clear" w:pos="567"/>
              </w:tabs>
              <w:rPr>
                <w:sz w:val="16"/>
              </w:rPr>
            </w:pPr>
          </w:p>
        </w:tc>
        <w:tc>
          <w:tcPr>
            <w:tcW w:w="0" w:type="auto"/>
          </w:tcPr>
          <w:p w14:paraId="7D6DB7F5" w14:textId="77777777" w:rsidR="00744129" w:rsidRPr="006B2793" w:rsidRDefault="00744129" w:rsidP="00744129">
            <w:pPr>
              <w:pStyle w:val="TAL"/>
              <w:tabs>
                <w:tab w:val="clear" w:pos="284"/>
                <w:tab w:val="clear" w:pos="567"/>
              </w:tabs>
              <w:rPr>
                <w:sz w:val="16"/>
              </w:rPr>
            </w:pPr>
          </w:p>
        </w:tc>
        <w:tc>
          <w:tcPr>
            <w:tcW w:w="0" w:type="auto"/>
          </w:tcPr>
          <w:p w14:paraId="75372325" w14:textId="77777777" w:rsidR="00744129" w:rsidRPr="006B2793" w:rsidRDefault="00744129" w:rsidP="00744129">
            <w:pPr>
              <w:pStyle w:val="TAL"/>
              <w:tabs>
                <w:tab w:val="clear" w:pos="284"/>
                <w:tab w:val="clear" w:pos="567"/>
              </w:tabs>
              <w:rPr>
                <w:sz w:val="16"/>
              </w:rPr>
            </w:pPr>
            <w:r w:rsidRPr="006B2793">
              <w:rPr>
                <w:sz w:val="16"/>
              </w:rPr>
              <w:t>SA WG5</w:t>
            </w:r>
          </w:p>
        </w:tc>
        <w:tc>
          <w:tcPr>
            <w:tcW w:w="0" w:type="auto"/>
          </w:tcPr>
          <w:p w14:paraId="5F4C2712" w14:textId="77777777" w:rsidR="00744129" w:rsidRPr="006B2793" w:rsidRDefault="00744129" w:rsidP="00744129">
            <w:pPr>
              <w:pStyle w:val="TAL"/>
              <w:tabs>
                <w:tab w:val="clear" w:pos="284"/>
                <w:tab w:val="clear" w:pos="567"/>
              </w:tabs>
              <w:rPr>
                <w:sz w:val="16"/>
              </w:rPr>
            </w:pPr>
            <w:r w:rsidRPr="006B2793">
              <w:rPr>
                <w:sz w:val="16"/>
              </w:rPr>
              <w:t>EE_5G</w:t>
            </w:r>
          </w:p>
        </w:tc>
        <w:tc>
          <w:tcPr>
            <w:tcW w:w="2587" w:type="dxa"/>
          </w:tcPr>
          <w:p w14:paraId="0783B549"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62CE5988"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647446D2" w14:textId="77777777" w:rsidTr="00744129">
        <w:tc>
          <w:tcPr>
            <w:tcW w:w="1102" w:type="dxa"/>
          </w:tcPr>
          <w:p w14:paraId="379DD2D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191194</w:t>
            </w:r>
          </w:p>
        </w:tc>
        <w:tc>
          <w:tcPr>
            <w:tcW w:w="935" w:type="dxa"/>
          </w:tcPr>
          <w:p w14:paraId="3CAD7D8F" w14:textId="77777777"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14:paraId="66B6A46C"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07CEBC66" w14:textId="77777777" w:rsidR="00744129" w:rsidRPr="006B2793" w:rsidRDefault="00744129" w:rsidP="00744129">
            <w:pPr>
              <w:pStyle w:val="TAL"/>
              <w:tabs>
                <w:tab w:val="clear" w:pos="284"/>
                <w:tab w:val="clear" w:pos="567"/>
              </w:tabs>
              <w:rPr>
                <w:sz w:val="16"/>
              </w:rPr>
            </w:pPr>
            <w:r w:rsidRPr="006B2793">
              <w:rPr>
                <w:sz w:val="16"/>
              </w:rPr>
              <w:t>Revised WID Network policy management for mobile networks based on NFV scenarios</w:t>
            </w:r>
          </w:p>
        </w:tc>
        <w:tc>
          <w:tcPr>
            <w:tcW w:w="0" w:type="auto"/>
          </w:tcPr>
          <w:p w14:paraId="211E3D85" w14:textId="77777777" w:rsidR="00744129" w:rsidRPr="006B2793" w:rsidRDefault="00744129" w:rsidP="00744129">
            <w:pPr>
              <w:pStyle w:val="TAL"/>
              <w:tabs>
                <w:tab w:val="clear" w:pos="284"/>
                <w:tab w:val="clear" w:pos="567"/>
              </w:tabs>
              <w:rPr>
                <w:sz w:val="16"/>
              </w:rPr>
            </w:pPr>
          </w:p>
        </w:tc>
        <w:tc>
          <w:tcPr>
            <w:tcW w:w="0" w:type="auto"/>
          </w:tcPr>
          <w:p w14:paraId="202ACE17" w14:textId="77777777" w:rsidR="00744129" w:rsidRPr="006B2793" w:rsidRDefault="00744129" w:rsidP="00744129">
            <w:pPr>
              <w:pStyle w:val="TAL"/>
              <w:tabs>
                <w:tab w:val="clear" w:pos="284"/>
                <w:tab w:val="clear" w:pos="567"/>
              </w:tabs>
              <w:rPr>
                <w:sz w:val="16"/>
              </w:rPr>
            </w:pPr>
          </w:p>
        </w:tc>
        <w:tc>
          <w:tcPr>
            <w:tcW w:w="0" w:type="auto"/>
          </w:tcPr>
          <w:p w14:paraId="253119BB" w14:textId="77777777" w:rsidR="00744129" w:rsidRPr="006B2793" w:rsidRDefault="00744129" w:rsidP="00744129">
            <w:pPr>
              <w:pStyle w:val="TAL"/>
              <w:tabs>
                <w:tab w:val="clear" w:pos="284"/>
                <w:tab w:val="clear" w:pos="567"/>
              </w:tabs>
              <w:rPr>
                <w:sz w:val="16"/>
              </w:rPr>
            </w:pPr>
            <w:r w:rsidRPr="006B2793">
              <w:rPr>
                <w:sz w:val="16"/>
              </w:rPr>
              <w:t>SA WG5</w:t>
            </w:r>
          </w:p>
        </w:tc>
        <w:tc>
          <w:tcPr>
            <w:tcW w:w="0" w:type="auto"/>
          </w:tcPr>
          <w:p w14:paraId="67B4D873" w14:textId="77777777" w:rsidR="00744129" w:rsidRPr="006B2793" w:rsidRDefault="00744129" w:rsidP="00744129">
            <w:pPr>
              <w:pStyle w:val="TAL"/>
              <w:tabs>
                <w:tab w:val="clear" w:pos="284"/>
                <w:tab w:val="clear" w:pos="567"/>
              </w:tabs>
              <w:rPr>
                <w:sz w:val="16"/>
              </w:rPr>
            </w:pPr>
            <w:r w:rsidRPr="006B2793">
              <w:rPr>
                <w:sz w:val="16"/>
              </w:rPr>
              <w:t>NETPOL</w:t>
            </w:r>
          </w:p>
        </w:tc>
        <w:tc>
          <w:tcPr>
            <w:tcW w:w="2587" w:type="dxa"/>
          </w:tcPr>
          <w:p w14:paraId="1FE0927D"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05608FAB" w14:textId="77777777" w:rsidR="00744129" w:rsidRPr="006B2793" w:rsidRDefault="00744129" w:rsidP="00744129">
            <w:pPr>
              <w:pStyle w:val="TAL"/>
              <w:tabs>
                <w:tab w:val="clear" w:pos="284"/>
                <w:tab w:val="clear" w:pos="567"/>
              </w:tabs>
              <w:rPr>
                <w:sz w:val="16"/>
              </w:rPr>
            </w:pPr>
            <w:r w:rsidRPr="006B2793">
              <w:rPr>
                <w:sz w:val="16"/>
              </w:rPr>
              <w:t>Approved</w:t>
            </w:r>
          </w:p>
        </w:tc>
      </w:tr>
      <w:tr w:rsidR="00744129" w:rsidRPr="00200359" w14:paraId="2C584320" w14:textId="77777777" w:rsidTr="00744129">
        <w:tc>
          <w:tcPr>
            <w:tcW w:w="1102" w:type="dxa"/>
          </w:tcPr>
          <w:p w14:paraId="5BCDCCDD"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191196</w:t>
            </w:r>
          </w:p>
        </w:tc>
        <w:tc>
          <w:tcPr>
            <w:tcW w:w="935" w:type="dxa"/>
          </w:tcPr>
          <w:p w14:paraId="01392DAE" w14:textId="77777777" w:rsidR="00744129" w:rsidRPr="006B2793" w:rsidRDefault="00744129" w:rsidP="00744129">
            <w:pPr>
              <w:pStyle w:val="TAL"/>
              <w:tabs>
                <w:tab w:val="clear" w:pos="284"/>
                <w:tab w:val="clear" w:pos="567"/>
              </w:tabs>
              <w:rPr>
                <w:sz w:val="16"/>
              </w:rPr>
            </w:pPr>
            <w:r w:rsidRPr="006B2793">
              <w:rPr>
                <w:sz w:val="16"/>
              </w:rPr>
              <w:t>WID REVISED</w:t>
            </w:r>
          </w:p>
        </w:tc>
        <w:tc>
          <w:tcPr>
            <w:tcW w:w="0" w:type="auto"/>
          </w:tcPr>
          <w:p w14:paraId="099A1533" w14:textId="77777777" w:rsidR="00744129" w:rsidRPr="006B2793" w:rsidRDefault="00744129" w:rsidP="00744129">
            <w:pPr>
              <w:pStyle w:val="TAL"/>
              <w:tabs>
                <w:tab w:val="clear" w:pos="284"/>
                <w:tab w:val="clear" w:pos="567"/>
              </w:tabs>
              <w:rPr>
                <w:sz w:val="16"/>
              </w:rPr>
            </w:pPr>
            <w:r w:rsidRPr="006B2793">
              <w:rPr>
                <w:sz w:val="16"/>
              </w:rPr>
              <w:t>Approval</w:t>
            </w:r>
          </w:p>
        </w:tc>
        <w:tc>
          <w:tcPr>
            <w:tcW w:w="0" w:type="auto"/>
          </w:tcPr>
          <w:p w14:paraId="772C06B7" w14:textId="77777777" w:rsidR="00744129" w:rsidRPr="006B2793" w:rsidRDefault="00744129" w:rsidP="00744129">
            <w:pPr>
              <w:pStyle w:val="TAL"/>
              <w:tabs>
                <w:tab w:val="clear" w:pos="284"/>
                <w:tab w:val="clear" w:pos="567"/>
              </w:tabs>
              <w:rPr>
                <w:sz w:val="16"/>
              </w:rPr>
            </w:pPr>
            <w:r w:rsidRPr="006B2793">
              <w:rPr>
                <w:sz w:val="16"/>
              </w:rPr>
              <w:t>Revised WID Management Aspects of 5G Service-Level Agreement</w:t>
            </w:r>
          </w:p>
        </w:tc>
        <w:tc>
          <w:tcPr>
            <w:tcW w:w="0" w:type="auto"/>
          </w:tcPr>
          <w:p w14:paraId="6F0A80DE" w14:textId="77777777" w:rsidR="00744129" w:rsidRPr="006B2793" w:rsidRDefault="00744129" w:rsidP="00744129">
            <w:pPr>
              <w:pStyle w:val="TAL"/>
              <w:tabs>
                <w:tab w:val="clear" w:pos="284"/>
                <w:tab w:val="clear" w:pos="567"/>
              </w:tabs>
              <w:rPr>
                <w:sz w:val="16"/>
              </w:rPr>
            </w:pPr>
          </w:p>
        </w:tc>
        <w:tc>
          <w:tcPr>
            <w:tcW w:w="0" w:type="auto"/>
          </w:tcPr>
          <w:p w14:paraId="00FEB9EA" w14:textId="77777777" w:rsidR="00744129" w:rsidRPr="006B2793" w:rsidRDefault="00744129" w:rsidP="00744129">
            <w:pPr>
              <w:pStyle w:val="TAL"/>
              <w:tabs>
                <w:tab w:val="clear" w:pos="284"/>
                <w:tab w:val="clear" w:pos="567"/>
              </w:tabs>
              <w:rPr>
                <w:sz w:val="16"/>
              </w:rPr>
            </w:pPr>
          </w:p>
        </w:tc>
        <w:tc>
          <w:tcPr>
            <w:tcW w:w="0" w:type="auto"/>
          </w:tcPr>
          <w:p w14:paraId="472F03D3" w14:textId="77777777" w:rsidR="00744129" w:rsidRPr="006B2793" w:rsidRDefault="00744129" w:rsidP="00744129">
            <w:pPr>
              <w:pStyle w:val="TAL"/>
              <w:tabs>
                <w:tab w:val="clear" w:pos="284"/>
                <w:tab w:val="clear" w:pos="567"/>
              </w:tabs>
              <w:rPr>
                <w:sz w:val="16"/>
              </w:rPr>
            </w:pPr>
            <w:r w:rsidRPr="006B2793">
              <w:rPr>
                <w:sz w:val="16"/>
              </w:rPr>
              <w:t>SA WG5</w:t>
            </w:r>
          </w:p>
        </w:tc>
        <w:tc>
          <w:tcPr>
            <w:tcW w:w="0" w:type="auto"/>
          </w:tcPr>
          <w:p w14:paraId="71B289DF" w14:textId="77777777" w:rsidR="00744129" w:rsidRPr="006B2793" w:rsidRDefault="00744129" w:rsidP="00744129">
            <w:pPr>
              <w:pStyle w:val="TAL"/>
              <w:tabs>
                <w:tab w:val="clear" w:pos="284"/>
                <w:tab w:val="clear" w:pos="567"/>
              </w:tabs>
              <w:rPr>
                <w:sz w:val="16"/>
              </w:rPr>
            </w:pPr>
            <w:r w:rsidRPr="006B2793">
              <w:rPr>
                <w:sz w:val="16"/>
              </w:rPr>
              <w:t>MA5SLA</w:t>
            </w:r>
          </w:p>
        </w:tc>
        <w:tc>
          <w:tcPr>
            <w:tcW w:w="2587" w:type="dxa"/>
          </w:tcPr>
          <w:p w14:paraId="69601B9B" w14:textId="77777777" w:rsidR="00744129" w:rsidRPr="006B2793" w:rsidRDefault="00744129" w:rsidP="00744129">
            <w:pPr>
              <w:pStyle w:val="TAL"/>
              <w:tabs>
                <w:tab w:val="clear" w:pos="284"/>
                <w:tab w:val="clear" w:pos="567"/>
              </w:tabs>
              <w:rPr>
                <w:sz w:val="16"/>
              </w:rPr>
            </w:pPr>
            <w:r w:rsidRPr="006B2793">
              <w:rPr>
                <w:sz w:val="16"/>
              </w:rPr>
              <w:t>Approved</w:t>
            </w:r>
          </w:p>
        </w:tc>
        <w:tc>
          <w:tcPr>
            <w:tcW w:w="1062" w:type="dxa"/>
          </w:tcPr>
          <w:p w14:paraId="27100338" w14:textId="77777777" w:rsidR="00744129" w:rsidRPr="006B2793" w:rsidRDefault="00744129" w:rsidP="00744129">
            <w:pPr>
              <w:pStyle w:val="TAL"/>
              <w:tabs>
                <w:tab w:val="clear" w:pos="284"/>
                <w:tab w:val="clear" w:pos="567"/>
              </w:tabs>
              <w:rPr>
                <w:sz w:val="16"/>
              </w:rPr>
            </w:pPr>
            <w:r w:rsidRPr="006B2793">
              <w:rPr>
                <w:sz w:val="16"/>
              </w:rPr>
              <w:t>Approved</w:t>
            </w:r>
          </w:p>
        </w:tc>
      </w:tr>
    </w:tbl>
    <w:p w14:paraId="5113FCEA" w14:textId="77777777" w:rsidR="00744129" w:rsidRDefault="00744129" w:rsidP="00744129">
      <w:pPr>
        <w:rPr>
          <w:color w:val="0000FF"/>
        </w:rPr>
      </w:pPr>
      <w:r>
        <w:rPr>
          <w:color w:val="0000FF"/>
        </w:rPr>
        <w:t>8 Entries.</w:t>
      </w:r>
    </w:p>
    <w:p w14:paraId="06DA7221" w14:textId="77777777" w:rsidR="00744129" w:rsidRDefault="00744129" w:rsidP="00744129">
      <w:pPr>
        <w:tabs>
          <w:tab w:val="clear" w:pos="567"/>
          <w:tab w:val="clear" w:pos="851"/>
          <w:tab w:val="clear" w:pos="1134"/>
          <w:tab w:val="clear" w:pos="1418"/>
          <w:tab w:val="clear" w:pos="1701"/>
        </w:tabs>
        <w:spacing w:after="0"/>
        <w:rPr>
          <w:color w:val="0000FF"/>
        </w:rPr>
      </w:pPr>
      <w:r>
        <w:rPr>
          <w:color w:val="0000FF"/>
        </w:rPr>
        <w:br w:type="page"/>
      </w:r>
    </w:p>
    <w:p w14:paraId="05591CA8" w14:textId="77777777" w:rsidR="00744129" w:rsidRDefault="00744129" w:rsidP="00744129">
      <w:pPr>
        <w:pStyle w:val="Heading9"/>
      </w:pPr>
      <w:bookmarkStart w:id="123" w:name="_Toc20130085"/>
      <w:bookmarkStart w:id="124" w:name="_Toc68670305"/>
      <w:r>
        <w:lastRenderedPageBreak/>
        <w:t>Annex G</w:t>
      </w:r>
      <w:r>
        <w:tab/>
        <w:t>List of endorsed WI summaries</w:t>
      </w:r>
      <w:bookmarkEnd w:id="123"/>
      <w:bookmarkEnd w:id="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1066"/>
        <w:gridCol w:w="1198"/>
        <w:gridCol w:w="2608"/>
        <w:gridCol w:w="1212"/>
        <w:gridCol w:w="803"/>
        <w:gridCol w:w="1647"/>
        <w:gridCol w:w="1515"/>
        <w:gridCol w:w="2340"/>
        <w:gridCol w:w="1072"/>
      </w:tblGrid>
      <w:tr w:rsidR="00744129" w:rsidRPr="00200359" w14:paraId="53A01C21" w14:textId="77777777" w:rsidTr="00DE027D">
        <w:trPr>
          <w:tblHeader/>
        </w:trPr>
        <w:tc>
          <w:tcPr>
            <w:tcW w:w="1101" w:type="dxa"/>
            <w:shd w:val="clear" w:color="auto" w:fill="F3F3F3"/>
          </w:tcPr>
          <w:p w14:paraId="46AD0324" w14:textId="77777777" w:rsidR="00744129" w:rsidRPr="00200359" w:rsidRDefault="00744129" w:rsidP="00DE027D">
            <w:pPr>
              <w:pStyle w:val="TAH"/>
              <w:rPr>
                <w:sz w:val="16"/>
              </w:rPr>
            </w:pPr>
            <w:r w:rsidRPr="00200359">
              <w:rPr>
                <w:sz w:val="16"/>
              </w:rPr>
              <w:t>TD</w:t>
            </w:r>
          </w:p>
        </w:tc>
        <w:tc>
          <w:tcPr>
            <w:tcW w:w="1066" w:type="dxa"/>
            <w:shd w:val="clear" w:color="auto" w:fill="F3F3F3"/>
          </w:tcPr>
          <w:p w14:paraId="765E5910" w14:textId="77777777" w:rsidR="00744129" w:rsidRPr="00200359" w:rsidRDefault="00744129" w:rsidP="00DE027D">
            <w:pPr>
              <w:pStyle w:val="TAH"/>
              <w:rPr>
                <w:sz w:val="16"/>
              </w:rPr>
            </w:pPr>
            <w:r w:rsidRPr="00200359">
              <w:rPr>
                <w:sz w:val="16"/>
              </w:rPr>
              <w:t>Type</w:t>
            </w:r>
          </w:p>
        </w:tc>
        <w:tc>
          <w:tcPr>
            <w:tcW w:w="0" w:type="auto"/>
            <w:shd w:val="clear" w:color="auto" w:fill="F3F3F3"/>
          </w:tcPr>
          <w:p w14:paraId="1C8BA49D" w14:textId="77777777" w:rsidR="00744129" w:rsidRPr="00200359" w:rsidRDefault="00744129" w:rsidP="00DE027D">
            <w:pPr>
              <w:pStyle w:val="TAH"/>
              <w:rPr>
                <w:sz w:val="16"/>
              </w:rPr>
            </w:pPr>
            <w:r w:rsidRPr="00200359">
              <w:rPr>
                <w:sz w:val="16"/>
              </w:rPr>
              <w:t>Presented for</w:t>
            </w:r>
          </w:p>
        </w:tc>
        <w:tc>
          <w:tcPr>
            <w:tcW w:w="0" w:type="auto"/>
            <w:shd w:val="clear" w:color="auto" w:fill="F3F3F3"/>
          </w:tcPr>
          <w:p w14:paraId="3436E0CB" w14:textId="77777777" w:rsidR="00744129" w:rsidRPr="00200359" w:rsidRDefault="00744129" w:rsidP="00DE027D">
            <w:pPr>
              <w:pStyle w:val="TAH"/>
              <w:rPr>
                <w:sz w:val="16"/>
              </w:rPr>
            </w:pPr>
            <w:r w:rsidRPr="00200359">
              <w:rPr>
                <w:sz w:val="16"/>
              </w:rPr>
              <w:t>Title</w:t>
            </w:r>
          </w:p>
        </w:tc>
        <w:tc>
          <w:tcPr>
            <w:tcW w:w="0" w:type="auto"/>
            <w:shd w:val="clear" w:color="auto" w:fill="F3F3F3"/>
          </w:tcPr>
          <w:p w14:paraId="385AA9B5" w14:textId="77777777" w:rsidR="00744129" w:rsidRPr="00200359" w:rsidRDefault="00744129" w:rsidP="00DE027D">
            <w:pPr>
              <w:pStyle w:val="TAH"/>
              <w:rPr>
                <w:sz w:val="16"/>
              </w:rPr>
            </w:pPr>
            <w:r w:rsidRPr="00200359">
              <w:rPr>
                <w:sz w:val="16"/>
              </w:rPr>
              <w:t>Specification</w:t>
            </w:r>
          </w:p>
        </w:tc>
        <w:tc>
          <w:tcPr>
            <w:tcW w:w="0" w:type="auto"/>
            <w:shd w:val="clear" w:color="auto" w:fill="F3F3F3"/>
          </w:tcPr>
          <w:p w14:paraId="092D560E" w14:textId="77777777" w:rsidR="00744129" w:rsidRPr="00200359" w:rsidRDefault="00744129" w:rsidP="00DE027D">
            <w:pPr>
              <w:pStyle w:val="TAH"/>
              <w:rPr>
                <w:sz w:val="16"/>
              </w:rPr>
            </w:pPr>
            <w:r w:rsidRPr="00200359">
              <w:rPr>
                <w:sz w:val="16"/>
              </w:rPr>
              <w:t>Version</w:t>
            </w:r>
          </w:p>
        </w:tc>
        <w:tc>
          <w:tcPr>
            <w:tcW w:w="0" w:type="auto"/>
            <w:shd w:val="clear" w:color="auto" w:fill="F3F3F3"/>
          </w:tcPr>
          <w:p w14:paraId="2B4B0DA3" w14:textId="77777777" w:rsidR="00744129" w:rsidRPr="00200359" w:rsidRDefault="00744129" w:rsidP="00DE027D">
            <w:pPr>
              <w:pStyle w:val="TAH"/>
              <w:rPr>
                <w:sz w:val="16"/>
              </w:rPr>
            </w:pPr>
            <w:r w:rsidRPr="00200359">
              <w:rPr>
                <w:sz w:val="16"/>
              </w:rPr>
              <w:t>Source</w:t>
            </w:r>
          </w:p>
        </w:tc>
        <w:tc>
          <w:tcPr>
            <w:tcW w:w="0" w:type="auto"/>
            <w:shd w:val="clear" w:color="auto" w:fill="F3F3F3"/>
          </w:tcPr>
          <w:p w14:paraId="7956E2AE" w14:textId="77777777" w:rsidR="00744129" w:rsidRPr="00200359" w:rsidRDefault="00744129" w:rsidP="00DE027D">
            <w:pPr>
              <w:pStyle w:val="TAH"/>
              <w:rPr>
                <w:sz w:val="16"/>
              </w:rPr>
            </w:pPr>
            <w:r w:rsidRPr="00200359">
              <w:rPr>
                <w:sz w:val="16"/>
              </w:rPr>
              <w:t>WI Code</w:t>
            </w:r>
          </w:p>
        </w:tc>
        <w:tc>
          <w:tcPr>
            <w:tcW w:w="2340" w:type="dxa"/>
            <w:shd w:val="clear" w:color="auto" w:fill="F3F3F3"/>
          </w:tcPr>
          <w:p w14:paraId="15431D75" w14:textId="77777777" w:rsidR="00744129" w:rsidRPr="00200359" w:rsidRDefault="00744129" w:rsidP="00DE027D">
            <w:pPr>
              <w:pStyle w:val="TAH"/>
              <w:rPr>
                <w:sz w:val="16"/>
              </w:rPr>
            </w:pPr>
            <w:r w:rsidRPr="00200359">
              <w:rPr>
                <w:sz w:val="16"/>
              </w:rPr>
              <w:t>Comment</w:t>
            </w:r>
          </w:p>
        </w:tc>
        <w:tc>
          <w:tcPr>
            <w:tcW w:w="1072" w:type="dxa"/>
            <w:shd w:val="clear" w:color="auto" w:fill="F3F3F3"/>
          </w:tcPr>
          <w:p w14:paraId="4ACDC8E0" w14:textId="77777777" w:rsidR="00744129" w:rsidRPr="00200359" w:rsidRDefault="00744129" w:rsidP="00DE027D">
            <w:pPr>
              <w:pStyle w:val="TAH"/>
              <w:rPr>
                <w:sz w:val="16"/>
              </w:rPr>
            </w:pPr>
            <w:r w:rsidRPr="00200359">
              <w:rPr>
                <w:sz w:val="16"/>
              </w:rPr>
              <w:t>Decision</w:t>
            </w:r>
          </w:p>
        </w:tc>
      </w:tr>
      <w:tr w:rsidR="00744129" w:rsidRPr="00200359" w14:paraId="60899C91" w14:textId="77777777" w:rsidTr="00DE027D">
        <w:tc>
          <w:tcPr>
            <w:tcW w:w="1101" w:type="dxa"/>
          </w:tcPr>
          <w:p w14:paraId="40640743"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191223</w:t>
            </w:r>
          </w:p>
        </w:tc>
        <w:tc>
          <w:tcPr>
            <w:tcW w:w="1066" w:type="dxa"/>
          </w:tcPr>
          <w:p w14:paraId="5877770C" w14:textId="77777777"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14:paraId="7A1EDBCD" w14:textId="77777777"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14:paraId="0CE33C84" w14:textId="77777777" w:rsidR="00744129" w:rsidRPr="006B2793" w:rsidRDefault="00744129" w:rsidP="00744129">
            <w:pPr>
              <w:pStyle w:val="TAL"/>
              <w:tabs>
                <w:tab w:val="clear" w:pos="284"/>
                <w:tab w:val="clear" w:pos="567"/>
              </w:tabs>
              <w:rPr>
                <w:sz w:val="16"/>
              </w:rPr>
            </w:pPr>
            <w:r w:rsidRPr="006B2793">
              <w:rPr>
                <w:sz w:val="16"/>
              </w:rPr>
              <w:t>WI summary for 5G_eLCS</w:t>
            </w:r>
          </w:p>
        </w:tc>
        <w:tc>
          <w:tcPr>
            <w:tcW w:w="0" w:type="auto"/>
          </w:tcPr>
          <w:p w14:paraId="04953CF1" w14:textId="77777777" w:rsidR="00744129" w:rsidRPr="006B2793" w:rsidRDefault="00744129" w:rsidP="00744129">
            <w:pPr>
              <w:pStyle w:val="TAL"/>
              <w:tabs>
                <w:tab w:val="clear" w:pos="284"/>
                <w:tab w:val="clear" w:pos="567"/>
              </w:tabs>
              <w:rPr>
                <w:sz w:val="16"/>
              </w:rPr>
            </w:pPr>
          </w:p>
        </w:tc>
        <w:tc>
          <w:tcPr>
            <w:tcW w:w="0" w:type="auto"/>
          </w:tcPr>
          <w:p w14:paraId="6C4FAABC" w14:textId="77777777" w:rsidR="00744129" w:rsidRPr="006B2793" w:rsidRDefault="00744129" w:rsidP="00744129">
            <w:pPr>
              <w:pStyle w:val="TAL"/>
              <w:tabs>
                <w:tab w:val="clear" w:pos="284"/>
                <w:tab w:val="clear" w:pos="567"/>
              </w:tabs>
              <w:rPr>
                <w:sz w:val="16"/>
              </w:rPr>
            </w:pPr>
          </w:p>
        </w:tc>
        <w:tc>
          <w:tcPr>
            <w:tcW w:w="0" w:type="auto"/>
          </w:tcPr>
          <w:p w14:paraId="4755EF8C" w14:textId="77777777" w:rsidR="00744129" w:rsidRPr="006B2793" w:rsidRDefault="00744129" w:rsidP="00744129">
            <w:pPr>
              <w:pStyle w:val="TAL"/>
              <w:tabs>
                <w:tab w:val="clear" w:pos="284"/>
                <w:tab w:val="clear" w:pos="567"/>
              </w:tabs>
              <w:rPr>
                <w:sz w:val="16"/>
              </w:rPr>
            </w:pPr>
            <w:r w:rsidRPr="006B2793">
              <w:rPr>
                <w:sz w:val="16"/>
              </w:rPr>
              <w:t>CATT</w:t>
            </w:r>
          </w:p>
        </w:tc>
        <w:tc>
          <w:tcPr>
            <w:tcW w:w="0" w:type="auto"/>
          </w:tcPr>
          <w:p w14:paraId="46D3B470" w14:textId="77777777" w:rsidR="00744129" w:rsidRPr="006B2793" w:rsidRDefault="00744129" w:rsidP="00744129">
            <w:pPr>
              <w:pStyle w:val="TAL"/>
              <w:tabs>
                <w:tab w:val="clear" w:pos="284"/>
                <w:tab w:val="clear" w:pos="567"/>
              </w:tabs>
              <w:rPr>
                <w:sz w:val="16"/>
              </w:rPr>
            </w:pPr>
            <w:r w:rsidRPr="006B2793">
              <w:rPr>
                <w:sz w:val="16"/>
              </w:rPr>
              <w:t>5G_eLCS</w:t>
            </w:r>
          </w:p>
        </w:tc>
        <w:tc>
          <w:tcPr>
            <w:tcW w:w="2340" w:type="dxa"/>
          </w:tcPr>
          <w:p w14:paraId="42BDF9B7"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14:paraId="0D21B0D5" w14:textId="77777777" w:rsidR="00744129" w:rsidRPr="006B2793" w:rsidRDefault="00744129" w:rsidP="00744129">
            <w:pPr>
              <w:pStyle w:val="TAL"/>
              <w:tabs>
                <w:tab w:val="clear" w:pos="284"/>
                <w:tab w:val="clear" w:pos="567"/>
              </w:tabs>
              <w:rPr>
                <w:sz w:val="16"/>
              </w:rPr>
            </w:pPr>
            <w:r w:rsidRPr="006B2793">
              <w:rPr>
                <w:sz w:val="16"/>
              </w:rPr>
              <w:t>Endorsed</w:t>
            </w:r>
          </w:p>
        </w:tc>
      </w:tr>
      <w:tr w:rsidR="00744129" w:rsidRPr="00200359" w14:paraId="08B1EB11" w14:textId="77777777" w:rsidTr="00DE027D">
        <w:tc>
          <w:tcPr>
            <w:tcW w:w="1101" w:type="dxa"/>
          </w:tcPr>
          <w:p w14:paraId="1A484191"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191229</w:t>
            </w:r>
          </w:p>
        </w:tc>
        <w:tc>
          <w:tcPr>
            <w:tcW w:w="1066" w:type="dxa"/>
          </w:tcPr>
          <w:p w14:paraId="610817D0" w14:textId="77777777"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14:paraId="0E8672FD" w14:textId="77777777"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14:paraId="56F60104" w14:textId="77777777" w:rsidR="00744129" w:rsidRPr="006B2793" w:rsidRDefault="00744129" w:rsidP="00744129">
            <w:pPr>
              <w:pStyle w:val="TAL"/>
              <w:tabs>
                <w:tab w:val="clear" w:pos="284"/>
                <w:tab w:val="clear" w:pos="567"/>
              </w:tabs>
              <w:rPr>
                <w:sz w:val="16"/>
              </w:rPr>
            </w:pPr>
            <w:r w:rsidRPr="006B2793">
              <w:rPr>
                <w:sz w:val="16"/>
              </w:rPr>
              <w:t>Work Item Summary for RDSSI</w:t>
            </w:r>
          </w:p>
        </w:tc>
        <w:tc>
          <w:tcPr>
            <w:tcW w:w="0" w:type="auto"/>
          </w:tcPr>
          <w:p w14:paraId="3691DDA1" w14:textId="77777777" w:rsidR="00744129" w:rsidRPr="006B2793" w:rsidRDefault="00744129" w:rsidP="00744129">
            <w:pPr>
              <w:pStyle w:val="TAL"/>
              <w:tabs>
                <w:tab w:val="clear" w:pos="284"/>
                <w:tab w:val="clear" w:pos="567"/>
              </w:tabs>
              <w:rPr>
                <w:sz w:val="16"/>
              </w:rPr>
            </w:pPr>
          </w:p>
        </w:tc>
        <w:tc>
          <w:tcPr>
            <w:tcW w:w="0" w:type="auto"/>
          </w:tcPr>
          <w:p w14:paraId="14F047E7" w14:textId="77777777" w:rsidR="00744129" w:rsidRPr="006B2793" w:rsidRDefault="00744129" w:rsidP="00744129">
            <w:pPr>
              <w:pStyle w:val="TAL"/>
              <w:tabs>
                <w:tab w:val="clear" w:pos="284"/>
                <w:tab w:val="clear" w:pos="567"/>
              </w:tabs>
              <w:rPr>
                <w:sz w:val="16"/>
              </w:rPr>
            </w:pPr>
          </w:p>
        </w:tc>
        <w:tc>
          <w:tcPr>
            <w:tcW w:w="0" w:type="auto"/>
          </w:tcPr>
          <w:p w14:paraId="6103174C" w14:textId="77777777" w:rsidR="00744129" w:rsidRPr="006B2793" w:rsidRDefault="00744129" w:rsidP="00744129">
            <w:pPr>
              <w:pStyle w:val="TAL"/>
              <w:tabs>
                <w:tab w:val="clear" w:pos="284"/>
                <w:tab w:val="clear" w:pos="567"/>
              </w:tabs>
              <w:rPr>
                <w:sz w:val="16"/>
              </w:rPr>
            </w:pPr>
            <w:r w:rsidRPr="006B2793">
              <w:rPr>
                <w:sz w:val="16"/>
              </w:rPr>
              <w:t>Convida Wireless LLC</w:t>
            </w:r>
          </w:p>
        </w:tc>
        <w:tc>
          <w:tcPr>
            <w:tcW w:w="0" w:type="auto"/>
          </w:tcPr>
          <w:p w14:paraId="4EA1A928" w14:textId="77777777" w:rsidR="00744129" w:rsidRPr="006B2793" w:rsidRDefault="00744129" w:rsidP="00744129">
            <w:pPr>
              <w:pStyle w:val="TAL"/>
              <w:tabs>
                <w:tab w:val="clear" w:pos="284"/>
                <w:tab w:val="clear" w:pos="567"/>
              </w:tabs>
              <w:rPr>
                <w:sz w:val="16"/>
              </w:rPr>
            </w:pPr>
            <w:r w:rsidRPr="006B2793">
              <w:rPr>
                <w:sz w:val="16"/>
              </w:rPr>
              <w:t>RDSSI</w:t>
            </w:r>
          </w:p>
        </w:tc>
        <w:tc>
          <w:tcPr>
            <w:tcW w:w="2340" w:type="dxa"/>
          </w:tcPr>
          <w:p w14:paraId="2AE3489C"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14:paraId="6C6563C8" w14:textId="77777777" w:rsidR="00744129" w:rsidRPr="006B2793" w:rsidRDefault="00744129" w:rsidP="00744129">
            <w:pPr>
              <w:pStyle w:val="TAL"/>
              <w:tabs>
                <w:tab w:val="clear" w:pos="284"/>
                <w:tab w:val="clear" w:pos="567"/>
              </w:tabs>
              <w:rPr>
                <w:sz w:val="16"/>
              </w:rPr>
            </w:pPr>
            <w:r w:rsidRPr="006B2793">
              <w:rPr>
                <w:sz w:val="16"/>
              </w:rPr>
              <w:t>Endorsed</w:t>
            </w:r>
          </w:p>
        </w:tc>
      </w:tr>
      <w:tr w:rsidR="00744129" w:rsidRPr="00200359" w14:paraId="35C916D9" w14:textId="77777777" w:rsidTr="00DE027D">
        <w:tc>
          <w:tcPr>
            <w:tcW w:w="1101" w:type="dxa"/>
          </w:tcPr>
          <w:p w14:paraId="2C93A4F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191247</w:t>
            </w:r>
          </w:p>
        </w:tc>
        <w:tc>
          <w:tcPr>
            <w:tcW w:w="1066" w:type="dxa"/>
          </w:tcPr>
          <w:p w14:paraId="372BB37A" w14:textId="77777777"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14:paraId="229127D0" w14:textId="77777777"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14:paraId="35B11DE5" w14:textId="77777777" w:rsidR="00744129" w:rsidRPr="006B2793" w:rsidRDefault="00744129" w:rsidP="00744129">
            <w:pPr>
              <w:pStyle w:val="TAL"/>
              <w:tabs>
                <w:tab w:val="clear" w:pos="284"/>
                <w:tab w:val="clear" w:pos="567"/>
              </w:tabs>
              <w:rPr>
                <w:sz w:val="16"/>
              </w:rPr>
            </w:pPr>
            <w:r w:rsidRPr="006B2793">
              <w:rPr>
                <w:sz w:val="16"/>
              </w:rPr>
              <w:t>Summary for work item 'Service Interactivity'</w:t>
            </w:r>
          </w:p>
        </w:tc>
        <w:tc>
          <w:tcPr>
            <w:tcW w:w="0" w:type="auto"/>
          </w:tcPr>
          <w:p w14:paraId="66D4B108" w14:textId="77777777" w:rsidR="00744129" w:rsidRPr="006B2793" w:rsidRDefault="00744129" w:rsidP="00744129">
            <w:pPr>
              <w:pStyle w:val="TAL"/>
              <w:tabs>
                <w:tab w:val="clear" w:pos="284"/>
                <w:tab w:val="clear" w:pos="567"/>
              </w:tabs>
              <w:rPr>
                <w:sz w:val="16"/>
              </w:rPr>
            </w:pPr>
          </w:p>
        </w:tc>
        <w:tc>
          <w:tcPr>
            <w:tcW w:w="0" w:type="auto"/>
          </w:tcPr>
          <w:p w14:paraId="08986DC1" w14:textId="77777777" w:rsidR="00744129" w:rsidRPr="006B2793" w:rsidRDefault="00744129" w:rsidP="00744129">
            <w:pPr>
              <w:pStyle w:val="TAL"/>
              <w:tabs>
                <w:tab w:val="clear" w:pos="284"/>
                <w:tab w:val="clear" w:pos="567"/>
              </w:tabs>
              <w:rPr>
                <w:sz w:val="16"/>
              </w:rPr>
            </w:pPr>
          </w:p>
        </w:tc>
        <w:tc>
          <w:tcPr>
            <w:tcW w:w="0" w:type="auto"/>
          </w:tcPr>
          <w:p w14:paraId="5AB74387" w14:textId="77777777" w:rsidR="00744129" w:rsidRPr="006B2793" w:rsidRDefault="00744129" w:rsidP="00744129">
            <w:pPr>
              <w:pStyle w:val="TAL"/>
              <w:tabs>
                <w:tab w:val="clear" w:pos="284"/>
                <w:tab w:val="clear" w:pos="567"/>
              </w:tabs>
              <w:rPr>
                <w:sz w:val="16"/>
              </w:rPr>
            </w:pPr>
            <w:r w:rsidRPr="006B2793">
              <w:rPr>
                <w:sz w:val="16"/>
              </w:rPr>
              <w:t>Qualcomm Incorporated</w:t>
            </w:r>
          </w:p>
        </w:tc>
        <w:tc>
          <w:tcPr>
            <w:tcW w:w="0" w:type="auto"/>
          </w:tcPr>
          <w:p w14:paraId="43A677A5" w14:textId="77777777" w:rsidR="00744129" w:rsidRPr="006B2793" w:rsidRDefault="00744129" w:rsidP="00744129">
            <w:pPr>
              <w:pStyle w:val="TAL"/>
              <w:tabs>
                <w:tab w:val="clear" w:pos="284"/>
                <w:tab w:val="clear" w:pos="567"/>
              </w:tabs>
              <w:rPr>
                <w:sz w:val="16"/>
              </w:rPr>
            </w:pPr>
            <w:r w:rsidRPr="006B2793">
              <w:rPr>
                <w:sz w:val="16"/>
              </w:rPr>
              <w:t>SerInter</w:t>
            </w:r>
          </w:p>
        </w:tc>
        <w:tc>
          <w:tcPr>
            <w:tcW w:w="2340" w:type="dxa"/>
          </w:tcPr>
          <w:p w14:paraId="6448DA78"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14:paraId="59F20C27" w14:textId="77777777" w:rsidR="00744129" w:rsidRPr="006B2793" w:rsidRDefault="00744129" w:rsidP="00744129">
            <w:pPr>
              <w:pStyle w:val="TAL"/>
              <w:tabs>
                <w:tab w:val="clear" w:pos="284"/>
                <w:tab w:val="clear" w:pos="567"/>
              </w:tabs>
              <w:rPr>
                <w:sz w:val="16"/>
              </w:rPr>
            </w:pPr>
            <w:r w:rsidRPr="006B2793">
              <w:rPr>
                <w:sz w:val="16"/>
              </w:rPr>
              <w:t>Endorsed</w:t>
            </w:r>
          </w:p>
        </w:tc>
      </w:tr>
      <w:tr w:rsidR="00744129" w:rsidRPr="00200359" w14:paraId="5901C386" w14:textId="77777777" w:rsidTr="00DE027D">
        <w:tc>
          <w:tcPr>
            <w:tcW w:w="1101" w:type="dxa"/>
          </w:tcPr>
          <w:p w14:paraId="7E7E6522"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191252</w:t>
            </w:r>
          </w:p>
        </w:tc>
        <w:tc>
          <w:tcPr>
            <w:tcW w:w="1066" w:type="dxa"/>
          </w:tcPr>
          <w:p w14:paraId="51FAD58B" w14:textId="77777777"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14:paraId="1EDF09A5" w14:textId="77777777"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14:paraId="6D81B1BE" w14:textId="77777777" w:rsidR="00744129" w:rsidRPr="006B2793" w:rsidRDefault="00744129" w:rsidP="00744129">
            <w:pPr>
              <w:pStyle w:val="TAL"/>
              <w:tabs>
                <w:tab w:val="clear" w:pos="284"/>
                <w:tab w:val="clear" w:pos="567"/>
              </w:tabs>
              <w:rPr>
                <w:sz w:val="16"/>
              </w:rPr>
            </w:pPr>
            <w:r w:rsidRPr="006B2793">
              <w:rPr>
                <w:sz w:val="16"/>
              </w:rPr>
              <w:t>Summary for work item 'OAM aspects of LTE and WLAN integration'</w:t>
            </w:r>
          </w:p>
        </w:tc>
        <w:tc>
          <w:tcPr>
            <w:tcW w:w="0" w:type="auto"/>
          </w:tcPr>
          <w:p w14:paraId="238CA5B5" w14:textId="77777777" w:rsidR="00744129" w:rsidRPr="006B2793" w:rsidRDefault="00744129" w:rsidP="00744129">
            <w:pPr>
              <w:pStyle w:val="TAL"/>
              <w:tabs>
                <w:tab w:val="clear" w:pos="284"/>
                <w:tab w:val="clear" w:pos="567"/>
              </w:tabs>
              <w:rPr>
                <w:sz w:val="16"/>
              </w:rPr>
            </w:pPr>
            <w:r w:rsidRPr="006B2793">
              <w:rPr>
                <w:sz w:val="16"/>
              </w:rPr>
              <w:t>21.916</w:t>
            </w:r>
          </w:p>
        </w:tc>
        <w:tc>
          <w:tcPr>
            <w:tcW w:w="0" w:type="auto"/>
          </w:tcPr>
          <w:p w14:paraId="65BDE8F1" w14:textId="77777777" w:rsidR="00744129" w:rsidRPr="006B2793" w:rsidRDefault="00744129" w:rsidP="00744129">
            <w:pPr>
              <w:pStyle w:val="TAL"/>
              <w:tabs>
                <w:tab w:val="clear" w:pos="284"/>
                <w:tab w:val="clear" w:pos="567"/>
              </w:tabs>
              <w:rPr>
                <w:sz w:val="16"/>
              </w:rPr>
            </w:pPr>
            <w:r w:rsidRPr="006B2793">
              <w:rPr>
                <w:sz w:val="16"/>
              </w:rPr>
              <w:t>0.1.0</w:t>
            </w:r>
          </w:p>
        </w:tc>
        <w:tc>
          <w:tcPr>
            <w:tcW w:w="0" w:type="auto"/>
          </w:tcPr>
          <w:p w14:paraId="419E5DBC" w14:textId="77777777" w:rsidR="00744129" w:rsidRPr="006B2793" w:rsidRDefault="00744129" w:rsidP="00744129">
            <w:pPr>
              <w:pStyle w:val="TAL"/>
              <w:tabs>
                <w:tab w:val="clear" w:pos="284"/>
                <w:tab w:val="clear" w:pos="567"/>
              </w:tabs>
              <w:rPr>
                <w:sz w:val="16"/>
              </w:rPr>
            </w:pPr>
            <w:r w:rsidRPr="006B2793">
              <w:rPr>
                <w:sz w:val="16"/>
              </w:rPr>
              <w:t>Intel</w:t>
            </w:r>
          </w:p>
        </w:tc>
        <w:tc>
          <w:tcPr>
            <w:tcW w:w="0" w:type="auto"/>
          </w:tcPr>
          <w:p w14:paraId="737EDC9F" w14:textId="77777777" w:rsidR="00744129" w:rsidRPr="006B2793" w:rsidRDefault="00744129" w:rsidP="00744129">
            <w:pPr>
              <w:pStyle w:val="TAL"/>
              <w:tabs>
                <w:tab w:val="clear" w:pos="284"/>
                <w:tab w:val="clear" w:pos="567"/>
              </w:tabs>
              <w:rPr>
                <w:sz w:val="16"/>
              </w:rPr>
            </w:pPr>
            <w:r w:rsidRPr="006B2793">
              <w:rPr>
                <w:sz w:val="16"/>
              </w:rPr>
              <w:t>OAM_LTE_WLAN</w:t>
            </w:r>
          </w:p>
        </w:tc>
        <w:tc>
          <w:tcPr>
            <w:tcW w:w="2340" w:type="dxa"/>
          </w:tcPr>
          <w:p w14:paraId="64E2AC1B"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14:paraId="66F17AD2" w14:textId="77777777" w:rsidR="00744129" w:rsidRPr="006B2793" w:rsidRDefault="00744129" w:rsidP="00744129">
            <w:pPr>
              <w:pStyle w:val="TAL"/>
              <w:tabs>
                <w:tab w:val="clear" w:pos="284"/>
                <w:tab w:val="clear" w:pos="567"/>
              </w:tabs>
              <w:rPr>
                <w:sz w:val="16"/>
              </w:rPr>
            </w:pPr>
            <w:r w:rsidRPr="006B2793">
              <w:rPr>
                <w:sz w:val="16"/>
              </w:rPr>
              <w:t>Endorsed</w:t>
            </w:r>
          </w:p>
        </w:tc>
      </w:tr>
      <w:tr w:rsidR="00744129" w:rsidRPr="00200359" w14:paraId="6DA109F6" w14:textId="77777777" w:rsidTr="00DE027D">
        <w:tc>
          <w:tcPr>
            <w:tcW w:w="1101" w:type="dxa"/>
          </w:tcPr>
          <w:p w14:paraId="33B6C179"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191277</w:t>
            </w:r>
          </w:p>
        </w:tc>
        <w:tc>
          <w:tcPr>
            <w:tcW w:w="1066" w:type="dxa"/>
          </w:tcPr>
          <w:p w14:paraId="052917FA" w14:textId="77777777"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14:paraId="14897D35" w14:textId="77777777"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14:paraId="7995143F" w14:textId="77777777" w:rsidR="00744129" w:rsidRPr="006B2793" w:rsidRDefault="00744129" w:rsidP="00744129">
            <w:pPr>
              <w:pStyle w:val="TAL"/>
              <w:tabs>
                <w:tab w:val="clear" w:pos="284"/>
                <w:tab w:val="clear" w:pos="567"/>
              </w:tabs>
              <w:rPr>
                <w:sz w:val="16"/>
              </w:rPr>
            </w:pPr>
            <w:r w:rsidRPr="006B2793">
              <w:rPr>
                <w:sz w:val="16"/>
              </w:rPr>
              <w:t>Summary for WI Volume Based Charging Aspects for VoLTE</w:t>
            </w:r>
          </w:p>
        </w:tc>
        <w:tc>
          <w:tcPr>
            <w:tcW w:w="0" w:type="auto"/>
          </w:tcPr>
          <w:p w14:paraId="6736A55A" w14:textId="77777777" w:rsidR="00744129" w:rsidRPr="006B2793" w:rsidRDefault="00744129" w:rsidP="00744129">
            <w:pPr>
              <w:pStyle w:val="TAL"/>
              <w:tabs>
                <w:tab w:val="clear" w:pos="284"/>
                <w:tab w:val="clear" w:pos="567"/>
              </w:tabs>
              <w:rPr>
                <w:sz w:val="16"/>
              </w:rPr>
            </w:pPr>
          </w:p>
        </w:tc>
        <w:tc>
          <w:tcPr>
            <w:tcW w:w="0" w:type="auto"/>
          </w:tcPr>
          <w:p w14:paraId="36726043" w14:textId="77777777" w:rsidR="00744129" w:rsidRPr="006B2793" w:rsidRDefault="00744129" w:rsidP="00744129">
            <w:pPr>
              <w:pStyle w:val="TAL"/>
              <w:tabs>
                <w:tab w:val="clear" w:pos="284"/>
                <w:tab w:val="clear" w:pos="567"/>
              </w:tabs>
              <w:rPr>
                <w:sz w:val="16"/>
              </w:rPr>
            </w:pPr>
          </w:p>
        </w:tc>
        <w:tc>
          <w:tcPr>
            <w:tcW w:w="0" w:type="auto"/>
          </w:tcPr>
          <w:p w14:paraId="5CE3B9C3" w14:textId="77777777" w:rsidR="00744129" w:rsidRPr="006B2793" w:rsidRDefault="00744129" w:rsidP="00744129">
            <w:pPr>
              <w:pStyle w:val="TAL"/>
              <w:tabs>
                <w:tab w:val="clear" w:pos="284"/>
                <w:tab w:val="clear" w:pos="567"/>
              </w:tabs>
              <w:rPr>
                <w:sz w:val="16"/>
              </w:rPr>
            </w:pPr>
            <w:r w:rsidRPr="006B2793">
              <w:rPr>
                <w:sz w:val="16"/>
              </w:rPr>
              <w:t>China Mobile</w:t>
            </w:r>
          </w:p>
        </w:tc>
        <w:tc>
          <w:tcPr>
            <w:tcW w:w="0" w:type="auto"/>
          </w:tcPr>
          <w:p w14:paraId="275A5C5C" w14:textId="77777777" w:rsidR="00744129" w:rsidRPr="006B2793" w:rsidRDefault="00744129" w:rsidP="00744129">
            <w:pPr>
              <w:pStyle w:val="TAL"/>
              <w:tabs>
                <w:tab w:val="clear" w:pos="284"/>
                <w:tab w:val="clear" w:pos="567"/>
              </w:tabs>
              <w:rPr>
                <w:sz w:val="16"/>
              </w:rPr>
            </w:pPr>
            <w:r w:rsidRPr="006B2793">
              <w:rPr>
                <w:sz w:val="16"/>
              </w:rPr>
              <w:t>FS_VBCLTE</w:t>
            </w:r>
          </w:p>
        </w:tc>
        <w:tc>
          <w:tcPr>
            <w:tcW w:w="2340" w:type="dxa"/>
          </w:tcPr>
          <w:p w14:paraId="50960C30"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14:paraId="275E7451" w14:textId="77777777" w:rsidR="00744129" w:rsidRPr="006B2793" w:rsidRDefault="00744129" w:rsidP="00744129">
            <w:pPr>
              <w:pStyle w:val="TAL"/>
              <w:tabs>
                <w:tab w:val="clear" w:pos="284"/>
                <w:tab w:val="clear" w:pos="567"/>
              </w:tabs>
              <w:rPr>
                <w:sz w:val="16"/>
              </w:rPr>
            </w:pPr>
            <w:r w:rsidRPr="006B2793">
              <w:rPr>
                <w:sz w:val="16"/>
              </w:rPr>
              <w:t>Endorsed</w:t>
            </w:r>
          </w:p>
        </w:tc>
      </w:tr>
      <w:tr w:rsidR="00744129" w:rsidRPr="00200359" w14:paraId="7D4CBC61" w14:textId="77777777" w:rsidTr="00DE027D">
        <w:tc>
          <w:tcPr>
            <w:tcW w:w="1101" w:type="dxa"/>
          </w:tcPr>
          <w:p w14:paraId="56080798" w14:textId="77777777" w:rsidR="00744129" w:rsidRPr="006B2793" w:rsidRDefault="00744129" w:rsidP="00744129">
            <w:pPr>
              <w:pStyle w:val="TAL"/>
              <w:tabs>
                <w:tab w:val="clear" w:pos="284"/>
                <w:tab w:val="clear" w:pos="567"/>
              </w:tabs>
              <w:rPr>
                <w:sz w:val="16"/>
              </w:rPr>
            </w:pPr>
            <w:r w:rsidRPr="006B2793">
              <w:rPr>
                <w:sz w:val="16"/>
              </w:rPr>
              <w:t>SP</w:t>
            </w:r>
            <w:r w:rsidRPr="006B2793">
              <w:rPr>
                <w:sz w:val="16"/>
              </w:rPr>
              <w:noBreakHyphen/>
              <w:t>191328</w:t>
            </w:r>
          </w:p>
        </w:tc>
        <w:tc>
          <w:tcPr>
            <w:tcW w:w="1066" w:type="dxa"/>
          </w:tcPr>
          <w:p w14:paraId="0D183B59" w14:textId="77777777" w:rsidR="00744129" w:rsidRPr="006B2793" w:rsidRDefault="00744129" w:rsidP="00744129">
            <w:pPr>
              <w:pStyle w:val="TAL"/>
              <w:tabs>
                <w:tab w:val="clear" w:pos="284"/>
                <w:tab w:val="clear" w:pos="567"/>
              </w:tabs>
              <w:rPr>
                <w:sz w:val="16"/>
              </w:rPr>
            </w:pPr>
            <w:r w:rsidRPr="006B2793">
              <w:rPr>
                <w:sz w:val="16"/>
              </w:rPr>
              <w:t>WI SUMMARY</w:t>
            </w:r>
          </w:p>
        </w:tc>
        <w:tc>
          <w:tcPr>
            <w:tcW w:w="0" w:type="auto"/>
          </w:tcPr>
          <w:p w14:paraId="75A972BC" w14:textId="77777777" w:rsidR="00744129" w:rsidRPr="006B2793" w:rsidRDefault="00744129" w:rsidP="00744129">
            <w:pPr>
              <w:pStyle w:val="TAL"/>
              <w:tabs>
                <w:tab w:val="clear" w:pos="284"/>
                <w:tab w:val="clear" w:pos="567"/>
              </w:tabs>
              <w:rPr>
                <w:sz w:val="16"/>
              </w:rPr>
            </w:pPr>
            <w:r w:rsidRPr="006B2793">
              <w:rPr>
                <w:sz w:val="16"/>
              </w:rPr>
              <w:t>Endorsement</w:t>
            </w:r>
          </w:p>
        </w:tc>
        <w:tc>
          <w:tcPr>
            <w:tcW w:w="0" w:type="auto"/>
          </w:tcPr>
          <w:p w14:paraId="00A3995A" w14:textId="77777777" w:rsidR="00744129" w:rsidRPr="006B2793" w:rsidRDefault="00744129" w:rsidP="00744129">
            <w:pPr>
              <w:pStyle w:val="TAL"/>
              <w:tabs>
                <w:tab w:val="clear" w:pos="284"/>
                <w:tab w:val="clear" w:pos="567"/>
              </w:tabs>
              <w:rPr>
                <w:sz w:val="16"/>
              </w:rPr>
            </w:pPr>
            <w:r w:rsidRPr="006B2793">
              <w:rPr>
                <w:sz w:val="16"/>
              </w:rPr>
              <w:t>Summary for work item 'EVS Float Conformance for Non Bit-exact</w:t>
            </w:r>
          </w:p>
        </w:tc>
        <w:tc>
          <w:tcPr>
            <w:tcW w:w="0" w:type="auto"/>
          </w:tcPr>
          <w:p w14:paraId="1F3EB956" w14:textId="77777777" w:rsidR="00744129" w:rsidRPr="006B2793" w:rsidRDefault="00744129" w:rsidP="00744129">
            <w:pPr>
              <w:pStyle w:val="TAL"/>
              <w:tabs>
                <w:tab w:val="clear" w:pos="284"/>
                <w:tab w:val="clear" w:pos="567"/>
              </w:tabs>
              <w:rPr>
                <w:sz w:val="16"/>
              </w:rPr>
            </w:pPr>
          </w:p>
        </w:tc>
        <w:tc>
          <w:tcPr>
            <w:tcW w:w="0" w:type="auto"/>
          </w:tcPr>
          <w:p w14:paraId="4458CF17" w14:textId="77777777" w:rsidR="00744129" w:rsidRPr="006B2793" w:rsidRDefault="00744129" w:rsidP="00744129">
            <w:pPr>
              <w:pStyle w:val="TAL"/>
              <w:tabs>
                <w:tab w:val="clear" w:pos="284"/>
                <w:tab w:val="clear" w:pos="567"/>
              </w:tabs>
              <w:rPr>
                <w:sz w:val="16"/>
              </w:rPr>
            </w:pPr>
          </w:p>
        </w:tc>
        <w:tc>
          <w:tcPr>
            <w:tcW w:w="0" w:type="auto"/>
          </w:tcPr>
          <w:p w14:paraId="1E0D8933" w14:textId="77777777" w:rsidR="00744129" w:rsidRPr="006B2793" w:rsidRDefault="00744129" w:rsidP="00744129">
            <w:pPr>
              <w:pStyle w:val="TAL"/>
              <w:tabs>
                <w:tab w:val="clear" w:pos="284"/>
                <w:tab w:val="clear" w:pos="567"/>
              </w:tabs>
              <w:rPr>
                <w:sz w:val="16"/>
              </w:rPr>
            </w:pPr>
            <w:r w:rsidRPr="006B2793">
              <w:rPr>
                <w:sz w:val="16"/>
              </w:rPr>
              <w:t>EVS_FCNBE Rapporteur (Intel)</w:t>
            </w:r>
          </w:p>
        </w:tc>
        <w:tc>
          <w:tcPr>
            <w:tcW w:w="0" w:type="auto"/>
          </w:tcPr>
          <w:p w14:paraId="0855319D" w14:textId="77777777" w:rsidR="00744129" w:rsidRPr="006B2793" w:rsidRDefault="00744129" w:rsidP="00744129">
            <w:pPr>
              <w:pStyle w:val="TAL"/>
              <w:tabs>
                <w:tab w:val="clear" w:pos="284"/>
                <w:tab w:val="clear" w:pos="567"/>
              </w:tabs>
              <w:rPr>
                <w:sz w:val="16"/>
              </w:rPr>
            </w:pPr>
            <w:r w:rsidRPr="006B2793">
              <w:rPr>
                <w:sz w:val="16"/>
              </w:rPr>
              <w:t>EVS_FCNBE</w:t>
            </w:r>
          </w:p>
        </w:tc>
        <w:tc>
          <w:tcPr>
            <w:tcW w:w="2340" w:type="dxa"/>
          </w:tcPr>
          <w:p w14:paraId="475CFD78" w14:textId="77777777" w:rsidR="00744129" w:rsidRPr="006B2793" w:rsidRDefault="00744129" w:rsidP="00744129">
            <w:pPr>
              <w:pStyle w:val="TAL"/>
              <w:tabs>
                <w:tab w:val="clear" w:pos="284"/>
                <w:tab w:val="clear" w:pos="567"/>
              </w:tabs>
              <w:rPr>
                <w:sz w:val="16"/>
              </w:rPr>
            </w:pPr>
            <w:r w:rsidRPr="006B2793">
              <w:rPr>
                <w:sz w:val="16"/>
              </w:rPr>
              <w:t>Block Endorsed</w:t>
            </w:r>
          </w:p>
        </w:tc>
        <w:tc>
          <w:tcPr>
            <w:tcW w:w="1072" w:type="dxa"/>
          </w:tcPr>
          <w:p w14:paraId="5574CF97" w14:textId="77777777" w:rsidR="00744129" w:rsidRPr="006B2793" w:rsidRDefault="00744129" w:rsidP="00744129">
            <w:pPr>
              <w:pStyle w:val="TAL"/>
              <w:tabs>
                <w:tab w:val="clear" w:pos="284"/>
                <w:tab w:val="clear" w:pos="567"/>
              </w:tabs>
              <w:rPr>
                <w:sz w:val="16"/>
              </w:rPr>
            </w:pPr>
            <w:r w:rsidRPr="006B2793">
              <w:rPr>
                <w:sz w:val="16"/>
              </w:rPr>
              <w:t>Endorsed</w:t>
            </w:r>
          </w:p>
        </w:tc>
      </w:tr>
    </w:tbl>
    <w:p w14:paraId="03E3BDFE" w14:textId="77777777" w:rsidR="00744129" w:rsidRPr="00200359" w:rsidRDefault="00744129" w:rsidP="00744129">
      <w:r>
        <w:rPr>
          <w:color w:val="0000FF"/>
        </w:rPr>
        <w:t>6 Entries.</w:t>
      </w:r>
    </w:p>
    <w:p w14:paraId="52FC6A5A" w14:textId="77777777" w:rsidR="00AF619E" w:rsidRPr="00BA731A" w:rsidRDefault="00AF619E" w:rsidP="00617FFD"/>
    <w:sectPr w:rsidR="00AF619E" w:rsidRPr="00BA731A" w:rsidSect="00744129">
      <w:endnotePr>
        <w:numFmt w:val="decimal"/>
      </w:endnotePr>
      <w:pgSz w:w="16840" w:h="11907" w:orient="landscape"/>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145C0" w14:textId="77777777" w:rsidR="008E5D24" w:rsidRDefault="008E5D24">
      <w:r>
        <w:separator/>
      </w:r>
    </w:p>
  </w:endnote>
  <w:endnote w:type="continuationSeparator" w:id="0">
    <w:p w14:paraId="4C3EBB9E" w14:textId="77777777" w:rsidR="008E5D24" w:rsidRDefault="008E5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1F67C" w14:textId="77777777" w:rsidR="008E5D24" w:rsidRDefault="008E5D24">
    <w:pPr>
      <w:framePr w:w="619" w:h="271" w:hRule="exact" w:wrap="auto" w:vAnchor="text" w:hAnchor="margin" w:y="1"/>
      <w:rPr>
        <w:b/>
        <w:bCs/>
        <w:i/>
        <w:iCs/>
        <w:sz w:val="18"/>
      </w:rPr>
    </w:pPr>
    <w:r>
      <w:rPr>
        <w:b/>
        <w:bCs/>
        <w:i/>
        <w:iCs/>
        <w:sz w:val="18"/>
      </w:rPr>
      <w:t>3GPP</w:t>
    </w:r>
  </w:p>
  <w:p w14:paraId="4249AC11" w14:textId="77777777" w:rsidR="008E5D24" w:rsidRDefault="008E5D24">
    <w:pPr>
      <w:framePr w:w="811" w:h="241" w:hRule="exact" w:wrap="around" w:vAnchor="text" w:hAnchor="margin" w:xAlign="right" w:y="1"/>
      <w:rPr>
        <w:b/>
        <w:bCs/>
        <w:i/>
        <w:iCs/>
        <w:sz w:val="18"/>
      </w:rPr>
    </w:pPr>
    <w:r>
      <w:rPr>
        <w:b/>
        <w:bCs/>
        <w:i/>
        <w:iCs/>
        <w:sz w:val="18"/>
      </w:rPr>
      <w:t>TSG SA</w:t>
    </w:r>
  </w:p>
  <w:p w14:paraId="1F5AEAC9" w14:textId="77777777" w:rsidR="008E5D24" w:rsidRDefault="008E5D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8D790" w14:textId="77777777" w:rsidR="008E5D24" w:rsidRDefault="008E5D24">
      <w:r>
        <w:separator/>
      </w:r>
    </w:p>
  </w:footnote>
  <w:footnote w:type="continuationSeparator" w:id="0">
    <w:p w14:paraId="62C754DC" w14:textId="77777777" w:rsidR="008E5D24" w:rsidRDefault="008E5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7DF37" w14:textId="29B8EA5A" w:rsidR="008E5D24" w:rsidRDefault="008E5D24">
    <w:pPr>
      <w:framePr w:wrap="around" w:vAnchor="text" w:hAnchor="margin" w:y="1"/>
      <w:rPr>
        <w:b/>
        <w:bCs/>
        <w:sz w:val="18"/>
      </w:rPr>
    </w:pPr>
    <w:r>
      <w:rPr>
        <w:b/>
        <w:bCs/>
        <w:sz w:val="18"/>
      </w:rPr>
      <w:t>Report for TSG SA meeting #86</w:t>
    </w:r>
  </w:p>
  <w:p w14:paraId="6CFB0563" w14:textId="77777777" w:rsidR="008E5D24" w:rsidRDefault="008E5D24">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noProof/>
        <w:sz w:val="18"/>
      </w:rPr>
      <w:t>21</w:t>
    </w:r>
    <w:r>
      <w:rPr>
        <w:b/>
        <w:bCs/>
        <w:sz w:val="18"/>
      </w:rPr>
      <w:fldChar w:fldCharType="end"/>
    </w:r>
  </w:p>
  <w:p w14:paraId="750AA0F2" w14:textId="2D2CC61C" w:rsidR="008E5D24" w:rsidRDefault="008E5D24">
    <w:pPr>
      <w:framePr w:h="256" w:hRule="exact" w:wrap="auto" w:vAnchor="text" w:hAnchor="margin" w:xAlign="right" w:y="1"/>
      <w:rPr>
        <w:b/>
        <w:bCs/>
        <w:sz w:val="18"/>
      </w:rPr>
    </w:pPr>
    <w:r>
      <w:rPr>
        <w:b/>
        <w:bCs/>
        <w:sz w:val="18"/>
      </w:rPr>
      <w:t xml:space="preserve">Version </w:t>
    </w:r>
    <w:r w:rsidR="00A42821">
      <w:rPr>
        <w:b/>
        <w:bCs/>
        <w:sz w:val="18"/>
      </w:rPr>
      <w:t>1.</w:t>
    </w:r>
    <w:r>
      <w:rPr>
        <w:b/>
        <w:bCs/>
        <w:sz w:val="18"/>
      </w:rPr>
      <w:t>0.0</w:t>
    </w:r>
  </w:p>
  <w:p w14:paraId="33CD5907" w14:textId="77777777" w:rsidR="008E5D24" w:rsidRDefault="008E5D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5pt;height:23.45pt" o:bullet="t">
        <v:imagedata r:id="rId1" o:title="clip_image001"/>
      </v:shape>
    </w:pict>
  </w:numPicBullet>
  <w:abstractNum w:abstractNumId="0" w15:restartNumberingAfterBreak="0">
    <w:nsid w:val="FFFFFF7C"/>
    <w:multiLevelType w:val="singleLevel"/>
    <w:tmpl w:val="BE6CDF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A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D636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8E9C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E0F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3orignaltext"/>
      <w:lvlText w:val="*"/>
      <w:lvlJc w:val="left"/>
    </w:lvl>
  </w:abstractNum>
  <w:abstractNum w:abstractNumId="11" w15:restartNumberingAfterBreak="0">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451F"/>
    <w:rsid w:val="00014774"/>
    <w:rsid w:val="0001515E"/>
    <w:rsid w:val="00015EA0"/>
    <w:rsid w:val="00015F19"/>
    <w:rsid w:val="00016546"/>
    <w:rsid w:val="00017173"/>
    <w:rsid w:val="00017780"/>
    <w:rsid w:val="00027AE0"/>
    <w:rsid w:val="00030D23"/>
    <w:rsid w:val="000337FA"/>
    <w:rsid w:val="00050DCA"/>
    <w:rsid w:val="000528A2"/>
    <w:rsid w:val="00053583"/>
    <w:rsid w:val="00054F14"/>
    <w:rsid w:val="000553CD"/>
    <w:rsid w:val="00056F20"/>
    <w:rsid w:val="0006069A"/>
    <w:rsid w:val="000648F2"/>
    <w:rsid w:val="00065973"/>
    <w:rsid w:val="00076538"/>
    <w:rsid w:val="000805CC"/>
    <w:rsid w:val="000831AA"/>
    <w:rsid w:val="00087C56"/>
    <w:rsid w:val="00092672"/>
    <w:rsid w:val="00092844"/>
    <w:rsid w:val="000A318D"/>
    <w:rsid w:val="000A4CFD"/>
    <w:rsid w:val="000B252C"/>
    <w:rsid w:val="000B5300"/>
    <w:rsid w:val="000B623A"/>
    <w:rsid w:val="000C2046"/>
    <w:rsid w:val="000C67E1"/>
    <w:rsid w:val="000C7D2A"/>
    <w:rsid w:val="000D15D9"/>
    <w:rsid w:val="000D1F49"/>
    <w:rsid w:val="000D4100"/>
    <w:rsid w:val="000D4673"/>
    <w:rsid w:val="000D54AA"/>
    <w:rsid w:val="000E26C0"/>
    <w:rsid w:val="000E2EA5"/>
    <w:rsid w:val="000F4F79"/>
    <w:rsid w:val="000F571F"/>
    <w:rsid w:val="000F5944"/>
    <w:rsid w:val="000F631E"/>
    <w:rsid w:val="0010423D"/>
    <w:rsid w:val="00107F9A"/>
    <w:rsid w:val="001115FE"/>
    <w:rsid w:val="001157ED"/>
    <w:rsid w:val="00120888"/>
    <w:rsid w:val="00123365"/>
    <w:rsid w:val="00131AE0"/>
    <w:rsid w:val="00131F74"/>
    <w:rsid w:val="001327BD"/>
    <w:rsid w:val="0013668F"/>
    <w:rsid w:val="0014182E"/>
    <w:rsid w:val="00146EA2"/>
    <w:rsid w:val="00147FC8"/>
    <w:rsid w:val="001535D5"/>
    <w:rsid w:val="00160913"/>
    <w:rsid w:val="00166184"/>
    <w:rsid w:val="00166B49"/>
    <w:rsid w:val="001670F8"/>
    <w:rsid w:val="001757C2"/>
    <w:rsid w:val="00175A17"/>
    <w:rsid w:val="001768BC"/>
    <w:rsid w:val="001813E4"/>
    <w:rsid w:val="00183E7E"/>
    <w:rsid w:val="00190FD5"/>
    <w:rsid w:val="001925B9"/>
    <w:rsid w:val="00192FA8"/>
    <w:rsid w:val="00193CF2"/>
    <w:rsid w:val="00195209"/>
    <w:rsid w:val="0019705F"/>
    <w:rsid w:val="00197381"/>
    <w:rsid w:val="00197450"/>
    <w:rsid w:val="001A30CC"/>
    <w:rsid w:val="001A4CE1"/>
    <w:rsid w:val="001A6962"/>
    <w:rsid w:val="001A7EE9"/>
    <w:rsid w:val="001B51FD"/>
    <w:rsid w:val="001B7259"/>
    <w:rsid w:val="001C74FB"/>
    <w:rsid w:val="001D35BE"/>
    <w:rsid w:val="001D3A0A"/>
    <w:rsid w:val="001D7CDB"/>
    <w:rsid w:val="001E0ACA"/>
    <w:rsid w:val="001E316B"/>
    <w:rsid w:val="001F4D28"/>
    <w:rsid w:val="001F6C55"/>
    <w:rsid w:val="001F7C70"/>
    <w:rsid w:val="00204C8A"/>
    <w:rsid w:val="00206275"/>
    <w:rsid w:val="00210D92"/>
    <w:rsid w:val="00216D49"/>
    <w:rsid w:val="00221FC9"/>
    <w:rsid w:val="002265BE"/>
    <w:rsid w:val="0023161A"/>
    <w:rsid w:val="00231E1E"/>
    <w:rsid w:val="00232B19"/>
    <w:rsid w:val="0023418F"/>
    <w:rsid w:val="00235C2E"/>
    <w:rsid w:val="00241B4A"/>
    <w:rsid w:val="00242124"/>
    <w:rsid w:val="002449CB"/>
    <w:rsid w:val="002450EF"/>
    <w:rsid w:val="0024606D"/>
    <w:rsid w:val="002533B0"/>
    <w:rsid w:val="0025586B"/>
    <w:rsid w:val="00255D91"/>
    <w:rsid w:val="0026267A"/>
    <w:rsid w:val="00267D7E"/>
    <w:rsid w:val="0027419C"/>
    <w:rsid w:val="00277C4F"/>
    <w:rsid w:val="002804AB"/>
    <w:rsid w:val="00284348"/>
    <w:rsid w:val="00291DBB"/>
    <w:rsid w:val="00293039"/>
    <w:rsid w:val="00294D95"/>
    <w:rsid w:val="0029622B"/>
    <w:rsid w:val="002A0822"/>
    <w:rsid w:val="002A3606"/>
    <w:rsid w:val="002A3F3F"/>
    <w:rsid w:val="002A4D2A"/>
    <w:rsid w:val="002A6C3C"/>
    <w:rsid w:val="002A7704"/>
    <w:rsid w:val="002A77A4"/>
    <w:rsid w:val="002B0640"/>
    <w:rsid w:val="002B3B8D"/>
    <w:rsid w:val="002B3BC5"/>
    <w:rsid w:val="002B4C6F"/>
    <w:rsid w:val="002B6B67"/>
    <w:rsid w:val="002B7384"/>
    <w:rsid w:val="002C32D6"/>
    <w:rsid w:val="002C58A7"/>
    <w:rsid w:val="002D004B"/>
    <w:rsid w:val="002D34FF"/>
    <w:rsid w:val="002D6002"/>
    <w:rsid w:val="002E68E9"/>
    <w:rsid w:val="002F024D"/>
    <w:rsid w:val="002F17FE"/>
    <w:rsid w:val="002F211E"/>
    <w:rsid w:val="002F3B44"/>
    <w:rsid w:val="002F3F5F"/>
    <w:rsid w:val="002F3FE5"/>
    <w:rsid w:val="002F6FE8"/>
    <w:rsid w:val="00301423"/>
    <w:rsid w:val="00301A71"/>
    <w:rsid w:val="00302210"/>
    <w:rsid w:val="00302B8C"/>
    <w:rsid w:val="00305704"/>
    <w:rsid w:val="0030704C"/>
    <w:rsid w:val="00310ED1"/>
    <w:rsid w:val="0031457B"/>
    <w:rsid w:val="00317D3F"/>
    <w:rsid w:val="00333951"/>
    <w:rsid w:val="00334BB8"/>
    <w:rsid w:val="003409F7"/>
    <w:rsid w:val="00341AB9"/>
    <w:rsid w:val="003444C1"/>
    <w:rsid w:val="00345F49"/>
    <w:rsid w:val="00347C98"/>
    <w:rsid w:val="00347E80"/>
    <w:rsid w:val="00350D24"/>
    <w:rsid w:val="00353878"/>
    <w:rsid w:val="00355A00"/>
    <w:rsid w:val="0035623D"/>
    <w:rsid w:val="00364203"/>
    <w:rsid w:val="00364819"/>
    <w:rsid w:val="0037089B"/>
    <w:rsid w:val="00370B25"/>
    <w:rsid w:val="003717F9"/>
    <w:rsid w:val="0037427C"/>
    <w:rsid w:val="00375BD0"/>
    <w:rsid w:val="00382818"/>
    <w:rsid w:val="00390AA5"/>
    <w:rsid w:val="00396690"/>
    <w:rsid w:val="00397024"/>
    <w:rsid w:val="003A044E"/>
    <w:rsid w:val="003A41F0"/>
    <w:rsid w:val="003A63D9"/>
    <w:rsid w:val="003B1A87"/>
    <w:rsid w:val="003B23BA"/>
    <w:rsid w:val="003B28CC"/>
    <w:rsid w:val="003B3DA6"/>
    <w:rsid w:val="003B720C"/>
    <w:rsid w:val="003C0391"/>
    <w:rsid w:val="003C2250"/>
    <w:rsid w:val="003C2759"/>
    <w:rsid w:val="003C34A0"/>
    <w:rsid w:val="003C5D52"/>
    <w:rsid w:val="003C6450"/>
    <w:rsid w:val="003C7AB2"/>
    <w:rsid w:val="003D7694"/>
    <w:rsid w:val="003D774B"/>
    <w:rsid w:val="003E2F6B"/>
    <w:rsid w:val="003E6A6F"/>
    <w:rsid w:val="003F0F46"/>
    <w:rsid w:val="003F0F83"/>
    <w:rsid w:val="003F1380"/>
    <w:rsid w:val="003F1A15"/>
    <w:rsid w:val="003F2159"/>
    <w:rsid w:val="003F55A3"/>
    <w:rsid w:val="00402563"/>
    <w:rsid w:val="004101A5"/>
    <w:rsid w:val="004112B9"/>
    <w:rsid w:val="00413695"/>
    <w:rsid w:val="00415D7F"/>
    <w:rsid w:val="004225A6"/>
    <w:rsid w:val="00427E84"/>
    <w:rsid w:val="00430E35"/>
    <w:rsid w:val="00432093"/>
    <w:rsid w:val="00434D69"/>
    <w:rsid w:val="0044272A"/>
    <w:rsid w:val="00444295"/>
    <w:rsid w:val="0044525D"/>
    <w:rsid w:val="00452911"/>
    <w:rsid w:val="00454BE0"/>
    <w:rsid w:val="004564A9"/>
    <w:rsid w:val="004564FA"/>
    <w:rsid w:val="00457F04"/>
    <w:rsid w:val="004615ED"/>
    <w:rsid w:val="004634C7"/>
    <w:rsid w:val="004662B0"/>
    <w:rsid w:val="004715C4"/>
    <w:rsid w:val="00474735"/>
    <w:rsid w:val="00484E1F"/>
    <w:rsid w:val="00490CEF"/>
    <w:rsid w:val="004910DF"/>
    <w:rsid w:val="00495AC5"/>
    <w:rsid w:val="00495C81"/>
    <w:rsid w:val="00497264"/>
    <w:rsid w:val="004A1952"/>
    <w:rsid w:val="004C09FA"/>
    <w:rsid w:val="004C1C63"/>
    <w:rsid w:val="004C2EEB"/>
    <w:rsid w:val="004C5BFC"/>
    <w:rsid w:val="004D0956"/>
    <w:rsid w:val="004E01C5"/>
    <w:rsid w:val="004E0A74"/>
    <w:rsid w:val="004E1482"/>
    <w:rsid w:val="004E20CB"/>
    <w:rsid w:val="004E508A"/>
    <w:rsid w:val="004E589F"/>
    <w:rsid w:val="004F12FB"/>
    <w:rsid w:val="004F2652"/>
    <w:rsid w:val="004F2CFE"/>
    <w:rsid w:val="004F4D2D"/>
    <w:rsid w:val="00500388"/>
    <w:rsid w:val="00501C50"/>
    <w:rsid w:val="00501E97"/>
    <w:rsid w:val="00505E76"/>
    <w:rsid w:val="005077AB"/>
    <w:rsid w:val="005101C9"/>
    <w:rsid w:val="00516615"/>
    <w:rsid w:val="00517180"/>
    <w:rsid w:val="00520CE9"/>
    <w:rsid w:val="00521B50"/>
    <w:rsid w:val="00521BB8"/>
    <w:rsid w:val="00521DB4"/>
    <w:rsid w:val="005221FD"/>
    <w:rsid w:val="005305E0"/>
    <w:rsid w:val="005307BB"/>
    <w:rsid w:val="00532BB7"/>
    <w:rsid w:val="005335EB"/>
    <w:rsid w:val="00535C48"/>
    <w:rsid w:val="00536623"/>
    <w:rsid w:val="0054161F"/>
    <w:rsid w:val="00541862"/>
    <w:rsid w:val="00547ED4"/>
    <w:rsid w:val="00550A69"/>
    <w:rsid w:val="00552FB4"/>
    <w:rsid w:val="00553F0B"/>
    <w:rsid w:val="005544E7"/>
    <w:rsid w:val="00554822"/>
    <w:rsid w:val="00555FF8"/>
    <w:rsid w:val="005568EB"/>
    <w:rsid w:val="0056394D"/>
    <w:rsid w:val="00565AF7"/>
    <w:rsid w:val="00566B36"/>
    <w:rsid w:val="005708A3"/>
    <w:rsid w:val="0057556D"/>
    <w:rsid w:val="00577698"/>
    <w:rsid w:val="00580D87"/>
    <w:rsid w:val="00582818"/>
    <w:rsid w:val="00585577"/>
    <w:rsid w:val="00587D98"/>
    <w:rsid w:val="0059377E"/>
    <w:rsid w:val="005949C5"/>
    <w:rsid w:val="00594F0A"/>
    <w:rsid w:val="005959BA"/>
    <w:rsid w:val="00596CF7"/>
    <w:rsid w:val="005970D6"/>
    <w:rsid w:val="005A1E53"/>
    <w:rsid w:val="005A2DEA"/>
    <w:rsid w:val="005B01EC"/>
    <w:rsid w:val="005B21F3"/>
    <w:rsid w:val="005B23D8"/>
    <w:rsid w:val="005B369A"/>
    <w:rsid w:val="005B3D8A"/>
    <w:rsid w:val="005B574C"/>
    <w:rsid w:val="005C7153"/>
    <w:rsid w:val="005C7384"/>
    <w:rsid w:val="005C7ADA"/>
    <w:rsid w:val="005C7F11"/>
    <w:rsid w:val="005E2CF7"/>
    <w:rsid w:val="005E7FD0"/>
    <w:rsid w:val="005F013B"/>
    <w:rsid w:val="005F1C09"/>
    <w:rsid w:val="005F6487"/>
    <w:rsid w:val="006030A5"/>
    <w:rsid w:val="006041C0"/>
    <w:rsid w:val="00605AEE"/>
    <w:rsid w:val="00605D06"/>
    <w:rsid w:val="00610653"/>
    <w:rsid w:val="006108D5"/>
    <w:rsid w:val="00614B6A"/>
    <w:rsid w:val="00615534"/>
    <w:rsid w:val="00616DE9"/>
    <w:rsid w:val="00617E59"/>
    <w:rsid w:val="00617FFD"/>
    <w:rsid w:val="00626343"/>
    <w:rsid w:val="00626D1C"/>
    <w:rsid w:val="00635018"/>
    <w:rsid w:val="00637C48"/>
    <w:rsid w:val="00642BF3"/>
    <w:rsid w:val="00650021"/>
    <w:rsid w:val="00650958"/>
    <w:rsid w:val="00652480"/>
    <w:rsid w:val="00652696"/>
    <w:rsid w:val="00652C28"/>
    <w:rsid w:val="006532B7"/>
    <w:rsid w:val="0065343E"/>
    <w:rsid w:val="00653B17"/>
    <w:rsid w:val="00653B31"/>
    <w:rsid w:val="006568B7"/>
    <w:rsid w:val="00660A52"/>
    <w:rsid w:val="0066113F"/>
    <w:rsid w:val="00661F41"/>
    <w:rsid w:val="00662C58"/>
    <w:rsid w:val="00666B21"/>
    <w:rsid w:val="00673152"/>
    <w:rsid w:val="0067454A"/>
    <w:rsid w:val="006805C0"/>
    <w:rsid w:val="00687FB1"/>
    <w:rsid w:val="0069555B"/>
    <w:rsid w:val="006965F9"/>
    <w:rsid w:val="00697AEF"/>
    <w:rsid w:val="006A363F"/>
    <w:rsid w:val="006A6268"/>
    <w:rsid w:val="006B4433"/>
    <w:rsid w:val="006B4B37"/>
    <w:rsid w:val="006B4C85"/>
    <w:rsid w:val="006B66B4"/>
    <w:rsid w:val="006B6C89"/>
    <w:rsid w:val="006B79AA"/>
    <w:rsid w:val="006B7B35"/>
    <w:rsid w:val="006C102C"/>
    <w:rsid w:val="006C1E82"/>
    <w:rsid w:val="006C2BEE"/>
    <w:rsid w:val="006C466E"/>
    <w:rsid w:val="006C5E79"/>
    <w:rsid w:val="006D154B"/>
    <w:rsid w:val="006D218E"/>
    <w:rsid w:val="006E0A58"/>
    <w:rsid w:val="006E7035"/>
    <w:rsid w:val="006E7A68"/>
    <w:rsid w:val="007005C5"/>
    <w:rsid w:val="007116A5"/>
    <w:rsid w:val="00723877"/>
    <w:rsid w:val="00723E1D"/>
    <w:rsid w:val="00726CCA"/>
    <w:rsid w:val="0073067D"/>
    <w:rsid w:val="00734463"/>
    <w:rsid w:val="007347AF"/>
    <w:rsid w:val="00735D2F"/>
    <w:rsid w:val="00735D80"/>
    <w:rsid w:val="0074145F"/>
    <w:rsid w:val="007422EB"/>
    <w:rsid w:val="00742B79"/>
    <w:rsid w:val="00743AFB"/>
    <w:rsid w:val="00743F57"/>
    <w:rsid w:val="00744129"/>
    <w:rsid w:val="00746975"/>
    <w:rsid w:val="00746C29"/>
    <w:rsid w:val="00747A86"/>
    <w:rsid w:val="00747D6A"/>
    <w:rsid w:val="007529A3"/>
    <w:rsid w:val="00754CC2"/>
    <w:rsid w:val="00755FFB"/>
    <w:rsid w:val="00760362"/>
    <w:rsid w:val="0076423D"/>
    <w:rsid w:val="00770494"/>
    <w:rsid w:val="00771D89"/>
    <w:rsid w:val="00774230"/>
    <w:rsid w:val="00776CC0"/>
    <w:rsid w:val="007817EA"/>
    <w:rsid w:val="00784A04"/>
    <w:rsid w:val="00795A0D"/>
    <w:rsid w:val="0079767B"/>
    <w:rsid w:val="007A0A30"/>
    <w:rsid w:val="007A1031"/>
    <w:rsid w:val="007A30DA"/>
    <w:rsid w:val="007A3647"/>
    <w:rsid w:val="007A6120"/>
    <w:rsid w:val="007A62A9"/>
    <w:rsid w:val="007A64E9"/>
    <w:rsid w:val="007A650C"/>
    <w:rsid w:val="007A695D"/>
    <w:rsid w:val="007B014D"/>
    <w:rsid w:val="007B3044"/>
    <w:rsid w:val="007B34EA"/>
    <w:rsid w:val="007B3539"/>
    <w:rsid w:val="007B36F9"/>
    <w:rsid w:val="007B5903"/>
    <w:rsid w:val="007B743D"/>
    <w:rsid w:val="007C12C0"/>
    <w:rsid w:val="007C1F79"/>
    <w:rsid w:val="007C238A"/>
    <w:rsid w:val="007C3CB6"/>
    <w:rsid w:val="007C66E5"/>
    <w:rsid w:val="007D0A69"/>
    <w:rsid w:val="007D1CCB"/>
    <w:rsid w:val="007D4D61"/>
    <w:rsid w:val="007D5C78"/>
    <w:rsid w:val="007D64B1"/>
    <w:rsid w:val="007E0AB3"/>
    <w:rsid w:val="007E1094"/>
    <w:rsid w:val="007E385B"/>
    <w:rsid w:val="007E4349"/>
    <w:rsid w:val="007E4800"/>
    <w:rsid w:val="007E503F"/>
    <w:rsid w:val="007E61F4"/>
    <w:rsid w:val="007F2329"/>
    <w:rsid w:val="007F3522"/>
    <w:rsid w:val="007F6B42"/>
    <w:rsid w:val="007F7497"/>
    <w:rsid w:val="007F77AB"/>
    <w:rsid w:val="007F7BB0"/>
    <w:rsid w:val="00802609"/>
    <w:rsid w:val="00802B1A"/>
    <w:rsid w:val="008061D5"/>
    <w:rsid w:val="008123DA"/>
    <w:rsid w:val="00812EFB"/>
    <w:rsid w:val="00814AAF"/>
    <w:rsid w:val="00815D25"/>
    <w:rsid w:val="00817DF8"/>
    <w:rsid w:val="0082451F"/>
    <w:rsid w:val="00824992"/>
    <w:rsid w:val="00827294"/>
    <w:rsid w:val="00827A80"/>
    <w:rsid w:val="00831C3B"/>
    <w:rsid w:val="00831D4F"/>
    <w:rsid w:val="0083224B"/>
    <w:rsid w:val="0083230A"/>
    <w:rsid w:val="00832486"/>
    <w:rsid w:val="00836796"/>
    <w:rsid w:val="00837C2D"/>
    <w:rsid w:val="00840765"/>
    <w:rsid w:val="0084131D"/>
    <w:rsid w:val="00841DE5"/>
    <w:rsid w:val="0084376E"/>
    <w:rsid w:val="00851054"/>
    <w:rsid w:val="008548F8"/>
    <w:rsid w:val="00854E82"/>
    <w:rsid w:val="008603CC"/>
    <w:rsid w:val="00863EA0"/>
    <w:rsid w:val="008678D2"/>
    <w:rsid w:val="00867B1D"/>
    <w:rsid w:val="00872396"/>
    <w:rsid w:val="00872CC9"/>
    <w:rsid w:val="00876832"/>
    <w:rsid w:val="008769F3"/>
    <w:rsid w:val="00882604"/>
    <w:rsid w:val="00883C31"/>
    <w:rsid w:val="00892C8F"/>
    <w:rsid w:val="008A36D9"/>
    <w:rsid w:val="008A79D5"/>
    <w:rsid w:val="008A7FD4"/>
    <w:rsid w:val="008B184D"/>
    <w:rsid w:val="008B29EE"/>
    <w:rsid w:val="008B3D2A"/>
    <w:rsid w:val="008B5BB0"/>
    <w:rsid w:val="008C501B"/>
    <w:rsid w:val="008C6925"/>
    <w:rsid w:val="008C7887"/>
    <w:rsid w:val="008C7CB5"/>
    <w:rsid w:val="008D0D35"/>
    <w:rsid w:val="008D0E2B"/>
    <w:rsid w:val="008D20F0"/>
    <w:rsid w:val="008D464F"/>
    <w:rsid w:val="008D7698"/>
    <w:rsid w:val="008D79B4"/>
    <w:rsid w:val="008E211A"/>
    <w:rsid w:val="008E5244"/>
    <w:rsid w:val="008E5D24"/>
    <w:rsid w:val="008F4607"/>
    <w:rsid w:val="008F7C3F"/>
    <w:rsid w:val="00903690"/>
    <w:rsid w:val="00903E84"/>
    <w:rsid w:val="00910224"/>
    <w:rsid w:val="00922795"/>
    <w:rsid w:val="009229D4"/>
    <w:rsid w:val="0092546B"/>
    <w:rsid w:val="00927380"/>
    <w:rsid w:val="00927A58"/>
    <w:rsid w:val="00930187"/>
    <w:rsid w:val="00931C9C"/>
    <w:rsid w:val="00936EEB"/>
    <w:rsid w:val="0094124B"/>
    <w:rsid w:val="00946D0F"/>
    <w:rsid w:val="0094714D"/>
    <w:rsid w:val="00962C85"/>
    <w:rsid w:val="00963F82"/>
    <w:rsid w:val="00967B6A"/>
    <w:rsid w:val="00971574"/>
    <w:rsid w:val="0097273D"/>
    <w:rsid w:val="009754DD"/>
    <w:rsid w:val="00975F08"/>
    <w:rsid w:val="00983446"/>
    <w:rsid w:val="00986089"/>
    <w:rsid w:val="009903BD"/>
    <w:rsid w:val="00993DC9"/>
    <w:rsid w:val="00994B3C"/>
    <w:rsid w:val="009965ED"/>
    <w:rsid w:val="0099678B"/>
    <w:rsid w:val="009A2340"/>
    <w:rsid w:val="009A5594"/>
    <w:rsid w:val="009A5C9B"/>
    <w:rsid w:val="009B138F"/>
    <w:rsid w:val="009B1636"/>
    <w:rsid w:val="009B3458"/>
    <w:rsid w:val="009B3662"/>
    <w:rsid w:val="009B4A75"/>
    <w:rsid w:val="009B65E4"/>
    <w:rsid w:val="009B7DC8"/>
    <w:rsid w:val="009C1F02"/>
    <w:rsid w:val="009C2F19"/>
    <w:rsid w:val="009C37DF"/>
    <w:rsid w:val="009C43B1"/>
    <w:rsid w:val="009C5045"/>
    <w:rsid w:val="009C70F6"/>
    <w:rsid w:val="009D6371"/>
    <w:rsid w:val="009D7470"/>
    <w:rsid w:val="009E087D"/>
    <w:rsid w:val="009F7640"/>
    <w:rsid w:val="00A02656"/>
    <w:rsid w:val="00A029BE"/>
    <w:rsid w:val="00A0301B"/>
    <w:rsid w:val="00A07C06"/>
    <w:rsid w:val="00A10072"/>
    <w:rsid w:val="00A103B3"/>
    <w:rsid w:val="00A25CE8"/>
    <w:rsid w:val="00A31C00"/>
    <w:rsid w:val="00A35CCF"/>
    <w:rsid w:val="00A35F7F"/>
    <w:rsid w:val="00A42821"/>
    <w:rsid w:val="00A5000B"/>
    <w:rsid w:val="00A50CFD"/>
    <w:rsid w:val="00A5365E"/>
    <w:rsid w:val="00A53ED5"/>
    <w:rsid w:val="00A57FB3"/>
    <w:rsid w:val="00A60BF7"/>
    <w:rsid w:val="00A62643"/>
    <w:rsid w:val="00A64672"/>
    <w:rsid w:val="00A71372"/>
    <w:rsid w:val="00A72755"/>
    <w:rsid w:val="00A73478"/>
    <w:rsid w:val="00A765FD"/>
    <w:rsid w:val="00A83987"/>
    <w:rsid w:val="00A85724"/>
    <w:rsid w:val="00A86D04"/>
    <w:rsid w:val="00A875A3"/>
    <w:rsid w:val="00A90D99"/>
    <w:rsid w:val="00A922BD"/>
    <w:rsid w:val="00A96F6B"/>
    <w:rsid w:val="00AA140D"/>
    <w:rsid w:val="00AA5298"/>
    <w:rsid w:val="00AA7B36"/>
    <w:rsid w:val="00AB77FA"/>
    <w:rsid w:val="00AC06E0"/>
    <w:rsid w:val="00AC1569"/>
    <w:rsid w:val="00AC2CBA"/>
    <w:rsid w:val="00AC3B13"/>
    <w:rsid w:val="00AC5692"/>
    <w:rsid w:val="00AD2F5F"/>
    <w:rsid w:val="00AD5A40"/>
    <w:rsid w:val="00AE1380"/>
    <w:rsid w:val="00AE14F4"/>
    <w:rsid w:val="00AE3D14"/>
    <w:rsid w:val="00AE4133"/>
    <w:rsid w:val="00AE4610"/>
    <w:rsid w:val="00AE7CC1"/>
    <w:rsid w:val="00AF3DC0"/>
    <w:rsid w:val="00AF619E"/>
    <w:rsid w:val="00B00789"/>
    <w:rsid w:val="00B05C6F"/>
    <w:rsid w:val="00B062F6"/>
    <w:rsid w:val="00B0655D"/>
    <w:rsid w:val="00B06F38"/>
    <w:rsid w:val="00B07E21"/>
    <w:rsid w:val="00B11B6C"/>
    <w:rsid w:val="00B12084"/>
    <w:rsid w:val="00B1324A"/>
    <w:rsid w:val="00B14F97"/>
    <w:rsid w:val="00B17A08"/>
    <w:rsid w:val="00B2030E"/>
    <w:rsid w:val="00B228A2"/>
    <w:rsid w:val="00B251DE"/>
    <w:rsid w:val="00B27DCB"/>
    <w:rsid w:val="00B303E0"/>
    <w:rsid w:val="00B32F5A"/>
    <w:rsid w:val="00B3599A"/>
    <w:rsid w:val="00B375B9"/>
    <w:rsid w:val="00B37998"/>
    <w:rsid w:val="00B4013F"/>
    <w:rsid w:val="00B4083A"/>
    <w:rsid w:val="00B442BA"/>
    <w:rsid w:val="00B47B7C"/>
    <w:rsid w:val="00B507F3"/>
    <w:rsid w:val="00B53859"/>
    <w:rsid w:val="00B53CCE"/>
    <w:rsid w:val="00B53F60"/>
    <w:rsid w:val="00B57BEE"/>
    <w:rsid w:val="00B606FD"/>
    <w:rsid w:val="00B60A4C"/>
    <w:rsid w:val="00B709DB"/>
    <w:rsid w:val="00B71CCA"/>
    <w:rsid w:val="00B72ED2"/>
    <w:rsid w:val="00B74FA7"/>
    <w:rsid w:val="00B77F45"/>
    <w:rsid w:val="00B81757"/>
    <w:rsid w:val="00B84B78"/>
    <w:rsid w:val="00B85785"/>
    <w:rsid w:val="00B86F1F"/>
    <w:rsid w:val="00B92814"/>
    <w:rsid w:val="00B96D57"/>
    <w:rsid w:val="00BA0741"/>
    <w:rsid w:val="00BA21DE"/>
    <w:rsid w:val="00BA319A"/>
    <w:rsid w:val="00BA38EC"/>
    <w:rsid w:val="00BA731A"/>
    <w:rsid w:val="00BA7B50"/>
    <w:rsid w:val="00BB12EE"/>
    <w:rsid w:val="00BC3BAD"/>
    <w:rsid w:val="00BD369B"/>
    <w:rsid w:val="00BD3871"/>
    <w:rsid w:val="00BD464C"/>
    <w:rsid w:val="00BE333B"/>
    <w:rsid w:val="00BF3F66"/>
    <w:rsid w:val="00BF5DBB"/>
    <w:rsid w:val="00C015C4"/>
    <w:rsid w:val="00C07C44"/>
    <w:rsid w:val="00C1101C"/>
    <w:rsid w:val="00C1142B"/>
    <w:rsid w:val="00C14E5C"/>
    <w:rsid w:val="00C22CD1"/>
    <w:rsid w:val="00C24244"/>
    <w:rsid w:val="00C246CA"/>
    <w:rsid w:val="00C250A5"/>
    <w:rsid w:val="00C255A3"/>
    <w:rsid w:val="00C3302C"/>
    <w:rsid w:val="00C35785"/>
    <w:rsid w:val="00C43BD7"/>
    <w:rsid w:val="00C55C9C"/>
    <w:rsid w:val="00C60CE2"/>
    <w:rsid w:val="00C64089"/>
    <w:rsid w:val="00C72569"/>
    <w:rsid w:val="00C72CF4"/>
    <w:rsid w:val="00C73715"/>
    <w:rsid w:val="00C8699E"/>
    <w:rsid w:val="00C90037"/>
    <w:rsid w:val="00C910C7"/>
    <w:rsid w:val="00CA1A6B"/>
    <w:rsid w:val="00CA4D0A"/>
    <w:rsid w:val="00CA71FF"/>
    <w:rsid w:val="00CA7823"/>
    <w:rsid w:val="00CB03CF"/>
    <w:rsid w:val="00CB0597"/>
    <w:rsid w:val="00CB115E"/>
    <w:rsid w:val="00CB1EC5"/>
    <w:rsid w:val="00CB6277"/>
    <w:rsid w:val="00CC3B66"/>
    <w:rsid w:val="00CC3B81"/>
    <w:rsid w:val="00CC41A6"/>
    <w:rsid w:val="00CD5D05"/>
    <w:rsid w:val="00CD6932"/>
    <w:rsid w:val="00CD6C54"/>
    <w:rsid w:val="00CE0835"/>
    <w:rsid w:val="00CE19B3"/>
    <w:rsid w:val="00CE23DA"/>
    <w:rsid w:val="00CF2A1B"/>
    <w:rsid w:val="00CF4FBE"/>
    <w:rsid w:val="00D032A4"/>
    <w:rsid w:val="00D04BAB"/>
    <w:rsid w:val="00D106A0"/>
    <w:rsid w:val="00D11AE3"/>
    <w:rsid w:val="00D12D7C"/>
    <w:rsid w:val="00D22C63"/>
    <w:rsid w:val="00D24428"/>
    <w:rsid w:val="00D24DB3"/>
    <w:rsid w:val="00D24EAC"/>
    <w:rsid w:val="00D30C42"/>
    <w:rsid w:val="00D34235"/>
    <w:rsid w:val="00D34E1A"/>
    <w:rsid w:val="00D34F84"/>
    <w:rsid w:val="00D3591D"/>
    <w:rsid w:val="00D37A6F"/>
    <w:rsid w:val="00D4452B"/>
    <w:rsid w:val="00D479D7"/>
    <w:rsid w:val="00D47CC3"/>
    <w:rsid w:val="00D50188"/>
    <w:rsid w:val="00D515AB"/>
    <w:rsid w:val="00D553AE"/>
    <w:rsid w:val="00D663F6"/>
    <w:rsid w:val="00D66455"/>
    <w:rsid w:val="00D66BB5"/>
    <w:rsid w:val="00D70797"/>
    <w:rsid w:val="00D72200"/>
    <w:rsid w:val="00D7261D"/>
    <w:rsid w:val="00D749FA"/>
    <w:rsid w:val="00D81524"/>
    <w:rsid w:val="00D82388"/>
    <w:rsid w:val="00D82BAB"/>
    <w:rsid w:val="00D834A2"/>
    <w:rsid w:val="00D84F20"/>
    <w:rsid w:val="00D85023"/>
    <w:rsid w:val="00D87BEE"/>
    <w:rsid w:val="00D91A1F"/>
    <w:rsid w:val="00D91C51"/>
    <w:rsid w:val="00D953CA"/>
    <w:rsid w:val="00D957F8"/>
    <w:rsid w:val="00D9599C"/>
    <w:rsid w:val="00DA503E"/>
    <w:rsid w:val="00DA5F9F"/>
    <w:rsid w:val="00DB111B"/>
    <w:rsid w:val="00DB2180"/>
    <w:rsid w:val="00DB5B1B"/>
    <w:rsid w:val="00DB64C2"/>
    <w:rsid w:val="00DB6521"/>
    <w:rsid w:val="00DB6D42"/>
    <w:rsid w:val="00DC2E1E"/>
    <w:rsid w:val="00DC3085"/>
    <w:rsid w:val="00DC62A6"/>
    <w:rsid w:val="00DC77B4"/>
    <w:rsid w:val="00DC7B4E"/>
    <w:rsid w:val="00DD0C78"/>
    <w:rsid w:val="00DD119A"/>
    <w:rsid w:val="00DD49A3"/>
    <w:rsid w:val="00DE0405"/>
    <w:rsid w:val="00DE1FA3"/>
    <w:rsid w:val="00DE6083"/>
    <w:rsid w:val="00DE653C"/>
    <w:rsid w:val="00DE6E26"/>
    <w:rsid w:val="00DE79E6"/>
    <w:rsid w:val="00DF4218"/>
    <w:rsid w:val="00DF76A2"/>
    <w:rsid w:val="00E01731"/>
    <w:rsid w:val="00E0175C"/>
    <w:rsid w:val="00E027BD"/>
    <w:rsid w:val="00E05501"/>
    <w:rsid w:val="00E06251"/>
    <w:rsid w:val="00E1166F"/>
    <w:rsid w:val="00E11671"/>
    <w:rsid w:val="00E12AB0"/>
    <w:rsid w:val="00E12F8C"/>
    <w:rsid w:val="00E2561D"/>
    <w:rsid w:val="00E260C3"/>
    <w:rsid w:val="00E325DD"/>
    <w:rsid w:val="00E40309"/>
    <w:rsid w:val="00E406A2"/>
    <w:rsid w:val="00E409BD"/>
    <w:rsid w:val="00E41A39"/>
    <w:rsid w:val="00E5791D"/>
    <w:rsid w:val="00E612BD"/>
    <w:rsid w:val="00E62BCB"/>
    <w:rsid w:val="00E65CE7"/>
    <w:rsid w:val="00E74987"/>
    <w:rsid w:val="00E75E8C"/>
    <w:rsid w:val="00E77371"/>
    <w:rsid w:val="00E775EC"/>
    <w:rsid w:val="00E80C97"/>
    <w:rsid w:val="00E81E87"/>
    <w:rsid w:val="00E825AD"/>
    <w:rsid w:val="00E83FA1"/>
    <w:rsid w:val="00E86E4E"/>
    <w:rsid w:val="00E93390"/>
    <w:rsid w:val="00E94D17"/>
    <w:rsid w:val="00E94F3C"/>
    <w:rsid w:val="00EA421E"/>
    <w:rsid w:val="00EA4498"/>
    <w:rsid w:val="00EA7291"/>
    <w:rsid w:val="00EA74EC"/>
    <w:rsid w:val="00EB3331"/>
    <w:rsid w:val="00EB403A"/>
    <w:rsid w:val="00EB421D"/>
    <w:rsid w:val="00EB5AB5"/>
    <w:rsid w:val="00EB6C9A"/>
    <w:rsid w:val="00EC2DC6"/>
    <w:rsid w:val="00EC3538"/>
    <w:rsid w:val="00EC783F"/>
    <w:rsid w:val="00ED2EFB"/>
    <w:rsid w:val="00EE143C"/>
    <w:rsid w:val="00EE1DD4"/>
    <w:rsid w:val="00EE7858"/>
    <w:rsid w:val="00EF4080"/>
    <w:rsid w:val="00EF7531"/>
    <w:rsid w:val="00F0117F"/>
    <w:rsid w:val="00F02D38"/>
    <w:rsid w:val="00F034F6"/>
    <w:rsid w:val="00F038B8"/>
    <w:rsid w:val="00F0599C"/>
    <w:rsid w:val="00F129ED"/>
    <w:rsid w:val="00F2066F"/>
    <w:rsid w:val="00F21700"/>
    <w:rsid w:val="00F32F4E"/>
    <w:rsid w:val="00F334FF"/>
    <w:rsid w:val="00F34CBD"/>
    <w:rsid w:val="00F40AC1"/>
    <w:rsid w:val="00F427B7"/>
    <w:rsid w:val="00F50C7B"/>
    <w:rsid w:val="00F53530"/>
    <w:rsid w:val="00F536E7"/>
    <w:rsid w:val="00F543F6"/>
    <w:rsid w:val="00F54D7E"/>
    <w:rsid w:val="00F55AAD"/>
    <w:rsid w:val="00F5610A"/>
    <w:rsid w:val="00F57D85"/>
    <w:rsid w:val="00F60386"/>
    <w:rsid w:val="00F612AF"/>
    <w:rsid w:val="00F64858"/>
    <w:rsid w:val="00F65BD4"/>
    <w:rsid w:val="00F7306D"/>
    <w:rsid w:val="00F774D8"/>
    <w:rsid w:val="00F827EF"/>
    <w:rsid w:val="00F82FC4"/>
    <w:rsid w:val="00F84135"/>
    <w:rsid w:val="00F8548D"/>
    <w:rsid w:val="00F874DD"/>
    <w:rsid w:val="00F9321C"/>
    <w:rsid w:val="00F934CD"/>
    <w:rsid w:val="00F96398"/>
    <w:rsid w:val="00FA00A7"/>
    <w:rsid w:val="00FA2B60"/>
    <w:rsid w:val="00FA4E4F"/>
    <w:rsid w:val="00FB1F25"/>
    <w:rsid w:val="00FB70E4"/>
    <w:rsid w:val="00FC079C"/>
    <w:rsid w:val="00FC591E"/>
    <w:rsid w:val="00FC5DD7"/>
    <w:rsid w:val="00FC6C5E"/>
    <w:rsid w:val="00FC7D14"/>
    <w:rsid w:val="00FD0801"/>
    <w:rsid w:val="00FD33EE"/>
    <w:rsid w:val="00FD6CEB"/>
    <w:rsid w:val="00FE4AE2"/>
    <w:rsid w:val="00FF0112"/>
    <w:rsid w:val="00FF0C63"/>
    <w:rsid w:val="00FF1023"/>
    <w:rsid w:val="00FF1816"/>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E9DE0"/>
  <w15:docId w15:val="{07378061-4977-4A2A-9E34-9187F2567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5A3"/>
    <w:pPr>
      <w:tabs>
        <w:tab w:val="left" w:pos="567"/>
        <w:tab w:val="left" w:pos="851"/>
        <w:tab w:val="left" w:pos="1134"/>
        <w:tab w:val="left" w:pos="1418"/>
        <w:tab w:val="left" w:pos="1701"/>
      </w:tabs>
      <w:spacing w:after="120"/>
    </w:pPr>
    <w:rPr>
      <w:rFonts w:ascii="Arial"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link w:val="NOZchn"/>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rsid w:val="002F17FE"/>
    <w:pPr>
      <w:ind w:left="1134" w:hanging="1134"/>
    </w:pPr>
  </w:style>
  <w:style w:type="paragraph" w:styleId="TOC4">
    <w:name w:val="toc 4"/>
    <w:basedOn w:val="TOC3"/>
    <w:rsid w:val="002F17FE"/>
    <w:pPr>
      <w:ind w:left="1418" w:hanging="1418"/>
    </w:pPr>
  </w:style>
  <w:style w:type="paragraph" w:styleId="TOC5">
    <w:name w:val="toc 5"/>
    <w:basedOn w:val="TOC4"/>
    <w:rsid w:val="002F17FE"/>
    <w:pPr>
      <w:ind w:left="1701" w:hanging="1701"/>
    </w:pPr>
  </w:style>
  <w:style w:type="paragraph" w:styleId="TOC6">
    <w:name w:val="toc 6"/>
    <w:basedOn w:val="TOC5"/>
    <w:next w:val="Normal"/>
    <w:rsid w:val="002F17FE"/>
    <w:pPr>
      <w:ind w:left="1985" w:hanging="1985"/>
    </w:pPr>
  </w:style>
  <w:style w:type="paragraph" w:styleId="TOC7">
    <w:name w:val="toc 7"/>
    <w:basedOn w:val="TOC6"/>
    <w:next w:val="Normal"/>
    <w:rsid w:val="002F17FE"/>
    <w:pPr>
      <w:ind w:left="2268" w:hanging="2268"/>
    </w:pPr>
  </w:style>
  <w:style w:type="paragraph" w:styleId="TOC8">
    <w:name w:val="toc 8"/>
    <w:basedOn w:val="TOC1"/>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uiPriority w:val="99"/>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 w:type="paragraph" w:customStyle="1" w:styleId="AgendaHeader">
    <w:name w:val="AgendaHeader"/>
    <w:basedOn w:val="Normal"/>
    <w:rsid w:val="003F1A15"/>
    <w:pPr>
      <w:keepNext/>
      <w:pBdr>
        <w:top w:val="single" w:sz="4" w:space="1" w:color="auto"/>
        <w:left w:val="single" w:sz="4" w:space="4" w:color="auto"/>
        <w:bottom w:val="single" w:sz="4" w:space="1" w:color="auto"/>
        <w:right w:val="single" w:sz="4" w:space="4" w:color="auto"/>
      </w:pBdr>
    </w:pPr>
    <w:rPr>
      <w:b/>
      <w:color w:val="0000FF"/>
    </w:rPr>
  </w:style>
  <w:style w:type="character" w:styleId="UnresolvedMention">
    <w:name w:val="Unresolved Mention"/>
    <w:basedOn w:val="DefaultParagraphFont"/>
    <w:uiPriority w:val="99"/>
    <w:semiHidden/>
    <w:unhideWhenUsed/>
    <w:rsid w:val="00A875A3"/>
    <w:rPr>
      <w:color w:val="605E5C"/>
      <w:shd w:val="clear" w:color="auto" w:fill="E1DFDD"/>
    </w:rPr>
  </w:style>
  <w:style w:type="character" w:customStyle="1" w:styleId="NOZchn">
    <w:name w:val="NO Zchn"/>
    <w:basedOn w:val="DefaultParagraphFont"/>
    <w:link w:val="NO"/>
    <w:locked/>
    <w:rsid w:val="00744129"/>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maurice.pope@etsi.org" TargetMode="External"/><Relationship Id="rId117" Type="http://schemas.openxmlformats.org/officeDocument/2006/relationships/hyperlink" Target="mailto:juergen.hofmann@nokia.com" TargetMode="External"/><Relationship Id="rId21" Type="http://schemas.openxmlformats.org/officeDocument/2006/relationships/hyperlink" Target="https://www.3gpp.org/Management/OP.htm" TargetMode="External"/><Relationship Id="rId42" Type="http://schemas.openxmlformats.org/officeDocument/2006/relationships/hyperlink" Target="mailto:mirko.cano@etsi.org" TargetMode="External"/><Relationship Id="rId47" Type="http://schemas.openxmlformats.org/officeDocument/2006/relationships/hyperlink" Target="mailto:paolo.usai@etsi.org" TargetMode="External"/><Relationship Id="rId63" Type="http://schemas.openxmlformats.org/officeDocument/2006/relationships/hyperlink" Target="mailto:kimmo.kymalainen@3gpp.org" TargetMode="External"/><Relationship Id="rId68" Type="http://schemas.openxmlformats.org/officeDocument/2006/relationships/hyperlink" Target="mailto:frederic.firmin@etsi.org" TargetMode="External"/><Relationship Id="rId84" Type="http://schemas.openxmlformats.org/officeDocument/2006/relationships/hyperlink" Target="mailto:kimmo.kymalainen@3gpp.org" TargetMode="External"/><Relationship Id="rId89" Type="http://schemas.openxmlformats.org/officeDocument/2006/relationships/hyperlink" Target="mailto:nagatas@nttdocomo.com" TargetMode="External"/><Relationship Id="rId112" Type="http://schemas.openxmlformats.org/officeDocument/2006/relationships/hyperlink" Target="mailto:Jacob.John@motorola.com" TargetMode="External"/><Relationship Id="rId16" Type="http://schemas.openxmlformats.org/officeDocument/2006/relationships/hyperlink" Target="http://www.3gpp.org/ftp/tsg_sa/TSG_SA/TSGS_86/Docs/SP-191278.zip" TargetMode="External"/><Relationship Id="rId107" Type="http://schemas.openxmlformats.org/officeDocument/2006/relationships/hyperlink" Target="mailto:xutao.zhou@samsung.com" TargetMode="External"/><Relationship Id="rId11" Type="http://schemas.openxmlformats.org/officeDocument/2006/relationships/hyperlink" Target="http://www.3gpp.org/ftp/tsg_sa/TSG_SA/TSGS_86/Docs/SP-191275.zip" TargetMode="External"/><Relationship Id="rId32" Type="http://schemas.openxmlformats.org/officeDocument/2006/relationships/hyperlink" Target="https://www.3gpp.org/Management/OP.htm" TargetMode="External"/><Relationship Id="rId37" Type="http://schemas.openxmlformats.org/officeDocument/2006/relationships/hyperlink" Target="https://www.3gpp.org/Management/OP.htm" TargetMode="External"/><Relationship Id="rId53" Type="http://schemas.openxmlformats.org/officeDocument/2006/relationships/hyperlink" Target="https://www.3gpp.org/Management/OP.htm" TargetMode="External"/><Relationship Id="rId58" Type="http://schemas.openxmlformats.org/officeDocument/2006/relationships/hyperlink" Target="https://www.3gpp.org/Management/OP.htm" TargetMode="External"/><Relationship Id="rId74" Type="http://schemas.openxmlformats.org/officeDocument/2006/relationships/hyperlink" Target="mailto:saurav.arora@etsi.org" TargetMode="External"/><Relationship Id="rId79" Type="http://schemas.openxmlformats.org/officeDocument/2006/relationships/hyperlink" Target="mailto:kimmo.kymalainen@3gpp.org" TargetMode="External"/><Relationship Id="rId102" Type="http://schemas.openxmlformats.org/officeDocument/2006/relationships/hyperlink" Target="mailto:gino.masini@ericsson.com" TargetMode="External"/><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mailto:aiming@catt.cn" TargetMode="External"/><Relationship Id="rId82" Type="http://schemas.openxmlformats.org/officeDocument/2006/relationships/hyperlink" Target="mailto:ly-thanh.phan@thalesgroup.com" TargetMode="External"/><Relationship Id="rId90" Type="http://schemas.openxmlformats.org/officeDocument/2006/relationships/hyperlink" Target="mailto:joern.krause@etsi.org" TargetMode="External"/><Relationship Id="rId95" Type="http://schemas.openxmlformats.org/officeDocument/2006/relationships/hyperlink" Target="mailto:patrick.merias@etsi.org" TargetMode="External"/><Relationship Id="rId19" Type="http://schemas.openxmlformats.org/officeDocument/2006/relationships/header" Target="header1.xml"/><Relationship Id="rId14" Type="http://schemas.openxmlformats.org/officeDocument/2006/relationships/hyperlink" Target="http://www.3gpp.org/ftp/tsg_sa/TSG_SA/TSGS_86/Docs/SP-191102.zip" TargetMode="External"/><Relationship Id="rId22" Type="http://schemas.openxmlformats.org/officeDocument/2006/relationships/hyperlink" Target="mailto:georg.mayer@huawei.com" TargetMode="External"/><Relationship Id="rId27" Type="http://schemas.openxmlformats.org/officeDocument/2006/relationships/hyperlink" Target="https://www.3gpp.org/Management/OP.htm" TargetMode="External"/><Relationship Id="rId30" Type="http://schemas.openxmlformats.org/officeDocument/2006/relationships/hyperlink" Target="mailto:kidong.lee@lge.com" TargetMode="External"/><Relationship Id="rId35" Type="http://schemas.openxmlformats.org/officeDocument/2006/relationships/hyperlink" Target="mailto:suntao@chinamobile.com" TargetMode="External"/><Relationship Id="rId43" Type="http://schemas.openxmlformats.org/officeDocument/2006/relationships/hyperlink" Target="https://www.3gpp.org/Management/OP.htm" TargetMode="External"/><Relationship Id="rId48" Type="http://schemas.openxmlformats.org/officeDocument/2006/relationships/hyperlink" Target="https://www.3gpp.org/Management/OP.htm" TargetMode="External"/><Relationship Id="rId56" Type="http://schemas.openxmlformats.org/officeDocument/2006/relationships/hyperlink" Target="mailto:asoloway@QTI.QUALCOMM.COM" TargetMode="External"/><Relationship Id="rId64" Type="http://schemas.openxmlformats.org/officeDocument/2006/relationships/hyperlink" Target="https://www.3gpp.org/Management/OP.htm" TargetMode="External"/><Relationship Id="rId69" Type="http://schemas.openxmlformats.org/officeDocument/2006/relationships/hyperlink" Target="https://www.3gpp.org/Management/OP.htm" TargetMode="External"/><Relationship Id="rId77" Type="http://schemas.openxmlformats.org/officeDocument/2006/relationships/hyperlink" Target="mailto:yvette.koza@magenta.at" TargetMode="External"/><Relationship Id="rId100" Type="http://schemas.openxmlformats.org/officeDocument/2006/relationships/hyperlink" Target="mailto:juha.korhonen@etsi.org" TargetMode="External"/><Relationship Id="rId105" Type="http://schemas.openxmlformats.org/officeDocument/2006/relationships/hyperlink" Target="mailto:issam.toufik@3gpp.org" TargetMode="External"/><Relationship Id="rId113" Type="http://schemas.openxmlformats.org/officeDocument/2006/relationships/hyperlink" Target="mailto:pgowda@qti.qualcomm.com" TargetMode="External"/><Relationship Id="rId118" Type="http://schemas.openxmlformats.org/officeDocument/2006/relationships/hyperlink" Target="mailto:paolo.usai@etsi.org" TargetMode="External"/><Relationship Id="rId8" Type="http://schemas.openxmlformats.org/officeDocument/2006/relationships/hyperlink" Target="http://webapp.etsi.org/Ipr/" TargetMode="External"/><Relationship Id="rId51" Type="http://schemas.openxmlformats.org/officeDocument/2006/relationships/hyperlink" Target="mailto:maryse.gardella@nokia.com" TargetMode="External"/><Relationship Id="rId72" Type="http://schemas.openxmlformats.org/officeDocument/2006/relationships/hyperlink" Target="mailto:huangzhenning@chinamobile.com" TargetMode="External"/><Relationship Id="rId80" Type="http://schemas.openxmlformats.org/officeDocument/2006/relationships/hyperlink" Target="https://www.3gpp.org/Management/OP.htm" TargetMode="External"/><Relationship Id="rId85" Type="http://schemas.openxmlformats.org/officeDocument/2006/relationships/hyperlink" Target="https://www.3gpp.org/Management/OP.htm" TargetMode="External"/><Relationship Id="rId93" Type="http://schemas.openxmlformats.org/officeDocument/2006/relationships/hyperlink" Target="mailto:younsun@samsung.com" TargetMode="External"/><Relationship Id="rId98" Type="http://schemas.openxmlformats.org/officeDocument/2006/relationships/hyperlink" Target="mailto:sergio.parolari@zte.com.cn" TargetMode="External"/><Relationship Id="rId121" Type="http://schemas.openxmlformats.org/officeDocument/2006/relationships/hyperlink" Target="mailto:joern.krause@etsi.org" TargetMode="External"/><Relationship Id="rId3" Type="http://schemas.openxmlformats.org/officeDocument/2006/relationships/styles" Target="styles.xml"/><Relationship Id="rId12" Type="http://schemas.openxmlformats.org/officeDocument/2006/relationships/hyperlink" Target="http://www.3gpp.org/ftp/tsg_sa/TSG_SA/TSGS_86/Docs/SP-190987.zip" TargetMode="External"/><Relationship Id="rId17" Type="http://schemas.openxmlformats.org/officeDocument/2006/relationships/hyperlink" Target="http://www.3gpp.org/ftp/tsg_sa/TSG_SA/TSGS_86/Docs/SP-191279.zip" TargetMode="External"/><Relationship Id="rId25" Type="http://schemas.openxmlformats.org/officeDocument/2006/relationships/hyperlink" Target="mailto:you-nakano@kddi.com" TargetMode="External"/><Relationship Id="rId33" Type="http://schemas.openxmlformats.org/officeDocument/2006/relationships/hyperlink" Target="mailto:puneet.jain@intel.com" TargetMode="External"/><Relationship Id="rId38" Type="http://schemas.openxmlformats.org/officeDocument/2006/relationships/hyperlink" Target="mailto:noamen.ben.henda@ericsson.com" TargetMode="External"/><Relationship Id="rId46" Type="http://schemas.openxmlformats.org/officeDocument/2006/relationships/hyperlink" Target="mailto:gilles.teniou@orange.com" TargetMode="External"/><Relationship Id="rId59" Type="http://schemas.openxmlformats.org/officeDocument/2006/relationships/hyperlink" Target="mailto:lionel.morand@orange.com" TargetMode="External"/><Relationship Id="rId67" Type="http://schemas.openxmlformats.org/officeDocument/2006/relationships/hyperlink" Target="mailto:lguellec@qti.qualcomm.com" TargetMode="External"/><Relationship Id="rId103" Type="http://schemas.openxmlformats.org/officeDocument/2006/relationships/hyperlink" Target="mailto:gao.yin1@zte.com.cn" TargetMode="External"/><Relationship Id="rId108" Type="http://schemas.openxmlformats.org/officeDocument/2006/relationships/hyperlink" Target="mailto:andrey.chervyakov@intel.com" TargetMode="External"/><Relationship Id="rId116" Type="http://schemas.openxmlformats.org/officeDocument/2006/relationships/hyperlink" Target="https://www.3gpp.org/Management/OP.htm" TargetMode="External"/><Relationship Id="rId20" Type="http://schemas.openxmlformats.org/officeDocument/2006/relationships/footer" Target="footer1.xml"/><Relationship Id="rId41" Type="http://schemas.openxmlformats.org/officeDocument/2006/relationships/hyperlink" Target="mailto:carmine.rizzo@etsi.org" TargetMode="External"/><Relationship Id="rId54" Type="http://schemas.openxmlformats.org/officeDocument/2006/relationships/hyperlink" Target="mailto:s.chitturi@samsung.com" TargetMode="External"/><Relationship Id="rId62" Type="http://schemas.openxmlformats.org/officeDocument/2006/relationships/hyperlink" Target="mailto:johannes.achter@magenta.at" TargetMode="External"/><Relationship Id="rId70" Type="http://schemas.openxmlformats.org/officeDocument/2006/relationships/hyperlink" Target="mailto:susana.fernandez@ericsson.com" TargetMode="External"/><Relationship Id="rId75" Type="http://schemas.openxmlformats.org/officeDocument/2006/relationships/hyperlink" Target="https://www.3gpp.org/Management/OP.htm" TargetMode="External"/><Relationship Id="rId83" Type="http://schemas.openxmlformats.org/officeDocument/2006/relationships/hyperlink" Target="mailto:hakim.mkinsi@etsi.org" TargetMode="External"/><Relationship Id="rId88" Type="http://schemas.openxmlformats.org/officeDocument/2006/relationships/hyperlink" Target="mailto:stephen.hayes@ericsson.com" TargetMode="External"/><Relationship Id="rId91" Type="http://schemas.openxmlformats.org/officeDocument/2006/relationships/hyperlink" Target="https://www.3gpp.org/Management/OP.htm" TargetMode="External"/><Relationship Id="rId96" Type="http://schemas.openxmlformats.org/officeDocument/2006/relationships/hyperlink" Target="https://www.3gpp.org/Management/OP.htm" TargetMode="External"/><Relationship Id="rId111" Type="http://schemas.openxmlformats.org/officeDocument/2006/relationships/hyperlink" Target="https://www.3gpp.org/Management/OP.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sa/TSG_SA/TSGS_86/Docs/SP-191360.zip" TargetMode="External"/><Relationship Id="rId23" Type="http://schemas.openxmlformats.org/officeDocument/2006/relationships/hyperlink" Target="mailto:gregory.schumacher@sprint.com" TargetMode="External"/><Relationship Id="rId28" Type="http://schemas.openxmlformats.org/officeDocument/2006/relationships/hyperlink" Target="mailto:jose.almodovarchico@tno.nl" TargetMode="External"/><Relationship Id="rId36" Type="http://schemas.openxmlformats.org/officeDocument/2006/relationships/hyperlink" Target="mailto:maurice.pope@etsi.org" TargetMode="External"/><Relationship Id="rId49" Type="http://schemas.openxmlformats.org/officeDocument/2006/relationships/hyperlink" Target="mailto:thomas.tovinger@ericsson.com" TargetMode="External"/><Relationship Id="rId57" Type="http://schemas.openxmlformats.org/officeDocument/2006/relationships/hyperlink" Target="mailto:Bernt.Mattsson@etsi.org" TargetMode="External"/><Relationship Id="rId106" Type="http://schemas.openxmlformats.org/officeDocument/2006/relationships/hyperlink" Target="https://www.3gpp.org/Management/OP.htm" TargetMode="External"/><Relationship Id="rId114" Type="http://schemas.openxmlformats.org/officeDocument/2006/relationships/hyperlink" Target="mailto:chenxiaozhong@catt.cn" TargetMode="External"/><Relationship Id="rId119" Type="http://schemas.openxmlformats.org/officeDocument/2006/relationships/hyperlink" Target="https://www.3gpp.org/Management/OP.htm" TargetMode="External"/><Relationship Id="rId10" Type="http://schemas.openxmlformats.org/officeDocument/2006/relationships/hyperlink" Target="http://www.3gpp.org/ftp/tsg_sa/TSG_SA/TSGS_86/Docs/SP-191055.zip" TargetMode="External"/><Relationship Id="rId31" Type="http://schemas.openxmlformats.org/officeDocument/2006/relationships/hyperlink" Target="mailto:alain.sultan@etsi.org" TargetMode="External"/><Relationship Id="rId44" Type="http://schemas.openxmlformats.org/officeDocument/2006/relationships/hyperlink" Target="mailto:frederic.gabin@ericsson.com" TargetMode="External"/><Relationship Id="rId52" Type="http://schemas.openxmlformats.org/officeDocument/2006/relationships/hyperlink" Target="mailto:mirko.cano@etsi.org" TargetMode="External"/><Relationship Id="rId60" Type="http://schemas.openxmlformats.org/officeDocument/2006/relationships/hyperlink" Target="mailto:behrouz.aghili@interdigital.com" TargetMode="External"/><Relationship Id="rId65" Type="http://schemas.openxmlformats.org/officeDocument/2006/relationships/hyperlink" Target="mailto:peter.leis@nokia.com" TargetMode="External"/><Relationship Id="rId73" Type="http://schemas.openxmlformats.org/officeDocument/2006/relationships/hyperlink" Target="mailto:Hao.Jing@etsi.org" TargetMode="External"/><Relationship Id="rId78" Type="http://schemas.openxmlformats.org/officeDocument/2006/relationships/hyperlink" Target="mailto:songyue@chinamobile.com" TargetMode="External"/><Relationship Id="rId81" Type="http://schemas.openxmlformats.org/officeDocument/2006/relationships/hyperlink" Target="mailto:heiko.kruse@idemia.com" TargetMode="External"/><Relationship Id="rId86" Type="http://schemas.openxmlformats.org/officeDocument/2006/relationships/hyperlink" Target="mailto:balazs.bertenyi@nokia.com" TargetMode="External"/><Relationship Id="rId94" Type="http://schemas.openxmlformats.org/officeDocument/2006/relationships/hyperlink" Target="mailto:havish.koorapaty@ericsson.com" TargetMode="External"/><Relationship Id="rId99" Type="http://schemas.openxmlformats.org/officeDocument/2006/relationships/hyperlink" Target="mailto:tero.henttonen@nokia.com" TargetMode="External"/><Relationship Id="rId101" Type="http://schemas.openxmlformats.org/officeDocument/2006/relationships/hyperlink" Target="https://www.3gpp.org/Management/OP.htm" TargetMode="External"/><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TSG_SA/TSGS_86/Docs/SP-191144.zip" TargetMode="External"/><Relationship Id="rId13" Type="http://schemas.openxmlformats.org/officeDocument/2006/relationships/hyperlink" Target="http://www.3gpp.org/ftp/tsg_sa/TSG_SA/TSGS_86/Docs/SP-191282.zip" TargetMode="External"/><Relationship Id="rId18" Type="http://schemas.openxmlformats.org/officeDocument/2006/relationships/hyperlink" Target="%20http://webapp.etsi.org/MeetingCalendar/QueryForm.asp" TargetMode="External"/><Relationship Id="rId39" Type="http://schemas.openxmlformats.org/officeDocument/2006/relationships/hyperlink" Target="mailto:aescott@qti.qualcomm.com" TargetMode="External"/><Relationship Id="rId109" Type="http://schemas.openxmlformats.org/officeDocument/2006/relationships/hyperlink" Target="mailto:haijie.qiu@samsung.com" TargetMode="External"/><Relationship Id="rId34" Type="http://schemas.openxmlformats.org/officeDocument/2006/relationships/hyperlink" Target="mailto:a.bennett@samsung.com" TargetMode="External"/><Relationship Id="rId50" Type="http://schemas.openxmlformats.org/officeDocument/2006/relationships/hyperlink" Target="mailto:zoulan@huawei.com" TargetMode="External"/><Relationship Id="rId55" Type="http://schemas.openxmlformats.org/officeDocument/2006/relationships/hyperlink" Target="mailto:jukka.vialen@airbus.com" TargetMode="External"/><Relationship Id="rId76" Type="http://schemas.openxmlformats.org/officeDocument/2006/relationships/hyperlink" Target="mailto:peter.schmitt@huawei.com" TargetMode="External"/><Relationship Id="rId97" Type="http://schemas.openxmlformats.org/officeDocument/2006/relationships/hyperlink" Target="mailto:" TargetMode="External"/><Relationship Id="rId104" Type="http://schemas.openxmlformats.org/officeDocument/2006/relationships/hyperlink" Target="mailto:sasha.sirotkin@intel.com" TargetMode="External"/><Relationship Id="rId120" Type="http://schemas.openxmlformats.org/officeDocument/2006/relationships/hyperlink" Target="mailto:giovanni.romano@telecomitalia.it" TargetMode="External"/><Relationship Id="rId7" Type="http://schemas.openxmlformats.org/officeDocument/2006/relationships/endnotes" Target="endnotes.xml"/><Relationship Id="rId71" Type="http://schemas.openxmlformats.org/officeDocument/2006/relationships/hyperlink" Target="mailto:yoshihiro.inoue@ntt-at.co.jp" TargetMode="External"/><Relationship Id="rId92" Type="http://schemas.openxmlformats.org/officeDocument/2006/relationships/hyperlink" Target="mailto:wanshic@qti.qualcomm.com" TargetMode="External"/><Relationship Id="rId2" Type="http://schemas.openxmlformats.org/officeDocument/2006/relationships/numbering" Target="numbering.xml"/><Relationship Id="rId29" Type="http://schemas.openxmlformats.org/officeDocument/2006/relationships/hyperlink" Target="mailto:gregory.schumacher@sprint.com" TargetMode="External"/><Relationship Id="rId24" Type="http://schemas.openxmlformats.org/officeDocument/2006/relationships/hyperlink" Target="mailto:laeyoung.kim@lge.com" TargetMode="External"/><Relationship Id="rId40" Type="http://schemas.openxmlformats.org/officeDocument/2006/relationships/hyperlink" Target="mailto:alf.zugenmaier@hm.edu" TargetMode="External"/><Relationship Id="rId45" Type="http://schemas.openxmlformats.org/officeDocument/2006/relationships/hyperlink" Target="mailto:nleung@qti.qualcomm.com" TargetMode="External"/><Relationship Id="rId66" Type="http://schemas.openxmlformats.org/officeDocument/2006/relationships/hyperlink" Target="mailto:Jorgen.Axell@ericsson.com" TargetMode="External"/><Relationship Id="rId87" Type="http://schemas.openxmlformats.org/officeDocument/2006/relationships/hyperlink" Target="mailto:xuxiaodong@bupt.edu.cn" TargetMode="External"/><Relationship Id="rId110" Type="http://schemas.openxmlformats.org/officeDocument/2006/relationships/hyperlink" Target="mailto:Kyoungseok.Oh@3gpp.org" TargetMode="External"/><Relationship Id="rId115" Type="http://schemas.openxmlformats.org/officeDocument/2006/relationships/hyperlink" Target="mailto:ingbert.sigovich@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3ACB8-66D6-4772-98B8-CF78A5203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10</TotalTime>
  <Pages>186</Pages>
  <Words>71581</Words>
  <Characters>382588</Characters>
  <Application>Microsoft Office Word</Application>
  <DocSecurity>0</DocSecurity>
  <Lines>3188</Lines>
  <Paragraphs>906</Paragraphs>
  <ScaleCrop>false</ScaleCrop>
  <HeadingPairs>
    <vt:vector size="2" baseType="variant">
      <vt:variant>
        <vt:lpstr>Title</vt:lpstr>
      </vt:variant>
      <vt:variant>
        <vt:i4>1</vt:i4>
      </vt:variant>
    </vt:vector>
  </HeadingPairs>
  <TitlesOfParts>
    <vt:vector size="1" baseType="lpstr">
      <vt:lpstr>Draft Report of 3GPP TSG SA Meeting #85</vt:lpstr>
    </vt:vector>
  </TitlesOfParts>
  <Company>MCC</Company>
  <LinksUpToDate>false</LinksUpToDate>
  <CharactersWithSpaces>453263</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#85</dc:title>
  <dc:subject>Meeting Report</dc:subject>
  <dc:creator>Maurice Pope</dc:creator>
  <cp:keywords/>
  <dc:description/>
  <cp:lastModifiedBy>Johannes Achter DTAG Changes</cp:lastModifiedBy>
  <cp:revision>3</cp:revision>
  <cp:lastPrinted>1998-11-18T17:52:00Z</cp:lastPrinted>
  <dcterms:created xsi:type="dcterms:W3CDTF">2021-04-07T06:36:00Z</dcterms:created>
  <dcterms:modified xsi:type="dcterms:W3CDTF">2021-04-07T06:44:00Z</dcterms:modified>
</cp:coreProperties>
</file>