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D570" w14:textId="61EAD090" w:rsidR="00804151" w:rsidRDefault="00804151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28</w:t>
      </w:r>
      <w:r>
        <w:rPr>
          <w:b/>
          <w:i/>
          <w:noProof/>
          <w:sz w:val="28"/>
        </w:rPr>
        <w:fldChar w:fldCharType="end"/>
      </w:r>
    </w:p>
    <w:p w14:paraId="23F4EE19" w14:textId="77777777" w:rsidR="00804151" w:rsidRDefault="00804151" w:rsidP="008041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6C6C47A7" w:rsidR="00B5552D" w:rsidRPr="00410371" w:rsidRDefault="00B555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C66CB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66CB3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2E88EB2A" w14:textId="77777777" w:rsidR="00B5552D" w:rsidRPr="00A124EE" w:rsidRDefault="00B5552D" w:rsidP="009F6228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A124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032D92B4" w:rsidR="00B5552D" w:rsidRPr="00A124EE" w:rsidRDefault="000C4144" w:rsidP="009F6228">
            <w:pPr>
              <w:pStyle w:val="CRCoverPage"/>
              <w:spacing w:after="0"/>
              <w:rPr>
                <w:noProof/>
                <w:highlight w:val="magenta"/>
              </w:rPr>
            </w:pPr>
            <w:fldSimple w:instr=" DOCPROPERTY  Version  \* MERGEFORMAT ">
              <w:r w:rsidRPr="000C4144">
                <w:rPr>
                  <w:b/>
                  <w:noProof/>
                  <w:sz w:val="28"/>
                </w:rPr>
                <w:t>1007</w:t>
              </w:r>
            </w:fldSimple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01E1184E" w:rsidR="00B5552D" w:rsidRPr="00410371" w:rsidRDefault="00804151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24B1AF45" w:rsidR="00B5552D" w:rsidRPr="00410371" w:rsidRDefault="00B555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E51A6">
                <w:rPr>
                  <w:b/>
                  <w:noProof/>
                  <w:sz w:val="28"/>
                </w:rPr>
                <w:t>1</w:t>
              </w:r>
              <w:r w:rsidR="007253D9" w:rsidRPr="00FE51A6">
                <w:rPr>
                  <w:b/>
                  <w:noProof/>
                  <w:sz w:val="28"/>
                </w:rPr>
                <w:t>9</w:t>
              </w:r>
              <w:r w:rsidRPr="00FE51A6">
                <w:rPr>
                  <w:b/>
                  <w:noProof/>
                  <w:sz w:val="28"/>
                </w:rPr>
                <w:t>.</w:t>
              </w:r>
              <w:r w:rsidR="00804151">
                <w:rPr>
                  <w:b/>
                  <w:noProof/>
                  <w:sz w:val="28"/>
                </w:rPr>
                <w:t>2</w:t>
              </w:r>
              <w:r w:rsidRPr="00FE51A6">
                <w:rPr>
                  <w:b/>
                  <w:noProof/>
                  <w:sz w:val="28"/>
                </w:rPr>
                <w:t>.</w:t>
              </w:r>
              <w:r w:rsidR="007253D9" w:rsidRPr="00FE51A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:rsidRPr="00A124EE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4E936CFB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2D2245" w:rsidRPr="002D2245">
              <w:rPr>
                <w:rFonts w:cs="Arial"/>
              </w:rPr>
              <w:t xml:space="preserve">Correction to </w:t>
            </w:r>
            <w:r w:rsidR="000B699B" w:rsidRPr="00730D8B">
              <w:t xml:space="preserve">IMS 5GS </w:t>
            </w:r>
            <w:r w:rsidR="000B699B">
              <w:t>test</w:t>
            </w:r>
            <w:r w:rsidR="000B699B" w:rsidRPr="00730D8B">
              <w:t xml:space="preserve"> case </w:t>
            </w:r>
            <w:r w:rsidR="000B699B">
              <w:t>10.3</w:t>
            </w:r>
          </w:p>
        </w:tc>
      </w:tr>
      <w:tr w:rsidR="00B5552D" w:rsidRPr="00A124EE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cs="Arial"/>
                </w:rPr>
                <w:t xml:space="preserve"> MCC TF160</w:t>
              </w:r>
            </w:fldSimple>
          </w:p>
        </w:tc>
      </w:tr>
      <w:tr w:rsidR="00B5552D" w:rsidRPr="00A124EE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fldSimple w:instr=" DOCPROPERTY  SourceIfTsg  \* MERGEFORMAT "/>
          </w:p>
        </w:tc>
      </w:tr>
      <w:tr w:rsidR="00B5552D" w:rsidRPr="00A124EE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25300A33" w:rsidR="00B5552D" w:rsidRPr="000C4144" w:rsidRDefault="000C4144" w:rsidP="009F622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0C4144">
              <w:rPr>
                <w:lang w:val="de-DE"/>
              </w:rPr>
              <w:t>TEI15_</w:t>
            </w:r>
            <w:r>
              <w:rPr>
                <w:lang w:val="de-DE"/>
              </w:rPr>
              <w:t xml:space="preserve">Test, </w:t>
            </w:r>
            <w:r w:rsidR="000B699B">
              <w:fldChar w:fldCharType="begin"/>
            </w:r>
            <w:r w:rsidR="000B699B" w:rsidRPr="000C4144">
              <w:rPr>
                <w:lang w:val="de-DE"/>
              </w:rPr>
              <w:instrText xml:space="preserve"> DOCPROPERTY  RelatedWis  \* MERGEFORMAT </w:instrText>
            </w:r>
            <w:r w:rsidR="000B699B">
              <w:fldChar w:fldCharType="separate"/>
            </w:r>
            <w:r w:rsidR="000B699B" w:rsidRPr="000C4144">
              <w:rPr>
                <w:noProof/>
                <w:lang w:val="de-DE"/>
              </w:rPr>
              <w:t>5GS_NR_LTE-UEConTest</w:t>
            </w:r>
            <w:r w:rsidR="000B699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Pr="000C4144" w:rsidRDefault="00B5552D" w:rsidP="009F6228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37E3BB38" w:rsidR="00B5552D" w:rsidRDefault="000C4144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2025-12-01</w:t>
            </w:r>
          </w:p>
        </w:tc>
      </w:tr>
      <w:tr w:rsidR="00B5552D" w:rsidRPr="00A124EE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6595D1F2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Pr="00FE51A6">
                <w:rPr>
                  <w:noProof/>
                </w:rPr>
                <w:t>1</w:t>
              </w:r>
              <w:r w:rsidR="007253D9" w:rsidRPr="00FE51A6">
                <w:rPr>
                  <w:noProof/>
                </w:rPr>
                <w:t>9</w:t>
              </w:r>
            </w:fldSimple>
          </w:p>
        </w:tc>
      </w:tr>
      <w:tr w:rsidR="00B5552D" w:rsidRPr="00A124EE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:rsidRPr="00A124EE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AD29E" w14:textId="5E3DC3E6" w:rsidR="00116970" w:rsidRDefault="00C66CB3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An unnecessary trigger is sent by the SS.</w:t>
            </w:r>
          </w:p>
        </w:tc>
      </w:tr>
      <w:tr w:rsidR="00116970" w:rsidRPr="00A124EE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844" w14:textId="1D2C0021" w:rsidR="00116970" w:rsidRDefault="00C66CB3" w:rsidP="00C66CB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 Deleted superfluous line causing the trigger to be sent.</w:t>
            </w:r>
          </w:p>
        </w:tc>
      </w:tr>
      <w:tr w:rsidR="00116970" w:rsidRPr="00A124EE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3D106CCE" w:rsidR="00116970" w:rsidRDefault="00C66CB3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Unnecessary trigger will continue to be sent</w:t>
            </w:r>
          </w:p>
        </w:tc>
      </w:tr>
      <w:tr w:rsidR="00116970" w:rsidRPr="00A124EE" w14:paraId="1969524A" w14:textId="77777777" w:rsidTr="009F6228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3D5A3936" w:rsidR="00116970" w:rsidRDefault="00A124EE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 NR5GC</w:t>
            </w:r>
          </w:p>
        </w:tc>
      </w:tr>
      <w:tr w:rsidR="00116970" w:rsidRPr="00A124EE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:rsidRPr="00A124EE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A124EE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31890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41448F1" w14:textId="3922235C" w:rsidR="007253D9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53D9" w:rsidRPr="00444BB9">
        <w:rPr>
          <w:rFonts w:cs="Arial"/>
          <w:iCs/>
        </w:rPr>
        <w:t>Table of Contents</w:t>
      </w:r>
      <w:r w:rsidR="007253D9">
        <w:tab/>
      </w:r>
      <w:r w:rsidR="007253D9">
        <w:fldChar w:fldCharType="begin"/>
      </w:r>
      <w:r w:rsidR="007253D9">
        <w:instrText xml:space="preserve"> PAGEREF _Toc213189053 \h </w:instrText>
      </w:r>
      <w:r w:rsidR="007253D9">
        <w:fldChar w:fldCharType="separate"/>
      </w:r>
      <w:r w:rsidR="007253D9">
        <w:t>2</w:t>
      </w:r>
      <w:r w:rsidR="007253D9">
        <w:fldChar w:fldCharType="end"/>
      </w:r>
    </w:p>
    <w:p w14:paraId="193F04B8" w14:textId="1424B351" w:rsidR="007253D9" w:rsidRDefault="007253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44BB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44B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_Toc213189054 \h </w:instrText>
      </w:r>
      <w:r>
        <w:fldChar w:fldCharType="separate"/>
      </w:r>
      <w:r>
        <w:t>3</w:t>
      </w:r>
      <w:r>
        <w:fldChar w:fldCharType="end"/>
      </w:r>
    </w:p>
    <w:p w14:paraId="21A4BF0B" w14:textId="1B355E78" w:rsidR="007253D9" w:rsidRDefault="007253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44BB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44B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_Toc213189055 \h </w:instrText>
      </w:r>
      <w:r>
        <w:fldChar w:fldCharType="separate"/>
      </w:r>
      <w:r>
        <w:t>3</w:t>
      </w:r>
      <w:r>
        <w:fldChar w:fldCharType="end"/>
      </w:r>
    </w:p>
    <w:p w14:paraId="4841C550" w14:textId="6A255212" w:rsidR="007253D9" w:rsidRDefault="007253D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44BB9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44BB9">
        <w:rPr>
          <w:rFonts w:cs="Arial"/>
          <w:b/>
          <w:lang w:val="pt-BR"/>
        </w:rPr>
        <w:t xml:space="preserve">Change </w:t>
      </w:r>
      <w:r w:rsidRPr="00444BB9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_Toc213189056 \h </w:instrText>
      </w:r>
      <w:r>
        <w:fldChar w:fldCharType="separate"/>
      </w:r>
      <w:r>
        <w:t>3</w:t>
      </w:r>
      <w:r>
        <w:fldChar w:fldCharType="end"/>
      </w:r>
    </w:p>
    <w:p w14:paraId="3B527C13" w14:textId="1E3B705F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3189054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3189055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318905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2CD1811" w:rsidR="0088494B" w:rsidRPr="003C4E4F" w:rsidRDefault="00C66CB3" w:rsidP="009F0907">
            <w:pPr>
              <w:spacing w:after="0"/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>f_TC_10_3_NR5GC_IMS2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A15" w14:textId="0AF7C498" w:rsidR="001B4E09" w:rsidRPr="00122EB0" w:rsidRDefault="00C66CB3" w:rsidP="001B4E0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An unnecessary trigger is sent by the SS</w:t>
            </w:r>
          </w:p>
          <w:p w14:paraId="4B12685C" w14:textId="048B2F2B" w:rsidR="00B915EF" w:rsidRPr="00AC794D" w:rsidRDefault="006745A2" w:rsidP="006745A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</w:rPr>
              <w:t xml:space="preserve">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507B873" w:rsidR="006745A2" w:rsidRPr="001354DE" w:rsidRDefault="00C66CB3" w:rsidP="006745A2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Deleted superfluous line causing the trigger to be sent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A64EDEC" w:rsidR="006745A2" w:rsidRPr="003C4E4F" w:rsidRDefault="00C66CB3" w:rsidP="006745A2">
            <w:pPr>
              <w:spacing w:after="0"/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>IMS_NR5GC_EmergencyCallTestcases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842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function f_TC_10_3_NR5GC_IMS2() runs on IMS_PTC</w:t>
            </w:r>
          </w:p>
          <w:p w14:paraId="72F06151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{ // Emergency call with emergency registration / Emergency SIP signalling and media in parallel with another ongoing IM CN subsystem signalling and media / 5GS</w:t>
            </w:r>
          </w:p>
          <w:p w14:paraId="0AD25C5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var IMS_DATA_REQ v_IMS_DATA_REQ;</w:t>
            </w:r>
          </w:p>
          <w:p w14:paraId="457F7A94" w14:textId="07D25370" w:rsidR="00C66CB3" w:rsidRPr="00C66CB3" w:rsidRDefault="00C66CB3" w:rsidP="00C66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C66CB3">
              <w:rPr>
                <w:rFonts w:ascii="Arial" w:hAnsi="Arial" w:cs="Arial"/>
              </w:rPr>
              <w:t xml:space="preserve">           </w:t>
            </w:r>
          </w:p>
          <w:p w14:paraId="6460F848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@siclog "Step 17" siclog@</w:t>
            </w:r>
          </w:p>
          <w:p w14:paraId="7721C1D6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Check: Does the UE send 200 OK response? (Step 2 of Annex A.8)</w:t>
            </w:r>
          </w:p>
          <w:p w14:paraId="65162D38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v_ContactUrlUE := f_IMS_PTC_ImsInfo_GetContactUrlUE(dialog); // @sic R5s220215 sic@</w:t>
            </w:r>
          </w:p>
          <w:p w14:paraId="1ED1AE90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f_IMS_EmergencyCallReleaseMT(v_ContactUrlUE); // @sic R5-251381 sic@</w:t>
            </w:r>
          </w:p>
          <w:p w14:paraId="6D228F65" w14:textId="77777777" w:rsidR="00C66CB3" w:rsidRPr="00AD569D" w:rsidRDefault="00C66CB3" w:rsidP="00C66CB3">
            <w:pPr>
              <w:rPr>
                <w:rFonts w:ascii="Arial" w:hAnsi="Arial" w:cs="Arial"/>
              </w:rPr>
            </w:pPr>
            <w:r w:rsidRPr="00AD569D">
              <w:rPr>
                <w:rFonts w:ascii="Arial" w:hAnsi="Arial" w:cs="Arial"/>
              </w:rPr>
              <w:t xml:space="preserve">    f_IMS_CC_EndFirstOfMultipleCalls(IPCAN_EmergencyCall_NormalService, IPCAN_SpeechAndEmergencyCall); // @sic R5s220215 sic@</w:t>
            </w:r>
          </w:p>
          <w:p w14:paraId="61E401A9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f_IMS_PreliminaryPass(__FILE__, __LINE__, "Step 17");</w:t>
            </w:r>
          </w:p>
          <w:p w14:paraId="0320A6D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16AE0012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@siclog "Step 17A-17C" siclog@</w:t>
            </w:r>
          </w:p>
          <w:p w14:paraId="2C456438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Steps 3b1-3b3 of generic procedure specified in Table 4.9.12B.2.2-1 of TS 38.508-1 [21] are performed. @sic R5-225441 sic@</w:t>
            </w:r>
          </w:p>
          <w:p w14:paraId="7D22933A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327724F0" w14:textId="77777777" w:rsidR="00C66CB3" w:rsidRPr="00AD569D" w:rsidRDefault="00C66CB3" w:rsidP="00C66CB3">
            <w:pPr>
              <w:rPr>
                <w:rFonts w:ascii="Arial" w:hAnsi="Arial" w:cs="Arial"/>
                <w:strike/>
                <w:highlight w:val="cyan"/>
              </w:rPr>
            </w:pPr>
            <w:r w:rsidRPr="00AD569D">
              <w:rPr>
                <w:rFonts w:ascii="Arial" w:hAnsi="Arial" w:cs="Arial"/>
                <w:strike/>
              </w:rPr>
              <w:t xml:space="preserve">    </w:t>
            </w:r>
            <w:r w:rsidRPr="00AD569D">
              <w:rPr>
                <w:rFonts w:ascii="Arial" w:hAnsi="Arial" w:cs="Arial"/>
                <w:strike/>
                <w:highlight w:val="cyan"/>
              </w:rPr>
              <w:t>// Inform NR: Emergency Call released</w:t>
            </w:r>
          </w:p>
          <w:p w14:paraId="1FD0D13F" w14:textId="77777777" w:rsidR="00C66CB3" w:rsidRPr="00AD569D" w:rsidRDefault="00C66CB3" w:rsidP="00C66CB3">
            <w:pPr>
              <w:rPr>
                <w:rFonts w:ascii="Arial" w:hAnsi="Arial" w:cs="Arial"/>
                <w:strike/>
              </w:rPr>
            </w:pPr>
            <w:r w:rsidRPr="00AD569D">
              <w:rPr>
                <w:rFonts w:ascii="Arial" w:hAnsi="Arial" w:cs="Arial"/>
                <w:strike/>
                <w:highlight w:val="cyan"/>
              </w:rPr>
              <w:t xml:space="preserve">    f_IMS_IPCAN_SendCoOrdMsg(IPCAN); // @sic R5s220215 sic@</w:t>
            </w:r>
          </w:p>
          <w:p w14:paraId="28F8315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548A573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lastRenderedPageBreak/>
              <w:t xml:space="preserve">    // @siclog "Step 18" siclog@</w:t>
            </w:r>
          </w:p>
          <w:p w14:paraId="5A417735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UE is made to resume the original voice call</w:t>
            </w:r>
          </w:p>
          <w:p w14:paraId="1C870100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f_UT_CallResume(MMI);</w:t>
            </w:r>
          </w:p>
          <w:p w14:paraId="023E2130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58792A3E" w14:textId="248BED28" w:rsidR="00BA777D" w:rsidRPr="003C4E4F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386564" w14:textId="77777777" w:rsidR="001B4E09" w:rsidRPr="003C4E4F" w:rsidRDefault="001B4E09" w:rsidP="001B4E0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72DF6" w14:textId="77777777" w:rsidR="00150BC1" w:rsidRDefault="00150BC1">
      <w:r>
        <w:separator/>
      </w:r>
    </w:p>
  </w:endnote>
  <w:endnote w:type="continuationSeparator" w:id="0">
    <w:p w14:paraId="08A3C9E2" w14:textId="77777777" w:rsidR="00150BC1" w:rsidRDefault="0015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9E6EB" w14:textId="77777777" w:rsidR="00150BC1" w:rsidRDefault="00150BC1">
      <w:r>
        <w:separator/>
      </w:r>
    </w:p>
  </w:footnote>
  <w:footnote w:type="continuationSeparator" w:id="0">
    <w:p w14:paraId="4C8766CD" w14:textId="77777777" w:rsidR="00150BC1" w:rsidRDefault="00150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50D17"/>
    <w:rsid w:val="0006410B"/>
    <w:rsid w:val="00067F72"/>
    <w:rsid w:val="00070E09"/>
    <w:rsid w:val="00081803"/>
    <w:rsid w:val="000835CC"/>
    <w:rsid w:val="00086021"/>
    <w:rsid w:val="000A6394"/>
    <w:rsid w:val="000B51E8"/>
    <w:rsid w:val="000B699B"/>
    <w:rsid w:val="000B7FED"/>
    <w:rsid w:val="000C038A"/>
    <w:rsid w:val="000C064F"/>
    <w:rsid w:val="000C4144"/>
    <w:rsid w:val="000C6598"/>
    <w:rsid w:val="000D15FD"/>
    <w:rsid w:val="000D44B3"/>
    <w:rsid w:val="000D58B4"/>
    <w:rsid w:val="000D7E3C"/>
    <w:rsid w:val="000F6385"/>
    <w:rsid w:val="0010069D"/>
    <w:rsid w:val="00107FE5"/>
    <w:rsid w:val="00116970"/>
    <w:rsid w:val="0012293A"/>
    <w:rsid w:val="001238AC"/>
    <w:rsid w:val="0013387F"/>
    <w:rsid w:val="00134E64"/>
    <w:rsid w:val="001354DE"/>
    <w:rsid w:val="001365F3"/>
    <w:rsid w:val="00144249"/>
    <w:rsid w:val="0014493A"/>
    <w:rsid w:val="00145AFA"/>
    <w:rsid w:val="00145D0D"/>
    <w:rsid w:val="00145D43"/>
    <w:rsid w:val="00150BC1"/>
    <w:rsid w:val="0015655B"/>
    <w:rsid w:val="00166741"/>
    <w:rsid w:val="00192C46"/>
    <w:rsid w:val="001A08B3"/>
    <w:rsid w:val="001A112E"/>
    <w:rsid w:val="001A3D19"/>
    <w:rsid w:val="001A7B60"/>
    <w:rsid w:val="001B4E09"/>
    <w:rsid w:val="001B52F0"/>
    <w:rsid w:val="001B7A65"/>
    <w:rsid w:val="001C1744"/>
    <w:rsid w:val="001C302A"/>
    <w:rsid w:val="001C6E4C"/>
    <w:rsid w:val="001D1E67"/>
    <w:rsid w:val="001D269F"/>
    <w:rsid w:val="001E41F3"/>
    <w:rsid w:val="001E5E84"/>
    <w:rsid w:val="001F3F10"/>
    <w:rsid w:val="001F4443"/>
    <w:rsid w:val="00213327"/>
    <w:rsid w:val="00215476"/>
    <w:rsid w:val="0022125A"/>
    <w:rsid w:val="00240DDD"/>
    <w:rsid w:val="0024481A"/>
    <w:rsid w:val="0026004D"/>
    <w:rsid w:val="002640DD"/>
    <w:rsid w:val="00265A0D"/>
    <w:rsid w:val="00275D12"/>
    <w:rsid w:val="002818BE"/>
    <w:rsid w:val="00284FEB"/>
    <w:rsid w:val="002860C4"/>
    <w:rsid w:val="002864A2"/>
    <w:rsid w:val="002A2467"/>
    <w:rsid w:val="002A5D10"/>
    <w:rsid w:val="002B40FF"/>
    <w:rsid w:val="002B5741"/>
    <w:rsid w:val="002B5C19"/>
    <w:rsid w:val="002B6BA3"/>
    <w:rsid w:val="002C5C92"/>
    <w:rsid w:val="002D2245"/>
    <w:rsid w:val="002D4E69"/>
    <w:rsid w:val="002D747B"/>
    <w:rsid w:val="002E472E"/>
    <w:rsid w:val="00305409"/>
    <w:rsid w:val="00322B87"/>
    <w:rsid w:val="003351BD"/>
    <w:rsid w:val="00337816"/>
    <w:rsid w:val="0034480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D42C8"/>
    <w:rsid w:val="003E1A36"/>
    <w:rsid w:val="003F1C15"/>
    <w:rsid w:val="003F4274"/>
    <w:rsid w:val="00410044"/>
    <w:rsid w:val="004100A0"/>
    <w:rsid w:val="00410371"/>
    <w:rsid w:val="004242F1"/>
    <w:rsid w:val="004315CD"/>
    <w:rsid w:val="00434FE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4F34B9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53D9"/>
    <w:rsid w:val="0072607E"/>
    <w:rsid w:val="00732E8B"/>
    <w:rsid w:val="00776539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228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5BDE"/>
    <w:rsid w:val="007F689C"/>
    <w:rsid w:val="007F7259"/>
    <w:rsid w:val="008040A8"/>
    <w:rsid w:val="00804151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9F7CF3"/>
    <w:rsid w:val="00A124EE"/>
    <w:rsid w:val="00A13EE9"/>
    <w:rsid w:val="00A203C8"/>
    <w:rsid w:val="00A246B6"/>
    <w:rsid w:val="00A438B1"/>
    <w:rsid w:val="00A47E70"/>
    <w:rsid w:val="00A50AAA"/>
    <w:rsid w:val="00A50CF0"/>
    <w:rsid w:val="00A70A3A"/>
    <w:rsid w:val="00A7671C"/>
    <w:rsid w:val="00A8234E"/>
    <w:rsid w:val="00AA2CBC"/>
    <w:rsid w:val="00AB14A9"/>
    <w:rsid w:val="00AB3F81"/>
    <w:rsid w:val="00AB49A5"/>
    <w:rsid w:val="00AC30B2"/>
    <w:rsid w:val="00AC5820"/>
    <w:rsid w:val="00AC794D"/>
    <w:rsid w:val="00AD1CD8"/>
    <w:rsid w:val="00AD569D"/>
    <w:rsid w:val="00AD623E"/>
    <w:rsid w:val="00AE177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3"/>
    <w:rsid w:val="00C65F3B"/>
    <w:rsid w:val="00C66BA2"/>
    <w:rsid w:val="00C66CB3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52C7"/>
    <w:rsid w:val="00D8769A"/>
    <w:rsid w:val="00D9124E"/>
    <w:rsid w:val="00D91B72"/>
    <w:rsid w:val="00D945FF"/>
    <w:rsid w:val="00DA5C26"/>
    <w:rsid w:val="00DC041F"/>
    <w:rsid w:val="00DC0B24"/>
    <w:rsid w:val="00DE34CF"/>
    <w:rsid w:val="00DE7B8D"/>
    <w:rsid w:val="00E04044"/>
    <w:rsid w:val="00E11E16"/>
    <w:rsid w:val="00E13F3D"/>
    <w:rsid w:val="00E159C3"/>
    <w:rsid w:val="00E166F3"/>
    <w:rsid w:val="00E24DEF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0934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51A6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2025-10-16T12:27:00Z</dcterms:created>
  <dcterms:modified xsi:type="dcterms:W3CDTF">2026-01-05T14:54:00Z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