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4123" w14:textId="18FC1521" w:rsidR="00127281" w:rsidRDefault="00127281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26</w:t>
      </w:r>
      <w:r>
        <w:rPr>
          <w:b/>
          <w:i/>
          <w:noProof/>
          <w:sz w:val="28"/>
        </w:rPr>
        <w:fldChar w:fldCharType="end"/>
      </w:r>
    </w:p>
    <w:p w14:paraId="6820C224" w14:textId="77777777" w:rsidR="00127281" w:rsidRDefault="00127281" w:rsidP="001272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16BB" w14:paraId="04CFFF49" w14:textId="77777777" w:rsidTr="00A830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FBF06" w14:textId="77777777" w:rsidR="009616BB" w:rsidRDefault="009616BB" w:rsidP="00A830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9616BB" w14:paraId="0B148B45" w14:textId="77777777" w:rsidTr="00A8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13D2C" w14:textId="77777777" w:rsidR="009616BB" w:rsidRDefault="009616BB" w:rsidP="00A830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16BB" w14:paraId="71E19DF9" w14:textId="77777777" w:rsidTr="00A8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F9130" w14:textId="77777777" w:rsidR="009616BB" w:rsidRDefault="009616BB" w:rsidP="00A8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BB" w14:paraId="61C1CAF4" w14:textId="77777777" w:rsidTr="00A830E3">
        <w:tc>
          <w:tcPr>
            <w:tcW w:w="142" w:type="dxa"/>
            <w:tcBorders>
              <w:left w:val="single" w:sz="4" w:space="0" w:color="auto"/>
            </w:tcBorders>
          </w:tcPr>
          <w:p w14:paraId="77765ADB" w14:textId="77777777" w:rsidR="009616BB" w:rsidRDefault="009616BB" w:rsidP="00A830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87813" w14:textId="77777777" w:rsidR="009616BB" w:rsidRPr="00410371" w:rsidRDefault="009616BB" w:rsidP="00A830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187335C4" w14:textId="77777777" w:rsidR="009616BB" w:rsidRDefault="009616BB" w:rsidP="00A830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E250E9" w14:textId="77777777" w:rsidR="009616BB" w:rsidRPr="00410371" w:rsidRDefault="009616BB" w:rsidP="00A830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1006</w:t>
              </w:r>
            </w:fldSimple>
          </w:p>
        </w:tc>
        <w:tc>
          <w:tcPr>
            <w:tcW w:w="709" w:type="dxa"/>
          </w:tcPr>
          <w:p w14:paraId="0346B0AC" w14:textId="77777777" w:rsidR="009616BB" w:rsidRDefault="009616BB" w:rsidP="00A830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F46889" w14:textId="746A49C7" w:rsidR="009616BB" w:rsidRPr="00410371" w:rsidRDefault="00127281" w:rsidP="00A830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05B3680" w14:textId="77777777" w:rsidR="009616BB" w:rsidRDefault="009616BB" w:rsidP="00A830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46981B" w14:textId="29C28570" w:rsidR="009616BB" w:rsidRPr="00410371" w:rsidRDefault="009616BB" w:rsidP="00A83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27281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601D9" w14:textId="77777777" w:rsidR="009616BB" w:rsidRDefault="009616BB" w:rsidP="00A830E3">
            <w:pPr>
              <w:pStyle w:val="CRCoverPage"/>
              <w:spacing w:after="0"/>
              <w:rPr>
                <w:noProof/>
              </w:rPr>
            </w:pPr>
          </w:p>
        </w:tc>
      </w:tr>
      <w:tr w:rsidR="009616BB" w14:paraId="5FEF449D" w14:textId="77777777" w:rsidTr="00A8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3ECC6" w14:textId="77777777" w:rsidR="009616BB" w:rsidRDefault="009616BB" w:rsidP="00A830E3">
            <w:pPr>
              <w:pStyle w:val="CRCoverPage"/>
              <w:spacing w:after="0"/>
              <w:rPr>
                <w:noProof/>
              </w:rPr>
            </w:pPr>
          </w:p>
        </w:tc>
      </w:tr>
      <w:tr w:rsidR="009616BB" w14:paraId="15AC5966" w14:textId="77777777" w:rsidTr="00A830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282F52" w14:textId="77777777" w:rsidR="009616BB" w:rsidRPr="00F25D98" w:rsidRDefault="009616BB" w:rsidP="00A830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16BB" w14:paraId="45221B6C" w14:textId="77777777" w:rsidTr="00A830E3">
        <w:tc>
          <w:tcPr>
            <w:tcW w:w="9641" w:type="dxa"/>
            <w:gridSpan w:val="9"/>
          </w:tcPr>
          <w:p w14:paraId="0FEE543B" w14:textId="77777777" w:rsidR="009616BB" w:rsidRDefault="009616BB" w:rsidP="00A8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2DCB8" w14:textId="77777777" w:rsidR="009616BB" w:rsidRDefault="009616BB" w:rsidP="009616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16BB" w14:paraId="2C2261E2" w14:textId="77777777" w:rsidTr="00A830E3">
        <w:tc>
          <w:tcPr>
            <w:tcW w:w="2835" w:type="dxa"/>
          </w:tcPr>
          <w:p w14:paraId="5F5A5A8E" w14:textId="77777777" w:rsidR="009616BB" w:rsidRDefault="009616BB" w:rsidP="00A830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50E004" w14:textId="77777777" w:rsidR="009616BB" w:rsidRDefault="009616BB" w:rsidP="00A830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AEB88B" w14:textId="77777777" w:rsidR="009616BB" w:rsidRDefault="009616BB" w:rsidP="00A83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EA8416" w14:textId="77777777" w:rsidR="009616BB" w:rsidRDefault="009616BB" w:rsidP="00A830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A26CB" w14:textId="77777777" w:rsidR="009616BB" w:rsidRDefault="009616BB" w:rsidP="00A83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F1BAD" w14:textId="77777777" w:rsidR="009616BB" w:rsidRDefault="009616BB" w:rsidP="00A830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5A532" w14:textId="77777777" w:rsidR="009616BB" w:rsidRDefault="009616BB" w:rsidP="00A83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F57D7" w14:textId="77777777" w:rsidR="009616BB" w:rsidRDefault="009616BB" w:rsidP="00A830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9A382" w14:textId="77777777" w:rsidR="009616BB" w:rsidRDefault="009616BB" w:rsidP="00A830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11E2A9" w14:textId="77777777" w:rsidR="009616BB" w:rsidRDefault="009616BB" w:rsidP="009616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16BB" w14:paraId="2D75DDC7" w14:textId="77777777" w:rsidTr="00A830E3">
        <w:tc>
          <w:tcPr>
            <w:tcW w:w="9640" w:type="dxa"/>
            <w:gridSpan w:val="11"/>
          </w:tcPr>
          <w:p w14:paraId="4F3132C7" w14:textId="77777777" w:rsidR="009616BB" w:rsidRDefault="009616BB" w:rsidP="00A8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BB" w14:paraId="2F32EEF3" w14:textId="77777777" w:rsidTr="00A830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9DAD6" w14:textId="77777777" w:rsidR="009616BB" w:rsidRDefault="009616BB" w:rsidP="00A830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F86A" w14:textId="77777777" w:rsidR="009616BB" w:rsidRDefault="009616BB" w:rsidP="00A830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NR </w:t>
            </w:r>
            <w:proofErr w:type="spellStart"/>
            <w:r>
              <w:t>eCall</w:t>
            </w:r>
            <w:proofErr w:type="spellEnd"/>
            <w:r>
              <w:t xml:space="preserve"> Testcase 11.14</w:t>
            </w:r>
            <w:r>
              <w:fldChar w:fldCharType="end"/>
            </w:r>
          </w:p>
        </w:tc>
      </w:tr>
      <w:tr w:rsidR="009616BB" w14:paraId="3C3F2152" w14:textId="77777777" w:rsidTr="00A830E3">
        <w:tc>
          <w:tcPr>
            <w:tcW w:w="1843" w:type="dxa"/>
            <w:tcBorders>
              <w:left w:val="single" w:sz="4" w:space="0" w:color="auto"/>
            </w:tcBorders>
          </w:tcPr>
          <w:p w14:paraId="50059E18" w14:textId="77777777" w:rsidR="009616BB" w:rsidRDefault="009616BB" w:rsidP="00A8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ED2F1" w14:textId="77777777" w:rsidR="009616BB" w:rsidRDefault="009616BB" w:rsidP="00A8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BB" w14:paraId="03C80412" w14:textId="77777777" w:rsidTr="00A830E3">
        <w:tc>
          <w:tcPr>
            <w:tcW w:w="1843" w:type="dxa"/>
            <w:tcBorders>
              <w:left w:val="single" w:sz="4" w:space="0" w:color="auto"/>
            </w:tcBorders>
          </w:tcPr>
          <w:p w14:paraId="5CEE225A" w14:textId="77777777" w:rsidR="009616BB" w:rsidRDefault="009616BB" w:rsidP="00A830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8C631" w14:textId="77777777" w:rsidR="009616BB" w:rsidRDefault="009616BB" w:rsidP="00A830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SCHWARZ, Anritsu, Keysight</w:t>
              </w:r>
            </w:fldSimple>
          </w:p>
        </w:tc>
      </w:tr>
      <w:tr w:rsidR="009616BB" w14:paraId="4846AF2F" w14:textId="77777777" w:rsidTr="00A830E3">
        <w:tc>
          <w:tcPr>
            <w:tcW w:w="1843" w:type="dxa"/>
            <w:tcBorders>
              <w:left w:val="single" w:sz="4" w:space="0" w:color="auto"/>
            </w:tcBorders>
          </w:tcPr>
          <w:p w14:paraId="2B50D7D8" w14:textId="77777777" w:rsidR="009616BB" w:rsidRDefault="009616BB" w:rsidP="00A830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540E0" w14:textId="5C4AC5D3" w:rsidR="009616BB" w:rsidRDefault="009616BB" w:rsidP="00A830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616BB" w14:paraId="5673266C" w14:textId="77777777" w:rsidTr="00A830E3">
        <w:tc>
          <w:tcPr>
            <w:tcW w:w="1843" w:type="dxa"/>
            <w:tcBorders>
              <w:left w:val="single" w:sz="4" w:space="0" w:color="auto"/>
            </w:tcBorders>
          </w:tcPr>
          <w:p w14:paraId="5ABB87CC" w14:textId="77777777" w:rsidR="009616BB" w:rsidRDefault="009616BB" w:rsidP="00A8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58243" w14:textId="77777777" w:rsidR="009616BB" w:rsidRDefault="009616BB" w:rsidP="00A8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BB" w14:paraId="60721430" w14:textId="77777777" w:rsidTr="00A830E3">
        <w:tc>
          <w:tcPr>
            <w:tcW w:w="1843" w:type="dxa"/>
            <w:tcBorders>
              <w:left w:val="single" w:sz="4" w:space="0" w:color="auto"/>
            </w:tcBorders>
          </w:tcPr>
          <w:p w14:paraId="1A95CE29" w14:textId="77777777" w:rsidR="009616BB" w:rsidRDefault="009616BB" w:rsidP="00A830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12B4F8" w14:textId="77777777" w:rsidR="009616BB" w:rsidRDefault="009616BB" w:rsidP="00A830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B538CD" w14:textId="77777777" w:rsidR="009616BB" w:rsidRDefault="009616BB" w:rsidP="00A830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0FED9" w14:textId="77777777" w:rsidR="009616BB" w:rsidRDefault="009616BB" w:rsidP="00A830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D7AF0" w14:textId="77777777" w:rsidR="009616BB" w:rsidRDefault="009616BB" w:rsidP="00A830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2025-11-26</w:t>
              </w:r>
            </w:fldSimple>
          </w:p>
        </w:tc>
      </w:tr>
      <w:tr w:rsidR="009616BB" w14:paraId="68048558" w14:textId="77777777" w:rsidTr="00A830E3">
        <w:tc>
          <w:tcPr>
            <w:tcW w:w="1843" w:type="dxa"/>
            <w:tcBorders>
              <w:left w:val="single" w:sz="4" w:space="0" w:color="auto"/>
            </w:tcBorders>
          </w:tcPr>
          <w:p w14:paraId="137D6ED3" w14:textId="77777777" w:rsidR="009616BB" w:rsidRDefault="009616BB" w:rsidP="00A8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115205" w14:textId="77777777" w:rsidR="009616BB" w:rsidRDefault="009616BB" w:rsidP="00A8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845A98" w14:textId="77777777" w:rsidR="009616BB" w:rsidRDefault="009616BB" w:rsidP="00A8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94255A" w14:textId="77777777" w:rsidR="009616BB" w:rsidRDefault="009616BB" w:rsidP="00A8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69C703" w14:textId="77777777" w:rsidR="009616BB" w:rsidRDefault="009616BB" w:rsidP="00A8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BB" w14:paraId="6A43182E" w14:textId="77777777" w:rsidTr="00A830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7C7735" w14:textId="77777777" w:rsidR="009616BB" w:rsidRDefault="009616BB" w:rsidP="00A830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5F7DC" w14:textId="77777777" w:rsidR="009616BB" w:rsidRDefault="009616BB" w:rsidP="00A830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3270F7" w14:textId="77777777" w:rsidR="009616BB" w:rsidRDefault="009616BB" w:rsidP="00A830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4767E" w14:textId="77777777" w:rsidR="009616BB" w:rsidRDefault="009616BB" w:rsidP="00A830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938C" w14:textId="77777777" w:rsidR="009616BB" w:rsidRDefault="009616BB" w:rsidP="00A830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616BB" w14:paraId="16C3CC25" w14:textId="77777777" w:rsidTr="00A830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39100" w14:textId="77777777" w:rsidR="009616BB" w:rsidRDefault="009616BB" w:rsidP="00A830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E833E" w14:textId="77777777" w:rsidR="009616BB" w:rsidRDefault="009616BB" w:rsidP="00A830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5DBDFC" w14:textId="77777777" w:rsidR="009616BB" w:rsidRDefault="009616BB" w:rsidP="00A830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4E4BEE" w14:textId="77777777" w:rsidR="009616BB" w:rsidRPr="007C2097" w:rsidRDefault="009616BB" w:rsidP="00A830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16BB" w14:paraId="52382C1B" w14:textId="77777777" w:rsidTr="00A830E3">
        <w:tc>
          <w:tcPr>
            <w:tcW w:w="1843" w:type="dxa"/>
          </w:tcPr>
          <w:p w14:paraId="707B6362" w14:textId="77777777" w:rsidR="009616BB" w:rsidRDefault="009616BB" w:rsidP="00A8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A08C6E" w14:textId="77777777" w:rsidR="009616BB" w:rsidRDefault="009616BB" w:rsidP="00A8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BB" w14:paraId="057D8D33" w14:textId="77777777" w:rsidTr="00A8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0E0F9" w14:textId="77777777" w:rsidR="009616BB" w:rsidRDefault="009616BB" w:rsidP="00961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39024" w14:textId="036749E4" w:rsidR="009616BB" w:rsidRDefault="009616BB" w:rsidP="00961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test case 11.14 to </w:t>
            </w:r>
            <w:r w:rsidRPr="00F056A8">
              <w:rPr>
                <w:noProof/>
              </w:rPr>
              <w:t>the IMS_</w:t>
            </w:r>
            <w:r>
              <w:rPr>
                <w:noProof/>
              </w:rPr>
              <w:t>NR5GC</w:t>
            </w:r>
            <w:r w:rsidRPr="00F056A8">
              <w:rPr>
                <w:noProof/>
              </w:rPr>
              <w:t xml:space="preserve"> </w:t>
            </w:r>
            <w:r>
              <w:rPr>
                <w:noProof/>
              </w:rPr>
              <w:t>test suite.</w:t>
            </w:r>
          </w:p>
        </w:tc>
      </w:tr>
      <w:tr w:rsidR="009616BB" w14:paraId="0D1E6988" w14:textId="77777777" w:rsidTr="00A8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8205" w14:textId="77777777" w:rsidR="009616BB" w:rsidRDefault="009616BB" w:rsidP="00961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EBEE7" w14:textId="77777777" w:rsidR="009616BB" w:rsidRDefault="009616BB" w:rsidP="00961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BB" w14:paraId="2E6EA9A5" w14:textId="77777777" w:rsidTr="00A8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3011" w14:textId="77777777" w:rsidR="009616BB" w:rsidRDefault="009616BB" w:rsidP="00961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7D5B6" w14:textId="2C8A6614" w:rsidR="009616BB" w:rsidRDefault="009616BB" w:rsidP="009616BB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11.14</w:t>
            </w:r>
            <w:r w:rsidRPr="00F056A8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9616BB" w14:paraId="346F1A45" w14:textId="77777777" w:rsidTr="00A8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EE29A" w14:textId="77777777" w:rsidR="009616BB" w:rsidRDefault="009616BB" w:rsidP="00961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8089C" w14:textId="77777777" w:rsidR="009616BB" w:rsidRDefault="009616BB" w:rsidP="00961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BB" w14:paraId="5A7DC9DA" w14:textId="77777777" w:rsidTr="00A830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F9B7D" w14:textId="77777777" w:rsidR="009616BB" w:rsidRDefault="009616BB" w:rsidP="00961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CDCC1" w14:textId="547AD439" w:rsidR="009616BB" w:rsidRDefault="009616BB" w:rsidP="009616BB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>Test case will not be added to ATS</w:t>
            </w:r>
          </w:p>
        </w:tc>
      </w:tr>
      <w:tr w:rsidR="009616BB" w14:paraId="626919D4" w14:textId="77777777" w:rsidTr="00A830E3">
        <w:tc>
          <w:tcPr>
            <w:tcW w:w="2694" w:type="dxa"/>
            <w:gridSpan w:val="2"/>
          </w:tcPr>
          <w:p w14:paraId="26B5A636" w14:textId="77777777" w:rsidR="009616BB" w:rsidRDefault="009616BB" w:rsidP="00961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B61C51" w14:textId="77777777" w:rsidR="009616BB" w:rsidRDefault="009616BB" w:rsidP="00961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BB" w14:paraId="761BA03B" w14:textId="77777777" w:rsidTr="00A8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0C203" w14:textId="77777777" w:rsidR="009616BB" w:rsidRDefault="009616BB" w:rsidP="00961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FF1CA" w14:textId="072C6913" w:rsidR="009616BB" w:rsidRDefault="009616BB" w:rsidP="00961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11.14.NR5GC</w:t>
            </w:r>
          </w:p>
        </w:tc>
      </w:tr>
      <w:tr w:rsidR="009616BB" w14:paraId="5292C003" w14:textId="77777777" w:rsidTr="00A8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EED13" w14:textId="77777777" w:rsidR="009616BB" w:rsidRDefault="009616BB" w:rsidP="00961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AC46" w14:textId="77777777" w:rsidR="009616BB" w:rsidRDefault="009616BB" w:rsidP="00961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BB" w14:paraId="36D5D25D" w14:textId="77777777" w:rsidTr="00A8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10F9" w14:textId="77777777" w:rsidR="009616BB" w:rsidRDefault="009616BB" w:rsidP="00961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11126" w14:textId="77777777" w:rsidR="009616BB" w:rsidRDefault="009616BB" w:rsidP="00961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BBFD6" w14:textId="77777777" w:rsidR="009616BB" w:rsidRDefault="009616BB" w:rsidP="00961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DB5732" w14:textId="77777777" w:rsidR="009616BB" w:rsidRDefault="009616BB" w:rsidP="009616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AD0CEE" w14:textId="77777777" w:rsidR="009616BB" w:rsidRDefault="009616BB" w:rsidP="009616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6BB" w14:paraId="43E1E309" w14:textId="77777777" w:rsidTr="00A8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413B3" w14:textId="77777777" w:rsidR="009616BB" w:rsidRDefault="009616BB" w:rsidP="00961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492AC" w14:textId="77777777" w:rsidR="009616BB" w:rsidRDefault="009616BB" w:rsidP="00961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B7F64" w14:textId="2B93F980" w:rsidR="009616BB" w:rsidRDefault="00EC707D" w:rsidP="00961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2EDEE" w14:textId="77777777" w:rsidR="009616BB" w:rsidRDefault="009616BB" w:rsidP="009616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E8BB2" w14:textId="3B940BF8" w:rsidR="009616BB" w:rsidRDefault="009616BB" w:rsidP="009616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6BB" w14:paraId="701A1ACA" w14:textId="77777777" w:rsidTr="00A8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FB306" w14:textId="77777777" w:rsidR="009616BB" w:rsidRDefault="009616BB" w:rsidP="009616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3D673" w14:textId="77777777" w:rsidR="009616BB" w:rsidRDefault="009616BB" w:rsidP="00961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701D8" w14:textId="66D75FF7" w:rsidR="009616BB" w:rsidRDefault="00EC707D" w:rsidP="00961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EB647" w14:textId="77777777" w:rsidR="009616BB" w:rsidRDefault="009616BB" w:rsidP="009616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39078" w14:textId="399BEB2E" w:rsidR="009616BB" w:rsidRDefault="009616BB" w:rsidP="009616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6BB" w14:paraId="7DF34A26" w14:textId="77777777" w:rsidTr="00A8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B75D" w14:textId="77777777" w:rsidR="009616BB" w:rsidRDefault="009616BB" w:rsidP="009616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1278E" w14:textId="77777777" w:rsidR="009616BB" w:rsidRDefault="009616BB" w:rsidP="00961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731FA" w14:textId="6F8976F8" w:rsidR="009616BB" w:rsidRDefault="00EC707D" w:rsidP="00961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E510EC" w14:textId="77777777" w:rsidR="009616BB" w:rsidRDefault="009616BB" w:rsidP="009616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7040D" w14:textId="2D9A257E" w:rsidR="009616BB" w:rsidRDefault="009616BB" w:rsidP="009616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6BB" w14:paraId="733BD82E" w14:textId="77777777" w:rsidTr="00A8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0956D" w14:textId="77777777" w:rsidR="009616BB" w:rsidRDefault="009616BB" w:rsidP="009616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18017" w14:textId="77777777" w:rsidR="009616BB" w:rsidRDefault="009616BB" w:rsidP="009616BB">
            <w:pPr>
              <w:pStyle w:val="CRCoverPage"/>
              <w:spacing w:after="0"/>
              <w:rPr>
                <w:noProof/>
              </w:rPr>
            </w:pPr>
          </w:p>
        </w:tc>
      </w:tr>
      <w:tr w:rsidR="009616BB" w14:paraId="7110B2C7" w14:textId="77777777" w:rsidTr="00A830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15738" w14:textId="77777777" w:rsidR="009616BB" w:rsidRDefault="009616BB" w:rsidP="00961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BD896" w14:textId="77777777" w:rsidR="009616BB" w:rsidRDefault="009616BB" w:rsidP="00961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16BB" w:rsidRPr="008863B9" w14:paraId="2C8EABFD" w14:textId="77777777" w:rsidTr="00A830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776A7" w14:textId="77777777" w:rsidR="009616BB" w:rsidRPr="008863B9" w:rsidRDefault="009616BB" w:rsidP="00961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FAFF9" w14:textId="77777777" w:rsidR="009616BB" w:rsidRPr="008863B9" w:rsidRDefault="009616BB" w:rsidP="009616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16BB" w14:paraId="54A1EF65" w14:textId="77777777" w:rsidTr="00A8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8DC27" w14:textId="77777777" w:rsidR="009616BB" w:rsidRDefault="009616BB" w:rsidP="00961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2BCCD" w14:textId="77777777" w:rsidR="009616BB" w:rsidRDefault="009616BB" w:rsidP="00961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F6AA50" w14:textId="77777777" w:rsidR="00CA6945" w:rsidRDefault="00CA6945" w:rsidP="009B6E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367A86" w14:textId="77777777" w:rsidR="00445963" w:rsidRPr="001C38C4" w:rsidRDefault="00445963" w:rsidP="00445963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215044448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0"/>
    </w:p>
    <w:p w14:paraId="344E9A85" w14:textId="428D5C21" w:rsidR="00705C5C" w:rsidRDefault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05C5C" w:rsidRPr="00776C50">
        <w:rPr>
          <w:rFonts w:cs="Arial"/>
          <w:b/>
          <w:bCs/>
          <w:i/>
          <w:iCs/>
        </w:rPr>
        <w:t>Table of Contents</w:t>
      </w:r>
      <w:r w:rsidR="00705C5C">
        <w:tab/>
      </w:r>
      <w:r w:rsidR="00705C5C">
        <w:fldChar w:fldCharType="begin"/>
      </w:r>
      <w:r w:rsidR="00705C5C">
        <w:instrText xml:space="preserve"> PAGEREF _Toc215044448 \h </w:instrText>
      </w:r>
      <w:r w:rsidR="00705C5C">
        <w:fldChar w:fldCharType="separate"/>
      </w:r>
      <w:r w:rsidR="00705C5C">
        <w:t>2</w:t>
      </w:r>
      <w:r w:rsidR="00705C5C">
        <w:fldChar w:fldCharType="end"/>
      </w:r>
    </w:p>
    <w:p w14:paraId="468AB729" w14:textId="5566E06E" w:rsidR="00705C5C" w:rsidRDefault="00705C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6C50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6C5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_Toc215044449 \h </w:instrText>
      </w:r>
      <w:r>
        <w:fldChar w:fldCharType="separate"/>
      </w:r>
      <w:r>
        <w:t>2</w:t>
      </w:r>
      <w:r>
        <w:fldChar w:fldCharType="end"/>
      </w:r>
    </w:p>
    <w:p w14:paraId="52A16760" w14:textId="71F03B9F" w:rsidR="00705C5C" w:rsidRDefault="00705C5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6C50">
        <w:rPr>
          <w:b/>
          <w:bCs/>
        </w:rPr>
        <w:t>1.1 Verification Test Summary</w:t>
      </w:r>
      <w:r>
        <w:tab/>
      </w:r>
      <w:r>
        <w:fldChar w:fldCharType="begin"/>
      </w:r>
      <w:r>
        <w:instrText xml:space="preserve"> PAGEREF _Toc215044450 \h </w:instrText>
      </w:r>
      <w:r>
        <w:fldChar w:fldCharType="separate"/>
      </w:r>
      <w:r>
        <w:t>2</w:t>
      </w:r>
      <w:r>
        <w:fldChar w:fldCharType="end"/>
      </w:r>
    </w:p>
    <w:p w14:paraId="1507B2A8" w14:textId="45A18903" w:rsidR="00705C5C" w:rsidRDefault="00705C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6C50">
        <w:rPr>
          <w:b/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6C50">
        <w:rPr>
          <w:b/>
          <w:bCs/>
        </w:rPr>
        <w:t>Corrections required</w:t>
      </w:r>
      <w:r>
        <w:tab/>
      </w:r>
      <w:r>
        <w:fldChar w:fldCharType="begin"/>
      </w:r>
      <w:r>
        <w:instrText xml:space="preserve"> PAGEREF _Toc215044451 \h </w:instrText>
      </w:r>
      <w:r>
        <w:fldChar w:fldCharType="separate"/>
      </w:r>
      <w:r>
        <w:t>3</w:t>
      </w:r>
      <w:r>
        <w:fldChar w:fldCharType="end"/>
      </w:r>
    </w:p>
    <w:p w14:paraId="635D9645" w14:textId="0C1E9675" w:rsidR="00705C5C" w:rsidRDefault="00705C5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6C50">
        <w:rPr>
          <w:b/>
          <w:bCs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6C50">
        <w:rPr>
          <w:rFonts w:cs="Arial"/>
          <w:bCs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_Toc215044452 \h </w:instrText>
      </w:r>
      <w:r>
        <w:fldChar w:fldCharType="separate"/>
      </w:r>
      <w:r>
        <w:t>3</w:t>
      </w:r>
      <w:r>
        <w:fldChar w:fldCharType="end"/>
      </w:r>
    </w:p>
    <w:p w14:paraId="185ABA99" w14:textId="74FF405C" w:rsidR="00705C5C" w:rsidRDefault="00705C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6C5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6C5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_Toc215044453 \h </w:instrText>
      </w:r>
      <w:r>
        <w:fldChar w:fldCharType="separate"/>
      </w:r>
      <w:r>
        <w:t>4</w:t>
      </w:r>
      <w:r>
        <w:fldChar w:fldCharType="end"/>
      </w:r>
    </w:p>
    <w:p w14:paraId="6BB537C7" w14:textId="7CE06AF9" w:rsidR="00705C5C" w:rsidRDefault="00705C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6C5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6C5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_Toc215044454 \h </w:instrText>
      </w:r>
      <w:r>
        <w:fldChar w:fldCharType="separate"/>
      </w:r>
      <w:r>
        <w:t>4</w:t>
      </w:r>
      <w:r>
        <w:fldChar w:fldCharType="end"/>
      </w:r>
    </w:p>
    <w:p w14:paraId="2229AFFA" w14:textId="45A864CC" w:rsidR="00705C5C" w:rsidRDefault="00705C5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6C5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6C50">
        <w:rPr>
          <w:rFonts w:cs="Arial"/>
        </w:rPr>
        <w:t>Qualcomm Snapdragon Auto 5G Modem-RF Gen 2, Qualcomm Technologies</w:t>
      </w:r>
      <w:r>
        <w:tab/>
      </w:r>
      <w:r>
        <w:fldChar w:fldCharType="begin"/>
      </w:r>
      <w:r>
        <w:instrText xml:space="preserve"> PAGEREF _Toc215044455 \h </w:instrText>
      </w:r>
      <w:r>
        <w:fldChar w:fldCharType="separate"/>
      </w:r>
      <w:r>
        <w:t>4</w:t>
      </w:r>
      <w:r>
        <w:fldChar w:fldCharType="end"/>
      </w:r>
    </w:p>
    <w:p w14:paraId="3450C5D7" w14:textId="0873DB04" w:rsidR="00705C5C" w:rsidRDefault="00705C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6C5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6C5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_Toc215044456 \h </w:instrText>
      </w:r>
      <w:r>
        <w:fldChar w:fldCharType="separate"/>
      </w:r>
      <w:r>
        <w:t>5</w:t>
      </w:r>
      <w:r>
        <w:fldChar w:fldCharType="end"/>
      </w:r>
    </w:p>
    <w:p w14:paraId="463A07C5" w14:textId="19C28F8A" w:rsidR="00445963" w:rsidRDefault="00445963" w:rsidP="00445963">
      <w:pPr>
        <w:rPr>
          <w:rFonts w:ascii="Arial" w:hAnsi="Arial" w:cs="Arial"/>
          <w:lang w:val="pt-BR"/>
        </w:rPr>
      </w:pPr>
      <w:r w:rsidRPr="003C4E4F">
        <w:rPr>
          <w:rFonts w:ascii="Arial" w:hAnsi="Arial" w:cs="Arial"/>
          <w:noProof/>
        </w:rPr>
        <w:fldChar w:fldCharType="end"/>
      </w:r>
    </w:p>
    <w:p w14:paraId="11C45DD6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215044449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3550A140" w14:textId="201EC6E5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5B78D5">
        <w:rPr>
          <w:rFonts w:ascii="Arial" w:hAnsi="Arial" w:cs="Arial"/>
        </w:rPr>
        <w:t>11.14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Pr="00133F60">
        <w:rPr>
          <w:rFonts w:ascii="Arial" w:hAnsi="Arial" w:cs="Arial"/>
        </w:rPr>
        <w:t>IMS_</w:t>
      </w:r>
      <w:r w:rsidR="005B78D5">
        <w:rPr>
          <w:rFonts w:ascii="Arial" w:hAnsi="Arial" w:cs="Arial"/>
        </w:rPr>
        <w:t>NR5GC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7146EB2A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48B89F12" w14:textId="2B7ECC48" w:rsidR="00445963" w:rsidRPr="00CE1B6D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="005C6812" w:rsidRPr="00CE1B6D">
        <w:rPr>
          <w:rFonts w:ascii="Arial" w:hAnsi="Arial" w:cs="Arial"/>
          <w:bCs/>
          <w:lang w:eastAsia="ja-JP"/>
        </w:rPr>
        <w:t>Parikshit Bhise</w:t>
      </w:r>
    </w:p>
    <w:p w14:paraId="6DBB5645" w14:textId="1088FCC8" w:rsidR="00445963" w:rsidRPr="00CE1B6D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lang w:eastAsia="ja-JP"/>
        </w:rPr>
      </w:pPr>
      <w:r w:rsidRPr="00CE1B6D">
        <w:rPr>
          <w:rFonts w:ascii="Arial" w:hAnsi="Arial" w:cs="Arial"/>
          <w:bCs/>
          <w:lang w:eastAsia="ja-JP"/>
        </w:rPr>
        <w:tab/>
      </w:r>
      <w:r w:rsidR="005C6812" w:rsidRPr="00CE1B6D">
        <w:rPr>
          <w:rFonts w:ascii="Arial" w:hAnsi="Arial" w:cs="Arial"/>
          <w:bCs/>
          <w:lang w:eastAsia="ja-JP"/>
        </w:rPr>
        <w:t>Parikshit.bhise</w:t>
      </w:r>
      <w:r w:rsidRPr="00CE1B6D">
        <w:rPr>
          <w:rFonts w:ascii="Arial" w:hAnsi="Arial" w:cs="Arial"/>
          <w:bCs/>
          <w:lang w:val="es-ES" w:eastAsia="ja-JP"/>
        </w:rPr>
        <w:t>@rohde-schwarz.com</w:t>
      </w:r>
      <w:r w:rsidRPr="00CE1B6D">
        <w:rPr>
          <w:rFonts w:ascii="Arial" w:hAnsi="Arial" w:cs="Arial"/>
          <w:bCs/>
          <w:lang w:eastAsia="ja-JP"/>
        </w:rPr>
        <w:t xml:space="preserve">  </w:t>
      </w:r>
    </w:p>
    <w:p w14:paraId="5B6B00EB" w14:textId="4443D5FC" w:rsidR="00CE1B6D" w:rsidRPr="00CE1B6D" w:rsidRDefault="00CE1B6D" w:rsidP="00CE1B6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lang w:val="de-DE" w:eastAsia="ja-JP"/>
        </w:rPr>
      </w:pPr>
      <w:r w:rsidRPr="00CE1B6D">
        <w:rPr>
          <w:rFonts w:ascii="Arial" w:hAnsi="Arial" w:cs="Arial"/>
          <w:bCs/>
          <w:lang w:val="de-DE" w:eastAsia="ja-JP"/>
        </w:rPr>
        <w:tab/>
        <w:t>Kalahasti Narendra</w:t>
      </w:r>
    </w:p>
    <w:p w14:paraId="330F1B8D" w14:textId="102A2C83" w:rsidR="00CE1B6D" w:rsidRPr="00CE1B6D" w:rsidRDefault="00CE1B6D" w:rsidP="00CE1B6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lang w:val="de-DE" w:eastAsia="ja-JP"/>
        </w:rPr>
      </w:pPr>
      <w:r w:rsidRPr="00CE1B6D">
        <w:rPr>
          <w:rFonts w:ascii="Arial" w:hAnsi="Arial" w:cs="Arial"/>
          <w:bCs/>
          <w:lang w:val="de-DE" w:eastAsia="ja-JP"/>
        </w:rPr>
        <w:tab/>
        <w:t>Narendra.kalahasti@anritsu.com</w:t>
      </w:r>
      <w:r w:rsidRPr="00CE1B6D">
        <w:rPr>
          <w:rFonts w:ascii="Arial" w:hAnsi="Arial" w:cs="Arial"/>
          <w:bCs/>
          <w:lang w:val="de-DE" w:eastAsia="ja-JP"/>
        </w:rPr>
        <w:tab/>
      </w:r>
    </w:p>
    <w:p w14:paraId="4D6CB25C" w14:textId="76FF7117" w:rsidR="00CE1B6D" w:rsidRPr="00CE1B6D" w:rsidRDefault="00CE1B6D" w:rsidP="00CE1B6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lang w:val="it-IT" w:eastAsia="ja-JP"/>
        </w:rPr>
      </w:pPr>
      <w:r w:rsidRPr="00CE1B6D">
        <w:rPr>
          <w:rFonts w:ascii="Arial" w:hAnsi="Arial" w:cs="Arial"/>
          <w:bCs/>
          <w:lang w:val="it-IT" w:eastAsia="ja-JP"/>
        </w:rPr>
        <w:tab/>
        <w:t>Mohit Kanchan</w:t>
      </w:r>
    </w:p>
    <w:p w14:paraId="315E20A1" w14:textId="33DC4FF1" w:rsidR="00CE1B6D" w:rsidRPr="00CE1B6D" w:rsidRDefault="00CE1B6D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lang w:val="it-IT" w:eastAsia="ja-JP"/>
        </w:rPr>
      </w:pPr>
      <w:r w:rsidRPr="00CE1B6D">
        <w:rPr>
          <w:rFonts w:ascii="Arial" w:hAnsi="Arial" w:cs="Arial"/>
          <w:bCs/>
          <w:lang w:val="it-IT" w:eastAsia="ja-JP"/>
        </w:rPr>
        <w:tab/>
        <w:t>Mohit.kanchan@keysight.com</w:t>
      </w:r>
    </w:p>
    <w:p w14:paraId="46E98203" w14:textId="77777777" w:rsidR="00445963" w:rsidRPr="00CE1B6D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72D8B21" w14:textId="77777777" w:rsidR="00445963" w:rsidRPr="00DB3CB0" w:rsidRDefault="00445963" w:rsidP="00445963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  <w:bCs/>
        </w:rPr>
      </w:pPr>
      <w:bookmarkStart w:id="3" w:name="_Toc215044450"/>
      <w:r w:rsidRPr="00DB3CB0">
        <w:rPr>
          <w:b/>
          <w:bCs/>
        </w:rPr>
        <w:t>1.1 Verification Test Summary</w:t>
      </w:r>
      <w:bookmarkEnd w:id="3"/>
      <w:r w:rsidRPr="00DB3CB0">
        <w:rPr>
          <w:b/>
          <w:bCs/>
        </w:rPr>
        <w:t xml:space="preserve"> </w:t>
      </w:r>
    </w:p>
    <w:p w14:paraId="793F22E3" w14:textId="32E2A7E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816A6D">
        <w:rPr>
          <w:rFonts w:ascii="Arial" w:hAnsi="Arial" w:cs="Arial"/>
        </w:rPr>
        <w:t>11.14.NR5GC</w:t>
      </w:r>
    </w:p>
    <w:p w14:paraId="062A5D9F" w14:textId="4E79017C" w:rsidR="00445963" w:rsidRPr="001C38C4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</w:t>
      </w:r>
      <w:proofErr w:type="gramStart"/>
      <w:r w:rsidRPr="00133F60">
        <w:rPr>
          <w:rFonts w:cs="Arial"/>
          <w:bCs/>
          <w:lang w:val="en-US" w:eastAsia="ja-JP"/>
        </w:rPr>
        <w:t xml:space="preserve">:                        </w:t>
      </w:r>
      <w:r w:rsidR="00B93D51">
        <w:rPr>
          <w:rFonts w:cs="Arial"/>
          <w:bCs/>
          <w:lang w:val="en-US" w:eastAsia="ja-JP"/>
        </w:rPr>
        <w:t xml:space="preserve"> </w:t>
      </w:r>
      <w:r w:rsidR="00816A6D">
        <w:rPr>
          <w:rFonts w:cs="Arial"/>
          <w:bCs/>
          <w:lang w:val="en-US" w:eastAsia="ja-JP"/>
        </w:rPr>
        <w:t xml:space="preserve">  </w:t>
      </w:r>
      <w:r w:rsidR="00CE1B6D">
        <w:rPr>
          <w:rFonts w:cs="Arial"/>
          <w:bCs/>
          <w:lang w:val="en-US" w:eastAsia="ja-JP"/>
        </w:rPr>
        <w:tab/>
      </w:r>
      <w:r w:rsidR="00816A6D" w:rsidRPr="00816A6D">
        <w:rPr>
          <w:rFonts w:cs="Arial"/>
          <w:bCs/>
          <w:lang w:val="en-US" w:eastAsia="ja-JP"/>
        </w:rPr>
        <w:t>IMS</w:t>
      </w:r>
      <w:proofErr w:type="gramEnd"/>
      <w:r w:rsidR="00816A6D" w:rsidRPr="00816A6D">
        <w:rPr>
          <w:rFonts w:cs="Arial"/>
          <w:bCs/>
          <w:lang w:val="en-US" w:eastAsia="ja-JP"/>
        </w:rPr>
        <w:t>_NR5GC_eCallPSAPCallbackTestcases</w:t>
      </w:r>
      <w:r w:rsidR="00816A6D">
        <w:rPr>
          <w:rFonts w:cs="Arial"/>
          <w:bCs/>
          <w:lang w:val="en-US" w:eastAsia="ja-JP"/>
        </w:rPr>
        <w:t>.ttcn</w:t>
      </w:r>
    </w:p>
    <w:p w14:paraId="225659AE" w14:textId="76677A84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 w:rsidR="005C6812">
        <w:rPr>
          <w:rFonts w:ascii="Arial" w:hAnsi="Arial" w:cs="Arial"/>
          <w:lang w:eastAsia="ja-JP"/>
        </w:rPr>
        <w:t>38</w:t>
      </w:r>
    </w:p>
    <w:p w14:paraId="33CD1C00" w14:textId="77777777" w:rsidR="00CE1B6D" w:rsidRPr="00CE1B6D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816A6D" w:rsidRPr="00CE1B6D">
        <w:rPr>
          <w:rFonts w:ascii="Arial" w:hAnsi="Arial" w:cs="Arial"/>
          <w:bCs/>
          <w:lang w:eastAsia="ja-JP"/>
        </w:rPr>
        <w:t>R&amp;S® 5G Protocol Conformance Test platform</w:t>
      </w:r>
      <w:r w:rsidR="00CE1B6D" w:rsidRPr="00CE1B6D">
        <w:rPr>
          <w:rFonts w:ascii="Arial" w:hAnsi="Arial" w:cs="Arial"/>
          <w:bCs/>
          <w:lang w:eastAsia="ja-JP"/>
        </w:rPr>
        <w:t xml:space="preserve">, </w:t>
      </w:r>
      <w:bookmarkStart w:id="4" w:name="_Hlk37919671"/>
    </w:p>
    <w:p w14:paraId="77E80671" w14:textId="77777777" w:rsidR="00CE1B6D" w:rsidRPr="00CE1B6D" w:rsidRDefault="00CE1B6D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CE1B6D">
        <w:rPr>
          <w:rFonts w:ascii="Arial" w:hAnsi="Arial" w:cs="Arial"/>
          <w:bCs/>
          <w:lang w:eastAsia="ja-JP"/>
        </w:rPr>
        <w:tab/>
        <w:t>Anritsu Protocol Conformance Test System ME7834NR</w:t>
      </w:r>
      <w:bookmarkEnd w:id="4"/>
      <w:r w:rsidRPr="00CE1B6D">
        <w:rPr>
          <w:rFonts w:ascii="Arial" w:hAnsi="Arial" w:cs="Arial"/>
          <w:bCs/>
          <w:lang w:eastAsia="ja-JP"/>
        </w:rPr>
        <w:t xml:space="preserve">, </w:t>
      </w:r>
    </w:p>
    <w:p w14:paraId="65BB3589" w14:textId="1B4C056E" w:rsidR="00445963" w:rsidRPr="00CE1B6D" w:rsidRDefault="00CE1B6D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CE1B6D">
        <w:rPr>
          <w:rFonts w:ascii="Arial" w:hAnsi="Arial" w:cs="Arial"/>
          <w:bCs/>
          <w:lang w:eastAsia="ja-JP"/>
        </w:rPr>
        <w:tab/>
        <w:t>Keysight 5G Protocol Conformance Toolset</w:t>
      </w:r>
    </w:p>
    <w:p w14:paraId="5A01B3FE" w14:textId="5C88E62B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476BAF">
        <w:rPr>
          <w:rFonts w:ascii="Arial" w:hAnsi="Arial" w:cs="Arial"/>
          <w:b/>
          <w:lang w:eastAsia="ja-JP"/>
        </w:rPr>
        <w:tab/>
      </w:r>
      <w:r w:rsidR="00816A6D">
        <w:rPr>
          <w:rStyle w:val="Strong"/>
        </w:rPr>
        <w:t>Qualcomm Snapdragon Auto 5G Modem-RF Gen 2, Qualcomm Technologies</w:t>
      </w:r>
    </w:p>
    <w:p w14:paraId="0E62EE58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5E5BFF" w14:textId="77777777" w:rsidR="00445963" w:rsidRDefault="00445963" w:rsidP="00445963">
      <w:pPr>
        <w:rPr>
          <w:rFonts w:ascii="Arial" w:hAnsi="Arial" w:cs="Arial"/>
          <w:noProof/>
        </w:rPr>
      </w:pPr>
    </w:p>
    <w:p w14:paraId="32FBF7B1" w14:textId="77777777" w:rsidR="00445963" w:rsidRPr="00DB3CB0" w:rsidRDefault="00445963" w:rsidP="00445963">
      <w:pPr>
        <w:pStyle w:val="Heading1"/>
        <w:numPr>
          <w:ilvl w:val="0"/>
          <w:numId w:val="1"/>
        </w:numPr>
        <w:rPr>
          <w:b/>
          <w:bCs/>
        </w:rPr>
      </w:pPr>
      <w:bookmarkStart w:id="5" w:name="_Toc122434488"/>
      <w:bookmarkStart w:id="6" w:name="_Toc295288959"/>
      <w:bookmarkStart w:id="7" w:name="_Toc215044451"/>
      <w:r w:rsidRPr="00DB3CB0">
        <w:rPr>
          <w:b/>
          <w:bCs/>
        </w:rPr>
        <w:lastRenderedPageBreak/>
        <w:t>Corrections require</w:t>
      </w:r>
      <w:bookmarkEnd w:id="5"/>
      <w:bookmarkEnd w:id="6"/>
      <w:r w:rsidRPr="00DB3CB0">
        <w:rPr>
          <w:b/>
          <w:bCs/>
        </w:rPr>
        <w:t>d</w:t>
      </w:r>
      <w:bookmarkEnd w:id="7"/>
      <w:r w:rsidRPr="00DB3CB0">
        <w:rPr>
          <w:b/>
          <w:bCs/>
        </w:rPr>
        <w:t xml:space="preserve"> </w:t>
      </w:r>
    </w:p>
    <w:p w14:paraId="5607B31C" w14:textId="37D791A8" w:rsidR="00BB250F" w:rsidRPr="00A66EFF" w:rsidRDefault="00BB250F" w:rsidP="00BB250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8" w:name="_Toc206665727"/>
      <w:bookmarkStart w:id="9" w:name="_Toc215044452"/>
      <w:r w:rsidRPr="00A66EFF">
        <w:rPr>
          <w:rFonts w:cs="Arial"/>
          <w:bCs/>
          <w:color w:val="000000"/>
          <w:lang w:eastAsia="en-GB"/>
        </w:rPr>
        <w:t>C</w:t>
      </w:r>
      <w:r w:rsidR="00715C2B">
        <w:rPr>
          <w:rFonts w:cs="Arial"/>
          <w:bCs/>
          <w:color w:val="000000"/>
          <w:lang w:eastAsia="en-GB"/>
        </w:rPr>
        <w:t>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5"/>
        <w:gridCol w:w="7644"/>
      </w:tblGrid>
      <w:tr w:rsidR="00BB250F" w:rsidRPr="00E12CDE" w14:paraId="44550E3E" w14:textId="77777777" w:rsidTr="000D0EFE">
        <w:trPr>
          <w:trHeight w:val="447"/>
        </w:trPr>
        <w:tc>
          <w:tcPr>
            <w:tcW w:w="1995" w:type="dxa"/>
          </w:tcPr>
          <w:p w14:paraId="006F2AFE" w14:textId="77777777" w:rsidR="00BB250F" w:rsidRPr="00E12CDE" w:rsidRDefault="00BB250F" w:rsidP="008206A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44" w:type="dxa"/>
          </w:tcPr>
          <w:p w14:paraId="43D10261" w14:textId="59B0C922" w:rsidR="00715C2B" w:rsidRPr="000D7399" w:rsidRDefault="00AE0CA7" w:rsidP="008206AB">
            <w:pPr>
              <w:spacing w:after="0"/>
              <w:rPr>
                <w:rFonts w:ascii="Arial" w:hAnsi="Arial" w:cs="Arial"/>
              </w:rPr>
            </w:pPr>
            <w:r w:rsidRPr="00AE0CA7">
              <w:rPr>
                <w:rFonts w:ascii="Arial" w:hAnsi="Arial" w:cs="Arial"/>
              </w:rPr>
              <w:t>f_NR5GC_IPCAN_MainLoop</w:t>
            </w:r>
          </w:p>
        </w:tc>
      </w:tr>
      <w:tr w:rsidR="00A365BF" w:rsidRPr="00E12CDE" w14:paraId="54B8A8D6" w14:textId="77777777" w:rsidTr="000D0EFE">
        <w:trPr>
          <w:trHeight w:val="452"/>
        </w:trPr>
        <w:tc>
          <w:tcPr>
            <w:tcW w:w="1995" w:type="dxa"/>
          </w:tcPr>
          <w:p w14:paraId="0E103F03" w14:textId="77777777" w:rsidR="00A365BF" w:rsidRPr="00E12CDE" w:rsidRDefault="00A365BF" w:rsidP="00A365B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15CB8A03" w14:textId="77777777" w:rsidR="000D0EFE" w:rsidRDefault="000D0EFE" w:rsidP="000D0EFE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 xml:space="preserve">In test case 11.14 the call to function f_IMS_ECallOnly_TestCall_IMS1  -&gt; </w:t>
            </w:r>
            <w:proofErr w:type="spellStart"/>
            <w:r>
              <w:rPr>
                <w:rFonts w:eastAsiaTheme="minorEastAsia"/>
              </w:rPr>
              <w:t>f_IMS_IPCAN_StartProcedure</w:t>
            </w:r>
            <w:proofErr w:type="spellEnd"/>
            <w:r>
              <w:rPr>
                <w:rFonts w:eastAsiaTheme="minorEastAsia"/>
              </w:rPr>
              <w:t xml:space="preserve"> triggers the call f_NR5GC_IPCAN_MainLoop -&gt; f_NR5GC_IPCAN_StartProcedure with argument set as </w:t>
            </w:r>
            <w:proofErr w:type="spellStart"/>
            <w:r>
              <w:rPr>
                <w:rFonts w:eastAsiaTheme="minorEastAsia"/>
              </w:rPr>
              <w:t>IPCAN_ECallOnly_TestCall</w:t>
            </w:r>
            <w:proofErr w:type="spellEnd"/>
            <w:r>
              <w:rPr>
                <w:rFonts w:eastAsiaTheme="minorEastAsia"/>
              </w:rPr>
              <w:t>.</w:t>
            </w:r>
          </w:p>
          <w:p w14:paraId="3C7A57DA" w14:textId="3688167A" w:rsidR="000D0EFE" w:rsidRDefault="000D0EFE" w:rsidP="000D0EF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But this Argument is not handled as part of setting up the </w:t>
            </w:r>
            <w:proofErr w:type="spellStart"/>
            <w:r>
              <w:rPr>
                <w:rFonts w:eastAsiaTheme="minorEastAsia"/>
              </w:rPr>
              <w:t>v_IPCAN_Registered</w:t>
            </w:r>
            <w:proofErr w:type="spellEnd"/>
            <w:r>
              <w:rPr>
                <w:rFonts w:eastAsiaTheme="minorEastAsia"/>
              </w:rPr>
              <w:t xml:space="preserve">. </w:t>
            </w:r>
            <w:proofErr w:type="gramStart"/>
            <w:r>
              <w:rPr>
                <w:rFonts w:eastAsiaTheme="minorEastAsia"/>
              </w:rPr>
              <w:t>So</w:t>
            </w:r>
            <w:proofErr w:type="gram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v_IPCAN_Registered</w:t>
            </w:r>
            <w:proofErr w:type="spellEnd"/>
            <w:r>
              <w:rPr>
                <w:rFonts w:eastAsiaTheme="minorEastAsia"/>
              </w:rPr>
              <w:t xml:space="preserve"> gets set as false due to which the f_NR5GC_IPCAN_Release function passes the STATE_DEREGISTERED value to the </w:t>
            </w:r>
            <w:proofErr w:type="spellStart"/>
            <w:r>
              <w:rPr>
                <w:rFonts w:eastAsiaTheme="minorEastAsia"/>
              </w:rPr>
              <w:t>f_NR_</w:t>
            </w:r>
            <w:proofErr w:type="gramStart"/>
            <w:r>
              <w:rPr>
                <w:rFonts w:eastAsiaTheme="minorEastAsia"/>
              </w:rPr>
              <w:t>Postamble</w:t>
            </w:r>
            <w:proofErr w:type="spellEnd"/>
            <w:proofErr w:type="gramEnd"/>
            <w:r>
              <w:rPr>
                <w:rFonts w:eastAsiaTheme="minorEastAsia"/>
              </w:rPr>
              <w:t xml:space="preserve"> and the TE is not handling the IMS Deregister request from the UE.</w:t>
            </w:r>
          </w:p>
          <w:p w14:paraId="3C8919F7" w14:textId="77777777" w:rsidR="000D0EFE" w:rsidRDefault="000D0EFE" w:rsidP="000D0EF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This needs to be addressed.</w:t>
            </w:r>
          </w:p>
          <w:p w14:paraId="1E3E3D0C" w14:textId="5BA64C57" w:rsidR="00A365BF" w:rsidRPr="00FB7538" w:rsidRDefault="00A365BF" w:rsidP="00A365BF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bCs/>
                <w:lang w:eastAsia="zh-CN"/>
              </w:rPr>
            </w:pPr>
          </w:p>
        </w:tc>
      </w:tr>
      <w:tr w:rsidR="00A365BF" w:rsidRPr="00E12CDE" w14:paraId="3A3A4504" w14:textId="77777777" w:rsidTr="000D0EFE">
        <w:tc>
          <w:tcPr>
            <w:tcW w:w="1995" w:type="dxa"/>
          </w:tcPr>
          <w:p w14:paraId="4B31EB6A" w14:textId="77777777" w:rsidR="00A365BF" w:rsidRPr="00E12CDE" w:rsidRDefault="00A365BF" w:rsidP="00A365B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428F456A" w14:textId="77777777" w:rsidR="000D0EFE" w:rsidRPr="000D0EFE" w:rsidRDefault="000D0EFE" w:rsidP="000D0EFE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0D0EFE">
              <w:rPr>
                <w:rFonts w:cs="Arial"/>
                <w:lang w:val="en-US"/>
              </w:rPr>
              <w:t xml:space="preserve">Updated the procedure to set the </w:t>
            </w:r>
            <w:proofErr w:type="spellStart"/>
            <w:r w:rsidRPr="000D0EFE">
              <w:rPr>
                <w:rFonts w:cs="Arial"/>
                <w:lang w:val="en-US"/>
              </w:rPr>
              <w:t>v_IPCAN_</w:t>
            </w:r>
            <w:proofErr w:type="gramStart"/>
            <w:r w:rsidRPr="000D0EFE">
              <w:rPr>
                <w:rFonts w:cs="Arial"/>
                <w:lang w:val="en-US"/>
              </w:rPr>
              <w:t>Registered</w:t>
            </w:r>
            <w:proofErr w:type="spellEnd"/>
            <w:r w:rsidRPr="000D0EFE">
              <w:rPr>
                <w:rFonts w:cs="Arial"/>
                <w:lang w:val="en-US"/>
              </w:rPr>
              <w:t xml:space="preserve"> :</w:t>
            </w:r>
            <w:proofErr w:type="gramEnd"/>
            <w:r w:rsidRPr="000D0EFE">
              <w:rPr>
                <w:rFonts w:cs="Arial"/>
                <w:lang w:val="en-US"/>
              </w:rPr>
              <w:t xml:space="preserve">= true by adding </w:t>
            </w:r>
            <w:proofErr w:type="spellStart"/>
            <w:r w:rsidRPr="000D0EFE">
              <w:rPr>
                <w:rFonts w:cs="Arial"/>
                <w:lang w:val="en-US"/>
              </w:rPr>
              <w:t>IPCAN_ECallOnly_TestCall</w:t>
            </w:r>
            <w:proofErr w:type="spellEnd"/>
            <w:r w:rsidRPr="000D0EFE">
              <w:rPr>
                <w:rFonts w:cs="Arial"/>
                <w:lang w:val="en-US"/>
              </w:rPr>
              <w:t xml:space="preserve"> argument to the selection criteria. </w:t>
            </w:r>
          </w:p>
          <w:p w14:paraId="7FC16B31" w14:textId="4BFE2001" w:rsidR="00A365BF" w:rsidRPr="000D0EFE" w:rsidRDefault="00A365BF" w:rsidP="00A365B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A365BF" w:rsidRPr="00E12CDE" w14:paraId="1B678052" w14:textId="77777777" w:rsidTr="000D0EFE">
        <w:tc>
          <w:tcPr>
            <w:tcW w:w="1995" w:type="dxa"/>
          </w:tcPr>
          <w:p w14:paraId="68767B00" w14:textId="77777777" w:rsidR="00A365BF" w:rsidRPr="00E12CDE" w:rsidRDefault="00A365BF" w:rsidP="00A365B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245992F5" w14:textId="6D0156F4" w:rsidR="00A365BF" w:rsidRPr="000D7399" w:rsidRDefault="00A365BF" w:rsidP="00A365BF">
            <w:pPr>
              <w:spacing w:after="0"/>
              <w:rPr>
                <w:rFonts w:ascii="Arial" w:hAnsi="Arial" w:cs="Arial"/>
                <w:lang w:eastAsia="zh-CN"/>
              </w:rPr>
            </w:pPr>
            <w:r w:rsidRPr="001805AF">
              <w:rPr>
                <w:rFonts w:ascii="Arial" w:hAnsi="Arial" w:cs="Arial"/>
                <w:lang w:eastAsia="zh-CN"/>
              </w:rPr>
              <w:t>IPCAN_NR5GC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6CB28FEB" w14:textId="77777777" w:rsidR="00BB250F" w:rsidRDefault="00BB250F" w:rsidP="00BB250F">
      <w:pPr>
        <w:rPr>
          <w:rFonts w:ascii="Arial" w:hAnsi="Arial" w:cs="Arial"/>
          <w:b/>
        </w:rPr>
      </w:pPr>
    </w:p>
    <w:p w14:paraId="19482B2D" w14:textId="77777777" w:rsidR="00BB250F" w:rsidRPr="005571C5" w:rsidRDefault="00BB250F" w:rsidP="00BB250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250F" w:rsidRPr="00E12CDE" w14:paraId="7573E9F4" w14:textId="77777777" w:rsidTr="008206AB">
        <w:tc>
          <w:tcPr>
            <w:tcW w:w="9629" w:type="dxa"/>
          </w:tcPr>
          <w:p w14:paraId="12A916C6" w14:textId="64D2B1B3" w:rsidR="001805AF" w:rsidRPr="001805AF" w:rsidRDefault="001805AF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1805AF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  <w:p w14:paraId="17433492" w14:textId="77777777" w:rsidR="001805AF" w:rsidRDefault="001805AF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6F6B2BF" w14:textId="6771C540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case (IPCAN_STARTPROCEDURE) {</w:t>
            </w:r>
          </w:p>
          <w:p w14:paraId="013414B2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v_StartProcedureResult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f_NR5GC_IPCAN_StartProcedure(IMS[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v_PortIndex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460A92D5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v_CellId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EAFC8A1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v_Command.TestProcedure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8B07FDC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v_PdnIndex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               // @sic R5-255081 sic@</w:t>
            </w:r>
          </w:p>
          <w:p w14:paraId="0625FDAE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v_Command.TestConfiguration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A81BF1E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v_ConnectionEstablished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E8DE9F7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v_ConnectionEstablished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true;</w:t>
            </w:r>
          </w:p>
          <w:p w14:paraId="0555A38B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select (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v_Command.TestProcedure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) {</w:t>
            </w:r>
          </w:p>
          <w:p w14:paraId="416FB3CF" w14:textId="2EDEECE3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case (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IPCAN_InitialRegistration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IPCAN_ECallOnly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IPCAN_ECallOnly_Aborted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{    // @sic R5s211495, R5-254979 sic@ </w:t>
            </w:r>
          </w:p>
          <w:p w14:paraId="7551DB65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05AB1AB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v_IPCAN_Registered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true;</w:t>
            </w:r>
          </w:p>
          <w:p w14:paraId="125ED041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5A680D00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59936CB2" w14:textId="77777777" w:rsidR="00BB250F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184E4FCF" w14:textId="77777777" w:rsidR="001805AF" w:rsidRDefault="001805AF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F58798A" w14:textId="77777777" w:rsidR="001805AF" w:rsidRPr="001805AF" w:rsidRDefault="001805AF" w:rsidP="001805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1805AF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  <w:p w14:paraId="5AF49E90" w14:textId="64C7AC76" w:rsidR="001805AF" w:rsidRPr="00D234C3" w:rsidRDefault="001805AF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</w:tc>
      </w:tr>
    </w:tbl>
    <w:p w14:paraId="7AE32834" w14:textId="77777777" w:rsidR="00BB250F" w:rsidRDefault="00BB250F" w:rsidP="00BB250F">
      <w:pPr>
        <w:spacing w:after="0"/>
        <w:rPr>
          <w:rFonts w:ascii="Arial" w:hAnsi="Arial"/>
          <w:b/>
          <w:lang w:eastAsia="en-GB"/>
        </w:rPr>
      </w:pPr>
    </w:p>
    <w:p w14:paraId="778A48C0" w14:textId="77777777" w:rsidR="00BB250F" w:rsidRDefault="00BB250F" w:rsidP="00BB25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250F" w:rsidRPr="00E12CDE" w14:paraId="6EE4D847" w14:textId="77777777" w:rsidTr="008206AB">
        <w:tc>
          <w:tcPr>
            <w:tcW w:w="9629" w:type="dxa"/>
          </w:tcPr>
          <w:p w14:paraId="47406FA7" w14:textId="77777777" w:rsidR="001805AF" w:rsidRPr="001805AF" w:rsidRDefault="001805AF" w:rsidP="001805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1805AF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  <w:p w14:paraId="7438EF47" w14:textId="77777777" w:rsidR="001805AF" w:rsidRDefault="001805AF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F9B30DD" w14:textId="63D16C69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case (IPCAN_STARTPROCEDURE) {</w:t>
            </w:r>
          </w:p>
          <w:p w14:paraId="7FAE9A9F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v_StartProcedureResult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f_NR5GC_IPCAN_StartProcedure(IMS[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v_PortIndex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686ECE34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v_CellId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DE9983F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v_Command.TestProcedure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582B6A8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v_PdnIndex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               // @sic R5-255081 sic@</w:t>
            </w:r>
          </w:p>
          <w:p w14:paraId="02A5F1A0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                                             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v_Command.TestConfiguration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3332925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v_ConnectionEstablished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CBE35C1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v_ConnectionEstablished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true;</w:t>
            </w:r>
          </w:p>
          <w:p w14:paraId="3820F844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select (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v_Command.TestProcedure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) {</w:t>
            </w:r>
          </w:p>
          <w:p w14:paraId="63E129A9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case (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IPCAN_InitialRegistration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IPCAN_ECallOnly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IPCAN_ECallOnly_Aborted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IPCAN_ECallOnly_TestCall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{    // @sic R5s211495, R5-254979 sic@ //WA#WI1464497,WA#11_14 </w:t>
            </w:r>
          </w:p>
          <w:p w14:paraId="500813E2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0EF969F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proofErr w:type="spellStart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v_IPCAN_Registered</w:t>
            </w:r>
            <w:proofErr w:type="spellEnd"/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true;</w:t>
            </w:r>
          </w:p>
          <w:p w14:paraId="62724393" w14:textId="77777777" w:rsidR="009C445D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2E4638A0" w14:textId="56F72F56" w:rsidR="001805AF" w:rsidRPr="009C445D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1C0509E4" w14:textId="77777777" w:rsidR="00BB250F" w:rsidRDefault="009C445D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C44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7067A980" w14:textId="77777777" w:rsidR="001805AF" w:rsidRDefault="001805AF" w:rsidP="001805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</w:p>
          <w:p w14:paraId="0859288D" w14:textId="212DAD8C" w:rsidR="001805AF" w:rsidRPr="001805AF" w:rsidRDefault="001805AF" w:rsidP="001805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1805AF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  <w:p w14:paraId="52E67A0B" w14:textId="4D93D7CD" w:rsidR="001805AF" w:rsidRPr="00D234C3" w:rsidRDefault="001805AF" w:rsidP="009C4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</w:tc>
      </w:tr>
    </w:tbl>
    <w:p w14:paraId="22FEB1B9" w14:textId="77777777" w:rsidR="00445963" w:rsidRDefault="00445963" w:rsidP="00445963"/>
    <w:p w14:paraId="6BE1756D" w14:textId="77777777" w:rsidR="00BB250F" w:rsidRPr="00BB6C5E" w:rsidRDefault="00BB250F" w:rsidP="00445963"/>
    <w:p w14:paraId="1FF4CD51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215044453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0D755E5E" w14:textId="70DB306D" w:rsidR="00445963" w:rsidRPr="00CA3595" w:rsidRDefault="00445963" w:rsidP="00445963">
      <w:pPr>
        <w:rPr>
          <w:rFonts w:ascii="Arial" w:hAnsi="Arial" w:cs="Arial"/>
        </w:rPr>
      </w:pPr>
      <w:bookmarkStart w:id="15" w:name="_Toc122434494"/>
      <w:bookmarkStart w:id="16" w:name="_Toc295288971"/>
      <w:bookmarkStart w:id="17" w:name="_Toc325725666"/>
      <w:r w:rsidRPr="00CA3595">
        <w:rPr>
          <w:rFonts w:ascii="Arial" w:hAnsi="Arial" w:cs="Arial"/>
        </w:rPr>
        <w:t xml:space="preserve">The test case was executed on </w:t>
      </w:r>
      <w:proofErr w:type="spellStart"/>
      <w:r w:rsidRPr="00CA3595">
        <w:rPr>
          <w:rFonts w:ascii="Arial" w:hAnsi="Arial" w:cs="Arial"/>
        </w:rPr>
        <w:t>on</w:t>
      </w:r>
      <w:proofErr w:type="spellEnd"/>
      <w:r w:rsidRPr="00CA3595">
        <w:rPr>
          <w:rFonts w:ascii="Arial" w:hAnsi="Arial" w:cs="Arial"/>
        </w:rPr>
        <w:t xml:space="preserve"> </w:t>
      </w:r>
      <w:r w:rsidR="001019C2" w:rsidRPr="00CA3595">
        <w:rPr>
          <w:rFonts w:ascii="Arial" w:hAnsi="Arial" w:cs="Arial"/>
        </w:rPr>
        <w:t>NR band 41</w:t>
      </w:r>
      <w:r w:rsidRPr="00CA3595">
        <w:rPr>
          <w:rFonts w:ascii="Arial" w:hAnsi="Arial" w:cs="Arial"/>
        </w:rPr>
        <w:t xml:space="preserve"> using ciphering algorithm </w:t>
      </w:r>
      <w:r w:rsidR="00624CC0">
        <w:rPr>
          <w:rFonts w:ascii="Arial" w:hAnsi="Arial" w:cs="Arial"/>
        </w:rPr>
        <w:t>NEA2</w:t>
      </w:r>
      <w:r w:rsidRPr="00CA3595">
        <w:rPr>
          <w:rFonts w:ascii="Arial" w:hAnsi="Arial" w:cs="Arial"/>
        </w:rPr>
        <w:t xml:space="preserve"> and integrity algorithm </w:t>
      </w:r>
      <w:r w:rsidR="00624CC0">
        <w:rPr>
          <w:rFonts w:ascii="Arial" w:hAnsi="Arial" w:cs="Arial"/>
        </w:rPr>
        <w:t>NIA2</w:t>
      </w:r>
      <w:r w:rsidRPr="00CA3595">
        <w:rPr>
          <w:rFonts w:ascii="Arial" w:hAnsi="Arial" w:cs="Arial"/>
        </w:rPr>
        <w:t xml:space="preserve"> on </w:t>
      </w:r>
      <w:r w:rsidR="00CA3595" w:rsidRPr="00CA3595">
        <w:rPr>
          <w:rFonts w:ascii="Arial" w:hAnsi="Arial" w:cs="Arial"/>
          <w:bCs/>
          <w:lang w:eastAsia="ja-JP"/>
        </w:rPr>
        <w:t>R&amp;S® 5G Protocol Conformance Test platform</w:t>
      </w:r>
    </w:p>
    <w:p w14:paraId="20D569F3" w14:textId="77777777" w:rsidR="00CA3595" w:rsidRPr="00CA3595" w:rsidRDefault="00CA3595" w:rsidP="00CA3595">
      <w:pPr>
        <w:rPr>
          <w:rFonts w:ascii="Arial" w:hAnsi="Arial" w:cs="Arial"/>
        </w:rPr>
      </w:pPr>
      <w:r w:rsidRPr="00CA3595">
        <w:rPr>
          <w:rFonts w:ascii="Arial" w:hAnsi="Arial" w:cs="Arial"/>
        </w:rPr>
        <w:t>This TC was executed in 5GS Stand Alone mode (Option 2) on NR Primary Band “n41” using NIA1 Integrity and NEA1 ciphering algorithms on Anritsu Protocol Conformance Test System ME7834NR.</w:t>
      </w:r>
    </w:p>
    <w:p w14:paraId="2B6747B8" w14:textId="44A936AC" w:rsidR="00CA3595" w:rsidRPr="00CA3595" w:rsidRDefault="00CA3595" w:rsidP="00CA3595">
      <w:pPr>
        <w:rPr>
          <w:rFonts w:ascii="Arial" w:hAnsi="Arial" w:cs="Arial"/>
        </w:rPr>
      </w:pPr>
      <w:r w:rsidRPr="00CA3595">
        <w:rPr>
          <w:rFonts w:ascii="Arial" w:hAnsi="Arial" w:cs="Arial"/>
        </w:rPr>
        <w:t xml:space="preserve">This testcase was executed in 5GS </w:t>
      </w:r>
      <w:proofErr w:type="spellStart"/>
      <w:r w:rsidRPr="00CA3595">
        <w:rPr>
          <w:rFonts w:ascii="Arial" w:hAnsi="Arial" w:cs="Arial"/>
        </w:rPr>
        <w:t>stand alone</w:t>
      </w:r>
      <w:proofErr w:type="spellEnd"/>
      <w:r w:rsidRPr="00CA3595">
        <w:rPr>
          <w:rFonts w:ascii="Arial" w:hAnsi="Arial" w:cs="Arial"/>
        </w:rPr>
        <w:t xml:space="preserve"> mode (option 2) on NR primary band n41 using ciphering algorithm NEA1 and integrity algorithm NIA1 on </w:t>
      </w:r>
      <w:r w:rsidRPr="00CA3595">
        <w:rPr>
          <w:rFonts w:ascii="Arial" w:hAnsi="Arial" w:cs="Arial"/>
          <w:lang w:eastAsia="ja-JP"/>
        </w:rPr>
        <w:t>Keysight 5G Protocol Conformance Toolset</w:t>
      </w:r>
    </w:p>
    <w:p w14:paraId="6AB1E9A1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215044454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465CA925" w14:textId="0F249D46" w:rsidR="00445963" w:rsidRPr="003C4E4F" w:rsidRDefault="00445963" w:rsidP="00445963">
      <w:pPr>
        <w:pStyle w:val="Heading2"/>
        <w:numPr>
          <w:ilvl w:val="1"/>
          <w:numId w:val="4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20" w:name="_Toc189508208"/>
      <w:bookmarkStart w:id="21" w:name="_Toc194410391"/>
      <w:bookmarkStart w:id="22" w:name="_Toc215044455"/>
      <w:bookmarkStart w:id="23" w:name="_Hlk120026754"/>
      <w:bookmarkStart w:id="24" w:name="_Toc122434496"/>
      <w:bookmarkStart w:id="25" w:name="_Toc295288973"/>
      <w:bookmarkStart w:id="26" w:name="_Toc325725668"/>
      <w:bookmarkStart w:id="27" w:name="_Toc121172019"/>
      <w:r w:rsidRPr="003548EB">
        <w:rPr>
          <w:rFonts w:cs="Arial"/>
        </w:rPr>
        <w:t>Qualcomm</w:t>
      </w:r>
      <w:bookmarkEnd w:id="20"/>
      <w:bookmarkEnd w:id="21"/>
      <w:r w:rsidR="009F3BEC" w:rsidRPr="009F3BEC">
        <w:rPr>
          <w:rFonts w:cs="Arial"/>
        </w:rPr>
        <w:t> Snapdragon Auto 5G Modem-RF Gen 2, Qualcomm Technologies</w:t>
      </w:r>
      <w:bookmarkEnd w:id="22"/>
    </w:p>
    <w:bookmarkEnd w:id="23"/>
    <w:p w14:paraId="0F8FE634" w14:textId="234D5E28" w:rsidR="003120B5" w:rsidRPr="003120B5" w:rsidRDefault="003120B5" w:rsidP="00445963">
      <w:pPr>
        <w:rPr>
          <w:rFonts w:ascii="Arial" w:hAnsi="Arial" w:cs="Arial"/>
          <w:b/>
          <w:bCs/>
        </w:rPr>
      </w:pPr>
      <w:r w:rsidRPr="003120B5">
        <w:rPr>
          <w:rFonts w:ascii="Arial" w:hAnsi="Arial" w:cs="Arial"/>
          <w:b/>
          <w:bCs/>
        </w:rPr>
        <w:t>R&amp;S:</w:t>
      </w:r>
    </w:p>
    <w:p w14:paraId="6BD1BA3E" w14:textId="03668884" w:rsidR="00445963" w:rsidRPr="00A504C0" w:rsidRDefault="00445963" w:rsidP="00445963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</w:t>
      </w:r>
      <w:r w:rsidR="009F3BEC" w:rsidRPr="009F3BEC">
        <w:rPr>
          <w:rFonts w:ascii="Arial" w:hAnsi="Arial" w:cs="Arial"/>
          <w:b/>
          <w:bCs/>
        </w:rPr>
        <w:t>Qualcomm Snapdragon Auto 5G Modem-RF Gen 2, Qualcomm Technologies</w:t>
      </w:r>
      <w:r w:rsidR="009F3BEC">
        <w:rPr>
          <w:rFonts w:ascii="Arial" w:hAnsi="Arial" w:cs="Arial"/>
          <w:b/>
          <w:bCs/>
        </w:rPr>
        <w:t xml:space="preserve"> </w:t>
      </w:r>
      <w:r w:rsidRPr="00A504C0">
        <w:rPr>
          <w:rFonts w:ascii="Arial" w:hAnsi="Arial" w:cs="Arial"/>
        </w:rPr>
        <w:t>UE passed this test case on Rohde &amp; Schwarz CMW500. The documentation below is enclosed as evidence of the successful test case run [1]:</w:t>
      </w:r>
    </w:p>
    <w:p w14:paraId="67E2D980" w14:textId="77777777" w:rsidR="00445963" w:rsidRPr="003C4E4F" w:rsidRDefault="00445963" w:rsidP="0044596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4BF02CF" w14:textId="434BC979" w:rsidR="00445963" w:rsidRPr="001D5966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 w:rsidR="009F3BEC">
        <w:rPr>
          <w:rFonts w:ascii="Arial" w:hAnsi="Arial" w:cs="Arial"/>
        </w:rPr>
        <w:t>11</w:t>
      </w:r>
      <w:r>
        <w:rPr>
          <w:rFonts w:ascii="Arial" w:hAnsi="Arial" w:cs="Arial"/>
        </w:rPr>
        <w:t>_</w:t>
      </w:r>
      <w:r w:rsidR="009F3BEC">
        <w:rPr>
          <w:rFonts w:ascii="Arial" w:hAnsi="Arial" w:cs="Arial"/>
        </w:rPr>
        <w:t>14</w:t>
      </w:r>
      <w:r w:rsidR="00D52D05">
        <w:rPr>
          <w:rFonts w:ascii="Arial" w:hAnsi="Arial" w:cs="Arial"/>
        </w:rPr>
        <w:t>_</w:t>
      </w:r>
      <w:r w:rsidR="005C6812">
        <w:rPr>
          <w:rFonts w:ascii="Arial" w:hAnsi="Arial" w:cs="Arial"/>
        </w:rPr>
        <w:t>Qualcomm</w:t>
      </w:r>
      <w:r w:rsidRPr="00AD4102">
        <w:rPr>
          <w:rFonts w:ascii="Arial" w:hAnsi="Arial" w:cs="Arial"/>
        </w:rPr>
        <w:t>.log</w:t>
      </w:r>
    </w:p>
    <w:p w14:paraId="2EDB639E" w14:textId="77777777" w:rsidR="00445963" w:rsidRPr="00AB3F52" w:rsidRDefault="00445963" w:rsidP="00445963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31896284" w14:textId="77777777" w:rsidR="00445963" w:rsidRDefault="00445963" w:rsidP="00445963">
      <w:pPr>
        <w:overflowPunct w:val="0"/>
        <w:autoSpaceDE w:val="0"/>
        <w:autoSpaceDN w:val="0"/>
        <w:adjustRightInd w:val="0"/>
        <w:rPr>
          <w:rFonts w:cs="Arial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33CF63B4" w14:textId="08438D49" w:rsidR="003120B5" w:rsidRDefault="003120B5" w:rsidP="00445963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3120B5">
        <w:rPr>
          <w:rFonts w:ascii="Arial" w:hAnsi="Arial" w:cs="Arial"/>
          <w:b/>
          <w:bCs/>
        </w:rPr>
        <w:t>Anritsu:</w:t>
      </w:r>
    </w:p>
    <w:p w14:paraId="0686BA13" w14:textId="558D3EB3" w:rsidR="003120B5" w:rsidRPr="003120B5" w:rsidRDefault="003120B5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120B5">
        <w:rPr>
          <w:rFonts w:ascii="Arial" w:hAnsi="Arial" w:cs="Arial"/>
        </w:rPr>
        <w:t>The Qualcomm Snapdragon Auto 5G Modem-RF Gen 2 UE passed this test case on Anritsu Protocol Conformance Test System ME7834NR. The documentation below is enclosed as evidence of the successful test case run [1]:</w:t>
      </w:r>
    </w:p>
    <w:p w14:paraId="53D5484B" w14:textId="77777777" w:rsidR="003120B5" w:rsidRPr="003120B5" w:rsidRDefault="003120B5" w:rsidP="003120B5">
      <w:pPr>
        <w:numPr>
          <w:ilvl w:val="0"/>
          <w:numId w:val="5"/>
        </w:numPr>
        <w:overflowPunct w:val="0"/>
        <w:autoSpaceDE w:val="0"/>
        <w:autoSpaceDN w:val="0"/>
        <w:adjustRightInd w:val="0"/>
        <w:rPr>
          <w:rFonts w:cs="Arial"/>
          <w:bCs/>
        </w:rPr>
      </w:pPr>
      <w:r w:rsidRPr="003120B5">
        <w:rPr>
          <w:rFonts w:cs="Arial"/>
          <w:bCs/>
        </w:rPr>
        <w:t>Test case execution log file:</w:t>
      </w:r>
    </w:p>
    <w:p w14:paraId="38433D83" w14:textId="77777777" w:rsidR="003120B5" w:rsidRPr="003120B5" w:rsidRDefault="003120B5" w:rsidP="003120B5">
      <w:pPr>
        <w:overflowPunct w:val="0"/>
        <w:autoSpaceDE w:val="0"/>
        <w:autoSpaceDN w:val="0"/>
        <w:adjustRightInd w:val="0"/>
        <w:rPr>
          <w:rFonts w:cs="Arial"/>
          <w:bCs/>
        </w:rPr>
      </w:pPr>
      <w:r w:rsidRPr="003120B5">
        <w:rPr>
          <w:rFonts w:cs="Arial"/>
          <w:bCs/>
        </w:rPr>
        <w:t>TC_11_14_LOG.html</w:t>
      </w:r>
    </w:p>
    <w:p w14:paraId="069BA362" w14:textId="77777777" w:rsidR="003120B5" w:rsidRPr="003120B5" w:rsidRDefault="003120B5" w:rsidP="003120B5">
      <w:pPr>
        <w:numPr>
          <w:ilvl w:val="0"/>
          <w:numId w:val="5"/>
        </w:numPr>
        <w:overflowPunct w:val="0"/>
        <w:autoSpaceDE w:val="0"/>
        <w:autoSpaceDN w:val="0"/>
        <w:adjustRightInd w:val="0"/>
        <w:rPr>
          <w:rFonts w:cs="Arial"/>
          <w:bCs/>
        </w:rPr>
      </w:pPr>
      <w:r w:rsidRPr="003120B5">
        <w:rPr>
          <w:rFonts w:cs="Arial"/>
          <w:bCs/>
        </w:rPr>
        <w:lastRenderedPageBreak/>
        <w:t>PICS/PIXIT parameter file:</w:t>
      </w:r>
    </w:p>
    <w:p w14:paraId="113A8949" w14:textId="26AB3C16" w:rsidR="003120B5" w:rsidRDefault="003120B5" w:rsidP="00445963">
      <w:pPr>
        <w:overflowPunct w:val="0"/>
        <w:autoSpaceDE w:val="0"/>
        <w:autoSpaceDN w:val="0"/>
        <w:adjustRightInd w:val="0"/>
        <w:rPr>
          <w:rFonts w:cs="Arial"/>
        </w:rPr>
      </w:pPr>
      <w:r w:rsidRPr="003120B5">
        <w:rPr>
          <w:rFonts w:cs="Arial"/>
          <w:bCs/>
        </w:rPr>
        <w:t xml:space="preserve">       TC_11_14_PIXIT.xml</w:t>
      </w:r>
    </w:p>
    <w:p w14:paraId="05AD8256" w14:textId="5CC9106F" w:rsidR="003120B5" w:rsidRDefault="003120B5" w:rsidP="00445963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3120B5">
        <w:rPr>
          <w:rFonts w:ascii="Arial" w:hAnsi="Arial" w:cs="Arial"/>
          <w:b/>
          <w:bCs/>
        </w:rPr>
        <w:t>Keysight:</w:t>
      </w:r>
    </w:p>
    <w:p w14:paraId="31C49449" w14:textId="77777777" w:rsidR="003120B5" w:rsidRDefault="003120B5" w:rsidP="003120B5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>Snapdragon Auto 5G Modem-RF Gen 2 UE passed this test case on</w:t>
      </w:r>
      <w:r>
        <w:rPr>
          <w:rFonts w:cs="Arial"/>
        </w:rPr>
        <w:t xml:space="preserve"> </w:t>
      </w:r>
      <w:r w:rsidRPr="00C006F7">
        <w:rPr>
          <w:rFonts w:cs="Arial"/>
        </w:rPr>
        <w:t>Keysight 5G Protocol Conformance Toolset</w:t>
      </w:r>
      <w:r>
        <w:rPr>
          <w:rFonts w:cs="Arial"/>
        </w:rPr>
        <w:t xml:space="preserve"> and</w:t>
      </w:r>
      <w:r w:rsidRPr="00862303">
        <w:rPr>
          <w:rFonts w:cs="Arial"/>
        </w:rPr>
        <w:t xml:space="preserve"> </w:t>
      </w:r>
      <w:r w:rsidRPr="00C006F7">
        <w:rPr>
          <w:rFonts w:cs="Arial"/>
        </w:rPr>
        <w:t>R&amp;S® 5G Protocol Conformance Test platform</w:t>
      </w:r>
      <w:r w:rsidRPr="00862303">
        <w:rPr>
          <w:rFonts w:cs="Arial"/>
        </w:rPr>
        <w:t>. The documentation below is enclosed as evidence of the successful test case run [1]:</w:t>
      </w:r>
    </w:p>
    <w:p w14:paraId="5D7987D7" w14:textId="77777777" w:rsidR="003120B5" w:rsidRDefault="003120B5" w:rsidP="003120B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1A5D1C59" w14:textId="77777777" w:rsidR="003120B5" w:rsidRPr="00BA35B0" w:rsidRDefault="003120B5" w:rsidP="003120B5">
      <w:pPr>
        <w:rPr>
          <w:rFonts w:cs="Arial"/>
          <w:lang w:val="en-US"/>
        </w:rPr>
      </w:pPr>
      <w:r w:rsidRPr="00BA35B0">
        <w:rPr>
          <w:rFonts w:cs="Arial"/>
          <w:lang w:val="en-US"/>
        </w:rPr>
        <w:t xml:space="preserve">      </w:t>
      </w:r>
      <w:r w:rsidRPr="000726FF">
        <w:rPr>
          <w:rFonts w:cs="Arial"/>
        </w:rPr>
        <w:t xml:space="preserve">  </w:t>
      </w:r>
      <w:r>
        <w:rPr>
          <w:rFonts w:cs="Arial"/>
        </w:rPr>
        <w:t>Keysight</w:t>
      </w:r>
      <w:r w:rsidRPr="000726FF">
        <w:rPr>
          <w:rFonts w:cs="Arial"/>
        </w:rPr>
        <w:t>\</w:t>
      </w:r>
      <w:r w:rsidRPr="00D94841">
        <w:rPr>
          <w:rFonts w:cs="Arial"/>
          <w:lang w:val="en-US"/>
        </w:rPr>
        <w:t>TC_11_14_LOG</w:t>
      </w:r>
    </w:p>
    <w:p w14:paraId="011542A0" w14:textId="77777777" w:rsidR="003120B5" w:rsidRPr="00C006F7" w:rsidRDefault="003120B5" w:rsidP="003120B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27A9A1C2" w14:textId="77777777" w:rsidR="003120B5" w:rsidRPr="00C006F7" w:rsidRDefault="003120B5" w:rsidP="003120B5">
      <w:pPr>
        <w:ind w:left="360"/>
        <w:rPr>
          <w:rFonts w:cs="Arial"/>
          <w:lang w:val="de-DE"/>
        </w:rPr>
      </w:pPr>
      <w:r w:rsidRPr="00BA35B0">
        <w:rPr>
          <w:rFonts w:cs="Arial"/>
          <w:lang w:val="en-US"/>
        </w:rPr>
        <w:t xml:space="preserve"> </w:t>
      </w:r>
      <w:r>
        <w:rPr>
          <w:rFonts w:cs="Arial"/>
        </w:rPr>
        <w:t>Keysight</w:t>
      </w:r>
      <w:r w:rsidRPr="000726FF">
        <w:rPr>
          <w:rFonts w:cs="Arial"/>
        </w:rPr>
        <w:t>\</w:t>
      </w:r>
      <w:r w:rsidRPr="00D94841">
        <w:rPr>
          <w:rFonts w:cs="Arial"/>
          <w:lang w:val="en-US"/>
        </w:rPr>
        <w:t>TC_11_14</w:t>
      </w:r>
      <w:r>
        <w:rPr>
          <w:rFonts w:cs="Arial"/>
          <w:lang w:val="en-US"/>
        </w:rPr>
        <w:t>_PIXIT.xml</w:t>
      </w:r>
    </w:p>
    <w:p w14:paraId="31AF5AB5" w14:textId="77777777" w:rsidR="003120B5" w:rsidRDefault="003120B5" w:rsidP="003120B5">
      <w:pPr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7E952BAE" w14:textId="77777777" w:rsidR="00445963" w:rsidRPr="009D0044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3BB9A839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215044456"/>
      <w:r w:rsidRPr="003C4E4F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445963" w:rsidRPr="003C4E4F" w14:paraId="474A55FC" w14:textId="77777777" w:rsidTr="00E1323A">
        <w:trPr>
          <w:trHeight w:val="499"/>
        </w:trPr>
        <w:tc>
          <w:tcPr>
            <w:tcW w:w="787" w:type="dxa"/>
            <w:hideMark/>
          </w:tcPr>
          <w:p w14:paraId="5C776FD7" w14:textId="77777777" w:rsidR="00445963" w:rsidRPr="00414993" w:rsidRDefault="00445963" w:rsidP="00E1323A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[1]</w:t>
            </w:r>
          </w:p>
        </w:tc>
        <w:tc>
          <w:tcPr>
            <w:tcW w:w="8518" w:type="dxa"/>
            <w:hideMark/>
          </w:tcPr>
          <w:p w14:paraId="6D0A82D7" w14:textId="6A2CFB6B" w:rsidR="00445963" w:rsidRPr="00414993" w:rsidRDefault="00445963" w:rsidP="00E1323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R5s250</w:t>
            </w:r>
            <w:r w:rsidR="003C3AE5"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B01C0D">
              <w:rPr>
                <w:rFonts w:ascii="Arial" w:hAnsi="Arial" w:cs="Arial"/>
                <w:bCs/>
                <w:sz w:val="18"/>
                <w:szCs w:val="18"/>
              </w:rPr>
              <w:t>92</w:t>
            </w:r>
            <w:r w:rsidRPr="00414993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1499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Supporting information for </w:t>
            </w:r>
            <w:r w:rsidR="00612A70">
              <w:fldChar w:fldCharType="begin"/>
            </w:r>
            <w:r w:rsidR="00612A70">
              <w:instrText xml:space="preserve"> DOCPROPERTY  CrTitle  \* MERGEFORMAT </w:instrText>
            </w:r>
            <w:r w:rsidR="00612A70">
              <w:fldChar w:fldCharType="separate"/>
            </w:r>
            <w:r w:rsidR="00612A70">
              <w:t xml:space="preserve">addition of NR </w:t>
            </w:r>
            <w:proofErr w:type="spellStart"/>
            <w:r w:rsidR="00612A70">
              <w:t>eCall</w:t>
            </w:r>
            <w:proofErr w:type="spellEnd"/>
            <w:r w:rsidR="00612A70">
              <w:t xml:space="preserve"> </w:t>
            </w:r>
            <w:r w:rsidR="00612A70">
              <w:fldChar w:fldCharType="end"/>
            </w:r>
            <w:r w:rsidR="00612A70">
              <w:t>Testcase 11.14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5478D" w14:textId="77777777" w:rsidR="005068A6" w:rsidRDefault="005068A6">
      <w:r>
        <w:separator/>
      </w:r>
    </w:p>
  </w:endnote>
  <w:endnote w:type="continuationSeparator" w:id="0">
    <w:p w14:paraId="5E095725" w14:textId="77777777" w:rsidR="005068A6" w:rsidRDefault="0050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2F31" w14:textId="77777777" w:rsidR="00FB7A73" w:rsidRDefault="00FB7A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3733" w14:textId="77777777" w:rsidR="00FB7A73" w:rsidRDefault="00FB7A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A1AE" w14:textId="77777777" w:rsidR="00FB7A73" w:rsidRDefault="00FB7A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B36D" w14:textId="77777777" w:rsidR="005068A6" w:rsidRDefault="005068A6">
      <w:r>
        <w:separator/>
      </w:r>
    </w:p>
  </w:footnote>
  <w:footnote w:type="continuationSeparator" w:id="0">
    <w:p w14:paraId="0FFD1215" w14:textId="77777777" w:rsidR="005068A6" w:rsidRDefault="0050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25196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4596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F1713A6" wp14:editId="3359D18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072230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50513310"/>
                          </w:sdtPr>
                          <w:sdtEndPr/>
                          <w:sdtContent>
                            <w:p w14:paraId="732A714F" w14:textId="37F4FEF2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1713A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50513310"/>
                    </w:sdtPr>
                    <w:sdtEndPr/>
                    <w:sdtContent>
                      <w:p w14:paraId="732A714F" w14:textId="37F4FEF2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A53B8" w14:textId="7435A45E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8EFA614" wp14:editId="2CC337E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F8F564A" w14:textId="51A8D27F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EFA61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F8F564A" w14:textId="51A8D27F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40F5" w14:textId="544A8685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A178092" wp14:editId="02AC3C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85016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71430991"/>
                          </w:sdtPr>
                          <w:sdtEndPr/>
                          <w:sdtContent>
                            <w:p w14:paraId="27FD90C7" w14:textId="21394E93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17809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71430991"/>
                    </w:sdtPr>
                    <w:sdtEndPr/>
                    <w:sdtContent>
                      <w:p w14:paraId="27FD90C7" w14:textId="21394E93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BA2DA9A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1A94686" wp14:editId="460350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3504526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25593495"/>
                          </w:sdtPr>
                          <w:sdtEndPr/>
                          <w:sdtContent>
                            <w:p w14:paraId="0E618B49" w14:textId="0765DF90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46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25593495"/>
                    </w:sdtPr>
                    <w:sdtEndPr/>
                    <w:sdtContent>
                      <w:p w14:paraId="0E618B49" w14:textId="0765DF90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F17A5C5" w:rsidR="00695808" w:rsidRDefault="00695808">
    <w:pPr>
      <w:pStyle w:val="Header"/>
      <w:tabs>
        <w:tab w:val="right" w:pos="9639"/>
      </w:tabs>
    </w:pPr>
    <w:r>
      <w:tab/>
    </w:r>
    <w:r w:rsidR="0044596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3F5F76" wp14:editId="0F3E3D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115307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4610053"/>
                          </w:sdtPr>
                          <w:sdtEndPr/>
                          <w:sdtContent>
                            <w:p w14:paraId="405C98A9" w14:textId="284DF19E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F5F7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4610053"/>
                    </w:sdtPr>
                    <w:sdtEndPr/>
                    <w:sdtContent>
                      <w:p w14:paraId="405C98A9" w14:textId="284DF19E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0EFCCC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004CDB0" wp14:editId="0353BF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592847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87082858"/>
                          </w:sdtPr>
                          <w:sdtEndPr/>
                          <w:sdtContent>
                            <w:p w14:paraId="3553E72F" w14:textId="4D328954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4CDB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87082858"/>
                    </w:sdtPr>
                    <w:sdtEndPr/>
                    <w:sdtContent>
                      <w:p w14:paraId="3553E72F" w14:textId="4D328954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num w:numId="1" w16cid:durableId="37188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"/>
  </w:num>
  <w:num w:numId="3" w16cid:durableId="1083718607">
    <w:abstractNumId w:val="0"/>
  </w:num>
  <w:num w:numId="4" w16cid:durableId="551385565">
    <w:abstractNumId w:val="2"/>
  </w:num>
  <w:num w:numId="5" w16cid:durableId="481435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EFE"/>
    <w:rsid w:val="000D44B3"/>
    <w:rsid w:val="000E2076"/>
    <w:rsid w:val="001019C2"/>
    <w:rsid w:val="00106E0C"/>
    <w:rsid w:val="00127281"/>
    <w:rsid w:val="00145D43"/>
    <w:rsid w:val="001805AF"/>
    <w:rsid w:val="00192C46"/>
    <w:rsid w:val="00196BCD"/>
    <w:rsid w:val="001A08B3"/>
    <w:rsid w:val="001A7B60"/>
    <w:rsid w:val="001B52F0"/>
    <w:rsid w:val="001B7A65"/>
    <w:rsid w:val="001E41F3"/>
    <w:rsid w:val="00257CAA"/>
    <w:rsid w:val="0026004D"/>
    <w:rsid w:val="002640DD"/>
    <w:rsid w:val="00275D12"/>
    <w:rsid w:val="00284FEB"/>
    <w:rsid w:val="002860C4"/>
    <w:rsid w:val="002B5741"/>
    <w:rsid w:val="002B7B3E"/>
    <w:rsid w:val="002E472E"/>
    <w:rsid w:val="00305409"/>
    <w:rsid w:val="003120B5"/>
    <w:rsid w:val="003609EF"/>
    <w:rsid w:val="0036231A"/>
    <w:rsid w:val="00374DD4"/>
    <w:rsid w:val="003C02C8"/>
    <w:rsid w:val="003C3AE5"/>
    <w:rsid w:val="003E1A36"/>
    <w:rsid w:val="00410371"/>
    <w:rsid w:val="004232A3"/>
    <w:rsid w:val="004242F1"/>
    <w:rsid w:val="00442F81"/>
    <w:rsid w:val="00445963"/>
    <w:rsid w:val="00476BAF"/>
    <w:rsid w:val="004B175A"/>
    <w:rsid w:val="004B75B7"/>
    <w:rsid w:val="004F6405"/>
    <w:rsid w:val="005068A6"/>
    <w:rsid w:val="005141D9"/>
    <w:rsid w:val="0051580D"/>
    <w:rsid w:val="00547111"/>
    <w:rsid w:val="0055705F"/>
    <w:rsid w:val="00592D74"/>
    <w:rsid w:val="00592EA9"/>
    <w:rsid w:val="005940AD"/>
    <w:rsid w:val="005B78D5"/>
    <w:rsid w:val="005C6812"/>
    <w:rsid w:val="005D07DC"/>
    <w:rsid w:val="005E2C44"/>
    <w:rsid w:val="005E67CB"/>
    <w:rsid w:val="00612A70"/>
    <w:rsid w:val="00613FCA"/>
    <w:rsid w:val="00621188"/>
    <w:rsid w:val="00624CC0"/>
    <w:rsid w:val="006257ED"/>
    <w:rsid w:val="00653DE4"/>
    <w:rsid w:val="00665C47"/>
    <w:rsid w:val="00682644"/>
    <w:rsid w:val="00695808"/>
    <w:rsid w:val="006B46FB"/>
    <w:rsid w:val="006C5A3F"/>
    <w:rsid w:val="006E21FB"/>
    <w:rsid w:val="00705C5C"/>
    <w:rsid w:val="00715C2B"/>
    <w:rsid w:val="00754082"/>
    <w:rsid w:val="00776539"/>
    <w:rsid w:val="00776D64"/>
    <w:rsid w:val="00792342"/>
    <w:rsid w:val="007977A8"/>
    <w:rsid w:val="007B17F4"/>
    <w:rsid w:val="007B512A"/>
    <w:rsid w:val="007C2097"/>
    <w:rsid w:val="007D6A07"/>
    <w:rsid w:val="007F7259"/>
    <w:rsid w:val="008040A8"/>
    <w:rsid w:val="00816A6D"/>
    <w:rsid w:val="008279FA"/>
    <w:rsid w:val="008626E7"/>
    <w:rsid w:val="00870EE7"/>
    <w:rsid w:val="00880B42"/>
    <w:rsid w:val="00881DDE"/>
    <w:rsid w:val="008863B9"/>
    <w:rsid w:val="008A45A6"/>
    <w:rsid w:val="008D3CCC"/>
    <w:rsid w:val="008F3789"/>
    <w:rsid w:val="008F686C"/>
    <w:rsid w:val="009148DE"/>
    <w:rsid w:val="00941E30"/>
    <w:rsid w:val="00943236"/>
    <w:rsid w:val="009531B0"/>
    <w:rsid w:val="009616BB"/>
    <w:rsid w:val="00966462"/>
    <w:rsid w:val="009741B3"/>
    <w:rsid w:val="009777D9"/>
    <w:rsid w:val="00991B88"/>
    <w:rsid w:val="009A5753"/>
    <w:rsid w:val="009A579D"/>
    <w:rsid w:val="009B6E4E"/>
    <w:rsid w:val="009C445D"/>
    <w:rsid w:val="009E3297"/>
    <w:rsid w:val="009F3BEC"/>
    <w:rsid w:val="009F734F"/>
    <w:rsid w:val="00A246B6"/>
    <w:rsid w:val="00A365BF"/>
    <w:rsid w:val="00A47E70"/>
    <w:rsid w:val="00A50CF0"/>
    <w:rsid w:val="00A7671C"/>
    <w:rsid w:val="00A76F1D"/>
    <w:rsid w:val="00AA2CBC"/>
    <w:rsid w:val="00AC475C"/>
    <w:rsid w:val="00AC5820"/>
    <w:rsid w:val="00AD1CD8"/>
    <w:rsid w:val="00AE0CA7"/>
    <w:rsid w:val="00AE5BCB"/>
    <w:rsid w:val="00B01C0D"/>
    <w:rsid w:val="00B23731"/>
    <w:rsid w:val="00B258BB"/>
    <w:rsid w:val="00B67B97"/>
    <w:rsid w:val="00B93D51"/>
    <w:rsid w:val="00B968C8"/>
    <w:rsid w:val="00BA3EC5"/>
    <w:rsid w:val="00BA51D9"/>
    <w:rsid w:val="00BB250F"/>
    <w:rsid w:val="00BB5DFC"/>
    <w:rsid w:val="00BD279D"/>
    <w:rsid w:val="00BD6BB8"/>
    <w:rsid w:val="00BF5913"/>
    <w:rsid w:val="00BF6956"/>
    <w:rsid w:val="00C66BA2"/>
    <w:rsid w:val="00C870F6"/>
    <w:rsid w:val="00C907B5"/>
    <w:rsid w:val="00C95985"/>
    <w:rsid w:val="00CA3595"/>
    <w:rsid w:val="00CA6945"/>
    <w:rsid w:val="00CC5026"/>
    <w:rsid w:val="00CC68D0"/>
    <w:rsid w:val="00CD728C"/>
    <w:rsid w:val="00CE1B6D"/>
    <w:rsid w:val="00CF7DE6"/>
    <w:rsid w:val="00D03F9A"/>
    <w:rsid w:val="00D06D51"/>
    <w:rsid w:val="00D234C3"/>
    <w:rsid w:val="00D24991"/>
    <w:rsid w:val="00D50255"/>
    <w:rsid w:val="00D52D05"/>
    <w:rsid w:val="00D66520"/>
    <w:rsid w:val="00D84AE9"/>
    <w:rsid w:val="00D9124E"/>
    <w:rsid w:val="00DE34CF"/>
    <w:rsid w:val="00E13F3D"/>
    <w:rsid w:val="00E34898"/>
    <w:rsid w:val="00EB067C"/>
    <w:rsid w:val="00EB09B7"/>
    <w:rsid w:val="00EC707D"/>
    <w:rsid w:val="00EE7D7C"/>
    <w:rsid w:val="00EF42B4"/>
    <w:rsid w:val="00F25D98"/>
    <w:rsid w:val="00F300FB"/>
    <w:rsid w:val="00F36C7F"/>
    <w:rsid w:val="00F370D2"/>
    <w:rsid w:val="00FB6386"/>
    <w:rsid w:val="00FB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5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45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5963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445963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44596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4596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4596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sid w:val="00BB250F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16A6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E1B6D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9616B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616B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1354</Words>
  <Characters>7720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1900-01-01T08:00:00Z</cp:lastPrinted>
  <dcterms:created xsi:type="dcterms:W3CDTF">2025-11-26T10:22:00Z</dcterms:created>
  <dcterms:modified xsi:type="dcterms:W3CDTF">2026-01-05T14:47:00Z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R5s250377</vt:lpwstr>
  </property>
  <property fmtid="{D5CDD505-2E9C-101B-9397-08002B2CF9AE}" pid="10" name="Spec#">
    <vt:lpwstr>34.229-3</vt:lpwstr>
  </property>
  <property fmtid="{D5CDD505-2E9C-101B-9397-08002B2CF9AE}" pid="11" name="Cr#">
    <vt:lpwstr>0988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eCall over IMS CEN test case 21.24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2025-09-23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2025-09-23T09:22:35Z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7d75d1df-8889-47aa-8554-a5f1dba0900b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