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26E1" w14:textId="05075FB7" w:rsidR="00AD071F" w:rsidRDefault="00AD071F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fldChar w:fldCharType="end"/>
      </w:r>
    </w:p>
    <w:p w14:paraId="3A934CD9" w14:textId="77777777" w:rsidR="00AD071F" w:rsidRDefault="00AD071F" w:rsidP="00AD07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7F8D0" w:rsidR="001E41F3" w:rsidRPr="00087044" w:rsidRDefault="000870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7044">
              <w:rPr>
                <w:b/>
                <w:bCs/>
                <w:noProof/>
                <w:sz w:val="28"/>
                <w:szCs w:val="28"/>
              </w:rPr>
              <w:t>4948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20A9F" w:rsidR="001E41F3" w:rsidRPr="00410371" w:rsidRDefault="00AD0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56659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D071F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D5F83" w:rsidR="003824F3" w:rsidRDefault="001A63E5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</w:t>
            </w:r>
            <w:r w:rsidR="00135678">
              <w:rPr>
                <w:noProof/>
              </w:rPr>
              <w:t>according to Annex F of TS 36.331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93333" w:rsidR="00C473D8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</w:t>
            </w:r>
            <w:r w:rsidR="001A63E5">
              <w:rPr>
                <w:noProof/>
              </w:rPr>
              <w:t xml:space="preserve"> proposed to use isvalue before the assignment.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4D6577DB" w14:textId="6BA71186" w:rsidR="00135678" w:rsidRPr="008F7E50" w:rsidRDefault="00135678" w:rsidP="00135678">
      <w:pPr>
        <w:pStyle w:val="TOC2"/>
        <w:rPr>
          <w:rFonts w:cs="Arial"/>
          <w:lang w:val="en-US"/>
        </w:rPr>
      </w:pPr>
      <w:r w:rsidRPr="008F7E50">
        <w:rPr>
          <w:rFonts w:cs="Arial"/>
        </w:rPr>
        <w:t>2.</w:t>
      </w:r>
      <w:r>
        <w:rPr>
          <w:rFonts w:cs="Arial"/>
        </w:rPr>
        <w:t>2</w:t>
      </w:r>
      <w:r w:rsidRPr="008F7E50">
        <w:rPr>
          <w:rFonts w:cs="Arial"/>
          <w:lang w:val="en-US"/>
        </w:rPr>
        <w:tab/>
      </w:r>
      <w:r w:rsidRPr="008F7E50">
        <w:rPr>
          <w:rFonts w:cs="Arial"/>
          <w:bCs/>
          <w:lang w:val="en-US"/>
        </w:rPr>
        <w:t xml:space="preserve">Change </w:t>
      </w:r>
      <w:r>
        <w:rPr>
          <w:rFonts w:cs="Arial"/>
          <w:bCs/>
          <w:lang w:val="en-US"/>
        </w:rPr>
        <w:t>2</w:t>
      </w:r>
      <w:r w:rsidRPr="008F7E50">
        <w:rPr>
          <w:rFonts w:cs="Arial"/>
        </w:rPr>
        <w:tab/>
      </w:r>
      <w:r>
        <w:rPr>
          <w:rFonts w:cs="Arial"/>
        </w:rPr>
        <w:t>5</w:t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5D5F58C6" w:rsidR="008F7E50" w:rsidRDefault="00135678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fl_Check_SupportedBandCombination_v1610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1329FAD" w:rsidR="008F7E50" w:rsidRDefault="00135678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4E6D3C84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8F7E50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CA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5C62BAD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{ // @sic R5-255037 sic@</w:t>
            </w:r>
          </w:p>
          <w:p w14:paraId="52A647A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16EB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v_UE_EUTRA_Capability_v1610_IEs;</w:t>
            </w:r>
          </w:p>
          <w:p w14:paraId="1A6556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v_SupportedBandCombination_v1610;</w:t>
            </w:r>
          </w:p>
          <w:p w14:paraId="3CB7858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78A0EA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v_InterRAT_BandListNR_EN_DC_r16;</w:t>
            </w:r>
          </w:p>
          <w:p w14:paraId="3661774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v_InterRAT_BandListNR_SA_r16;</w:t>
            </w:r>
          </w:p>
          <w:p w14:paraId="542AEC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0DC31C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113C28B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v_Found_interRAT_NeedForGapsNR_r16 := false;</w:t>
            </w:r>
          </w:p>
          <w:p w14:paraId="4BF2082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F2EE78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</w:t>
            </w:r>
            <w:r w:rsidRPr="00135678">
              <w:rPr>
                <w:rFonts w:ascii="Arial" w:hAnsi="Arial" w:cs="Arial"/>
              </w:rPr>
              <w:lastRenderedPageBreak/>
              <w:t>nsion.nonCriticalExtension.nonCriticalExtension.nonCriticalExtension.nonCriticalExtension.nonCriticalExtension.nonCriticalExtension.nonCriticalExtension.nonCriticalExtension;</w:t>
            </w:r>
          </w:p>
          <w:p w14:paraId="657504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53C4335" w14:textId="77777777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2E2EAFF2" w14:textId="67D5EEEF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4298E62E" w14:textId="5020B4A6" w:rsidR="008F7E50" w:rsidRPr="008F7E50" w:rsidRDefault="00135678" w:rsidP="00135678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796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15B65C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{ // @sic R5-255037 sic@</w:t>
            </w:r>
          </w:p>
          <w:p w14:paraId="101000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102FDA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v_UE_EUTRA_Capability_v1610_IEs;</w:t>
            </w:r>
          </w:p>
          <w:p w14:paraId="7ACA6A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v_SupportedBandCombination_v1610;</w:t>
            </w:r>
          </w:p>
          <w:p w14:paraId="4262BC1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0D73B3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v_InterRAT_BandListNR_EN_DC_r16;</w:t>
            </w:r>
          </w:p>
          <w:p w14:paraId="3C086E6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v_InterRAT_BandListNR_SA_r16;</w:t>
            </w:r>
          </w:p>
          <w:p w14:paraId="2A81083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3324FDC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2D29507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v_Found_interRAT_NeedForGapsNR_r16 := false;</w:t>
            </w:r>
          </w:p>
          <w:p w14:paraId="250047B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6CBD53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24BFF02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726DF3F1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7F53308F" w14:textId="17D3924F" w:rsidR="00135678" w:rsidRPr="00135678" w:rsidRDefault="00135678" w:rsidP="001356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357AD26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43E6044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541131A8" w14:textId="6A3F9366" w:rsidR="008F7E50" w:rsidRPr="008F7E50" w:rsidRDefault="00135678" w:rsidP="00135678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6DACFC5C" w14:textId="2110997D" w:rsidR="00135678" w:rsidRPr="008F7E50" w:rsidRDefault="00135678" w:rsidP="00135678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bCs/>
          <w:sz w:val="36"/>
          <w:lang w:val="en-US"/>
        </w:rPr>
        <w:lastRenderedPageBreak/>
        <w:t xml:space="preserve">Change </w:t>
      </w:r>
      <w:r>
        <w:rPr>
          <w:rFonts w:ascii="Arial" w:hAnsi="Arial"/>
          <w:b/>
          <w:bCs/>
          <w:sz w:val="36"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5678" w14:paraId="06407CEE" w14:textId="77777777" w:rsidTr="00E96A7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C56" w14:textId="77777777" w:rsidR="00135678" w:rsidRPr="00B940A7" w:rsidRDefault="00135678" w:rsidP="00E96A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3CE9" w14:textId="353A39C1" w:rsidR="00135678" w:rsidRDefault="00135678" w:rsidP="00E96A7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fl_Check_SupportedBandCombination_v1800</w:t>
            </w:r>
          </w:p>
        </w:tc>
      </w:tr>
      <w:tr w:rsidR="00135678" w14:paraId="6FB72919" w14:textId="77777777" w:rsidTr="00E96A7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878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4C5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135678" w14:paraId="21CFBBC9" w14:textId="77777777" w:rsidTr="00E96A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49F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915E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135678" w14:paraId="1A798BAA" w14:textId="77777777" w:rsidTr="00E96A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294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952" w14:textId="77777777" w:rsidR="00135678" w:rsidRPr="00135678" w:rsidRDefault="00135678" w:rsidP="00E96A7D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43EFA950" w14:textId="77777777" w:rsidR="00135678" w:rsidRDefault="00135678" w:rsidP="00135678">
      <w:pPr>
        <w:rPr>
          <w:rFonts w:ascii="Arial" w:hAnsi="Arial" w:cs="Arial"/>
          <w:b/>
        </w:rPr>
      </w:pPr>
    </w:p>
    <w:p w14:paraId="5C3F3083" w14:textId="77777777" w:rsidR="00135678" w:rsidRPr="008F7E50" w:rsidRDefault="00135678" w:rsidP="001356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4FC7AB58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8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470C537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{ // @sic R5-255037 sic@</w:t>
            </w:r>
          </w:p>
          <w:p w14:paraId="3EEAC8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2C38D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v_UE_EUTRA_Capability_v1800_IEs;</w:t>
            </w:r>
          </w:p>
          <w:p w14:paraId="4B8D882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v_SupportedBandCombination_v1800;</w:t>
            </w:r>
          </w:p>
          <w:p w14:paraId="0FACA6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D7B17D1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v_InterRAT_BandListNR_EN_DC_r18;</w:t>
            </w:r>
          </w:p>
          <w:p w14:paraId="264D9F0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v_InterRAT_BandListNR_SA_r18;</w:t>
            </w:r>
          </w:p>
          <w:p w14:paraId="0ADB350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168EF53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0561E90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v_Found_interRAT_NeedForInterruptionNR_NGWI_r18 := false;</w:t>
            </w:r>
          </w:p>
          <w:p w14:paraId="183514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v_Found_interRAT_NeedForInterruptionNR_NGNI_r18 := false;</w:t>
            </w:r>
          </w:p>
          <w:p w14:paraId="475F2D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2961E65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2BCE52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471E7D71" w14:textId="6D2ADD7A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7BF229A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A9F63E1" w14:textId="77777777" w:rsidR="00135678" w:rsidRPr="008F7E50" w:rsidRDefault="00135678" w:rsidP="00E96A7D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A052B82" w14:textId="77777777" w:rsidR="00135678" w:rsidRPr="008F7E50" w:rsidRDefault="00135678" w:rsidP="00135678">
      <w:pPr>
        <w:rPr>
          <w:rFonts w:ascii="Arial" w:hAnsi="Arial" w:cs="Arial"/>
          <w:b/>
        </w:rPr>
      </w:pPr>
    </w:p>
    <w:p w14:paraId="7362DA36" w14:textId="77777777" w:rsidR="00135678" w:rsidRPr="008F7E50" w:rsidRDefault="00135678" w:rsidP="00135678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7F1ABB7F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0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lastRenderedPageBreak/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3C58E3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{ // @sic R5-255037 sic@</w:t>
            </w:r>
          </w:p>
          <w:p w14:paraId="39251F8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60383A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v_UE_EUTRA_Capability_v1800_IEs;</w:t>
            </w:r>
          </w:p>
          <w:p w14:paraId="683902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v_SupportedBandCombination_v1800;</w:t>
            </w:r>
          </w:p>
          <w:p w14:paraId="6E31B80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046DC96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v_InterRAT_BandListNR_EN_DC_r18;</w:t>
            </w:r>
          </w:p>
          <w:p w14:paraId="02D4146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v_InterRAT_BandListNR_SA_r18;</w:t>
            </w:r>
          </w:p>
          <w:p w14:paraId="1D1FEF7E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6D33651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67BA8D5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v_Found_interRAT_NeedForInterruptionNR_NGWI_r18 := false;</w:t>
            </w:r>
          </w:p>
          <w:p w14:paraId="7ACDC01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v_Found_interRAT_NeedForInterruptionNR_NGNI_r18 := false;</w:t>
            </w:r>
          </w:p>
          <w:p w14:paraId="424EF8A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AA56DB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676FD46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4834977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34B3EDFE" w14:textId="24A26E9E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5BDF480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1359BA6E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451BF09" w14:textId="77777777" w:rsidR="00135678" w:rsidRPr="008F7E50" w:rsidRDefault="00135678" w:rsidP="00E96A7D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F97E176" w14:textId="77777777" w:rsidR="00135678" w:rsidRDefault="00135678" w:rsidP="00135678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D0DD3" w14:textId="77777777" w:rsidR="00572A23" w:rsidRDefault="00572A23">
      <w:r>
        <w:separator/>
      </w:r>
    </w:p>
  </w:endnote>
  <w:endnote w:type="continuationSeparator" w:id="0">
    <w:p w14:paraId="25E26051" w14:textId="77777777" w:rsidR="00572A23" w:rsidRDefault="0057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3E99F" w14:textId="77777777" w:rsidR="00572A23" w:rsidRDefault="00572A23">
      <w:r>
        <w:separator/>
      </w:r>
    </w:p>
  </w:footnote>
  <w:footnote w:type="continuationSeparator" w:id="0">
    <w:p w14:paraId="64DD2AE7" w14:textId="77777777" w:rsidR="00572A23" w:rsidRDefault="00572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87044"/>
    <w:rsid w:val="000A6394"/>
    <w:rsid w:val="000B7FED"/>
    <w:rsid w:val="000C038A"/>
    <w:rsid w:val="000C064F"/>
    <w:rsid w:val="000C6598"/>
    <w:rsid w:val="000D15FD"/>
    <w:rsid w:val="000D44B3"/>
    <w:rsid w:val="001354DE"/>
    <w:rsid w:val="00135678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4030B"/>
    <w:rsid w:val="005447C1"/>
    <w:rsid w:val="00544F6C"/>
    <w:rsid w:val="00547111"/>
    <w:rsid w:val="00550978"/>
    <w:rsid w:val="00572A23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76539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89C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071F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6</Pages>
  <Words>1810</Words>
  <Characters>10319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45</cp:revision>
  <cp:lastPrinted>1900-01-01T06:00:00Z</cp:lastPrinted>
  <dcterms:created xsi:type="dcterms:W3CDTF">2024-12-23T09:16:00Z</dcterms:created>
  <dcterms:modified xsi:type="dcterms:W3CDTF">2026-01-05T14:28:00Z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