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D2AF5" w14:textId="7BD5A5A9" w:rsidR="00CE4989" w:rsidRDefault="00CE4989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R5s26001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5DC5D756" w14:textId="77777777" w:rsidR="00CE4989" w:rsidRDefault="00CE4989" w:rsidP="00CE49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2B12" w14:paraId="12DBD205" w14:textId="77777777" w:rsidTr="008829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AA6C0" w14:textId="77777777" w:rsidR="002A2B12" w:rsidRDefault="002A2B12" w:rsidP="0088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A2B12" w14:paraId="345B5BAB" w14:textId="77777777" w:rsidTr="00882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4BB1F" w14:textId="77777777" w:rsidR="002A2B12" w:rsidRDefault="002A2B12" w:rsidP="0088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2B12" w14:paraId="21A37030" w14:textId="77777777" w:rsidTr="00882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88CEF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6F98E6EC" w14:textId="77777777" w:rsidTr="00882982">
        <w:tc>
          <w:tcPr>
            <w:tcW w:w="142" w:type="dxa"/>
            <w:tcBorders>
              <w:left w:val="single" w:sz="4" w:space="0" w:color="auto"/>
            </w:tcBorders>
          </w:tcPr>
          <w:p w14:paraId="1613A03B" w14:textId="77777777" w:rsidR="002A2B12" w:rsidRDefault="002A2B12" w:rsidP="008829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F6B328" w14:textId="77777777" w:rsidR="002A2B12" w:rsidRPr="00410371" w:rsidRDefault="002A2B12" w:rsidP="008829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843B017" w14:textId="77777777" w:rsidR="002A2B12" w:rsidRDefault="002A2B12" w:rsidP="0088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42CA" w14:textId="77777777" w:rsidR="002A2B12" w:rsidRPr="00410371" w:rsidRDefault="002A2B12" w:rsidP="008829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1002</w:t>
              </w:r>
            </w:fldSimple>
          </w:p>
        </w:tc>
        <w:tc>
          <w:tcPr>
            <w:tcW w:w="709" w:type="dxa"/>
          </w:tcPr>
          <w:p w14:paraId="725A1074" w14:textId="77777777" w:rsidR="002A2B12" w:rsidRDefault="002A2B12" w:rsidP="008829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2084" w14:textId="3A22259F" w:rsidR="002A2B12" w:rsidRPr="00410371" w:rsidRDefault="00CE4989" w:rsidP="008829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B8A0A7F" w14:textId="77777777" w:rsidR="002A2B12" w:rsidRDefault="002A2B12" w:rsidP="008829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179DC" w14:textId="5D05B9F9" w:rsidR="002A2B12" w:rsidRPr="00410371" w:rsidRDefault="002A2B12" w:rsidP="008829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CE4989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6CD0F4" w14:textId="77777777" w:rsidR="002A2B12" w:rsidRDefault="002A2B12" w:rsidP="00882982">
            <w:pPr>
              <w:pStyle w:val="CRCoverPage"/>
              <w:spacing w:after="0"/>
              <w:rPr>
                <w:noProof/>
              </w:rPr>
            </w:pPr>
          </w:p>
        </w:tc>
      </w:tr>
      <w:tr w:rsidR="002A2B12" w14:paraId="40D9110F" w14:textId="77777777" w:rsidTr="00882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FD41C" w14:textId="77777777" w:rsidR="002A2B12" w:rsidRDefault="002A2B12" w:rsidP="00882982">
            <w:pPr>
              <w:pStyle w:val="CRCoverPage"/>
              <w:spacing w:after="0"/>
              <w:rPr>
                <w:noProof/>
              </w:rPr>
            </w:pPr>
          </w:p>
        </w:tc>
      </w:tr>
      <w:tr w:rsidR="002A2B12" w14:paraId="0A2B20B4" w14:textId="77777777" w:rsidTr="008829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7052F3" w14:textId="77777777" w:rsidR="002A2B12" w:rsidRPr="00F25D98" w:rsidRDefault="002A2B12" w:rsidP="0088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2B12" w14:paraId="0DA75D51" w14:textId="77777777" w:rsidTr="00882982">
        <w:tc>
          <w:tcPr>
            <w:tcW w:w="9641" w:type="dxa"/>
            <w:gridSpan w:val="9"/>
          </w:tcPr>
          <w:p w14:paraId="33924680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B3A478" w14:textId="77777777" w:rsidR="002A2B12" w:rsidRDefault="002A2B12" w:rsidP="002A2B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2B12" w14:paraId="387C5AF5" w14:textId="77777777" w:rsidTr="00882982">
        <w:tc>
          <w:tcPr>
            <w:tcW w:w="2835" w:type="dxa"/>
          </w:tcPr>
          <w:p w14:paraId="4EB98AB3" w14:textId="77777777" w:rsidR="002A2B12" w:rsidRDefault="002A2B12" w:rsidP="0088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ADF93" w14:textId="77777777" w:rsidR="002A2B12" w:rsidRDefault="002A2B12" w:rsidP="0088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FEF7C" w14:textId="77777777" w:rsidR="002A2B12" w:rsidRDefault="002A2B12" w:rsidP="0088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031CCD" w14:textId="77777777" w:rsidR="002A2B12" w:rsidRDefault="002A2B12" w:rsidP="0088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49327" w14:textId="77777777" w:rsidR="002A2B12" w:rsidRDefault="002A2B12" w:rsidP="0088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E1F3A" w14:textId="77777777" w:rsidR="002A2B12" w:rsidRDefault="002A2B12" w:rsidP="0088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0C8AA" w14:textId="77777777" w:rsidR="002A2B12" w:rsidRDefault="002A2B12" w:rsidP="0088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5EFE5F" w14:textId="77777777" w:rsidR="002A2B12" w:rsidRDefault="002A2B12" w:rsidP="0088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14978" w14:textId="77777777" w:rsidR="002A2B12" w:rsidRDefault="002A2B12" w:rsidP="0088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BA4518" w14:textId="77777777" w:rsidR="002A2B12" w:rsidRDefault="002A2B12" w:rsidP="002A2B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2B12" w14:paraId="6BD4E92F" w14:textId="77777777" w:rsidTr="00882982">
        <w:tc>
          <w:tcPr>
            <w:tcW w:w="9640" w:type="dxa"/>
            <w:gridSpan w:val="11"/>
          </w:tcPr>
          <w:p w14:paraId="25F96643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06B40DE9" w14:textId="77777777" w:rsidTr="008829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2AFE6" w14:textId="77777777" w:rsidR="002A2B12" w:rsidRDefault="002A2B12" w:rsidP="0088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30644" w14:textId="77777777" w:rsidR="002A2B12" w:rsidRDefault="002A2B12" w:rsidP="008829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eCall</w:t>
            </w:r>
            <w:proofErr w:type="spellEnd"/>
            <w:r>
              <w:t xml:space="preserve"> over IMS CEN test case 21.27</w:t>
            </w:r>
            <w:r>
              <w:fldChar w:fldCharType="end"/>
            </w:r>
          </w:p>
        </w:tc>
      </w:tr>
      <w:tr w:rsidR="002A2B12" w14:paraId="0DD1AAF2" w14:textId="77777777" w:rsidTr="00882982">
        <w:tc>
          <w:tcPr>
            <w:tcW w:w="1843" w:type="dxa"/>
            <w:tcBorders>
              <w:left w:val="single" w:sz="4" w:space="0" w:color="auto"/>
            </w:tcBorders>
          </w:tcPr>
          <w:p w14:paraId="448667C1" w14:textId="77777777" w:rsidR="002A2B12" w:rsidRDefault="002A2B12" w:rsidP="00882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73538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42BBCFD3" w14:textId="77777777" w:rsidTr="00882982">
        <w:tc>
          <w:tcPr>
            <w:tcW w:w="1843" w:type="dxa"/>
            <w:tcBorders>
              <w:left w:val="single" w:sz="4" w:space="0" w:color="auto"/>
            </w:tcBorders>
          </w:tcPr>
          <w:p w14:paraId="3F97B44C" w14:textId="77777777" w:rsidR="002A2B12" w:rsidRDefault="002A2B12" w:rsidP="0088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C8BCB" w14:textId="77777777" w:rsidR="002A2B12" w:rsidRDefault="002A2B12" w:rsidP="00882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A2B12" w14:paraId="53C640F2" w14:textId="77777777" w:rsidTr="00882982">
        <w:tc>
          <w:tcPr>
            <w:tcW w:w="1843" w:type="dxa"/>
            <w:tcBorders>
              <w:left w:val="single" w:sz="4" w:space="0" w:color="auto"/>
            </w:tcBorders>
          </w:tcPr>
          <w:p w14:paraId="3A20ACC4" w14:textId="77777777" w:rsidR="002A2B12" w:rsidRDefault="002A2B12" w:rsidP="0088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0B040" w14:textId="6F992867" w:rsidR="002A2B12" w:rsidRDefault="002A2B12" w:rsidP="0088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A2B12" w14:paraId="07F9B211" w14:textId="77777777" w:rsidTr="00882982">
        <w:tc>
          <w:tcPr>
            <w:tcW w:w="1843" w:type="dxa"/>
            <w:tcBorders>
              <w:left w:val="single" w:sz="4" w:space="0" w:color="auto"/>
            </w:tcBorders>
          </w:tcPr>
          <w:p w14:paraId="77B65881" w14:textId="77777777" w:rsidR="002A2B12" w:rsidRDefault="002A2B12" w:rsidP="00882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E4FD7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6488BCF4" w14:textId="77777777" w:rsidTr="00882982">
        <w:tc>
          <w:tcPr>
            <w:tcW w:w="1843" w:type="dxa"/>
            <w:tcBorders>
              <w:left w:val="single" w:sz="4" w:space="0" w:color="auto"/>
            </w:tcBorders>
          </w:tcPr>
          <w:p w14:paraId="1130EA2E" w14:textId="77777777" w:rsidR="002A2B12" w:rsidRDefault="002A2B12" w:rsidP="0088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949C70" w14:textId="77777777" w:rsidR="002A2B12" w:rsidRDefault="002A2B12" w:rsidP="00882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42313C" w14:textId="77777777" w:rsidR="002A2B12" w:rsidRDefault="002A2B12" w:rsidP="008829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77548" w14:textId="77777777" w:rsidR="002A2B12" w:rsidRDefault="002A2B12" w:rsidP="0088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0B249F" w14:textId="77777777" w:rsidR="002A2B12" w:rsidRDefault="002A2B12" w:rsidP="00882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2025-10-28</w:t>
              </w:r>
            </w:fldSimple>
          </w:p>
        </w:tc>
      </w:tr>
      <w:tr w:rsidR="002A2B12" w14:paraId="0A0940CE" w14:textId="77777777" w:rsidTr="00882982">
        <w:tc>
          <w:tcPr>
            <w:tcW w:w="1843" w:type="dxa"/>
            <w:tcBorders>
              <w:left w:val="single" w:sz="4" w:space="0" w:color="auto"/>
            </w:tcBorders>
          </w:tcPr>
          <w:p w14:paraId="6CC5CAA2" w14:textId="77777777" w:rsidR="002A2B12" w:rsidRDefault="002A2B12" w:rsidP="00882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FB9B90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BE71D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2E0A7F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55E22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06284BA8" w14:textId="77777777" w:rsidTr="008829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07DB75" w14:textId="77777777" w:rsidR="002A2B12" w:rsidRDefault="002A2B12" w:rsidP="0088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AC8F4" w14:textId="77777777" w:rsidR="002A2B12" w:rsidRDefault="002A2B12" w:rsidP="0088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C3459" w14:textId="77777777" w:rsidR="002A2B12" w:rsidRDefault="002A2B12" w:rsidP="008829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10FE7" w14:textId="77777777" w:rsidR="002A2B12" w:rsidRDefault="002A2B12" w:rsidP="0088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BD508" w14:textId="77777777" w:rsidR="002A2B12" w:rsidRDefault="002A2B12" w:rsidP="00882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A2B12" w14:paraId="2A72E866" w14:textId="77777777" w:rsidTr="008829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B24E7" w14:textId="77777777" w:rsidR="002A2B12" w:rsidRDefault="002A2B12" w:rsidP="008829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F38697" w14:textId="77777777" w:rsidR="002A2B12" w:rsidRDefault="002A2B12" w:rsidP="0088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F0C13" w14:textId="77777777" w:rsidR="002A2B12" w:rsidRDefault="002A2B12" w:rsidP="0088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EF7BE" w14:textId="77777777" w:rsidR="002A2B12" w:rsidRPr="007C2097" w:rsidRDefault="002A2B12" w:rsidP="0088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A2B12" w14:paraId="655B8388" w14:textId="77777777" w:rsidTr="00882982">
        <w:tc>
          <w:tcPr>
            <w:tcW w:w="1843" w:type="dxa"/>
          </w:tcPr>
          <w:p w14:paraId="154A699F" w14:textId="77777777" w:rsidR="002A2B12" w:rsidRDefault="002A2B12" w:rsidP="00882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2C70F" w14:textId="77777777" w:rsidR="002A2B12" w:rsidRDefault="002A2B12" w:rsidP="00882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379CA59A" w14:textId="77777777" w:rsidTr="00882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D1E6A1" w14:textId="77777777" w:rsidR="002A2B12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96962" w14:textId="759D2B28" w:rsidR="002A2B12" w:rsidRDefault="002A2B12" w:rsidP="002A2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test case 21.27 to </w:t>
            </w:r>
            <w:r w:rsidRPr="00F056A8">
              <w:rPr>
                <w:noProof/>
              </w:rPr>
              <w:t xml:space="preserve">the IMS_EUTRA </w:t>
            </w:r>
            <w:r>
              <w:rPr>
                <w:noProof/>
              </w:rPr>
              <w:t>test suite.</w:t>
            </w:r>
          </w:p>
        </w:tc>
      </w:tr>
      <w:tr w:rsidR="002A2B12" w14:paraId="20EBF051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9DCFD" w14:textId="77777777" w:rsidR="002A2B12" w:rsidRDefault="002A2B12" w:rsidP="002A2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F99CC" w14:textId="77777777" w:rsidR="002A2B12" w:rsidRDefault="002A2B12" w:rsidP="002A2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2BA28B55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F18AA" w14:textId="77777777" w:rsidR="002A2B12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1DEF1" w14:textId="298D81DD" w:rsidR="002A2B12" w:rsidRDefault="002A2B12" w:rsidP="002A2B12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21.27</w:t>
            </w:r>
            <w:r w:rsidRPr="00F056A8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2A2B12" w14:paraId="09E4EDB1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8162C" w14:textId="77777777" w:rsidR="002A2B12" w:rsidRDefault="002A2B12" w:rsidP="002A2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744BE" w14:textId="77777777" w:rsidR="002A2B12" w:rsidRDefault="002A2B12" w:rsidP="002A2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2500C1CA" w14:textId="77777777" w:rsidTr="008829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F4969" w14:textId="77777777" w:rsidR="002A2B12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01E21" w14:textId="34BBB727" w:rsidR="002A2B12" w:rsidRDefault="002A2B12" w:rsidP="002A2B12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>Test case will not be added to ATS</w:t>
            </w:r>
          </w:p>
        </w:tc>
      </w:tr>
      <w:tr w:rsidR="002A2B12" w14:paraId="5A590FEE" w14:textId="77777777" w:rsidTr="00882982">
        <w:tc>
          <w:tcPr>
            <w:tcW w:w="2694" w:type="dxa"/>
            <w:gridSpan w:val="2"/>
          </w:tcPr>
          <w:p w14:paraId="29172825" w14:textId="77777777" w:rsidR="002A2B12" w:rsidRDefault="002A2B12" w:rsidP="002A2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BCB09" w14:textId="77777777" w:rsidR="002A2B12" w:rsidRDefault="002A2B12" w:rsidP="002A2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030EF0BE" w14:textId="77777777" w:rsidTr="00882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4FA73" w14:textId="77777777" w:rsidR="002A2B12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8D137" w14:textId="206E3208" w:rsidR="002A2B12" w:rsidRDefault="002A2B12" w:rsidP="002A2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21.27</w:t>
            </w:r>
          </w:p>
        </w:tc>
      </w:tr>
      <w:tr w:rsidR="002A2B12" w14:paraId="7E6E845C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6609E" w14:textId="77777777" w:rsidR="002A2B12" w:rsidRDefault="002A2B12" w:rsidP="002A2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58510" w14:textId="77777777" w:rsidR="002A2B12" w:rsidRDefault="002A2B12" w:rsidP="002A2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B12" w14:paraId="4C2CBE2A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BD8C" w14:textId="77777777" w:rsidR="002A2B12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C9513" w14:textId="77777777" w:rsidR="002A2B12" w:rsidRDefault="002A2B12" w:rsidP="002A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FE56D" w14:textId="77777777" w:rsidR="002A2B12" w:rsidRDefault="002A2B12" w:rsidP="002A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1532E" w14:textId="77777777" w:rsidR="002A2B12" w:rsidRDefault="002A2B12" w:rsidP="002A2B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D0B13F" w14:textId="77777777" w:rsidR="002A2B12" w:rsidRDefault="002A2B12" w:rsidP="002A2B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2B12" w14:paraId="5D9A9520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840E6" w14:textId="77777777" w:rsidR="002A2B12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EAA1E" w14:textId="77777777" w:rsidR="002A2B12" w:rsidRDefault="002A2B12" w:rsidP="002A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36C3" w14:textId="4A1B1CEC" w:rsidR="002A2B12" w:rsidRDefault="002A2B12" w:rsidP="002A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EA5F7" w14:textId="77777777" w:rsidR="002A2B12" w:rsidRDefault="002A2B12" w:rsidP="002A2B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1C760" w14:textId="61AFFB11" w:rsidR="002A2B12" w:rsidRDefault="002A2B12" w:rsidP="002A2B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2B12" w14:paraId="5490DA94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7D228" w14:textId="77777777" w:rsidR="002A2B12" w:rsidRDefault="002A2B12" w:rsidP="002A2B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600BA" w14:textId="77777777" w:rsidR="002A2B12" w:rsidRDefault="002A2B12" w:rsidP="002A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C23F" w14:textId="0D3173B0" w:rsidR="002A2B12" w:rsidRDefault="002A2B12" w:rsidP="002A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6F38E" w14:textId="77777777" w:rsidR="002A2B12" w:rsidRDefault="002A2B12" w:rsidP="002A2B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A7469" w14:textId="373F9A8F" w:rsidR="002A2B12" w:rsidRDefault="002A2B12" w:rsidP="002A2B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2B12" w14:paraId="1940750C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E31F6" w14:textId="77777777" w:rsidR="002A2B12" w:rsidRDefault="002A2B12" w:rsidP="002A2B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F8E2C" w14:textId="77777777" w:rsidR="002A2B12" w:rsidRDefault="002A2B12" w:rsidP="002A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E05BA" w14:textId="3D2FD445" w:rsidR="002A2B12" w:rsidRDefault="002A2B12" w:rsidP="002A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E7EF3" w14:textId="77777777" w:rsidR="002A2B12" w:rsidRDefault="002A2B12" w:rsidP="002A2B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8E39A" w14:textId="1E19428F" w:rsidR="002A2B12" w:rsidRDefault="002A2B12" w:rsidP="002A2B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2B12" w14:paraId="6C873786" w14:textId="77777777" w:rsidTr="00882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08A0" w14:textId="77777777" w:rsidR="002A2B12" w:rsidRDefault="002A2B12" w:rsidP="002A2B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2D5F7" w14:textId="77777777" w:rsidR="002A2B12" w:rsidRDefault="002A2B12" w:rsidP="002A2B12">
            <w:pPr>
              <w:pStyle w:val="CRCoverPage"/>
              <w:spacing w:after="0"/>
              <w:rPr>
                <w:noProof/>
              </w:rPr>
            </w:pPr>
          </w:p>
        </w:tc>
      </w:tr>
      <w:tr w:rsidR="002A2B12" w14:paraId="52041164" w14:textId="77777777" w:rsidTr="008829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A04DF" w14:textId="77777777" w:rsidR="002A2B12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995C8" w14:textId="77777777" w:rsidR="002A2B12" w:rsidRDefault="002A2B12" w:rsidP="002A2B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2B12" w:rsidRPr="008863B9" w14:paraId="2CA709C5" w14:textId="77777777" w:rsidTr="008829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C0D5D" w14:textId="77777777" w:rsidR="002A2B12" w:rsidRPr="008863B9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3948B5" w14:textId="77777777" w:rsidR="002A2B12" w:rsidRPr="008863B9" w:rsidRDefault="002A2B12" w:rsidP="002A2B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2B12" w14:paraId="1E64814F" w14:textId="77777777" w:rsidTr="00882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E8A85" w14:textId="77777777" w:rsidR="002A2B12" w:rsidRDefault="002A2B12" w:rsidP="002A2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4D822" w14:textId="77777777" w:rsidR="002A2B12" w:rsidRDefault="002A2B12" w:rsidP="002A2B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1738B" w14:textId="77777777" w:rsidR="002A2B12" w:rsidRDefault="002A2B12" w:rsidP="002A2B12">
      <w:pPr>
        <w:pStyle w:val="CRCoverPage"/>
        <w:spacing w:after="0"/>
        <w:rPr>
          <w:noProof/>
          <w:sz w:val="8"/>
          <w:szCs w:val="8"/>
        </w:rPr>
      </w:pPr>
    </w:p>
    <w:p w14:paraId="7981A2A5" w14:textId="77777777" w:rsidR="002A2B12" w:rsidRDefault="002A2B12" w:rsidP="009B6E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67A86" w14:textId="77777777" w:rsidR="00445963" w:rsidRPr="001C38C4" w:rsidRDefault="00445963" w:rsidP="00445963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212539142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1"/>
    </w:p>
    <w:p w14:paraId="7ADF113D" w14:textId="0C141F27" w:rsidR="00031CD8" w:rsidRDefault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031CD8" w:rsidRPr="002955FB">
        <w:rPr>
          <w:rFonts w:cs="Arial"/>
          <w:b/>
          <w:bCs/>
          <w:i/>
          <w:iCs/>
        </w:rPr>
        <w:t>Table of Contents</w:t>
      </w:r>
      <w:r w:rsidR="00031CD8">
        <w:tab/>
      </w:r>
      <w:r w:rsidR="00031CD8">
        <w:fldChar w:fldCharType="begin"/>
      </w:r>
      <w:r w:rsidR="00031CD8">
        <w:instrText xml:space="preserve"> PAGEREF _Toc212539142 \h </w:instrText>
      </w:r>
      <w:r w:rsidR="00031CD8">
        <w:fldChar w:fldCharType="separate"/>
      </w:r>
      <w:r w:rsidR="00031CD8">
        <w:t>2</w:t>
      </w:r>
      <w:r w:rsidR="00031CD8">
        <w:fldChar w:fldCharType="end"/>
      </w:r>
    </w:p>
    <w:p w14:paraId="5AA55495" w14:textId="2A195745" w:rsidR="00031CD8" w:rsidRDefault="00031C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55F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55F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_Toc212539143 \h </w:instrText>
      </w:r>
      <w:r>
        <w:fldChar w:fldCharType="separate"/>
      </w:r>
      <w:r>
        <w:t>2</w:t>
      </w:r>
      <w:r>
        <w:fldChar w:fldCharType="end"/>
      </w:r>
    </w:p>
    <w:p w14:paraId="13AAC90D" w14:textId="0C66FCCA" w:rsidR="00031CD8" w:rsidRDefault="00031C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55FB">
        <w:rPr>
          <w:b/>
          <w:bCs/>
        </w:rPr>
        <w:t>1.1 Verification Test Summary</w:t>
      </w:r>
      <w:r>
        <w:tab/>
      </w:r>
      <w:r>
        <w:fldChar w:fldCharType="begin"/>
      </w:r>
      <w:r>
        <w:instrText xml:space="preserve"> PAGEREF _Toc212539144 \h </w:instrText>
      </w:r>
      <w:r>
        <w:fldChar w:fldCharType="separate"/>
      </w:r>
      <w:r>
        <w:t>2</w:t>
      </w:r>
      <w:r>
        <w:fldChar w:fldCharType="end"/>
      </w:r>
    </w:p>
    <w:p w14:paraId="19EFA0F0" w14:textId="23EEF8AE" w:rsidR="00031CD8" w:rsidRDefault="00031C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55FB">
        <w:rPr>
          <w:b/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55FB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_Toc212539145 \h </w:instrText>
      </w:r>
      <w:r>
        <w:fldChar w:fldCharType="separate"/>
      </w:r>
      <w:r>
        <w:t>2</w:t>
      </w:r>
      <w:r>
        <w:fldChar w:fldCharType="end"/>
      </w:r>
    </w:p>
    <w:p w14:paraId="18FDC6EB" w14:textId="6A8F9B9A" w:rsidR="00031CD8" w:rsidRDefault="00031C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55F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55F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_Toc212539146 \h </w:instrText>
      </w:r>
      <w:r>
        <w:fldChar w:fldCharType="separate"/>
      </w:r>
      <w:r>
        <w:t>2</w:t>
      </w:r>
      <w:r>
        <w:fldChar w:fldCharType="end"/>
      </w:r>
    </w:p>
    <w:p w14:paraId="5AC4F3E5" w14:textId="226A7320" w:rsidR="00031CD8" w:rsidRDefault="00031C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55F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55F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_Toc212539147 \h </w:instrText>
      </w:r>
      <w:r>
        <w:fldChar w:fldCharType="separate"/>
      </w:r>
      <w:r>
        <w:t>3</w:t>
      </w:r>
      <w:r>
        <w:fldChar w:fldCharType="end"/>
      </w:r>
    </w:p>
    <w:p w14:paraId="50CD7FD1" w14:textId="72FAA287" w:rsidR="00031CD8" w:rsidRDefault="00031C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55F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55FB">
        <w:rPr>
          <w:rFonts w:cs="Arial"/>
        </w:rPr>
        <w:t>Qualcomm Snapdragon Auto 5G Modem-RF</w:t>
      </w:r>
      <w:r>
        <w:tab/>
      </w:r>
      <w:r>
        <w:fldChar w:fldCharType="begin"/>
      </w:r>
      <w:r>
        <w:instrText xml:space="preserve"> PAGEREF _Toc212539148 \h </w:instrText>
      </w:r>
      <w:r>
        <w:fldChar w:fldCharType="separate"/>
      </w:r>
      <w:r>
        <w:t>3</w:t>
      </w:r>
      <w:r>
        <w:fldChar w:fldCharType="end"/>
      </w:r>
    </w:p>
    <w:p w14:paraId="76AD56C7" w14:textId="12622E3E" w:rsidR="00031CD8" w:rsidRDefault="00031C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55F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55F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_Toc212539149 \h </w:instrText>
      </w:r>
      <w:r>
        <w:fldChar w:fldCharType="separate"/>
      </w:r>
      <w:r>
        <w:t>3</w:t>
      </w:r>
      <w:r>
        <w:fldChar w:fldCharType="end"/>
      </w:r>
    </w:p>
    <w:p w14:paraId="463A07C5" w14:textId="72E71909" w:rsidR="00445963" w:rsidRDefault="00445963" w:rsidP="00445963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11C45DD6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212539143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3550A140" w14:textId="0ADA3E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>21.</w:t>
      </w:r>
      <w:r w:rsidR="00417A65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Pr="00133F60">
        <w:rPr>
          <w:rFonts w:ascii="Arial" w:hAnsi="Arial" w:cs="Arial"/>
        </w:rPr>
        <w:t>IMS_EUTRA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7146EB2A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48B89F12" w14:textId="2B7ECC48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="005C6812">
        <w:rPr>
          <w:rFonts w:cs="Arial"/>
          <w:b/>
          <w:sz w:val="24"/>
          <w:lang w:eastAsia="ja-JP"/>
        </w:rPr>
        <w:t>Parikshit Bhise</w:t>
      </w:r>
    </w:p>
    <w:p w14:paraId="6DBB5645" w14:textId="1088FCC8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="005C6812">
        <w:rPr>
          <w:rFonts w:ascii="Arial" w:hAnsi="Arial" w:cs="Arial"/>
          <w:sz w:val="24"/>
          <w:lang w:eastAsia="ja-JP"/>
        </w:rPr>
        <w:t>Parikshit.bhise</w:t>
      </w:r>
      <w:r w:rsidRPr="0050051B">
        <w:rPr>
          <w:rFonts w:cs="Arial"/>
          <w:sz w:val="24"/>
          <w:lang w:val="es-ES" w:eastAsia="ja-JP"/>
        </w:rPr>
        <w:t>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46E98203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72D8B21" w14:textId="77777777" w:rsidR="00445963" w:rsidRPr="00DB3CB0" w:rsidRDefault="00445963" w:rsidP="00445963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4" w:name="_Toc212539144"/>
      <w:r w:rsidRPr="00DB3CB0">
        <w:rPr>
          <w:b/>
          <w:bCs/>
        </w:rPr>
        <w:t>1.1 Verification Test Summary</w:t>
      </w:r>
      <w:bookmarkEnd w:id="4"/>
      <w:r w:rsidRPr="00DB3CB0">
        <w:rPr>
          <w:b/>
          <w:bCs/>
        </w:rPr>
        <w:t xml:space="preserve"> </w:t>
      </w:r>
    </w:p>
    <w:p w14:paraId="793F22E3" w14:textId="35F8D440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21.</w:t>
      </w:r>
      <w:r w:rsidR="00417A65">
        <w:rPr>
          <w:rFonts w:ascii="Arial" w:hAnsi="Arial" w:cs="Arial"/>
        </w:rPr>
        <w:t>27</w:t>
      </w:r>
    </w:p>
    <w:p w14:paraId="062A5D9F" w14:textId="3BF14BF0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</w:t>
      </w:r>
      <w:r w:rsidRPr="00133F60">
        <w:rPr>
          <w:rFonts w:cs="Arial"/>
          <w:bCs/>
          <w:lang w:val="en-US" w:eastAsia="ja-JP"/>
        </w:rPr>
        <w:t xml:space="preserve">:                        </w:t>
      </w:r>
      <w:r w:rsidR="00B93D51">
        <w:rPr>
          <w:rFonts w:cs="Arial"/>
          <w:bCs/>
          <w:lang w:val="en-US" w:eastAsia="ja-JP"/>
        </w:rPr>
        <w:t xml:space="preserve"> </w:t>
      </w:r>
      <w:r w:rsidRPr="00133F60">
        <w:rPr>
          <w:rFonts w:cs="Arial"/>
          <w:bCs/>
          <w:lang w:val="en-US" w:eastAsia="ja-JP"/>
        </w:rPr>
        <w:t>\IMS\21\</w:t>
      </w:r>
      <w:proofErr w:type="spellStart"/>
      <w:r w:rsidRPr="00133F60">
        <w:rPr>
          <w:rFonts w:cs="Arial"/>
          <w:bCs/>
          <w:lang w:val="en-US" w:eastAsia="ja-JP"/>
        </w:rPr>
        <w:t>IMS_eCall_</w:t>
      </w:r>
      <w:r w:rsidR="00BF5913">
        <w:rPr>
          <w:rFonts w:cs="Arial"/>
          <w:bCs/>
          <w:lang w:val="en-US" w:eastAsia="ja-JP"/>
        </w:rPr>
        <w:t>PSAPCallbackTestcases</w:t>
      </w:r>
      <w:r w:rsidRPr="00133F60">
        <w:rPr>
          <w:rFonts w:cs="Arial"/>
          <w:bCs/>
          <w:lang w:val="en-US" w:eastAsia="ja-JP"/>
        </w:rPr>
        <w:t>.ttcn</w:t>
      </w:r>
      <w:proofErr w:type="spellEnd"/>
      <w:r w:rsidRPr="00133F60">
        <w:rPr>
          <w:rFonts w:cs="Arial"/>
          <w:b/>
          <w:lang w:val="en-US" w:eastAsia="ja-JP"/>
        </w:rPr>
        <w:t xml:space="preserve"> </w:t>
      </w:r>
    </w:p>
    <w:p w14:paraId="225659AE" w14:textId="76677A84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 w:rsidR="005C6812">
        <w:rPr>
          <w:rFonts w:ascii="Arial" w:hAnsi="Arial" w:cs="Arial"/>
          <w:lang w:eastAsia="ja-JP"/>
        </w:rPr>
        <w:t>38</w:t>
      </w:r>
    </w:p>
    <w:p w14:paraId="65BB3589" w14:textId="77777777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5A01B3FE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Pr="00133F60">
        <w:rPr>
          <w:rFonts w:ascii="Arial" w:hAnsi="Arial" w:cs="Arial"/>
          <w:bCs/>
          <w:lang w:eastAsia="ja-JP"/>
        </w:rPr>
        <w:t xml:space="preserve">Qualcomm Snapdragon Auto 5G Modem-RF UE </w:t>
      </w:r>
    </w:p>
    <w:p w14:paraId="0E62EE58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5E5BFF" w14:textId="77777777" w:rsidR="00445963" w:rsidRDefault="00445963" w:rsidP="00445963">
      <w:pPr>
        <w:rPr>
          <w:rFonts w:ascii="Arial" w:hAnsi="Arial" w:cs="Arial"/>
          <w:noProof/>
        </w:rPr>
      </w:pPr>
    </w:p>
    <w:p w14:paraId="32FBF7B1" w14:textId="77777777" w:rsidR="00445963" w:rsidRPr="00DB3CB0" w:rsidRDefault="00445963" w:rsidP="00445963">
      <w:pPr>
        <w:pStyle w:val="Heading1"/>
        <w:numPr>
          <w:ilvl w:val="0"/>
          <w:numId w:val="1"/>
        </w:numPr>
        <w:rPr>
          <w:b/>
          <w:bCs/>
        </w:rPr>
      </w:pPr>
      <w:bookmarkStart w:id="5" w:name="_Toc122434488"/>
      <w:bookmarkStart w:id="6" w:name="_Toc295288959"/>
      <w:bookmarkStart w:id="7" w:name="_Toc212539145"/>
      <w:r w:rsidRPr="00DB3CB0">
        <w:rPr>
          <w:b/>
          <w:bCs/>
        </w:rPr>
        <w:t>Corrections require</w:t>
      </w:r>
      <w:bookmarkEnd w:id="5"/>
      <w:bookmarkEnd w:id="6"/>
      <w:r w:rsidRPr="00DB3CB0">
        <w:rPr>
          <w:b/>
          <w:bCs/>
        </w:rPr>
        <w:t>d</w:t>
      </w:r>
      <w:bookmarkEnd w:id="7"/>
      <w:r w:rsidRPr="00DB3CB0">
        <w:rPr>
          <w:b/>
          <w:bCs/>
        </w:rPr>
        <w:t xml:space="preserve"> </w:t>
      </w:r>
    </w:p>
    <w:p w14:paraId="6BE1756D" w14:textId="09BD914C" w:rsidR="00BB250F" w:rsidRPr="00BB6C5E" w:rsidRDefault="00417A65" w:rsidP="00445963">
      <w:r>
        <w:t>All changes mentioned in R5s250</w:t>
      </w:r>
      <w:r w:rsidR="00265AC8">
        <w:t>457</w:t>
      </w:r>
    </w:p>
    <w:p w14:paraId="1FF4CD51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212539146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0D755E5E" w14:textId="031E7A06" w:rsidR="00445963" w:rsidRPr="000F4199" w:rsidRDefault="00445963" w:rsidP="00445963">
      <w:pPr>
        <w:rPr>
          <w:rFonts w:ascii="Arial" w:hAnsi="Arial" w:cs="Arial"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r w:rsidRPr="00BE181D">
        <w:rPr>
          <w:rFonts w:ascii="Arial" w:hAnsi="Arial" w:cs="Arial"/>
        </w:rPr>
        <w:t xml:space="preserve">Qualcomm </w:t>
      </w:r>
      <w:r w:rsidRPr="00445963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UE.</w:t>
      </w:r>
    </w:p>
    <w:p w14:paraId="6AB1E9A1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212539147"/>
      <w:r w:rsidRPr="003C4E4F">
        <w:rPr>
          <w:rFonts w:cs="Arial"/>
          <w:b/>
        </w:rPr>
        <w:lastRenderedPageBreak/>
        <w:t>Execution Log Files</w:t>
      </w:r>
      <w:bookmarkEnd w:id="13"/>
      <w:bookmarkEnd w:id="14"/>
      <w:bookmarkEnd w:id="15"/>
      <w:bookmarkEnd w:id="16"/>
      <w:bookmarkEnd w:id="17"/>
    </w:p>
    <w:p w14:paraId="465CA925" w14:textId="77777777" w:rsidR="00445963" w:rsidRPr="003C4E4F" w:rsidRDefault="00445963" w:rsidP="00445963">
      <w:pPr>
        <w:pStyle w:val="Heading2"/>
        <w:numPr>
          <w:ilvl w:val="1"/>
          <w:numId w:val="4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18" w:name="_Toc189508208"/>
      <w:bookmarkStart w:id="19" w:name="_Toc194410391"/>
      <w:bookmarkStart w:id="20" w:name="_Toc212539148"/>
      <w:bookmarkStart w:id="21" w:name="_Hlk120026754"/>
      <w:bookmarkStart w:id="22" w:name="_Toc122434496"/>
      <w:bookmarkStart w:id="23" w:name="_Toc295288973"/>
      <w:bookmarkStart w:id="24" w:name="_Toc325725668"/>
      <w:bookmarkStart w:id="25" w:name="_Toc121172019"/>
      <w:r w:rsidRPr="003548EB">
        <w:rPr>
          <w:rFonts w:cs="Arial"/>
        </w:rPr>
        <w:t xml:space="preserve">Qualcomm </w:t>
      </w:r>
      <w:bookmarkEnd w:id="18"/>
      <w:bookmarkEnd w:id="19"/>
      <w:r w:rsidRPr="00BE181D">
        <w:rPr>
          <w:rFonts w:cs="Arial"/>
        </w:rPr>
        <w:t>Snapdragon Auto 5G Modem-RF</w:t>
      </w:r>
      <w:bookmarkEnd w:id="20"/>
    </w:p>
    <w:bookmarkEnd w:id="21"/>
    <w:p w14:paraId="6BD1BA3E" w14:textId="77777777" w:rsidR="00445963" w:rsidRPr="00A504C0" w:rsidRDefault="00445963" w:rsidP="00445963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</w:t>
      </w:r>
      <w:r w:rsidRPr="00BE181D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</w:t>
      </w:r>
      <w:r w:rsidRPr="00A504C0">
        <w:rPr>
          <w:rFonts w:ascii="Arial" w:hAnsi="Arial" w:cs="Arial"/>
        </w:rPr>
        <w:t>UE passed this test case on Rohde &amp; Schwarz CMW500. The documentation below is enclosed as evidence of the successful test case run [1]:</w:t>
      </w:r>
    </w:p>
    <w:p w14:paraId="67E2D980" w14:textId="77777777" w:rsidR="00445963" w:rsidRPr="003C4E4F" w:rsidRDefault="00445963" w:rsidP="0044596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4BF02CF" w14:textId="46E94C16" w:rsidR="00445963" w:rsidRPr="001D5966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21_</w:t>
      </w:r>
      <w:r w:rsidR="00417A65">
        <w:rPr>
          <w:rFonts w:ascii="Arial" w:hAnsi="Arial" w:cs="Arial"/>
        </w:rPr>
        <w:t>27</w:t>
      </w:r>
      <w:r w:rsidR="00D52D05">
        <w:rPr>
          <w:rFonts w:ascii="Arial" w:hAnsi="Arial" w:cs="Arial"/>
        </w:rPr>
        <w:t>_</w:t>
      </w:r>
      <w:r w:rsidR="005C6812">
        <w:rPr>
          <w:rFonts w:ascii="Arial" w:hAnsi="Arial" w:cs="Arial"/>
        </w:rPr>
        <w:t>Qualcomm</w:t>
      </w:r>
      <w:r w:rsidRPr="00AD4102">
        <w:rPr>
          <w:rFonts w:ascii="Arial" w:hAnsi="Arial" w:cs="Arial"/>
        </w:rPr>
        <w:t>.log</w:t>
      </w:r>
    </w:p>
    <w:p w14:paraId="2EDB639E" w14:textId="77777777" w:rsidR="00445963" w:rsidRPr="00AB3F52" w:rsidRDefault="00445963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1896284" w14:textId="77777777" w:rsidR="00445963" w:rsidRDefault="00445963" w:rsidP="00445963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7E952BAE" w14:textId="77777777" w:rsidR="00445963" w:rsidRPr="009D0044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3BB9A839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212539149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445963" w:rsidRPr="003C4E4F" w14:paraId="474A55FC" w14:textId="77777777" w:rsidTr="00E1323A">
        <w:trPr>
          <w:trHeight w:val="499"/>
        </w:trPr>
        <w:tc>
          <w:tcPr>
            <w:tcW w:w="787" w:type="dxa"/>
            <w:hideMark/>
          </w:tcPr>
          <w:p w14:paraId="5C776FD7" w14:textId="77777777" w:rsidR="00445963" w:rsidRPr="00414993" w:rsidRDefault="00445963" w:rsidP="00E1323A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6D0A82D7" w14:textId="1A4F7CBF" w:rsidR="00445963" w:rsidRPr="00414993" w:rsidRDefault="00445963" w:rsidP="00E1323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R5s250</w:t>
            </w:r>
            <w:r w:rsidR="000B3E97">
              <w:rPr>
                <w:rFonts w:ascii="Arial" w:hAnsi="Arial" w:cs="Arial"/>
                <w:bCs/>
                <w:sz w:val="18"/>
                <w:szCs w:val="18"/>
              </w:rPr>
              <w:t>462</w:t>
            </w:r>
            <w:r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</w:t>
            </w:r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Addition of IMS </w:t>
            </w:r>
            <w:proofErr w:type="spellStart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>eCall</w:t>
            </w:r>
            <w:proofErr w:type="spellEnd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over LTE CEN test case 21.</w:t>
            </w:r>
            <w:r w:rsidR="00417A65">
              <w:rPr>
                <w:rFonts w:ascii="Arial" w:hAnsi="Arial" w:cs="Arial"/>
                <w:bCs/>
                <w:sz w:val="18"/>
                <w:szCs w:val="18"/>
                <w:lang w:val="en-US"/>
              </w:rPr>
              <w:t>27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FCB94" w14:textId="77777777" w:rsidR="00922B8C" w:rsidRDefault="00922B8C">
      <w:r>
        <w:separator/>
      </w:r>
    </w:p>
  </w:endnote>
  <w:endnote w:type="continuationSeparator" w:id="0">
    <w:p w14:paraId="0318B588" w14:textId="77777777" w:rsidR="00922B8C" w:rsidRDefault="00922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2F31" w14:textId="77777777" w:rsidR="00FB7A73" w:rsidRDefault="00FB7A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3733" w14:textId="77777777" w:rsidR="00FB7A73" w:rsidRDefault="00FB7A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A1AE" w14:textId="77777777" w:rsidR="00FB7A73" w:rsidRDefault="00FB7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CC8BE" w14:textId="77777777" w:rsidR="00922B8C" w:rsidRDefault="00922B8C">
      <w:r>
        <w:separator/>
      </w:r>
    </w:p>
  </w:footnote>
  <w:footnote w:type="continuationSeparator" w:id="0">
    <w:p w14:paraId="74AE955A" w14:textId="77777777" w:rsidR="00922B8C" w:rsidRDefault="00922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25196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4596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F1713A6" wp14:editId="3359D18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07223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50513310"/>
                          </w:sdtPr>
                          <w:sdtEndPr/>
                          <w:sdtContent>
                            <w:p w14:paraId="732A714F" w14:textId="37F4FEF2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1713A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50513310"/>
                    </w:sdtPr>
                    <w:sdtEndPr/>
                    <w:sdtContent>
                      <w:p w14:paraId="732A714F" w14:textId="37F4FEF2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53B8" w14:textId="7435A45E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EFA614" wp14:editId="2CC337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F8F564A" w14:textId="51A8D27F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FA61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F8F564A" w14:textId="51A8D27F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40F5" w14:textId="544A8685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178092" wp14:editId="02AC3C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5016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1430991"/>
                          </w:sdtPr>
                          <w:sdtEndPr/>
                          <w:sdtContent>
                            <w:p w14:paraId="27FD90C7" w14:textId="21394E93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7809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1430991"/>
                    </w:sdtPr>
                    <w:sdtEndPr/>
                    <w:sdtContent>
                      <w:p w14:paraId="27FD90C7" w14:textId="21394E93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BA2DA9A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1A94686" wp14:editId="460350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504526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25593495"/>
                          </w:sdtPr>
                          <w:sdtEndPr/>
                          <w:sdtContent>
                            <w:p w14:paraId="0E618B49" w14:textId="0765DF90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6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25593495"/>
                    </w:sdtPr>
                    <w:sdtEndPr/>
                    <w:sdtContent>
                      <w:p w14:paraId="0E618B49" w14:textId="0765DF90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F17A5C5" w:rsidR="00695808" w:rsidRDefault="00695808">
    <w:pPr>
      <w:pStyle w:val="Header"/>
      <w:tabs>
        <w:tab w:val="right" w:pos="9639"/>
      </w:tabs>
    </w:pPr>
    <w:r>
      <w:tab/>
    </w:r>
    <w:r w:rsidR="0044596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3F5F76" wp14:editId="0F3E3D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115307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4610053"/>
                          </w:sdtPr>
                          <w:sdtEndPr/>
                          <w:sdtContent>
                            <w:p w14:paraId="405C98A9" w14:textId="284DF19E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F5F7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4610053"/>
                    </w:sdtPr>
                    <w:sdtEndPr/>
                    <w:sdtContent>
                      <w:p w14:paraId="405C98A9" w14:textId="284DF19E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0EFCCC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04CDB0" wp14:editId="0353BF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59284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87082858"/>
                          </w:sdtPr>
                          <w:sdtEndPr/>
                          <w:sdtContent>
                            <w:p w14:paraId="3553E72F" w14:textId="4D328954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4CDB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87082858"/>
                    </w:sdtPr>
                    <w:sdtEndPr/>
                    <w:sdtContent>
                      <w:p w14:paraId="3553E72F" w14:textId="4D328954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551385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D8"/>
    <w:rsid w:val="00070E09"/>
    <w:rsid w:val="000A6394"/>
    <w:rsid w:val="000B3E97"/>
    <w:rsid w:val="000B7FED"/>
    <w:rsid w:val="000C038A"/>
    <w:rsid w:val="000C6598"/>
    <w:rsid w:val="000D44B3"/>
    <w:rsid w:val="000E2076"/>
    <w:rsid w:val="00106E0C"/>
    <w:rsid w:val="00145D43"/>
    <w:rsid w:val="00192C46"/>
    <w:rsid w:val="00196BCD"/>
    <w:rsid w:val="001A08B3"/>
    <w:rsid w:val="001A7B60"/>
    <w:rsid w:val="001B52F0"/>
    <w:rsid w:val="001B7A65"/>
    <w:rsid w:val="001E41F3"/>
    <w:rsid w:val="00257CAA"/>
    <w:rsid w:val="0026004D"/>
    <w:rsid w:val="002640DD"/>
    <w:rsid w:val="00265AC8"/>
    <w:rsid w:val="00275D12"/>
    <w:rsid w:val="00284FEB"/>
    <w:rsid w:val="002860C4"/>
    <w:rsid w:val="002A2B12"/>
    <w:rsid w:val="002B5741"/>
    <w:rsid w:val="002E472E"/>
    <w:rsid w:val="00305409"/>
    <w:rsid w:val="003609EF"/>
    <w:rsid w:val="0036231A"/>
    <w:rsid w:val="00374DD4"/>
    <w:rsid w:val="003C02C8"/>
    <w:rsid w:val="003E1A36"/>
    <w:rsid w:val="00410371"/>
    <w:rsid w:val="00417A65"/>
    <w:rsid w:val="004232A3"/>
    <w:rsid w:val="004242F1"/>
    <w:rsid w:val="00445963"/>
    <w:rsid w:val="004673C7"/>
    <w:rsid w:val="004B175A"/>
    <w:rsid w:val="004B75B7"/>
    <w:rsid w:val="004F6405"/>
    <w:rsid w:val="005141D9"/>
    <w:rsid w:val="0051580D"/>
    <w:rsid w:val="00547111"/>
    <w:rsid w:val="0055705F"/>
    <w:rsid w:val="00592D74"/>
    <w:rsid w:val="00592EA9"/>
    <w:rsid w:val="005940AD"/>
    <w:rsid w:val="005C6812"/>
    <w:rsid w:val="005D07DC"/>
    <w:rsid w:val="005E2C44"/>
    <w:rsid w:val="005E67CB"/>
    <w:rsid w:val="00613FCA"/>
    <w:rsid w:val="00621188"/>
    <w:rsid w:val="006257ED"/>
    <w:rsid w:val="00653DE4"/>
    <w:rsid w:val="00665C47"/>
    <w:rsid w:val="00682644"/>
    <w:rsid w:val="00695808"/>
    <w:rsid w:val="006B46FB"/>
    <w:rsid w:val="006C5A3F"/>
    <w:rsid w:val="006E21FB"/>
    <w:rsid w:val="00715C2B"/>
    <w:rsid w:val="00754082"/>
    <w:rsid w:val="00776539"/>
    <w:rsid w:val="00776D64"/>
    <w:rsid w:val="00792342"/>
    <w:rsid w:val="007977A8"/>
    <w:rsid w:val="007B17F4"/>
    <w:rsid w:val="007B512A"/>
    <w:rsid w:val="007C2097"/>
    <w:rsid w:val="007D6A07"/>
    <w:rsid w:val="007F7259"/>
    <w:rsid w:val="008040A8"/>
    <w:rsid w:val="008279FA"/>
    <w:rsid w:val="008626E7"/>
    <w:rsid w:val="00870EE7"/>
    <w:rsid w:val="00880B42"/>
    <w:rsid w:val="00881DDE"/>
    <w:rsid w:val="008863B9"/>
    <w:rsid w:val="008A45A6"/>
    <w:rsid w:val="008D3CCC"/>
    <w:rsid w:val="008F3789"/>
    <w:rsid w:val="008F686C"/>
    <w:rsid w:val="009148DE"/>
    <w:rsid w:val="00922B8C"/>
    <w:rsid w:val="00941E30"/>
    <w:rsid w:val="00943236"/>
    <w:rsid w:val="009531B0"/>
    <w:rsid w:val="009741B3"/>
    <w:rsid w:val="009777D9"/>
    <w:rsid w:val="00991B88"/>
    <w:rsid w:val="009A5753"/>
    <w:rsid w:val="009A579D"/>
    <w:rsid w:val="009B6E4E"/>
    <w:rsid w:val="009E3297"/>
    <w:rsid w:val="009F734F"/>
    <w:rsid w:val="00A246B6"/>
    <w:rsid w:val="00A47E70"/>
    <w:rsid w:val="00A50CF0"/>
    <w:rsid w:val="00A7671C"/>
    <w:rsid w:val="00AA2CBC"/>
    <w:rsid w:val="00AC475C"/>
    <w:rsid w:val="00AC5820"/>
    <w:rsid w:val="00AD1CD8"/>
    <w:rsid w:val="00B23731"/>
    <w:rsid w:val="00B258BB"/>
    <w:rsid w:val="00B67B97"/>
    <w:rsid w:val="00B93D51"/>
    <w:rsid w:val="00B968C8"/>
    <w:rsid w:val="00BA3EC5"/>
    <w:rsid w:val="00BA51D9"/>
    <w:rsid w:val="00BB250F"/>
    <w:rsid w:val="00BB5DFC"/>
    <w:rsid w:val="00BD279D"/>
    <w:rsid w:val="00BD6BB8"/>
    <w:rsid w:val="00BF5913"/>
    <w:rsid w:val="00C66BA2"/>
    <w:rsid w:val="00C870F6"/>
    <w:rsid w:val="00C907B5"/>
    <w:rsid w:val="00C95985"/>
    <w:rsid w:val="00CC5026"/>
    <w:rsid w:val="00CC68D0"/>
    <w:rsid w:val="00CD728C"/>
    <w:rsid w:val="00CE4989"/>
    <w:rsid w:val="00D03F9A"/>
    <w:rsid w:val="00D06D51"/>
    <w:rsid w:val="00D234C3"/>
    <w:rsid w:val="00D24991"/>
    <w:rsid w:val="00D50255"/>
    <w:rsid w:val="00D52D05"/>
    <w:rsid w:val="00D66520"/>
    <w:rsid w:val="00D84AE9"/>
    <w:rsid w:val="00D9124E"/>
    <w:rsid w:val="00DE34CF"/>
    <w:rsid w:val="00DE5255"/>
    <w:rsid w:val="00E13F3D"/>
    <w:rsid w:val="00E34898"/>
    <w:rsid w:val="00EB09B7"/>
    <w:rsid w:val="00EE7D7C"/>
    <w:rsid w:val="00F25D98"/>
    <w:rsid w:val="00F300FB"/>
    <w:rsid w:val="00F36C7F"/>
    <w:rsid w:val="00F370D2"/>
    <w:rsid w:val="00FB6386"/>
    <w:rsid w:val="00FB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C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45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5963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45963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44596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4596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4596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BB25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36</cp:revision>
  <cp:lastPrinted>1900-01-01T00:00:00Z</cp:lastPrinted>
  <dcterms:created xsi:type="dcterms:W3CDTF">2025-10-15T06:22:00Z</dcterms:created>
  <dcterms:modified xsi:type="dcterms:W3CDTF">2026-01-05T14:18:00Z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R5s250377</vt:lpwstr>
  </property>
  <property fmtid="{D5CDD505-2E9C-101B-9397-08002B2CF9AE}" pid="10" name="Spec#">
    <vt:lpwstr>34.229-3</vt:lpwstr>
  </property>
  <property fmtid="{D5CDD505-2E9C-101B-9397-08002B2CF9AE}" pid="11" name="Cr#">
    <vt:lpwstr>0988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eCall over IMS CEN test case 21.24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2025-09-23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2025-09-23T09:22:35Z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7d75d1df-8889-47aa-8554-a5f1dba0900b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