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7D9AF" w14:textId="54682052" w:rsidR="00055EEF" w:rsidRDefault="00055E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R5s26001</w:t>
      </w:r>
      <w:r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fldChar w:fldCharType="end"/>
      </w:r>
    </w:p>
    <w:p w14:paraId="43B6CBCA" w14:textId="77777777" w:rsidR="00055EEF" w:rsidRDefault="00055EEF" w:rsidP="00055EE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6945" w14:paraId="443161EF" w14:textId="77777777" w:rsidTr="003911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8D99F" w14:textId="77777777" w:rsidR="00CA6945" w:rsidRDefault="00CA6945" w:rsidP="003911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A6945" w14:paraId="11197176" w14:textId="77777777" w:rsidTr="003911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6D801" w14:textId="77777777" w:rsidR="00CA6945" w:rsidRDefault="00CA6945" w:rsidP="003911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6945" w14:paraId="7E9D178A" w14:textId="77777777" w:rsidTr="003911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28034" w14:textId="77777777" w:rsidR="00CA6945" w:rsidRDefault="00CA6945" w:rsidP="003911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945" w14:paraId="33210EA7" w14:textId="77777777" w:rsidTr="00391110">
        <w:tc>
          <w:tcPr>
            <w:tcW w:w="142" w:type="dxa"/>
            <w:tcBorders>
              <w:left w:val="single" w:sz="4" w:space="0" w:color="auto"/>
            </w:tcBorders>
          </w:tcPr>
          <w:p w14:paraId="6B9D025D" w14:textId="77777777" w:rsidR="00CA6945" w:rsidRDefault="00CA6945" w:rsidP="003911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70A618" w14:textId="77777777" w:rsidR="00CA6945" w:rsidRPr="00410371" w:rsidRDefault="00CA6945" w:rsidP="003911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59A0A761" w14:textId="77777777" w:rsidR="00CA6945" w:rsidRDefault="00CA6945" w:rsidP="003911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422B14" w14:textId="77777777" w:rsidR="00CA6945" w:rsidRPr="00410371" w:rsidRDefault="00CA6945" w:rsidP="0039111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1000</w:t>
              </w:r>
            </w:fldSimple>
          </w:p>
        </w:tc>
        <w:tc>
          <w:tcPr>
            <w:tcW w:w="709" w:type="dxa"/>
          </w:tcPr>
          <w:p w14:paraId="1C7B605B" w14:textId="77777777" w:rsidR="00CA6945" w:rsidRDefault="00CA6945" w:rsidP="003911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2C3E7B" w14:textId="329217E8" w:rsidR="00CA6945" w:rsidRPr="00410371" w:rsidRDefault="00055EEF" w:rsidP="003911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065C0BC" w14:textId="77777777" w:rsidR="00CA6945" w:rsidRDefault="00CA6945" w:rsidP="003911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9FD427" w14:textId="411A1EA1" w:rsidR="00CA6945" w:rsidRPr="00410371" w:rsidRDefault="00CA6945" w:rsidP="003911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055EEF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9A865B" w14:textId="77777777" w:rsidR="00CA6945" w:rsidRDefault="00CA6945" w:rsidP="00391110">
            <w:pPr>
              <w:pStyle w:val="CRCoverPage"/>
              <w:spacing w:after="0"/>
              <w:rPr>
                <w:noProof/>
              </w:rPr>
            </w:pPr>
          </w:p>
        </w:tc>
      </w:tr>
      <w:tr w:rsidR="00CA6945" w14:paraId="117318AF" w14:textId="77777777" w:rsidTr="003911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BDBFC" w14:textId="77777777" w:rsidR="00CA6945" w:rsidRDefault="00CA6945" w:rsidP="00391110">
            <w:pPr>
              <w:pStyle w:val="CRCoverPage"/>
              <w:spacing w:after="0"/>
              <w:rPr>
                <w:noProof/>
              </w:rPr>
            </w:pPr>
          </w:p>
        </w:tc>
      </w:tr>
      <w:tr w:rsidR="00CA6945" w14:paraId="538DB45C" w14:textId="77777777" w:rsidTr="003911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86A5A7" w14:textId="77777777" w:rsidR="00CA6945" w:rsidRPr="00F25D98" w:rsidRDefault="00CA6945" w:rsidP="003911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6945" w14:paraId="6CDA1E79" w14:textId="77777777" w:rsidTr="00391110">
        <w:tc>
          <w:tcPr>
            <w:tcW w:w="9641" w:type="dxa"/>
            <w:gridSpan w:val="9"/>
          </w:tcPr>
          <w:p w14:paraId="7E4D0C34" w14:textId="77777777" w:rsidR="00CA6945" w:rsidRDefault="00CA6945" w:rsidP="003911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D00444" w14:textId="77777777" w:rsidR="00CA6945" w:rsidRDefault="00CA6945" w:rsidP="00CA69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6945" w14:paraId="113B7807" w14:textId="77777777" w:rsidTr="00391110">
        <w:tc>
          <w:tcPr>
            <w:tcW w:w="2835" w:type="dxa"/>
          </w:tcPr>
          <w:p w14:paraId="7540655D" w14:textId="77777777" w:rsidR="00CA6945" w:rsidRDefault="00CA6945" w:rsidP="003911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7D979F" w14:textId="77777777" w:rsidR="00CA6945" w:rsidRDefault="00CA6945" w:rsidP="003911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E8BE5" w14:textId="77777777" w:rsidR="00CA6945" w:rsidRDefault="00CA6945" w:rsidP="003911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B9C7EC" w14:textId="77777777" w:rsidR="00CA6945" w:rsidRDefault="00CA6945" w:rsidP="003911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7B2FB" w14:textId="77777777" w:rsidR="00CA6945" w:rsidRDefault="00CA6945" w:rsidP="003911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D9FF9C" w14:textId="77777777" w:rsidR="00CA6945" w:rsidRDefault="00CA6945" w:rsidP="003911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2FAE89" w14:textId="77777777" w:rsidR="00CA6945" w:rsidRDefault="00CA6945" w:rsidP="003911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476D59" w14:textId="77777777" w:rsidR="00CA6945" w:rsidRDefault="00CA6945" w:rsidP="003911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AD648" w14:textId="77777777" w:rsidR="00CA6945" w:rsidRDefault="00CA6945" w:rsidP="003911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785F4A" w14:textId="77777777" w:rsidR="00CA6945" w:rsidRDefault="00CA6945" w:rsidP="00CA69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6945" w14:paraId="13B67932" w14:textId="77777777" w:rsidTr="00391110">
        <w:tc>
          <w:tcPr>
            <w:tcW w:w="9640" w:type="dxa"/>
            <w:gridSpan w:val="11"/>
          </w:tcPr>
          <w:p w14:paraId="71EC5CF1" w14:textId="77777777" w:rsidR="00CA6945" w:rsidRDefault="00CA6945" w:rsidP="003911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945" w14:paraId="6E1B4B56" w14:textId="77777777" w:rsidTr="003911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543F84" w14:textId="77777777" w:rsidR="00CA6945" w:rsidRDefault="00CA6945" w:rsidP="003911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58850" w14:textId="77777777" w:rsidR="00CA6945" w:rsidRDefault="00CA6945" w:rsidP="003911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eCall</w:t>
            </w:r>
            <w:proofErr w:type="spellEnd"/>
            <w:r>
              <w:t xml:space="preserve"> over IMS CEN test case 21.30</w:t>
            </w:r>
            <w:r>
              <w:fldChar w:fldCharType="end"/>
            </w:r>
          </w:p>
        </w:tc>
      </w:tr>
      <w:tr w:rsidR="00CA6945" w14:paraId="04043989" w14:textId="77777777" w:rsidTr="00391110">
        <w:tc>
          <w:tcPr>
            <w:tcW w:w="1843" w:type="dxa"/>
            <w:tcBorders>
              <w:left w:val="single" w:sz="4" w:space="0" w:color="auto"/>
            </w:tcBorders>
          </w:tcPr>
          <w:p w14:paraId="28262033" w14:textId="77777777" w:rsidR="00CA6945" w:rsidRDefault="00CA6945" w:rsidP="003911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AE050A" w14:textId="77777777" w:rsidR="00CA6945" w:rsidRDefault="00CA6945" w:rsidP="003911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945" w14:paraId="701690B8" w14:textId="77777777" w:rsidTr="00391110">
        <w:tc>
          <w:tcPr>
            <w:tcW w:w="1843" w:type="dxa"/>
            <w:tcBorders>
              <w:left w:val="single" w:sz="4" w:space="0" w:color="auto"/>
            </w:tcBorders>
          </w:tcPr>
          <w:p w14:paraId="311FFBA3" w14:textId="77777777" w:rsidR="00CA6945" w:rsidRDefault="00CA6945" w:rsidP="003911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55EE7" w14:textId="77777777" w:rsidR="00CA6945" w:rsidRDefault="00CA6945" w:rsidP="003911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A6945" w14:paraId="12E55D1C" w14:textId="77777777" w:rsidTr="00391110">
        <w:tc>
          <w:tcPr>
            <w:tcW w:w="1843" w:type="dxa"/>
            <w:tcBorders>
              <w:left w:val="single" w:sz="4" w:space="0" w:color="auto"/>
            </w:tcBorders>
          </w:tcPr>
          <w:p w14:paraId="2CBAC3A7" w14:textId="77777777" w:rsidR="00CA6945" w:rsidRDefault="00CA6945" w:rsidP="003911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F0AB39" w14:textId="5CEEA735" w:rsidR="00CA6945" w:rsidRDefault="00CA6945" w:rsidP="0039111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A6945" w14:paraId="63E57550" w14:textId="77777777" w:rsidTr="00391110">
        <w:tc>
          <w:tcPr>
            <w:tcW w:w="1843" w:type="dxa"/>
            <w:tcBorders>
              <w:left w:val="single" w:sz="4" w:space="0" w:color="auto"/>
            </w:tcBorders>
          </w:tcPr>
          <w:p w14:paraId="0431C5E1" w14:textId="77777777" w:rsidR="00CA6945" w:rsidRDefault="00CA6945" w:rsidP="003911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80FFE4" w14:textId="77777777" w:rsidR="00CA6945" w:rsidRDefault="00CA6945" w:rsidP="003911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945" w14:paraId="5226405B" w14:textId="77777777" w:rsidTr="00391110">
        <w:tc>
          <w:tcPr>
            <w:tcW w:w="1843" w:type="dxa"/>
            <w:tcBorders>
              <w:left w:val="single" w:sz="4" w:space="0" w:color="auto"/>
            </w:tcBorders>
          </w:tcPr>
          <w:p w14:paraId="74D273B2" w14:textId="77777777" w:rsidR="00CA6945" w:rsidRDefault="00CA6945" w:rsidP="003911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AD7A9C" w14:textId="77777777" w:rsidR="00CA6945" w:rsidRDefault="00CA6945" w:rsidP="003911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24591C2" w14:textId="77777777" w:rsidR="00CA6945" w:rsidRDefault="00CA6945" w:rsidP="003911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58637" w14:textId="77777777" w:rsidR="00CA6945" w:rsidRDefault="00CA6945" w:rsidP="003911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A8B13" w14:textId="77777777" w:rsidR="00CA6945" w:rsidRDefault="00CA6945" w:rsidP="003911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2025-10-28</w:t>
              </w:r>
            </w:fldSimple>
          </w:p>
        </w:tc>
      </w:tr>
      <w:tr w:rsidR="00CA6945" w14:paraId="0D21BE25" w14:textId="77777777" w:rsidTr="00391110">
        <w:tc>
          <w:tcPr>
            <w:tcW w:w="1843" w:type="dxa"/>
            <w:tcBorders>
              <w:left w:val="single" w:sz="4" w:space="0" w:color="auto"/>
            </w:tcBorders>
          </w:tcPr>
          <w:p w14:paraId="207FB57B" w14:textId="77777777" w:rsidR="00CA6945" w:rsidRDefault="00CA6945" w:rsidP="003911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20207" w14:textId="77777777" w:rsidR="00CA6945" w:rsidRDefault="00CA6945" w:rsidP="003911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F4B848" w14:textId="77777777" w:rsidR="00CA6945" w:rsidRDefault="00CA6945" w:rsidP="003911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4E9804" w14:textId="77777777" w:rsidR="00CA6945" w:rsidRDefault="00CA6945" w:rsidP="003911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2AC705" w14:textId="77777777" w:rsidR="00CA6945" w:rsidRDefault="00CA6945" w:rsidP="003911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945" w14:paraId="09890D44" w14:textId="77777777" w:rsidTr="003911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88552D" w14:textId="77777777" w:rsidR="00CA6945" w:rsidRDefault="00CA6945" w:rsidP="003911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3880FB" w14:textId="77777777" w:rsidR="00CA6945" w:rsidRDefault="00CA6945" w:rsidP="003911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B8EAA9" w14:textId="77777777" w:rsidR="00CA6945" w:rsidRDefault="00CA6945" w:rsidP="003911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F2830" w14:textId="77777777" w:rsidR="00CA6945" w:rsidRDefault="00CA6945" w:rsidP="003911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5AEA1" w14:textId="77777777" w:rsidR="00CA6945" w:rsidRDefault="00CA6945" w:rsidP="003911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CA6945" w14:paraId="430112A2" w14:textId="77777777" w:rsidTr="003911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E94B6" w14:textId="77777777" w:rsidR="00CA6945" w:rsidRDefault="00CA6945" w:rsidP="003911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2BEDFF" w14:textId="77777777" w:rsidR="00CA6945" w:rsidRDefault="00CA6945" w:rsidP="003911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562E58" w14:textId="77777777" w:rsidR="00CA6945" w:rsidRDefault="00CA6945" w:rsidP="003911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3CD697" w14:textId="77777777" w:rsidR="00CA6945" w:rsidRPr="007C2097" w:rsidRDefault="00CA6945" w:rsidP="003911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A6945" w14:paraId="20C54013" w14:textId="77777777" w:rsidTr="00391110">
        <w:tc>
          <w:tcPr>
            <w:tcW w:w="1843" w:type="dxa"/>
          </w:tcPr>
          <w:p w14:paraId="1B349809" w14:textId="77777777" w:rsidR="00CA6945" w:rsidRDefault="00CA6945" w:rsidP="003911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B95A2D" w14:textId="77777777" w:rsidR="00CA6945" w:rsidRDefault="00CA6945" w:rsidP="003911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945" w14:paraId="444EE32A" w14:textId="77777777" w:rsidTr="003911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7D691" w14:textId="77777777" w:rsidR="00CA6945" w:rsidRDefault="00CA6945" w:rsidP="00CA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F6552" w14:textId="013CA3E3" w:rsidR="00CA6945" w:rsidRDefault="00CA6945" w:rsidP="00CA6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test case 21.30 to </w:t>
            </w:r>
            <w:r w:rsidRPr="00F056A8">
              <w:rPr>
                <w:noProof/>
              </w:rPr>
              <w:t xml:space="preserve">the IMS_EUTRA </w:t>
            </w:r>
            <w:r>
              <w:rPr>
                <w:noProof/>
              </w:rPr>
              <w:t>test suite.</w:t>
            </w:r>
          </w:p>
        </w:tc>
      </w:tr>
      <w:tr w:rsidR="00CA6945" w14:paraId="0E5CF216" w14:textId="77777777" w:rsidTr="003911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D9D13" w14:textId="77777777" w:rsidR="00CA6945" w:rsidRDefault="00CA6945" w:rsidP="00CA6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F9B14" w14:textId="77777777" w:rsidR="00CA6945" w:rsidRDefault="00CA6945" w:rsidP="00CA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945" w14:paraId="6DA739EE" w14:textId="77777777" w:rsidTr="003911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FE2BA" w14:textId="77777777" w:rsidR="00CA6945" w:rsidRDefault="00CA6945" w:rsidP="00CA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9BDE8" w14:textId="0E67DFA9" w:rsidR="00CA6945" w:rsidRDefault="00CA6945" w:rsidP="00CA6945">
            <w:pPr>
              <w:pStyle w:val="CRCoverPage"/>
              <w:spacing w:after="0"/>
              <w:ind w:left="100"/>
              <w:rPr>
                <w:noProof/>
              </w:rPr>
            </w:pPr>
            <w:r w:rsidRPr="00F056A8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21.30</w:t>
            </w:r>
            <w:r w:rsidRPr="00F056A8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CA6945" w14:paraId="781D7342" w14:textId="77777777" w:rsidTr="003911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658B2" w14:textId="77777777" w:rsidR="00CA6945" w:rsidRDefault="00CA6945" w:rsidP="00CA6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57A9B" w14:textId="77777777" w:rsidR="00CA6945" w:rsidRDefault="00CA6945" w:rsidP="00CA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945" w14:paraId="610D9DB2" w14:textId="77777777" w:rsidTr="003911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DB9AD9" w14:textId="77777777" w:rsidR="00CA6945" w:rsidRDefault="00CA6945" w:rsidP="00CA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031A7" w14:textId="41FBFF9B" w:rsidR="00CA6945" w:rsidRDefault="00CA6945" w:rsidP="00CA6945">
            <w:pPr>
              <w:pStyle w:val="CRCoverPage"/>
              <w:spacing w:after="0"/>
              <w:ind w:left="100"/>
              <w:rPr>
                <w:noProof/>
              </w:rPr>
            </w:pPr>
            <w:r w:rsidRPr="00F056A8">
              <w:rPr>
                <w:noProof/>
              </w:rPr>
              <w:t>Test case will not be added to ATS</w:t>
            </w:r>
          </w:p>
        </w:tc>
      </w:tr>
      <w:tr w:rsidR="00CA6945" w14:paraId="4D3F145B" w14:textId="77777777" w:rsidTr="00391110">
        <w:tc>
          <w:tcPr>
            <w:tcW w:w="2694" w:type="dxa"/>
            <w:gridSpan w:val="2"/>
          </w:tcPr>
          <w:p w14:paraId="6267A12F" w14:textId="77777777" w:rsidR="00CA6945" w:rsidRDefault="00CA6945" w:rsidP="00CA6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9F7B04" w14:textId="77777777" w:rsidR="00CA6945" w:rsidRDefault="00CA6945" w:rsidP="00CA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945" w14:paraId="0D92395B" w14:textId="77777777" w:rsidTr="003911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CC0FA" w14:textId="77777777" w:rsidR="00CA6945" w:rsidRDefault="00CA6945" w:rsidP="00CA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3E91A" w14:textId="7B89BEE6" w:rsidR="00CA6945" w:rsidRDefault="00CA6945" w:rsidP="00CA6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21.30</w:t>
            </w:r>
          </w:p>
        </w:tc>
      </w:tr>
      <w:tr w:rsidR="00CA6945" w14:paraId="2ABDB4D8" w14:textId="77777777" w:rsidTr="003911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F004C" w14:textId="77777777" w:rsidR="00CA6945" w:rsidRDefault="00CA6945" w:rsidP="00CA6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B2BD6" w14:textId="77777777" w:rsidR="00CA6945" w:rsidRDefault="00CA6945" w:rsidP="00CA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945" w14:paraId="06753AE5" w14:textId="77777777" w:rsidTr="003911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F7EF0" w14:textId="77777777" w:rsidR="00CA6945" w:rsidRDefault="00CA6945" w:rsidP="00CA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58712" w14:textId="77777777" w:rsidR="00CA6945" w:rsidRDefault="00CA6945" w:rsidP="00CA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B74C3" w14:textId="77777777" w:rsidR="00CA6945" w:rsidRDefault="00CA6945" w:rsidP="00CA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9B31A8" w14:textId="77777777" w:rsidR="00CA6945" w:rsidRDefault="00CA6945" w:rsidP="00CA69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CEB8D" w14:textId="77777777" w:rsidR="00CA6945" w:rsidRDefault="00CA6945" w:rsidP="00CA69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945" w14:paraId="2F0D938E" w14:textId="77777777" w:rsidTr="003911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11F48" w14:textId="77777777" w:rsidR="00CA6945" w:rsidRDefault="00CA6945" w:rsidP="00CA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A00EB" w14:textId="77777777" w:rsidR="00CA6945" w:rsidRDefault="00CA6945" w:rsidP="00CA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22990" w14:textId="36F0B72C" w:rsidR="00CA6945" w:rsidRDefault="00CA6945" w:rsidP="00CA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14C43" w14:textId="77777777" w:rsidR="00CA6945" w:rsidRDefault="00CA6945" w:rsidP="00CA69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75CBD" w14:textId="4A9186F4" w:rsidR="00CA6945" w:rsidRDefault="00CA6945" w:rsidP="00CA69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945" w14:paraId="4F35628D" w14:textId="77777777" w:rsidTr="003911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280B5" w14:textId="77777777" w:rsidR="00CA6945" w:rsidRDefault="00CA6945" w:rsidP="00CA69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07C97" w14:textId="77777777" w:rsidR="00CA6945" w:rsidRDefault="00CA6945" w:rsidP="00CA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88B8" w14:textId="4BAFF357" w:rsidR="00CA6945" w:rsidRDefault="00CA6945" w:rsidP="00CA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51C8D9" w14:textId="77777777" w:rsidR="00CA6945" w:rsidRDefault="00CA6945" w:rsidP="00CA69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2E3AD" w14:textId="4BF30B4B" w:rsidR="00CA6945" w:rsidRDefault="00CA6945" w:rsidP="00CA69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945" w14:paraId="02765A6F" w14:textId="77777777" w:rsidTr="003911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29AFB" w14:textId="77777777" w:rsidR="00CA6945" w:rsidRDefault="00CA6945" w:rsidP="00CA69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06E45" w14:textId="77777777" w:rsidR="00CA6945" w:rsidRDefault="00CA6945" w:rsidP="00CA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313CC" w14:textId="38174113" w:rsidR="00CA6945" w:rsidRDefault="00CA6945" w:rsidP="00CA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B64EF" w14:textId="77777777" w:rsidR="00CA6945" w:rsidRDefault="00CA6945" w:rsidP="00CA69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1BE6EA" w14:textId="46050F1E" w:rsidR="00CA6945" w:rsidRDefault="00CA6945" w:rsidP="00CA69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945" w14:paraId="2D6333B5" w14:textId="77777777" w:rsidTr="003911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7FA02" w14:textId="77777777" w:rsidR="00CA6945" w:rsidRDefault="00CA6945" w:rsidP="00CA69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ED0F6" w14:textId="77777777" w:rsidR="00CA6945" w:rsidRDefault="00CA6945" w:rsidP="00CA6945">
            <w:pPr>
              <w:pStyle w:val="CRCoverPage"/>
              <w:spacing w:after="0"/>
              <w:rPr>
                <w:noProof/>
              </w:rPr>
            </w:pPr>
          </w:p>
        </w:tc>
      </w:tr>
      <w:tr w:rsidR="00CA6945" w14:paraId="16AB1957" w14:textId="77777777" w:rsidTr="003911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3779A" w14:textId="77777777" w:rsidR="00CA6945" w:rsidRDefault="00CA6945" w:rsidP="00CA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02869" w14:textId="77777777" w:rsidR="00CA6945" w:rsidRDefault="00CA6945" w:rsidP="00CA69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6945" w:rsidRPr="008863B9" w14:paraId="312A44F4" w14:textId="77777777" w:rsidTr="003911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7E63D" w14:textId="77777777" w:rsidR="00CA6945" w:rsidRPr="008863B9" w:rsidRDefault="00CA6945" w:rsidP="00CA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487E84" w14:textId="77777777" w:rsidR="00CA6945" w:rsidRPr="008863B9" w:rsidRDefault="00CA6945" w:rsidP="00CA69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6945" w14:paraId="7FCB2C46" w14:textId="77777777" w:rsidTr="003911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4048E" w14:textId="77777777" w:rsidR="00CA6945" w:rsidRDefault="00CA6945" w:rsidP="00CA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F931A" w14:textId="77777777" w:rsidR="00CA6945" w:rsidRDefault="00CA6945" w:rsidP="00CA69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F6AA50" w14:textId="77777777" w:rsidR="00CA6945" w:rsidRDefault="00CA6945" w:rsidP="009B6E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367A86" w14:textId="77777777" w:rsidR="00445963" w:rsidRPr="001C38C4" w:rsidRDefault="00445963" w:rsidP="00445963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1" w:name="_Toc212477272"/>
      <w:r w:rsidRPr="001C38C4">
        <w:rPr>
          <w:rStyle w:val="Emphasis"/>
          <w:rFonts w:cs="Arial"/>
          <w:b/>
          <w:bCs/>
        </w:rPr>
        <w:lastRenderedPageBreak/>
        <w:t>Table of Contents</w:t>
      </w:r>
      <w:bookmarkEnd w:id="1"/>
    </w:p>
    <w:p w14:paraId="54302D3E" w14:textId="0C0680F7" w:rsidR="00AC475C" w:rsidRDefault="00445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AC475C" w:rsidRPr="001F7570">
        <w:rPr>
          <w:rFonts w:cs="Arial"/>
          <w:b/>
          <w:bCs/>
          <w:i/>
          <w:iCs/>
        </w:rPr>
        <w:t>Table of Contents</w:t>
      </w:r>
      <w:r w:rsidR="00AC475C">
        <w:tab/>
      </w:r>
      <w:r w:rsidR="00AC475C">
        <w:fldChar w:fldCharType="begin"/>
      </w:r>
      <w:r w:rsidR="00AC475C">
        <w:instrText xml:space="preserve"> PAGEREF _Toc212477272 \h </w:instrText>
      </w:r>
      <w:r w:rsidR="00AC475C">
        <w:fldChar w:fldCharType="separate"/>
      </w:r>
      <w:r w:rsidR="00AC475C">
        <w:t>2</w:t>
      </w:r>
      <w:r w:rsidR="00AC475C">
        <w:fldChar w:fldCharType="end"/>
      </w:r>
    </w:p>
    <w:p w14:paraId="57447917" w14:textId="19958D30" w:rsidR="00AC475C" w:rsidRDefault="00AC475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F7570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F7570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_Toc212477273 \h </w:instrText>
      </w:r>
      <w:r>
        <w:fldChar w:fldCharType="separate"/>
      </w:r>
      <w:r>
        <w:t>2</w:t>
      </w:r>
      <w:r>
        <w:fldChar w:fldCharType="end"/>
      </w:r>
    </w:p>
    <w:p w14:paraId="78E651D3" w14:textId="1B97BFB6" w:rsidR="00AC475C" w:rsidRDefault="00AC475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F7570">
        <w:rPr>
          <w:b/>
          <w:bCs/>
        </w:rPr>
        <w:t>1.1 Verification Test Summary</w:t>
      </w:r>
      <w:r>
        <w:tab/>
      </w:r>
      <w:r>
        <w:fldChar w:fldCharType="begin"/>
      </w:r>
      <w:r>
        <w:instrText xml:space="preserve"> PAGEREF _Toc212477274 \h </w:instrText>
      </w:r>
      <w:r>
        <w:fldChar w:fldCharType="separate"/>
      </w:r>
      <w:r>
        <w:t>2</w:t>
      </w:r>
      <w:r>
        <w:fldChar w:fldCharType="end"/>
      </w:r>
    </w:p>
    <w:p w14:paraId="36DE1020" w14:textId="1D73261D" w:rsidR="00AC475C" w:rsidRDefault="00AC475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F7570">
        <w:rPr>
          <w:b/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F7570">
        <w:rPr>
          <w:b/>
          <w:bCs/>
        </w:rPr>
        <w:t>Corrections required</w:t>
      </w:r>
      <w:r>
        <w:tab/>
      </w:r>
      <w:r>
        <w:fldChar w:fldCharType="begin"/>
      </w:r>
      <w:r>
        <w:instrText xml:space="preserve"> PAGEREF _Toc212477275 \h </w:instrText>
      </w:r>
      <w:r>
        <w:fldChar w:fldCharType="separate"/>
      </w:r>
      <w:r>
        <w:t>2</w:t>
      </w:r>
      <w:r>
        <w:fldChar w:fldCharType="end"/>
      </w:r>
    </w:p>
    <w:p w14:paraId="001D7ADD" w14:textId="76EA5AD3" w:rsidR="00AC475C" w:rsidRDefault="00AC475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F7570">
        <w:rPr>
          <w:b/>
          <w:bCs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F7570">
        <w:rPr>
          <w:rFonts w:cs="Arial"/>
          <w:bCs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_Toc212477276 \h </w:instrText>
      </w:r>
      <w:r>
        <w:fldChar w:fldCharType="separate"/>
      </w:r>
      <w:r>
        <w:t>2</w:t>
      </w:r>
      <w:r>
        <w:fldChar w:fldCharType="end"/>
      </w:r>
    </w:p>
    <w:p w14:paraId="05FF1E98" w14:textId="210D8189" w:rsidR="00AC475C" w:rsidRDefault="00AC475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F7570">
        <w:rPr>
          <w:b/>
          <w:bCs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F7570">
        <w:rPr>
          <w:rFonts w:cs="Arial"/>
          <w:bCs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_Toc212477277 \h </w:instrText>
      </w:r>
      <w:r>
        <w:fldChar w:fldCharType="separate"/>
      </w:r>
      <w:r>
        <w:t>4</w:t>
      </w:r>
      <w:r>
        <w:fldChar w:fldCharType="end"/>
      </w:r>
    </w:p>
    <w:p w14:paraId="27456A70" w14:textId="0FADDB78" w:rsidR="00AC475C" w:rsidRDefault="00AC475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F7570">
        <w:rPr>
          <w:b/>
          <w:bCs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F7570">
        <w:rPr>
          <w:rFonts w:cs="Arial"/>
          <w:bCs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_Toc212477278 \h </w:instrText>
      </w:r>
      <w:r>
        <w:fldChar w:fldCharType="separate"/>
      </w:r>
      <w:r>
        <w:t>6</w:t>
      </w:r>
      <w:r>
        <w:fldChar w:fldCharType="end"/>
      </w:r>
    </w:p>
    <w:p w14:paraId="2D111BE6" w14:textId="10E0BB6A" w:rsidR="00AC475C" w:rsidRDefault="00AC475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F757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F757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_Toc212477279 \h </w:instrText>
      </w:r>
      <w:r>
        <w:fldChar w:fldCharType="separate"/>
      </w:r>
      <w:r>
        <w:t>11</w:t>
      </w:r>
      <w:r>
        <w:fldChar w:fldCharType="end"/>
      </w:r>
    </w:p>
    <w:p w14:paraId="0468059C" w14:textId="63C9D6FB" w:rsidR="00AC475C" w:rsidRDefault="00AC475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F757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F757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_Toc212477280 \h </w:instrText>
      </w:r>
      <w:r>
        <w:fldChar w:fldCharType="separate"/>
      </w:r>
      <w:r>
        <w:t>11</w:t>
      </w:r>
      <w:r>
        <w:fldChar w:fldCharType="end"/>
      </w:r>
    </w:p>
    <w:p w14:paraId="25ABF299" w14:textId="055AE11E" w:rsidR="00AC475C" w:rsidRDefault="00AC475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F757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F7570">
        <w:rPr>
          <w:rFonts w:cs="Arial"/>
        </w:rPr>
        <w:t>Qualcomm Snapdragon Auto 5G Modem-RF</w:t>
      </w:r>
      <w:r>
        <w:tab/>
      </w:r>
      <w:r>
        <w:fldChar w:fldCharType="begin"/>
      </w:r>
      <w:r>
        <w:instrText xml:space="preserve"> PAGEREF _Toc212477281 \h </w:instrText>
      </w:r>
      <w:r>
        <w:fldChar w:fldCharType="separate"/>
      </w:r>
      <w:r>
        <w:t>11</w:t>
      </w:r>
      <w:r>
        <w:fldChar w:fldCharType="end"/>
      </w:r>
    </w:p>
    <w:p w14:paraId="5086AD43" w14:textId="2774FC1D" w:rsidR="00AC475C" w:rsidRDefault="00AC475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F757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F757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_Toc212477282 \h </w:instrText>
      </w:r>
      <w:r>
        <w:fldChar w:fldCharType="separate"/>
      </w:r>
      <w:r>
        <w:t>12</w:t>
      </w:r>
      <w:r>
        <w:fldChar w:fldCharType="end"/>
      </w:r>
    </w:p>
    <w:p w14:paraId="463A07C5" w14:textId="59B1C515" w:rsidR="00445963" w:rsidRDefault="00445963" w:rsidP="00445963">
      <w:pPr>
        <w:rPr>
          <w:rFonts w:ascii="Arial" w:hAnsi="Arial" w:cs="Arial"/>
          <w:lang w:val="pt-BR"/>
        </w:rPr>
      </w:pPr>
      <w:r w:rsidRPr="003C4E4F">
        <w:rPr>
          <w:rFonts w:ascii="Arial" w:hAnsi="Arial" w:cs="Arial"/>
          <w:noProof/>
        </w:rPr>
        <w:fldChar w:fldCharType="end"/>
      </w:r>
    </w:p>
    <w:p w14:paraId="11C45DD6" w14:textId="77777777" w:rsidR="00445963" w:rsidRPr="003C4E4F" w:rsidRDefault="00445963" w:rsidP="00445963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212477273"/>
      <w:r w:rsidRPr="003C4E4F">
        <w:rPr>
          <w:rFonts w:cs="Arial"/>
          <w:b/>
          <w:lang w:eastAsia="ja-JP"/>
        </w:rPr>
        <w:t>Overview</w:t>
      </w:r>
      <w:bookmarkEnd w:id="2"/>
      <w:bookmarkEnd w:id="3"/>
    </w:p>
    <w:p w14:paraId="3550A140" w14:textId="4303D2A7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>
        <w:rPr>
          <w:rFonts w:ascii="Arial" w:hAnsi="Arial" w:cs="Arial"/>
        </w:rPr>
        <w:t>21.</w:t>
      </w:r>
      <w:r w:rsidR="00FB7A73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Pr="00133F60">
        <w:rPr>
          <w:rFonts w:ascii="Arial" w:hAnsi="Arial" w:cs="Arial"/>
        </w:rPr>
        <w:t>IMS_EUTRA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test suite. </w:t>
      </w:r>
    </w:p>
    <w:p w14:paraId="7146EB2A" w14:textId="7777777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48B89F12" w14:textId="2B7ECC48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 w:rsidR="005C6812">
        <w:rPr>
          <w:rFonts w:cs="Arial"/>
          <w:b/>
          <w:sz w:val="24"/>
          <w:lang w:eastAsia="ja-JP"/>
        </w:rPr>
        <w:t>Parikshit Bhise</w:t>
      </w:r>
    </w:p>
    <w:p w14:paraId="6DBB5645" w14:textId="1088FCC8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 w:rsidR="005C6812">
        <w:rPr>
          <w:rFonts w:ascii="Arial" w:hAnsi="Arial" w:cs="Arial"/>
          <w:sz w:val="24"/>
          <w:lang w:eastAsia="ja-JP"/>
        </w:rPr>
        <w:t>Parikshit.bhise</w:t>
      </w:r>
      <w:r w:rsidRPr="0050051B">
        <w:rPr>
          <w:rFonts w:cs="Arial"/>
          <w:sz w:val="24"/>
          <w:lang w:val="es-ES" w:eastAsia="ja-JP"/>
        </w:rPr>
        <w:t>@rohde-schwarz.com</w:t>
      </w:r>
      <w:r>
        <w:rPr>
          <w:rFonts w:ascii="Arial" w:hAnsi="Arial" w:cs="Arial"/>
          <w:sz w:val="24"/>
          <w:lang w:eastAsia="ja-JP"/>
        </w:rPr>
        <w:t xml:space="preserve">  </w:t>
      </w:r>
    </w:p>
    <w:p w14:paraId="46E98203" w14:textId="7777777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072D8B21" w14:textId="77777777" w:rsidR="00445963" w:rsidRPr="00DB3CB0" w:rsidRDefault="00445963" w:rsidP="00445963">
      <w:pPr>
        <w:pStyle w:val="Heading2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  <w:bCs/>
        </w:rPr>
      </w:pPr>
      <w:bookmarkStart w:id="4" w:name="_Toc212477274"/>
      <w:r w:rsidRPr="00DB3CB0">
        <w:rPr>
          <w:b/>
          <w:bCs/>
        </w:rPr>
        <w:t>1.1 Verification Test Summary</w:t>
      </w:r>
      <w:bookmarkEnd w:id="4"/>
      <w:r w:rsidRPr="00DB3CB0">
        <w:rPr>
          <w:b/>
          <w:bCs/>
        </w:rPr>
        <w:t xml:space="preserve"> </w:t>
      </w:r>
    </w:p>
    <w:p w14:paraId="793F22E3" w14:textId="54DBEC44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</w:rPr>
        <w:t>21.</w:t>
      </w:r>
      <w:r w:rsidR="00FB7A73">
        <w:rPr>
          <w:rFonts w:ascii="Arial" w:hAnsi="Arial" w:cs="Arial"/>
        </w:rPr>
        <w:t>30</w:t>
      </w:r>
    </w:p>
    <w:p w14:paraId="062A5D9F" w14:textId="3BF14BF0" w:rsidR="00445963" w:rsidRPr="001C38C4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>
        <w:rPr>
          <w:rFonts w:cs="Arial"/>
          <w:b/>
          <w:lang w:val="en-US" w:eastAsia="ja-JP"/>
        </w:rPr>
        <w:t>Test Group</w:t>
      </w:r>
      <w:r w:rsidRPr="00133F60">
        <w:rPr>
          <w:rFonts w:cs="Arial"/>
          <w:bCs/>
          <w:lang w:val="en-US" w:eastAsia="ja-JP"/>
        </w:rPr>
        <w:t xml:space="preserve">:                        </w:t>
      </w:r>
      <w:r w:rsidR="00B93D51">
        <w:rPr>
          <w:rFonts w:cs="Arial"/>
          <w:bCs/>
          <w:lang w:val="en-US" w:eastAsia="ja-JP"/>
        </w:rPr>
        <w:t xml:space="preserve"> </w:t>
      </w:r>
      <w:r w:rsidRPr="00133F60">
        <w:rPr>
          <w:rFonts w:cs="Arial"/>
          <w:bCs/>
          <w:lang w:val="en-US" w:eastAsia="ja-JP"/>
        </w:rPr>
        <w:t>\IMS\21\</w:t>
      </w:r>
      <w:proofErr w:type="spellStart"/>
      <w:r w:rsidRPr="00133F60">
        <w:rPr>
          <w:rFonts w:cs="Arial"/>
          <w:bCs/>
          <w:lang w:val="en-US" w:eastAsia="ja-JP"/>
        </w:rPr>
        <w:t>IMS_eCall_</w:t>
      </w:r>
      <w:r w:rsidR="00BF5913">
        <w:rPr>
          <w:rFonts w:cs="Arial"/>
          <w:bCs/>
          <w:lang w:val="en-US" w:eastAsia="ja-JP"/>
        </w:rPr>
        <w:t>PSAPCallbackTestcases</w:t>
      </w:r>
      <w:r w:rsidRPr="00133F60">
        <w:rPr>
          <w:rFonts w:cs="Arial"/>
          <w:bCs/>
          <w:lang w:val="en-US" w:eastAsia="ja-JP"/>
        </w:rPr>
        <w:t>.ttcn</w:t>
      </w:r>
      <w:proofErr w:type="spellEnd"/>
      <w:r w:rsidRPr="00133F60">
        <w:rPr>
          <w:rFonts w:cs="Arial"/>
          <w:b/>
          <w:lang w:val="en-US" w:eastAsia="ja-JP"/>
        </w:rPr>
        <w:t xml:space="preserve"> </w:t>
      </w:r>
    </w:p>
    <w:p w14:paraId="225659AE" w14:textId="76677A84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Pr="00F76599">
        <w:rPr>
          <w:rFonts w:ascii="Arial" w:hAnsi="Arial" w:cs="Arial"/>
          <w:lang w:eastAsia="ja-JP"/>
        </w:rPr>
        <w:t>iwd-TTCN3-B2024-06_D2</w:t>
      </w:r>
      <w:r>
        <w:rPr>
          <w:rFonts w:ascii="Arial" w:hAnsi="Arial" w:cs="Arial"/>
          <w:lang w:eastAsia="ja-JP"/>
        </w:rPr>
        <w:t>5</w:t>
      </w:r>
      <w:r w:rsidRPr="00F76599">
        <w:rPr>
          <w:rFonts w:ascii="Arial" w:hAnsi="Arial" w:cs="Arial"/>
          <w:lang w:eastAsia="ja-JP"/>
        </w:rPr>
        <w:t>wk</w:t>
      </w:r>
      <w:r w:rsidR="005C6812">
        <w:rPr>
          <w:rFonts w:ascii="Arial" w:hAnsi="Arial" w:cs="Arial"/>
          <w:lang w:eastAsia="ja-JP"/>
        </w:rPr>
        <w:t>38</w:t>
      </w:r>
    </w:p>
    <w:p w14:paraId="65BB3589" w14:textId="77777777" w:rsidR="00445963" w:rsidRPr="001C38C4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1C38C4">
        <w:rPr>
          <w:rFonts w:ascii="Arial" w:hAnsi="Arial" w:cs="Arial"/>
          <w:lang w:eastAsia="ja-JP"/>
        </w:rPr>
        <w:t>Rohde &amp; Schwarz CMW500</w:t>
      </w:r>
    </w:p>
    <w:p w14:paraId="5A01B3FE" w14:textId="7777777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Pr="00133F60">
        <w:rPr>
          <w:rFonts w:ascii="Arial" w:hAnsi="Arial" w:cs="Arial"/>
          <w:bCs/>
          <w:lang w:eastAsia="ja-JP"/>
        </w:rPr>
        <w:t xml:space="preserve">Qualcomm Snapdragon Auto 5G Modem-RF UE </w:t>
      </w:r>
    </w:p>
    <w:p w14:paraId="0E62EE58" w14:textId="77777777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5E5BFF" w14:textId="77777777" w:rsidR="00445963" w:rsidRDefault="00445963" w:rsidP="00445963">
      <w:pPr>
        <w:rPr>
          <w:rFonts w:ascii="Arial" w:hAnsi="Arial" w:cs="Arial"/>
          <w:noProof/>
        </w:rPr>
      </w:pPr>
    </w:p>
    <w:p w14:paraId="32FBF7B1" w14:textId="77777777" w:rsidR="00445963" w:rsidRPr="00DB3CB0" w:rsidRDefault="00445963" w:rsidP="00445963">
      <w:pPr>
        <w:pStyle w:val="Heading1"/>
        <w:numPr>
          <w:ilvl w:val="0"/>
          <w:numId w:val="1"/>
        </w:numPr>
        <w:rPr>
          <w:b/>
          <w:bCs/>
        </w:rPr>
      </w:pPr>
      <w:bookmarkStart w:id="5" w:name="_Toc122434488"/>
      <w:bookmarkStart w:id="6" w:name="_Toc295288959"/>
      <w:bookmarkStart w:id="7" w:name="_Toc212477275"/>
      <w:r w:rsidRPr="00DB3CB0">
        <w:rPr>
          <w:b/>
          <w:bCs/>
        </w:rPr>
        <w:t>Corrections require</w:t>
      </w:r>
      <w:bookmarkEnd w:id="5"/>
      <w:bookmarkEnd w:id="6"/>
      <w:r w:rsidRPr="00DB3CB0">
        <w:rPr>
          <w:b/>
          <w:bCs/>
        </w:rPr>
        <w:t>d</w:t>
      </w:r>
      <w:bookmarkEnd w:id="7"/>
      <w:r w:rsidRPr="00DB3CB0">
        <w:rPr>
          <w:b/>
          <w:bCs/>
        </w:rPr>
        <w:t xml:space="preserve"> </w:t>
      </w:r>
    </w:p>
    <w:p w14:paraId="5607B31C" w14:textId="37D791A8" w:rsidR="00BB250F" w:rsidRPr="00A66EFF" w:rsidRDefault="00BB250F" w:rsidP="00BB250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8" w:name="_Toc206665727"/>
      <w:bookmarkStart w:id="9" w:name="_Toc212477276"/>
      <w:r w:rsidRPr="00A66EFF">
        <w:rPr>
          <w:rFonts w:cs="Arial"/>
          <w:bCs/>
          <w:color w:val="000000"/>
          <w:lang w:eastAsia="en-GB"/>
        </w:rPr>
        <w:t>C</w:t>
      </w:r>
      <w:r w:rsidR="00715C2B">
        <w:rPr>
          <w:rFonts w:cs="Arial"/>
          <w:bCs/>
          <w:color w:val="000000"/>
          <w:lang w:eastAsia="en-GB"/>
        </w:rPr>
        <w:t>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250F" w:rsidRPr="00E12CDE" w14:paraId="44550E3E" w14:textId="77777777" w:rsidTr="008206AB">
        <w:trPr>
          <w:trHeight w:val="447"/>
        </w:trPr>
        <w:tc>
          <w:tcPr>
            <w:tcW w:w="1985" w:type="dxa"/>
          </w:tcPr>
          <w:p w14:paraId="006F2AFE" w14:textId="77777777" w:rsidR="00BB250F" w:rsidRPr="00E12CDE" w:rsidRDefault="00BB250F" w:rsidP="008206A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3D10261" w14:textId="217327B7" w:rsidR="00715C2B" w:rsidRPr="000D7399" w:rsidRDefault="00715C2B" w:rsidP="008206AB">
            <w:pPr>
              <w:spacing w:after="0"/>
              <w:rPr>
                <w:rFonts w:ascii="Arial" w:hAnsi="Arial" w:cs="Arial"/>
              </w:rPr>
            </w:pPr>
            <w:proofErr w:type="spellStart"/>
            <w:r w:rsidRPr="00715C2B">
              <w:rPr>
                <w:rFonts w:ascii="Arial" w:hAnsi="Arial" w:cs="Arial"/>
              </w:rPr>
              <w:t>f_EUTRA_IPCAN_EmergencyCall</w:t>
            </w:r>
            <w:proofErr w:type="spellEnd"/>
          </w:p>
        </w:tc>
      </w:tr>
      <w:tr w:rsidR="00BB250F" w:rsidRPr="00E12CDE" w14:paraId="54B8A8D6" w14:textId="77777777" w:rsidTr="008206AB">
        <w:trPr>
          <w:trHeight w:val="452"/>
        </w:trPr>
        <w:tc>
          <w:tcPr>
            <w:tcW w:w="1985" w:type="dxa"/>
          </w:tcPr>
          <w:p w14:paraId="0E103F03" w14:textId="77777777" w:rsidR="00BB250F" w:rsidRPr="00E12CDE" w:rsidRDefault="00BB250F" w:rsidP="008206A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5BEE68C" w14:textId="7BEA95AD" w:rsidR="00715C2B" w:rsidRDefault="00715C2B" w:rsidP="00715C2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testcase 21.</w:t>
            </w:r>
            <w:r w:rsidR="00FB7A73">
              <w:rPr>
                <w:rFonts w:ascii="Arial" w:hAnsi="Arial" w:cs="Arial"/>
              </w:rPr>
              <w:t>30</w:t>
            </w:r>
            <w:r>
              <w:rPr>
                <w:rFonts w:ascii="Arial" w:hAnsi="Arial" w:cs="Arial"/>
              </w:rPr>
              <w:t xml:space="preserve">, the call to function </w:t>
            </w:r>
            <w:r w:rsidRPr="00715C2B">
              <w:rPr>
                <w:rFonts w:ascii="Arial" w:hAnsi="Arial" w:cs="Arial"/>
              </w:rPr>
              <w:t>f_IMS_ECall_AbnormalCase_IMS2</w:t>
            </w:r>
            <w:r w:rsidRPr="00715C2B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proofErr w:type="spellStart"/>
            <w:r w:rsidRPr="00715C2B">
              <w:rPr>
                <w:rFonts w:ascii="Arial" w:hAnsi="Arial" w:cs="Arial"/>
              </w:rPr>
              <w:t>f_IMS_IPCAN_StartProcedure</w:t>
            </w:r>
            <w:proofErr w:type="spellEnd"/>
            <w:r>
              <w:rPr>
                <w:rFonts w:ascii="Arial" w:hAnsi="Arial" w:cs="Arial"/>
              </w:rPr>
              <w:t xml:space="preserve"> triggers the call </w:t>
            </w:r>
            <w:proofErr w:type="spellStart"/>
            <w:r w:rsidRPr="00715C2B">
              <w:rPr>
                <w:rFonts w:ascii="Arial" w:hAnsi="Arial" w:cs="Arial"/>
              </w:rPr>
              <w:t>f_EUTRA_IPCAN_MainLoop</w:t>
            </w:r>
            <w:proofErr w:type="spellEnd"/>
            <w:r w:rsidRPr="00715C2B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proofErr w:type="spellStart"/>
            <w:r w:rsidRPr="00715C2B">
              <w:rPr>
                <w:rFonts w:ascii="Arial" w:hAnsi="Arial" w:cs="Arial"/>
              </w:rPr>
              <w:t>f_EUTRA_IPCAN_StartProcedure</w:t>
            </w:r>
            <w:proofErr w:type="spellEnd"/>
            <w:r>
              <w:rPr>
                <w:rFonts w:ascii="Arial" w:hAnsi="Arial" w:cs="Arial"/>
              </w:rPr>
              <w:t xml:space="preserve"> with argument </w:t>
            </w:r>
            <w:proofErr w:type="spellStart"/>
            <w:r w:rsidRPr="00715C2B">
              <w:rPr>
                <w:rFonts w:ascii="Arial" w:hAnsi="Arial" w:cs="Arial"/>
              </w:rPr>
              <w:t>v_Command.TestProcedure</w:t>
            </w:r>
            <w:proofErr w:type="spellEnd"/>
            <w:r>
              <w:rPr>
                <w:rFonts w:ascii="Arial" w:hAnsi="Arial" w:cs="Arial"/>
              </w:rPr>
              <w:t xml:space="preserve"> set as </w:t>
            </w:r>
            <w:proofErr w:type="spellStart"/>
            <w:r w:rsidRPr="00715C2B">
              <w:rPr>
                <w:rFonts w:ascii="Arial" w:hAnsi="Arial" w:cs="Arial"/>
              </w:rPr>
              <w:t>IPCAN_EmergencyCall_Aborted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379F8877" w14:textId="77777777" w:rsidR="00715C2B" w:rsidRDefault="00715C2B" w:rsidP="00715C2B">
            <w:pPr>
              <w:spacing w:after="0"/>
              <w:rPr>
                <w:rFonts w:ascii="Arial" w:hAnsi="Arial" w:cs="Arial"/>
              </w:rPr>
            </w:pPr>
          </w:p>
          <w:p w14:paraId="7E42FD97" w14:textId="77777777" w:rsidR="00715C2B" w:rsidRDefault="00715C2B" w:rsidP="00715C2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results in call of </w:t>
            </w:r>
            <w:proofErr w:type="spellStart"/>
            <w:r w:rsidRPr="00715C2B">
              <w:rPr>
                <w:rFonts w:ascii="Arial" w:hAnsi="Arial" w:cs="Arial"/>
              </w:rPr>
              <w:t>f_EUTRA_IPCAN_StartProcedure</w:t>
            </w:r>
            <w:proofErr w:type="spellEnd"/>
            <w:r w:rsidRPr="00715C2B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proofErr w:type="spellStart"/>
            <w:r w:rsidRPr="00715C2B">
              <w:rPr>
                <w:rFonts w:ascii="Arial" w:hAnsi="Arial" w:cs="Arial"/>
              </w:rPr>
              <w:t>f_EUTRA_IPCAN_EmergencyCall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6B078B2E" w14:textId="77777777" w:rsidR="00715C2B" w:rsidRDefault="00715C2B" w:rsidP="00715C2B">
            <w:pPr>
              <w:spacing w:after="0"/>
              <w:rPr>
                <w:rFonts w:ascii="Arial" w:hAnsi="Arial" w:cs="Arial"/>
              </w:rPr>
            </w:pPr>
          </w:p>
          <w:p w14:paraId="1B735155" w14:textId="77777777" w:rsidR="00715C2B" w:rsidRDefault="00715C2B" w:rsidP="00715C2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function </w:t>
            </w:r>
            <w:proofErr w:type="spellStart"/>
            <w:r w:rsidRPr="00715C2B">
              <w:rPr>
                <w:rFonts w:ascii="Arial" w:hAnsi="Arial" w:cs="Arial"/>
              </w:rPr>
              <w:t>f_EUTRA_IPCAN_EmergencyCall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 w:rsidRPr="00715C2B">
              <w:rPr>
                <w:rFonts w:ascii="Arial" w:hAnsi="Arial" w:cs="Arial"/>
              </w:rPr>
              <w:t>v_StartIPfor2ndPDN</w:t>
            </w:r>
            <w:r>
              <w:rPr>
                <w:rFonts w:ascii="Arial" w:hAnsi="Arial" w:cs="Arial"/>
              </w:rPr>
              <w:t xml:space="preserve"> is set as false, and passed to function </w:t>
            </w:r>
            <w:r w:rsidRPr="00715C2B">
              <w:rPr>
                <w:rFonts w:ascii="Arial" w:hAnsi="Arial" w:cs="Arial"/>
              </w:rPr>
              <w:t>f_EUTRA_508_EstablishIMSEmergencyCall_Steps10_12</w:t>
            </w:r>
            <w:r>
              <w:rPr>
                <w:rFonts w:ascii="Arial" w:hAnsi="Arial" w:cs="Arial"/>
              </w:rPr>
              <w:t>.</w:t>
            </w:r>
          </w:p>
          <w:p w14:paraId="3203F9D4" w14:textId="77777777" w:rsidR="00715C2B" w:rsidRDefault="00715C2B" w:rsidP="00715C2B">
            <w:pPr>
              <w:spacing w:after="0"/>
              <w:rPr>
                <w:rFonts w:ascii="Arial" w:hAnsi="Arial" w:cs="Arial"/>
              </w:rPr>
            </w:pPr>
          </w:p>
          <w:p w14:paraId="5D940C96" w14:textId="7BE4A7EF" w:rsidR="00715C2B" w:rsidRDefault="00715C2B" w:rsidP="00715C2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Because of this setting, the function </w:t>
            </w:r>
            <w:r w:rsidRPr="00715C2B">
              <w:rPr>
                <w:rFonts w:ascii="Arial" w:hAnsi="Arial" w:cs="Arial"/>
              </w:rPr>
              <w:t>f_EUTRA_StartIPfor2ndPDN</w:t>
            </w:r>
            <w:r>
              <w:rPr>
                <w:rFonts w:ascii="Arial" w:hAnsi="Arial" w:cs="Arial"/>
              </w:rPr>
              <w:t xml:space="preserve"> is never invoked, and this results in IP routing mismatch.</w:t>
            </w:r>
          </w:p>
          <w:p w14:paraId="13B3B6C7" w14:textId="77777777" w:rsidR="00715C2B" w:rsidRDefault="00715C2B" w:rsidP="00715C2B">
            <w:pPr>
              <w:spacing w:after="0"/>
              <w:rPr>
                <w:rFonts w:ascii="Arial" w:hAnsi="Arial" w:cs="Arial"/>
              </w:rPr>
            </w:pPr>
          </w:p>
          <w:p w14:paraId="1E3E3D0C" w14:textId="7077B36D" w:rsidR="00BB250F" w:rsidRPr="00FB7538" w:rsidRDefault="00715C2B" w:rsidP="00715C2B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</w:rPr>
              <w:t>This needs to be addressed.</w:t>
            </w:r>
          </w:p>
        </w:tc>
      </w:tr>
      <w:tr w:rsidR="00BB250F" w:rsidRPr="00E12CDE" w14:paraId="3A3A4504" w14:textId="77777777" w:rsidTr="008206AB">
        <w:tc>
          <w:tcPr>
            <w:tcW w:w="1985" w:type="dxa"/>
          </w:tcPr>
          <w:p w14:paraId="4B31EB6A" w14:textId="77777777" w:rsidR="00BB250F" w:rsidRPr="00E12CDE" w:rsidRDefault="00BB250F" w:rsidP="008206A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575841D6" w14:textId="77777777" w:rsidR="00BB250F" w:rsidRDefault="00880B42" w:rsidP="004F640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Updated the function definition for </w:t>
            </w:r>
            <w:proofErr w:type="spellStart"/>
            <w:r w:rsidRPr="00880B42">
              <w:rPr>
                <w:rFonts w:cs="Arial"/>
              </w:rPr>
              <w:t>f_EUTRA_IPCAN_EmergencyCall</w:t>
            </w:r>
            <w:proofErr w:type="spellEnd"/>
            <w:r>
              <w:rPr>
                <w:rFonts w:cs="Arial"/>
              </w:rPr>
              <w:t xml:space="preserve"> by adding a new argument </w:t>
            </w:r>
            <w:r w:rsidRPr="00880B42">
              <w:rPr>
                <w:rFonts w:cs="Arial"/>
              </w:rPr>
              <w:t>p_StartIPfor2ndPDN</w:t>
            </w:r>
            <w:r>
              <w:rPr>
                <w:rFonts w:cs="Arial"/>
              </w:rPr>
              <w:t>, which is set by default to false.</w:t>
            </w:r>
          </w:p>
          <w:p w14:paraId="6198A28C" w14:textId="77777777" w:rsidR="00880B42" w:rsidRDefault="00880B42" w:rsidP="004F6405">
            <w:pPr>
              <w:pStyle w:val="CRCoverPage"/>
              <w:spacing w:after="0"/>
              <w:rPr>
                <w:rFonts w:cs="Arial"/>
              </w:rPr>
            </w:pPr>
          </w:p>
          <w:p w14:paraId="7FC16B31" w14:textId="37EF418D" w:rsidR="00880B42" w:rsidRPr="007E26D6" w:rsidRDefault="00880B42" w:rsidP="00880B4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Within this function, assigned </w:t>
            </w:r>
            <w:r w:rsidRPr="00880B42">
              <w:rPr>
                <w:rFonts w:cs="Arial"/>
              </w:rPr>
              <w:t>v_StartIPfor2ndPDN := p_StartIPfor2ndPDN</w:t>
            </w:r>
            <w:r>
              <w:rPr>
                <w:rFonts w:cs="Arial"/>
              </w:rPr>
              <w:t>.</w:t>
            </w:r>
          </w:p>
        </w:tc>
      </w:tr>
      <w:tr w:rsidR="00BB250F" w:rsidRPr="00E12CDE" w14:paraId="1B678052" w14:textId="77777777" w:rsidTr="008206AB">
        <w:tc>
          <w:tcPr>
            <w:tcW w:w="1985" w:type="dxa"/>
          </w:tcPr>
          <w:p w14:paraId="68767B00" w14:textId="77777777" w:rsidR="00BB250F" w:rsidRPr="00E12CDE" w:rsidRDefault="00BB250F" w:rsidP="008206A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45992F5" w14:textId="6DDD18A6" w:rsidR="00BB250F" w:rsidRPr="000D7399" w:rsidRDefault="00880B42" w:rsidP="008206AB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IPCAN_EUTRA.ttcn</w:t>
            </w:r>
            <w:proofErr w:type="spellEnd"/>
          </w:p>
        </w:tc>
      </w:tr>
    </w:tbl>
    <w:p w14:paraId="6CB28FEB" w14:textId="77777777" w:rsidR="00BB250F" w:rsidRDefault="00BB250F" w:rsidP="00BB250F">
      <w:pPr>
        <w:rPr>
          <w:rFonts w:ascii="Arial" w:hAnsi="Arial" w:cs="Arial"/>
          <w:b/>
        </w:rPr>
      </w:pPr>
    </w:p>
    <w:p w14:paraId="19482B2D" w14:textId="77777777" w:rsidR="00BB250F" w:rsidRPr="005571C5" w:rsidRDefault="00BB250F" w:rsidP="00BB250F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250F" w:rsidRPr="00E12CDE" w14:paraId="7573E9F4" w14:textId="77777777" w:rsidTr="008206AB">
        <w:tc>
          <w:tcPr>
            <w:tcW w:w="9629" w:type="dxa"/>
          </w:tcPr>
          <w:p w14:paraId="1E5C46C6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function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f_EUTRA_IPCAN_EmergencyCall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EUTRA_CellId_Type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513DE0A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IMS_TestProcedure_Type p_ProcedureType,</w:t>
            </w:r>
          </w:p>
          <w:p w14:paraId="763A03BD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EPS_BearerIdentity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p_DefaultBearerId,</w:t>
            </w:r>
          </w:p>
          <w:p w14:paraId="2AAE6F42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p_ConnectionEstablished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EUTRA_PTC return integer</w:t>
            </w:r>
          </w:p>
          <w:p w14:paraId="00EF0BBA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 /* @sic R5s140490 change 7 MCC160 implementation: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p_ConnectionEstablished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sic@ */</w:t>
            </w:r>
          </w:p>
          <w:p w14:paraId="6DA17C64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R5-253122, R5-253123: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p_VoiceBearerToBeEstablished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to be set to false for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IPCAN_EmergencyCall_Aborted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sic@ */</w:t>
            </w:r>
          </w:p>
          <w:p w14:paraId="672DED68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R5-255081: return integer for improved management of EPS bearers sic@ */</w:t>
            </w:r>
          </w:p>
          <w:p w14:paraId="67F99581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v_StartIPfor2ndPDN := false;   /* @sic R5s150412 sic@ */</w:t>
            </w:r>
          </w:p>
          <w:p w14:paraId="6CE97730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EPS_BearerIdentity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v_DedicatedBearerIdSpeech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38E59E8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EPS_BearerIdentity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v_DedicatedBearerIdRTT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171C01A9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NAS_MSG_Indication_Type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v_NasInd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87864D9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v_NumberOfAddDedicatedBearers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DC19201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60AFA8A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Table 4.5A.4.3-1 step 2 - 8</w:t>
            </w:r>
          </w:p>
          <w:p w14:paraId="1E3A7998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p_ConnectionEstablished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/* @sic R5s250249: "not" sic@ */</w:t>
            </w:r>
          </w:p>
          <w:p w14:paraId="445780A1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f_EUTRA_508_EstablishIMSEmergencyCall_Steps2_8(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BEE741B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35E924EC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C3A47FA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Table 4.5A.4.3-1 step 9</w:t>
            </w:r>
          </w:p>
          <w:p w14:paraId="72E81E47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v_NasInd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f_EUTRA_508_EstablishIMSEmergencyCall_Step9(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DDE8F8A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E3583D0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Table 4.5A.4.3-1 step 10 - 12</w:t>
            </w:r>
          </w:p>
          <w:p w14:paraId="160EA4DF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f_EUTRA_508_EstablishIMSEmergencyCall_Steps10_12(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p_DefaultBearerId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v_NasInd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v_StartIPfor2ndPDN);</w:t>
            </w:r>
          </w:p>
          <w:p w14:paraId="4AD7BE7A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1B32264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Table 4.5A.4.3-1 step 13 - 15</w:t>
            </w:r>
          </w:p>
          <w:p w14:paraId="603B2886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select 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588E807C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IPCAN_EmergencyCall_Aborted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6DE3ECC9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v_NumberOfAddDedicatedBearers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0;                // no dedicated bearer to be established</w:t>
            </w:r>
          </w:p>
          <w:p w14:paraId="5BFFCFC2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7FD21F50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IPCAN_EmergencyCall_WithRTT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// @sic R5-253113: test case 19.1.7 (emergency call with RTT) sic@</w:t>
            </w:r>
          </w:p>
          <w:p w14:paraId="3B083819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v_DedicatedBearerIdSpeech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f_EUTRA_IncrementEpsBearerId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p_DefaultBearerId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55CF09F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v_DedicatedBearerIdRTT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f_EUTRA_IncrementEpsBearerId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p_DefaultBearerId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2);</w:t>
            </w:r>
          </w:p>
          <w:p w14:paraId="1987DFED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f_EUTRA_ActivateDedicatedEpsBearer_SpeechWith2ndMedia(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RTT,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p_DefaultBearerId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v_DedicatedBearerIdSpeech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v_DedicatedBearerIdRTT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PDN_2);</w:t>
            </w:r>
          </w:p>
          <w:p w14:paraId="0CA64A9D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v_NumberOfAddDedicatedBearers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2;</w:t>
            </w:r>
          </w:p>
          <w:p w14:paraId="62890F66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3F2095E5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else {</w:t>
            </w:r>
          </w:p>
          <w:p w14:paraId="602343DD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v_DedicatedBearerIdSpeech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f_EUTRA_IncrementEpsBearerId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p_DefaultBearerId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3EF4EAD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f_EUTRA_ActivateDedicatedEpsBearer_Speech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p_DefaultBearerId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v_DedicatedBearerIdSpeech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PDN_2);</w:t>
            </w:r>
          </w:p>
          <w:p w14:paraId="4EAA1112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v_NumberOfAddDedicatedBearers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1;</w:t>
            </w:r>
          </w:p>
          <w:p w14:paraId="6D5DD1A7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4340E602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2BC4BBC3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return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v_NumberOfAddDedicatedBearers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AF49E90" w14:textId="3563E3EF" w:rsidR="00BB250F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}</w:t>
            </w:r>
          </w:p>
        </w:tc>
      </w:tr>
    </w:tbl>
    <w:p w14:paraId="7AE32834" w14:textId="77777777" w:rsidR="00BB250F" w:rsidRDefault="00BB250F" w:rsidP="00BB250F">
      <w:pPr>
        <w:spacing w:after="0"/>
        <w:rPr>
          <w:rFonts w:ascii="Arial" w:hAnsi="Arial"/>
          <w:b/>
          <w:lang w:eastAsia="en-GB"/>
        </w:rPr>
      </w:pPr>
    </w:p>
    <w:p w14:paraId="778A48C0" w14:textId="77777777" w:rsidR="00BB250F" w:rsidRDefault="00BB250F" w:rsidP="00BB25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250F" w:rsidRPr="00E12CDE" w14:paraId="6EE4D847" w14:textId="77777777" w:rsidTr="008206AB">
        <w:tc>
          <w:tcPr>
            <w:tcW w:w="9629" w:type="dxa"/>
          </w:tcPr>
          <w:p w14:paraId="10CA5E50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function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f_EUTRA_IPCAN_EmergencyCall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EUTRA_CellId_Type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3E90E47A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IMS_TestProcedure_Type p_ProcedureType,</w:t>
            </w:r>
          </w:p>
          <w:p w14:paraId="5799E5C0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EPS_BearerIdentity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p_DefaultBearerId,</w:t>
            </w:r>
          </w:p>
          <w:p w14:paraId="460FD0E4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p_ConnectionEstablished,</w:t>
            </w:r>
          </w:p>
          <w:p w14:paraId="67CD8202" w14:textId="2941E441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boolean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p_StartIPfor2ndPDN := false /*WA#21_</w:t>
            </w:r>
            <w:r w:rsidR="00D52D0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30</w:t>
            </w:r>
            <w:r w:rsidRPr="00D234C3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*/</w:t>
            </w: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EUTRA_PTC return integer</w:t>
            </w:r>
          </w:p>
          <w:p w14:paraId="520175FF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 /* @sic R5s140490 change 7 MCC160 implementation: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p_ConnectionEstablished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sic@ */</w:t>
            </w:r>
          </w:p>
          <w:p w14:paraId="1D18875D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R5-253122, R5-253123: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p_VoiceBearerToBeEstablished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to be set to false for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IPCAN_EmergencyCall_Aborted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sic@ */</w:t>
            </w:r>
          </w:p>
          <w:p w14:paraId="510DB873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R5-255081: return integer for improved management of EPS bearers sic@ */</w:t>
            </w:r>
          </w:p>
          <w:p w14:paraId="166A006D" w14:textId="04C45620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r w:rsidRPr="00D234C3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v_StartIPfor2ndPDN := p_StartIPfor2ndPDN; //WA#21_</w:t>
            </w:r>
            <w:r w:rsidR="00D52D0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30</w:t>
            </w: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/* @sic R5s150412 sic@ */</w:t>
            </w:r>
          </w:p>
          <w:p w14:paraId="7B9F179B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EPS_BearerIdentity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v_DedicatedBearerIdSpeech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159967D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EPS_BearerIdentity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v_DedicatedBearerIdRTT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4EEF296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NAS_MSG_Indication_Type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v_NasInd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DDD084E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v_NumberOfAddDedicatedBearers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39491CC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5AA0371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Table 4.5A.4.3-1 step 2 - 8</w:t>
            </w:r>
          </w:p>
          <w:p w14:paraId="1652F912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p_ConnectionEstablished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/* @sic R5s250249: "not" sic@ */</w:t>
            </w:r>
          </w:p>
          <w:p w14:paraId="0829D420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f_EUTRA_508_EstablishIMSEmergencyCall_Steps2_8(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7BB8606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00116914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6F8D006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Table 4.5A.4.3-1 step 9</w:t>
            </w:r>
          </w:p>
          <w:p w14:paraId="02515305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v_NasInd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f_EUTRA_508_EstablishIMSEmergencyCall_Step9(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04EAA9F5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986C5E4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Table 4.5A.4.3-1 step 10 - 12</w:t>
            </w:r>
          </w:p>
          <w:p w14:paraId="02629AE8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f_EUTRA_508_EstablishIMSEmergencyCall_Steps10_12(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p_DefaultBearerId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v_NasInd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v_StartIPfor2ndPDN);</w:t>
            </w:r>
          </w:p>
          <w:p w14:paraId="1BDD6DBB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Table 4.5A.4.3-1 step 13 - 15</w:t>
            </w:r>
          </w:p>
          <w:p w14:paraId="18C7624D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select 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3412D367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IPCAN_EmergencyCall_Aborted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5144EF6F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v_NumberOfAddDedicatedBearers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0;                // no dedicated bearer to be established</w:t>
            </w:r>
          </w:p>
          <w:p w14:paraId="5CA24712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588D5DE5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IPCAN_EmergencyCall_WithRTT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// @sic R5-253113: test case 19.1.7 (emergency call with RTT) sic@</w:t>
            </w:r>
          </w:p>
          <w:p w14:paraId="42580AA9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v_DedicatedBearerIdSpeech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f_EUTRA_IncrementEpsBearerId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p_DefaultBearerId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69DC186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v_DedicatedBearerIdRTT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f_EUTRA_IncrementEpsBearerId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p_DefaultBearerId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2);</w:t>
            </w:r>
          </w:p>
          <w:p w14:paraId="2D15FA23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f_EUTRA_ActivateDedicatedEpsBearer_SpeechWith2ndMedia(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RTT,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p_DefaultBearerId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v_DedicatedBearerIdSpeech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v_DedicatedBearerIdRTT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PDN_2);</w:t>
            </w:r>
          </w:p>
          <w:p w14:paraId="3F29DCFE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v_NumberOfAddDedicatedBearers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2;</w:t>
            </w:r>
          </w:p>
          <w:p w14:paraId="440FD2AA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2E11AE28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else {</w:t>
            </w:r>
          </w:p>
          <w:p w14:paraId="77530BAB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v_DedicatedBearerIdSpeech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f_EUTRA_IncrementEpsBearerId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p_DefaultBearerId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7F3A8D7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f_EUTRA_ActivateDedicatedEpsBearer_Speech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p_DefaultBearerId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v_DedicatedBearerIdSpeech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PDN_2);</w:t>
            </w:r>
          </w:p>
          <w:p w14:paraId="69A1148C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v_NumberOfAddDedicatedBearers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1;</w:t>
            </w:r>
          </w:p>
          <w:p w14:paraId="639E33E5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4739CDC1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0F973EBB" w14:textId="77777777" w:rsidR="00D234C3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return </w:t>
            </w:r>
            <w:proofErr w:type="spellStart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v_NumberOfAddDedicatedBearers</w:t>
            </w:r>
            <w:proofErr w:type="spellEnd"/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2E67A0B" w14:textId="384E48B4" w:rsidR="00BB250F" w:rsidRPr="00D234C3" w:rsidRDefault="00D234C3" w:rsidP="00D234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234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22FEB1B9" w14:textId="77777777" w:rsidR="00445963" w:rsidRDefault="00445963" w:rsidP="00445963"/>
    <w:p w14:paraId="0BC9780F" w14:textId="1A72204A" w:rsidR="00BB250F" w:rsidRPr="00A66EFF" w:rsidRDefault="00BB250F" w:rsidP="00BB250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10" w:name="_Toc212477277"/>
      <w:r w:rsidRPr="00A66EFF">
        <w:rPr>
          <w:rFonts w:cs="Arial"/>
          <w:bCs/>
          <w:color w:val="000000"/>
          <w:lang w:eastAsia="en-GB"/>
        </w:rPr>
        <w:t>C</w:t>
      </w:r>
      <w:r w:rsidR="007B17F4">
        <w:rPr>
          <w:rFonts w:cs="Arial"/>
          <w:bCs/>
          <w:color w:val="000000"/>
          <w:lang w:eastAsia="en-GB"/>
        </w:rPr>
        <w:t>hange 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250F" w:rsidRPr="00E12CDE" w14:paraId="653DA91F" w14:textId="77777777" w:rsidTr="008206AB">
        <w:trPr>
          <w:trHeight w:val="447"/>
        </w:trPr>
        <w:tc>
          <w:tcPr>
            <w:tcW w:w="1985" w:type="dxa"/>
          </w:tcPr>
          <w:p w14:paraId="4B0F7F29" w14:textId="77777777" w:rsidR="00BB250F" w:rsidRPr="00E12CDE" w:rsidRDefault="00BB250F" w:rsidP="008206A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8E2C13" w14:textId="510CE3F3" w:rsidR="00BB250F" w:rsidRPr="000D7399" w:rsidRDefault="007B17F4" w:rsidP="008206AB">
            <w:pPr>
              <w:spacing w:after="0"/>
              <w:rPr>
                <w:rFonts w:ascii="Arial" w:hAnsi="Arial" w:cs="Arial"/>
              </w:rPr>
            </w:pPr>
            <w:proofErr w:type="spellStart"/>
            <w:r w:rsidRPr="007B17F4">
              <w:rPr>
                <w:rFonts w:ascii="Arial" w:hAnsi="Arial" w:cs="Arial"/>
              </w:rPr>
              <w:t>f_EUTRA_IPCAN_StartProcedure</w:t>
            </w:r>
            <w:proofErr w:type="spellEnd"/>
          </w:p>
        </w:tc>
      </w:tr>
      <w:tr w:rsidR="00BB250F" w:rsidRPr="00E12CDE" w14:paraId="00547BC3" w14:textId="77777777" w:rsidTr="008206AB">
        <w:trPr>
          <w:trHeight w:val="452"/>
        </w:trPr>
        <w:tc>
          <w:tcPr>
            <w:tcW w:w="1985" w:type="dxa"/>
          </w:tcPr>
          <w:p w14:paraId="098DEA66" w14:textId="77777777" w:rsidR="00BB250F" w:rsidRPr="00E12CDE" w:rsidRDefault="00BB250F" w:rsidP="008206A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5691614" w14:textId="77777777" w:rsidR="00BB250F" w:rsidRPr="006C5A3F" w:rsidRDefault="007B17F4" w:rsidP="008206AB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6C5A3F">
              <w:rPr>
                <w:rFonts w:ascii="Arial" w:eastAsia="SimSun" w:hAnsi="Arial" w:cs="Arial"/>
                <w:lang w:eastAsia="zh-CN"/>
              </w:rPr>
              <w:t xml:space="preserve">Please see change 1 above. </w:t>
            </w:r>
          </w:p>
          <w:p w14:paraId="4E752D37" w14:textId="03BB7687" w:rsidR="007B17F4" w:rsidRPr="00FB7538" w:rsidRDefault="007B17F4" w:rsidP="008206AB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bCs/>
                <w:lang w:eastAsia="zh-CN"/>
              </w:rPr>
            </w:pPr>
          </w:p>
        </w:tc>
      </w:tr>
      <w:tr w:rsidR="00BB250F" w:rsidRPr="00E12CDE" w14:paraId="6FE86A3C" w14:textId="77777777" w:rsidTr="008206AB">
        <w:tc>
          <w:tcPr>
            <w:tcW w:w="1985" w:type="dxa"/>
          </w:tcPr>
          <w:p w14:paraId="441CA714" w14:textId="77777777" w:rsidR="00BB250F" w:rsidRPr="00E12CDE" w:rsidRDefault="00BB250F" w:rsidP="008206A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B22896E" w14:textId="1DACD4DA" w:rsidR="007B17F4" w:rsidRDefault="007B17F4" w:rsidP="008206AB">
            <w:pPr>
              <w:pStyle w:val="CRCoverPage"/>
              <w:spacing w:after="0"/>
              <w:rPr>
                <w:rFonts w:cs="Arial"/>
              </w:rPr>
            </w:pPr>
            <w:r w:rsidRPr="006C5A3F">
              <w:rPr>
                <w:rFonts w:eastAsia="SimSun" w:cs="Arial"/>
                <w:lang w:eastAsia="zh-CN"/>
              </w:rPr>
              <w:t xml:space="preserve">For the case </w:t>
            </w:r>
            <w:proofErr w:type="spellStart"/>
            <w:r w:rsidRPr="006C5A3F">
              <w:rPr>
                <w:rFonts w:eastAsia="SimSun" w:cs="Arial"/>
                <w:lang w:eastAsia="zh-CN"/>
              </w:rPr>
              <w:t>IPCAN_EmergencyCall_Aborted</w:t>
            </w:r>
            <w:proofErr w:type="spellEnd"/>
            <w:r w:rsidRPr="006C5A3F">
              <w:rPr>
                <w:rFonts w:eastAsia="SimSun" w:cs="Arial"/>
                <w:lang w:eastAsia="zh-CN"/>
              </w:rPr>
              <w:t>, called</w:t>
            </w:r>
            <w:r>
              <w:rPr>
                <w:rFonts w:eastAsia="SimSun" w:cs="Arial"/>
                <w:b/>
                <w:bCs/>
                <w:lang w:eastAsia="zh-CN"/>
              </w:rPr>
              <w:t xml:space="preserve"> </w:t>
            </w:r>
            <w:proofErr w:type="spellStart"/>
            <w:r w:rsidRPr="007B17F4">
              <w:rPr>
                <w:rFonts w:cs="Arial"/>
              </w:rPr>
              <w:t>v_NumberOfAddDedicatedBearers</w:t>
            </w:r>
            <w:proofErr w:type="spellEnd"/>
            <w:r w:rsidRPr="007B17F4">
              <w:rPr>
                <w:rFonts w:cs="Arial"/>
              </w:rPr>
              <w:t xml:space="preserve"> := </w:t>
            </w:r>
            <w:proofErr w:type="spellStart"/>
            <w:r w:rsidRPr="007B17F4">
              <w:rPr>
                <w:rFonts w:cs="Arial"/>
              </w:rPr>
              <w:t>f_EUTRA_IPCAN_EmergencyCall</w:t>
            </w:r>
            <w:proofErr w:type="spellEnd"/>
            <w:r w:rsidRPr="007B17F4">
              <w:rPr>
                <w:rFonts w:cs="Arial"/>
              </w:rPr>
              <w:t>(</w:t>
            </w:r>
            <w:proofErr w:type="spellStart"/>
            <w:r w:rsidRPr="007B17F4">
              <w:rPr>
                <w:rFonts w:cs="Arial"/>
              </w:rPr>
              <w:t>p_CellId</w:t>
            </w:r>
            <w:proofErr w:type="spellEnd"/>
            <w:r w:rsidRPr="007B17F4">
              <w:rPr>
                <w:rFonts w:cs="Arial"/>
              </w:rPr>
              <w:t xml:space="preserve">, </w:t>
            </w:r>
            <w:proofErr w:type="spellStart"/>
            <w:r w:rsidRPr="007B17F4">
              <w:rPr>
                <w:rFonts w:cs="Arial"/>
              </w:rPr>
              <w:t>p_ProcedureType</w:t>
            </w:r>
            <w:proofErr w:type="spellEnd"/>
            <w:r w:rsidRPr="007B17F4">
              <w:rPr>
                <w:rFonts w:cs="Arial"/>
              </w:rPr>
              <w:t xml:space="preserve">, </w:t>
            </w:r>
            <w:proofErr w:type="spellStart"/>
            <w:r w:rsidRPr="007B17F4">
              <w:rPr>
                <w:rFonts w:cs="Arial"/>
              </w:rPr>
              <w:t>v_NextBearerId</w:t>
            </w:r>
            <w:proofErr w:type="spellEnd"/>
            <w:r w:rsidRPr="007B17F4">
              <w:rPr>
                <w:rFonts w:cs="Arial"/>
              </w:rPr>
              <w:t xml:space="preserve">, </w:t>
            </w:r>
            <w:proofErr w:type="spellStart"/>
            <w:r w:rsidRPr="007B17F4">
              <w:rPr>
                <w:rFonts w:cs="Arial"/>
              </w:rPr>
              <w:t>p_StateInfo.ConnectionEstablished</w:t>
            </w:r>
            <w:proofErr w:type="spellEnd"/>
            <w:r w:rsidRPr="007B17F4">
              <w:rPr>
                <w:rFonts w:cs="Arial"/>
              </w:rPr>
              <w:t xml:space="preserve">, </w:t>
            </w:r>
            <w:r w:rsidRPr="007B17F4">
              <w:rPr>
                <w:rFonts w:cs="Arial"/>
                <w:highlight w:val="green"/>
              </w:rPr>
              <w:t>true</w:t>
            </w:r>
            <w:r w:rsidRPr="007B17F4">
              <w:rPr>
                <w:rFonts w:cs="Arial"/>
              </w:rPr>
              <w:t xml:space="preserve"> /*WA#21_</w:t>
            </w:r>
            <w:r w:rsidR="00D52D05">
              <w:rPr>
                <w:rFonts w:cs="Arial"/>
              </w:rPr>
              <w:t>30</w:t>
            </w:r>
            <w:r w:rsidRPr="007B17F4">
              <w:rPr>
                <w:rFonts w:cs="Arial"/>
              </w:rPr>
              <w:t>*/);</w:t>
            </w:r>
            <w:r>
              <w:rPr>
                <w:rFonts w:cs="Arial"/>
              </w:rPr>
              <w:t xml:space="preserve"> </w:t>
            </w:r>
          </w:p>
          <w:p w14:paraId="4038E43C" w14:textId="77777777" w:rsidR="007B17F4" w:rsidRDefault="007B17F4" w:rsidP="008206A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instead of </w:t>
            </w:r>
          </w:p>
          <w:p w14:paraId="2E4032C5" w14:textId="6CECF6F8" w:rsidR="00BB250F" w:rsidRPr="007E26D6" w:rsidRDefault="007B17F4" w:rsidP="008206AB">
            <w:pPr>
              <w:pStyle w:val="CRCoverPage"/>
              <w:spacing w:after="0"/>
              <w:rPr>
                <w:rFonts w:cs="Arial"/>
              </w:rPr>
            </w:pPr>
            <w:proofErr w:type="spellStart"/>
            <w:r w:rsidRPr="007B17F4">
              <w:rPr>
                <w:rFonts w:cs="Arial"/>
              </w:rPr>
              <w:t>v_NumberOfAddDedicatedBearers</w:t>
            </w:r>
            <w:proofErr w:type="spellEnd"/>
            <w:r w:rsidRPr="007B17F4">
              <w:rPr>
                <w:rFonts w:cs="Arial"/>
              </w:rPr>
              <w:t xml:space="preserve"> := </w:t>
            </w:r>
            <w:proofErr w:type="spellStart"/>
            <w:r w:rsidRPr="007B17F4">
              <w:rPr>
                <w:rFonts w:cs="Arial"/>
              </w:rPr>
              <w:t>f_EUTRA_IPCAN_EmergencyCall</w:t>
            </w:r>
            <w:proofErr w:type="spellEnd"/>
            <w:r w:rsidRPr="007B17F4">
              <w:rPr>
                <w:rFonts w:cs="Arial"/>
              </w:rPr>
              <w:t>(</w:t>
            </w:r>
            <w:proofErr w:type="spellStart"/>
            <w:r w:rsidRPr="007B17F4">
              <w:rPr>
                <w:rFonts w:cs="Arial"/>
              </w:rPr>
              <w:t>p_CellId</w:t>
            </w:r>
            <w:proofErr w:type="spellEnd"/>
            <w:r w:rsidRPr="007B17F4">
              <w:rPr>
                <w:rFonts w:cs="Arial"/>
              </w:rPr>
              <w:t xml:space="preserve">, </w:t>
            </w:r>
            <w:proofErr w:type="spellStart"/>
            <w:r w:rsidRPr="007B17F4">
              <w:rPr>
                <w:rFonts w:cs="Arial"/>
              </w:rPr>
              <w:t>p_ProcedureType</w:t>
            </w:r>
            <w:proofErr w:type="spellEnd"/>
            <w:r w:rsidRPr="007B17F4">
              <w:rPr>
                <w:rFonts w:cs="Arial"/>
              </w:rPr>
              <w:t xml:space="preserve">, </w:t>
            </w:r>
            <w:proofErr w:type="spellStart"/>
            <w:r w:rsidRPr="007B17F4">
              <w:rPr>
                <w:rFonts w:cs="Arial"/>
              </w:rPr>
              <w:t>v_NextBearerId</w:t>
            </w:r>
            <w:proofErr w:type="spellEnd"/>
            <w:r w:rsidRPr="007B17F4">
              <w:rPr>
                <w:rFonts w:cs="Arial"/>
              </w:rPr>
              <w:t xml:space="preserve">, </w:t>
            </w:r>
            <w:proofErr w:type="spellStart"/>
            <w:r w:rsidRPr="007B17F4">
              <w:rPr>
                <w:rFonts w:cs="Arial"/>
              </w:rPr>
              <w:t>p_StateInfo.ConnectionEstablished</w:t>
            </w:r>
            <w:proofErr w:type="spellEnd"/>
            <w:r w:rsidRPr="007B17F4">
              <w:rPr>
                <w:rFonts w:cs="Arial"/>
              </w:rPr>
              <w:t>);</w:t>
            </w:r>
          </w:p>
        </w:tc>
      </w:tr>
      <w:tr w:rsidR="00BB250F" w:rsidRPr="00E12CDE" w14:paraId="75CC9605" w14:textId="77777777" w:rsidTr="008206AB">
        <w:tc>
          <w:tcPr>
            <w:tcW w:w="1985" w:type="dxa"/>
          </w:tcPr>
          <w:p w14:paraId="42406241" w14:textId="77777777" w:rsidR="00BB250F" w:rsidRPr="00E12CDE" w:rsidRDefault="00BB250F" w:rsidP="008206A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3B06252A" w14:textId="1B1CD71B" w:rsidR="00BB250F" w:rsidRPr="000D7399" w:rsidRDefault="00682644" w:rsidP="008206AB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IPCAN_EUTRA.ttcn</w:t>
            </w:r>
            <w:proofErr w:type="spellEnd"/>
          </w:p>
        </w:tc>
      </w:tr>
    </w:tbl>
    <w:p w14:paraId="44A42EE2" w14:textId="77777777" w:rsidR="00BB250F" w:rsidRDefault="00BB250F" w:rsidP="00BB250F">
      <w:pPr>
        <w:rPr>
          <w:rFonts w:ascii="Arial" w:hAnsi="Arial" w:cs="Arial"/>
          <w:b/>
        </w:rPr>
      </w:pPr>
    </w:p>
    <w:p w14:paraId="69A771AF" w14:textId="77777777" w:rsidR="00BB250F" w:rsidRPr="005571C5" w:rsidRDefault="00BB250F" w:rsidP="00BB250F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250F" w:rsidRPr="00E12CDE" w14:paraId="33008BA2" w14:textId="77777777" w:rsidTr="008206AB">
        <w:tc>
          <w:tcPr>
            <w:tcW w:w="9629" w:type="dxa"/>
          </w:tcPr>
          <w:p w14:paraId="6165775E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function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f_EUTRA_IPCAN_StartProcedure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(IMS_IPCAN_CO_ORD_PORT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p_Port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CA133AF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EUTRA_IPCAN_StateInfo_Type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p_StateInfo,</w:t>
            </w:r>
          </w:p>
          <w:p w14:paraId="1F486E95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PDN_Index_Type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p_PdnIndex,</w:t>
            </w:r>
          </w:p>
          <w:p w14:paraId="38C711D6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EUTRA_CellId_Type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p_CellId,</w:t>
            </w:r>
          </w:p>
          <w:p w14:paraId="48041210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IMS_TestProcedure_Type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runs on EUTRA_PTC return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EUTRA_IPCAN_StateInfo_Type</w:t>
            </w:r>
            <w:proofErr w:type="spellEnd"/>
          </w:p>
          <w:p w14:paraId="5F35C90D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 /* @sic R5s130681: DISCARD_UM_DATA sic@ */</w:t>
            </w:r>
          </w:p>
          <w:p w14:paraId="2D6EDE60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R5s140490 change 7 MCC160 implementation: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p_ConnectionEstablished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sic@ */</w:t>
            </w:r>
          </w:p>
          <w:p w14:paraId="1155DCDF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R5s150412: new parameter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p_IsEmergencyCallConfiguration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R5s150900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p_IsEmergencyCallConfiguration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removed again sic@ */</w:t>
            </w:r>
          </w:p>
          <w:p w14:paraId="2607223E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R5-255081: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p_StateInfo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for improved management of EPS bearers sic@ */</w:t>
            </w:r>
          </w:p>
          <w:p w14:paraId="7AB96615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EPS_BearerIdentity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v_NextBearerId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fl_EUTRA_IPCAN_StateInfo_NextAvailableEpsBearerId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p_StateInfo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58E315C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EPS_BearerIdentity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B086878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v_NumberOfAddDefaultBearers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0;</w:t>
            </w:r>
          </w:p>
          <w:p w14:paraId="7C9C9975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v_NumberOfAddDedicatedBearers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0;</w:t>
            </w:r>
          </w:p>
          <w:p w14:paraId="1EB823DA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9442FE6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select 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67EE4BE4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IPCAN_InitialRegistration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                     // initial registration</w:t>
            </w:r>
          </w:p>
          <w:p w14:paraId="3BE252A7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if 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f_GetTestcaseAttrib_Eutra_DualIMSRegistration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testcasename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())) {  // @sic R5-176254 sic@</w:t>
            </w:r>
          </w:p>
          <w:p w14:paraId="7489AEED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f_EUTRA_IPCAN_Dual_IMSRegistration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108A744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v_NumberOfAddDefaultBearers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2;</w:t>
            </w:r>
          </w:p>
          <w:p w14:paraId="2405CE92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 else {</w:t>
            </w:r>
          </w:p>
          <w:p w14:paraId="0DD27BFA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f_EUTRA_IPCAN_InitialRegistration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EEADD7E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v_NumberOfAddDefaultBearers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1;</w:t>
            </w:r>
          </w:p>
          <w:p w14:paraId="73400309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79C16F6B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0CDC6585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IPCAN_EmergencyCall_NormalService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                                 // emergency call, normal service, uses 112 as default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emg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number</w:t>
            </w:r>
          </w:p>
          <w:p w14:paraId="7E2F465A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IPCAN_EmergencyCall_OptionalPDNRelease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                            // @sic R5-177122: same as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IPCAN_EmergencyCall_NormalService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for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StartProcedure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sic@</w:t>
            </w:r>
          </w:p>
          <w:p w14:paraId="76AADCE2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IPCAN_EmergencyCall_Aborted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                                       // @sic R5-253122, R5-253123: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eCall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gets aborted =&gt; no dedicated bearer needed sic@</w:t>
            </w:r>
          </w:p>
          <w:p w14:paraId="13E8C36A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IPCAN_EmergencyCall_WithRTT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                     // @sic R5-254917: emergency call configured with RTT sic@</w:t>
            </w:r>
          </w:p>
          <w:p w14:paraId="639D6FFB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v_NumberOfAddDefaultBearers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1;</w:t>
            </w:r>
          </w:p>
          <w:p w14:paraId="29DDCC0C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v_NumberOfAddDedicatedBearers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f_EUTRA_IPCAN_EmergencyCall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v_NextBearerId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p_StateInfo.ConnectionEstablished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1555332" w14:textId="77777777" w:rsidR="00BB250F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05D40CED" w14:textId="1F30DC3F" w:rsidR="00943236" w:rsidRPr="005571C5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..</w:t>
            </w:r>
            <w:proofErr w:type="gramEnd"/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SKIPPED CODE&gt;&gt;</w:t>
            </w:r>
          </w:p>
        </w:tc>
      </w:tr>
    </w:tbl>
    <w:p w14:paraId="36F98DC9" w14:textId="77777777" w:rsidR="00BB250F" w:rsidRDefault="00BB250F" w:rsidP="00BB250F">
      <w:pPr>
        <w:spacing w:after="0"/>
        <w:rPr>
          <w:rFonts w:ascii="Arial" w:hAnsi="Arial"/>
          <w:b/>
          <w:lang w:eastAsia="en-GB"/>
        </w:rPr>
      </w:pPr>
    </w:p>
    <w:p w14:paraId="1EC119E2" w14:textId="77777777" w:rsidR="00BB250F" w:rsidRDefault="00BB250F" w:rsidP="00BB25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250F" w:rsidRPr="00E12CDE" w14:paraId="76A0EDEC" w14:textId="77777777" w:rsidTr="008206AB">
        <w:tc>
          <w:tcPr>
            <w:tcW w:w="9629" w:type="dxa"/>
          </w:tcPr>
          <w:p w14:paraId="1EAC8585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function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f_EUTRA_IPCAN_StartProcedure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(IMS_IPCAN_CO_ORD_PORT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p_Port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B8B0F57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EUTRA_IPCAN_StateInfo_Type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p_StateInfo,</w:t>
            </w:r>
          </w:p>
          <w:p w14:paraId="00D85626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PDN_Index_Type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p_PdnIndex,</w:t>
            </w:r>
          </w:p>
          <w:p w14:paraId="066DA59B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EUTRA_CellId_Type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p_CellId,</w:t>
            </w:r>
          </w:p>
          <w:p w14:paraId="3776EED2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IMS_TestProcedure_Type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runs on EUTRA_PTC return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EUTRA_IPCAN_StateInfo_Type</w:t>
            </w:r>
            <w:proofErr w:type="spellEnd"/>
          </w:p>
          <w:p w14:paraId="68B4C683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 /* @sic R5s130681: DISCARD_UM_DATA sic@ */</w:t>
            </w:r>
          </w:p>
          <w:p w14:paraId="7A307078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R5s140490 change 7 MCC160 implementation: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p_ConnectionEstablished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sic@ */</w:t>
            </w:r>
          </w:p>
          <w:p w14:paraId="2F57A67A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R5s150412: new parameter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p_IsEmergencyCallConfiguration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R5s150900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p_IsEmergencyCallConfiguration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removed again sic@ */</w:t>
            </w:r>
          </w:p>
          <w:p w14:paraId="509A6BF6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R5-255081: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p_StateInfo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for improved management of EPS bearers sic@ */</w:t>
            </w:r>
          </w:p>
          <w:p w14:paraId="4F2CADCF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EPS_BearerIdentity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v_NextBearerId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fl_EUTRA_IPCAN_StateInfo_NextAvailableEpsBearerId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p_StateInfo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0014B831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EPS_BearerIdentity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35EAE90C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v_NumberOfAddDefaultBearers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0;</w:t>
            </w:r>
          </w:p>
          <w:p w14:paraId="0FFB4283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v_NumberOfAddDedicatedBearers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0;</w:t>
            </w:r>
          </w:p>
          <w:p w14:paraId="353351D7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CD76C11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select 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3F597C2D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IPCAN_InitialRegistration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                     // initial registration</w:t>
            </w:r>
          </w:p>
          <w:p w14:paraId="66FDA66F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if 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f_GetTestcaseAttrib_Eutra_DualIMSRegistration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testcasename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())) {  // @sic R5-176254 sic@</w:t>
            </w:r>
          </w:p>
          <w:p w14:paraId="2BE6D33B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f_EUTRA_IPCAN_Dual_IMSRegistration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1424F48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v_NumberOfAddDefaultBearers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2;</w:t>
            </w:r>
          </w:p>
          <w:p w14:paraId="77E8569E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 else {</w:t>
            </w:r>
          </w:p>
          <w:p w14:paraId="274FE6F5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f_EUTRA_IPCAN_InitialRegistration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F5C0CB6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v_NumberOfAddDefaultBearers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1;</w:t>
            </w:r>
          </w:p>
          <w:p w14:paraId="49607570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148622EE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78F6C4BF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IPCAN_EmergencyCall_NormalService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                                 // emergency call, normal service, uses 112 as default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emg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number</w:t>
            </w:r>
          </w:p>
          <w:p w14:paraId="2DE6CDBF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IPCAN_EmergencyCall_OptionalPDNRelease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                            // @sic R5-177122: same as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IPCAN_EmergencyCall_NormalService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for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StartProcedure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sic@</w:t>
            </w:r>
          </w:p>
          <w:p w14:paraId="0A6FE3B1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IPCAN_EmergencyCall_Aborted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                                       // @sic R5-253122, R5-253123: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eCall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gets aborted =&gt; no dedicated bearer needed sic@</w:t>
            </w:r>
          </w:p>
          <w:p w14:paraId="017EC5D6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IPCAN_EmergencyCall_WithRTT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{                                      // @sic R5-254917: emergency call configured with RTT sic@        </w:t>
            </w:r>
          </w:p>
          <w:p w14:paraId="77784F9F" w14:textId="77777777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v_NumberOfAddDefaultBearers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1;</w:t>
            </w:r>
          </w:p>
          <w:p w14:paraId="5D937F65" w14:textId="28583801" w:rsidR="00943236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v_NumberOfAddDedicatedBearers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f_EUTRA_IPCAN_EmergencyCall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v_NextBearerId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p_StateInfo.ConnectionEstablished</w:t>
            </w:r>
            <w:proofErr w:type="spellEnd"/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r w:rsidRPr="00943236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true /*WA#21_</w:t>
            </w:r>
            <w:r w:rsidR="00D52D0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30</w:t>
            </w:r>
            <w:r w:rsidRPr="00943236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*/</w:t>
            </w: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654E542" w14:textId="77777777" w:rsidR="00BB250F" w:rsidRPr="00943236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5B4163DD" w14:textId="12196B2C" w:rsidR="00943236" w:rsidRPr="00B5380A" w:rsidRDefault="00943236" w:rsidP="009432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94323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&lt;&lt;SKIPPED CODE&gt;&gt;</w:t>
            </w:r>
          </w:p>
        </w:tc>
      </w:tr>
    </w:tbl>
    <w:p w14:paraId="0492B8D5" w14:textId="77777777" w:rsidR="00BB250F" w:rsidRDefault="00BB250F" w:rsidP="00445963"/>
    <w:p w14:paraId="51D9C9D4" w14:textId="622D2BFF" w:rsidR="00BB250F" w:rsidRPr="00A66EFF" w:rsidRDefault="00BB250F" w:rsidP="00BB250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11" w:name="_Toc212477278"/>
      <w:r w:rsidRPr="00A66EFF">
        <w:rPr>
          <w:rFonts w:cs="Arial"/>
          <w:bCs/>
          <w:color w:val="000000"/>
          <w:lang w:eastAsia="en-GB"/>
        </w:rPr>
        <w:t>C</w:t>
      </w:r>
      <w:r w:rsidR="003C02C8">
        <w:rPr>
          <w:rFonts w:cs="Arial"/>
          <w:bCs/>
          <w:color w:val="000000"/>
          <w:lang w:eastAsia="en-GB"/>
        </w:rPr>
        <w:t>hange 3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250F" w:rsidRPr="00E12CDE" w14:paraId="545C6F91" w14:textId="77777777" w:rsidTr="008206AB">
        <w:trPr>
          <w:trHeight w:val="447"/>
        </w:trPr>
        <w:tc>
          <w:tcPr>
            <w:tcW w:w="1985" w:type="dxa"/>
          </w:tcPr>
          <w:p w14:paraId="2B20B52A" w14:textId="77777777" w:rsidR="00BB250F" w:rsidRPr="00E12CDE" w:rsidRDefault="00BB250F" w:rsidP="008206A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0D2DC5C" w14:textId="5EC516F9" w:rsidR="00BB250F" w:rsidRPr="000D7399" w:rsidRDefault="003C02C8" w:rsidP="008206AB">
            <w:pPr>
              <w:spacing w:after="0"/>
              <w:rPr>
                <w:rFonts w:ascii="Arial" w:hAnsi="Arial" w:cs="Arial"/>
              </w:rPr>
            </w:pPr>
            <w:proofErr w:type="spellStart"/>
            <w:r w:rsidRPr="003C02C8">
              <w:rPr>
                <w:rFonts w:ascii="Arial" w:hAnsi="Arial" w:cs="Arial"/>
              </w:rPr>
              <w:t>f_EUTRA_IPCAN_ConnectionRelease</w:t>
            </w:r>
            <w:proofErr w:type="spellEnd"/>
          </w:p>
        </w:tc>
      </w:tr>
      <w:tr w:rsidR="00BB250F" w:rsidRPr="00E12CDE" w14:paraId="38988F2B" w14:textId="77777777" w:rsidTr="008206AB">
        <w:trPr>
          <w:trHeight w:val="452"/>
        </w:trPr>
        <w:tc>
          <w:tcPr>
            <w:tcW w:w="1985" w:type="dxa"/>
          </w:tcPr>
          <w:p w14:paraId="7930E5B7" w14:textId="77777777" w:rsidR="00BB250F" w:rsidRPr="00E12CDE" w:rsidRDefault="00BB250F" w:rsidP="008206A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A1B720" w14:textId="39D95B45" w:rsidR="00BB250F" w:rsidRPr="003C02C8" w:rsidRDefault="003C02C8" w:rsidP="008206AB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3C02C8">
              <w:rPr>
                <w:rFonts w:ascii="Arial" w:eastAsia="SimSun" w:hAnsi="Arial" w:cs="Arial"/>
                <w:lang w:eastAsia="zh-CN"/>
              </w:rPr>
              <w:t xml:space="preserve">In the current TTCN implementation after the </w:t>
            </w:r>
            <w:proofErr w:type="spellStart"/>
            <w:r w:rsidR="00FB7A73">
              <w:rPr>
                <w:rFonts w:ascii="Arial" w:eastAsia="SimSun" w:hAnsi="Arial" w:cs="Arial"/>
                <w:lang w:eastAsia="zh-CN"/>
              </w:rPr>
              <w:t>eCall</w:t>
            </w:r>
            <w:proofErr w:type="spellEnd"/>
            <w:r w:rsidR="00FB7A73">
              <w:rPr>
                <w:rFonts w:ascii="Arial" w:eastAsia="SimSun" w:hAnsi="Arial" w:cs="Arial"/>
                <w:lang w:eastAsia="zh-CN"/>
              </w:rPr>
              <w:t xml:space="preserve"> is over</w:t>
            </w:r>
            <w:r w:rsidRPr="003C02C8">
              <w:rPr>
                <w:rFonts w:ascii="Arial" w:eastAsia="SimSun" w:hAnsi="Arial" w:cs="Arial"/>
                <w:lang w:eastAsia="zh-CN"/>
              </w:rPr>
              <w:t xml:space="preserve"> the </w:t>
            </w:r>
            <w:proofErr w:type="spellStart"/>
            <w:r w:rsidRPr="003C02C8">
              <w:rPr>
                <w:rFonts w:ascii="Arial" w:eastAsia="SimSun" w:hAnsi="Arial" w:cs="Arial"/>
                <w:lang w:eastAsia="zh-CN"/>
              </w:rPr>
              <w:t>rrc</w:t>
            </w:r>
            <w:proofErr w:type="spellEnd"/>
            <w:r w:rsidRPr="003C02C8">
              <w:rPr>
                <w:rFonts w:ascii="Arial" w:eastAsia="SimSun" w:hAnsi="Arial" w:cs="Arial"/>
                <w:lang w:eastAsia="zh-CN"/>
              </w:rPr>
              <w:t xml:space="preserve"> connection is released. </w:t>
            </w:r>
            <w:proofErr w:type="gramStart"/>
            <w:r w:rsidRPr="003C02C8">
              <w:rPr>
                <w:rFonts w:ascii="Arial" w:eastAsia="SimSun" w:hAnsi="Arial" w:cs="Arial"/>
                <w:lang w:eastAsia="zh-CN"/>
              </w:rPr>
              <w:t>At this time</w:t>
            </w:r>
            <w:proofErr w:type="gramEnd"/>
            <w:r w:rsidRPr="003C02C8">
              <w:rPr>
                <w:rFonts w:ascii="Arial" w:eastAsia="SimSun" w:hAnsi="Arial" w:cs="Arial"/>
                <w:lang w:eastAsia="zh-CN"/>
              </w:rPr>
              <w:t xml:space="preserve">, </w:t>
            </w:r>
            <w:r>
              <w:rPr>
                <w:rFonts w:ascii="Arial" w:eastAsia="SimSun" w:hAnsi="Arial" w:cs="Arial"/>
                <w:lang w:eastAsia="zh-CN"/>
              </w:rPr>
              <w:t>all the DRBs are released (including the one associated with</w:t>
            </w:r>
            <w:r w:rsidRPr="003C02C8">
              <w:rPr>
                <w:rFonts w:ascii="Arial" w:eastAsia="SimSun" w:hAnsi="Arial" w:cs="Arial"/>
                <w:lang w:eastAsia="zh-CN"/>
              </w:rPr>
              <w:t xml:space="preserve"> EPS bearer ID 6</w:t>
            </w:r>
            <w:r>
              <w:rPr>
                <w:rFonts w:ascii="Arial" w:eastAsia="SimSun" w:hAnsi="Arial" w:cs="Arial"/>
                <w:lang w:eastAsia="zh-CN"/>
              </w:rPr>
              <w:t>)</w:t>
            </w:r>
            <w:r w:rsidRPr="003C02C8">
              <w:rPr>
                <w:rFonts w:ascii="Arial" w:eastAsia="SimSun" w:hAnsi="Arial" w:cs="Arial"/>
                <w:lang w:eastAsia="zh-CN"/>
              </w:rPr>
              <w:t>.</w:t>
            </w:r>
          </w:p>
          <w:p w14:paraId="389F994D" w14:textId="77777777" w:rsidR="003C02C8" w:rsidRPr="003C02C8" w:rsidRDefault="003C02C8" w:rsidP="008206AB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3C02C8">
              <w:rPr>
                <w:rFonts w:ascii="Arial" w:eastAsia="SimSun" w:hAnsi="Arial" w:cs="Arial"/>
                <w:lang w:eastAsia="zh-CN"/>
              </w:rPr>
              <w:t xml:space="preserve">After the successful PSAP callback, when the function </w:t>
            </w:r>
            <w:proofErr w:type="spellStart"/>
            <w:r w:rsidRPr="003C02C8">
              <w:rPr>
                <w:rFonts w:ascii="Arial" w:eastAsia="SimSun" w:hAnsi="Arial" w:cs="Arial"/>
                <w:lang w:eastAsia="zh-CN"/>
              </w:rPr>
              <w:t>f_EUTRA_IPCAN_ConnectionRelease</w:t>
            </w:r>
            <w:proofErr w:type="spellEnd"/>
            <w:r w:rsidRPr="003C02C8">
              <w:rPr>
                <w:rFonts w:ascii="Arial" w:eastAsia="SimSun" w:hAnsi="Arial" w:cs="Arial"/>
                <w:lang w:eastAsia="zh-CN"/>
              </w:rPr>
              <w:t xml:space="preserve"> is called, for the case </w:t>
            </w:r>
            <w:proofErr w:type="spellStart"/>
            <w:r w:rsidRPr="003C02C8">
              <w:rPr>
                <w:rFonts w:ascii="Arial" w:eastAsia="SimSun" w:hAnsi="Arial" w:cs="Arial"/>
                <w:lang w:eastAsia="zh-CN"/>
              </w:rPr>
              <w:t>IPCAN_MT_SpeechCall</w:t>
            </w:r>
            <w:proofErr w:type="spellEnd"/>
            <w:r w:rsidRPr="003C02C8">
              <w:rPr>
                <w:rFonts w:ascii="Arial" w:eastAsia="SimSun" w:hAnsi="Arial" w:cs="Arial"/>
                <w:lang w:eastAsia="zh-CN"/>
              </w:rPr>
              <w:t xml:space="preserve"> </w:t>
            </w:r>
            <w:r w:rsidRPr="003C02C8">
              <w:rPr>
                <w:rFonts w:ascii="Arial" w:eastAsia="SimSun" w:hAnsi="Arial" w:cs="Arial"/>
                <w:lang w:eastAsia="zh-CN"/>
              </w:rPr>
              <w:sym w:font="Wingdings" w:char="F0E0"/>
            </w:r>
            <w:r w:rsidRPr="003C02C8">
              <w:t xml:space="preserve"> </w:t>
            </w:r>
            <w:r w:rsidRPr="003C02C8">
              <w:rPr>
                <w:rFonts w:ascii="Arial" w:eastAsia="SimSun" w:hAnsi="Arial" w:cs="Arial"/>
                <w:lang w:eastAsia="zh-CN"/>
              </w:rPr>
              <w:t>IPCAN_PSAPCallback  the TTCN  assigns :</w:t>
            </w:r>
          </w:p>
          <w:p w14:paraId="1D4D897B" w14:textId="77777777" w:rsidR="003C02C8" w:rsidRPr="003C02C8" w:rsidRDefault="003C02C8" w:rsidP="003C02C8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3C02C8">
              <w:rPr>
                <w:rFonts w:ascii="Arial" w:eastAsia="SimSun" w:hAnsi="Arial" w:cs="Arial"/>
                <w:lang w:eastAsia="zh-CN"/>
              </w:rPr>
              <w:t>case (IPCAN_PSAPCallback) {</w:t>
            </w:r>
          </w:p>
          <w:p w14:paraId="42A003B5" w14:textId="77777777" w:rsidR="003C02C8" w:rsidRPr="003C02C8" w:rsidRDefault="003C02C8" w:rsidP="003C02C8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3C02C8">
              <w:rPr>
                <w:rFonts w:ascii="Arial" w:eastAsia="SimSun" w:hAnsi="Arial" w:cs="Arial"/>
                <w:lang w:eastAsia="zh-CN"/>
              </w:rPr>
              <w:t xml:space="preserve">              </w:t>
            </w:r>
            <w:proofErr w:type="spellStart"/>
            <w:r w:rsidRPr="003C02C8">
              <w:rPr>
                <w:rFonts w:ascii="Arial" w:eastAsia="SimSun" w:hAnsi="Arial" w:cs="Arial"/>
                <w:lang w:eastAsia="zh-CN"/>
              </w:rPr>
              <w:t>v_DedicatedBearerIdList</w:t>
            </w:r>
            <w:proofErr w:type="spellEnd"/>
            <w:r w:rsidRPr="003C02C8">
              <w:rPr>
                <w:rFonts w:ascii="Arial" w:eastAsia="SimSun" w:hAnsi="Arial" w:cs="Arial"/>
                <w:lang w:eastAsia="zh-CN"/>
              </w:rPr>
              <w:t xml:space="preserve"> := { tsc_EpsDedicatedBearerId2 };                                 /* '7'H */</w:t>
            </w:r>
          </w:p>
          <w:p w14:paraId="0FBB104C" w14:textId="6B4324A7" w:rsidR="003C02C8" w:rsidRPr="003C02C8" w:rsidRDefault="003C02C8" w:rsidP="003C02C8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3C02C8">
              <w:rPr>
                <w:rFonts w:ascii="Arial" w:eastAsia="SimSun" w:hAnsi="Arial" w:cs="Arial"/>
                <w:lang w:eastAsia="zh-CN"/>
              </w:rPr>
              <w:t xml:space="preserve">              </w:t>
            </w:r>
            <w:proofErr w:type="spellStart"/>
            <w:r w:rsidRPr="003C02C8">
              <w:rPr>
                <w:rFonts w:ascii="Arial" w:eastAsia="SimSun" w:hAnsi="Arial" w:cs="Arial"/>
                <w:lang w:eastAsia="zh-CN"/>
              </w:rPr>
              <w:t>v_DefaultBearerIdList</w:t>
            </w:r>
            <w:proofErr w:type="spellEnd"/>
            <w:r w:rsidRPr="003C02C8">
              <w:rPr>
                <w:rFonts w:ascii="Arial" w:eastAsia="SimSun" w:hAnsi="Arial" w:cs="Arial"/>
                <w:lang w:eastAsia="zh-CN"/>
              </w:rPr>
              <w:t xml:space="preserve"> := { </w:t>
            </w:r>
            <w:r w:rsidRPr="003C02C8">
              <w:rPr>
                <w:rFonts w:ascii="Arial" w:eastAsia="SimSun" w:hAnsi="Arial" w:cs="Arial"/>
                <w:highlight w:val="yellow"/>
                <w:lang w:eastAsia="zh-CN"/>
              </w:rPr>
              <w:t>tsc_EpsDefaultBearerId2</w:t>
            </w:r>
            <w:r w:rsidRPr="003C02C8">
              <w:rPr>
                <w:rFonts w:ascii="Arial" w:eastAsia="SimSun" w:hAnsi="Arial" w:cs="Arial"/>
                <w:lang w:eastAsia="zh-CN"/>
              </w:rPr>
              <w:t xml:space="preserve"> };                          /* '6'H  (emergency registration): gets released to avoid unexpected signalling in the postamble */</w:t>
            </w:r>
          </w:p>
          <w:p w14:paraId="4036A551" w14:textId="77777777" w:rsidR="003C02C8" w:rsidRDefault="003C02C8" w:rsidP="003C02C8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3C02C8">
              <w:rPr>
                <w:rFonts w:ascii="Arial" w:eastAsia="SimSun" w:hAnsi="Arial" w:cs="Arial"/>
                <w:lang w:eastAsia="zh-CN"/>
              </w:rPr>
              <w:t xml:space="preserve">            }</w:t>
            </w:r>
          </w:p>
          <w:p w14:paraId="0538267A" w14:textId="77777777" w:rsidR="003C02C8" w:rsidRDefault="003C02C8" w:rsidP="003C02C8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  <w:p w14:paraId="4A983685" w14:textId="77777777" w:rsidR="003C02C8" w:rsidRDefault="003C02C8" w:rsidP="003C02C8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Later in the function </w:t>
            </w:r>
            <w:proofErr w:type="spellStart"/>
            <w:r w:rsidRPr="003C02C8">
              <w:rPr>
                <w:rFonts w:ascii="Arial" w:eastAsia="SimSun" w:hAnsi="Arial" w:cs="Arial"/>
                <w:lang w:eastAsia="zh-CN"/>
              </w:rPr>
              <w:t>f_EUTRA_IPCAN_ConnectionRelease</w:t>
            </w:r>
            <w:proofErr w:type="spellEnd"/>
            <w:r w:rsidRPr="003C02C8">
              <w:rPr>
                <w:rFonts w:ascii="Arial" w:eastAsia="SimSun" w:hAnsi="Arial" w:cs="Arial"/>
                <w:lang w:eastAsia="zh-CN"/>
              </w:rPr>
              <w:sym w:font="Wingdings" w:char="F0E0"/>
            </w:r>
            <w:r>
              <w:t xml:space="preserve"> </w:t>
            </w:r>
            <w:proofErr w:type="spellStart"/>
            <w:r w:rsidRPr="003C02C8">
              <w:rPr>
                <w:rFonts w:ascii="Arial" w:eastAsia="SimSun" w:hAnsi="Arial" w:cs="Arial"/>
                <w:lang w:eastAsia="zh-CN"/>
              </w:rPr>
              <w:t>f_EUTRA_IPCAN_DeactivateEPSBearers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is called, this results in an error to release the DRB associated with EPS bearer ID 6, as this has already been released.</w:t>
            </w:r>
          </w:p>
          <w:p w14:paraId="11D79E01" w14:textId="77777777" w:rsidR="003C02C8" w:rsidRDefault="003C02C8" w:rsidP="003C02C8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  <w:p w14:paraId="6709699A" w14:textId="77777777" w:rsidR="003C02C8" w:rsidRDefault="003C02C8" w:rsidP="003C02C8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This needs to be addressed.</w:t>
            </w:r>
          </w:p>
          <w:p w14:paraId="166194DD" w14:textId="7B89DC03" w:rsidR="00FB7A73" w:rsidRPr="00FB7538" w:rsidRDefault="00FB7A73" w:rsidP="003C02C8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bCs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Also, after the EPS bearers are deactivated after releasing the emergency call, the PDN_2 needs to be stopped, so that the IP routing for PSAP call could be reconfigured on PDN_1.</w:t>
            </w:r>
          </w:p>
        </w:tc>
      </w:tr>
      <w:tr w:rsidR="00BB250F" w:rsidRPr="00E12CDE" w14:paraId="0F950AB3" w14:textId="77777777" w:rsidTr="008206AB">
        <w:tc>
          <w:tcPr>
            <w:tcW w:w="1985" w:type="dxa"/>
          </w:tcPr>
          <w:p w14:paraId="4FB936E4" w14:textId="77777777" w:rsidR="00BB250F" w:rsidRPr="00E12CDE" w:rsidRDefault="00BB250F" w:rsidP="008206A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C2B3A45" w14:textId="77777777" w:rsidR="00BB250F" w:rsidRDefault="003C02C8" w:rsidP="008206A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Commented out the assignment </w:t>
            </w:r>
            <w:proofErr w:type="spellStart"/>
            <w:r w:rsidRPr="003C02C8">
              <w:rPr>
                <w:rFonts w:cs="Arial"/>
              </w:rPr>
              <w:t>v_DefaultBearerIdList</w:t>
            </w:r>
            <w:proofErr w:type="spellEnd"/>
            <w:r w:rsidRPr="003C02C8">
              <w:rPr>
                <w:rFonts w:cs="Arial"/>
              </w:rPr>
              <w:t xml:space="preserve"> := { tsc_EpsDefaultBearerId2 };</w:t>
            </w:r>
          </w:p>
          <w:p w14:paraId="5AAABB7D" w14:textId="7E05A460" w:rsidR="00FB7A73" w:rsidRPr="00FB7A73" w:rsidRDefault="00FB7A73" w:rsidP="008206AB">
            <w:pPr>
              <w:pStyle w:val="CRCoverPage"/>
              <w:spacing w:after="0"/>
              <w:rPr>
                <w:rFonts w:cs="Arial"/>
              </w:rPr>
            </w:pPr>
            <w:r w:rsidRPr="00FB7A73">
              <w:rPr>
                <w:rFonts w:cs="Arial"/>
              </w:rPr>
              <w:t xml:space="preserve">Called </w:t>
            </w:r>
            <w:proofErr w:type="spellStart"/>
            <w:r w:rsidRPr="00FB7A73">
              <w:rPr>
                <w:rFonts w:cs="Arial"/>
                <w:bCs/>
                <w:lang w:eastAsia="zh-CN"/>
              </w:rPr>
              <w:t>f_IP_Handling_StopPDN</w:t>
            </w:r>
            <w:proofErr w:type="spellEnd"/>
            <w:r w:rsidRPr="00FB7A73">
              <w:rPr>
                <w:rFonts w:cs="Arial"/>
                <w:bCs/>
                <w:lang w:eastAsia="zh-CN"/>
              </w:rPr>
              <w:t xml:space="preserve">(IP, </w:t>
            </w:r>
            <w:proofErr w:type="spellStart"/>
            <w:r w:rsidRPr="00FB7A73">
              <w:rPr>
                <w:rFonts w:cs="Arial"/>
                <w:bCs/>
                <w:lang w:eastAsia="zh-CN"/>
              </w:rPr>
              <w:t>cs_IP_StopPDN</w:t>
            </w:r>
            <w:proofErr w:type="spellEnd"/>
            <w:r w:rsidRPr="00FB7A73">
              <w:rPr>
                <w:rFonts w:cs="Arial"/>
                <w:bCs/>
                <w:lang w:eastAsia="zh-CN"/>
              </w:rPr>
              <w:t>(PDN_2));</w:t>
            </w:r>
          </w:p>
          <w:p w14:paraId="3AFCCEC4" w14:textId="0F72A4DE" w:rsidR="003C02C8" w:rsidRPr="007E26D6" w:rsidRDefault="003C02C8" w:rsidP="008206A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Please see below.</w:t>
            </w:r>
          </w:p>
        </w:tc>
      </w:tr>
      <w:tr w:rsidR="00BB250F" w:rsidRPr="00E12CDE" w14:paraId="429DF30E" w14:textId="77777777" w:rsidTr="008206AB">
        <w:tc>
          <w:tcPr>
            <w:tcW w:w="1985" w:type="dxa"/>
          </w:tcPr>
          <w:p w14:paraId="63C8322B" w14:textId="77777777" w:rsidR="00BB250F" w:rsidRPr="00E12CDE" w:rsidRDefault="00BB250F" w:rsidP="008206A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2397DDB" w14:textId="4B1C009F" w:rsidR="00BB250F" w:rsidRPr="000D7399" w:rsidRDefault="003C02C8" w:rsidP="008206AB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IPCAN_EUTRA.ttcn</w:t>
            </w:r>
            <w:proofErr w:type="spellEnd"/>
          </w:p>
        </w:tc>
      </w:tr>
    </w:tbl>
    <w:p w14:paraId="40823847" w14:textId="77777777" w:rsidR="00BB250F" w:rsidRDefault="00BB250F" w:rsidP="00BB250F">
      <w:pPr>
        <w:rPr>
          <w:rFonts w:ascii="Arial" w:hAnsi="Arial" w:cs="Arial"/>
          <w:b/>
        </w:rPr>
      </w:pPr>
    </w:p>
    <w:p w14:paraId="5EB5CD9D" w14:textId="77777777" w:rsidR="00BB250F" w:rsidRPr="005571C5" w:rsidRDefault="00BB250F" w:rsidP="00BB250F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250F" w:rsidRPr="00E12CDE" w14:paraId="35AFDA20" w14:textId="77777777" w:rsidTr="008206AB">
        <w:tc>
          <w:tcPr>
            <w:tcW w:w="9629" w:type="dxa"/>
          </w:tcPr>
          <w:p w14:paraId="06F7D235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function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f_EUTRA_IPCAN_ConnectionRelease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(IMS_IPCAN_CO_ORD_PORT p_Port,</w:t>
            </w:r>
          </w:p>
          <w:p w14:paraId="6C47FD9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EUTRA_IPCAN_StateInfo_Type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p_StateInfo,</w:t>
            </w:r>
          </w:p>
          <w:p w14:paraId="20D7740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EUTRA_CellId_Type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p_CellId,</w:t>
            </w:r>
          </w:p>
          <w:p w14:paraId="0489F30E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IMS_TestConfiguration_Type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p_TestConfiguration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3B3E056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IMS_TestProcedure_Type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runs on EUTRA_PTC return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EUTRA_IPCAN_StateInfo_Type</w:t>
            </w:r>
            <w:proofErr w:type="spellEnd"/>
          </w:p>
          <w:p w14:paraId="5562056D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 /* @sic R5-145787: new parameter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p_IsXCAP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sic@ */</w:t>
            </w:r>
          </w:p>
          <w:p w14:paraId="2C770B9A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NOTE: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p_IsXCAP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is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indepedent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from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*/</w:t>
            </w:r>
          </w:p>
          <w:p w14:paraId="6E04E71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R5s150338: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v_DrbConfigList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removed sic@ */</w:t>
            </w:r>
          </w:p>
          <w:p w14:paraId="4D223685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R5s150900: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p_IsEmergencyCallConfiguration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sic@ */</w:t>
            </w:r>
          </w:p>
          <w:p w14:paraId="34926C2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R5s160247: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p_IsXCAP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and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p_IsEmergencyCallConfiguration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replaced by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p_TestConfiguration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sic@ */</w:t>
            </w:r>
          </w:p>
          <w:p w14:paraId="704BD3D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R5-255081: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p_StateInfo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for improved management of EPS bearers sic@ */</w:t>
            </w:r>
          </w:p>
          <w:p w14:paraId="280B6189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7A98AAD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EPS_BearerIdentityList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{};</w:t>
            </w:r>
          </w:p>
          <w:p w14:paraId="1E39FAB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EPS_BearerIdentityList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{};</w:t>
            </w:r>
          </w:p>
          <w:p w14:paraId="31553A71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v_IsXCAP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p_TestConfiguration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== IPCAN_XCAP);        /* @sic R5-145787: we need to know when it is an XCAP case sic@ */</w:t>
            </w:r>
          </w:p>
          <w:p w14:paraId="2DAFDEB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v_Keep2ndPDN :=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v_IsXCAP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and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pc_XCAP_over_Internet_APN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EFFC7E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v_ReleaseInternetPDN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false;</w:t>
            </w:r>
          </w:p>
          <w:p w14:paraId="45A4D65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v_IncrDefault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FBE9C65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v_IncrDedicated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E82A6A9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5405E4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select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716EF063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IPCAN_InitialRegistration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4808F13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v_ReleaseInternetPDN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true;</w:t>
            </w:r>
          </w:p>
          <w:p w14:paraId="1A199595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628C321E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IPCAN_MO_IMS_Signalling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IPCAN_MT_IMS_Signalling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IPCAN_EmergencyCall_Aborted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376BA38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// just release RRC connection</w:t>
            </w:r>
          </w:p>
          <w:p w14:paraId="376E65B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213FE862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IPCAN_EmergencyCall_NormalService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IPCAN_ECallOnly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2BC2AA1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tsc_EpsDedicatedBearerId2 };                                       /* '7'H  @sic R5-172067: explicit release of dedicated EPS bearer sic@ */</w:t>
            </w:r>
          </w:p>
          <w:p w14:paraId="6604919E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if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p_TestConfiguration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!= IPCAN_PSAPCallback) {                                                /* In case of PSAP callback the emergency PDN shall be kept otherwise it can be released as postamble */</w:t>
            </w:r>
          </w:p>
          <w:p w14:paraId="585342F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tsc_EpsDefaultBearerId2 };                                         /* '6'H  (emergency registration):</w:t>
            </w:r>
          </w:p>
          <w:p w14:paraId="0D3E205C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  When there is no PSAP callback the connection release happens at the very end of the test case</w:t>
            </w:r>
          </w:p>
          <w:p w14:paraId="236C163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  and the emergency PDN is released to avoid unexpected signalling in the postamble */</w:t>
            </w:r>
          </w:p>
          <w:p w14:paraId="049DA0BE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2E2C3B31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71E79A0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IPCAN_EmergencyCall_WithRTT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5D0D90A1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tsc_EpsDedicatedBearerId3, tsc_EpsDedicatedBearerId2 };            /* '8'H (RTT), '7'H (speech) */</w:t>
            </w:r>
          </w:p>
          <w:p w14:paraId="6C725B69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tsc_EpsDefaultBearerId2 };                                           /* '6'H (emergency registration) */</w:t>
            </w:r>
          </w:p>
          <w:p w14:paraId="7A29ACB3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2BD33C0D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IPCAN_EmergencyCall_OptionalPDNRelease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                                  /* @sic R5-177122 sic@ */</w:t>
            </w:r>
          </w:p>
          <w:p w14:paraId="61B37D49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// TS 34.229-1 Annex C.32a Steps 6-7</w:t>
            </w:r>
          </w:p>
          <w:p w14:paraId="3DDA4D0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// @sic R5-187683 sic@ -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f_EUTRA_IPCAN_DeactivateEPSBearer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tsc_EpsDedicatedBearerId2);</w:t>
            </w:r>
          </w:p>
          <w:p w14:paraId="7ACB15B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f_EUTRA_DeactivateEPS_BearerContext_Optional_DiscReq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tsc_EpsDefaultBearerId2);        /* release of default bearer according to 4.5A.15A */</w:t>
            </w:r>
          </w:p>
          <w:p w14:paraId="5C0DAC9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13A391F3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IPCAN_MO_SpeechCall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IPCAN_MT_SpeechCall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IPCAN_ECallOnly_TestCall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0522D06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if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p_StateInfo.NumberOfDedicatedBearersInUse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&gt; 0) {                                            /* NOTE: in test cases for unsuccessful behaviour the EPS bearer may not be established */</w:t>
            </w:r>
          </w:p>
          <w:p w14:paraId="23A0B61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select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p_TestConfiguration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67764135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IPCAN_SpeechAndEmergencyCall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                                      /* @sic R5s160247 sic@ */</w:t>
            </w:r>
          </w:p>
          <w:p w14:paraId="3EB07894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tsc_EpsDedicatedBearerId3,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tsc_EpsDedicatedBearerId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};       /* '8'H (emergency call), '6'H (speech call);</w:t>
            </w:r>
          </w:p>
          <w:p w14:paraId="130E95F1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* </w:t>
            </w:r>
            <w:proofErr w:type="gram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default</w:t>
            </w:r>
            <w:proofErr w:type="gram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bearers are at '5'H (normal registration), '7'H (emergency registration)</w:t>
            </w:r>
          </w:p>
          <w:p w14:paraId="319AFFAA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* NOTE: In IMS_EUTRA there is only TC_19_1_5 with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IPCAN_SpeechAndEmergencyCall</w:t>
            </w:r>
          </w:p>
          <w:p w14:paraId="224EF0AE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*       </w:t>
            </w:r>
            <w:proofErr w:type="gram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which</w:t>
            </w:r>
            <w:proofErr w:type="gram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puts an ongoing call on hold to make an emergency call but when the emergency call is released</w:t>
            </w:r>
          </w:p>
          <w:p w14:paraId="49740778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*       </w:t>
            </w:r>
            <w:proofErr w:type="gram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the</w:t>
            </w:r>
            <w:proofErr w:type="gram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dedicated EPS bearer of the emergency call is kept until release of the normal call</w:t>
            </w:r>
          </w:p>
          <w:p w14:paraId="034F72A5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*       (i.e. there is no IPCAN_ENDPROCEDURE command for the emergency call) */</w:t>
            </w:r>
          </w:p>
          <w:p w14:paraId="19EDD493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5400BA75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                                               /* @sic R5-251274, R5-251275: test cases 21.25/26 sic@ */</w:t>
            </w:r>
          </w:p>
          <w:p w14:paraId="3AFE0E0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tsc_EpsDedicatedBearerId2 };                                 /* '7'H */</w:t>
            </w:r>
          </w:p>
          <w:p w14:paraId="3F6D9948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6A9E3E7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case (IPCAN_PSAPCallback) {</w:t>
            </w:r>
          </w:p>
          <w:p w14:paraId="53CF36DE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tsc_EpsDedicatedBearerId2 };                                 /* '7'H */</w:t>
            </w:r>
          </w:p>
          <w:p w14:paraId="4F78C21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tsc_EpsDefaultBearerId2 };                                     /* '6'H  (emergency registration): gets released to avoid unexpected signalling in the postamble */</w:t>
            </w:r>
          </w:p>
          <w:p w14:paraId="66BB6F61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3FACD9D2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case else {</w:t>
            </w:r>
          </w:p>
          <w:p w14:paraId="652D113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tsc_EpsDedicatedBearerId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};                                  /* '6'H */</w:t>
            </w:r>
          </w:p>
          <w:p w14:paraId="0CFB946D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2A79DAB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}</w:t>
            </w:r>
          </w:p>
          <w:p w14:paraId="1FC84C0A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6219DFE4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15AF19E1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IPCAN_MO_VideoCall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IPCAN_MT_VideoCall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79807D5D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// release dedicated bearers</w:t>
            </w:r>
          </w:p>
          <w:p w14:paraId="51565491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tsc_EpsDedicatedBearerId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tsc_EpsDedicatedBearerId2 };             /* '6'H  (speech), '7'H  (video) */</w:t>
            </w:r>
          </w:p>
          <w:p w14:paraId="77F71B3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5DDBCCF8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IPCAN_XCAP_Signalling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                   /* @sic R5s141051 change 7: release the 2ndPDN sic@ */</w:t>
            </w:r>
          </w:p>
          <w:p w14:paraId="545324BA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if (not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pc_XCAP_over_Internet_APN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           /* @sic R5s160834 sic@ */</w:t>
            </w:r>
          </w:p>
          <w:p w14:paraId="14B4DD39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tsc_EpsDefaultBearerId2ndPDN };    /* @sic R5-145787 sic@ For XCAP TCs, 2nd PDN needs to be released */</w:t>
            </w:r>
          </w:p>
          <w:p w14:paraId="79978B8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 else {</w:t>
            </w:r>
          </w:p>
          <w:p w14:paraId="45D0A03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v_ReleaseInternetPDN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true;                                 /* @sic R5s190722 - MCC160 Implementation sic@ */</w:t>
            </w:r>
          </w:p>
          <w:p w14:paraId="6FA0616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76C6C34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423E609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6E0D87E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!=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IPCAN_XCAP_Signalling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    /* XCAP is special case: PDN is mapped to tsc_EpsDefaultBearerId2ndPDN ('C'H) */</w:t>
            </w:r>
          </w:p>
          <w:p w14:paraId="1823A873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v_IncrDefault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-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lengthof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B01FD4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v_IncrDedicated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-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lengthof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065D3FF1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fl_EUTRA_IPCAN_StateInfo_IncrNumberOfBearers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p_StateInfo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v_IncrDefault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v_IncrDedicated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26AC32A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14CDE818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A4D9F49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f_EUTRA_IPCAN_DeactivateEPSBearers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&amp;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EE480B2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f_EUTRA_RRC_ConnectionRelease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);  /* release RRC connection; @sic R5s140092 change 13: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v_DrbConfigList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sic@  @sic R5s150338: no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v_DrbReleaseList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anymore sic@ */</w:t>
            </w:r>
          </w:p>
          <w:p w14:paraId="2F2A09F3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p_StateInfo.ConnectionEstablished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false;</w:t>
            </w:r>
          </w:p>
          <w:p w14:paraId="7ACC8E95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486EC22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v_ReleaseInternetPDN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171D8D8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if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f_GetTestcaseAttrib_Eutra_DualIMSRegistration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testcasename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())) {// @sic R5-176254 sic@</w:t>
            </w:r>
          </w:p>
          <w:p w14:paraId="63CB17D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f_EUTRA_InitialRegistration_ReleaseInternetPDN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tsc_EpsDefaultBearerId2);</w:t>
            </w:r>
          </w:p>
          <w:p w14:paraId="015F260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 else if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tsc_EUTRA_Registration_MultiplePDN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and not v_Keep2ndPDN) { // @sic R5-145787 sic@</w:t>
            </w:r>
          </w:p>
          <w:p w14:paraId="3A42522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f_EUTRA_InitialRegistration_ReleaseInternetPDN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 // @sic R5-160947 sic@</w:t>
            </w:r>
          </w:p>
          <w:p w14:paraId="1D566ED3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17E64CA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791663E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B035D39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==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IPCAN_InitialRegistration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7B1C387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select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p_TestConfiguration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/* @sic R5s150900, R5s160247 sic@ */</w:t>
            </w:r>
          </w:p>
          <w:p w14:paraId="04AFD2B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6833EFC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f_EUTRA_StartIPfor2ndPDN(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PDN_2, tsc_DRB2);</w:t>
            </w:r>
          </w:p>
          <w:p w14:paraId="2B8286B4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49765FF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IPCAN_SpeechAndEmergencyCall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5D4C3F8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f_EUTRA_StartIPfor2ndPDN(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PDN_2, tsc_DRB3);</w:t>
            </w:r>
          </w:p>
          <w:p w14:paraId="512DEBBE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69B9BFB9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15FD0509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26B6E22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f_IMS_IPCAN_SendCoOrdMsg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p_Port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10F526D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return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p_StateInfo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FF3C3EB" w14:textId="53DA1263" w:rsidR="00BB250F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364FC99A" w14:textId="77777777" w:rsidR="00BB250F" w:rsidRDefault="00BB250F" w:rsidP="00BB250F">
      <w:pPr>
        <w:spacing w:after="0"/>
        <w:rPr>
          <w:rFonts w:ascii="Arial" w:hAnsi="Arial"/>
          <w:b/>
          <w:lang w:eastAsia="en-GB"/>
        </w:rPr>
      </w:pPr>
    </w:p>
    <w:p w14:paraId="2DF5F9D4" w14:textId="77777777" w:rsidR="00BB250F" w:rsidRDefault="00BB250F" w:rsidP="00BB250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250F" w:rsidRPr="00E12CDE" w14:paraId="058A9829" w14:textId="77777777" w:rsidTr="008206AB">
        <w:tc>
          <w:tcPr>
            <w:tcW w:w="9629" w:type="dxa"/>
          </w:tcPr>
          <w:p w14:paraId="79972D2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function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f_EUTRA_IPCAN_ConnectionRelease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(IMS_IPCAN_CO_ORD_PORT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p_Port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37AC3C3C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EUTRA_IPCAN_StateInfo_Type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p_StateInfo,</w:t>
            </w:r>
          </w:p>
          <w:p w14:paraId="658FA86E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EUTRA_CellId_Type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p_CellId,</w:t>
            </w:r>
          </w:p>
          <w:p w14:paraId="533D6D9C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IMS_TestConfiguration_Type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p_TestConfiguration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6A2D7D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IMS_TestProcedure_Type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runs on EUTRA_PTC return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EUTRA_IPCAN_StateInfo_Type</w:t>
            </w:r>
            <w:proofErr w:type="spellEnd"/>
          </w:p>
          <w:p w14:paraId="603FD2C2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 /* @sic R5-145787: new parameter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p_IsXCAP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sic@ */</w:t>
            </w:r>
          </w:p>
          <w:p w14:paraId="0B855364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NOTE: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p_IsXCAP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is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indepedent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from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*/</w:t>
            </w:r>
          </w:p>
          <w:p w14:paraId="14DCE0EC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R5s150338: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v_DrbConfigList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removed sic@ */</w:t>
            </w:r>
          </w:p>
          <w:p w14:paraId="78AD7D0C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R5s150900: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p_IsEmergencyCallConfiguration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sic@ */</w:t>
            </w:r>
          </w:p>
          <w:p w14:paraId="32A321D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R5s160247: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p_IsXCAP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and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p_IsEmergencyCallConfiguration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replaced by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p_TestConfiguration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sic@ */</w:t>
            </w:r>
          </w:p>
          <w:p w14:paraId="3756A8F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@sic R5-255081: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p_StateInfo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for improved management of EPS bearers sic@ */</w:t>
            </w:r>
          </w:p>
          <w:p w14:paraId="129E21B2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77F6215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EPS_BearerIdentityList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{};</w:t>
            </w:r>
          </w:p>
          <w:p w14:paraId="4CE2B73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EPS_BearerIdentityList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{};</w:t>
            </w:r>
          </w:p>
          <w:p w14:paraId="309B8EED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v_IsXCAP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p_TestConfiguration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== IPCAN_XCAP);        /* @sic R5-145787: we need to know when it is an XCAP case sic@ */</w:t>
            </w:r>
          </w:p>
          <w:p w14:paraId="5AC6DAA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v_Keep2ndPDN :=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v_IsXCAP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and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pc_XCAP_over_Internet_APN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19C05B72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v_ReleaseInternetPDN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false;</w:t>
            </w:r>
          </w:p>
          <w:p w14:paraId="0380DF29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v_IncrDefault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1FDEAF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v_IncrDedicated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52B824A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131F6B9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select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24D2FDA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IPCAN_InitialRegistration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4D58B95E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v_ReleaseInternetPDN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true;</w:t>
            </w:r>
          </w:p>
          <w:p w14:paraId="5FCC279C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36186B0E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IPCAN_MO_IMS_Signalling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IPCAN_MT_IMS_Signalling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IPCAN_EmergencyCall_Aborted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61CFDAB1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// just release RRC connection</w:t>
            </w:r>
          </w:p>
          <w:p w14:paraId="7E0593A3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36FDBE2A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IPCAN_EmergencyCall_NormalService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IPCAN_ECallOnly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3F75251A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tsc_EpsDedicatedBearerId2 };                                       /* '7'H  @sic R5-172067: explicit release of dedicated EPS bearer sic@ */</w:t>
            </w:r>
          </w:p>
          <w:p w14:paraId="0C1D3A1A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if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p_TestConfiguration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!= IPCAN_PSAPCallback) {                                                /* In case of PSAP callback the emergency PDN shall be kept otherwise it can be released as postamble */        </w:t>
            </w:r>
          </w:p>
          <w:p w14:paraId="584AC14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tsc_EpsDefaultBearerId2 };                                         /* '6'H  (emergency registration):</w:t>
            </w:r>
          </w:p>
          <w:p w14:paraId="46E48ADE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  When there is no PSAP callback the connection release happens at the very end of the test case</w:t>
            </w:r>
          </w:p>
          <w:p w14:paraId="48B03F9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                                                                                                     and the emergency PDN is released to avoid unexpected signalling in the postamble */</w:t>
            </w:r>
          </w:p>
          <w:p w14:paraId="2C844EA3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6AC98154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4F73639C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IPCAN_EmergencyCall_WithRTT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18C12753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tsc_EpsDedicatedBearerId3, tsc_EpsDedicatedBearerId2 };            /* '8'H (RTT), '7'H (speech) */</w:t>
            </w:r>
          </w:p>
          <w:p w14:paraId="450E51DA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tsc_EpsDefaultBearerId2 };                                           /* '6'H (emergency registration) */</w:t>
            </w:r>
          </w:p>
          <w:p w14:paraId="5166E299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730FEF94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IPCAN_EmergencyCall_OptionalPDNRelease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                                  /* @sic R5-177122 sic@ */</w:t>
            </w:r>
          </w:p>
          <w:p w14:paraId="4567057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// TS 34.229-1 Annex C.32a Steps 6-7</w:t>
            </w:r>
          </w:p>
          <w:p w14:paraId="1C497415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// @sic R5-187683 sic@ -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f_EUTRA_IPCAN_DeactivateEPSBearer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tsc_EpsDedicatedBearerId2);</w:t>
            </w:r>
          </w:p>
          <w:p w14:paraId="48F718E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f_EUTRA_DeactivateEPS_BearerContext_Optional_DiscReq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tsc_EpsDefaultBearerId2);        /* release of default bearer according to 4.5A.15A */</w:t>
            </w:r>
          </w:p>
          <w:p w14:paraId="4A83368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26CEAB83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IPCAN_MO_SpeechCall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IPCAN_MT_SpeechCall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IPCAN_ECallOnly_TestCall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6196805A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if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p_StateInfo.NumberOfDedicatedBearersInUse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&gt; 0) {                                            /* NOTE: in test cases for unsuccessful behaviour the EPS bearer may not be established */</w:t>
            </w:r>
          </w:p>
          <w:p w14:paraId="65C6ECA3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select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p_TestConfiguration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1B71114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IPCAN_SpeechAndEmergencyCall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                                      /* @sic R5s160247 sic@ */</w:t>
            </w:r>
          </w:p>
          <w:p w14:paraId="5BB1292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tsc_EpsDedicatedBearerId3,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tsc_EpsDedicatedBearerId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};       /* '8'H (emergency call), '6'H (speech call);</w:t>
            </w:r>
          </w:p>
          <w:p w14:paraId="3685E018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* </w:t>
            </w:r>
            <w:proofErr w:type="gram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default</w:t>
            </w:r>
            <w:proofErr w:type="gram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bearers are at '5'H (normal registration), '7'H (emergency registration)</w:t>
            </w:r>
          </w:p>
          <w:p w14:paraId="48F2C16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* NOTE: In IMS_EUTRA there is only TC_19_1_5 with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IPCAN_SpeechAndEmergencyCall</w:t>
            </w:r>
          </w:p>
          <w:p w14:paraId="23F2473D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*       </w:t>
            </w:r>
            <w:proofErr w:type="gram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which</w:t>
            </w:r>
            <w:proofErr w:type="gram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puts an ongoing call on hold to make an emergency call but when the emergency call is released</w:t>
            </w:r>
          </w:p>
          <w:p w14:paraId="20A3B931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*       </w:t>
            </w:r>
            <w:proofErr w:type="gram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the</w:t>
            </w:r>
            <w:proofErr w:type="gram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dedicated EPS bearer of the emergency call is kept until release of the normal call</w:t>
            </w:r>
          </w:p>
          <w:p w14:paraId="440451F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*       (i.e. there is no IPCAN_ENDPROCEDURE command for the emergency call) */</w:t>
            </w:r>
          </w:p>
          <w:p w14:paraId="74C916F1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61820DD1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                                               /* @sic R5-251274, R5-251275: test cases 21.25/26 sic@ */</w:t>
            </w:r>
          </w:p>
          <w:p w14:paraId="5558E4EA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tsc_EpsDedicatedBearerId2 };                                 /* '7'H */</w:t>
            </w:r>
          </w:p>
          <w:p w14:paraId="4E52C49E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584DB28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case (IPCAN_PSAPCallback) {</w:t>
            </w:r>
          </w:p>
          <w:p w14:paraId="37C773D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tsc_EpsDedicatedBearerId2 };                                 /* '7'H */</w:t>
            </w:r>
          </w:p>
          <w:p w14:paraId="79B39D73" w14:textId="28D45556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</w:t>
            </w:r>
            <w:r w:rsidRPr="005940AD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//WA#21_</w:t>
            </w:r>
            <w:r w:rsidR="00F36C7F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30</w:t>
            </w:r>
            <w:r w:rsidRPr="005940AD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</w:t>
            </w:r>
            <w:r w:rsidRPr="005940AD">
              <w:rPr>
                <w:rFonts w:ascii="Courier New" w:hAnsi="Courier New" w:cs="Courier New"/>
                <w:b/>
                <w:sz w:val="18"/>
                <w:szCs w:val="18"/>
                <w:highlight w:val="green"/>
                <w:lang w:eastAsia="zh-CN"/>
              </w:rPr>
              <w:t>COMMENTED OUT</w:t>
            </w:r>
            <w:r w:rsidRPr="005940AD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v_DefaultBearerIdList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{ tsc_EpsDefaultBearerId2 };</w:t>
            </w: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/* '6'H  (emergency registration): gets released to avoid unexpected signalling in the postamble */</w:t>
            </w:r>
          </w:p>
          <w:p w14:paraId="7AAC3444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3B5E1FB2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case else {</w:t>
            </w:r>
          </w:p>
          <w:p w14:paraId="24F2C768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tsc_EpsDedicatedBearerId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};                                  /* '6'H */</w:t>
            </w:r>
          </w:p>
          <w:p w14:paraId="10D8AF29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}</w:t>
            </w:r>
          </w:p>
          <w:p w14:paraId="63C46B38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}</w:t>
            </w:r>
          </w:p>
          <w:p w14:paraId="01522D72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48A629A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2999EC0E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IPCAN_MO_VideoCall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IPCAN_MT_VideoCall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11018CFC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// release dedicated bearers</w:t>
            </w:r>
          </w:p>
          <w:p w14:paraId="038A665C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tsc_EpsDedicatedBearerId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tsc_EpsDedicatedBearerId2 };             /* '6'H  (speech), '7'H  (video) */</w:t>
            </w:r>
          </w:p>
          <w:p w14:paraId="6F857D7C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6F2BE26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IPCAN_XCAP_Signalling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                   /* @sic R5s141051 change 7: release the 2ndPDN sic@ */</w:t>
            </w:r>
          </w:p>
          <w:p w14:paraId="01985F1C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  if (not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pc_XCAP_over_Internet_APN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           /* @sic R5s160834 sic@ */</w:t>
            </w:r>
          </w:p>
          <w:p w14:paraId="4D856DBE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{ tsc_EpsDefaultBearerId2ndPDN };    /* @sic R5-145787 sic@ For XCAP TCs, 2nd PDN needs to be released */</w:t>
            </w:r>
          </w:p>
          <w:p w14:paraId="12CFF13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 else {</w:t>
            </w:r>
          </w:p>
          <w:p w14:paraId="4E64713D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v_ReleaseInternetPDN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true;                                 /* @sic R5s190722 - MCC160 Implementation sic@ */</w:t>
            </w:r>
          </w:p>
          <w:p w14:paraId="7E5910D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39E8069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15517359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70C2E26A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!=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IPCAN_XCAP_Signalling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                    /* XCAP is special case: PDN is mapped to tsc_EpsDefaultBearerId2ndPDN ('C'H) */</w:t>
            </w:r>
          </w:p>
          <w:p w14:paraId="7F74E87A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v_IncrDefault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-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lengthof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30786C8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v_IncrDedicated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-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lengthof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2CA873E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fl_EUTRA_IPCAN_StateInfo_IncrNumberOfBearers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p_StateInfo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v_IncrDefault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v_IncrDedicated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EB30E2A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36336DC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E06286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f_EUTRA_IPCAN_DeactivateEPSBearers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v_DedicatedBearerIdList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&amp;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v_DefaultBearerIdList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D48E675" w14:textId="77777777" w:rsidR="005940AD" w:rsidRPr="00D52D05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D52D0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if ((</w:t>
            </w:r>
            <w:proofErr w:type="spellStart"/>
            <w:r w:rsidRPr="00D52D0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p_ProcedureType</w:t>
            </w:r>
            <w:proofErr w:type="spellEnd"/>
            <w:r w:rsidRPr="00D52D0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== </w:t>
            </w:r>
            <w:proofErr w:type="spellStart"/>
            <w:r w:rsidRPr="00D52D0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IPCAN_EmergencyCall_NormalService</w:t>
            </w:r>
            <w:proofErr w:type="spellEnd"/>
            <w:r w:rsidRPr="00D52D0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)){//WA#21_30        </w:t>
            </w:r>
          </w:p>
          <w:p w14:paraId="70BE1E32" w14:textId="77777777" w:rsidR="005940AD" w:rsidRPr="00D52D05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D52D0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  </w:t>
            </w:r>
            <w:proofErr w:type="spellStart"/>
            <w:r w:rsidRPr="00D52D0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f_IP_Handling_StopPDN</w:t>
            </w:r>
            <w:proofErr w:type="spellEnd"/>
            <w:r w:rsidRPr="00D52D0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(IP, </w:t>
            </w:r>
            <w:proofErr w:type="spellStart"/>
            <w:r w:rsidRPr="00D52D0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cs_IP_StopPDN</w:t>
            </w:r>
            <w:proofErr w:type="spellEnd"/>
            <w:r w:rsidRPr="00D52D0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(PDN_2));</w:t>
            </w:r>
          </w:p>
          <w:p w14:paraId="48996291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52D0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}</w:t>
            </w:r>
          </w:p>
          <w:p w14:paraId="3F673F0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f_EUTRA_RRC_ConnectionRelease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);  /* release RRC connection; @sic R5s140092 change 13: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v_DrbConfigList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sic@  @sic R5s150338: no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v_DrbReleaseList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anymore sic@ */</w:t>
            </w:r>
          </w:p>
          <w:p w14:paraId="76E8B32C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p_StateInfo.ConnectionEstablished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false;</w:t>
            </w:r>
          </w:p>
          <w:p w14:paraId="582E867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BE930DE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v_ReleaseInternetPDN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0C045984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if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f_GetTestcaseAttrib_Eutra_DualIMSRegistration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testcasename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())) {// @sic R5-176254 sic@</w:t>
            </w:r>
          </w:p>
          <w:p w14:paraId="1DEADE85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f_EUTRA_InitialRegistration_ReleaseInternetPDN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tsc_EpsDefaultBearerId2);</w:t>
            </w:r>
          </w:p>
          <w:p w14:paraId="56674552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 else if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tsc_EUTRA_Registration_MultiplePDN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and not v_Keep2ndPDN) { // @sic R5-145787 sic@</w:t>
            </w:r>
          </w:p>
          <w:p w14:paraId="52DB2CA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f_EUTRA_InitialRegistration_ReleaseInternetPDN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 // @sic R5-160947 sic@</w:t>
            </w:r>
          </w:p>
          <w:p w14:paraId="3D4E23D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79C2E3D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44ACD54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57DE02D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p_ProcedureType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==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IPCAN_InitialRegistration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390DF5B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select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p_TestConfiguration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/* @sic R5s150900, R5s160247 sic@ */</w:t>
            </w:r>
          </w:p>
          <w:p w14:paraId="67983F60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IPCAN_EmergencyCall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56C4342B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f_EUTRA_StartIPfor2ndPDN(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PDN_2, tsc_DRB2);</w:t>
            </w:r>
          </w:p>
          <w:p w14:paraId="40123DD9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16DB7AB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case 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IPCAN_SpeechAndEmergencyCall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7CFF5987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f_EUTRA_StartIPfor2ndPDN(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PDN_2, tsc_DRB3);</w:t>
            </w:r>
          </w:p>
          <w:p w14:paraId="6B1A7FD5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72A70EE1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0DF2BB5D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340A885F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f_IMS_IPCAN_SendCoOrdMsg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p_Port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31E7716" w14:textId="77777777" w:rsidR="005940AD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return </w:t>
            </w:r>
            <w:proofErr w:type="spellStart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p_StateInfo</w:t>
            </w:r>
            <w:proofErr w:type="spellEnd"/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996B42A" w14:textId="12CB40EA" w:rsidR="00BB250F" w:rsidRPr="005940AD" w:rsidRDefault="005940AD" w:rsidP="005940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5940A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6BE1756D" w14:textId="77777777" w:rsidR="00BB250F" w:rsidRPr="00BB6C5E" w:rsidRDefault="00BB250F" w:rsidP="00445963"/>
    <w:p w14:paraId="1FF4CD51" w14:textId="77777777" w:rsidR="00445963" w:rsidRPr="003C4E4F" w:rsidRDefault="00445963" w:rsidP="0044596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121172016"/>
      <w:bookmarkStart w:id="16" w:name="_Toc212477279"/>
      <w:r w:rsidRPr="003C4E4F">
        <w:rPr>
          <w:rFonts w:cs="Arial"/>
          <w:b/>
        </w:rPr>
        <w:t xml:space="preserve">Branches </w:t>
      </w:r>
      <w:bookmarkEnd w:id="12"/>
      <w:bookmarkEnd w:id="13"/>
      <w:bookmarkEnd w:id="14"/>
      <w:r w:rsidRPr="003C4E4F">
        <w:rPr>
          <w:rFonts w:cs="Arial"/>
          <w:b/>
        </w:rPr>
        <w:t>executed</w:t>
      </w:r>
      <w:bookmarkEnd w:id="15"/>
      <w:bookmarkEnd w:id="16"/>
    </w:p>
    <w:p w14:paraId="0D755E5E" w14:textId="031E7A06" w:rsidR="00445963" w:rsidRPr="000F4199" w:rsidRDefault="00445963" w:rsidP="00445963">
      <w:pPr>
        <w:rPr>
          <w:rFonts w:ascii="Arial" w:hAnsi="Arial" w:cs="Arial"/>
        </w:rPr>
      </w:pPr>
      <w:bookmarkStart w:id="17" w:name="_Toc122434494"/>
      <w:bookmarkStart w:id="18" w:name="_Toc295288971"/>
      <w:bookmarkStart w:id="19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proofErr w:type="spellStart"/>
      <w:r w:rsidRPr="00F76599">
        <w:rPr>
          <w:rFonts w:ascii="Arial" w:hAnsi="Arial" w:cs="Arial"/>
        </w:rPr>
        <w:t>on</w:t>
      </w:r>
      <w:proofErr w:type="spellEnd"/>
      <w:r w:rsidRPr="00F76599">
        <w:rPr>
          <w:rFonts w:ascii="Arial" w:hAnsi="Arial" w:cs="Arial"/>
        </w:rPr>
        <w:t xml:space="preserve"> EUTRA band </w:t>
      </w:r>
      <w:r>
        <w:rPr>
          <w:rFonts w:ascii="Arial" w:hAnsi="Arial" w:cs="Arial"/>
        </w:rPr>
        <w:t>1</w:t>
      </w:r>
      <w:r w:rsidRPr="00F76599">
        <w:rPr>
          <w:rFonts w:ascii="Arial" w:hAnsi="Arial" w:cs="Arial"/>
        </w:rPr>
        <w:t xml:space="preserve"> using ciphering algorithm eea1 and integrity algorithm eia1</w:t>
      </w:r>
      <w:r>
        <w:rPr>
          <w:rFonts w:ascii="Arial" w:hAnsi="Arial" w:cs="Arial"/>
        </w:rPr>
        <w:t xml:space="preserve"> on </w:t>
      </w:r>
      <w:r w:rsidRPr="00BE181D">
        <w:rPr>
          <w:rFonts w:ascii="Arial" w:hAnsi="Arial" w:cs="Arial"/>
        </w:rPr>
        <w:t xml:space="preserve">Qualcomm </w:t>
      </w:r>
      <w:r w:rsidRPr="00445963">
        <w:rPr>
          <w:rFonts w:ascii="Arial" w:hAnsi="Arial" w:cs="Arial"/>
        </w:rPr>
        <w:t>Snapdragon Auto 5G Modem-RF</w:t>
      </w:r>
      <w:r>
        <w:rPr>
          <w:rFonts w:ascii="Arial" w:hAnsi="Arial" w:cs="Arial"/>
        </w:rPr>
        <w:t xml:space="preserve"> UE.</w:t>
      </w:r>
    </w:p>
    <w:p w14:paraId="6AB1E9A1" w14:textId="77777777" w:rsidR="00445963" w:rsidRPr="003C4E4F" w:rsidRDefault="00445963" w:rsidP="0044596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1172017"/>
      <w:bookmarkStart w:id="21" w:name="_Toc212477280"/>
      <w:r w:rsidRPr="003C4E4F">
        <w:rPr>
          <w:rFonts w:cs="Arial"/>
          <w:b/>
        </w:rPr>
        <w:lastRenderedPageBreak/>
        <w:t>Execution Log Files</w:t>
      </w:r>
      <w:bookmarkEnd w:id="17"/>
      <w:bookmarkEnd w:id="18"/>
      <w:bookmarkEnd w:id="19"/>
      <w:bookmarkEnd w:id="20"/>
      <w:bookmarkEnd w:id="21"/>
    </w:p>
    <w:p w14:paraId="465CA925" w14:textId="77777777" w:rsidR="00445963" w:rsidRPr="003C4E4F" w:rsidRDefault="00445963" w:rsidP="00445963">
      <w:pPr>
        <w:pStyle w:val="Heading2"/>
        <w:numPr>
          <w:ilvl w:val="1"/>
          <w:numId w:val="4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</w:rPr>
      </w:pPr>
      <w:bookmarkStart w:id="22" w:name="_Toc189508208"/>
      <w:bookmarkStart w:id="23" w:name="_Toc194410391"/>
      <w:bookmarkStart w:id="24" w:name="_Toc212477281"/>
      <w:bookmarkStart w:id="25" w:name="_Hlk120026754"/>
      <w:bookmarkStart w:id="26" w:name="_Toc122434496"/>
      <w:bookmarkStart w:id="27" w:name="_Toc295288973"/>
      <w:bookmarkStart w:id="28" w:name="_Toc325725668"/>
      <w:bookmarkStart w:id="29" w:name="_Toc121172019"/>
      <w:r w:rsidRPr="003548EB">
        <w:rPr>
          <w:rFonts w:cs="Arial"/>
        </w:rPr>
        <w:t xml:space="preserve">Qualcomm </w:t>
      </w:r>
      <w:bookmarkEnd w:id="22"/>
      <w:bookmarkEnd w:id="23"/>
      <w:r w:rsidRPr="00BE181D">
        <w:rPr>
          <w:rFonts w:cs="Arial"/>
        </w:rPr>
        <w:t>Snapdragon Auto 5G Modem-RF</w:t>
      </w:r>
      <w:bookmarkEnd w:id="24"/>
    </w:p>
    <w:bookmarkEnd w:id="25"/>
    <w:p w14:paraId="6BD1BA3E" w14:textId="77777777" w:rsidR="00445963" w:rsidRPr="00A504C0" w:rsidRDefault="00445963" w:rsidP="00445963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Qualcomm </w:t>
      </w:r>
      <w:r w:rsidRPr="00BE181D">
        <w:rPr>
          <w:rFonts w:ascii="Arial" w:hAnsi="Arial" w:cs="Arial"/>
        </w:rPr>
        <w:t>Snapdragon Auto 5G Modem-RF</w:t>
      </w:r>
      <w:r>
        <w:rPr>
          <w:rFonts w:ascii="Arial" w:hAnsi="Arial" w:cs="Arial"/>
        </w:rPr>
        <w:t xml:space="preserve"> </w:t>
      </w:r>
      <w:r w:rsidRPr="00A504C0">
        <w:rPr>
          <w:rFonts w:ascii="Arial" w:hAnsi="Arial" w:cs="Arial"/>
        </w:rPr>
        <w:t>UE passed this test case on Rohde &amp; Schwarz CMW500. The documentation below is enclosed as evidence of the successful test case run [1]:</w:t>
      </w:r>
    </w:p>
    <w:p w14:paraId="67E2D980" w14:textId="77777777" w:rsidR="00445963" w:rsidRPr="003C4E4F" w:rsidRDefault="00445963" w:rsidP="00445963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04BF02CF" w14:textId="48765AD9" w:rsidR="00445963" w:rsidRPr="001D5966" w:rsidRDefault="00445963" w:rsidP="00445963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21_</w:t>
      </w:r>
      <w:r w:rsidR="00D52D05">
        <w:rPr>
          <w:rFonts w:ascii="Arial" w:hAnsi="Arial" w:cs="Arial"/>
        </w:rPr>
        <w:t>30_</w:t>
      </w:r>
      <w:r w:rsidR="005C6812">
        <w:rPr>
          <w:rFonts w:ascii="Arial" w:hAnsi="Arial" w:cs="Arial"/>
        </w:rPr>
        <w:t>Qualcomm</w:t>
      </w:r>
      <w:r w:rsidRPr="00AD4102">
        <w:rPr>
          <w:rFonts w:ascii="Arial" w:hAnsi="Arial" w:cs="Arial"/>
        </w:rPr>
        <w:t>.log</w:t>
      </w:r>
    </w:p>
    <w:p w14:paraId="2EDB639E" w14:textId="77777777" w:rsidR="00445963" w:rsidRPr="00AB3F52" w:rsidRDefault="00445963" w:rsidP="00445963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31896284" w14:textId="77777777" w:rsidR="00445963" w:rsidRDefault="00445963" w:rsidP="00445963">
      <w:pPr>
        <w:overflowPunct w:val="0"/>
        <w:autoSpaceDE w:val="0"/>
        <w:autoSpaceDN w:val="0"/>
        <w:adjustRightInd w:val="0"/>
        <w:rPr>
          <w:rFonts w:cs="Arial"/>
          <w:b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7E952BAE" w14:textId="77777777" w:rsidR="00445963" w:rsidRPr="009D0044" w:rsidRDefault="00445963" w:rsidP="00445963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14:paraId="3BB9A839" w14:textId="77777777" w:rsidR="00445963" w:rsidRPr="003C4E4F" w:rsidRDefault="00445963" w:rsidP="0044596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0" w:name="_Toc212477282"/>
      <w:r w:rsidRPr="003C4E4F">
        <w:rPr>
          <w:rFonts w:cs="Arial"/>
          <w:b/>
        </w:rPr>
        <w:t>References</w:t>
      </w:r>
      <w:bookmarkEnd w:id="26"/>
      <w:bookmarkEnd w:id="27"/>
      <w:bookmarkEnd w:id="28"/>
      <w:bookmarkEnd w:id="29"/>
      <w:bookmarkEnd w:id="30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445963" w:rsidRPr="003C4E4F" w14:paraId="474A55FC" w14:textId="77777777" w:rsidTr="00E1323A">
        <w:trPr>
          <w:trHeight w:val="499"/>
        </w:trPr>
        <w:tc>
          <w:tcPr>
            <w:tcW w:w="787" w:type="dxa"/>
            <w:hideMark/>
          </w:tcPr>
          <w:p w14:paraId="5C776FD7" w14:textId="77777777" w:rsidR="00445963" w:rsidRPr="00414993" w:rsidRDefault="00445963" w:rsidP="00E1323A">
            <w:pPr>
              <w:pStyle w:val="FP"/>
              <w:spacing w:before="40" w:after="40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[1]</w:t>
            </w:r>
          </w:p>
        </w:tc>
        <w:tc>
          <w:tcPr>
            <w:tcW w:w="8518" w:type="dxa"/>
            <w:hideMark/>
          </w:tcPr>
          <w:p w14:paraId="6D0A82D7" w14:textId="56390E33" w:rsidR="00445963" w:rsidRPr="00414993" w:rsidRDefault="00445963" w:rsidP="00E1323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R5s250</w:t>
            </w:r>
            <w:r w:rsidR="003C3AE5">
              <w:rPr>
                <w:rFonts w:ascii="Arial" w:hAnsi="Arial" w:cs="Arial"/>
                <w:bCs/>
                <w:sz w:val="18"/>
                <w:szCs w:val="18"/>
              </w:rPr>
              <w:t>458</w:t>
            </w:r>
            <w:r w:rsidRPr="00414993">
              <w:rPr>
                <w:rFonts w:ascii="Arial" w:hAnsi="Arial" w:cs="Arial"/>
                <w:bCs/>
                <w:sz w:val="18"/>
                <w:szCs w:val="18"/>
              </w:rPr>
              <w:t>: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1499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Supporting information for </w:t>
            </w:r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Addition of IMS </w:t>
            </w:r>
            <w:proofErr w:type="spellStart"/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>eCall</w:t>
            </w:r>
            <w:proofErr w:type="spellEnd"/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over LTE CEN test case 21.</w:t>
            </w:r>
            <w:r w:rsidR="004232A3">
              <w:rPr>
                <w:rFonts w:ascii="Arial" w:hAnsi="Arial" w:cs="Arial"/>
                <w:bCs/>
                <w:sz w:val="18"/>
                <w:szCs w:val="18"/>
                <w:lang w:val="en-US"/>
              </w:rPr>
              <w:t>30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BA03E" w14:textId="77777777" w:rsidR="00F43C0B" w:rsidRDefault="00F43C0B">
      <w:r>
        <w:separator/>
      </w:r>
    </w:p>
  </w:endnote>
  <w:endnote w:type="continuationSeparator" w:id="0">
    <w:p w14:paraId="57C2D6C4" w14:textId="77777777" w:rsidR="00F43C0B" w:rsidRDefault="00F43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2F31" w14:textId="77777777" w:rsidR="00FB7A73" w:rsidRDefault="00FB7A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C3733" w14:textId="77777777" w:rsidR="00FB7A73" w:rsidRDefault="00FB7A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FA1AE" w14:textId="77777777" w:rsidR="00FB7A73" w:rsidRDefault="00FB7A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283DD" w14:textId="77777777" w:rsidR="00F43C0B" w:rsidRDefault="00F43C0B">
      <w:r>
        <w:separator/>
      </w:r>
    </w:p>
  </w:footnote>
  <w:footnote w:type="continuationSeparator" w:id="0">
    <w:p w14:paraId="700367C6" w14:textId="77777777" w:rsidR="00F43C0B" w:rsidRDefault="00F43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25196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4596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F1713A6" wp14:editId="3359D18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072230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50513310"/>
                          </w:sdtPr>
                          <w:sdtEndPr/>
                          <w:sdtContent>
                            <w:p w14:paraId="732A714F" w14:textId="37F4FEF2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1713A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50513310"/>
                    </w:sdtPr>
                    <w:sdtEndPr/>
                    <w:sdtContent>
                      <w:p w14:paraId="732A714F" w14:textId="37F4FEF2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A53B8" w14:textId="7435A45E" w:rsidR="00445963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8EFA614" wp14:editId="2CC337E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4F8F564A" w14:textId="51A8D27F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EFA61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4F8F564A" w14:textId="51A8D27F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840F5" w14:textId="544A8685" w:rsidR="00445963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A178092" wp14:editId="02AC3C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850167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71430991"/>
                          </w:sdtPr>
                          <w:sdtEndPr/>
                          <w:sdtContent>
                            <w:p w14:paraId="27FD90C7" w14:textId="21394E93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17809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71430991"/>
                    </w:sdtPr>
                    <w:sdtEndPr/>
                    <w:sdtContent>
                      <w:p w14:paraId="27FD90C7" w14:textId="21394E93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BA2DA9A" w:rsidR="00695808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1A94686" wp14:editId="460350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3504526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25593495"/>
                          </w:sdtPr>
                          <w:sdtEndPr/>
                          <w:sdtContent>
                            <w:p w14:paraId="0E618B49" w14:textId="0765DF90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A946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25593495"/>
                    </w:sdtPr>
                    <w:sdtEndPr/>
                    <w:sdtContent>
                      <w:p w14:paraId="0E618B49" w14:textId="0765DF90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F17A5C5" w:rsidR="00695808" w:rsidRDefault="00695808">
    <w:pPr>
      <w:pStyle w:val="Header"/>
      <w:tabs>
        <w:tab w:val="right" w:pos="9639"/>
      </w:tabs>
    </w:pPr>
    <w:r>
      <w:tab/>
    </w:r>
    <w:r w:rsidR="0044596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93F5F76" wp14:editId="0F3E3D7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1153070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4610053"/>
                          </w:sdtPr>
                          <w:sdtEndPr/>
                          <w:sdtContent>
                            <w:p w14:paraId="405C98A9" w14:textId="284DF19E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3F5F7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4610053"/>
                    </w:sdtPr>
                    <w:sdtEndPr/>
                    <w:sdtContent>
                      <w:p w14:paraId="405C98A9" w14:textId="284DF19E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0EFCCC" w:rsidR="00695808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004CDB0" wp14:editId="0353BF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592847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87082858"/>
                          </w:sdtPr>
                          <w:sdtEndPr/>
                          <w:sdtContent>
                            <w:p w14:paraId="3553E72F" w14:textId="4D328954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4CDB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87082858"/>
                    </w:sdtPr>
                    <w:sdtEndPr/>
                    <w:sdtContent>
                      <w:p w14:paraId="3553E72F" w14:textId="4D328954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num w:numId="1" w16cid:durableId="3718800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"/>
  </w:num>
  <w:num w:numId="3" w16cid:durableId="1083718607">
    <w:abstractNumId w:val="0"/>
  </w:num>
  <w:num w:numId="4" w16cid:durableId="551385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EEF"/>
    <w:rsid w:val="00070E09"/>
    <w:rsid w:val="000A6394"/>
    <w:rsid w:val="000B7FED"/>
    <w:rsid w:val="000C038A"/>
    <w:rsid w:val="000C6598"/>
    <w:rsid w:val="000D44B3"/>
    <w:rsid w:val="000E2076"/>
    <w:rsid w:val="00106E0C"/>
    <w:rsid w:val="00145D43"/>
    <w:rsid w:val="00192C46"/>
    <w:rsid w:val="00196BCD"/>
    <w:rsid w:val="001A08B3"/>
    <w:rsid w:val="001A7B60"/>
    <w:rsid w:val="001B52F0"/>
    <w:rsid w:val="001B7A65"/>
    <w:rsid w:val="001E41F3"/>
    <w:rsid w:val="00257C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2C8"/>
    <w:rsid w:val="003C3AE5"/>
    <w:rsid w:val="003E1A36"/>
    <w:rsid w:val="00410371"/>
    <w:rsid w:val="004232A3"/>
    <w:rsid w:val="004242F1"/>
    <w:rsid w:val="00445963"/>
    <w:rsid w:val="004B175A"/>
    <w:rsid w:val="004B75B7"/>
    <w:rsid w:val="004F6405"/>
    <w:rsid w:val="005141D9"/>
    <w:rsid w:val="0051580D"/>
    <w:rsid w:val="00547111"/>
    <w:rsid w:val="0055705F"/>
    <w:rsid w:val="00592D74"/>
    <w:rsid w:val="00592EA9"/>
    <w:rsid w:val="005940AD"/>
    <w:rsid w:val="005C6812"/>
    <w:rsid w:val="005D07DC"/>
    <w:rsid w:val="005E2C44"/>
    <w:rsid w:val="005E67CB"/>
    <w:rsid w:val="00613FCA"/>
    <w:rsid w:val="00621188"/>
    <w:rsid w:val="006257ED"/>
    <w:rsid w:val="00653DE4"/>
    <w:rsid w:val="00665C47"/>
    <w:rsid w:val="00682644"/>
    <w:rsid w:val="00695808"/>
    <w:rsid w:val="006B46FB"/>
    <w:rsid w:val="006C5A3F"/>
    <w:rsid w:val="006E21FB"/>
    <w:rsid w:val="00715C2B"/>
    <w:rsid w:val="00754082"/>
    <w:rsid w:val="00776539"/>
    <w:rsid w:val="00776D64"/>
    <w:rsid w:val="00792342"/>
    <w:rsid w:val="007977A8"/>
    <w:rsid w:val="007B17F4"/>
    <w:rsid w:val="007B512A"/>
    <w:rsid w:val="007C2097"/>
    <w:rsid w:val="007D6A07"/>
    <w:rsid w:val="007F7259"/>
    <w:rsid w:val="008040A8"/>
    <w:rsid w:val="008279FA"/>
    <w:rsid w:val="008626E7"/>
    <w:rsid w:val="00870EE7"/>
    <w:rsid w:val="00880B42"/>
    <w:rsid w:val="00881DDE"/>
    <w:rsid w:val="008863B9"/>
    <w:rsid w:val="008A45A6"/>
    <w:rsid w:val="008D3CCC"/>
    <w:rsid w:val="008F3789"/>
    <w:rsid w:val="008F686C"/>
    <w:rsid w:val="009148DE"/>
    <w:rsid w:val="00941E30"/>
    <w:rsid w:val="00943236"/>
    <w:rsid w:val="009531B0"/>
    <w:rsid w:val="009741B3"/>
    <w:rsid w:val="009777D9"/>
    <w:rsid w:val="00991B88"/>
    <w:rsid w:val="009A5753"/>
    <w:rsid w:val="009A579D"/>
    <w:rsid w:val="009B6E4E"/>
    <w:rsid w:val="009E3297"/>
    <w:rsid w:val="009F734F"/>
    <w:rsid w:val="00A246B6"/>
    <w:rsid w:val="00A47E70"/>
    <w:rsid w:val="00A50CF0"/>
    <w:rsid w:val="00A7671C"/>
    <w:rsid w:val="00A76F1D"/>
    <w:rsid w:val="00AA2CBC"/>
    <w:rsid w:val="00AC475C"/>
    <w:rsid w:val="00AC5820"/>
    <w:rsid w:val="00AD1CD8"/>
    <w:rsid w:val="00B23731"/>
    <w:rsid w:val="00B258BB"/>
    <w:rsid w:val="00B67B97"/>
    <w:rsid w:val="00B93D51"/>
    <w:rsid w:val="00B968C8"/>
    <w:rsid w:val="00BA3EC5"/>
    <w:rsid w:val="00BA51D9"/>
    <w:rsid w:val="00BB250F"/>
    <w:rsid w:val="00BB5DFC"/>
    <w:rsid w:val="00BD279D"/>
    <w:rsid w:val="00BD6BB8"/>
    <w:rsid w:val="00BF5913"/>
    <w:rsid w:val="00C66BA2"/>
    <w:rsid w:val="00C870F6"/>
    <w:rsid w:val="00C907B5"/>
    <w:rsid w:val="00C95985"/>
    <w:rsid w:val="00CA6945"/>
    <w:rsid w:val="00CC5026"/>
    <w:rsid w:val="00CC68D0"/>
    <w:rsid w:val="00CD728C"/>
    <w:rsid w:val="00D03F9A"/>
    <w:rsid w:val="00D06D51"/>
    <w:rsid w:val="00D234C3"/>
    <w:rsid w:val="00D24991"/>
    <w:rsid w:val="00D50255"/>
    <w:rsid w:val="00D52D0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6C7F"/>
    <w:rsid w:val="00F370D2"/>
    <w:rsid w:val="00F43C0B"/>
    <w:rsid w:val="00FB6386"/>
    <w:rsid w:val="00FB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C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459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45963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445963"/>
    <w:rPr>
      <w:i/>
      <w:iCs/>
    </w:rPr>
  </w:style>
  <w:style w:type="character" w:styleId="PlaceholderText">
    <w:name w:val="Placeholder Text"/>
    <w:basedOn w:val="DefaultParagraphFont"/>
    <w:uiPriority w:val="99"/>
    <w:unhideWhenUsed/>
    <w:rsid w:val="0044596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4596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4596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sid w:val="00BB250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5026</Words>
  <Characters>28649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33</cp:revision>
  <cp:lastPrinted>1900-01-01T00:00:00Z</cp:lastPrinted>
  <dcterms:created xsi:type="dcterms:W3CDTF">2025-10-15T06:22:00Z</dcterms:created>
  <dcterms:modified xsi:type="dcterms:W3CDTF">2026-01-05T14:13:00Z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R5s250377</vt:lpwstr>
  </property>
  <property fmtid="{D5CDD505-2E9C-101B-9397-08002B2CF9AE}" pid="10" name="Spec#">
    <vt:lpwstr>34.229-3</vt:lpwstr>
  </property>
  <property fmtid="{D5CDD505-2E9C-101B-9397-08002B2CF9AE}" pid="11" name="Cr#">
    <vt:lpwstr>0988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eCall over IMS CEN test case 21.24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2025-09-23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2025-09-23T09:22:35Z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7d75d1df-8889-47aa-8554-a5f1dba0900b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