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51A791" w14:textId="77777777" w:rsidR="007A65FB" w:rsidRDefault="007A65FB" w:rsidP="007A65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R5s260010</w:t>
      </w:r>
      <w:r>
        <w:rPr>
          <w:b/>
          <w:i/>
          <w:noProof/>
          <w:sz w:val="28"/>
        </w:rPr>
        <w:fldChar w:fldCharType="end"/>
      </w:r>
    </w:p>
    <w:p w14:paraId="119620CC" w14:textId="77777777" w:rsidR="007A65FB" w:rsidRDefault="007A65FB" w:rsidP="007A65F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A65FB" w14:paraId="6E206D7C" w14:textId="77777777" w:rsidTr="003930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4FD26" w14:textId="77777777" w:rsidR="007A65FB" w:rsidRDefault="007A65FB" w:rsidP="003930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7A65FB" w14:paraId="604302EE" w14:textId="77777777" w:rsidTr="003930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152BED" w14:textId="77777777" w:rsidR="007A65FB" w:rsidRDefault="007A65FB" w:rsidP="003930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A65FB" w14:paraId="3C3E4C70" w14:textId="77777777" w:rsidTr="003930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D44A98" w14:textId="77777777" w:rsidR="007A65FB" w:rsidRDefault="007A65FB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5FB" w14:paraId="515DD383" w14:textId="77777777" w:rsidTr="00393009">
        <w:tc>
          <w:tcPr>
            <w:tcW w:w="142" w:type="dxa"/>
            <w:tcBorders>
              <w:left w:val="single" w:sz="4" w:space="0" w:color="auto"/>
            </w:tcBorders>
          </w:tcPr>
          <w:p w14:paraId="3D072666" w14:textId="77777777" w:rsidR="007A65FB" w:rsidRDefault="007A65FB" w:rsidP="003930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58FC5B" w14:textId="77777777" w:rsidR="007A65FB" w:rsidRPr="00410371" w:rsidRDefault="007A65FB" w:rsidP="003930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ED61F14" w14:textId="77777777" w:rsidR="007A65FB" w:rsidRDefault="007A65FB" w:rsidP="003930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730AF2" w14:textId="77777777" w:rsidR="007A65FB" w:rsidRPr="00410371" w:rsidRDefault="007A65FB" w:rsidP="0039300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3791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77C719" w14:textId="77777777" w:rsidR="007A65FB" w:rsidRDefault="007A65FB" w:rsidP="003930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1DD41C" w14:textId="77777777" w:rsidR="007A65FB" w:rsidRPr="00410371" w:rsidRDefault="007A65FB" w:rsidP="003930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45F21B2" w14:textId="77777777" w:rsidR="007A65FB" w:rsidRDefault="007A65FB" w:rsidP="003930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9C763E" w14:textId="77777777" w:rsidR="007A65FB" w:rsidRPr="00410371" w:rsidRDefault="007A65FB" w:rsidP="003930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70F46D" w14:textId="77777777" w:rsidR="007A65FB" w:rsidRDefault="007A65FB" w:rsidP="00393009">
            <w:pPr>
              <w:pStyle w:val="CRCoverPage"/>
              <w:spacing w:after="0"/>
              <w:rPr>
                <w:noProof/>
              </w:rPr>
            </w:pPr>
          </w:p>
        </w:tc>
      </w:tr>
      <w:tr w:rsidR="007A65FB" w14:paraId="5C6FA9B3" w14:textId="77777777" w:rsidTr="003930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88213C" w14:textId="77777777" w:rsidR="007A65FB" w:rsidRDefault="007A65FB" w:rsidP="00393009">
            <w:pPr>
              <w:pStyle w:val="CRCoverPage"/>
              <w:spacing w:after="0"/>
              <w:rPr>
                <w:noProof/>
              </w:rPr>
            </w:pPr>
          </w:p>
        </w:tc>
      </w:tr>
      <w:tr w:rsidR="007A65FB" w14:paraId="7AA0D480" w14:textId="77777777" w:rsidTr="003930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CE2CFE" w14:textId="77777777" w:rsidR="007A65FB" w:rsidRPr="00F25D98" w:rsidRDefault="007A65FB" w:rsidP="003930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A65FB" w14:paraId="6E0C6E69" w14:textId="77777777" w:rsidTr="00393009">
        <w:tc>
          <w:tcPr>
            <w:tcW w:w="9641" w:type="dxa"/>
            <w:gridSpan w:val="9"/>
          </w:tcPr>
          <w:p w14:paraId="0705369A" w14:textId="77777777" w:rsidR="007A65FB" w:rsidRDefault="007A65FB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F4A262" w14:textId="77777777" w:rsidR="007A65FB" w:rsidRDefault="007A65FB" w:rsidP="007A65F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A65FB" w14:paraId="0E86BCBE" w14:textId="77777777" w:rsidTr="00393009">
        <w:tc>
          <w:tcPr>
            <w:tcW w:w="2835" w:type="dxa"/>
          </w:tcPr>
          <w:p w14:paraId="5D068DB3" w14:textId="77777777" w:rsidR="007A65FB" w:rsidRDefault="007A65FB" w:rsidP="003930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76EEDB" w14:textId="77777777" w:rsidR="007A65FB" w:rsidRDefault="007A65FB" w:rsidP="003930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B637CC" w14:textId="77777777" w:rsidR="007A65FB" w:rsidRDefault="007A65FB" w:rsidP="00393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879110" w14:textId="77777777" w:rsidR="007A65FB" w:rsidRDefault="007A65FB" w:rsidP="003930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D4C159" w14:textId="77777777" w:rsidR="007A65FB" w:rsidRDefault="007A65FB" w:rsidP="00393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D0A1F16" w14:textId="77777777" w:rsidR="007A65FB" w:rsidRDefault="007A65FB" w:rsidP="003930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579232" w14:textId="77777777" w:rsidR="007A65FB" w:rsidRDefault="007A65FB" w:rsidP="00393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904947" w14:textId="77777777" w:rsidR="007A65FB" w:rsidRDefault="007A65FB" w:rsidP="003930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57FCB7" w14:textId="77777777" w:rsidR="007A65FB" w:rsidRDefault="007A65FB" w:rsidP="003930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2038AB4" w14:textId="77777777" w:rsidR="007A65FB" w:rsidRDefault="007A65FB" w:rsidP="007A65F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A65FB" w14:paraId="6EDB2CCD" w14:textId="77777777" w:rsidTr="00393009">
        <w:tc>
          <w:tcPr>
            <w:tcW w:w="9640" w:type="dxa"/>
            <w:gridSpan w:val="11"/>
          </w:tcPr>
          <w:p w14:paraId="3CED18BF" w14:textId="77777777" w:rsidR="007A65FB" w:rsidRDefault="007A65FB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5FB" w14:paraId="4724E5A4" w14:textId="77777777" w:rsidTr="003930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52B75F" w14:textId="77777777" w:rsidR="007A65FB" w:rsidRDefault="007A65FB" w:rsidP="003930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519DF1" w14:textId="77777777" w:rsidR="007A65FB" w:rsidRDefault="007A65FB" w:rsidP="003930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PEI testcase 8.1.1.1a.2</w:t>
            </w:r>
            <w:r>
              <w:fldChar w:fldCharType="end"/>
            </w:r>
          </w:p>
        </w:tc>
      </w:tr>
      <w:tr w:rsidR="007A65FB" w14:paraId="0B34852B" w14:textId="77777777" w:rsidTr="00393009">
        <w:tc>
          <w:tcPr>
            <w:tcW w:w="1843" w:type="dxa"/>
            <w:tcBorders>
              <w:left w:val="single" w:sz="4" w:space="0" w:color="auto"/>
            </w:tcBorders>
          </w:tcPr>
          <w:p w14:paraId="6D8A9C2B" w14:textId="77777777" w:rsidR="007A65FB" w:rsidRDefault="007A65FB" w:rsidP="00393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96046B" w14:textId="77777777" w:rsidR="007A65FB" w:rsidRDefault="007A65FB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5FB" w14:paraId="5D0BC4E9" w14:textId="77777777" w:rsidTr="00393009">
        <w:tc>
          <w:tcPr>
            <w:tcW w:w="1843" w:type="dxa"/>
            <w:tcBorders>
              <w:left w:val="single" w:sz="4" w:space="0" w:color="auto"/>
            </w:tcBorders>
          </w:tcPr>
          <w:p w14:paraId="78E585AE" w14:textId="77777777" w:rsidR="007A65FB" w:rsidRDefault="007A65FB" w:rsidP="003930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4653DB" w14:textId="77777777" w:rsidR="007A65FB" w:rsidRDefault="007A65FB" w:rsidP="003930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7A65FB" w14:paraId="4431A318" w14:textId="77777777" w:rsidTr="00393009">
        <w:tc>
          <w:tcPr>
            <w:tcW w:w="1843" w:type="dxa"/>
            <w:tcBorders>
              <w:left w:val="single" w:sz="4" w:space="0" w:color="auto"/>
            </w:tcBorders>
          </w:tcPr>
          <w:p w14:paraId="278DFC02" w14:textId="77777777" w:rsidR="007A65FB" w:rsidRDefault="007A65FB" w:rsidP="003930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0998A5" w14:textId="0236C0EB" w:rsidR="007A65FB" w:rsidRDefault="007A65FB" w:rsidP="0039300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7A65FB" w14:paraId="69545867" w14:textId="77777777" w:rsidTr="00393009">
        <w:tc>
          <w:tcPr>
            <w:tcW w:w="1843" w:type="dxa"/>
            <w:tcBorders>
              <w:left w:val="single" w:sz="4" w:space="0" w:color="auto"/>
            </w:tcBorders>
          </w:tcPr>
          <w:p w14:paraId="3F4AAF8D" w14:textId="77777777" w:rsidR="007A65FB" w:rsidRDefault="007A65FB" w:rsidP="00393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3D9A47" w14:textId="77777777" w:rsidR="007A65FB" w:rsidRDefault="007A65FB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5FB" w14:paraId="1BD1BF0F" w14:textId="77777777" w:rsidTr="00393009">
        <w:tc>
          <w:tcPr>
            <w:tcW w:w="1843" w:type="dxa"/>
            <w:tcBorders>
              <w:left w:val="single" w:sz="4" w:space="0" w:color="auto"/>
            </w:tcBorders>
          </w:tcPr>
          <w:p w14:paraId="63D0539D" w14:textId="77777777" w:rsidR="007A65FB" w:rsidRDefault="007A65FB" w:rsidP="003930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2492F7" w14:textId="77777777" w:rsidR="007A65FB" w:rsidRDefault="007A65FB" w:rsidP="003930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TEI17_Test, NR_UE_pow_sav_enh_plus_CT-UEConTest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826DAE7" w14:textId="77777777" w:rsidR="007A65FB" w:rsidRDefault="007A65FB" w:rsidP="003930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A8D392" w14:textId="77777777" w:rsidR="007A65FB" w:rsidRDefault="007A65FB" w:rsidP="003930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C9410F" w14:textId="77777777" w:rsidR="007A65FB" w:rsidRDefault="007A65FB" w:rsidP="003930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2025-12-22</w:t>
            </w:r>
            <w:r>
              <w:rPr>
                <w:noProof/>
              </w:rPr>
              <w:fldChar w:fldCharType="end"/>
            </w:r>
          </w:p>
        </w:tc>
      </w:tr>
      <w:tr w:rsidR="007A65FB" w14:paraId="3457C78B" w14:textId="77777777" w:rsidTr="00393009">
        <w:tc>
          <w:tcPr>
            <w:tcW w:w="1843" w:type="dxa"/>
            <w:tcBorders>
              <w:left w:val="single" w:sz="4" w:space="0" w:color="auto"/>
            </w:tcBorders>
          </w:tcPr>
          <w:p w14:paraId="589B576C" w14:textId="77777777" w:rsidR="007A65FB" w:rsidRDefault="007A65FB" w:rsidP="00393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75B42F" w14:textId="77777777" w:rsidR="007A65FB" w:rsidRDefault="007A65FB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8E42C4" w14:textId="77777777" w:rsidR="007A65FB" w:rsidRDefault="007A65FB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A45549" w14:textId="77777777" w:rsidR="007A65FB" w:rsidRDefault="007A65FB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68A390" w14:textId="77777777" w:rsidR="007A65FB" w:rsidRDefault="007A65FB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5FB" w14:paraId="0E095FF4" w14:textId="77777777" w:rsidTr="003930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8EFF7B" w14:textId="77777777" w:rsidR="007A65FB" w:rsidRDefault="007A65FB" w:rsidP="003930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EBDF4F" w14:textId="77777777" w:rsidR="007A65FB" w:rsidRDefault="007A65FB" w:rsidP="003930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E2BA6F" w14:textId="77777777" w:rsidR="007A65FB" w:rsidRDefault="007A65FB" w:rsidP="003930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16FAE8" w14:textId="77777777" w:rsidR="007A65FB" w:rsidRDefault="007A65FB" w:rsidP="003930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A4742B" w14:textId="77777777" w:rsidR="007A65FB" w:rsidRDefault="007A65FB" w:rsidP="003930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7A65FB" w14:paraId="7776B39C" w14:textId="77777777" w:rsidTr="003930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B2CE50" w14:textId="77777777" w:rsidR="007A65FB" w:rsidRDefault="007A65FB" w:rsidP="00393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A18F28" w14:textId="77777777" w:rsidR="007A65FB" w:rsidRDefault="007A65FB" w:rsidP="00393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FDBEEF" w14:textId="77777777" w:rsidR="007A65FB" w:rsidRDefault="007A65FB" w:rsidP="00393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92A2A7" w14:textId="77777777" w:rsidR="007A65FB" w:rsidRPr="007C2097" w:rsidRDefault="007A65FB" w:rsidP="00393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A65FB" w14:paraId="0EF35D3B" w14:textId="77777777" w:rsidTr="00393009">
        <w:tc>
          <w:tcPr>
            <w:tcW w:w="1843" w:type="dxa"/>
          </w:tcPr>
          <w:p w14:paraId="1FD56ACC" w14:textId="77777777" w:rsidR="007A65FB" w:rsidRDefault="007A65FB" w:rsidP="00393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6EE927" w14:textId="77777777" w:rsidR="007A65FB" w:rsidRDefault="007A65FB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5FB" w14:paraId="1D4B7F79" w14:textId="77777777" w:rsidTr="003930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4C4EAB" w14:textId="77777777" w:rsidR="007A65FB" w:rsidRDefault="007A65FB" w:rsidP="007A65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E16843" w14:textId="77777777" w:rsidR="007A65FB" w:rsidRDefault="007A65FB" w:rsidP="007A65FB">
            <w:pPr>
              <w:pStyle w:val="CRCoverPage"/>
              <w:ind w:left="100"/>
              <w:rPr>
                <w:rFonts w:cs="Arial"/>
                <w:noProof/>
                <w:lang w:val="en-US"/>
              </w:rPr>
            </w:pPr>
            <w:r>
              <w:rPr>
                <w:rFonts w:cs="Arial"/>
                <w:noProof/>
                <w:lang w:val="en-US"/>
              </w:rPr>
              <w:t xml:space="preserve">In the current implementation of the TTCN function </w:t>
            </w:r>
            <w:r w:rsidRPr="001E4839">
              <w:rPr>
                <w:rFonts w:cs="Arial"/>
                <w:noProof/>
                <w:lang w:val="en-US"/>
              </w:rPr>
              <w:t>fl_TC_8_1_1_1a_2_TestBody</w:t>
            </w:r>
            <w:r>
              <w:rPr>
                <w:rFonts w:cs="Arial"/>
                <w:noProof/>
                <w:lang w:val="en-US"/>
              </w:rPr>
              <w:t xml:space="preserve"> , at step 20, function call </w:t>
            </w:r>
            <w:r w:rsidRPr="00646214">
              <w:rPr>
                <w:rFonts w:cs="Arial"/>
                <w:noProof/>
                <w:lang w:val="en-US"/>
              </w:rPr>
              <w:t>f_NR_Paging_Trigger_DCI_2_7</w:t>
            </w:r>
            <w:r>
              <w:rPr>
                <w:rFonts w:cs="Arial"/>
                <w:noProof/>
                <w:lang w:val="en-US"/>
              </w:rPr>
              <w:t xml:space="preserve"> is wrongly implemented with </w:t>
            </w:r>
            <w:r w:rsidRPr="00646214">
              <w:rPr>
                <w:rFonts w:cs="Arial"/>
                <w:noProof/>
                <w:lang w:val="en-US"/>
              </w:rPr>
              <w:t>p_ResumeProc</w:t>
            </w:r>
            <w:r>
              <w:rPr>
                <w:rFonts w:cs="Arial"/>
                <w:noProof/>
                <w:lang w:val="en-US"/>
              </w:rPr>
              <w:t xml:space="preserve"> = false and </w:t>
            </w:r>
            <w:r w:rsidRPr="00646214">
              <w:rPr>
                <w:rFonts w:cs="Arial"/>
                <w:noProof/>
                <w:lang w:val="en-US"/>
              </w:rPr>
              <w:t>p_PeiPaging</w:t>
            </w:r>
            <w:r>
              <w:rPr>
                <w:rFonts w:cs="Arial"/>
                <w:noProof/>
                <w:lang w:val="en-US"/>
              </w:rPr>
              <w:t xml:space="preserve"> = False . </w:t>
            </w:r>
          </w:p>
          <w:p w14:paraId="6F72AC5E" w14:textId="0B69B493" w:rsidR="007A65FB" w:rsidRDefault="007A65FB" w:rsidP="007A65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val="en-US"/>
              </w:rPr>
              <w:t xml:space="preserve">This is not in line as per the agreed changes in </w:t>
            </w:r>
            <w:r w:rsidRPr="00646214">
              <w:rPr>
                <w:rFonts w:cs="Arial"/>
                <w:noProof/>
                <w:lang w:val="en-US"/>
              </w:rPr>
              <w:fldChar w:fldCharType="begin"/>
            </w:r>
            <w:r w:rsidRPr="00646214">
              <w:rPr>
                <w:rFonts w:cs="Arial"/>
                <w:noProof/>
                <w:lang w:val="en-US"/>
              </w:rPr>
              <w:instrText xml:space="preserve"> DOCPROPERTY  Tdoc#  \* MERGEFORMAT </w:instrText>
            </w:r>
            <w:r w:rsidRPr="00646214">
              <w:rPr>
                <w:rFonts w:cs="Arial"/>
                <w:noProof/>
                <w:lang w:val="en-US"/>
              </w:rPr>
              <w:fldChar w:fldCharType="separate"/>
            </w:r>
            <w:r w:rsidRPr="00646214">
              <w:rPr>
                <w:rFonts w:cs="Arial"/>
                <w:noProof/>
                <w:lang w:val="en-US"/>
              </w:rPr>
              <w:t>R5s250463</w:t>
            </w:r>
            <w:r w:rsidRPr="00646214">
              <w:rPr>
                <w:rFonts w:cs="Arial"/>
                <w:noProof/>
                <w:lang w:val="en-US"/>
              </w:rPr>
              <w:fldChar w:fldCharType="end"/>
            </w:r>
          </w:p>
        </w:tc>
      </w:tr>
      <w:tr w:rsidR="007A65FB" w14:paraId="7A52DE4C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5F908" w14:textId="77777777" w:rsidR="007A65FB" w:rsidRDefault="007A65FB" w:rsidP="007A65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0F8AF7" w14:textId="77777777" w:rsidR="007A65FB" w:rsidRDefault="007A65FB" w:rsidP="007A65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5FB" w14:paraId="5676EF2A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70F21" w14:textId="77777777" w:rsidR="007A65FB" w:rsidRDefault="007A65FB" w:rsidP="007A65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7C5933" w14:textId="714123E5" w:rsidR="007A65FB" w:rsidRDefault="007A65FB" w:rsidP="007A65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Function call </w:t>
            </w:r>
            <w:r w:rsidRPr="00961F26">
              <w:rPr>
                <w:rFonts w:cs="Arial"/>
              </w:rPr>
              <w:t>f_NR_Paging_Trigger_DCI_2_7</w:t>
            </w:r>
            <w:r>
              <w:rPr>
                <w:rFonts w:cs="Arial"/>
              </w:rPr>
              <w:t xml:space="preserve"> is corrected to </w:t>
            </w:r>
            <w:proofErr w:type="gramStart"/>
            <w:r>
              <w:rPr>
                <w:rFonts w:cs="Arial"/>
              </w:rPr>
              <w:t>have  p</w:t>
            </w:r>
            <w:proofErr w:type="gramEnd"/>
            <w:r>
              <w:rPr>
                <w:rFonts w:cs="Arial"/>
              </w:rPr>
              <w:t>_</w:t>
            </w:r>
            <w:r w:rsidRPr="00646214">
              <w:rPr>
                <w:rFonts w:cs="Arial"/>
                <w:noProof/>
                <w:lang w:val="en-US"/>
              </w:rPr>
              <w:t>ResumeProc</w:t>
            </w:r>
            <w:r>
              <w:rPr>
                <w:rFonts w:cs="Arial"/>
                <w:noProof/>
                <w:lang w:val="en-US"/>
              </w:rPr>
              <w:t xml:space="preserve"> and </w:t>
            </w:r>
            <w:r w:rsidRPr="00646214">
              <w:rPr>
                <w:rFonts w:cs="Arial"/>
                <w:noProof/>
                <w:lang w:val="en-US"/>
              </w:rPr>
              <w:t>p_PeiPaging</w:t>
            </w:r>
            <w:r>
              <w:rPr>
                <w:rFonts w:cs="Arial"/>
                <w:noProof/>
                <w:lang w:val="en-US"/>
              </w:rPr>
              <w:t xml:space="preserve"> = True</w:t>
            </w:r>
          </w:p>
        </w:tc>
      </w:tr>
      <w:tr w:rsidR="007A65FB" w14:paraId="1E3FDB72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1FEFE" w14:textId="77777777" w:rsidR="007A65FB" w:rsidRDefault="007A65FB" w:rsidP="007A65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601CDB" w14:textId="77777777" w:rsidR="007A65FB" w:rsidRDefault="007A65FB" w:rsidP="007A65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5FB" w14:paraId="50DF0B8A" w14:textId="77777777" w:rsidTr="003930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26EBF" w14:textId="77777777" w:rsidR="007A65FB" w:rsidRDefault="007A65FB" w:rsidP="007A65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EF500F" w14:textId="6B0B06BE" w:rsidR="007A65FB" w:rsidRDefault="007A65FB" w:rsidP="007A65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Conformant UE will fail the test case</w:t>
            </w:r>
          </w:p>
        </w:tc>
      </w:tr>
      <w:tr w:rsidR="007A65FB" w14:paraId="2570798D" w14:textId="77777777" w:rsidTr="00393009">
        <w:tc>
          <w:tcPr>
            <w:tcW w:w="2694" w:type="dxa"/>
            <w:gridSpan w:val="2"/>
          </w:tcPr>
          <w:p w14:paraId="17CAA0E6" w14:textId="77777777" w:rsidR="007A65FB" w:rsidRDefault="007A65FB" w:rsidP="007A65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8B6362" w14:textId="77777777" w:rsidR="007A65FB" w:rsidRDefault="007A65FB" w:rsidP="007A65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5FB" w14:paraId="6F6E3326" w14:textId="77777777" w:rsidTr="003930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F3CC9E" w14:textId="77777777" w:rsidR="007A65FB" w:rsidRDefault="007A65FB" w:rsidP="007A65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FDC4A8" w14:textId="210E9F49" w:rsidR="007A65FB" w:rsidRDefault="007A65FB" w:rsidP="007A65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8.1.</w:t>
            </w:r>
            <w:proofErr w:type="gramStart"/>
            <w:r>
              <w:rPr>
                <w:rFonts w:cs="Arial"/>
              </w:rPr>
              <w:t>1.1a.2</w:t>
            </w:r>
            <w:r>
              <w:rPr>
                <w:noProof/>
              </w:rPr>
              <w:t>.NR</w:t>
            </w:r>
            <w:proofErr w:type="gramEnd"/>
            <w:r>
              <w:rPr>
                <w:noProof/>
              </w:rPr>
              <w:t>5GC</w:t>
            </w:r>
          </w:p>
        </w:tc>
      </w:tr>
      <w:tr w:rsidR="007A65FB" w14:paraId="476E3504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D3C00" w14:textId="77777777" w:rsidR="007A65FB" w:rsidRDefault="007A65FB" w:rsidP="007A65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3CE4D" w14:textId="77777777" w:rsidR="007A65FB" w:rsidRDefault="007A65FB" w:rsidP="007A65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5FB" w14:paraId="3872838B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F4BA82" w14:textId="77777777" w:rsidR="007A65FB" w:rsidRDefault="007A65FB" w:rsidP="007A65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A4082E" w14:textId="77777777" w:rsidR="007A65FB" w:rsidRDefault="007A65FB" w:rsidP="007A65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DACFAF" w14:textId="77777777" w:rsidR="007A65FB" w:rsidRDefault="007A65FB" w:rsidP="007A65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45E59E5" w14:textId="77777777" w:rsidR="007A65FB" w:rsidRDefault="007A65FB" w:rsidP="007A65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AB80A1" w14:textId="77777777" w:rsidR="007A65FB" w:rsidRDefault="007A65FB" w:rsidP="007A65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65FB" w14:paraId="63CE1342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D4A6F" w14:textId="77777777" w:rsidR="007A65FB" w:rsidRDefault="007A65FB" w:rsidP="007A65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8D3D20" w14:textId="77777777" w:rsidR="007A65FB" w:rsidRDefault="007A65FB" w:rsidP="007A65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6E9BF7" w14:textId="72756CE3" w:rsidR="007A65FB" w:rsidRDefault="007A65FB" w:rsidP="007A65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621411" w14:textId="77777777" w:rsidR="007A65FB" w:rsidRDefault="007A65FB" w:rsidP="007A65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A8B901" w14:textId="5703DB76" w:rsidR="007A65FB" w:rsidRDefault="007A65FB" w:rsidP="007A65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65FB" w14:paraId="3B5BF450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5B825" w14:textId="77777777" w:rsidR="007A65FB" w:rsidRDefault="007A65FB" w:rsidP="007A65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3661B3" w14:textId="77777777" w:rsidR="007A65FB" w:rsidRDefault="007A65FB" w:rsidP="007A65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4EC60D" w14:textId="1DDF3BA6" w:rsidR="007A65FB" w:rsidRDefault="007A65FB" w:rsidP="007A65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10B924" w14:textId="77777777" w:rsidR="007A65FB" w:rsidRDefault="007A65FB" w:rsidP="007A65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9B7171" w14:textId="4A07195B" w:rsidR="007A65FB" w:rsidRDefault="007A65FB" w:rsidP="007A65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65FB" w14:paraId="17F3CA18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868FE" w14:textId="77777777" w:rsidR="007A65FB" w:rsidRDefault="007A65FB" w:rsidP="007A65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A0C080" w14:textId="77777777" w:rsidR="007A65FB" w:rsidRDefault="007A65FB" w:rsidP="007A65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05BB60" w14:textId="18001A76" w:rsidR="007A65FB" w:rsidRDefault="007A65FB" w:rsidP="007A65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F239A7" w14:textId="77777777" w:rsidR="007A65FB" w:rsidRDefault="007A65FB" w:rsidP="007A65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9A852C" w14:textId="0D648996" w:rsidR="007A65FB" w:rsidRDefault="007A65FB" w:rsidP="007A65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65FB" w14:paraId="75F84589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9CBDC7" w14:textId="77777777" w:rsidR="007A65FB" w:rsidRDefault="007A65FB" w:rsidP="007A65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296AEF" w14:textId="77777777" w:rsidR="007A65FB" w:rsidRDefault="007A65FB" w:rsidP="007A65FB">
            <w:pPr>
              <w:pStyle w:val="CRCoverPage"/>
              <w:spacing w:after="0"/>
              <w:rPr>
                <w:noProof/>
              </w:rPr>
            </w:pPr>
          </w:p>
        </w:tc>
      </w:tr>
      <w:tr w:rsidR="007A65FB" w14:paraId="1606ADFC" w14:textId="77777777" w:rsidTr="003930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909C7E" w14:textId="77777777" w:rsidR="007A65FB" w:rsidRDefault="007A65FB" w:rsidP="007A65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D07433" w14:textId="77777777" w:rsidR="007A65FB" w:rsidRDefault="007A65FB" w:rsidP="007A65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A65FB" w:rsidRPr="008863B9" w14:paraId="2DD666DE" w14:textId="77777777" w:rsidTr="003930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D4DC7" w14:textId="77777777" w:rsidR="007A65FB" w:rsidRPr="008863B9" w:rsidRDefault="007A65FB" w:rsidP="007A65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AD8BBB" w14:textId="77777777" w:rsidR="007A65FB" w:rsidRPr="008863B9" w:rsidRDefault="007A65FB" w:rsidP="007A65F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65FB" w14:paraId="7ECB9B5D" w14:textId="77777777" w:rsidTr="003930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3515A3" w14:textId="77777777" w:rsidR="007A65FB" w:rsidRDefault="007A65FB" w:rsidP="007A65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8BD087" w14:textId="77777777" w:rsidR="007A65FB" w:rsidRDefault="007A65FB" w:rsidP="007A65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56B5A8" w14:textId="77777777" w:rsidR="00B5552D" w:rsidRDefault="00B5552D" w:rsidP="00B5552D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1703097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46D746B9" w14:textId="323B034A" w:rsidR="00571785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71785" w:rsidRPr="004D45A7">
        <w:rPr>
          <w:rFonts w:cs="Arial"/>
          <w:iCs/>
        </w:rPr>
        <w:t>Table of Contents</w:t>
      </w:r>
      <w:r w:rsidR="00571785">
        <w:tab/>
      </w:r>
      <w:r w:rsidR="00571785">
        <w:fldChar w:fldCharType="begin"/>
      </w:r>
      <w:r w:rsidR="00571785">
        <w:instrText xml:space="preserve"> PAGEREF _Toc217030973 \h </w:instrText>
      </w:r>
      <w:r w:rsidR="00571785">
        <w:fldChar w:fldCharType="separate"/>
      </w:r>
      <w:r w:rsidR="00571785">
        <w:t>3</w:t>
      </w:r>
      <w:r w:rsidR="00571785">
        <w:fldChar w:fldCharType="end"/>
      </w:r>
    </w:p>
    <w:p w14:paraId="4BC0F535" w14:textId="3F7730D6" w:rsidR="00571785" w:rsidRDefault="0057178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D45A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D45A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_Toc217030974 \h </w:instrText>
      </w:r>
      <w:r>
        <w:fldChar w:fldCharType="separate"/>
      </w:r>
      <w:r>
        <w:t>4</w:t>
      </w:r>
      <w:r>
        <w:fldChar w:fldCharType="end"/>
      </w:r>
    </w:p>
    <w:p w14:paraId="448BCF77" w14:textId="4733221F" w:rsidR="00571785" w:rsidRDefault="0057178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D45A7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D45A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_Toc217030975 \h </w:instrText>
      </w:r>
      <w:r>
        <w:fldChar w:fldCharType="separate"/>
      </w:r>
      <w:r>
        <w:t>4</w:t>
      </w:r>
      <w:r>
        <w:fldChar w:fldCharType="end"/>
      </w:r>
    </w:p>
    <w:p w14:paraId="42A2E092" w14:textId="0ED328A1" w:rsidR="00571785" w:rsidRDefault="00571785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D45A7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D45A7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_Toc217030976 \h </w:instrText>
      </w:r>
      <w:r>
        <w:fldChar w:fldCharType="separate"/>
      </w:r>
      <w:r>
        <w:t>4</w:t>
      </w:r>
      <w:r>
        <w:fldChar w:fldCharType="end"/>
      </w:r>
    </w:p>
    <w:p w14:paraId="666EBC31" w14:textId="2193FE99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54D44E35" w14:textId="64FEE494" w:rsidR="0072478F" w:rsidRDefault="0072478F" w:rsidP="0072478F">
      <w:pPr>
        <w:rPr>
          <w:b/>
          <w:sz w:val="24"/>
          <w:lang w:eastAsia="ja-JP"/>
        </w:rPr>
      </w:pP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217030974"/>
      <w:bookmarkStart w:id="4" w:name="_Toc122434488"/>
      <w:bookmarkStart w:id="5" w:name="_Toc295288959"/>
      <w:bookmarkStart w:id="6" w:name="_Toc202956865"/>
      <w:r>
        <w:rPr>
          <w:b/>
          <w:lang w:eastAsia="ja-JP"/>
        </w:rPr>
        <w:lastRenderedPageBreak/>
        <w:t>Overview</w:t>
      </w:r>
      <w:bookmarkEnd w:id="2"/>
      <w:bookmarkEnd w:id="3"/>
    </w:p>
    <w:p w14:paraId="46CF360B" w14:textId="71F0043F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8877FD" w:rsidRPr="008877FD">
        <w:rPr>
          <w:rFonts w:cs="Arial"/>
          <w:lang w:val="en-US" w:eastAsia="ja-JP"/>
        </w:rPr>
        <w:t xml:space="preserve">iwd-TTCN3-B2024-06_D25wk50 </w:t>
      </w:r>
      <w:r w:rsidRPr="005B78F5">
        <w:rPr>
          <w:rFonts w:cs="Arial"/>
        </w:rPr>
        <w:t>related to the title of this CR.</w:t>
      </w:r>
    </w:p>
    <w:p w14:paraId="136037A5" w14:textId="69FF9233" w:rsidR="007E2743" w:rsidRPr="009B7983" w:rsidRDefault="007E2743" w:rsidP="00AF712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117C1B">
        <w:rPr>
          <w:rFonts w:cs="Arial"/>
          <w:sz w:val="24"/>
          <w:lang w:val="es-ES" w:eastAsia="ja-JP"/>
        </w:rPr>
        <w:t>Parikshit Bhise</w:t>
      </w:r>
      <w:r w:rsidRPr="00F028B3">
        <w:rPr>
          <w:rFonts w:cs="Arial"/>
          <w:sz w:val="24"/>
          <w:lang w:val="es-ES" w:eastAsia="ja-JP"/>
        </w:rPr>
        <w:br/>
      </w:r>
      <w:r w:rsidR="00244420">
        <w:rPr>
          <w:rFonts w:cs="Arial"/>
          <w:b/>
          <w:lang w:val="es-ES" w:eastAsia="ja-JP"/>
        </w:rPr>
        <w:t xml:space="preserve">                       </w:t>
      </w:r>
      <w:r w:rsidR="00244420" w:rsidRPr="00244420">
        <w:rPr>
          <w:rFonts w:cs="Arial"/>
          <w:b/>
          <w:lang w:val="es-ES" w:eastAsia="ja-JP"/>
        </w:rPr>
        <w:t>parikshit.bhise@rohde-schwarz.com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217030975"/>
      <w:r w:rsidRPr="00854C55">
        <w:rPr>
          <w:b/>
        </w:rPr>
        <w:t>Corrections required</w:t>
      </w:r>
      <w:bookmarkEnd w:id="4"/>
      <w:bookmarkEnd w:id="5"/>
      <w:bookmarkEnd w:id="6"/>
      <w:bookmarkEnd w:id="7"/>
    </w:p>
    <w:p w14:paraId="3CAED636" w14:textId="5BD4B08B" w:rsidR="009C173D" w:rsidRDefault="009C173D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217030976"/>
      <w:bookmarkStart w:id="9" w:name="_Toc140742501"/>
      <w:bookmarkStart w:id="10" w:name="_Toc158717176"/>
      <w:bookmarkStart w:id="11" w:name="_Toc202956866"/>
      <w:bookmarkStart w:id="12" w:name="_Toc122434493"/>
      <w:bookmarkStart w:id="13" w:name="_Toc295288970"/>
      <w:bookmarkStart w:id="14" w:name="_Toc325725665"/>
      <w:bookmarkStart w:id="15" w:name="_Toc185187917"/>
      <w:r w:rsidRPr="003C4E4F">
        <w:rPr>
          <w:rFonts w:cs="Arial"/>
          <w:b/>
          <w:lang w:val="pt-BR"/>
        </w:rPr>
        <w:t xml:space="preserve">Change </w:t>
      </w:r>
      <w:r w:rsidR="0096504E">
        <w:rPr>
          <w:rFonts w:cs="Arial"/>
          <w:b/>
          <w:lang w:val="pt-BR"/>
        </w:rPr>
        <w:t>1</w:t>
      </w:r>
      <w:bookmarkEnd w:id="8"/>
    </w:p>
    <w:p w14:paraId="27ACF7C4" w14:textId="77777777" w:rsidR="00C474B9" w:rsidRDefault="00C474B9" w:rsidP="00C474B9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4F3D673E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5B82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6A36" w14:textId="13325711" w:rsidR="00C474B9" w:rsidRPr="003C4E4F" w:rsidRDefault="00DD4799" w:rsidP="00370841">
            <w:pPr>
              <w:spacing w:after="0"/>
              <w:rPr>
                <w:rFonts w:ascii="Arial" w:hAnsi="Arial" w:cs="Arial"/>
              </w:rPr>
            </w:pPr>
            <w:r w:rsidRPr="00DD4799">
              <w:rPr>
                <w:rFonts w:ascii="Arial" w:hAnsi="Arial" w:cs="Arial"/>
              </w:rPr>
              <w:t>fl_TC_8_1_1_1a_2_TestBody</w:t>
            </w:r>
          </w:p>
        </w:tc>
      </w:tr>
      <w:tr w:rsidR="00C474B9" w:rsidRPr="003C4E4F" w14:paraId="706BD3D6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9643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C5CA" w14:textId="77777777" w:rsidR="004C20D1" w:rsidRDefault="004C20D1" w:rsidP="00F93313">
            <w:pPr>
              <w:pStyle w:val="CRCoverPage"/>
              <w:rPr>
                <w:rFonts w:cs="Arial"/>
                <w:noProof/>
                <w:lang w:val="en-US"/>
              </w:rPr>
            </w:pPr>
            <w:r>
              <w:rPr>
                <w:rFonts w:cs="Arial"/>
                <w:noProof/>
                <w:lang w:val="en-US"/>
              </w:rPr>
              <w:t xml:space="preserve">In the current implementation of the TTCN function </w:t>
            </w:r>
            <w:r w:rsidRPr="001E4839">
              <w:rPr>
                <w:rFonts w:cs="Arial"/>
                <w:noProof/>
                <w:lang w:val="en-US"/>
              </w:rPr>
              <w:t>fl_TC_8_1_1_1a_2_TestBody</w:t>
            </w:r>
            <w:r>
              <w:rPr>
                <w:rFonts w:cs="Arial"/>
                <w:noProof/>
                <w:lang w:val="en-US"/>
              </w:rPr>
              <w:t xml:space="preserve"> , at step 20, function call </w:t>
            </w:r>
            <w:r w:rsidRPr="00646214">
              <w:rPr>
                <w:rFonts w:cs="Arial"/>
                <w:noProof/>
                <w:lang w:val="en-US"/>
              </w:rPr>
              <w:t>f_NR_Paging_Trigger_DCI_2_7</w:t>
            </w:r>
            <w:r>
              <w:rPr>
                <w:rFonts w:cs="Arial"/>
                <w:noProof/>
                <w:lang w:val="en-US"/>
              </w:rPr>
              <w:t xml:space="preserve"> is wrongly implemented with </w:t>
            </w:r>
            <w:r w:rsidRPr="00646214">
              <w:rPr>
                <w:rFonts w:cs="Arial"/>
                <w:noProof/>
                <w:lang w:val="en-US"/>
              </w:rPr>
              <w:t>p_ResumeProc</w:t>
            </w:r>
            <w:r>
              <w:rPr>
                <w:rFonts w:cs="Arial"/>
                <w:noProof/>
                <w:lang w:val="en-US"/>
              </w:rPr>
              <w:t xml:space="preserve"> = false and </w:t>
            </w:r>
            <w:r w:rsidRPr="00646214">
              <w:rPr>
                <w:rFonts w:cs="Arial"/>
                <w:noProof/>
                <w:lang w:val="en-US"/>
              </w:rPr>
              <w:t>p_PeiPaging</w:t>
            </w:r>
            <w:r>
              <w:rPr>
                <w:rFonts w:cs="Arial"/>
                <w:noProof/>
                <w:lang w:val="en-US"/>
              </w:rPr>
              <w:t xml:space="preserve"> = False . </w:t>
            </w:r>
          </w:p>
          <w:p w14:paraId="21C72890" w14:textId="7559BADC" w:rsidR="00C474B9" w:rsidRPr="00AC794D" w:rsidRDefault="004C20D1" w:rsidP="004C20D1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rFonts w:cs="Arial"/>
                <w:noProof/>
                <w:lang w:val="en-US"/>
              </w:rPr>
              <w:t xml:space="preserve">This is not in line as per the agreed changes in </w:t>
            </w:r>
            <w:r w:rsidRPr="00646214">
              <w:rPr>
                <w:rFonts w:cs="Arial"/>
                <w:noProof/>
                <w:lang w:val="en-US"/>
              </w:rPr>
              <w:fldChar w:fldCharType="begin"/>
            </w:r>
            <w:r w:rsidRPr="00646214">
              <w:rPr>
                <w:rFonts w:cs="Arial"/>
                <w:noProof/>
                <w:lang w:val="en-US"/>
              </w:rPr>
              <w:instrText xml:space="preserve"> DOCPROPERTY  Tdoc#  \* MERGEFORMAT </w:instrText>
            </w:r>
            <w:r w:rsidRPr="00646214">
              <w:rPr>
                <w:rFonts w:cs="Arial"/>
                <w:noProof/>
                <w:lang w:val="en-US"/>
              </w:rPr>
              <w:fldChar w:fldCharType="separate"/>
            </w:r>
            <w:r w:rsidRPr="00646214">
              <w:rPr>
                <w:rFonts w:cs="Arial"/>
                <w:noProof/>
                <w:lang w:val="en-US"/>
              </w:rPr>
              <w:t>R5s250463</w:t>
            </w:r>
            <w:r w:rsidRPr="00646214">
              <w:rPr>
                <w:rFonts w:cs="Arial"/>
                <w:noProof/>
                <w:lang w:val="en-US"/>
              </w:rPr>
              <w:fldChar w:fldCharType="end"/>
            </w:r>
          </w:p>
        </w:tc>
      </w:tr>
      <w:tr w:rsidR="00C474B9" w:rsidRPr="003C4E4F" w14:paraId="6EA8E1D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9A12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A2F1" w14:textId="0C9543BE" w:rsidR="00C474B9" w:rsidRPr="001354DE" w:rsidRDefault="00BE38B0" w:rsidP="00370841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 xml:space="preserve">Function call </w:t>
            </w:r>
            <w:r w:rsidRPr="00961F26">
              <w:rPr>
                <w:rFonts w:cs="Arial"/>
              </w:rPr>
              <w:t>f_NR_Paging_Trigger_DCI_2_7</w:t>
            </w:r>
            <w:r>
              <w:rPr>
                <w:rFonts w:cs="Arial"/>
              </w:rPr>
              <w:t xml:space="preserve"> is corrected to </w:t>
            </w:r>
            <w:proofErr w:type="gramStart"/>
            <w:r>
              <w:rPr>
                <w:rFonts w:cs="Arial"/>
              </w:rPr>
              <w:t>have  p</w:t>
            </w:r>
            <w:proofErr w:type="gramEnd"/>
            <w:r>
              <w:rPr>
                <w:rFonts w:cs="Arial"/>
              </w:rPr>
              <w:t>_</w:t>
            </w:r>
            <w:r w:rsidRPr="00646214">
              <w:rPr>
                <w:rFonts w:cs="Arial"/>
                <w:noProof/>
                <w:lang w:val="en-US"/>
              </w:rPr>
              <w:t>ResumeProc</w:t>
            </w:r>
            <w:r>
              <w:rPr>
                <w:rFonts w:cs="Arial"/>
                <w:noProof/>
                <w:lang w:val="en-US"/>
              </w:rPr>
              <w:t xml:space="preserve"> and </w:t>
            </w:r>
            <w:r w:rsidRPr="00646214">
              <w:rPr>
                <w:rFonts w:cs="Arial"/>
                <w:noProof/>
                <w:lang w:val="en-US"/>
              </w:rPr>
              <w:t>p_PeiPaging</w:t>
            </w:r>
            <w:r>
              <w:rPr>
                <w:rFonts w:cs="Arial"/>
                <w:noProof/>
                <w:lang w:val="en-US"/>
              </w:rPr>
              <w:t xml:space="preserve"> = True</w:t>
            </w:r>
          </w:p>
        </w:tc>
      </w:tr>
      <w:tr w:rsidR="00C474B9" w:rsidRPr="003C4E4F" w14:paraId="6C59A8E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1E9F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A848" w14:textId="50526BBC" w:rsidR="00C474B9" w:rsidRPr="003C4E4F" w:rsidRDefault="000C4F87" w:rsidP="00370841">
            <w:pPr>
              <w:spacing w:after="0"/>
              <w:rPr>
                <w:rFonts w:ascii="Arial" w:hAnsi="Arial" w:cs="Arial"/>
              </w:rPr>
            </w:pPr>
            <w:r w:rsidRPr="000C4F87">
              <w:rPr>
                <w:rFonts w:ascii="Arial" w:hAnsi="Arial" w:cs="Arial"/>
              </w:rPr>
              <w:t>NR5GC\8_1_1\RRC_PEI_NR5GC.ttcn</w:t>
            </w:r>
          </w:p>
        </w:tc>
      </w:tr>
    </w:tbl>
    <w:p w14:paraId="46B24C9C" w14:textId="77777777" w:rsidR="00C474B9" w:rsidRDefault="00C474B9" w:rsidP="00C474B9">
      <w:pPr>
        <w:rPr>
          <w:rFonts w:ascii="Arial" w:hAnsi="Arial" w:cs="Arial"/>
        </w:rPr>
      </w:pPr>
    </w:p>
    <w:p w14:paraId="6A02F582" w14:textId="39E42E47" w:rsidR="0002223E" w:rsidRPr="0002223E" w:rsidRDefault="0002223E" w:rsidP="00C474B9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14CF7509" w14:textId="77777777" w:rsidTr="0002223E">
        <w:tc>
          <w:tcPr>
            <w:tcW w:w="9639" w:type="dxa"/>
          </w:tcPr>
          <w:p w14:paraId="480D4DEB" w14:textId="77777777" w:rsidR="007C05EF" w:rsidRPr="007C05EF" w:rsidRDefault="0002223E" w:rsidP="007C05EF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</w:t>
            </w:r>
            <w:r w:rsidRPr="00C474B9">
              <w:rPr>
                <w:rFonts w:ascii="Arial" w:hAnsi="Arial" w:cs="Arial"/>
              </w:rPr>
              <w:t xml:space="preserve">  </w:t>
            </w:r>
            <w:r w:rsidRPr="0002223E">
              <w:rPr>
                <w:rFonts w:ascii="Arial" w:hAnsi="Arial" w:cs="Arial"/>
              </w:rPr>
              <w:t xml:space="preserve"> </w:t>
            </w:r>
            <w:r w:rsidR="007C05EF" w:rsidRPr="007C05EF">
              <w:rPr>
                <w:rFonts w:ascii="Arial" w:hAnsi="Arial" w:cs="Arial"/>
              </w:rPr>
              <w:t>function fl_TC_8_1_1_1a_2_</w:t>
            </w:r>
            <w:proofErr w:type="gramStart"/>
            <w:r w:rsidR="007C05EF" w:rsidRPr="007C05EF">
              <w:rPr>
                <w:rFonts w:ascii="Arial" w:hAnsi="Arial" w:cs="Arial"/>
              </w:rPr>
              <w:t>TestBody(</w:t>
            </w:r>
            <w:proofErr w:type="gramEnd"/>
            <w:r w:rsidR="007C05EF" w:rsidRPr="007C05EF">
              <w:rPr>
                <w:rFonts w:ascii="Arial" w:hAnsi="Arial" w:cs="Arial"/>
              </w:rPr>
              <w:t>) runs on NR5GC_PTC</w:t>
            </w:r>
          </w:p>
          <w:p w14:paraId="555C7095" w14:textId="77777777" w:rsidR="00CF6769" w:rsidRDefault="007C05EF" w:rsidP="00A3488A">
            <w:pPr>
              <w:rPr>
                <w:rFonts w:ascii="Arial" w:hAnsi="Arial" w:cs="Arial"/>
                <w:b/>
                <w:bCs/>
              </w:rPr>
            </w:pPr>
            <w:r w:rsidRPr="007C05EF">
              <w:rPr>
                <w:rFonts w:ascii="Arial" w:hAnsi="Arial" w:cs="Arial"/>
              </w:rPr>
              <w:t xml:space="preserve">  { </w:t>
            </w:r>
            <w:r w:rsidR="00A3488A" w:rsidRPr="00E477BB">
              <w:rPr>
                <w:rFonts w:ascii="Arial" w:hAnsi="Arial" w:cs="Arial"/>
                <w:b/>
                <w:bCs/>
              </w:rPr>
              <w:t xml:space="preserve">     </w:t>
            </w:r>
          </w:p>
          <w:p w14:paraId="034D2BE2" w14:textId="77777777" w:rsidR="00CF6769" w:rsidRDefault="00CF6769" w:rsidP="00A3488A">
            <w:pPr>
              <w:rPr>
                <w:rFonts w:ascii="Arial" w:hAnsi="Arial" w:cs="Arial"/>
                <w:b/>
                <w:bCs/>
              </w:rPr>
            </w:pPr>
          </w:p>
          <w:p w14:paraId="57AEA720" w14:textId="06D11FE1" w:rsidR="00A3488A" w:rsidRPr="00E477BB" w:rsidRDefault="00CF6769" w:rsidP="00A3488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  </w:t>
            </w:r>
            <w:r w:rsidR="00A3488A" w:rsidRPr="00E477BB">
              <w:rPr>
                <w:rFonts w:ascii="Arial" w:hAnsi="Arial" w:cs="Arial"/>
                <w:b/>
                <w:bCs/>
              </w:rPr>
              <w:t>&lt;&lt; SKIPPED CODE &gt;&gt;</w:t>
            </w:r>
          </w:p>
          <w:p w14:paraId="5F585166" w14:textId="624E655E" w:rsidR="007C05EF" w:rsidRPr="007C05EF" w:rsidRDefault="007C05EF" w:rsidP="007C05EF">
            <w:pPr>
              <w:rPr>
                <w:rFonts w:ascii="Arial" w:hAnsi="Arial" w:cs="Arial"/>
              </w:rPr>
            </w:pPr>
            <w:r w:rsidRPr="007C05EF">
              <w:rPr>
                <w:rFonts w:ascii="Arial" w:hAnsi="Arial" w:cs="Arial"/>
              </w:rPr>
              <w:t xml:space="preserve">    //@siclog "Step 20" </w:t>
            </w:r>
            <w:proofErr w:type="spellStart"/>
            <w:r w:rsidRPr="007C05EF">
              <w:rPr>
                <w:rFonts w:ascii="Arial" w:hAnsi="Arial" w:cs="Arial"/>
              </w:rPr>
              <w:t>siclog</w:t>
            </w:r>
            <w:proofErr w:type="spellEnd"/>
            <w:r w:rsidRPr="007C05EF">
              <w:rPr>
                <w:rFonts w:ascii="Arial" w:hAnsi="Arial" w:cs="Arial"/>
              </w:rPr>
              <w:t>@</w:t>
            </w:r>
          </w:p>
          <w:p w14:paraId="5A37A180" w14:textId="77777777" w:rsidR="007C05EF" w:rsidRPr="007C05EF" w:rsidRDefault="007C05EF" w:rsidP="007C05EF">
            <w:pPr>
              <w:rPr>
                <w:rFonts w:ascii="Arial" w:hAnsi="Arial" w:cs="Arial"/>
              </w:rPr>
            </w:pPr>
            <w:r w:rsidRPr="007C05EF">
              <w:rPr>
                <w:rFonts w:ascii="Arial" w:hAnsi="Arial" w:cs="Arial"/>
              </w:rPr>
              <w:t xml:space="preserve">    //The SS transmits a PEI with the bit corresponding for the subgroup the UE belongs to indicated as 0 and a Paging message including a matched identity (correct </w:t>
            </w:r>
            <w:proofErr w:type="spellStart"/>
            <w:r w:rsidRPr="007C05EF">
              <w:rPr>
                <w:rFonts w:ascii="Arial" w:hAnsi="Arial" w:cs="Arial"/>
              </w:rPr>
              <w:t>fullI</w:t>
            </w:r>
            <w:proofErr w:type="spellEnd"/>
            <w:r w:rsidRPr="007C05EF">
              <w:rPr>
                <w:rFonts w:ascii="Arial" w:hAnsi="Arial" w:cs="Arial"/>
              </w:rPr>
              <w:t>-RNTI). //@sic R5-256210 sic@</w:t>
            </w:r>
          </w:p>
          <w:p w14:paraId="233B9779" w14:textId="77777777" w:rsidR="007C05EF" w:rsidRPr="007C05EF" w:rsidRDefault="007C05EF" w:rsidP="007C05EF">
            <w:pPr>
              <w:rPr>
                <w:rFonts w:ascii="Arial" w:hAnsi="Arial" w:cs="Arial"/>
              </w:rPr>
            </w:pPr>
            <w:r w:rsidRPr="007C05EF">
              <w:rPr>
                <w:rFonts w:ascii="Arial" w:hAnsi="Arial" w:cs="Arial"/>
              </w:rPr>
              <w:t xml:space="preserve">    f_NR_Paging_Trigger_DCI_2_7(nr_Cell2, -,'10'B, 22, -, false); // @sic R5s250463 R5-256210 sic@</w:t>
            </w:r>
          </w:p>
          <w:p w14:paraId="402ECCFB" w14:textId="77777777" w:rsidR="007C05EF" w:rsidRPr="007C05EF" w:rsidRDefault="007C05EF" w:rsidP="007C05EF">
            <w:pPr>
              <w:rPr>
                <w:rFonts w:ascii="Arial" w:hAnsi="Arial" w:cs="Arial"/>
              </w:rPr>
            </w:pPr>
          </w:p>
          <w:p w14:paraId="5E7A92B9" w14:textId="77777777" w:rsidR="007C05EF" w:rsidRPr="007C05EF" w:rsidRDefault="007C05EF" w:rsidP="007C05EF">
            <w:pPr>
              <w:rPr>
                <w:rFonts w:ascii="Arial" w:hAnsi="Arial" w:cs="Arial"/>
              </w:rPr>
            </w:pPr>
          </w:p>
          <w:p w14:paraId="526D65D6" w14:textId="34564A16" w:rsidR="007C05EF" w:rsidRPr="00E477BB" w:rsidRDefault="007C05EF" w:rsidP="00E477BB">
            <w:pPr>
              <w:rPr>
                <w:rFonts w:ascii="Arial" w:hAnsi="Arial" w:cs="Arial"/>
                <w:b/>
                <w:bCs/>
              </w:rPr>
            </w:pPr>
            <w:r w:rsidRPr="00E477BB">
              <w:rPr>
                <w:rFonts w:ascii="Arial" w:hAnsi="Arial" w:cs="Arial"/>
                <w:b/>
                <w:bCs/>
              </w:rPr>
              <w:t xml:space="preserve">    </w:t>
            </w:r>
            <w:r w:rsidR="00E477BB" w:rsidRPr="00E477BB">
              <w:rPr>
                <w:rFonts w:ascii="Arial" w:hAnsi="Arial" w:cs="Arial"/>
                <w:b/>
                <w:bCs/>
              </w:rPr>
              <w:t xml:space="preserve"> &lt;&lt; SKIPPED CODE &gt;&gt;</w:t>
            </w:r>
          </w:p>
          <w:p w14:paraId="49E8A32D" w14:textId="77777777" w:rsidR="007C05EF" w:rsidRPr="007C05EF" w:rsidRDefault="007C05EF" w:rsidP="007C05EF">
            <w:pPr>
              <w:rPr>
                <w:rFonts w:ascii="Arial" w:hAnsi="Arial" w:cs="Arial"/>
              </w:rPr>
            </w:pPr>
          </w:p>
          <w:p w14:paraId="036CE986" w14:textId="7CC8C66B" w:rsidR="0002223E" w:rsidRPr="0002223E" w:rsidRDefault="007C05EF" w:rsidP="007C05EF">
            <w:pPr>
              <w:rPr>
                <w:rFonts w:ascii="Arial" w:hAnsi="Arial" w:cs="Arial"/>
              </w:rPr>
            </w:pPr>
            <w:r w:rsidRPr="007C05EF">
              <w:rPr>
                <w:rFonts w:ascii="Arial" w:hAnsi="Arial" w:cs="Arial"/>
              </w:rPr>
              <w:t xml:space="preserve">    }</w:t>
            </w:r>
            <w:r w:rsidR="0002223E" w:rsidRPr="0002223E">
              <w:rPr>
                <w:rFonts w:ascii="Arial" w:hAnsi="Arial" w:cs="Arial"/>
              </w:rPr>
              <w:t xml:space="preserve"> </w:t>
            </w:r>
            <w:r w:rsidR="00261958">
              <w:rPr>
                <w:rFonts w:ascii="Arial" w:hAnsi="Arial" w:cs="Arial"/>
              </w:rPr>
              <w:t xml:space="preserve"> </w:t>
            </w:r>
          </w:p>
          <w:p w14:paraId="628B4B2A" w14:textId="6F65EC3C" w:rsidR="0002223E" w:rsidRDefault="0002223E" w:rsidP="0002223E">
            <w:pPr>
              <w:rPr>
                <w:rFonts w:ascii="Arial" w:hAnsi="Arial" w:cs="Arial"/>
              </w:rPr>
            </w:pPr>
            <w:r w:rsidRPr="0002223E">
              <w:rPr>
                <w:rFonts w:ascii="Arial" w:hAnsi="Arial" w:cs="Arial"/>
              </w:rPr>
              <w:t xml:space="preserve">  </w:t>
            </w:r>
          </w:p>
        </w:tc>
      </w:tr>
    </w:tbl>
    <w:p w14:paraId="2C034EE6" w14:textId="77777777" w:rsidR="0002223E" w:rsidRPr="003C4E4F" w:rsidRDefault="0002223E" w:rsidP="00C474B9">
      <w:pPr>
        <w:rPr>
          <w:rFonts w:ascii="Arial" w:hAnsi="Arial" w:cs="Arial"/>
        </w:rPr>
      </w:pPr>
    </w:p>
    <w:p w14:paraId="4131E5A6" w14:textId="77777777" w:rsidR="00C474B9" w:rsidRPr="003C4E4F" w:rsidRDefault="00C474B9" w:rsidP="00C474B9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7CEC186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D85B" w14:textId="77777777" w:rsidR="00907494" w:rsidRPr="007C05EF" w:rsidRDefault="00907494" w:rsidP="00907494">
            <w:pPr>
              <w:rPr>
                <w:rFonts w:ascii="Arial" w:hAnsi="Arial" w:cs="Arial"/>
              </w:rPr>
            </w:pPr>
            <w:bookmarkStart w:id="16" w:name="_Hlk217030699"/>
            <w:r w:rsidRPr="00634836">
              <w:rPr>
                <w:rFonts w:ascii="Arial" w:hAnsi="Arial" w:cs="Arial"/>
              </w:rPr>
              <w:t xml:space="preserve">  </w:t>
            </w:r>
            <w:r w:rsidRPr="00C474B9">
              <w:rPr>
                <w:rFonts w:ascii="Arial" w:hAnsi="Arial" w:cs="Arial"/>
              </w:rPr>
              <w:t xml:space="preserve">  </w:t>
            </w:r>
            <w:r w:rsidRPr="0002223E">
              <w:rPr>
                <w:rFonts w:ascii="Arial" w:hAnsi="Arial" w:cs="Arial"/>
              </w:rPr>
              <w:t xml:space="preserve"> </w:t>
            </w:r>
            <w:r w:rsidRPr="007C05EF">
              <w:rPr>
                <w:rFonts w:ascii="Arial" w:hAnsi="Arial" w:cs="Arial"/>
              </w:rPr>
              <w:t>function fl_TC_8_1_1_1a_2_</w:t>
            </w:r>
            <w:proofErr w:type="gramStart"/>
            <w:r w:rsidRPr="007C05EF">
              <w:rPr>
                <w:rFonts w:ascii="Arial" w:hAnsi="Arial" w:cs="Arial"/>
              </w:rPr>
              <w:t>TestBody(</w:t>
            </w:r>
            <w:proofErr w:type="gramEnd"/>
            <w:r w:rsidRPr="007C05EF">
              <w:rPr>
                <w:rFonts w:ascii="Arial" w:hAnsi="Arial" w:cs="Arial"/>
              </w:rPr>
              <w:t>) runs on NR5GC_PTC</w:t>
            </w:r>
          </w:p>
          <w:p w14:paraId="2DABEAA2" w14:textId="77777777" w:rsidR="00907494" w:rsidRDefault="00907494" w:rsidP="00907494">
            <w:pPr>
              <w:rPr>
                <w:rFonts w:ascii="Arial" w:hAnsi="Arial" w:cs="Arial"/>
                <w:b/>
                <w:bCs/>
              </w:rPr>
            </w:pPr>
            <w:r w:rsidRPr="007C05EF">
              <w:rPr>
                <w:rFonts w:ascii="Arial" w:hAnsi="Arial" w:cs="Arial"/>
              </w:rPr>
              <w:lastRenderedPageBreak/>
              <w:t xml:space="preserve">  { </w:t>
            </w:r>
            <w:r w:rsidRPr="00E477BB">
              <w:rPr>
                <w:rFonts w:ascii="Arial" w:hAnsi="Arial" w:cs="Arial"/>
                <w:b/>
                <w:bCs/>
              </w:rPr>
              <w:t xml:space="preserve">     </w:t>
            </w:r>
          </w:p>
          <w:p w14:paraId="37551EF2" w14:textId="77777777" w:rsidR="00907494" w:rsidRDefault="00907494" w:rsidP="00907494">
            <w:pPr>
              <w:rPr>
                <w:rFonts w:ascii="Arial" w:hAnsi="Arial" w:cs="Arial"/>
                <w:b/>
                <w:bCs/>
              </w:rPr>
            </w:pPr>
          </w:p>
          <w:p w14:paraId="5790F870" w14:textId="77777777" w:rsidR="00907494" w:rsidRPr="00E477BB" w:rsidRDefault="00907494" w:rsidP="0090749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  </w:t>
            </w:r>
            <w:r w:rsidRPr="00E477BB">
              <w:rPr>
                <w:rFonts w:ascii="Arial" w:hAnsi="Arial" w:cs="Arial"/>
                <w:b/>
                <w:bCs/>
              </w:rPr>
              <w:t>&lt;&lt; SKIPPED CODE &gt;&gt;</w:t>
            </w:r>
          </w:p>
          <w:p w14:paraId="6F97C850" w14:textId="77777777" w:rsidR="00907494" w:rsidRPr="007C05EF" w:rsidRDefault="00907494" w:rsidP="00907494">
            <w:pPr>
              <w:rPr>
                <w:rFonts w:ascii="Arial" w:hAnsi="Arial" w:cs="Arial"/>
              </w:rPr>
            </w:pPr>
            <w:r w:rsidRPr="007C05EF">
              <w:rPr>
                <w:rFonts w:ascii="Arial" w:hAnsi="Arial" w:cs="Arial"/>
              </w:rPr>
              <w:t xml:space="preserve">    //@siclog "Step 20" </w:t>
            </w:r>
            <w:proofErr w:type="spellStart"/>
            <w:r w:rsidRPr="007C05EF">
              <w:rPr>
                <w:rFonts w:ascii="Arial" w:hAnsi="Arial" w:cs="Arial"/>
              </w:rPr>
              <w:t>siclog</w:t>
            </w:r>
            <w:proofErr w:type="spellEnd"/>
            <w:r w:rsidRPr="007C05EF">
              <w:rPr>
                <w:rFonts w:ascii="Arial" w:hAnsi="Arial" w:cs="Arial"/>
              </w:rPr>
              <w:t>@</w:t>
            </w:r>
          </w:p>
          <w:p w14:paraId="2CEC86EC" w14:textId="77777777" w:rsidR="00907494" w:rsidRPr="007C05EF" w:rsidRDefault="00907494" w:rsidP="00907494">
            <w:pPr>
              <w:rPr>
                <w:rFonts w:ascii="Arial" w:hAnsi="Arial" w:cs="Arial"/>
              </w:rPr>
            </w:pPr>
            <w:r w:rsidRPr="007C05EF">
              <w:rPr>
                <w:rFonts w:ascii="Arial" w:hAnsi="Arial" w:cs="Arial"/>
              </w:rPr>
              <w:t xml:space="preserve">    //The SS transmits a PEI with the bit corresponding for the subgroup the UE belongs to indicated as 0 and a Paging message including a matched identity (correct </w:t>
            </w:r>
            <w:proofErr w:type="spellStart"/>
            <w:r w:rsidRPr="007C05EF">
              <w:rPr>
                <w:rFonts w:ascii="Arial" w:hAnsi="Arial" w:cs="Arial"/>
              </w:rPr>
              <w:t>fullI</w:t>
            </w:r>
            <w:proofErr w:type="spellEnd"/>
            <w:r w:rsidRPr="007C05EF">
              <w:rPr>
                <w:rFonts w:ascii="Arial" w:hAnsi="Arial" w:cs="Arial"/>
              </w:rPr>
              <w:t>-RNTI). //@sic R5-256210 sic@</w:t>
            </w:r>
          </w:p>
          <w:p w14:paraId="7E01BD49" w14:textId="7724155C" w:rsidR="00907494" w:rsidRPr="007C05EF" w:rsidRDefault="00907494" w:rsidP="00907494">
            <w:pPr>
              <w:rPr>
                <w:rFonts w:ascii="Arial" w:hAnsi="Arial" w:cs="Arial"/>
              </w:rPr>
            </w:pPr>
            <w:r w:rsidRPr="007C05EF">
              <w:rPr>
                <w:rFonts w:ascii="Arial" w:hAnsi="Arial" w:cs="Arial"/>
              </w:rPr>
              <w:t xml:space="preserve">    </w:t>
            </w:r>
            <w:r w:rsidR="00644AD6" w:rsidRPr="00644AD6">
              <w:rPr>
                <w:rFonts w:ascii="Arial" w:hAnsi="Arial" w:cs="Arial"/>
              </w:rPr>
              <w:t>f_NR_Paging_Trigger_DCI_2_7(nr_Cell2, -,'10'B, 22</w:t>
            </w:r>
            <w:r w:rsidR="00644AD6" w:rsidRPr="00371D7B">
              <w:rPr>
                <w:rFonts w:ascii="Arial" w:hAnsi="Arial" w:cs="Arial"/>
                <w:highlight w:val="yellow"/>
              </w:rPr>
              <w:t>, true);</w:t>
            </w:r>
            <w:r w:rsidR="00644AD6" w:rsidRPr="00644AD6">
              <w:rPr>
                <w:rFonts w:ascii="Arial" w:hAnsi="Arial" w:cs="Arial"/>
              </w:rPr>
              <w:t xml:space="preserve"> // @sic R5s250463 R5-256210 sic@</w:t>
            </w:r>
          </w:p>
          <w:p w14:paraId="23C78797" w14:textId="77777777" w:rsidR="00907494" w:rsidRPr="007C05EF" w:rsidRDefault="00907494" w:rsidP="00907494">
            <w:pPr>
              <w:rPr>
                <w:rFonts w:ascii="Arial" w:hAnsi="Arial" w:cs="Arial"/>
              </w:rPr>
            </w:pPr>
          </w:p>
          <w:p w14:paraId="38A97F40" w14:textId="77777777" w:rsidR="00907494" w:rsidRPr="00E477BB" w:rsidRDefault="00907494" w:rsidP="00907494">
            <w:pPr>
              <w:rPr>
                <w:rFonts w:ascii="Arial" w:hAnsi="Arial" w:cs="Arial"/>
                <w:b/>
                <w:bCs/>
              </w:rPr>
            </w:pPr>
            <w:r w:rsidRPr="00E477BB">
              <w:rPr>
                <w:rFonts w:ascii="Arial" w:hAnsi="Arial" w:cs="Arial"/>
                <w:b/>
                <w:bCs/>
              </w:rPr>
              <w:t xml:space="preserve">     &lt;&lt; SKIPPED CODE &gt;&gt;</w:t>
            </w:r>
          </w:p>
          <w:p w14:paraId="59839A75" w14:textId="77777777" w:rsidR="00907494" w:rsidRPr="007C05EF" w:rsidRDefault="00907494" w:rsidP="00907494">
            <w:pPr>
              <w:rPr>
                <w:rFonts w:ascii="Arial" w:hAnsi="Arial" w:cs="Arial"/>
              </w:rPr>
            </w:pPr>
          </w:p>
          <w:p w14:paraId="28C95D09" w14:textId="77777777" w:rsidR="00907494" w:rsidRPr="0002223E" w:rsidRDefault="00907494" w:rsidP="00907494">
            <w:pPr>
              <w:rPr>
                <w:rFonts w:ascii="Arial" w:hAnsi="Arial" w:cs="Arial"/>
              </w:rPr>
            </w:pPr>
            <w:r w:rsidRPr="007C05EF">
              <w:rPr>
                <w:rFonts w:ascii="Arial" w:hAnsi="Arial" w:cs="Arial"/>
              </w:rPr>
              <w:t xml:space="preserve">    }</w:t>
            </w:r>
            <w:r w:rsidRPr="0002223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</w:p>
          <w:p w14:paraId="6DB9B12B" w14:textId="38773F9A" w:rsidR="00C474B9" w:rsidRPr="003C4E4F" w:rsidRDefault="00C474B9" w:rsidP="0030181C">
            <w:pPr>
              <w:rPr>
                <w:rFonts w:ascii="Arial" w:hAnsi="Arial" w:cs="Arial"/>
              </w:rPr>
            </w:pPr>
          </w:p>
        </w:tc>
      </w:tr>
      <w:bookmarkEnd w:id="9"/>
      <w:bookmarkEnd w:id="10"/>
      <w:bookmarkEnd w:id="11"/>
      <w:bookmarkEnd w:id="12"/>
      <w:bookmarkEnd w:id="13"/>
      <w:bookmarkEnd w:id="14"/>
      <w:bookmarkEnd w:id="15"/>
      <w:bookmarkEnd w:id="16"/>
    </w:tbl>
    <w:p w14:paraId="7DD0704F" w14:textId="77777777" w:rsidR="00C474B9" w:rsidRPr="00C474B9" w:rsidRDefault="00C474B9" w:rsidP="00C474B9"/>
    <w:sectPr w:rsidR="00C474B9" w:rsidRPr="00C474B9" w:rsidSect="0054030B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19386E" w14:textId="77777777" w:rsidR="00DE7B9F" w:rsidRDefault="00DE7B9F">
      <w:r>
        <w:separator/>
      </w:r>
    </w:p>
  </w:endnote>
  <w:endnote w:type="continuationSeparator" w:id="0">
    <w:p w14:paraId="4287B83C" w14:textId="77777777" w:rsidR="00DE7B9F" w:rsidRDefault="00DE7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4A4F1" w14:textId="77777777" w:rsidR="009B7983" w:rsidRDefault="009B79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D2EF2" w14:textId="77777777" w:rsidR="009B7983" w:rsidRDefault="009B79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64DB" w14:textId="77777777" w:rsidR="009B7983" w:rsidRDefault="009B79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9D18AD" w14:textId="77777777" w:rsidR="00DE7B9F" w:rsidRDefault="00DE7B9F">
      <w:r>
        <w:separator/>
      </w:r>
    </w:p>
  </w:footnote>
  <w:footnote w:type="continuationSeparator" w:id="0">
    <w:p w14:paraId="7A6B4CAB" w14:textId="77777777" w:rsidR="00DE7B9F" w:rsidRDefault="00DE7B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EndPr/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EndPr/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EndPr/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/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EndPr/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/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EndPr/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/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5"/>
  </w:num>
  <w:num w:numId="3" w16cid:durableId="595939603">
    <w:abstractNumId w:val="2"/>
  </w:num>
  <w:num w:numId="4" w16cid:durableId="132911612">
    <w:abstractNumId w:val="12"/>
  </w:num>
  <w:num w:numId="5" w16cid:durableId="372271094">
    <w:abstractNumId w:val="11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6"/>
  </w:num>
  <w:num w:numId="9" w16cid:durableId="19423706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4"/>
  </w:num>
  <w:num w:numId="11" w16cid:durableId="1310330713">
    <w:abstractNumId w:val="10"/>
  </w:num>
  <w:num w:numId="12" w16cid:durableId="185600304">
    <w:abstractNumId w:val="5"/>
  </w:num>
  <w:num w:numId="13" w16cid:durableId="940379614">
    <w:abstractNumId w:val="9"/>
  </w:num>
  <w:num w:numId="14" w16cid:durableId="177355239">
    <w:abstractNumId w:val="1"/>
  </w:num>
  <w:num w:numId="15" w16cid:durableId="1784303567">
    <w:abstractNumId w:val="8"/>
  </w:num>
  <w:num w:numId="16" w16cid:durableId="11766526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23E"/>
    <w:rsid w:val="00022E4A"/>
    <w:rsid w:val="0002480D"/>
    <w:rsid w:val="000271CF"/>
    <w:rsid w:val="00031BA1"/>
    <w:rsid w:val="00040D50"/>
    <w:rsid w:val="00043179"/>
    <w:rsid w:val="00043BE9"/>
    <w:rsid w:val="000502B3"/>
    <w:rsid w:val="00050D17"/>
    <w:rsid w:val="0006410B"/>
    <w:rsid w:val="00067F72"/>
    <w:rsid w:val="00070E09"/>
    <w:rsid w:val="00074B3F"/>
    <w:rsid w:val="00080EAA"/>
    <w:rsid w:val="00081803"/>
    <w:rsid w:val="00082389"/>
    <w:rsid w:val="000835CC"/>
    <w:rsid w:val="000844CE"/>
    <w:rsid w:val="0008554C"/>
    <w:rsid w:val="00086021"/>
    <w:rsid w:val="000A6394"/>
    <w:rsid w:val="000B51E8"/>
    <w:rsid w:val="000B7FED"/>
    <w:rsid w:val="000C038A"/>
    <w:rsid w:val="000C064F"/>
    <w:rsid w:val="000C1902"/>
    <w:rsid w:val="000C4F87"/>
    <w:rsid w:val="000C6598"/>
    <w:rsid w:val="000D15FD"/>
    <w:rsid w:val="000D44B3"/>
    <w:rsid w:val="000D58B4"/>
    <w:rsid w:val="000D7E3C"/>
    <w:rsid w:val="000E58C7"/>
    <w:rsid w:val="000F5C0B"/>
    <w:rsid w:val="000F6385"/>
    <w:rsid w:val="0010069D"/>
    <w:rsid w:val="00100A99"/>
    <w:rsid w:val="00105B34"/>
    <w:rsid w:val="00107FE5"/>
    <w:rsid w:val="0011167B"/>
    <w:rsid w:val="0011498A"/>
    <w:rsid w:val="00116970"/>
    <w:rsid w:val="00117C1B"/>
    <w:rsid w:val="0012293A"/>
    <w:rsid w:val="001238AC"/>
    <w:rsid w:val="0013387F"/>
    <w:rsid w:val="001354DE"/>
    <w:rsid w:val="001365F3"/>
    <w:rsid w:val="00144249"/>
    <w:rsid w:val="0014493A"/>
    <w:rsid w:val="00145AFA"/>
    <w:rsid w:val="00145D0D"/>
    <w:rsid w:val="00145D43"/>
    <w:rsid w:val="00152B71"/>
    <w:rsid w:val="0015655B"/>
    <w:rsid w:val="00166741"/>
    <w:rsid w:val="00192C46"/>
    <w:rsid w:val="001959D7"/>
    <w:rsid w:val="001A08B3"/>
    <w:rsid w:val="001A112E"/>
    <w:rsid w:val="001A2EDE"/>
    <w:rsid w:val="001A3D19"/>
    <w:rsid w:val="001A7B60"/>
    <w:rsid w:val="001A7EB9"/>
    <w:rsid w:val="001B4E09"/>
    <w:rsid w:val="001B52F0"/>
    <w:rsid w:val="001B7A65"/>
    <w:rsid w:val="001C1744"/>
    <w:rsid w:val="001C6E4C"/>
    <w:rsid w:val="001D1E67"/>
    <w:rsid w:val="001D269F"/>
    <w:rsid w:val="001E41F3"/>
    <w:rsid w:val="001E4839"/>
    <w:rsid w:val="001F3F10"/>
    <w:rsid w:val="001F4443"/>
    <w:rsid w:val="00206013"/>
    <w:rsid w:val="00213327"/>
    <w:rsid w:val="002136D8"/>
    <w:rsid w:val="00215476"/>
    <w:rsid w:val="002161F7"/>
    <w:rsid w:val="0022125A"/>
    <w:rsid w:val="00240DDD"/>
    <w:rsid w:val="00244420"/>
    <w:rsid w:val="0024481A"/>
    <w:rsid w:val="0026004D"/>
    <w:rsid w:val="00261958"/>
    <w:rsid w:val="002640DD"/>
    <w:rsid w:val="002650BF"/>
    <w:rsid w:val="00265A0D"/>
    <w:rsid w:val="0026604A"/>
    <w:rsid w:val="00267485"/>
    <w:rsid w:val="00275D12"/>
    <w:rsid w:val="002818BE"/>
    <w:rsid w:val="00284FEB"/>
    <w:rsid w:val="002860C4"/>
    <w:rsid w:val="002864A2"/>
    <w:rsid w:val="002A2467"/>
    <w:rsid w:val="002A5D10"/>
    <w:rsid w:val="002B2680"/>
    <w:rsid w:val="002B40FF"/>
    <w:rsid w:val="002B5741"/>
    <w:rsid w:val="002B5C19"/>
    <w:rsid w:val="002C5C92"/>
    <w:rsid w:val="002D2245"/>
    <w:rsid w:val="002D4E69"/>
    <w:rsid w:val="002D747B"/>
    <w:rsid w:val="002E0739"/>
    <w:rsid w:val="002E2A58"/>
    <w:rsid w:val="002E472E"/>
    <w:rsid w:val="0030181C"/>
    <w:rsid w:val="00305409"/>
    <w:rsid w:val="00315C1A"/>
    <w:rsid w:val="00322B87"/>
    <w:rsid w:val="003351BD"/>
    <w:rsid w:val="00337816"/>
    <w:rsid w:val="00347AF8"/>
    <w:rsid w:val="00350832"/>
    <w:rsid w:val="003559FF"/>
    <w:rsid w:val="003609EF"/>
    <w:rsid w:val="0036231A"/>
    <w:rsid w:val="00370C59"/>
    <w:rsid w:val="00371D7B"/>
    <w:rsid w:val="00374DD4"/>
    <w:rsid w:val="00381883"/>
    <w:rsid w:val="003824F3"/>
    <w:rsid w:val="0038798E"/>
    <w:rsid w:val="003904C5"/>
    <w:rsid w:val="003A5E5A"/>
    <w:rsid w:val="003D0899"/>
    <w:rsid w:val="003D1992"/>
    <w:rsid w:val="003E1A36"/>
    <w:rsid w:val="003E7B87"/>
    <w:rsid w:val="003F1C15"/>
    <w:rsid w:val="003F4274"/>
    <w:rsid w:val="003F6EF6"/>
    <w:rsid w:val="003F752F"/>
    <w:rsid w:val="00410044"/>
    <w:rsid w:val="004100A0"/>
    <w:rsid w:val="00410371"/>
    <w:rsid w:val="00416E59"/>
    <w:rsid w:val="00422D24"/>
    <w:rsid w:val="004242F1"/>
    <w:rsid w:val="004315CD"/>
    <w:rsid w:val="00444543"/>
    <w:rsid w:val="004511EB"/>
    <w:rsid w:val="00454375"/>
    <w:rsid w:val="00462E3C"/>
    <w:rsid w:val="00463C31"/>
    <w:rsid w:val="004735A3"/>
    <w:rsid w:val="00475B9B"/>
    <w:rsid w:val="0047616D"/>
    <w:rsid w:val="004827C6"/>
    <w:rsid w:val="0048549B"/>
    <w:rsid w:val="00492D4B"/>
    <w:rsid w:val="004A342C"/>
    <w:rsid w:val="004A46A8"/>
    <w:rsid w:val="004B75B7"/>
    <w:rsid w:val="004C12B5"/>
    <w:rsid w:val="004C20D1"/>
    <w:rsid w:val="004C6D7C"/>
    <w:rsid w:val="004C7367"/>
    <w:rsid w:val="004D0C07"/>
    <w:rsid w:val="004F34B9"/>
    <w:rsid w:val="0050572B"/>
    <w:rsid w:val="00511853"/>
    <w:rsid w:val="005141D9"/>
    <w:rsid w:val="0051580D"/>
    <w:rsid w:val="005166F0"/>
    <w:rsid w:val="00535F55"/>
    <w:rsid w:val="0054030B"/>
    <w:rsid w:val="005447C1"/>
    <w:rsid w:val="00544F6C"/>
    <w:rsid w:val="00547111"/>
    <w:rsid w:val="00550978"/>
    <w:rsid w:val="00553937"/>
    <w:rsid w:val="0056245F"/>
    <w:rsid w:val="00571785"/>
    <w:rsid w:val="00592D74"/>
    <w:rsid w:val="005A423B"/>
    <w:rsid w:val="005B78F5"/>
    <w:rsid w:val="005C6464"/>
    <w:rsid w:val="005C6952"/>
    <w:rsid w:val="005E2C44"/>
    <w:rsid w:val="005F0481"/>
    <w:rsid w:val="005F36FE"/>
    <w:rsid w:val="006160D0"/>
    <w:rsid w:val="00621188"/>
    <w:rsid w:val="006257ED"/>
    <w:rsid w:val="00634836"/>
    <w:rsid w:val="00643585"/>
    <w:rsid w:val="00644131"/>
    <w:rsid w:val="00644AD6"/>
    <w:rsid w:val="00646214"/>
    <w:rsid w:val="00651E9A"/>
    <w:rsid w:val="00653DE4"/>
    <w:rsid w:val="00654B17"/>
    <w:rsid w:val="006600A7"/>
    <w:rsid w:val="00662665"/>
    <w:rsid w:val="006626C7"/>
    <w:rsid w:val="006638FA"/>
    <w:rsid w:val="00663C2F"/>
    <w:rsid w:val="00665C47"/>
    <w:rsid w:val="00670842"/>
    <w:rsid w:val="006708FD"/>
    <w:rsid w:val="006745A2"/>
    <w:rsid w:val="00687460"/>
    <w:rsid w:val="0069079A"/>
    <w:rsid w:val="00695808"/>
    <w:rsid w:val="006B46FB"/>
    <w:rsid w:val="006C2D2F"/>
    <w:rsid w:val="006C5C59"/>
    <w:rsid w:val="006D5E69"/>
    <w:rsid w:val="006E1861"/>
    <w:rsid w:val="006E21FB"/>
    <w:rsid w:val="006F167B"/>
    <w:rsid w:val="006F76A7"/>
    <w:rsid w:val="00713542"/>
    <w:rsid w:val="00713744"/>
    <w:rsid w:val="00714841"/>
    <w:rsid w:val="0072478F"/>
    <w:rsid w:val="00724F6D"/>
    <w:rsid w:val="0072607E"/>
    <w:rsid w:val="00732E8B"/>
    <w:rsid w:val="00737CE4"/>
    <w:rsid w:val="00750342"/>
    <w:rsid w:val="00752F69"/>
    <w:rsid w:val="00757F7B"/>
    <w:rsid w:val="00761DD9"/>
    <w:rsid w:val="00787E09"/>
    <w:rsid w:val="00792342"/>
    <w:rsid w:val="007977A8"/>
    <w:rsid w:val="007977DF"/>
    <w:rsid w:val="007A1EFD"/>
    <w:rsid w:val="007A65FB"/>
    <w:rsid w:val="007B512A"/>
    <w:rsid w:val="007C05EF"/>
    <w:rsid w:val="007C11D3"/>
    <w:rsid w:val="007C2097"/>
    <w:rsid w:val="007D10F4"/>
    <w:rsid w:val="007D1169"/>
    <w:rsid w:val="007D22E3"/>
    <w:rsid w:val="007D2A2F"/>
    <w:rsid w:val="007D5690"/>
    <w:rsid w:val="007D651D"/>
    <w:rsid w:val="007D6A07"/>
    <w:rsid w:val="007D6C0D"/>
    <w:rsid w:val="007E2743"/>
    <w:rsid w:val="007E6431"/>
    <w:rsid w:val="007E6F95"/>
    <w:rsid w:val="007E7F7B"/>
    <w:rsid w:val="007F0466"/>
    <w:rsid w:val="007F45EC"/>
    <w:rsid w:val="007F689C"/>
    <w:rsid w:val="007F7259"/>
    <w:rsid w:val="008040A8"/>
    <w:rsid w:val="008279FA"/>
    <w:rsid w:val="00837CB1"/>
    <w:rsid w:val="008511BD"/>
    <w:rsid w:val="00855C60"/>
    <w:rsid w:val="008626E7"/>
    <w:rsid w:val="00870EE7"/>
    <w:rsid w:val="008710D1"/>
    <w:rsid w:val="0087472B"/>
    <w:rsid w:val="00882C76"/>
    <w:rsid w:val="0088494B"/>
    <w:rsid w:val="008863B9"/>
    <w:rsid w:val="008877FD"/>
    <w:rsid w:val="008927B4"/>
    <w:rsid w:val="00897866"/>
    <w:rsid w:val="008A45A6"/>
    <w:rsid w:val="008D3CCC"/>
    <w:rsid w:val="008D6631"/>
    <w:rsid w:val="008D6B1E"/>
    <w:rsid w:val="008E0177"/>
    <w:rsid w:val="008F0DB7"/>
    <w:rsid w:val="008F3789"/>
    <w:rsid w:val="008F686C"/>
    <w:rsid w:val="00905671"/>
    <w:rsid w:val="00907494"/>
    <w:rsid w:val="00910203"/>
    <w:rsid w:val="00911746"/>
    <w:rsid w:val="009142CB"/>
    <w:rsid w:val="009148DE"/>
    <w:rsid w:val="00915C0C"/>
    <w:rsid w:val="00917DA5"/>
    <w:rsid w:val="00934450"/>
    <w:rsid w:val="00941E30"/>
    <w:rsid w:val="0095065A"/>
    <w:rsid w:val="009531B0"/>
    <w:rsid w:val="00961F26"/>
    <w:rsid w:val="00963FBA"/>
    <w:rsid w:val="0096504E"/>
    <w:rsid w:val="009741B3"/>
    <w:rsid w:val="009755DF"/>
    <w:rsid w:val="009777D9"/>
    <w:rsid w:val="00990635"/>
    <w:rsid w:val="00991B88"/>
    <w:rsid w:val="00995580"/>
    <w:rsid w:val="009A3135"/>
    <w:rsid w:val="009A5753"/>
    <w:rsid w:val="009A579D"/>
    <w:rsid w:val="009B7983"/>
    <w:rsid w:val="009C173D"/>
    <w:rsid w:val="009C2957"/>
    <w:rsid w:val="009C635B"/>
    <w:rsid w:val="009C68DA"/>
    <w:rsid w:val="009C7F00"/>
    <w:rsid w:val="009D4055"/>
    <w:rsid w:val="009D5870"/>
    <w:rsid w:val="009D71AC"/>
    <w:rsid w:val="009E00FE"/>
    <w:rsid w:val="009E3297"/>
    <w:rsid w:val="009F734F"/>
    <w:rsid w:val="00A13EE9"/>
    <w:rsid w:val="00A203C8"/>
    <w:rsid w:val="00A246B6"/>
    <w:rsid w:val="00A25E61"/>
    <w:rsid w:val="00A3488A"/>
    <w:rsid w:val="00A3677E"/>
    <w:rsid w:val="00A438B1"/>
    <w:rsid w:val="00A47E70"/>
    <w:rsid w:val="00A50AAA"/>
    <w:rsid w:val="00A50CF0"/>
    <w:rsid w:val="00A547DF"/>
    <w:rsid w:val="00A7671C"/>
    <w:rsid w:val="00A8234E"/>
    <w:rsid w:val="00AA2CBC"/>
    <w:rsid w:val="00AB14A9"/>
    <w:rsid w:val="00AB3F81"/>
    <w:rsid w:val="00AB49A5"/>
    <w:rsid w:val="00AC5820"/>
    <w:rsid w:val="00AC794D"/>
    <w:rsid w:val="00AD1CD8"/>
    <w:rsid w:val="00AD2906"/>
    <w:rsid w:val="00AD623E"/>
    <w:rsid w:val="00AE1775"/>
    <w:rsid w:val="00AE3B55"/>
    <w:rsid w:val="00AF54C6"/>
    <w:rsid w:val="00AF603C"/>
    <w:rsid w:val="00AF712E"/>
    <w:rsid w:val="00B0639C"/>
    <w:rsid w:val="00B069BA"/>
    <w:rsid w:val="00B258BB"/>
    <w:rsid w:val="00B268A4"/>
    <w:rsid w:val="00B45C15"/>
    <w:rsid w:val="00B517DB"/>
    <w:rsid w:val="00B5552D"/>
    <w:rsid w:val="00B65D42"/>
    <w:rsid w:val="00B67B97"/>
    <w:rsid w:val="00B735CE"/>
    <w:rsid w:val="00B915EF"/>
    <w:rsid w:val="00B91BB7"/>
    <w:rsid w:val="00B968C8"/>
    <w:rsid w:val="00B97E9C"/>
    <w:rsid w:val="00BA3EC5"/>
    <w:rsid w:val="00BA51D9"/>
    <w:rsid w:val="00BA6C5D"/>
    <w:rsid w:val="00BA777D"/>
    <w:rsid w:val="00BB0F61"/>
    <w:rsid w:val="00BB14C7"/>
    <w:rsid w:val="00BB5DFC"/>
    <w:rsid w:val="00BD279D"/>
    <w:rsid w:val="00BD5284"/>
    <w:rsid w:val="00BD6BB8"/>
    <w:rsid w:val="00BE38B0"/>
    <w:rsid w:val="00C017E0"/>
    <w:rsid w:val="00C0311A"/>
    <w:rsid w:val="00C06580"/>
    <w:rsid w:val="00C24E09"/>
    <w:rsid w:val="00C33DFB"/>
    <w:rsid w:val="00C36561"/>
    <w:rsid w:val="00C473D8"/>
    <w:rsid w:val="00C474B9"/>
    <w:rsid w:val="00C47A06"/>
    <w:rsid w:val="00C516CF"/>
    <w:rsid w:val="00C550B6"/>
    <w:rsid w:val="00C62301"/>
    <w:rsid w:val="00C6379F"/>
    <w:rsid w:val="00C648F4"/>
    <w:rsid w:val="00C65302"/>
    <w:rsid w:val="00C65F3B"/>
    <w:rsid w:val="00C66BA2"/>
    <w:rsid w:val="00C8128B"/>
    <w:rsid w:val="00C821F2"/>
    <w:rsid w:val="00C85FF7"/>
    <w:rsid w:val="00C870F6"/>
    <w:rsid w:val="00C95985"/>
    <w:rsid w:val="00CA2C93"/>
    <w:rsid w:val="00CB0487"/>
    <w:rsid w:val="00CC1B6B"/>
    <w:rsid w:val="00CC5026"/>
    <w:rsid w:val="00CC68D0"/>
    <w:rsid w:val="00CD3C5F"/>
    <w:rsid w:val="00CE340F"/>
    <w:rsid w:val="00CF23E3"/>
    <w:rsid w:val="00CF4528"/>
    <w:rsid w:val="00CF6769"/>
    <w:rsid w:val="00D00920"/>
    <w:rsid w:val="00D03E91"/>
    <w:rsid w:val="00D03F9A"/>
    <w:rsid w:val="00D06D51"/>
    <w:rsid w:val="00D10BB8"/>
    <w:rsid w:val="00D174DB"/>
    <w:rsid w:val="00D24991"/>
    <w:rsid w:val="00D32D6C"/>
    <w:rsid w:val="00D33BDC"/>
    <w:rsid w:val="00D364A3"/>
    <w:rsid w:val="00D37C00"/>
    <w:rsid w:val="00D4089A"/>
    <w:rsid w:val="00D43550"/>
    <w:rsid w:val="00D50255"/>
    <w:rsid w:val="00D52262"/>
    <w:rsid w:val="00D55AD7"/>
    <w:rsid w:val="00D66520"/>
    <w:rsid w:val="00D66FF0"/>
    <w:rsid w:val="00D84AE9"/>
    <w:rsid w:val="00D852C7"/>
    <w:rsid w:val="00D8769A"/>
    <w:rsid w:val="00D9124E"/>
    <w:rsid w:val="00D91B72"/>
    <w:rsid w:val="00DA5C26"/>
    <w:rsid w:val="00DB3664"/>
    <w:rsid w:val="00DC041F"/>
    <w:rsid w:val="00DC0B24"/>
    <w:rsid w:val="00DD4799"/>
    <w:rsid w:val="00DE34CF"/>
    <w:rsid w:val="00DE7B8D"/>
    <w:rsid w:val="00DE7B9F"/>
    <w:rsid w:val="00E11E16"/>
    <w:rsid w:val="00E13F3D"/>
    <w:rsid w:val="00E159C3"/>
    <w:rsid w:val="00E166F3"/>
    <w:rsid w:val="00E24DEF"/>
    <w:rsid w:val="00E30743"/>
    <w:rsid w:val="00E31625"/>
    <w:rsid w:val="00E33902"/>
    <w:rsid w:val="00E34898"/>
    <w:rsid w:val="00E358E7"/>
    <w:rsid w:val="00E477BB"/>
    <w:rsid w:val="00E65A31"/>
    <w:rsid w:val="00E71ACF"/>
    <w:rsid w:val="00E753C3"/>
    <w:rsid w:val="00E77072"/>
    <w:rsid w:val="00E82536"/>
    <w:rsid w:val="00E876A1"/>
    <w:rsid w:val="00E95194"/>
    <w:rsid w:val="00EA1EB6"/>
    <w:rsid w:val="00EA216A"/>
    <w:rsid w:val="00EA2204"/>
    <w:rsid w:val="00EA4049"/>
    <w:rsid w:val="00EB09B7"/>
    <w:rsid w:val="00EB0FB6"/>
    <w:rsid w:val="00EE025E"/>
    <w:rsid w:val="00EE02F6"/>
    <w:rsid w:val="00EE05C7"/>
    <w:rsid w:val="00EE7D7C"/>
    <w:rsid w:val="00EF29FA"/>
    <w:rsid w:val="00EF5ACE"/>
    <w:rsid w:val="00EF764B"/>
    <w:rsid w:val="00F031B7"/>
    <w:rsid w:val="00F10A14"/>
    <w:rsid w:val="00F22093"/>
    <w:rsid w:val="00F25D98"/>
    <w:rsid w:val="00F27C3D"/>
    <w:rsid w:val="00F300FB"/>
    <w:rsid w:val="00F33E3F"/>
    <w:rsid w:val="00F41F81"/>
    <w:rsid w:val="00F47E93"/>
    <w:rsid w:val="00F60934"/>
    <w:rsid w:val="00F6118F"/>
    <w:rsid w:val="00F632F3"/>
    <w:rsid w:val="00F87CCA"/>
    <w:rsid w:val="00F92586"/>
    <w:rsid w:val="00F93313"/>
    <w:rsid w:val="00FA42F4"/>
    <w:rsid w:val="00FB5401"/>
    <w:rsid w:val="00FB6386"/>
    <w:rsid w:val="00FC4701"/>
    <w:rsid w:val="00FD0FBA"/>
    <w:rsid w:val="00FE0216"/>
    <w:rsid w:val="00FE4EC7"/>
    <w:rsid w:val="00FE6340"/>
    <w:rsid w:val="00FE73C2"/>
    <w:rsid w:val="00FF3A0B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49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7A65FB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7A65FB"/>
    <w:rPr>
      <w:rFonts w:ascii="Times New Roman" w:hAnsi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H4VU7HTV54JD-1231737843-1746</_dlc_DocId>
    <_dlc_DocIdUrl xmlns="05fef6b6-48ff-4793-a586-dff4857ec2fd">
      <Url>https://sharepoint.rsint.net/teams/MRT_Dev/_layouts/15/DocIdRedir.aspx?ID=H4VU7HTV54JD-1231737843-1746</Url>
      <Description>H4VU7HTV54JD-1231737843-1746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F3224D-B29E-4E0D-A385-9EB55A8615F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27553A07-569A-46F0-BB7C-A0C8C53EC3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8CE2517-ED1A-451B-8DF6-5D4BA3B6BAA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B29DE49-2011-4579-9DB3-543E72F77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712</Words>
  <Characters>4064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4767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2025-12-22T10:02:00Z</dcterms:created>
  <dcterms:modified xsi:type="dcterms:W3CDTF">2025-12-22T10:02:00Z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31250eb3-7759-4931-bcf7-e771aec3ea39</vt:lpwstr>
  </property>
</Properties>
</file>