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BBA32" w14:textId="152E7EE1" w:rsidR="006656B6" w:rsidRDefault="006656B6" w:rsidP="006656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8B5A1A" w:rsidRPr="008B5A1A">
        <w:rPr>
          <w:b/>
          <w:bCs/>
          <w:i/>
          <w:iCs/>
          <w:sz w:val="24"/>
          <w:szCs w:val="24"/>
        </w:rPr>
        <w:t>R5s250</w:t>
      </w:r>
      <w:r w:rsidR="00F30573">
        <w:rPr>
          <w:b/>
          <w:bCs/>
          <w:i/>
          <w:iCs/>
          <w:sz w:val="24"/>
          <w:szCs w:val="24"/>
        </w:rPr>
        <w:t>485</w:t>
      </w:r>
    </w:p>
    <w:p w14:paraId="1A2316BD" w14:textId="77777777" w:rsidR="006656B6" w:rsidRDefault="00000000" w:rsidP="006656B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656B6" w:rsidRPr="00BA51D9">
          <w:rPr>
            <w:b/>
            <w:noProof/>
            <w:sz w:val="24"/>
          </w:rPr>
          <w:t>Online</w:t>
        </w:r>
      </w:fldSimple>
      <w:r w:rsidR="006656B6">
        <w:rPr>
          <w:b/>
          <w:noProof/>
          <w:sz w:val="24"/>
        </w:rPr>
        <w:t xml:space="preserve">, </w:t>
      </w:r>
      <w:fldSimple w:instr=" DOCPROPERTY  Country  \* MERGEFORMAT "/>
      <w:r w:rsidR="006656B6">
        <w:rPr>
          <w:b/>
          <w:noProof/>
          <w:sz w:val="24"/>
        </w:rPr>
        <w:t xml:space="preserve">, </w:t>
      </w:r>
      <w:fldSimple w:instr=" DOCPROPERTY  StartDate  \* MERGEFORMAT ">
        <w:r w:rsidR="006656B6" w:rsidRPr="00BA51D9">
          <w:rPr>
            <w:b/>
            <w:noProof/>
            <w:sz w:val="24"/>
          </w:rPr>
          <w:t>13th Dec 2024</w:t>
        </w:r>
      </w:fldSimple>
      <w:r w:rsidR="006656B6">
        <w:rPr>
          <w:b/>
          <w:noProof/>
          <w:sz w:val="24"/>
        </w:rPr>
        <w:t xml:space="preserve"> - </w:t>
      </w:r>
      <w:fldSimple w:instr=" DOCPROPERTY  EndDate  \* MERGEFORMAT ">
        <w:r w:rsidR="006656B6"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56B6" w14:paraId="67F4F562" w14:textId="77777777" w:rsidTr="000D0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2C0CD4" w14:textId="77777777" w:rsidR="006656B6" w:rsidRDefault="006656B6" w:rsidP="000D09D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656B6" w14:paraId="50B1FFCE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769EAC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56B6" w14:paraId="7D45CE8D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AF5B1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62B0229C" w14:textId="77777777" w:rsidTr="000D09DB">
        <w:tc>
          <w:tcPr>
            <w:tcW w:w="142" w:type="dxa"/>
            <w:tcBorders>
              <w:left w:val="single" w:sz="4" w:space="0" w:color="auto"/>
            </w:tcBorders>
          </w:tcPr>
          <w:p w14:paraId="7A11F194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6DAC6F" w14:textId="77777777" w:rsidR="006656B6" w:rsidRPr="00410371" w:rsidRDefault="00000000" w:rsidP="000D09D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656B6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37CE6EF" w14:textId="77777777" w:rsidR="006656B6" w:rsidRDefault="006656B6" w:rsidP="000D09D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B412AD" w14:textId="37C21C8B" w:rsidR="006656B6" w:rsidRPr="00410371" w:rsidRDefault="00000000" w:rsidP="000D09D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56B6" w:rsidRPr="00410371">
                <w:rPr>
                  <w:b/>
                  <w:noProof/>
                  <w:sz w:val="28"/>
                </w:rPr>
                <w:t>3</w:t>
              </w:r>
              <w:r w:rsidR="00F30573">
                <w:rPr>
                  <w:b/>
                  <w:noProof/>
                  <w:sz w:val="28"/>
                </w:rPr>
                <w:t>778</w:t>
              </w:r>
            </w:fldSimple>
          </w:p>
        </w:tc>
        <w:tc>
          <w:tcPr>
            <w:tcW w:w="709" w:type="dxa"/>
          </w:tcPr>
          <w:p w14:paraId="4C3D44FF" w14:textId="77777777" w:rsidR="006656B6" w:rsidRDefault="006656B6" w:rsidP="000D09D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CD5C8" w14:textId="77777777" w:rsidR="006656B6" w:rsidRPr="00410371" w:rsidRDefault="00000000" w:rsidP="000D09D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656B6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66F2501E" w14:textId="77777777" w:rsidR="006656B6" w:rsidRDefault="006656B6" w:rsidP="000D09D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F86F67" w14:textId="0275E856" w:rsidR="006656B6" w:rsidRPr="00410371" w:rsidRDefault="00000000" w:rsidP="000D09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656B6" w:rsidRPr="00410371">
                <w:rPr>
                  <w:b/>
                  <w:noProof/>
                  <w:sz w:val="28"/>
                </w:rPr>
                <w:t>18.</w:t>
              </w:r>
              <w:r w:rsidR="00F30573">
                <w:rPr>
                  <w:b/>
                  <w:noProof/>
                  <w:sz w:val="28"/>
                </w:rPr>
                <w:t>4</w:t>
              </w:r>
              <w:r w:rsidR="006656B6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D6C0D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3F9A059A" w14:textId="77777777" w:rsidTr="000D0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2CB149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2B83C806" w14:textId="77777777" w:rsidTr="000D0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2D5B4BF" w14:textId="77777777" w:rsidR="006656B6" w:rsidRPr="00F25D98" w:rsidRDefault="006656B6" w:rsidP="000D09D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656B6" w14:paraId="2320025B" w14:textId="77777777" w:rsidTr="000D09DB">
        <w:tc>
          <w:tcPr>
            <w:tcW w:w="9641" w:type="dxa"/>
            <w:gridSpan w:val="9"/>
          </w:tcPr>
          <w:p w14:paraId="799D505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E073481" w14:textId="77777777" w:rsidR="006656B6" w:rsidRDefault="006656B6" w:rsidP="006656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56B6" w14:paraId="22DCE0D9" w14:textId="77777777" w:rsidTr="000D09DB">
        <w:tc>
          <w:tcPr>
            <w:tcW w:w="2835" w:type="dxa"/>
          </w:tcPr>
          <w:p w14:paraId="1575EB5E" w14:textId="77777777" w:rsidR="006656B6" w:rsidRDefault="006656B6" w:rsidP="000D09D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7D338F5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D3CF79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6F3BEA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E652EE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083FC3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830ABB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B3FA18B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2523D7" w14:textId="77777777" w:rsidR="006656B6" w:rsidRDefault="006656B6" w:rsidP="000D09D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EAAB456" w14:textId="77777777" w:rsidR="006656B6" w:rsidRDefault="006656B6" w:rsidP="006656B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56B6" w14:paraId="15082903" w14:textId="77777777" w:rsidTr="000D09DB">
        <w:tc>
          <w:tcPr>
            <w:tcW w:w="9640" w:type="dxa"/>
            <w:gridSpan w:val="11"/>
          </w:tcPr>
          <w:p w14:paraId="45D4F001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2B96" w14:paraId="133CB93A" w14:textId="77777777" w:rsidTr="000D0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1A18FA" w14:textId="77777777" w:rsidR="00FD2B96" w:rsidRDefault="00FD2B96" w:rsidP="00FD2B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1434" w14:textId="249098AD" w:rsidR="00FD2B96" w:rsidRDefault="003071BA" w:rsidP="00FD2B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Correction on </w:t>
            </w:r>
            <w:r w:rsidR="00FD2B96">
              <w:rPr>
                <w:rFonts w:cs="Arial"/>
              </w:rPr>
              <w:t>NR NTN</w:t>
            </w:r>
            <w:r w:rsidR="00FD2B96" w:rsidRPr="003C4E4F">
              <w:rPr>
                <w:rFonts w:cs="Arial"/>
              </w:rPr>
              <w:t xml:space="preserve"> test case </w:t>
            </w:r>
            <w:r w:rsidR="007E0027">
              <w:rPr>
                <w:rFonts w:cs="Arial"/>
              </w:rPr>
              <w:t>6.7.1.2</w:t>
            </w:r>
          </w:p>
        </w:tc>
      </w:tr>
      <w:tr w:rsidR="006656B6" w14:paraId="37523EB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1B9AB19A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9C1805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25A0D095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693C2C6C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810B71" w14:textId="6176C7BA" w:rsidR="006656B6" w:rsidRDefault="00A115D5" w:rsidP="000D09DB">
            <w:pPr>
              <w:pStyle w:val="CRCoverPage"/>
              <w:spacing w:after="0"/>
              <w:ind w:left="100"/>
              <w:rPr>
                <w:noProof/>
              </w:rPr>
            </w:pPr>
            <w:r>
              <w:t>ANRITSU LTD</w:t>
            </w:r>
          </w:p>
        </w:tc>
      </w:tr>
      <w:tr w:rsidR="006656B6" w14:paraId="1DFB9A94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256EB880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A8CE35" w14:textId="5212D683" w:rsidR="006656B6" w:rsidRDefault="006656B6" w:rsidP="008E5F82">
            <w:pPr>
              <w:pStyle w:val="CRCoverPage"/>
              <w:tabs>
                <w:tab w:val="left" w:pos="2484"/>
              </w:tabs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  <w:r w:rsidR="008E5F82">
              <w:tab/>
            </w:r>
          </w:p>
        </w:tc>
      </w:tr>
      <w:tr w:rsidR="006656B6" w14:paraId="49CADF6E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5865D2A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4EC43B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1FF7C009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06EA4A31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CFB5C" w14:textId="4818B343" w:rsidR="006656B6" w:rsidRPr="00EA12CF" w:rsidRDefault="00E53D55" w:rsidP="000D09DB">
            <w:pPr>
              <w:pStyle w:val="CRCoverPage"/>
              <w:spacing w:after="0"/>
              <w:ind w:left="100"/>
              <w:rPr>
                <w:noProof/>
                <w:lang w:val="en-IN"/>
              </w:rPr>
            </w:pPr>
            <w:proofErr w:type="spellStart"/>
            <w:r w:rsidRPr="00E53D55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09B3F628" w14:textId="77777777" w:rsidR="006656B6" w:rsidRPr="00EA12CF" w:rsidRDefault="006656B6" w:rsidP="000D09DB">
            <w:pPr>
              <w:pStyle w:val="CRCoverPage"/>
              <w:spacing w:after="0"/>
              <w:ind w:right="100"/>
              <w:rPr>
                <w:noProof/>
                <w:lang w:val="en-I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F70810" w14:textId="77777777" w:rsidR="006656B6" w:rsidRDefault="006656B6" w:rsidP="000D09D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FD3C1C" w14:textId="734CB76A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656B6">
                <w:rPr>
                  <w:noProof/>
                </w:rPr>
                <w:t>2025-</w:t>
              </w:r>
              <w:r w:rsidR="007E0027">
                <w:rPr>
                  <w:noProof/>
                </w:rPr>
                <w:t>11</w:t>
              </w:r>
              <w:r w:rsidR="006656B6">
                <w:rPr>
                  <w:noProof/>
                </w:rPr>
                <w:t>-</w:t>
              </w:r>
            </w:fldSimple>
            <w:r w:rsidR="007E0027">
              <w:rPr>
                <w:noProof/>
              </w:rPr>
              <w:t>2</w:t>
            </w:r>
            <w:r w:rsidR="00F30573">
              <w:rPr>
                <w:noProof/>
              </w:rPr>
              <w:t>4</w:t>
            </w:r>
          </w:p>
        </w:tc>
      </w:tr>
      <w:tr w:rsidR="006656B6" w14:paraId="7174AF63" w14:textId="77777777" w:rsidTr="000D09DB">
        <w:tc>
          <w:tcPr>
            <w:tcW w:w="1843" w:type="dxa"/>
            <w:tcBorders>
              <w:left w:val="single" w:sz="4" w:space="0" w:color="auto"/>
            </w:tcBorders>
          </w:tcPr>
          <w:p w14:paraId="7E8EE624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200137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DB8ADA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6A87F0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BEDEB9C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4B1D46B" w14:textId="77777777" w:rsidTr="000D0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796293" w14:textId="77777777" w:rsidR="006656B6" w:rsidRDefault="006656B6" w:rsidP="000D09D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C773BF" w14:textId="15839E93" w:rsidR="006656B6" w:rsidRDefault="003071BA" w:rsidP="000D09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B05822" w14:textId="77777777" w:rsidR="006656B6" w:rsidRDefault="006656B6" w:rsidP="000D09D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31B97C" w14:textId="77777777" w:rsidR="006656B6" w:rsidRDefault="006656B6" w:rsidP="000D09D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A5BF8A" w14:textId="77777777" w:rsidR="006656B6" w:rsidRDefault="00000000" w:rsidP="000D09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656B6">
                <w:rPr>
                  <w:noProof/>
                </w:rPr>
                <w:t>Rel-18</w:t>
              </w:r>
            </w:fldSimple>
          </w:p>
        </w:tc>
      </w:tr>
      <w:tr w:rsidR="006656B6" w14:paraId="3CA2AED6" w14:textId="77777777" w:rsidTr="000D0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2EEB0E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C5E4A" w14:textId="77777777" w:rsidR="006656B6" w:rsidRDefault="006656B6" w:rsidP="000D09D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3BA0D6E" w14:textId="77777777" w:rsidR="006656B6" w:rsidRDefault="006656B6" w:rsidP="000D09D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A218EA" w14:textId="77777777" w:rsidR="006656B6" w:rsidRPr="007C2097" w:rsidRDefault="006656B6" w:rsidP="000D09D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656B6" w14:paraId="09211249" w14:textId="77777777" w:rsidTr="000D09DB">
        <w:tc>
          <w:tcPr>
            <w:tcW w:w="1843" w:type="dxa"/>
          </w:tcPr>
          <w:p w14:paraId="481A1BD0" w14:textId="77777777" w:rsidR="006656B6" w:rsidRDefault="006656B6" w:rsidP="000D09D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A9CCC3" w14:textId="77777777" w:rsidR="006656B6" w:rsidRDefault="006656B6" w:rsidP="000D09D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2FBA5827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C72BE5" w14:textId="5E16B8E9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EBE4ED" w14:textId="6E723817" w:rsidR="00AF3E71" w:rsidRPr="00F30573" w:rsidRDefault="00F30573" w:rsidP="00AF3E71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There is typo for cell release procedure to be performed cell1 rather cell11</w:t>
            </w:r>
          </w:p>
        </w:tc>
      </w:tr>
      <w:tr w:rsidR="00AF3E71" w14:paraId="24F1E69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D493FB" w14:textId="77777777" w:rsidR="00AF3E71" w:rsidRDefault="00AF3E71" w:rsidP="00AF3E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DC66B" w14:textId="04CB9F73" w:rsidR="00AF3E71" w:rsidRDefault="00AF3E71" w:rsidP="00AF3E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3E71" w14:paraId="4B01FA7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80206" w14:textId="0E99245E" w:rsidR="00AF3E71" w:rsidRDefault="00AF3E71" w:rsidP="00AF3E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291D8" w14:textId="6B850292" w:rsidR="00AF3E71" w:rsidRDefault="00AF3E71" w:rsidP="00F30573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</w:rPr>
              <w:t>Changed to cell11.</w:t>
            </w:r>
          </w:p>
        </w:tc>
      </w:tr>
      <w:tr w:rsidR="00EA12CF" w14:paraId="0CD03138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F174FA" w14:textId="77777777" w:rsidR="00EA12CF" w:rsidRDefault="00EA12CF" w:rsidP="00EA12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16FF1" w14:textId="77777777" w:rsidR="00EA12CF" w:rsidRDefault="00EA12CF" w:rsidP="00EA12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12CF" w14:paraId="7C9F8B6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FCDB75" w14:textId="6A68D1BE" w:rsidR="00EA12CF" w:rsidRDefault="00EA12CF" w:rsidP="00EA12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BCE20" w14:textId="4C65CD54" w:rsidR="00EA12CF" w:rsidRDefault="00AF3E71" w:rsidP="00D2165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Testcase will fail abnormaly</w:t>
            </w:r>
          </w:p>
        </w:tc>
      </w:tr>
      <w:tr w:rsidR="006656B6" w14:paraId="735637FB" w14:textId="77777777" w:rsidTr="000D09DB">
        <w:tc>
          <w:tcPr>
            <w:tcW w:w="2694" w:type="dxa"/>
            <w:gridSpan w:val="2"/>
          </w:tcPr>
          <w:p w14:paraId="0FB49A5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927319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53715F01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AE9756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F0A186" w14:textId="3072ACBC" w:rsidR="006656B6" w:rsidRDefault="00AF3E71" w:rsidP="006656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6.7.1.2</w:t>
            </w:r>
            <w:r w:rsidR="006656B6">
              <w:rPr>
                <w:noProof/>
              </w:rPr>
              <w:t>.NR5GC</w:t>
            </w:r>
          </w:p>
        </w:tc>
      </w:tr>
      <w:tr w:rsidR="006656B6" w14:paraId="473AEB56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569496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8F158E" w14:textId="77777777" w:rsidR="006656B6" w:rsidRDefault="006656B6" w:rsidP="006656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56B6" w14:paraId="07D76BE0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631AB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0565A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18A854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DFE8C5C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5B8A5A" w14:textId="77777777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0C4D0344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52274C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BA6DEB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7AC02" w14:textId="1B799931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2EA830" w14:textId="77777777" w:rsidR="006656B6" w:rsidRDefault="006656B6" w:rsidP="006656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6FCCC" w14:textId="0264B51D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16801495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3036D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71729" w14:textId="4FBB98DA" w:rsidR="006656B6" w:rsidRDefault="006656B6" w:rsidP="007E002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039F7" w14:textId="01C3CDD2" w:rsidR="006656B6" w:rsidRDefault="007E0027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AC954E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E8A7F4" w14:textId="4E759792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57B70F6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262E8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B942C2" w14:textId="77777777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2FC92" w14:textId="6D01D7D9" w:rsidR="006656B6" w:rsidRDefault="006656B6" w:rsidP="006656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E03CB0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850900" w14:textId="3EDC10B4" w:rsidR="006656B6" w:rsidRDefault="006656B6" w:rsidP="006656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56B6" w14:paraId="74A54407" w14:textId="77777777" w:rsidTr="000D09D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CA6C" w14:textId="77777777" w:rsidR="006656B6" w:rsidRDefault="006656B6" w:rsidP="006656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204934" w14:textId="77777777" w:rsidR="006656B6" w:rsidRDefault="006656B6" w:rsidP="006656B6">
            <w:pPr>
              <w:pStyle w:val="CRCoverPage"/>
              <w:spacing w:after="0"/>
              <w:rPr>
                <w:noProof/>
              </w:rPr>
            </w:pPr>
          </w:p>
        </w:tc>
      </w:tr>
      <w:tr w:rsidR="006656B6" w14:paraId="54C6FB4C" w14:textId="77777777" w:rsidTr="000D09D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2FAF37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18F65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56B6" w:rsidRPr="008863B9" w14:paraId="7A885599" w14:textId="77777777" w:rsidTr="000D09D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A368C6" w14:textId="77777777" w:rsidR="006656B6" w:rsidRPr="008863B9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F76FC9" w14:textId="77777777" w:rsidR="006656B6" w:rsidRPr="008863B9" w:rsidRDefault="006656B6" w:rsidP="006656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56B6" w14:paraId="392F5142" w14:textId="77777777" w:rsidTr="000D09D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48B7C8" w14:textId="77777777" w:rsidR="006656B6" w:rsidRDefault="006656B6" w:rsidP="006656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BF4E66" w14:textId="77777777" w:rsidR="006656B6" w:rsidRDefault="006656B6" w:rsidP="006656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75986F" w14:textId="77777777" w:rsidR="008506AC" w:rsidRDefault="008506AC" w:rsidP="008506AC">
      <w:pPr>
        <w:pStyle w:val="CRCoverPage"/>
        <w:spacing w:after="0"/>
        <w:rPr>
          <w:noProof/>
          <w:sz w:val="8"/>
          <w:szCs w:val="8"/>
        </w:rPr>
      </w:pPr>
    </w:p>
    <w:p w14:paraId="2E781DDE" w14:textId="77777777" w:rsidR="009A221F" w:rsidRDefault="009A221F" w:rsidP="009A221F">
      <w:pPr>
        <w:pStyle w:val="CRCoverPage"/>
        <w:spacing w:after="0"/>
        <w:rPr>
          <w:noProof/>
          <w:sz w:val="8"/>
          <w:szCs w:val="8"/>
        </w:rPr>
      </w:pPr>
    </w:p>
    <w:p w14:paraId="6ACC163E" w14:textId="77777777" w:rsidR="002E24A2" w:rsidRDefault="002E24A2" w:rsidP="002E24A2">
      <w:pPr>
        <w:pStyle w:val="CRCoverPage"/>
        <w:spacing w:after="0"/>
        <w:rPr>
          <w:noProof/>
          <w:sz w:val="8"/>
          <w:szCs w:val="8"/>
        </w:rPr>
      </w:pPr>
    </w:p>
    <w:p w14:paraId="135701AD" w14:textId="77777777" w:rsidR="000D7399" w:rsidRDefault="000D7399" w:rsidP="000D7399">
      <w:pPr>
        <w:pStyle w:val="CRCoverPage"/>
        <w:spacing w:after="0"/>
        <w:rPr>
          <w:noProof/>
          <w:sz w:val="8"/>
          <w:szCs w:val="8"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94320517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3CC11292" w14:textId="77777777" w:rsidR="00996923" w:rsidRDefault="00444FBC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="00996923">
        <w:rPr>
          <w:rFonts w:cs="Arial"/>
        </w:rPr>
        <w:fldChar w:fldCharType="begin"/>
      </w:r>
      <w:r w:rsidR="00996923">
        <w:rPr>
          <w:rFonts w:cs="Arial"/>
        </w:rPr>
        <w:instrText xml:space="preserve"> TOC \o "1-3" </w:instrText>
      </w:r>
      <w:r w:rsidR="00996923">
        <w:rPr>
          <w:rFonts w:cs="Arial"/>
        </w:rPr>
        <w:fldChar w:fldCharType="separate"/>
      </w:r>
      <w:r w:rsidR="00996923" w:rsidRPr="00901089">
        <w:rPr>
          <w:rFonts w:ascii="Arial" w:hAnsi="Arial" w:cs="Arial"/>
          <w:iCs/>
        </w:rPr>
        <w:t>Table of Contents</w:t>
      </w:r>
      <w:r w:rsidR="00996923">
        <w:tab/>
      </w:r>
      <w:r w:rsidR="00996923">
        <w:fldChar w:fldCharType="begin"/>
      </w:r>
      <w:r w:rsidR="00996923">
        <w:instrText xml:space="preserve"> PAGEREF _Toc193970891 \h </w:instrText>
      </w:r>
      <w:r w:rsidR="00996923">
        <w:fldChar w:fldCharType="separate"/>
      </w:r>
      <w:r w:rsidR="00996923">
        <w:t>2</w:t>
      </w:r>
      <w:r w:rsidR="00996923">
        <w:fldChar w:fldCharType="end"/>
      </w:r>
    </w:p>
    <w:p w14:paraId="55F22E8C" w14:textId="77777777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_Toc193970892 \h </w:instrText>
      </w:r>
      <w:r>
        <w:fldChar w:fldCharType="separate"/>
      </w:r>
      <w:r>
        <w:t>3</w:t>
      </w:r>
      <w:r>
        <w:fldChar w:fldCharType="end"/>
      </w:r>
    </w:p>
    <w:p w14:paraId="46F0A3F3" w14:textId="1DCD9DD4" w:rsidR="00996923" w:rsidRDefault="00996923" w:rsidP="00996923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</w:p>
    <w:p w14:paraId="18CE7B1E" w14:textId="3FAC851B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2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 xml:space="preserve">Corrections required to testcase </w:t>
      </w:r>
      <w:r w:rsidR="00AF3E71">
        <w:rPr>
          <w:rFonts w:cs="Arial"/>
          <w:b/>
        </w:rPr>
        <w:t>6.7.1.2</w:t>
      </w:r>
      <w:r>
        <w:tab/>
      </w:r>
      <w:r>
        <w:fldChar w:fldCharType="begin"/>
      </w:r>
      <w:r>
        <w:instrText xml:space="preserve"> PAGEREF _Toc193970894 \h </w:instrText>
      </w:r>
      <w:r>
        <w:fldChar w:fldCharType="separate"/>
      </w:r>
      <w:r>
        <w:t>4</w:t>
      </w:r>
      <w:r>
        <w:fldChar w:fldCharType="end"/>
      </w:r>
    </w:p>
    <w:p w14:paraId="323A5D6E" w14:textId="7251930F" w:rsidR="00996923" w:rsidRDefault="00996923" w:rsidP="00996923">
      <w:pPr>
        <w:pStyle w:val="TOC2"/>
      </w:pPr>
      <w:r w:rsidRPr="00901089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  <w:color w:val="000000"/>
          <w:lang w:eastAsia="en-GB"/>
        </w:rPr>
        <w:t>Change 1</w:t>
      </w:r>
      <w:r>
        <w:tab/>
      </w:r>
      <w:r w:rsidR="002112F2">
        <w:t>5</w:t>
      </w:r>
    </w:p>
    <w:p w14:paraId="111143E3" w14:textId="6AE3B970" w:rsidR="00EF4CAC" w:rsidRPr="00EF4CAC" w:rsidRDefault="00EF4CAC" w:rsidP="00EF4CAC">
      <w:pPr>
        <w:pStyle w:val="TOC2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</w:p>
    <w:p w14:paraId="3A9B6E2D" w14:textId="66351CF6" w:rsidR="00996923" w:rsidRDefault="00996923" w:rsidP="00996923">
      <w:pPr>
        <w:pStyle w:val="TOC1"/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01089">
        <w:rPr>
          <w:rFonts w:cs="Arial"/>
          <w:b/>
        </w:rPr>
        <w:t>5</w:t>
      </w:r>
      <w:r>
        <w:rPr>
          <w:rFonts w:asciiTheme="minorHAnsi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01089">
        <w:rPr>
          <w:rFonts w:cs="Arial"/>
          <w:b/>
        </w:rPr>
        <w:t>References</w:t>
      </w:r>
      <w:r>
        <w:tab/>
      </w:r>
      <w:r w:rsidR="002112F2">
        <w:t>10</w:t>
      </w:r>
    </w:p>
    <w:p w14:paraId="22EC0386" w14:textId="77DE88DD" w:rsidR="00E23B30" w:rsidRPr="00E23B30" w:rsidRDefault="00996923" w:rsidP="00996923">
      <w:pPr>
        <w:pStyle w:val="TOC1"/>
      </w:pPr>
      <w:r>
        <w:rPr>
          <w:rFonts w:cs="Arial"/>
          <w:noProof/>
        </w:rPr>
        <w:fldChar w:fldCharType="end"/>
      </w:r>
    </w:p>
    <w:p w14:paraId="302138F3" w14:textId="2D7069FE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1" w:name="_Toc122434485"/>
      <w:bookmarkStart w:id="2" w:name="_Toc194320518"/>
      <w:r w:rsidRPr="00E12CDE">
        <w:rPr>
          <w:rFonts w:cs="Arial"/>
        </w:rPr>
        <w:lastRenderedPageBreak/>
        <w:t>Overview</w:t>
      </w:r>
      <w:bookmarkEnd w:id="1"/>
      <w:bookmarkEnd w:id="2"/>
    </w:p>
    <w:p w14:paraId="1A7AB5AB" w14:textId="2394422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bookmarkStart w:id="3" w:name="_Toc122434488"/>
      <w:bookmarkStart w:id="4" w:name="_Toc295288959"/>
      <w:bookmarkStart w:id="5" w:name="_Toc194320519"/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NR5GC test case </w:t>
      </w:r>
      <w:r w:rsidR="00FC4CFB">
        <w:rPr>
          <w:rFonts w:cs="Arial"/>
        </w:rPr>
        <w:t>6.7.1.2</w:t>
      </w:r>
      <w:r>
        <w:rPr>
          <w:rFonts w:cs="Arial"/>
        </w:rPr>
        <w:t xml:space="preserve"> which is part of the NR5GC test suite in </w:t>
      </w:r>
      <w:r w:rsidRPr="00AA391D">
        <w:rPr>
          <w:rFonts w:cs="Arial"/>
          <w:lang w:val="en-US"/>
        </w:rPr>
        <w:t>iwd-TTCN3-B2024-06_D25wk</w:t>
      </w:r>
      <w:r w:rsidR="00980214">
        <w:rPr>
          <w:rFonts w:cs="Arial"/>
          <w:lang w:val="en-US"/>
        </w:rPr>
        <w:t>38</w:t>
      </w:r>
      <w:r>
        <w:rPr>
          <w:rFonts w:cs="Arial"/>
        </w:rPr>
        <w:t>.</w:t>
      </w:r>
    </w:p>
    <w:p w14:paraId="70982F0B" w14:textId="77777777" w:rsidR="00253C97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 xml:space="preserve">xecution log file(s) is (are) provided as evidence. </w:t>
      </w:r>
    </w:p>
    <w:p w14:paraId="1951B59B" w14:textId="47D1A0C9" w:rsidR="00253C97" w:rsidRPr="004F69EA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Narendra Kalahasti</w:t>
      </w:r>
    </w:p>
    <w:p w14:paraId="6EB0B17B" w14:textId="6A2B1126" w:rsidR="00253C97" w:rsidRPr="00F30F52" w:rsidRDefault="00253C97" w:rsidP="00253C97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hyperlink r:id="rId19" w:history="1">
        <w:r w:rsidR="00203F8E" w:rsidRPr="00562348">
          <w:rPr>
            <w:rStyle w:val="Hyperlink"/>
            <w:rFonts w:cs="Arial"/>
            <w:sz w:val="24"/>
            <w:lang w:eastAsia="ja-JP"/>
          </w:rPr>
          <w:t>Narendra.Kalahasti@anritsu.com</w:t>
        </w:r>
      </w:hyperlink>
      <w:r w:rsidRPr="00F30F52">
        <w:rPr>
          <w:rFonts w:cs="Arial"/>
          <w:sz w:val="24"/>
          <w:lang w:eastAsia="ja-JP"/>
        </w:rPr>
        <w:t xml:space="preserve"> </w:t>
      </w:r>
      <w:r w:rsidRPr="00F30F52">
        <w:rPr>
          <w:rFonts w:cs="Arial"/>
          <w:lang w:eastAsia="ja-JP"/>
        </w:rPr>
        <w:tab/>
      </w:r>
    </w:p>
    <w:p w14:paraId="2A57A3D8" w14:textId="77777777" w:rsidR="00DE555B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r w:rsidRPr="00E12CDE">
        <w:rPr>
          <w:rFonts w:cs="Arial"/>
        </w:rPr>
        <w:t>Corrections required</w:t>
      </w:r>
      <w:bookmarkEnd w:id="3"/>
      <w:bookmarkEnd w:id="4"/>
      <w:bookmarkEnd w:id="5"/>
    </w:p>
    <w:p w14:paraId="5CC8891A" w14:textId="4E379815" w:rsidR="00BB6C5E" w:rsidRPr="00E12CDE" w:rsidRDefault="00BB6C5E" w:rsidP="00BB6C5E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6" w:name="_Toc183764882"/>
      <w:bookmarkStart w:id="7" w:name="_Toc194320520"/>
      <w:r w:rsidRPr="00E12CDE">
        <w:rPr>
          <w:b/>
          <w:lang w:val="pt-BR"/>
        </w:rPr>
        <w:t xml:space="preserve">Change </w:t>
      </w:r>
      <w:r w:rsidR="00DD4C47">
        <w:rPr>
          <w:b/>
          <w:lang w:val="pt-BR"/>
        </w:rPr>
        <w:t>1</w:t>
      </w:r>
      <w:bookmarkEnd w:id="6"/>
      <w:bookmarkEnd w:id="7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BB6C5E" w:rsidRPr="00E12CDE" w14:paraId="4A768E08" w14:textId="77777777" w:rsidTr="00115981">
        <w:trPr>
          <w:trHeight w:val="447"/>
        </w:trPr>
        <w:tc>
          <w:tcPr>
            <w:tcW w:w="1985" w:type="dxa"/>
          </w:tcPr>
          <w:p w14:paraId="14408257" w14:textId="77777777" w:rsidR="00BB6C5E" w:rsidRPr="00E12CDE" w:rsidRDefault="00BB6C5E" w:rsidP="0011598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09D4F98F" w14:textId="777153EA" w:rsidR="00BB6C5E" w:rsidRPr="00014975" w:rsidRDefault="00B12AA5" w:rsidP="00115981">
            <w:pPr>
              <w:spacing w:after="0"/>
              <w:rPr>
                <w:rFonts w:ascii="Arial" w:hAnsi="Arial" w:cs="Arial"/>
                <w:bCs/>
                <w:lang w:val="en-IN"/>
              </w:rPr>
            </w:pPr>
            <w:r w:rsidRPr="00FC4CFB">
              <w:rPr>
                <w:rFonts w:ascii="Arial" w:hAnsi="Arial" w:cs="Arial"/>
                <w:bCs/>
              </w:rPr>
              <w:t>fl_TC_6_7_1_2_Body</w:t>
            </w:r>
            <w:r>
              <w:rPr>
                <w:rFonts w:ascii="Arial" w:hAnsi="Arial" w:cs="Arial"/>
                <w:bCs/>
              </w:rPr>
              <w:t xml:space="preserve"> </w:t>
            </w:r>
            <w:r w:rsidR="00A52393">
              <w:rPr>
                <w:rFonts w:ascii="Arial" w:hAnsi="Arial" w:cs="Arial"/>
                <w:bCs/>
              </w:rPr>
              <w:t>()</w:t>
            </w:r>
          </w:p>
        </w:tc>
      </w:tr>
      <w:tr w:rsidR="00BB6C5E" w:rsidRPr="003A459F" w14:paraId="573A6ACC" w14:textId="77777777" w:rsidTr="00115981">
        <w:trPr>
          <w:trHeight w:val="452"/>
        </w:trPr>
        <w:tc>
          <w:tcPr>
            <w:tcW w:w="1985" w:type="dxa"/>
          </w:tcPr>
          <w:p w14:paraId="4133B3C1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23FA3452" w14:textId="534A77CF" w:rsidR="00F30573" w:rsidRPr="008F6111" w:rsidRDefault="00F30573" w:rsidP="00F30573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  <w:r>
              <w:rPr>
                <w:rFonts w:eastAsia="SimSun" w:cs="Arial"/>
                <w:lang w:val="en-IN" w:eastAsia="zh-CN"/>
              </w:rPr>
              <w:t>There is typo for cell release procedure to be performed cell1</w:t>
            </w:r>
            <w:r>
              <w:rPr>
                <w:rFonts w:eastAsia="SimSun" w:cs="Arial"/>
                <w:lang w:val="en-IN" w:eastAsia="zh-CN"/>
              </w:rPr>
              <w:t xml:space="preserve"> rather cell11</w:t>
            </w:r>
          </w:p>
          <w:p w14:paraId="0458A18E" w14:textId="63A892FB" w:rsidR="00C91D28" w:rsidRPr="003A459F" w:rsidRDefault="00C91D28" w:rsidP="00C72FB7">
            <w:pPr>
              <w:pStyle w:val="CRCoverPage"/>
              <w:spacing w:after="0"/>
              <w:rPr>
                <w:rFonts w:eastAsia="SimSun" w:cs="Arial"/>
                <w:lang w:val="en-IN" w:eastAsia="zh-CN"/>
              </w:rPr>
            </w:pPr>
          </w:p>
        </w:tc>
      </w:tr>
      <w:tr w:rsidR="00BB6C5E" w:rsidRPr="00E12CDE" w14:paraId="3EF26754" w14:textId="77777777" w:rsidTr="00115981">
        <w:tc>
          <w:tcPr>
            <w:tcW w:w="1985" w:type="dxa"/>
          </w:tcPr>
          <w:p w14:paraId="7720065F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90CE678" w14:textId="588A4F15" w:rsidR="00DE686E" w:rsidRPr="00F30573" w:rsidRDefault="00AF3E71" w:rsidP="00F30573">
            <w:pPr>
              <w:rPr>
                <w:rFonts w:cs="Arial"/>
              </w:rPr>
            </w:pPr>
            <w:r w:rsidRPr="00F30573">
              <w:rPr>
                <w:rFonts w:ascii="Arial" w:eastAsia="SimSun" w:hAnsi="Arial" w:cs="Arial"/>
                <w:lang w:val="en-IN" w:eastAsia="zh-CN"/>
              </w:rPr>
              <w:t>Changed to cell11.</w:t>
            </w:r>
          </w:p>
        </w:tc>
      </w:tr>
      <w:tr w:rsidR="00BB6C5E" w:rsidRPr="00E12CDE" w14:paraId="42952F63" w14:textId="77777777" w:rsidTr="00115981">
        <w:tc>
          <w:tcPr>
            <w:tcW w:w="1985" w:type="dxa"/>
          </w:tcPr>
          <w:p w14:paraId="7472E445" w14:textId="77777777" w:rsidR="00BB6C5E" w:rsidRPr="00E12CDE" w:rsidRDefault="00BB6C5E" w:rsidP="00115981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6AC1456" w14:textId="33566912" w:rsidR="00BB6C5E" w:rsidRPr="000D7399" w:rsidRDefault="000611C7" w:rsidP="00115981">
            <w:pPr>
              <w:spacing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val="en-IN" w:eastAsia="en-GB"/>
              </w:rPr>
              <w:t>NTN_Idle_NR5GC</w:t>
            </w:r>
            <w:r w:rsidR="009E379F" w:rsidRPr="009E379F">
              <w:rPr>
                <w:rFonts w:ascii="Arial" w:hAnsi="Arial" w:cs="Arial"/>
                <w:lang w:val="en-IN" w:eastAsia="en-GB"/>
              </w:rPr>
              <w:t>.ttcn</w:t>
            </w:r>
          </w:p>
        </w:tc>
      </w:tr>
    </w:tbl>
    <w:p w14:paraId="7047C473" w14:textId="77777777" w:rsidR="00BB6C5E" w:rsidRDefault="00BB6C5E" w:rsidP="00BB6C5E">
      <w:pPr>
        <w:rPr>
          <w:rFonts w:ascii="Arial" w:hAnsi="Arial" w:cs="Arial"/>
          <w:b/>
        </w:rPr>
      </w:pPr>
    </w:p>
    <w:p w14:paraId="0C4867AB" w14:textId="77777777" w:rsidR="00BB6C5E" w:rsidRPr="005571C5" w:rsidRDefault="00BB6C5E" w:rsidP="00BB6C5E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FA6878F" w14:textId="77777777" w:rsidTr="00115981">
        <w:tc>
          <w:tcPr>
            <w:tcW w:w="9629" w:type="dxa"/>
          </w:tcPr>
          <w:p w14:paraId="58829E99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function fl_TC_6_7_1_2_Body() runs on NR5GC_PTC</w:t>
            </w:r>
          </w:p>
          <w:p w14:paraId="260B3EE2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{</w:t>
            </w:r>
          </w:p>
          <w:p w14:paraId="18781BC7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C4CFB">
              <w:rPr>
                <w:rFonts w:ascii="Arial" w:hAnsi="Arial" w:cs="Arial"/>
                <w:bCs/>
              </w:rPr>
              <w:t>NG_NAS_MSG_Indication_Type</w:t>
            </w:r>
            <w:proofErr w:type="spellEnd"/>
            <w:r w:rsidRPr="00FC4CFB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C4CFB">
              <w:rPr>
                <w:rFonts w:ascii="Arial" w:hAnsi="Arial" w:cs="Arial"/>
                <w:bCs/>
              </w:rPr>
              <w:t>v_NasInd</w:t>
            </w:r>
            <w:proofErr w:type="spellEnd"/>
            <w:r w:rsidRPr="00FC4CFB">
              <w:rPr>
                <w:rFonts w:ascii="Arial" w:hAnsi="Arial" w:cs="Arial"/>
                <w:bCs/>
              </w:rPr>
              <w:t>;</w:t>
            </w:r>
          </w:p>
          <w:p w14:paraId="52CE5332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67E5FB87" w14:textId="2220AD7D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-----skip code----</w:t>
            </w:r>
          </w:p>
          <w:p w14:paraId="7CEF6286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</w:t>
            </w:r>
          </w:p>
          <w:p w14:paraId="06A3B1E2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// @siclog "Step 11" </w:t>
            </w:r>
            <w:proofErr w:type="spellStart"/>
            <w:r w:rsidRPr="00FC4CFB">
              <w:rPr>
                <w:rFonts w:ascii="Arial" w:hAnsi="Arial" w:cs="Arial"/>
                <w:bCs/>
              </w:rPr>
              <w:t>siclog</w:t>
            </w:r>
            <w:proofErr w:type="spellEnd"/>
            <w:r w:rsidRPr="00FC4CFB">
              <w:rPr>
                <w:rFonts w:ascii="Arial" w:hAnsi="Arial" w:cs="Arial"/>
                <w:bCs/>
              </w:rPr>
              <w:t>@</w:t>
            </w:r>
          </w:p>
          <w:p w14:paraId="50EBE0AD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// The SS transmits an </w:t>
            </w:r>
            <w:proofErr w:type="spellStart"/>
            <w:r w:rsidRPr="00FC4CFB">
              <w:rPr>
                <w:rFonts w:ascii="Arial" w:hAnsi="Arial" w:cs="Arial"/>
                <w:bCs/>
              </w:rPr>
              <w:t>RRCRelease</w:t>
            </w:r>
            <w:proofErr w:type="spellEnd"/>
            <w:r w:rsidRPr="00FC4CFB">
              <w:rPr>
                <w:rFonts w:ascii="Arial" w:hAnsi="Arial" w:cs="Arial"/>
                <w:bCs/>
              </w:rPr>
              <w:t xml:space="preserve"> message to move to RRC_IDLE state.</w:t>
            </w:r>
          </w:p>
          <w:p w14:paraId="041721D2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C4CFB">
              <w:rPr>
                <w:rFonts w:ascii="Arial" w:hAnsi="Arial" w:cs="Arial"/>
                <w:bCs/>
              </w:rPr>
              <w:t>f_NR_RRCRelease</w:t>
            </w:r>
            <w:proofErr w:type="spellEnd"/>
            <w:r w:rsidRPr="00FC4CFB">
              <w:rPr>
                <w:rFonts w:ascii="Arial" w:hAnsi="Arial" w:cs="Arial"/>
                <w:bCs/>
              </w:rPr>
              <w:t>(</w:t>
            </w:r>
            <w:r w:rsidRPr="00FC4CFB">
              <w:rPr>
                <w:rFonts w:ascii="Arial" w:hAnsi="Arial" w:cs="Arial"/>
                <w:bCs/>
                <w:highlight w:val="yellow"/>
              </w:rPr>
              <w:t>nr_Cell1</w:t>
            </w:r>
            <w:r w:rsidRPr="00FC4CFB">
              <w:rPr>
                <w:rFonts w:ascii="Arial" w:hAnsi="Arial" w:cs="Arial"/>
                <w:bCs/>
              </w:rPr>
              <w:t>);</w:t>
            </w:r>
          </w:p>
          <w:p w14:paraId="104484C7" w14:textId="06792805" w:rsidR="00BB6C5E" w:rsidRPr="00AE1F13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22AB3472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</w:p>
    <w:p w14:paraId="1D07B56F" w14:textId="77777777" w:rsidR="00BB6C5E" w:rsidRDefault="00BB6C5E" w:rsidP="00BB6C5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BB6C5E" w:rsidRPr="00AE1F13" w14:paraId="2494E7F6" w14:textId="77777777" w:rsidTr="00115981">
        <w:tc>
          <w:tcPr>
            <w:tcW w:w="9629" w:type="dxa"/>
          </w:tcPr>
          <w:p w14:paraId="7503AE95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function fl_TC_6_7_1_2_Body() runs on NR5GC_PTC</w:t>
            </w:r>
          </w:p>
          <w:p w14:paraId="294D762D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{</w:t>
            </w:r>
          </w:p>
          <w:p w14:paraId="1BBB737E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var </w:t>
            </w:r>
            <w:proofErr w:type="spellStart"/>
            <w:r w:rsidRPr="00FC4CFB">
              <w:rPr>
                <w:rFonts w:ascii="Arial" w:hAnsi="Arial" w:cs="Arial"/>
                <w:bCs/>
              </w:rPr>
              <w:t>NG_NAS_MSG_Indication_Type</w:t>
            </w:r>
            <w:proofErr w:type="spellEnd"/>
            <w:r w:rsidRPr="00FC4CFB">
              <w:rPr>
                <w:rFonts w:ascii="Arial" w:hAnsi="Arial" w:cs="Arial"/>
                <w:bCs/>
              </w:rPr>
              <w:t xml:space="preserve"> </w:t>
            </w:r>
            <w:proofErr w:type="spellStart"/>
            <w:r w:rsidRPr="00FC4CFB">
              <w:rPr>
                <w:rFonts w:ascii="Arial" w:hAnsi="Arial" w:cs="Arial"/>
                <w:bCs/>
              </w:rPr>
              <w:t>v_NasInd</w:t>
            </w:r>
            <w:proofErr w:type="spellEnd"/>
            <w:r w:rsidRPr="00FC4CFB">
              <w:rPr>
                <w:rFonts w:ascii="Arial" w:hAnsi="Arial" w:cs="Arial"/>
                <w:bCs/>
              </w:rPr>
              <w:t>;</w:t>
            </w:r>
          </w:p>
          <w:p w14:paraId="014A65C5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</w:p>
          <w:p w14:paraId="1E2EE480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>-----skip code----</w:t>
            </w:r>
          </w:p>
          <w:p w14:paraId="0800C33E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</w:t>
            </w:r>
          </w:p>
          <w:p w14:paraId="204EDE1B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// @siclog "Step 11" </w:t>
            </w:r>
            <w:proofErr w:type="spellStart"/>
            <w:r w:rsidRPr="00FC4CFB">
              <w:rPr>
                <w:rFonts w:ascii="Arial" w:hAnsi="Arial" w:cs="Arial"/>
                <w:bCs/>
              </w:rPr>
              <w:t>siclog</w:t>
            </w:r>
            <w:proofErr w:type="spellEnd"/>
            <w:r w:rsidRPr="00FC4CFB">
              <w:rPr>
                <w:rFonts w:ascii="Arial" w:hAnsi="Arial" w:cs="Arial"/>
                <w:bCs/>
              </w:rPr>
              <w:t>@</w:t>
            </w:r>
          </w:p>
          <w:p w14:paraId="0CAB72F6" w14:textId="77777777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// The SS transmits an </w:t>
            </w:r>
            <w:proofErr w:type="spellStart"/>
            <w:r w:rsidRPr="00FC4CFB">
              <w:rPr>
                <w:rFonts w:ascii="Arial" w:hAnsi="Arial" w:cs="Arial"/>
                <w:bCs/>
              </w:rPr>
              <w:t>RRCRelease</w:t>
            </w:r>
            <w:proofErr w:type="spellEnd"/>
            <w:r w:rsidRPr="00FC4CFB">
              <w:rPr>
                <w:rFonts w:ascii="Arial" w:hAnsi="Arial" w:cs="Arial"/>
                <w:bCs/>
              </w:rPr>
              <w:t xml:space="preserve"> message to move to RRC_IDLE state.</w:t>
            </w:r>
          </w:p>
          <w:p w14:paraId="28660B97" w14:textId="2A974056" w:rsidR="00FC4CFB" w:rsidRPr="00FC4CFB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  </w:t>
            </w:r>
            <w:proofErr w:type="spellStart"/>
            <w:r w:rsidRPr="00FC4CFB">
              <w:rPr>
                <w:rFonts w:ascii="Arial" w:hAnsi="Arial" w:cs="Arial"/>
                <w:bCs/>
              </w:rPr>
              <w:t>f_NR_RRCRelease</w:t>
            </w:r>
            <w:proofErr w:type="spellEnd"/>
            <w:r w:rsidRPr="00FC4CFB">
              <w:rPr>
                <w:rFonts w:ascii="Arial" w:hAnsi="Arial" w:cs="Arial"/>
                <w:bCs/>
              </w:rPr>
              <w:t>(</w:t>
            </w:r>
            <w:r w:rsidRPr="00FC4CFB">
              <w:rPr>
                <w:rFonts w:ascii="Arial" w:hAnsi="Arial" w:cs="Arial"/>
                <w:bCs/>
                <w:highlight w:val="yellow"/>
              </w:rPr>
              <w:t>nr_Cell11</w:t>
            </w:r>
            <w:r w:rsidRPr="00FC4CFB">
              <w:rPr>
                <w:rFonts w:ascii="Arial" w:hAnsi="Arial" w:cs="Arial"/>
                <w:bCs/>
              </w:rPr>
              <w:t>);</w:t>
            </w:r>
          </w:p>
          <w:p w14:paraId="244FCDBF" w14:textId="6DD7753C" w:rsidR="00BB6C5E" w:rsidRPr="00AE1F13" w:rsidRDefault="00FC4CFB" w:rsidP="00FC4CFB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Cs/>
              </w:rPr>
            </w:pPr>
            <w:r w:rsidRPr="00FC4CFB">
              <w:rPr>
                <w:rFonts w:ascii="Arial" w:hAnsi="Arial" w:cs="Arial"/>
                <w:bCs/>
              </w:rPr>
              <w:t xml:space="preserve">  }</w:t>
            </w:r>
          </w:p>
        </w:tc>
      </w:tr>
    </w:tbl>
    <w:p w14:paraId="0EBB1E24" w14:textId="77777777" w:rsidR="00BB6C5E" w:rsidRPr="00BB6C5E" w:rsidRDefault="00BB6C5E" w:rsidP="006A1160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</w:pPr>
    </w:p>
    <w:sectPr w:rsidR="00BB6C5E" w:rsidRPr="00BB6C5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9B3AF" w14:textId="77777777" w:rsidR="005252F3" w:rsidRDefault="005252F3">
      <w:pPr>
        <w:spacing w:after="0"/>
      </w:pPr>
      <w:r>
        <w:separator/>
      </w:r>
    </w:p>
  </w:endnote>
  <w:endnote w:type="continuationSeparator" w:id="0">
    <w:p w14:paraId="30609128" w14:textId="77777777" w:rsidR="005252F3" w:rsidRDefault="005252F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906155" w14:textId="77777777" w:rsidR="006656B6" w:rsidRDefault="006656B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9D17EF" w14:textId="77777777" w:rsidR="006656B6" w:rsidRDefault="006656B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BFF54" w14:textId="77777777" w:rsidR="006656B6" w:rsidRDefault="006656B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2EC62" w14:textId="77777777" w:rsidR="005252F3" w:rsidRDefault="005252F3">
      <w:pPr>
        <w:spacing w:after="0"/>
      </w:pPr>
      <w:r>
        <w:separator/>
      </w:r>
    </w:p>
  </w:footnote>
  <w:footnote w:type="continuationSeparator" w:id="0">
    <w:p w14:paraId="5ECD3661" w14:textId="77777777" w:rsidR="005252F3" w:rsidRDefault="005252F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FF570" w14:textId="77777777" w:rsidR="00786530" w:rsidRDefault="0078653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FC6A0" w14:textId="77777777" w:rsidR="006656B6" w:rsidRDefault="006656B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5D0ABA" w14:textId="77777777" w:rsidR="006656B6" w:rsidRDefault="006656B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D11F1" w14:textId="44DE032A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2F62EF4" wp14:editId="0FE45001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2112152387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Content>
                            <w:p w14:paraId="1413C1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72F62EF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7F6EEE" w14:textId="6669802C" w:rsidR="00786530" w:rsidRDefault="00786530">
    <w:pPr>
      <w:pStyle w:val="Header"/>
      <w:tabs>
        <w:tab w:val="right" w:pos="9639"/>
      </w:tabs>
    </w:pPr>
    <w:r>
      <w:tab/>
    </w:r>
    <w:r w:rsidR="002E24A2">
      <w:rPr>
        <w:noProof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27D12F75" wp14:editId="3A54E8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41910" cy="154940"/>
              <wp:effectExtent l="0" t="0" r="0" b="0"/>
              <wp:wrapNone/>
              <wp:docPr id="40163885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1910" cy="1549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Content>
                            <w:p w14:paraId="3B07C4F8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27D12F7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14.2pt;width:3.3pt;height:12.2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6BD47" w14:textId="57A3A4B8" w:rsidR="00786530" w:rsidRDefault="002E24A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A53410D" wp14:editId="3527EC5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0" b="0"/>
              <wp:wrapNone/>
              <wp:docPr id="116621105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767070" cy="3276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Content>
                            <w:p w14:paraId="3AC5900C" w14:textId="77777777" w:rsidR="00786530" w:rsidRDefault="0078653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fl="http://schemas.microsoft.com/office/word/2024/wordml/sdtformatlock" xmlns:w16du="http://schemas.microsoft.com/office/word/2023/wordml/word16du">
          <w:pict>
            <v:shapetype w14:anchorId="4A53410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786530" w:rsidRDefault="0078653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  <w:num w:numId="2" w16cid:durableId="791752271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proofState w:spelling="clean"/>
  <w:attachedTemplate r:id="rId1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2D5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975"/>
    <w:rsid w:val="00014A23"/>
    <w:rsid w:val="0001511B"/>
    <w:rsid w:val="000164CE"/>
    <w:rsid w:val="0002071B"/>
    <w:rsid w:val="00020FF7"/>
    <w:rsid w:val="000211C4"/>
    <w:rsid w:val="00022BE0"/>
    <w:rsid w:val="00022E4A"/>
    <w:rsid w:val="00022F66"/>
    <w:rsid w:val="00023754"/>
    <w:rsid w:val="00025A6C"/>
    <w:rsid w:val="000268D1"/>
    <w:rsid w:val="00026967"/>
    <w:rsid w:val="00030231"/>
    <w:rsid w:val="0003123E"/>
    <w:rsid w:val="00031B26"/>
    <w:rsid w:val="00032587"/>
    <w:rsid w:val="0003343E"/>
    <w:rsid w:val="000346DC"/>
    <w:rsid w:val="0003523D"/>
    <w:rsid w:val="00037D16"/>
    <w:rsid w:val="0004021C"/>
    <w:rsid w:val="00040F2E"/>
    <w:rsid w:val="000416FA"/>
    <w:rsid w:val="0004231C"/>
    <w:rsid w:val="00042F75"/>
    <w:rsid w:val="000439AF"/>
    <w:rsid w:val="00043E99"/>
    <w:rsid w:val="00045D2F"/>
    <w:rsid w:val="000460FA"/>
    <w:rsid w:val="00046544"/>
    <w:rsid w:val="0004713F"/>
    <w:rsid w:val="00047CA3"/>
    <w:rsid w:val="00053143"/>
    <w:rsid w:val="000541B0"/>
    <w:rsid w:val="00055183"/>
    <w:rsid w:val="00060658"/>
    <w:rsid w:val="000611C7"/>
    <w:rsid w:val="0006311B"/>
    <w:rsid w:val="000631FF"/>
    <w:rsid w:val="00063492"/>
    <w:rsid w:val="00064D82"/>
    <w:rsid w:val="00064E40"/>
    <w:rsid w:val="00065909"/>
    <w:rsid w:val="00065BDF"/>
    <w:rsid w:val="000666AB"/>
    <w:rsid w:val="000675E6"/>
    <w:rsid w:val="00071F52"/>
    <w:rsid w:val="00073B2F"/>
    <w:rsid w:val="000758D6"/>
    <w:rsid w:val="00075C41"/>
    <w:rsid w:val="000775F2"/>
    <w:rsid w:val="00082C27"/>
    <w:rsid w:val="000833CA"/>
    <w:rsid w:val="00084783"/>
    <w:rsid w:val="0008565B"/>
    <w:rsid w:val="000858B2"/>
    <w:rsid w:val="000879B9"/>
    <w:rsid w:val="0009046C"/>
    <w:rsid w:val="00092CB6"/>
    <w:rsid w:val="0009310B"/>
    <w:rsid w:val="00093C29"/>
    <w:rsid w:val="0009464F"/>
    <w:rsid w:val="00094FDE"/>
    <w:rsid w:val="00096ACE"/>
    <w:rsid w:val="0009750B"/>
    <w:rsid w:val="000A0E51"/>
    <w:rsid w:val="000A1B8F"/>
    <w:rsid w:val="000A1C38"/>
    <w:rsid w:val="000A2395"/>
    <w:rsid w:val="000A23BB"/>
    <w:rsid w:val="000A2D3A"/>
    <w:rsid w:val="000A37EE"/>
    <w:rsid w:val="000A5C5A"/>
    <w:rsid w:val="000A6394"/>
    <w:rsid w:val="000A6C34"/>
    <w:rsid w:val="000A73D4"/>
    <w:rsid w:val="000A7B1A"/>
    <w:rsid w:val="000A7D4B"/>
    <w:rsid w:val="000B04C8"/>
    <w:rsid w:val="000B0A16"/>
    <w:rsid w:val="000B2A46"/>
    <w:rsid w:val="000B36AB"/>
    <w:rsid w:val="000B4962"/>
    <w:rsid w:val="000B4ABB"/>
    <w:rsid w:val="000B5760"/>
    <w:rsid w:val="000B6A18"/>
    <w:rsid w:val="000B749E"/>
    <w:rsid w:val="000B7FED"/>
    <w:rsid w:val="000C038A"/>
    <w:rsid w:val="000C0936"/>
    <w:rsid w:val="000C0A67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350"/>
    <w:rsid w:val="000D4F7D"/>
    <w:rsid w:val="000D5305"/>
    <w:rsid w:val="000D5D22"/>
    <w:rsid w:val="000D62C3"/>
    <w:rsid w:val="000D736B"/>
    <w:rsid w:val="000D7399"/>
    <w:rsid w:val="000E0109"/>
    <w:rsid w:val="000E1C53"/>
    <w:rsid w:val="000E265E"/>
    <w:rsid w:val="000E376A"/>
    <w:rsid w:val="000E4DF3"/>
    <w:rsid w:val="000E5A56"/>
    <w:rsid w:val="000E6FFA"/>
    <w:rsid w:val="000F0CC1"/>
    <w:rsid w:val="000F0F9C"/>
    <w:rsid w:val="000F101F"/>
    <w:rsid w:val="000F13CB"/>
    <w:rsid w:val="000F144B"/>
    <w:rsid w:val="000F3122"/>
    <w:rsid w:val="000F4C0F"/>
    <w:rsid w:val="000F5484"/>
    <w:rsid w:val="000F6B02"/>
    <w:rsid w:val="00100682"/>
    <w:rsid w:val="00103D0C"/>
    <w:rsid w:val="00105ADC"/>
    <w:rsid w:val="00107797"/>
    <w:rsid w:val="00107D54"/>
    <w:rsid w:val="00107D63"/>
    <w:rsid w:val="0011048A"/>
    <w:rsid w:val="00110BA0"/>
    <w:rsid w:val="00115E3D"/>
    <w:rsid w:val="00116158"/>
    <w:rsid w:val="00116C31"/>
    <w:rsid w:val="00122A23"/>
    <w:rsid w:val="0012348A"/>
    <w:rsid w:val="0012402D"/>
    <w:rsid w:val="00124321"/>
    <w:rsid w:val="00125C00"/>
    <w:rsid w:val="0012604C"/>
    <w:rsid w:val="001264F5"/>
    <w:rsid w:val="001266F9"/>
    <w:rsid w:val="00130C21"/>
    <w:rsid w:val="00135459"/>
    <w:rsid w:val="0013583B"/>
    <w:rsid w:val="00136A2C"/>
    <w:rsid w:val="00137D08"/>
    <w:rsid w:val="00141B7A"/>
    <w:rsid w:val="00143134"/>
    <w:rsid w:val="00143303"/>
    <w:rsid w:val="0014331E"/>
    <w:rsid w:val="00143DDE"/>
    <w:rsid w:val="00145D43"/>
    <w:rsid w:val="00146391"/>
    <w:rsid w:val="00147597"/>
    <w:rsid w:val="001528C6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43BC"/>
    <w:rsid w:val="00165F79"/>
    <w:rsid w:val="00166934"/>
    <w:rsid w:val="00167252"/>
    <w:rsid w:val="00167DEA"/>
    <w:rsid w:val="0017027E"/>
    <w:rsid w:val="00170893"/>
    <w:rsid w:val="00171602"/>
    <w:rsid w:val="00171605"/>
    <w:rsid w:val="00171A7B"/>
    <w:rsid w:val="00171B5B"/>
    <w:rsid w:val="00171E4F"/>
    <w:rsid w:val="00172B9E"/>
    <w:rsid w:val="00174F39"/>
    <w:rsid w:val="001759CA"/>
    <w:rsid w:val="0018096D"/>
    <w:rsid w:val="00180B1E"/>
    <w:rsid w:val="0018101E"/>
    <w:rsid w:val="001810A1"/>
    <w:rsid w:val="001825EA"/>
    <w:rsid w:val="00182D17"/>
    <w:rsid w:val="00183820"/>
    <w:rsid w:val="00183CA6"/>
    <w:rsid w:val="00184F3E"/>
    <w:rsid w:val="00185591"/>
    <w:rsid w:val="0018610B"/>
    <w:rsid w:val="001907D4"/>
    <w:rsid w:val="0019158E"/>
    <w:rsid w:val="00192038"/>
    <w:rsid w:val="00192131"/>
    <w:rsid w:val="00192168"/>
    <w:rsid w:val="00192C46"/>
    <w:rsid w:val="00197288"/>
    <w:rsid w:val="001A08B3"/>
    <w:rsid w:val="001A3B66"/>
    <w:rsid w:val="001A4201"/>
    <w:rsid w:val="001A4DC3"/>
    <w:rsid w:val="001A5A10"/>
    <w:rsid w:val="001A669F"/>
    <w:rsid w:val="001A6969"/>
    <w:rsid w:val="001A776D"/>
    <w:rsid w:val="001A7B60"/>
    <w:rsid w:val="001B0448"/>
    <w:rsid w:val="001B067B"/>
    <w:rsid w:val="001B154F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27FD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3ED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295"/>
    <w:rsid w:val="001F2A1B"/>
    <w:rsid w:val="001F31F9"/>
    <w:rsid w:val="001F3FC5"/>
    <w:rsid w:val="001F6BFA"/>
    <w:rsid w:val="001F6CA2"/>
    <w:rsid w:val="00202764"/>
    <w:rsid w:val="00202EEB"/>
    <w:rsid w:val="00203F8E"/>
    <w:rsid w:val="0020728C"/>
    <w:rsid w:val="0020773E"/>
    <w:rsid w:val="00207C22"/>
    <w:rsid w:val="0021054A"/>
    <w:rsid w:val="00210B57"/>
    <w:rsid w:val="002112F2"/>
    <w:rsid w:val="00212151"/>
    <w:rsid w:val="0021275E"/>
    <w:rsid w:val="0021326A"/>
    <w:rsid w:val="00213412"/>
    <w:rsid w:val="00213FE3"/>
    <w:rsid w:val="00214C21"/>
    <w:rsid w:val="0021756E"/>
    <w:rsid w:val="00217802"/>
    <w:rsid w:val="00217811"/>
    <w:rsid w:val="00220412"/>
    <w:rsid w:val="00222FFD"/>
    <w:rsid w:val="00223345"/>
    <w:rsid w:val="002248AA"/>
    <w:rsid w:val="00225237"/>
    <w:rsid w:val="0022671C"/>
    <w:rsid w:val="00230337"/>
    <w:rsid w:val="00230DAA"/>
    <w:rsid w:val="002322F7"/>
    <w:rsid w:val="00232425"/>
    <w:rsid w:val="002328FC"/>
    <w:rsid w:val="00234CC0"/>
    <w:rsid w:val="00235AC3"/>
    <w:rsid w:val="00235BC2"/>
    <w:rsid w:val="002367B5"/>
    <w:rsid w:val="002401B2"/>
    <w:rsid w:val="0024075E"/>
    <w:rsid w:val="00241006"/>
    <w:rsid w:val="00241F66"/>
    <w:rsid w:val="00243B86"/>
    <w:rsid w:val="0024536C"/>
    <w:rsid w:val="002531D8"/>
    <w:rsid w:val="002539DC"/>
    <w:rsid w:val="00253C97"/>
    <w:rsid w:val="002543B4"/>
    <w:rsid w:val="00254D9B"/>
    <w:rsid w:val="002559FA"/>
    <w:rsid w:val="00256302"/>
    <w:rsid w:val="0026004D"/>
    <w:rsid w:val="00261FDE"/>
    <w:rsid w:val="002640DD"/>
    <w:rsid w:val="00265F33"/>
    <w:rsid w:val="002671E5"/>
    <w:rsid w:val="00267486"/>
    <w:rsid w:val="00267DCE"/>
    <w:rsid w:val="00270022"/>
    <w:rsid w:val="0027016D"/>
    <w:rsid w:val="00272062"/>
    <w:rsid w:val="00272D0B"/>
    <w:rsid w:val="00273EC8"/>
    <w:rsid w:val="00274B1B"/>
    <w:rsid w:val="00274EDE"/>
    <w:rsid w:val="00274FDB"/>
    <w:rsid w:val="00275211"/>
    <w:rsid w:val="002754C9"/>
    <w:rsid w:val="0027569E"/>
    <w:rsid w:val="00275D12"/>
    <w:rsid w:val="00276350"/>
    <w:rsid w:val="002764CC"/>
    <w:rsid w:val="00276B01"/>
    <w:rsid w:val="0027727F"/>
    <w:rsid w:val="00277CE6"/>
    <w:rsid w:val="0028041D"/>
    <w:rsid w:val="00280F5C"/>
    <w:rsid w:val="00281C58"/>
    <w:rsid w:val="00284306"/>
    <w:rsid w:val="002846AC"/>
    <w:rsid w:val="00284DD9"/>
    <w:rsid w:val="00284FEB"/>
    <w:rsid w:val="002860C4"/>
    <w:rsid w:val="002861E3"/>
    <w:rsid w:val="00290AFB"/>
    <w:rsid w:val="00295566"/>
    <w:rsid w:val="002960A5"/>
    <w:rsid w:val="00296F3D"/>
    <w:rsid w:val="00297050"/>
    <w:rsid w:val="00297477"/>
    <w:rsid w:val="002976A4"/>
    <w:rsid w:val="002A077B"/>
    <w:rsid w:val="002A1543"/>
    <w:rsid w:val="002A29AE"/>
    <w:rsid w:val="002A39AA"/>
    <w:rsid w:val="002A4EF4"/>
    <w:rsid w:val="002A550C"/>
    <w:rsid w:val="002A5DA1"/>
    <w:rsid w:val="002A5E17"/>
    <w:rsid w:val="002B1EED"/>
    <w:rsid w:val="002B2159"/>
    <w:rsid w:val="002B2A8C"/>
    <w:rsid w:val="002B3617"/>
    <w:rsid w:val="002B39A9"/>
    <w:rsid w:val="002B3B49"/>
    <w:rsid w:val="002B4A39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C7F59"/>
    <w:rsid w:val="002D0714"/>
    <w:rsid w:val="002D0B11"/>
    <w:rsid w:val="002D19C7"/>
    <w:rsid w:val="002D1D45"/>
    <w:rsid w:val="002D2C66"/>
    <w:rsid w:val="002D3E22"/>
    <w:rsid w:val="002D5551"/>
    <w:rsid w:val="002D609C"/>
    <w:rsid w:val="002D647F"/>
    <w:rsid w:val="002D6F0A"/>
    <w:rsid w:val="002D771A"/>
    <w:rsid w:val="002E06A3"/>
    <w:rsid w:val="002E2381"/>
    <w:rsid w:val="002E24A2"/>
    <w:rsid w:val="002E32D7"/>
    <w:rsid w:val="002E5E90"/>
    <w:rsid w:val="002E6507"/>
    <w:rsid w:val="002E6AB0"/>
    <w:rsid w:val="002E772E"/>
    <w:rsid w:val="002F0476"/>
    <w:rsid w:val="002F0C74"/>
    <w:rsid w:val="002F29C3"/>
    <w:rsid w:val="002F6CB3"/>
    <w:rsid w:val="002F75B7"/>
    <w:rsid w:val="002F7766"/>
    <w:rsid w:val="002F7A51"/>
    <w:rsid w:val="002F7CF0"/>
    <w:rsid w:val="002F7E88"/>
    <w:rsid w:val="0030082A"/>
    <w:rsid w:val="00300C03"/>
    <w:rsid w:val="00301712"/>
    <w:rsid w:val="00305385"/>
    <w:rsid w:val="00305409"/>
    <w:rsid w:val="00306376"/>
    <w:rsid w:val="00306A17"/>
    <w:rsid w:val="00306AAF"/>
    <w:rsid w:val="003071BA"/>
    <w:rsid w:val="00310205"/>
    <w:rsid w:val="0031142C"/>
    <w:rsid w:val="00312220"/>
    <w:rsid w:val="00312434"/>
    <w:rsid w:val="0031276F"/>
    <w:rsid w:val="00312DC2"/>
    <w:rsid w:val="003143DA"/>
    <w:rsid w:val="00314A3B"/>
    <w:rsid w:val="003151FF"/>
    <w:rsid w:val="003153AF"/>
    <w:rsid w:val="00315ED2"/>
    <w:rsid w:val="00316D9A"/>
    <w:rsid w:val="003202ED"/>
    <w:rsid w:val="00320B3D"/>
    <w:rsid w:val="003220BE"/>
    <w:rsid w:val="00323434"/>
    <w:rsid w:val="00325D45"/>
    <w:rsid w:val="00327424"/>
    <w:rsid w:val="0032780E"/>
    <w:rsid w:val="0033008C"/>
    <w:rsid w:val="003319D5"/>
    <w:rsid w:val="003322F7"/>
    <w:rsid w:val="00333430"/>
    <w:rsid w:val="00333B12"/>
    <w:rsid w:val="00335CCA"/>
    <w:rsid w:val="00335FEE"/>
    <w:rsid w:val="0033722B"/>
    <w:rsid w:val="003377FD"/>
    <w:rsid w:val="003406A9"/>
    <w:rsid w:val="00341CE0"/>
    <w:rsid w:val="00342BE9"/>
    <w:rsid w:val="00343230"/>
    <w:rsid w:val="003436E5"/>
    <w:rsid w:val="00345741"/>
    <w:rsid w:val="00345826"/>
    <w:rsid w:val="00346664"/>
    <w:rsid w:val="00346D37"/>
    <w:rsid w:val="00347450"/>
    <w:rsid w:val="00347B92"/>
    <w:rsid w:val="00350710"/>
    <w:rsid w:val="00352158"/>
    <w:rsid w:val="003544B2"/>
    <w:rsid w:val="00354641"/>
    <w:rsid w:val="00356E58"/>
    <w:rsid w:val="00357016"/>
    <w:rsid w:val="00357F5D"/>
    <w:rsid w:val="003609EF"/>
    <w:rsid w:val="0036231A"/>
    <w:rsid w:val="0036376E"/>
    <w:rsid w:val="00365AD1"/>
    <w:rsid w:val="00367E45"/>
    <w:rsid w:val="00370D22"/>
    <w:rsid w:val="0037169B"/>
    <w:rsid w:val="00372D0C"/>
    <w:rsid w:val="00374DD4"/>
    <w:rsid w:val="00377050"/>
    <w:rsid w:val="00380B6A"/>
    <w:rsid w:val="00380D4B"/>
    <w:rsid w:val="00381218"/>
    <w:rsid w:val="003842CD"/>
    <w:rsid w:val="00384855"/>
    <w:rsid w:val="00385E03"/>
    <w:rsid w:val="003867ED"/>
    <w:rsid w:val="00386DF4"/>
    <w:rsid w:val="003879CE"/>
    <w:rsid w:val="00393604"/>
    <w:rsid w:val="00394AC1"/>
    <w:rsid w:val="00396B7F"/>
    <w:rsid w:val="003A0660"/>
    <w:rsid w:val="003A08B4"/>
    <w:rsid w:val="003A1054"/>
    <w:rsid w:val="003A1B18"/>
    <w:rsid w:val="003A1FEE"/>
    <w:rsid w:val="003A2C9D"/>
    <w:rsid w:val="003A459F"/>
    <w:rsid w:val="003A7600"/>
    <w:rsid w:val="003B10DE"/>
    <w:rsid w:val="003B11BD"/>
    <w:rsid w:val="003B205B"/>
    <w:rsid w:val="003B474C"/>
    <w:rsid w:val="003B64E1"/>
    <w:rsid w:val="003B693A"/>
    <w:rsid w:val="003C058F"/>
    <w:rsid w:val="003C1B53"/>
    <w:rsid w:val="003C244B"/>
    <w:rsid w:val="003C2FEA"/>
    <w:rsid w:val="003C5091"/>
    <w:rsid w:val="003C56EB"/>
    <w:rsid w:val="003C5B6D"/>
    <w:rsid w:val="003C6CC7"/>
    <w:rsid w:val="003C7375"/>
    <w:rsid w:val="003D159A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1ECD"/>
    <w:rsid w:val="003E2050"/>
    <w:rsid w:val="003E273A"/>
    <w:rsid w:val="003E4E80"/>
    <w:rsid w:val="003E50C5"/>
    <w:rsid w:val="003F199D"/>
    <w:rsid w:val="003F210B"/>
    <w:rsid w:val="003F2244"/>
    <w:rsid w:val="003F3226"/>
    <w:rsid w:val="003F3B30"/>
    <w:rsid w:val="003F3ECA"/>
    <w:rsid w:val="003F457E"/>
    <w:rsid w:val="003F4D73"/>
    <w:rsid w:val="003F520D"/>
    <w:rsid w:val="003F5C66"/>
    <w:rsid w:val="0040177D"/>
    <w:rsid w:val="004026B1"/>
    <w:rsid w:val="004063FA"/>
    <w:rsid w:val="00410371"/>
    <w:rsid w:val="00410474"/>
    <w:rsid w:val="004128F1"/>
    <w:rsid w:val="00412C82"/>
    <w:rsid w:val="004134A5"/>
    <w:rsid w:val="004142BD"/>
    <w:rsid w:val="004166DB"/>
    <w:rsid w:val="00416F44"/>
    <w:rsid w:val="00417519"/>
    <w:rsid w:val="00420D8F"/>
    <w:rsid w:val="00420D96"/>
    <w:rsid w:val="004222C6"/>
    <w:rsid w:val="00422B78"/>
    <w:rsid w:val="00423382"/>
    <w:rsid w:val="00423E9C"/>
    <w:rsid w:val="004242F1"/>
    <w:rsid w:val="00424848"/>
    <w:rsid w:val="004253A5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ABE"/>
    <w:rsid w:val="00444FBC"/>
    <w:rsid w:val="00445EB9"/>
    <w:rsid w:val="00446488"/>
    <w:rsid w:val="00446746"/>
    <w:rsid w:val="00447511"/>
    <w:rsid w:val="00451FDB"/>
    <w:rsid w:val="004526D2"/>
    <w:rsid w:val="0045387E"/>
    <w:rsid w:val="00453AF8"/>
    <w:rsid w:val="00453E41"/>
    <w:rsid w:val="00453F61"/>
    <w:rsid w:val="00456D9F"/>
    <w:rsid w:val="00456F56"/>
    <w:rsid w:val="0045778A"/>
    <w:rsid w:val="00460203"/>
    <w:rsid w:val="0046039F"/>
    <w:rsid w:val="00461F12"/>
    <w:rsid w:val="004620D7"/>
    <w:rsid w:val="004623F5"/>
    <w:rsid w:val="004625FF"/>
    <w:rsid w:val="00464898"/>
    <w:rsid w:val="004649F3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673"/>
    <w:rsid w:val="00473941"/>
    <w:rsid w:val="00474BEE"/>
    <w:rsid w:val="00474FAB"/>
    <w:rsid w:val="00475984"/>
    <w:rsid w:val="00475BB0"/>
    <w:rsid w:val="00477D55"/>
    <w:rsid w:val="00477E57"/>
    <w:rsid w:val="00480997"/>
    <w:rsid w:val="00480E1E"/>
    <w:rsid w:val="004817BC"/>
    <w:rsid w:val="004828EB"/>
    <w:rsid w:val="00484CBA"/>
    <w:rsid w:val="0048606C"/>
    <w:rsid w:val="00487070"/>
    <w:rsid w:val="00487D3B"/>
    <w:rsid w:val="004903FC"/>
    <w:rsid w:val="00491205"/>
    <w:rsid w:val="00492822"/>
    <w:rsid w:val="00492A1B"/>
    <w:rsid w:val="004932AE"/>
    <w:rsid w:val="00493511"/>
    <w:rsid w:val="004936C4"/>
    <w:rsid w:val="0049478A"/>
    <w:rsid w:val="00496DC8"/>
    <w:rsid w:val="004A4BD9"/>
    <w:rsid w:val="004A4E4E"/>
    <w:rsid w:val="004A5860"/>
    <w:rsid w:val="004A7F8E"/>
    <w:rsid w:val="004B0C24"/>
    <w:rsid w:val="004B2728"/>
    <w:rsid w:val="004B2CBE"/>
    <w:rsid w:val="004B3A88"/>
    <w:rsid w:val="004B4EDE"/>
    <w:rsid w:val="004B509F"/>
    <w:rsid w:val="004B536F"/>
    <w:rsid w:val="004B6055"/>
    <w:rsid w:val="004B75B7"/>
    <w:rsid w:val="004C03BD"/>
    <w:rsid w:val="004C1130"/>
    <w:rsid w:val="004C1390"/>
    <w:rsid w:val="004C299A"/>
    <w:rsid w:val="004C3F6A"/>
    <w:rsid w:val="004C43D5"/>
    <w:rsid w:val="004C4481"/>
    <w:rsid w:val="004C4854"/>
    <w:rsid w:val="004C5536"/>
    <w:rsid w:val="004C572E"/>
    <w:rsid w:val="004D0473"/>
    <w:rsid w:val="004E1B0C"/>
    <w:rsid w:val="004E3C18"/>
    <w:rsid w:val="004F020C"/>
    <w:rsid w:val="004F152A"/>
    <w:rsid w:val="004F1B24"/>
    <w:rsid w:val="004F30F5"/>
    <w:rsid w:val="004F3E26"/>
    <w:rsid w:val="004F69EA"/>
    <w:rsid w:val="004F7198"/>
    <w:rsid w:val="004F76A6"/>
    <w:rsid w:val="004F7D61"/>
    <w:rsid w:val="0050051B"/>
    <w:rsid w:val="00504947"/>
    <w:rsid w:val="00510B0A"/>
    <w:rsid w:val="00510BE4"/>
    <w:rsid w:val="0051486D"/>
    <w:rsid w:val="00514BDB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52F3"/>
    <w:rsid w:val="005255D2"/>
    <w:rsid w:val="00525F2E"/>
    <w:rsid w:val="00526F61"/>
    <w:rsid w:val="005276E6"/>
    <w:rsid w:val="00527E04"/>
    <w:rsid w:val="005301C1"/>
    <w:rsid w:val="0053042C"/>
    <w:rsid w:val="00531704"/>
    <w:rsid w:val="005329B6"/>
    <w:rsid w:val="00532DD6"/>
    <w:rsid w:val="00534574"/>
    <w:rsid w:val="00535A9B"/>
    <w:rsid w:val="00535C0E"/>
    <w:rsid w:val="00536D15"/>
    <w:rsid w:val="00543412"/>
    <w:rsid w:val="005435AA"/>
    <w:rsid w:val="005438DB"/>
    <w:rsid w:val="00545256"/>
    <w:rsid w:val="0054672C"/>
    <w:rsid w:val="00547111"/>
    <w:rsid w:val="00547CAE"/>
    <w:rsid w:val="00550693"/>
    <w:rsid w:val="00550859"/>
    <w:rsid w:val="00553188"/>
    <w:rsid w:val="00554413"/>
    <w:rsid w:val="00554D30"/>
    <w:rsid w:val="00556622"/>
    <w:rsid w:val="0055681D"/>
    <w:rsid w:val="00556DAF"/>
    <w:rsid w:val="005571C5"/>
    <w:rsid w:val="005647C7"/>
    <w:rsid w:val="00564C5E"/>
    <w:rsid w:val="005653AA"/>
    <w:rsid w:val="00567546"/>
    <w:rsid w:val="00570611"/>
    <w:rsid w:val="00572C67"/>
    <w:rsid w:val="00574163"/>
    <w:rsid w:val="00574C7C"/>
    <w:rsid w:val="00574FCE"/>
    <w:rsid w:val="005769EE"/>
    <w:rsid w:val="00576DAC"/>
    <w:rsid w:val="0058053C"/>
    <w:rsid w:val="0058140E"/>
    <w:rsid w:val="00581FA1"/>
    <w:rsid w:val="00584659"/>
    <w:rsid w:val="00584D62"/>
    <w:rsid w:val="0058550A"/>
    <w:rsid w:val="00585A9E"/>
    <w:rsid w:val="005860F8"/>
    <w:rsid w:val="00586F0C"/>
    <w:rsid w:val="005871C3"/>
    <w:rsid w:val="005900BA"/>
    <w:rsid w:val="00590D2E"/>
    <w:rsid w:val="00591F92"/>
    <w:rsid w:val="00592D74"/>
    <w:rsid w:val="00593309"/>
    <w:rsid w:val="0059332B"/>
    <w:rsid w:val="00594154"/>
    <w:rsid w:val="00594ADD"/>
    <w:rsid w:val="005957D5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B4FB8"/>
    <w:rsid w:val="005B526D"/>
    <w:rsid w:val="005B6902"/>
    <w:rsid w:val="005B720B"/>
    <w:rsid w:val="005C2571"/>
    <w:rsid w:val="005C5DAC"/>
    <w:rsid w:val="005C61A5"/>
    <w:rsid w:val="005C6231"/>
    <w:rsid w:val="005C66F6"/>
    <w:rsid w:val="005D038E"/>
    <w:rsid w:val="005D1314"/>
    <w:rsid w:val="005D1AE2"/>
    <w:rsid w:val="005D1B34"/>
    <w:rsid w:val="005D217E"/>
    <w:rsid w:val="005D2F28"/>
    <w:rsid w:val="005D4036"/>
    <w:rsid w:val="005E09BE"/>
    <w:rsid w:val="005E0A29"/>
    <w:rsid w:val="005E2C44"/>
    <w:rsid w:val="005E2E04"/>
    <w:rsid w:val="005E2F7D"/>
    <w:rsid w:val="005E4599"/>
    <w:rsid w:val="005E6154"/>
    <w:rsid w:val="005F0E8B"/>
    <w:rsid w:val="005F202F"/>
    <w:rsid w:val="005F400C"/>
    <w:rsid w:val="005F6E82"/>
    <w:rsid w:val="005F6FA4"/>
    <w:rsid w:val="0060014C"/>
    <w:rsid w:val="0060039C"/>
    <w:rsid w:val="00600608"/>
    <w:rsid w:val="006007B8"/>
    <w:rsid w:val="006022D5"/>
    <w:rsid w:val="00602A22"/>
    <w:rsid w:val="006030CA"/>
    <w:rsid w:val="006039DF"/>
    <w:rsid w:val="00604210"/>
    <w:rsid w:val="00605A82"/>
    <w:rsid w:val="006074DF"/>
    <w:rsid w:val="00607A6C"/>
    <w:rsid w:val="0061215C"/>
    <w:rsid w:val="00614383"/>
    <w:rsid w:val="006148AC"/>
    <w:rsid w:val="00614BF9"/>
    <w:rsid w:val="00615EC0"/>
    <w:rsid w:val="0061755F"/>
    <w:rsid w:val="0061765C"/>
    <w:rsid w:val="00617D68"/>
    <w:rsid w:val="00620ED5"/>
    <w:rsid w:val="00621188"/>
    <w:rsid w:val="00622440"/>
    <w:rsid w:val="006231EE"/>
    <w:rsid w:val="00624B10"/>
    <w:rsid w:val="006254A8"/>
    <w:rsid w:val="006257AD"/>
    <w:rsid w:val="006257ED"/>
    <w:rsid w:val="0062673E"/>
    <w:rsid w:val="00627580"/>
    <w:rsid w:val="006318FD"/>
    <w:rsid w:val="00632E3F"/>
    <w:rsid w:val="00633813"/>
    <w:rsid w:val="00633F3C"/>
    <w:rsid w:val="006342B6"/>
    <w:rsid w:val="0063455E"/>
    <w:rsid w:val="00634C17"/>
    <w:rsid w:val="00635C3A"/>
    <w:rsid w:val="00636F46"/>
    <w:rsid w:val="00637F1D"/>
    <w:rsid w:val="0064033A"/>
    <w:rsid w:val="00641AA9"/>
    <w:rsid w:val="00642A9D"/>
    <w:rsid w:val="00643EDC"/>
    <w:rsid w:val="00644A34"/>
    <w:rsid w:val="00645F8D"/>
    <w:rsid w:val="0064636F"/>
    <w:rsid w:val="006473B6"/>
    <w:rsid w:val="00650183"/>
    <w:rsid w:val="0065053C"/>
    <w:rsid w:val="00652526"/>
    <w:rsid w:val="006544E8"/>
    <w:rsid w:val="00655F51"/>
    <w:rsid w:val="00656E20"/>
    <w:rsid w:val="00657AFC"/>
    <w:rsid w:val="006622AA"/>
    <w:rsid w:val="00663ACD"/>
    <w:rsid w:val="00663BD6"/>
    <w:rsid w:val="00664000"/>
    <w:rsid w:val="006656B6"/>
    <w:rsid w:val="0066693E"/>
    <w:rsid w:val="00666EF9"/>
    <w:rsid w:val="00671608"/>
    <w:rsid w:val="00672DEE"/>
    <w:rsid w:val="006742A1"/>
    <w:rsid w:val="006756EF"/>
    <w:rsid w:val="006759F3"/>
    <w:rsid w:val="00675DF5"/>
    <w:rsid w:val="006761C7"/>
    <w:rsid w:val="0067739E"/>
    <w:rsid w:val="00677A55"/>
    <w:rsid w:val="0068324D"/>
    <w:rsid w:val="00683B69"/>
    <w:rsid w:val="006878C4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0D1F"/>
    <w:rsid w:val="006A115F"/>
    <w:rsid w:val="006A1160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9F4"/>
    <w:rsid w:val="006B0C69"/>
    <w:rsid w:val="006B16E4"/>
    <w:rsid w:val="006B1DC1"/>
    <w:rsid w:val="006B2262"/>
    <w:rsid w:val="006B2B94"/>
    <w:rsid w:val="006B2EE3"/>
    <w:rsid w:val="006B46FB"/>
    <w:rsid w:val="006B4A64"/>
    <w:rsid w:val="006B4A87"/>
    <w:rsid w:val="006B4BE8"/>
    <w:rsid w:val="006B607F"/>
    <w:rsid w:val="006C07E4"/>
    <w:rsid w:val="006C0F3D"/>
    <w:rsid w:val="006C231F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2BF4"/>
    <w:rsid w:val="006D5EE2"/>
    <w:rsid w:val="006D63AD"/>
    <w:rsid w:val="006D7E16"/>
    <w:rsid w:val="006E0C84"/>
    <w:rsid w:val="006E176F"/>
    <w:rsid w:val="006E17B8"/>
    <w:rsid w:val="006E21FB"/>
    <w:rsid w:val="006E3070"/>
    <w:rsid w:val="006E553A"/>
    <w:rsid w:val="006E70A8"/>
    <w:rsid w:val="006F23F2"/>
    <w:rsid w:val="006F2E2B"/>
    <w:rsid w:val="006F3C12"/>
    <w:rsid w:val="006F4025"/>
    <w:rsid w:val="006F5153"/>
    <w:rsid w:val="006F605B"/>
    <w:rsid w:val="006F6D55"/>
    <w:rsid w:val="00700040"/>
    <w:rsid w:val="007005CE"/>
    <w:rsid w:val="00700B7B"/>
    <w:rsid w:val="00702241"/>
    <w:rsid w:val="00702681"/>
    <w:rsid w:val="00702CB4"/>
    <w:rsid w:val="00705066"/>
    <w:rsid w:val="007057A3"/>
    <w:rsid w:val="00705D2A"/>
    <w:rsid w:val="00705E16"/>
    <w:rsid w:val="00706780"/>
    <w:rsid w:val="00707E09"/>
    <w:rsid w:val="00710028"/>
    <w:rsid w:val="00710499"/>
    <w:rsid w:val="007113A2"/>
    <w:rsid w:val="007113E9"/>
    <w:rsid w:val="007116A0"/>
    <w:rsid w:val="00711AE9"/>
    <w:rsid w:val="0071437E"/>
    <w:rsid w:val="0071561C"/>
    <w:rsid w:val="007156C2"/>
    <w:rsid w:val="00716D8B"/>
    <w:rsid w:val="00720B91"/>
    <w:rsid w:val="00721A36"/>
    <w:rsid w:val="00723845"/>
    <w:rsid w:val="00723E06"/>
    <w:rsid w:val="00724479"/>
    <w:rsid w:val="0072507F"/>
    <w:rsid w:val="00726820"/>
    <w:rsid w:val="00727E4A"/>
    <w:rsid w:val="00730028"/>
    <w:rsid w:val="00730E2A"/>
    <w:rsid w:val="007317F1"/>
    <w:rsid w:val="007326C0"/>
    <w:rsid w:val="00735944"/>
    <w:rsid w:val="0073784E"/>
    <w:rsid w:val="0074002B"/>
    <w:rsid w:val="00742356"/>
    <w:rsid w:val="00742C1C"/>
    <w:rsid w:val="00742E5A"/>
    <w:rsid w:val="007448CF"/>
    <w:rsid w:val="00745BC0"/>
    <w:rsid w:val="00746A70"/>
    <w:rsid w:val="007473D5"/>
    <w:rsid w:val="007516A1"/>
    <w:rsid w:val="0075229A"/>
    <w:rsid w:val="00753C07"/>
    <w:rsid w:val="00754554"/>
    <w:rsid w:val="007562C1"/>
    <w:rsid w:val="00756B20"/>
    <w:rsid w:val="00756C77"/>
    <w:rsid w:val="00756D76"/>
    <w:rsid w:val="00760F43"/>
    <w:rsid w:val="00760F81"/>
    <w:rsid w:val="00761B61"/>
    <w:rsid w:val="00762365"/>
    <w:rsid w:val="007628DA"/>
    <w:rsid w:val="00762B80"/>
    <w:rsid w:val="00762CA6"/>
    <w:rsid w:val="0076377A"/>
    <w:rsid w:val="00763A7A"/>
    <w:rsid w:val="00766508"/>
    <w:rsid w:val="00766722"/>
    <w:rsid w:val="00766824"/>
    <w:rsid w:val="00771DEC"/>
    <w:rsid w:val="007720A2"/>
    <w:rsid w:val="007720D4"/>
    <w:rsid w:val="0077213E"/>
    <w:rsid w:val="00775D2B"/>
    <w:rsid w:val="00780D4E"/>
    <w:rsid w:val="00781CC1"/>
    <w:rsid w:val="00783BE8"/>
    <w:rsid w:val="007842F8"/>
    <w:rsid w:val="007845F4"/>
    <w:rsid w:val="007857FA"/>
    <w:rsid w:val="00786197"/>
    <w:rsid w:val="00786203"/>
    <w:rsid w:val="00786530"/>
    <w:rsid w:val="00792342"/>
    <w:rsid w:val="00792CEB"/>
    <w:rsid w:val="00793138"/>
    <w:rsid w:val="00793FBC"/>
    <w:rsid w:val="00796014"/>
    <w:rsid w:val="0079604B"/>
    <w:rsid w:val="007969E4"/>
    <w:rsid w:val="0079738A"/>
    <w:rsid w:val="007975D8"/>
    <w:rsid w:val="007977A8"/>
    <w:rsid w:val="007A1017"/>
    <w:rsid w:val="007A2F49"/>
    <w:rsid w:val="007A4BA0"/>
    <w:rsid w:val="007A4F50"/>
    <w:rsid w:val="007A52C8"/>
    <w:rsid w:val="007A5368"/>
    <w:rsid w:val="007A56E0"/>
    <w:rsid w:val="007A64C7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794"/>
    <w:rsid w:val="007C1BC9"/>
    <w:rsid w:val="007C2097"/>
    <w:rsid w:val="007C2B7A"/>
    <w:rsid w:val="007C2E1F"/>
    <w:rsid w:val="007C32AE"/>
    <w:rsid w:val="007C3CD9"/>
    <w:rsid w:val="007C4980"/>
    <w:rsid w:val="007C49BB"/>
    <w:rsid w:val="007C4BB7"/>
    <w:rsid w:val="007C5140"/>
    <w:rsid w:val="007C6200"/>
    <w:rsid w:val="007C7889"/>
    <w:rsid w:val="007D3887"/>
    <w:rsid w:val="007D3FB8"/>
    <w:rsid w:val="007D41FB"/>
    <w:rsid w:val="007D485D"/>
    <w:rsid w:val="007D6296"/>
    <w:rsid w:val="007D6A07"/>
    <w:rsid w:val="007D79B1"/>
    <w:rsid w:val="007E0027"/>
    <w:rsid w:val="007E4690"/>
    <w:rsid w:val="007E4AE0"/>
    <w:rsid w:val="007E6207"/>
    <w:rsid w:val="007E7B05"/>
    <w:rsid w:val="007F0760"/>
    <w:rsid w:val="007F0FCF"/>
    <w:rsid w:val="007F24FE"/>
    <w:rsid w:val="007F349A"/>
    <w:rsid w:val="007F5059"/>
    <w:rsid w:val="007F6074"/>
    <w:rsid w:val="007F7259"/>
    <w:rsid w:val="008000A4"/>
    <w:rsid w:val="008005C9"/>
    <w:rsid w:val="00800CEF"/>
    <w:rsid w:val="0080125D"/>
    <w:rsid w:val="00802449"/>
    <w:rsid w:val="008040A8"/>
    <w:rsid w:val="00804E18"/>
    <w:rsid w:val="00804E46"/>
    <w:rsid w:val="00806484"/>
    <w:rsid w:val="008064B1"/>
    <w:rsid w:val="0080696B"/>
    <w:rsid w:val="00806D73"/>
    <w:rsid w:val="00807828"/>
    <w:rsid w:val="00807B8B"/>
    <w:rsid w:val="008130DB"/>
    <w:rsid w:val="008134B4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36B8"/>
    <w:rsid w:val="00823CA0"/>
    <w:rsid w:val="00825C13"/>
    <w:rsid w:val="0082653C"/>
    <w:rsid w:val="008273F4"/>
    <w:rsid w:val="0082772B"/>
    <w:rsid w:val="008279FA"/>
    <w:rsid w:val="00830203"/>
    <w:rsid w:val="00830495"/>
    <w:rsid w:val="00831633"/>
    <w:rsid w:val="00833673"/>
    <w:rsid w:val="00833D88"/>
    <w:rsid w:val="008347E0"/>
    <w:rsid w:val="00834FC1"/>
    <w:rsid w:val="00836267"/>
    <w:rsid w:val="00836D30"/>
    <w:rsid w:val="00837F12"/>
    <w:rsid w:val="00837F47"/>
    <w:rsid w:val="00840522"/>
    <w:rsid w:val="00840DA9"/>
    <w:rsid w:val="00841663"/>
    <w:rsid w:val="0084282F"/>
    <w:rsid w:val="008439F3"/>
    <w:rsid w:val="0084634B"/>
    <w:rsid w:val="00847334"/>
    <w:rsid w:val="00847B40"/>
    <w:rsid w:val="008506AC"/>
    <w:rsid w:val="00852B9B"/>
    <w:rsid w:val="00856538"/>
    <w:rsid w:val="00856906"/>
    <w:rsid w:val="00857B05"/>
    <w:rsid w:val="00861269"/>
    <w:rsid w:val="00862498"/>
    <w:rsid w:val="008626E7"/>
    <w:rsid w:val="00862AC0"/>
    <w:rsid w:val="008630A8"/>
    <w:rsid w:val="00864BF3"/>
    <w:rsid w:val="00870EE7"/>
    <w:rsid w:val="008714E8"/>
    <w:rsid w:val="0087296A"/>
    <w:rsid w:val="00873A4C"/>
    <w:rsid w:val="00873A58"/>
    <w:rsid w:val="0087438A"/>
    <w:rsid w:val="00875DC7"/>
    <w:rsid w:val="0087628D"/>
    <w:rsid w:val="00877584"/>
    <w:rsid w:val="00877B3A"/>
    <w:rsid w:val="008800A0"/>
    <w:rsid w:val="008801E5"/>
    <w:rsid w:val="008820F6"/>
    <w:rsid w:val="008821B2"/>
    <w:rsid w:val="00882233"/>
    <w:rsid w:val="008826C1"/>
    <w:rsid w:val="008828B0"/>
    <w:rsid w:val="008837C8"/>
    <w:rsid w:val="00883BCC"/>
    <w:rsid w:val="00885238"/>
    <w:rsid w:val="00885FFF"/>
    <w:rsid w:val="008863B9"/>
    <w:rsid w:val="00887BA7"/>
    <w:rsid w:val="00890F71"/>
    <w:rsid w:val="00891E25"/>
    <w:rsid w:val="00893132"/>
    <w:rsid w:val="00894393"/>
    <w:rsid w:val="00894EFE"/>
    <w:rsid w:val="00896FA9"/>
    <w:rsid w:val="00896FDF"/>
    <w:rsid w:val="008974E7"/>
    <w:rsid w:val="008A0D8B"/>
    <w:rsid w:val="008A166D"/>
    <w:rsid w:val="008A35E3"/>
    <w:rsid w:val="008A39C1"/>
    <w:rsid w:val="008A3F16"/>
    <w:rsid w:val="008A45A6"/>
    <w:rsid w:val="008A6500"/>
    <w:rsid w:val="008A778A"/>
    <w:rsid w:val="008B10C4"/>
    <w:rsid w:val="008B126D"/>
    <w:rsid w:val="008B195D"/>
    <w:rsid w:val="008B1E83"/>
    <w:rsid w:val="008B37E5"/>
    <w:rsid w:val="008B3A4F"/>
    <w:rsid w:val="008B5A0F"/>
    <w:rsid w:val="008B5A1A"/>
    <w:rsid w:val="008B7783"/>
    <w:rsid w:val="008B7F8A"/>
    <w:rsid w:val="008C0022"/>
    <w:rsid w:val="008C0A43"/>
    <w:rsid w:val="008C5C36"/>
    <w:rsid w:val="008C7BC3"/>
    <w:rsid w:val="008D0C23"/>
    <w:rsid w:val="008D11BC"/>
    <w:rsid w:val="008D1C10"/>
    <w:rsid w:val="008D1D74"/>
    <w:rsid w:val="008D30E4"/>
    <w:rsid w:val="008D423E"/>
    <w:rsid w:val="008D4CBE"/>
    <w:rsid w:val="008E20AC"/>
    <w:rsid w:val="008E4C41"/>
    <w:rsid w:val="008E4E3A"/>
    <w:rsid w:val="008E5F82"/>
    <w:rsid w:val="008E60F0"/>
    <w:rsid w:val="008E6BC2"/>
    <w:rsid w:val="008F13AD"/>
    <w:rsid w:val="008F1E04"/>
    <w:rsid w:val="008F39A7"/>
    <w:rsid w:val="008F563E"/>
    <w:rsid w:val="008F5EB2"/>
    <w:rsid w:val="008F6111"/>
    <w:rsid w:val="008F686C"/>
    <w:rsid w:val="008F6B92"/>
    <w:rsid w:val="009016FD"/>
    <w:rsid w:val="00901E56"/>
    <w:rsid w:val="0090351C"/>
    <w:rsid w:val="00903FAB"/>
    <w:rsid w:val="00905D0D"/>
    <w:rsid w:val="009062FC"/>
    <w:rsid w:val="009076B6"/>
    <w:rsid w:val="00907DA0"/>
    <w:rsid w:val="0091022C"/>
    <w:rsid w:val="009129AC"/>
    <w:rsid w:val="00913097"/>
    <w:rsid w:val="00913D3B"/>
    <w:rsid w:val="009148DE"/>
    <w:rsid w:val="009156E1"/>
    <w:rsid w:val="0091750C"/>
    <w:rsid w:val="009219EE"/>
    <w:rsid w:val="00924000"/>
    <w:rsid w:val="0092425D"/>
    <w:rsid w:val="009245F9"/>
    <w:rsid w:val="00924986"/>
    <w:rsid w:val="00924F96"/>
    <w:rsid w:val="00930A46"/>
    <w:rsid w:val="00930AC1"/>
    <w:rsid w:val="0093260B"/>
    <w:rsid w:val="00933747"/>
    <w:rsid w:val="009357BB"/>
    <w:rsid w:val="0093623F"/>
    <w:rsid w:val="00941256"/>
    <w:rsid w:val="00941350"/>
    <w:rsid w:val="00941E30"/>
    <w:rsid w:val="00942244"/>
    <w:rsid w:val="009442CB"/>
    <w:rsid w:val="009448E9"/>
    <w:rsid w:val="00944D6B"/>
    <w:rsid w:val="00945198"/>
    <w:rsid w:val="009458F4"/>
    <w:rsid w:val="00945A17"/>
    <w:rsid w:val="00947130"/>
    <w:rsid w:val="00950B4B"/>
    <w:rsid w:val="00951F14"/>
    <w:rsid w:val="009530EB"/>
    <w:rsid w:val="009537FA"/>
    <w:rsid w:val="00953822"/>
    <w:rsid w:val="00953936"/>
    <w:rsid w:val="0095418E"/>
    <w:rsid w:val="00954373"/>
    <w:rsid w:val="0095545E"/>
    <w:rsid w:val="00955887"/>
    <w:rsid w:val="00957C31"/>
    <w:rsid w:val="009623CE"/>
    <w:rsid w:val="0096254E"/>
    <w:rsid w:val="00962FDE"/>
    <w:rsid w:val="0096383A"/>
    <w:rsid w:val="00963A8A"/>
    <w:rsid w:val="00964438"/>
    <w:rsid w:val="00964D46"/>
    <w:rsid w:val="00964DBB"/>
    <w:rsid w:val="00970FDD"/>
    <w:rsid w:val="009715FE"/>
    <w:rsid w:val="009720E2"/>
    <w:rsid w:val="009734AC"/>
    <w:rsid w:val="00975463"/>
    <w:rsid w:val="00975523"/>
    <w:rsid w:val="00975657"/>
    <w:rsid w:val="00975E55"/>
    <w:rsid w:val="00975E70"/>
    <w:rsid w:val="00976349"/>
    <w:rsid w:val="009777D9"/>
    <w:rsid w:val="00980214"/>
    <w:rsid w:val="009819D2"/>
    <w:rsid w:val="00982769"/>
    <w:rsid w:val="009834DE"/>
    <w:rsid w:val="009836D1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923"/>
    <w:rsid w:val="00996D31"/>
    <w:rsid w:val="00997CB2"/>
    <w:rsid w:val="00997F73"/>
    <w:rsid w:val="00997F83"/>
    <w:rsid w:val="009A0D66"/>
    <w:rsid w:val="009A221F"/>
    <w:rsid w:val="009A3C77"/>
    <w:rsid w:val="009A4783"/>
    <w:rsid w:val="009A5753"/>
    <w:rsid w:val="009A579D"/>
    <w:rsid w:val="009A68D6"/>
    <w:rsid w:val="009A6C3A"/>
    <w:rsid w:val="009A774E"/>
    <w:rsid w:val="009B06D8"/>
    <w:rsid w:val="009B162C"/>
    <w:rsid w:val="009B1C9A"/>
    <w:rsid w:val="009B2057"/>
    <w:rsid w:val="009B2F72"/>
    <w:rsid w:val="009B391D"/>
    <w:rsid w:val="009B48F7"/>
    <w:rsid w:val="009B7B41"/>
    <w:rsid w:val="009B7BE7"/>
    <w:rsid w:val="009C0397"/>
    <w:rsid w:val="009C0B9F"/>
    <w:rsid w:val="009C1586"/>
    <w:rsid w:val="009C208A"/>
    <w:rsid w:val="009C2707"/>
    <w:rsid w:val="009C3026"/>
    <w:rsid w:val="009C3F30"/>
    <w:rsid w:val="009C57A5"/>
    <w:rsid w:val="009C6A65"/>
    <w:rsid w:val="009C7FC0"/>
    <w:rsid w:val="009D21E4"/>
    <w:rsid w:val="009D267D"/>
    <w:rsid w:val="009D30F7"/>
    <w:rsid w:val="009D4AAB"/>
    <w:rsid w:val="009D65F3"/>
    <w:rsid w:val="009D6D3C"/>
    <w:rsid w:val="009D72FD"/>
    <w:rsid w:val="009D742B"/>
    <w:rsid w:val="009E08DA"/>
    <w:rsid w:val="009E19D0"/>
    <w:rsid w:val="009E298E"/>
    <w:rsid w:val="009E3297"/>
    <w:rsid w:val="009E379F"/>
    <w:rsid w:val="009E3DCF"/>
    <w:rsid w:val="009E71DE"/>
    <w:rsid w:val="009F0017"/>
    <w:rsid w:val="009F0402"/>
    <w:rsid w:val="009F0574"/>
    <w:rsid w:val="009F33B7"/>
    <w:rsid w:val="009F4BF7"/>
    <w:rsid w:val="009F50B3"/>
    <w:rsid w:val="009F5E86"/>
    <w:rsid w:val="009F734F"/>
    <w:rsid w:val="00A0134E"/>
    <w:rsid w:val="00A01CF2"/>
    <w:rsid w:val="00A038FE"/>
    <w:rsid w:val="00A03A20"/>
    <w:rsid w:val="00A05253"/>
    <w:rsid w:val="00A05A97"/>
    <w:rsid w:val="00A07642"/>
    <w:rsid w:val="00A115D5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798"/>
    <w:rsid w:val="00A44A39"/>
    <w:rsid w:val="00A455A9"/>
    <w:rsid w:val="00A46BC1"/>
    <w:rsid w:val="00A46DA8"/>
    <w:rsid w:val="00A47E70"/>
    <w:rsid w:val="00A50CF0"/>
    <w:rsid w:val="00A5141D"/>
    <w:rsid w:val="00A517E0"/>
    <w:rsid w:val="00A52393"/>
    <w:rsid w:val="00A525D0"/>
    <w:rsid w:val="00A52F6F"/>
    <w:rsid w:val="00A5496E"/>
    <w:rsid w:val="00A56E40"/>
    <w:rsid w:val="00A605F8"/>
    <w:rsid w:val="00A62F21"/>
    <w:rsid w:val="00A639EA"/>
    <w:rsid w:val="00A64259"/>
    <w:rsid w:val="00A643AE"/>
    <w:rsid w:val="00A66810"/>
    <w:rsid w:val="00A66D35"/>
    <w:rsid w:val="00A70B4B"/>
    <w:rsid w:val="00A725B6"/>
    <w:rsid w:val="00A7671C"/>
    <w:rsid w:val="00A824BA"/>
    <w:rsid w:val="00A83BF2"/>
    <w:rsid w:val="00A8452B"/>
    <w:rsid w:val="00A85F07"/>
    <w:rsid w:val="00A86F1E"/>
    <w:rsid w:val="00A878CF"/>
    <w:rsid w:val="00A90051"/>
    <w:rsid w:val="00A915C3"/>
    <w:rsid w:val="00A93136"/>
    <w:rsid w:val="00A931B7"/>
    <w:rsid w:val="00A93449"/>
    <w:rsid w:val="00A93D3D"/>
    <w:rsid w:val="00A94C6A"/>
    <w:rsid w:val="00A957AA"/>
    <w:rsid w:val="00A95F5A"/>
    <w:rsid w:val="00A96334"/>
    <w:rsid w:val="00A96411"/>
    <w:rsid w:val="00A96E84"/>
    <w:rsid w:val="00A97FF6"/>
    <w:rsid w:val="00AA0BD7"/>
    <w:rsid w:val="00AA0DB4"/>
    <w:rsid w:val="00AA1EE7"/>
    <w:rsid w:val="00AA2CBC"/>
    <w:rsid w:val="00AA340C"/>
    <w:rsid w:val="00AA4B05"/>
    <w:rsid w:val="00AA5E9B"/>
    <w:rsid w:val="00AA5F95"/>
    <w:rsid w:val="00AB148C"/>
    <w:rsid w:val="00AB3F52"/>
    <w:rsid w:val="00AB4B70"/>
    <w:rsid w:val="00AB75DD"/>
    <w:rsid w:val="00AC14EC"/>
    <w:rsid w:val="00AC20C5"/>
    <w:rsid w:val="00AC2C87"/>
    <w:rsid w:val="00AC3648"/>
    <w:rsid w:val="00AC3D59"/>
    <w:rsid w:val="00AC4165"/>
    <w:rsid w:val="00AC47CC"/>
    <w:rsid w:val="00AC5820"/>
    <w:rsid w:val="00AC7DD6"/>
    <w:rsid w:val="00AD036C"/>
    <w:rsid w:val="00AD1537"/>
    <w:rsid w:val="00AD1CD8"/>
    <w:rsid w:val="00AD1DAA"/>
    <w:rsid w:val="00AD223F"/>
    <w:rsid w:val="00AD255E"/>
    <w:rsid w:val="00AD293B"/>
    <w:rsid w:val="00AD2CBF"/>
    <w:rsid w:val="00AD48D5"/>
    <w:rsid w:val="00AD4C0A"/>
    <w:rsid w:val="00AD5013"/>
    <w:rsid w:val="00AD66AD"/>
    <w:rsid w:val="00AD68ED"/>
    <w:rsid w:val="00AE0A90"/>
    <w:rsid w:val="00AE1F13"/>
    <w:rsid w:val="00AE2801"/>
    <w:rsid w:val="00AE2A42"/>
    <w:rsid w:val="00AE3433"/>
    <w:rsid w:val="00AE3710"/>
    <w:rsid w:val="00AE3CAB"/>
    <w:rsid w:val="00AE6230"/>
    <w:rsid w:val="00AE6E35"/>
    <w:rsid w:val="00AE7EE9"/>
    <w:rsid w:val="00AF03DE"/>
    <w:rsid w:val="00AF172F"/>
    <w:rsid w:val="00AF1E6A"/>
    <w:rsid w:val="00AF3247"/>
    <w:rsid w:val="00AF3D3C"/>
    <w:rsid w:val="00AF3E71"/>
    <w:rsid w:val="00AF40D7"/>
    <w:rsid w:val="00AF512C"/>
    <w:rsid w:val="00AF668A"/>
    <w:rsid w:val="00AF6895"/>
    <w:rsid w:val="00AF7C6D"/>
    <w:rsid w:val="00AF7E7F"/>
    <w:rsid w:val="00B00BEB"/>
    <w:rsid w:val="00B02C1B"/>
    <w:rsid w:val="00B036C9"/>
    <w:rsid w:val="00B04C2C"/>
    <w:rsid w:val="00B054E4"/>
    <w:rsid w:val="00B117B6"/>
    <w:rsid w:val="00B11C1C"/>
    <w:rsid w:val="00B1265D"/>
    <w:rsid w:val="00B1279F"/>
    <w:rsid w:val="00B12AA5"/>
    <w:rsid w:val="00B136F6"/>
    <w:rsid w:val="00B13C3D"/>
    <w:rsid w:val="00B13F0F"/>
    <w:rsid w:val="00B14836"/>
    <w:rsid w:val="00B15539"/>
    <w:rsid w:val="00B15FDD"/>
    <w:rsid w:val="00B16856"/>
    <w:rsid w:val="00B17E98"/>
    <w:rsid w:val="00B200B1"/>
    <w:rsid w:val="00B2025E"/>
    <w:rsid w:val="00B2119C"/>
    <w:rsid w:val="00B220E2"/>
    <w:rsid w:val="00B22F0E"/>
    <w:rsid w:val="00B232EC"/>
    <w:rsid w:val="00B232F9"/>
    <w:rsid w:val="00B23BE8"/>
    <w:rsid w:val="00B258BB"/>
    <w:rsid w:val="00B26A08"/>
    <w:rsid w:val="00B26E97"/>
    <w:rsid w:val="00B30378"/>
    <w:rsid w:val="00B33690"/>
    <w:rsid w:val="00B369A8"/>
    <w:rsid w:val="00B37BCD"/>
    <w:rsid w:val="00B40169"/>
    <w:rsid w:val="00B43183"/>
    <w:rsid w:val="00B43189"/>
    <w:rsid w:val="00B44169"/>
    <w:rsid w:val="00B4556A"/>
    <w:rsid w:val="00B47157"/>
    <w:rsid w:val="00B475C4"/>
    <w:rsid w:val="00B47BBC"/>
    <w:rsid w:val="00B51BFB"/>
    <w:rsid w:val="00B51FCB"/>
    <w:rsid w:val="00B52D3E"/>
    <w:rsid w:val="00B5380A"/>
    <w:rsid w:val="00B54510"/>
    <w:rsid w:val="00B55C85"/>
    <w:rsid w:val="00B56171"/>
    <w:rsid w:val="00B5763F"/>
    <w:rsid w:val="00B57BA2"/>
    <w:rsid w:val="00B6188A"/>
    <w:rsid w:val="00B62B88"/>
    <w:rsid w:val="00B6351C"/>
    <w:rsid w:val="00B64B6D"/>
    <w:rsid w:val="00B655E0"/>
    <w:rsid w:val="00B65F02"/>
    <w:rsid w:val="00B6725B"/>
    <w:rsid w:val="00B67B97"/>
    <w:rsid w:val="00B67FAE"/>
    <w:rsid w:val="00B7001E"/>
    <w:rsid w:val="00B70080"/>
    <w:rsid w:val="00B71B48"/>
    <w:rsid w:val="00B73C52"/>
    <w:rsid w:val="00B743EF"/>
    <w:rsid w:val="00B75E77"/>
    <w:rsid w:val="00B75F92"/>
    <w:rsid w:val="00B7729B"/>
    <w:rsid w:val="00B8454C"/>
    <w:rsid w:val="00B84B4B"/>
    <w:rsid w:val="00B84BD2"/>
    <w:rsid w:val="00B870CD"/>
    <w:rsid w:val="00B87FCA"/>
    <w:rsid w:val="00B90347"/>
    <w:rsid w:val="00B91038"/>
    <w:rsid w:val="00B92769"/>
    <w:rsid w:val="00B935CD"/>
    <w:rsid w:val="00B950E2"/>
    <w:rsid w:val="00B951E0"/>
    <w:rsid w:val="00B96441"/>
    <w:rsid w:val="00B968A4"/>
    <w:rsid w:val="00B968C8"/>
    <w:rsid w:val="00B96BB9"/>
    <w:rsid w:val="00B9711F"/>
    <w:rsid w:val="00B974AB"/>
    <w:rsid w:val="00B97862"/>
    <w:rsid w:val="00B979B0"/>
    <w:rsid w:val="00B97E45"/>
    <w:rsid w:val="00BA0328"/>
    <w:rsid w:val="00BA0AB9"/>
    <w:rsid w:val="00BA1A48"/>
    <w:rsid w:val="00BA32C5"/>
    <w:rsid w:val="00BA3EC5"/>
    <w:rsid w:val="00BA4255"/>
    <w:rsid w:val="00BA51D9"/>
    <w:rsid w:val="00BA6F45"/>
    <w:rsid w:val="00BA78B9"/>
    <w:rsid w:val="00BA7D90"/>
    <w:rsid w:val="00BA7F7E"/>
    <w:rsid w:val="00BB0BEE"/>
    <w:rsid w:val="00BB1239"/>
    <w:rsid w:val="00BB2ACA"/>
    <w:rsid w:val="00BB2C93"/>
    <w:rsid w:val="00BB3037"/>
    <w:rsid w:val="00BB4001"/>
    <w:rsid w:val="00BB5DFC"/>
    <w:rsid w:val="00BB6C5E"/>
    <w:rsid w:val="00BB7757"/>
    <w:rsid w:val="00BC01AF"/>
    <w:rsid w:val="00BC0FE3"/>
    <w:rsid w:val="00BC1627"/>
    <w:rsid w:val="00BC3091"/>
    <w:rsid w:val="00BC37DB"/>
    <w:rsid w:val="00BC3DB9"/>
    <w:rsid w:val="00BC4A44"/>
    <w:rsid w:val="00BC4B3A"/>
    <w:rsid w:val="00BC5278"/>
    <w:rsid w:val="00BC7E95"/>
    <w:rsid w:val="00BD279D"/>
    <w:rsid w:val="00BD2E2F"/>
    <w:rsid w:val="00BD6BB8"/>
    <w:rsid w:val="00BD6FA9"/>
    <w:rsid w:val="00BE0543"/>
    <w:rsid w:val="00BE0B66"/>
    <w:rsid w:val="00BE2D2D"/>
    <w:rsid w:val="00BE5C60"/>
    <w:rsid w:val="00BE5CC7"/>
    <w:rsid w:val="00BE6728"/>
    <w:rsid w:val="00BE6A2B"/>
    <w:rsid w:val="00BE6AE6"/>
    <w:rsid w:val="00BE6C26"/>
    <w:rsid w:val="00BF1109"/>
    <w:rsid w:val="00BF1B54"/>
    <w:rsid w:val="00BF1EF1"/>
    <w:rsid w:val="00BF28E1"/>
    <w:rsid w:val="00BF31D1"/>
    <w:rsid w:val="00BF321C"/>
    <w:rsid w:val="00BF475D"/>
    <w:rsid w:val="00BF57CC"/>
    <w:rsid w:val="00BF61A2"/>
    <w:rsid w:val="00BF687B"/>
    <w:rsid w:val="00BF69C0"/>
    <w:rsid w:val="00BF7283"/>
    <w:rsid w:val="00C00140"/>
    <w:rsid w:val="00C01BC7"/>
    <w:rsid w:val="00C01C5F"/>
    <w:rsid w:val="00C01C94"/>
    <w:rsid w:val="00C02CAA"/>
    <w:rsid w:val="00C0337A"/>
    <w:rsid w:val="00C04D50"/>
    <w:rsid w:val="00C04E95"/>
    <w:rsid w:val="00C05445"/>
    <w:rsid w:val="00C0584F"/>
    <w:rsid w:val="00C06451"/>
    <w:rsid w:val="00C065EF"/>
    <w:rsid w:val="00C06D8D"/>
    <w:rsid w:val="00C10026"/>
    <w:rsid w:val="00C118F3"/>
    <w:rsid w:val="00C11C9D"/>
    <w:rsid w:val="00C126C3"/>
    <w:rsid w:val="00C14AC8"/>
    <w:rsid w:val="00C15688"/>
    <w:rsid w:val="00C17907"/>
    <w:rsid w:val="00C179AD"/>
    <w:rsid w:val="00C20012"/>
    <w:rsid w:val="00C20990"/>
    <w:rsid w:val="00C20AC1"/>
    <w:rsid w:val="00C22BAB"/>
    <w:rsid w:val="00C259BF"/>
    <w:rsid w:val="00C31147"/>
    <w:rsid w:val="00C31799"/>
    <w:rsid w:val="00C31D46"/>
    <w:rsid w:val="00C3234A"/>
    <w:rsid w:val="00C33A7F"/>
    <w:rsid w:val="00C35D29"/>
    <w:rsid w:val="00C419DA"/>
    <w:rsid w:val="00C44610"/>
    <w:rsid w:val="00C4593F"/>
    <w:rsid w:val="00C503F7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2F66"/>
    <w:rsid w:val="00C657C3"/>
    <w:rsid w:val="00C661E8"/>
    <w:rsid w:val="00C66BA2"/>
    <w:rsid w:val="00C7056B"/>
    <w:rsid w:val="00C7195A"/>
    <w:rsid w:val="00C72072"/>
    <w:rsid w:val="00C72B5F"/>
    <w:rsid w:val="00C72FB7"/>
    <w:rsid w:val="00C737F7"/>
    <w:rsid w:val="00C73A0F"/>
    <w:rsid w:val="00C7458F"/>
    <w:rsid w:val="00C7489A"/>
    <w:rsid w:val="00C74F29"/>
    <w:rsid w:val="00C74FB2"/>
    <w:rsid w:val="00C7566A"/>
    <w:rsid w:val="00C76BCE"/>
    <w:rsid w:val="00C76E05"/>
    <w:rsid w:val="00C80876"/>
    <w:rsid w:val="00C81091"/>
    <w:rsid w:val="00C812B0"/>
    <w:rsid w:val="00C812E3"/>
    <w:rsid w:val="00C81629"/>
    <w:rsid w:val="00C82B55"/>
    <w:rsid w:val="00C83622"/>
    <w:rsid w:val="00C84391"/>
    <w:rsid w:val="00C84657"/>
    <w:rsid w:val="00C84B9C"/>
    <w:rsid w:val="00C870E0"/>
    <w:rsid w:val="00C9030E"/>
    <w:rsid w:val="00C91704"/>
    <w:rsid w:val="00C91D28"/>
    <w:rsid w:val="00C92309"/>
    <w:rsid w:val="00C92F5C"/>
    <w:rsid w:val="00C93A73"/>
    <w:rsid w:val="00C9410D"/>
    <w:rsid w:val="00C94DFE"/>
    <w:rsid w:val="00C95985"/>
    <w:rsid w:val="00C9684B"/>
    <w:rsid w:val="00C979AE"/>
    <w:rsid w:val="00C97E21"/>
    <w:rsid w:val="00C97E79"/>
    <w:rsid w:val="00CA03F9"/>
    <w:rsid w:val="00CA15EC"/>
    <w:rsid w:val="00CA1EA0"/>
    <w:rsid w:val="00CA4F6B"/>
    <w:rsid w:val="00CB0108"/>
    <w:rsid w:val="00CB4BF5"/>
    <w:rsid w:val="00CB4F71"/>
    <w:rsid w:val="00CB553B"/>
    <w:rsid w:val="00CB5FB5"/>
    <w:rsid w:val="00CC083A"/>
    <w:rsid w:val="00CC2EB5"/>
    <w:rsid w:val="00CC311F"/>
    <w:rsid w:val="00CC4FC4"/>
    <w:rsid w:val="00CC5026"/>
    <w:rsid w:val="00CC6427"/>
    <w:rsid w:val="00CC679C"/>
    <w:rsid w:val="00CC68D0"/>
    <w:rsid w:val="00CC6BB2"/>
    <w:rsid w:val="00CD1382"/>
    <w:rsid w:val="00CD264A"/>
    <w:rsid w:val="00CD268A"/>
    <w:rsid w:val="00CD44B9"/>
    <w:rsid w:val="00CD4A35"/>
    <w:rsid w:val="00CE06FC"/>
    <w:rsid w:val="00CE0D0A"/>
    <w:rsid w:val="00CE1159"/>
    <w:rsid w:val="00CE212C"/>
    <w:rsid w:val="00CE3605"/>
    <w:rsid w:val="00CE3B53"/>
    <w:rsid w:val="00CE458F"/>
    <w:rsid w:val="00CE56F3"/>
    <w:rsid w:val="00CE5983"/>
    <w:rsid w:val="00CE6099"/>
    <w:rsid w:val="00CE60DB"/>
    <w:rsid w:val="00CE660D"/>
    <w:rsid w:val="00CE68A8"/>
    <w:rsid w:val="00CE6EA9"/>
    <w:rsid w:val="00CE71A8"/>
    <w:rsid w:val="00CE7B84"/>
    <w:rsid w:val="00CF0E9C"/>
    <w:rsid w:val="00CF2C87"/>
    <w:rsid w:val="00CF375B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165C"/>
    <w:rsid w:val="00D22208"/>
    <w:rsid w:val="00D24991"/>
    <w:rsid w:val="00D25571"/>
    <w:rsid w:val="00D26075"/>
    <w:rsid w:val="00D268E5"/>
    <w:rsid w:val="00D26F54"/>
    <w:rsid w:val="00D27C12"/>
    <w:rsid w:val="00D3048D"/>
    <w:rsid w:val="00D31B9E"/>
    <w:rsid w:val="00D324CA"/>
    <w:rsid w:val="00D32D5B"/>
    <w:rsid w:val="00D3390C"/>
    <w:rsid w:val="00D34898"/>
    <w:rsid w:val="00D35F40"/>
    <w:rsid w:val="00D36082"/>
    <w:rsid w:val="00D40BEA"/>
    <w:rsid w:val="00D4142A"/>
    <w:rsid w:val="00D42683"/>
    <w:rsid w:val="00D4271C"/>
    <w:rsid w:val="00D45176"/>
    <w:rsid w:val="00D50255"/>
    <w:rsid w:val="00D50D1E"/>
    <w:rsid w:val="00D52F99"/>
    <w:rsid w:val="00D5586C"/>
    <w:rsid w:val="00D5707C"/>
    <w:rsid w:val="00D5771A"/>
    <w:rsid w:val="00D57BFB"/>
    <w:rsid w:val="00D61F4A"/>
    <w:rsid w:val="00D624CC"/>
    <w:rsid w:val="00D627F5"/>
    <w:rsid w:val="00D64DA8"/>
    <w:rsid w:val="00D64E1A"/>
    <w:rsid w:val="00D66520"/>
    <w:rsid w:val="00D66AC4"/>
    <w:rsid w:val="00D67680"/>
    <w:rsid w:val="00D7189C"/>
    <w:rsid w:val="00D718D9"/>
    <w:rsid w:val="00D73024"/>
    <w:rsid w:val="00D743EC"/>
    <w:rsid w:val="00D74967"/>
    <w:rsid w:val="00D76152"/>
    <w:rsid w:val="00D76276"/>
    <w:rsid w:val="00D816F8"/>
    <w:rsid w:val="00D8207F"/>
    <w:rsid w:val="00D8252B"/>
    <w:rsid w:val="00D85633"/>
    <w:rsid w:val="00D8781A"/>
    <w:rsid w:val="00D9158D"/>
    <w:rsid w:val="00D916F2"/>
    <w:rsid w:val="00D92CAA"/>
    <w:rsid w:val="00D935D0"/>
    <w:rsid w:val="00D937C5"/>
    <w:rsid w:val="00D943B5"/>
    <w:rsid w:val="00D947E9"/>
    <w:rsid w:val="00D9563B"/>
    <w:rsid w:val="00D95998"/>
    <w:rsid w:val="00DA01B4"/>
    <w:rsid w:val="00DA0F4C"/>
    <w:rsid w:val="00DA2EB1"/>
    <w:rsid w:val="00DA4947"/>
    <w:rsid w:val="00DA533D"/>
    <w:rsid w:val="00DA573E"/>
    <w:rsid w:val="00DA5BCB"/>
    <w:rsid w:val="00DA6347"/>
    <w:rsid w:val="00DA6D80"/>
    <w:rsid w:val="00DA7D67"/>
    <w:rsid w:val="00DB0F15"/>
    <w:rsid w:val="00DB18FC"/>
    <w:rsid w:val="00DB2373"/>
    <w:rsid w:val="00DB24F5"/>
    <w:rsid w:val="00DC06A8"/>
    <w:rsid w:val="00DC0A10"/>
    <w:rsid w:val="00DC308B"/>
    <w:rsid w:val="00DC4872"/>
    <w:rsid w:val="00DC529E"/>
    <w:rsid w:val="00DC53EE"/>
    <w:rsid w:val="00DC5433"/>
    <w:rsid w:val="00DC573B"/>
    <w:rsid w:val="00DC7933"/>
    <w:rsid w:val="00DC7D44"/>
    <w:rsid w:val="00DD0541"/>
    <w:rsid w:val="00DD0950"/>
    <w:rsid w:val="00DD0C43"/>
    <w:rsid w:val="00DD0C88"/>
    <w:rsid w:val="00DD11FD"/>
    <w:rsid w:val="00DD144E"/>
    <w:rsid w:val="00DD17D8"/>
    <w:rsid w:val="00DD2A25"/>
    <w:rsid w:val="00DD2C5E"/>
    <w:rsid w:val="00DD3FCD"/>
    <w:rsid w:val="00DD4C47"/>
    <w:rsid w:val="00DD5A44"/>
    <w:rsid w:val="00DD6303"/>
    <w:rsid w:val="00DD7669"/>
    <w:rsid w:val="00DD76E5"/>
    <w:rsid w:val="00DE0676"/>
    <w:rsid w:val="00DE0CA1"/>
    <w:rsid w:val="00DE0DF8"/>
    <w:rsid w:val="00DE192F"/>
    <w:rsid w:val="00DE2094"/>
    <w:rsid w:val="00DE2273"/>
    <w:rsid w:val="00DE2332"/>
    <w:rsid w:val="00DE27B3"/>
    <w:rsid w:val="00DE2DA3"/>
    <w:rsid w:val="00DE34CF"/>
    <w:rsid w:val="00DE4E0A"/>
    <w:rsid w:val="00DE5126"/>
    <w:rsid w:val="00DE53A9"/>
    <w:rsid w:val="00DE555B"/>
    <w:rsid w:val="00DE646B"/>
    <w:rsid w:val="00DE686E"/>
    <w:rsid w:val="00DE6CEB"/>
    <w:rsid w:val="00DE6EFA"/>
    <w:rsid w:val="00DE711E"/>
    <w:rsid w:val="00DF07BE"/>
    <w:rsid w:val="00DF0E1C"/>
    <w:rsid w:val="00DF28AF"/>
    <w:rsid w:val="00DF336A"/>
    <w:rsid w:val="00DF6EB1"/>
    <w:rsid w:val="00DF7A7C"/>
    <w:rsid w:val="00DF7C50"/>
    <w:rsid w:val="00E00246"/>
    <w:rsid w:val="00E04C5C"/>
    <w:rsid w:val="00E052E6"/>
    <w:rsid w:val="00E11711"/>
    <w:rsid w:val="00E11B1F"/>
    <w:rsid w:val="00E12239"/>
    <w:rsid w:val="00E12B9B"/>
    <w:rsid w:val="00E12CDE"/>
    <w:rsid w:val="00E13F3D"/>
    <w:rsid w:val="00E14476"/>
    <w:rsid w:val="00E14D7D"/>
    <w:rsid w:val="00E1562A"/>
    <w:rsid w:val="00E17774"/>
    <w:rsid w:val="00E214EA"/>
    <w:rsid w:val="00E22D01"/>
    <w:rsid w:val="00E23B30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20"/>
    <w:rsid w:val="00E35E64"/>
    <w:rsid w:val="00E35E79"/>
    <w:rsid w:val="00E365FC"/>
    <w:rsid w:val="00E3693E"/>
    <w:rsid w:val="00E36CDF"/>
    <w:rsid w:val="00E37029"/>
    <w:rsid w:val="00E3798C"/>
    <w:rsid w:val="00E4037E"/>
    <w:rsid w:val="00E40D3E"/>
    <w:rsid w:val="00E419D7"/>
    <w:rsid w:val="00E429F2"/>
    <w:rsid w:val="00E42ADA"/>
    <w:rsid w:val="00E4305A"/>
    <w:rsid w:val="00E43B9F"/>
    <w:rsid w:val="00E4426E"/>
    <w:rsid w:val="00E45DC8"/>
    <w:rsid w:val="00E465CE"/>
    <w:rsid w:val="00E51814"/>
    <w:rsid w:val="00E519F0"/>
    <w:rsid w:val="00E52E6A"/>
    <w:rsid w:val="00E530DE"/>
    <w:rsid w:val="00E53427"/>
    <w:rsid w:val="00E53893"/>
    <w:rsid w:val="00E53D55"/>
    <w:rsid w:val="00E54516"/>
    <w:rsid w:val="00E56386"/>
    <w:rsid w:val="00E57688"/>
    <w:rsid w:val="00E6031B"/>
    <w:rsid w:val="00E605B0"/>
    <w:rsid w:val="00E60E93"/>
    <w:rsid w:val="00E6560B"/>
    <w:rsid w:val="00E663B5"/>
    <w:rsid w:val="00E70196"/>
    <w:rsid w:val="00E70995"/>
    <w:rsid w:val="00E71B93"/>
    <w:rsid w:val="00E737F5"/>
    <w:rsid w:val="00E73AD9"/>
    <w:rsid w:val="00E748C7"/>
    <w:rsid w:val="00E74AC0"/>
    <w:rsid w:val="00E7517D"/>
    <w:rsid w:val="00E75B90"/>
    <w:rsid w:val="00E76614"/>
    <w:rsid w:val="00E80567"/>
    <w:rsid w:val="00E81F81"/>
    <w:rsid w:val="00E8212E"/>
    <w:rsid w:val="00E821BE"/>
    <w:rsid w:val="00E831EA"/>
    <w:rsid w:val="00E8338B"/>
    <w:rsid w:val="00E871B1"/>
    <w:rsid w:val="00E87342"/>
    <w:rsid w:val="00E92000"/>
    <w:rsid w:val="00E94503"/>
    <w:rsid w:val="00E94607"/>
    <w:rsid w:val="00E94715"/>
    <w:rsid w:val="00E94ADC"/>
    <w:rsid w:val="00E9595E"/>
    <w:rsid w:val="00E9725A"/>
    <w:rsid w:val="00E97F41"/>
    <w:rsid w:val="00E97FE9"/>
    <w:rsid w:val="00EA12CF"/>
    <w:rsid w:val="00EA1CC6"/>
    <w:rsid w:val="00EA1E6C"/>
    <w:rsid w:val="00EA2963"/>
    <w:rsid w:val="00EA333F"/>
    <w:rsid w:val="00EA3566"/>
    <w:rsid w:val="00EA580A"/>
    <w:rsid w:val="00EA7FA2"/>
    <w:rsid w:val="00EB092E"/>
    <w:rsid w:val="00EB09B7"/>
    <w:rsid w:val="00EB1D37"/>
    <w:rsid w:val="00EB2625"/>
    <w:rsid w:val="00EB4183"/>
    <w:rsid w:val="00EB5A71"/>
    <w:rsid w:val="00EB72DB"/>
    <w:rsid w:val="00EC0E62"/>
    <w:rsid w:val="00EC1A27"/>
    <w:rsid w:val="00EC220F"/>
    <w:rsid w:val="00EC282C"/>
    <w:rsid w:val="00ED1AAC"/>
    <w:rsid w:val="00ED22DB"/>
    <w:rsid w:val="00ED31E4"/>
    <w:rsid w:val="00ED33F0"/>
    <w:rsid w:val="00ED5081"/>
    <w:rsid w:val="00ED66A4"/>
    <w:rsid w:val="00ED67CC"/>
    <w:rsid w:val="00EE06B6"/>
    <w:rsid w:val="00EE0C9F"/>
    <w:rsid w:val="00EE271C"/>
    <w:rsid w:val="00EE282C"/>
    <w:rsid w:val="00EE2833"/>
    <w:rsid w:val="00EE3DA5"/>
    <w:rsid w:val="00EE5B07"/>
    <w:rsid w:val="00EE664E"/>
    <w:rsid w:val="00EE738B"/>
    <w:rsid w:val="00EE7D7C"/>
    <w:rsid w:val="00EF2B55"/>
    <w:rsid w:val="00EF4CAC"/>
    <w:rsid w:val="00EF5295"/>
    <w:rsid w:val="00EF73D3"/>
    <w:rsid w:val="00EF79B9"/>
    <w:rsid w:val="00F01B37"/>
    <w:rsid w:val="00F061BD"/>
    <w:rsid w:val="00F06A73"/>
    <w:rsid w:val="00F06CF8"/>
    <w:rsid w:val="00F10AB5"/>
    <w:rsid w:val="00F10B1B"/>
    <w:rsid w:val="00F11BD6"/>
    <w:rsid w:val="00F133E9"/>
    <w:rsid w:val="00F13CB0"/>
    <w:rsid w:val="00F16198"/>
    <w:rsid w:val="00F16D89"/>
    <w:rsid w:val="00F171F0"/>
    <w:rsid w:val="00F1774A"/>
    <w:rsid w:val="00F209DD"/>
    <w:rsid w:val="00F209E7"/>
    <w:rsid w:val="00F21A70"/>
    <w:rsid w:val="00F22B40"/>
    <w:rsid w:val="00F22CA8"/>
    <w:rsid w:val="00F234B6"/>
    <w:rsid w:val="00F24A18"/>
    <w:rsid w:val="00F255CC"/>
    <w:rsid w:val="00F25D98"/>
    <w:rsid w:val="00F27799"/>
    <w:rsid w:val="00F300FB"/>
    <w:rsid w:val="00F30573"/>
    <w:rsid w:val="00F305A9"/>
    <w:rsid w:val="00F30EAE"/>
    <w:rsid w:val="00F30F52"/>
    <w:rsid w:val="00F3143D"/>
    <w:rsid w:val="00F314B3"/>
    <w:rsid w:val="00F31650"/>
    <w:rsid w:val="00F3224B"/>
    <w:rsid w:val="00F32658"/>
    <w:rsid w:val="00F33432"/>
    <w:rsid w:val="00F335DA"/>
    <w:rsid w:val="00F35130"/>
    <w:rsid w:val="00F4005B"/>
    <w:rsid w:val="00F4052D"/>
    <w:rsid w:val="00F412B1"/>
    <w:rsid w:val="00F415DA"/>
    <w:rsid w:val="00F41B60"/>
    <w:rsid w:val="00F423AC"/>
    <w:rsid w:val="00F441D9"/>
    <w:rsid w:val="00F45EEE"/>
    <w:rsid w:val="00F46E4A"/>
    <w:rsid w:val="00F47C83"/>
    <w:rsid w:val="00F47FDA"/>
    <w:rsid w:val="00F50C66"/>
    <w:rsid w:val="00F519B3"/>
    <w:rsid w:val="00F51D3E"/>
    <w:rsid w:val="00F51D9E"/>
    <w:rsid w:val="00F524D0"/>
    <w:rsid w:val="00F52602"/>
    <w:rsid w:val="00F53BD3"/>
    <w:rsid w:val="00F56A1F"/>
    <w:rsid w:val="00F572EC"/>
    <w:rsid w:val="00F607D3"/>
    <w:rsid w:val="00F60E77"/>
    <w:rsid w:val="00F635F0"/>
    <w:rsid w:val="00F64BBD"/>
    <w:rsid w:val="00F666DC"/>
    <w:rsid w:val="00F66EFB"/>
    <w:rsid w:val="00F67174"/>
    <w:rsid w:val="00F67E1B"/>
    <w:rsid w:val="00F700BC"/>
    <w:rsid w:val="00F71329"/>
    <w:rsid w:val="00F71994"/>
    <w:rsid w:val="00F71FCC"/>
    <w:rsid w:val="00F73D34"/>
    <w:rsid w:val="00F74662"/>
    <w:rsid w:val="00F74751"/>
    <w:rsid w:val="00F759A4"/>
    <w:rsid w:val="00F75F60"/>
    <w:rsid w:val="00F80452"/>
    <w:rsid w:val="00F80AA3"/>
    <w:rsid w:val="00F8123B"/>
    <w:rsid w:val="00F824A4"/>
    <w:rsid w:val="00F829B4"/>
    <w:rsid w:val="00F83060"/>
    <w:rsid w:val="00F9014C"/>
    <w:rsid w:val="00F9056A"/>
    <w:rsid w:val="00F91785"/>
    <w:rsid w:val="00F92637"/>
    <w:rsid w:val="00F948DB"/>
    <w:rsid w:val="00F95ADC"/>
    <w:rsid w:val="00F95DA8"/>
    <w:rsid w:val="00F9666B"/>
    <w:rsid w:val="00F966F7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A7961"/>
    <w:rsid w:val="00FB07A3"/>
    <w:rsid w:val="00FB299B"/>
    <w:rsid w:val="00FB2CA6"/>
    <w:rsid w:val="00FB4F2D"/>
    <w:rsid w:val="00FB571E"/>
    <w:rsid w:val="00FB60B6"/>
    <w:rsid w:val="00FB6386"/>
    <w:rsid w:val="00FC096E"/>
    <w:rsid w:val="00FC31B1"/>
    <w:rsid w:val="00FC4CFB"/>
    <w:rsid w:val="00FC69D2"/>
    <w:rsid w:val="00FC6C07"/>
    <w:rsid w:val="00FD2B96"/>
    <w:rsid w:val="00FD2FF6"/>
    <w:rsid w:val="00FD34EE"/>
    <w:rsid w:val="00FD6FCD"/>
    <w:rsid w:val="00FD7325"/>
    <w:rsid w:val="00FD767E"/>
    <w:rsid w:val="00FD7C4D"/>
    <w:rsid w:val="00FE0428"/>
    <w:rsid w:val="00FE2DE7"/>
    <w:rsid w:val="00FE4FE9"/>
    <w:rsid w:val="00FE518B"/>
    <w:rsid w:val="00FE5B9C"/>
    <w:rsid w:val="00FE60BF"/>
    <w:rsid w:val="00FE7490"/>
    <w:rsid w:val="00FE7554"/>
    <w:rsid w:val="00FF115D"/>
    <w:rsid w:val="00FF1E61"/>
    <w:rsid w:val="00FF2603"/>
    <w:rsid w:val="00FF46C9"/>
    <w:rsid w:val="00FF472E"/>
    <w:rsid w:val="00FF4D46"/>
    <w:rsid w:val="00FF4D98"/>
    <w:rsid w:val="00FF6529"/>
    <w:rsid w:val="00FF6F0F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C3280505-15C3-4B6F-B97F-51CE3AF87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4FC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99"/>
    <w:unhideWhenUsed/>
    <w:rsid w:val="009B2057"/>
    <w:pPr>
      <w:ind w:left="720"/>
      <w:contextualSpacing/>
    </w:pPr>
  </w:style>
  <w:style w:type="character" w:customStyle="1" w:styleId="B1Char">
    <w:name w:val="B1 Char"/>
    <w:link w:val="B1"/>
    <w:qFormat/>
    <w:rsid w:val="00314A3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A3B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C57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1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56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61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07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7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7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8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2392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807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41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262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31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344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44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4854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034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7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27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59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38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000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92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87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01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81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609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762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940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22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13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2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74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75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44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36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6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681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49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2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33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338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3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1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51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35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001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56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33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82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70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21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2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5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68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92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29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8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25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42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52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84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477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12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39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62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90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14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80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24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59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66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56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611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53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09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629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4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2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1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38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1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0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277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62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93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46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666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603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2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727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4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8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4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646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7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275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06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857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1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297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68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15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71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61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15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23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8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29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612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959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656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0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44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0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73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4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3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7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00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07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70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92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393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82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79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62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331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9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22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643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3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79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0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yperlink" Target="mailto:Narendra.Kalahasti@anritsu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CA849B-5672-427E-AB11-A7781F4D5E7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Kalahasti, Narendra</cp:lastModifiedBy>
  <cp:revision>3</cp:revision>
  <cp:lastPrinted>1900-12-31T16:00:00Z</cp:lastPrinted>
  <dcterms:created xsi:type="dcterms:W3CDTF">2025-11-24T13:16:00Z</dcterms:created>
  <dcterms:modified xsi:type="dcterms:W3CDTF">2025-11-24T13:17:00Z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