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2161B" w14:textId="26706A7C" w:rsidR="00785823" w:rsidRDefault="00785823" w:rsidP="007858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  <w:r w:rsidR="00562C4E">
          <w:rPr>
            <w:b/>
            <w:i/>
            <w:noProof/>
            <w:sz w:val="28"/>
          </w:rPr>
          <w:t>326</w:t>
        </w:r>
      </w:fldSimple>
    </w:p>
    <w:p w14:paraId="7306D63C" w14:textId="77777777" w:rsidR="00785823" w:rsidRDefault="00785823" w:rsidP="0078582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5823" w14:paraId="37ECCDDB" w14:textId="77777777" w:rsidTr="00376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55A020" w14:textId="77777777" w:rsidR="00785823" w:rsidRDefault="00785823" w:rsidP="003767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85823" w14:paraId="721BC60F" w14:textId="77777777" w:rsidTr="00376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A2296C" w14:textId="77777777" w:rsidR="00785823" w:rsidRDefault="00785823" w:rsidP="00376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5823" w14:paraId="04D29F2E" w14:textId="77777777" w:rsidTr="00376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A25A3" w14:textId="77777777" w:rsidR="00785823" w:rsidRDefault="00785823" w:rsidP="00376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823" w14:paraId="52F11CD6" w14:textId="77777777" w:rsidTr="003767E3">
        <w:tc>
          <w:tcPr>
            <w:tcW w:w="142" w:type="dxa"/>
            <w:tcBorders>
              <w:left w:val="single" w:sz="4" w:space="0" w:color="auto"/>
            </w:tcBorders>
          </w:tcPr>
          <w:p w14:paraId="1F316DB2" w14:textId="77777777" w:rsidR="00785823" w:rsidRDefault="00785823" w:rsidP="003767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4A122A" w14:textId="77777777" w:rsidR="00785823" w:rsidRPr="00410371" w:rsidRDefault="00785823" w:rsidP="003767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22A7C08F" w14:textId="77777777" w:rsidR="00785823" w:rsidRDefault="00785823" w:rsidP="00376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92E5A0" w14:textId="77777777" w:rsidR="00785823" w:rsidRPr="00410371" w:rsidRDefault="00785823" w:rsidP="003767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4912</w:t>
              </w:r>
            </w:fldSimple>
          </w:p>
        </w:tc>
        <w:tc>
          <w:tcPr>
            <w:tcW w:w="709" w:type="dxa"/>
          </w:tcPr>
          <w:p w14:paraId="567FDD07" w14:textId="77777777" w:rsidR="00785823" w:rsidRDefault="00785823" w:rsidP="003767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4F2E56" w14:textId="5E5CB536" w:rsidR="00785823" w:rsidRPr="00410371" w:rsidRDefault="00562C4E" w:rsidP="003767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2B15616" w14:textId="77777777" w:rsidR="00785823" w:rsidRDefault="00785823" w:rsidP="003767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40505A" w14:textId="216F3E3B" w:rsidR="00785823" w:rsidRPr="00410371" w:rsidRDefault="00785823" w:rsidP="00376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562C4E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576CAE" w14:textId="77777777" w:rsidR="00785823" w:rsidRDefault="00785823" w:rsidP="003767E3">
            <w:pPr>
              <w:pStyle w:val="CRCoverPage"/>
              <w:spacing w:after="0"/>
              <w:rPr>
                <w:noProof/>
              </w:rPr>
            </w:pPr>
          </w:p>
        </w:tc>
      </w:tr>
      <w:tr w:rsidR="00785823" w14:paraId="2B59F4E8" w14:textId="77777777" w:rsidTr="00376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C1E7A" w14:textId="77777777" w:rsidR="00785823" w:rsidRDefault="00785823" w:rsidP="003767E3">
            <w:pPr>
              <w:pStyle w:val="CRCoverPage"/>
              <w:spacing w:after="0"/>
              <w:rPr>
                <w:noProof/>
              </w:rPr>
            </w:pPr>
          </w:p>
        </w:tc>
      </w:tr>
      <w:tr w:rsidR="00785823" w14:paraId="0671EC2B" w14:textId="77777777" w:rsidTr="00376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151FCE" w14:textId="77777777" w:rsidR="00785823" w:rsidRPr="00F25D98" w:rsidRDefault="00785823" w:rsidP="003767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85823" w14:paraId="08454158" w14:textId="77777777" w:rsidTr="003767E3">
        <w:tc>
          <w:tcPr>
            <w:tcW w:w="9641" w:type="dxa"/>
            <w:gridSpan w:val="9"/>
          </w:tcPr>
          <w:p w14:paraId="5B7DE84A" w14:textId="77777777" w:rsidR="00785823" w:rsidRDefault="00785823" w:rsidP="00376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E87401" w14:textId="77777777" w:rsidR="00785823" w:rsidRDefault="00785823" w:rsidP="007858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5823" w14:paraId="39E11A3B" w14:textId="77777777" w:rsidTr="003767E3">
        <w:tc>
          <w:tcPr>
            <w:tcW w:w="2835" w:type="dxa"/>
          </w:tcPr>
          <w:p w14:paraId="67B73C8D" w14:textId="77777777" w:rsidR="00785823" w:rsidRDefault="00785823" w:rsidP="003767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9AE687" w14:textId="77777777" w:rsidR="00785823" w:rsidRDefault="00785823" w:rsidP="00376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8ACC2C" w14:textId="77777777" w:rsidR="00785823" w:rsidRDefault="00785823" w:rsidP="00376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C762AA" w14:textId="77777777" w:rsidR="00785823" w:rsidRDefault="00785823" w:rsidP="00376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20F3D1" w14:textId="77777777" w:rsidR="00785823" w:rsidRDefault="00785823" w:rsidP="00376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3678FB" w14:textId="77777777" w:rsidR="00785823" w:rsidRDefault="00785823" w:rsidP="00376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CC3025" w14:textId="77777777" w:rsidR="00785823" w:rsidRDefault="00785823" w:rsidP="00376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5FB1C5" w14:textId="77777777" w:rsidR="00785823" w:rsidRDefault="00785823" w:rsidP="00376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337A22" w14:textId="77777777" w:rsidR="00785823" w:rsidRDefault="00785823" w:rsidP="003767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B825E6" w14:textId="77777777" w:rsidR="00785823" w:rsidRDefault="00785823" w:rsidP="007858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5823" w14:paraId="3E4D6702" w14:textId="77777777" w:rsidTr="003767E3">
        <w:tc>
          <w:tcPr>
            <w:tcW w:w="9640" w:type="dxa"/>
            <w:gridSpan w:val="11"/>
          </w:tcPr>
          <w:p w14:paraId="3292A194" w14:textId="77777777" w:rsidR="00785823" w:rsidRDefault="00785823" w:rsidP="00376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823" w14:paraId="164B2A8A" w14:textId="77777777" w:rsidTr="00376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59311" w14:textId="77777777" w:rsidR="00785823" w:rsidRDefault="00785823" w:rsidP="00376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97B6C3" w14:textId="77777777" w:rsidR="00785823" w:rsidRDefault="00785823" w:rsidP="00376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MTSI MO video call SSAC ACB per PLMN test case 13.5.2d</w:t>
              </w:r>
            </w:fldSimple>
          </w:p>
        </w:tc>
      </w:tr>
      <w:tr w:rsidR="00785823" w14:paraId="3CA56E5F" w14:textId="77777777" w:rsidTr="003767E3">
        <w:tc>
          <w:tcPr>
            <w:tcW w:w="1843" w:type="dxa"/>
            <w:tcBorders>
              <w:left w:val="single" w:sz="4" w:space="0" w:color="auto"/>
            </w:tcBorders>
          </w:tcPr>
          <w:p w14:paraId="5CAB9F7C" w14:textId="77777777" w:rsidR="00785823" w:rsidRDefault="00785823" w:rsidP="00376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125075" w14:textId="77777777" w:rsidR="00785823" w:rsidRDefault="00785823" w:rsidP="00376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823" w14:paraId="76789C92" w14:textId="77777777" w:rsidTr="003767E3">
        <w:tc>
          <w:tcPr>
            <w:tcW w:w="1843" w:type="dxa"/>
            <w:tcBorders>
              <w:left w:val="single" w:sz="4" w:space="0" w:color="auto"/>
            </w:tcBorders>
          </w:tcPr>
          <w:p w14:paraId="3188127F" w14:textId="77777777" w:rsidR="00785823" w:rsidRDefault="00785823" w:rsidP="00376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A5FC3" w14:textId="77777777" w:rsidR="00785823" w:rsidRDefault="00785823" w:rsidP="00376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785823" w14:paraId="1154AA66" w14:textId="77777777" w:rsidTr="003767E3">
        <w:tc>
          <w:tcPr>
            <w:tcW w:w="1843" w:type="dxa"/>
            <w:tcBorders>
              <w:left w:val="single" w:sz="4" w:space="0" w:color="auto"/>
            </w:tcBorders>
          </w:tcPr>
          <w:p w14:paraId="0C1B79FD" w14:textId="77777777" w:rsidR="00785823" w:rsidRDefault="00785823" w:rsidP="00376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239696" w14:textId="78233A3C" w:rsidR="00785823" w:rsidRDefault="00785823" w:rsidP="003767E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85823" w14:paraId="6B53C32F" w14:textId="77777777" w:rsidTr="003767E3">
        <w:tc>
          <w:tcPr>
            <w:tcW w:w="1843" w:type="dxa"/>
            <w:tcBorders>
              <w:left w:val="single" w:sz="4" w:space="0" w:color="auto"/>
            </w:tcBorders>
          </w:tcPr>
          <w:p w14:paraId="7819BD7A" w14:textId="77777777" w:rsidR="00785823" w:rsidRDefault="00785823" w:rsidP="00376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86FAE4" w14:textId="77777777" w:rsidR="00785823" w:rsidRDefault="00785823" w:rsidP="00376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823" w14:paraId="1E2CB1A3" w14:textId="77777777" w:rsidTr="003767E3">
        <w:tc>
          <w:tcPr>
            <w:tcW w:w="1843" w:type="dxa"/>
            <w:tcBorders>
              <w:left w:val="single" w:sz="4" w:space="0" w:color="auto"/>
            </w:tcBorders>
          </w:tcPr>
          <w:p w14:paraId="0773D16C" w14:textId="77777777" w:rsidR="00785823" w:rsidRDefault="00785823" w:rsidP="00376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35CCB8" w14:textId="77777777" w:rsidR="00785823" w:rsidRDefault="00785823" w:rsidP="00376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TEI12_Test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7FB4FF7" w14:textId="77777777" w:rsidR="00785823" w:rsidRDefault="00785823" w:rsidP="003767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377525" w14:textId="77777777" w:rsidR="00785823" w:rsidRDefault="00785823" w:rsidP="00376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5FD8C" w14:textId="77777777" w:rsidR="00785823" w:rsidRDefault="00785823" w:rsidP="00376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2025-06-18</w:t>
              </w:r>
            </w:fldSimple>
          </w:p>
        </w:tc>
      </w:tr>
      <w:tr w:rsidR="00785823" w14:paraId="424525EF" w14:textId="77777777" w:rsidTr="003767E3">
        <w:tc>
          <w:tcPr>
            <w:tcW w:w="1843" w:type="dxa"/>
            <w:tcBorders>
              <w:left w:val="single" w:sz="4" w:space="0" w:color="auto"/>
            </w:tcBorders>
          </w:tcPr>
          <w:p w14:paraId="33A78286" w14:textId="77777777" w:rsidR="00785823" w:rsidRDefault="00785823" w:rsidP="00376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470D05" w14:textId="77777777" w:rsidR="00785823" w:rsidRDefault="00785823" w:rsidP="00376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CB5774" w14:textId="77777777" w:rsidR="00785823" w:rsidRDefault="00785823" w:rsidP="00376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E6C06C" w14:textId="77777777" w:rsidR="00785823" w:rsidRDefault="00785823" w:rsidP="00376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70F3C9" w14:textId="77777777" w:rsidR="00785823" w:rsidRDefault="00785823" w:rsidP="00376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823" w14:paraId="053435FB" w14:textId="77777777" w:rsidTr="00376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CD1957" w14:textId="77777777" w:rsidR="00785823" w:rsidRDefault="00785823" w:rsidP="00376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521571" w14:textId="77777777" w:rsidR="00785823" w:rsidRDefault="00785823" w:rsidP="003767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0D6D30" w14:textId="77777777" w:rsidR="00785823" w:rsidRDefault="00785823" w:rsidP="003767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229BCF" w14:textId="77777777" w:rsidR="00785823" w:rsidRDefault="00785823" w:rsidP="003767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C03814" w14:textId="77777777" w:rsidR="00785823" w:rsidRDefault="00785823" w:rsidP="00376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785823" w14:paraId="200E3BEC" w14:textId="77777777" w:rsidTr="00376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078213" w14:textId="77777777" w:rsidR="00785823" w:rsidRDefault="00785823" w:rsidP="00376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15ECF8" w14:textId="77777777" w:rsidR="00785823" w:rsidRDefault="00785823" w:rsidP="003767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30A64F" w14:textId="77777777" w:rsidR="00785823" w:rsidRDefault="00785823" w:rsidP="003767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68F1BA" w14:textId="77777777" w:rsidR="00785823" w:rsidRPr="007C2097" w:rsidRDefault="00785823" w:rsidP="003767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85823" w14:paraId="4445C744" w14:textId="77777777" w:rsidTr="003767E3">
        <w:tc>
          <w:tcPr>
            <w:tcW w:w="1843" w:type="dxa"/>
          </w:tcPr>
          <w:p w14:paraId="5D1D8DEC" w14:textId="77777777" w:rsidR="00785823" w:rsidRDefault="00785823" w:rsidP="00376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DA719F" w14:textId="77777777" w:rsidR="00785823" w:rsidRDefault="00785823" w:rsidP="00376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823" w14:paraId="57A122E0" w14:textId="77777777" w:rsidTr="00376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FA41C3" w14:textId="77777777" w:rsidR="00785823" w:rsidRDefault="00785823" w:rsidP="00785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9A94F" w14:textId="0CDAB09F" w:rsidR="00785823" w:rsidRDefault="00785823" w:rsidP="007858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existing TTCN implementation at step 10-11 is not </w:t>
            </w:r>
            <w:proofErr w:type="spellStart"/>
            <w:r>
              <w:t>allgined</w:t>
            </w:r>
            <w:proofErr w:type="spellEnd"/>
            <w:r>
              <w:t xml:space="preserve"> </w:t>
            </w:r>
            <w:r>
              <w:rPr>
                <w:rFonts w:cs="Arial"/>
                <w:noProof/>
              </w:rPr>
              <w:t xml:space="preserve">as per </w:t>
            </w:r>
            <w:r w:rsidRPr="00034446">
              <w:t>Table 13.5.2a.3.2-1</w:t>
            </w:r>
            <w:r>
              <w:t xml:space="preserve"> in prose.   </w:t>
            </w:r>
          </w:p>
        </w:tc>
      </w:tr>
      <w:tr w:rsidR="00785823" w14:paraId="573AA547" w14:textId="77777777" w:rsidTr="00376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3C9DC" w14:textId="77777777" w:rsidR="00785823" w:rsidRDefault="00785823" w:rsidP="00785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23D8A3" w14:textId="77777777" w:rsidR="00785823" w:rsidRDefault="00785823" w:rsidP="007858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823" w14:paraId="234BED7D" w14:textId="77777777" w:rsidTr="00376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37A3E" w14:textId="77777777" w:rsidR="00785823" w:rsidRDefault="00785823" w:rsidP="00785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D5A5F1" w14:textId="3CB684F4" w:rsidR="00785823" w:rsidRDefault="00785823" w:rsidP="007858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Corrected the steps and removed the </w:t>
            </w:r>
            <w:proofErr w:type="spellStart"/>
            <w:r>
              <w:t>uncessacy</w:t>
            </w:r>
            <w:proofErr w:type="spellEnd"/>
            <w:r>
              <w:t xml:space="preserve"> UE capability information procedure. </w:t>
            </w:r>
          </w:p>
        </w:tc>
      </w:tr>
      <w:tr w:rsidR="00785823" w14:paraId="6EE83357" w14:textId="77777777" w:rsidTr="00376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28D35" w14:textId="77777777" w:rsidR="00785823" w:rsidRDefault="00785823" w:rsidP="00785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4FF7F5" w14:textId="77777777" w:rsidR="00785823" w:rsidRDefault="00785823" w:rsidP="007858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823" w14:paraId="6887E462" w14:textId="77777777" w:rsidTr="00376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06796E" w14:textId="77777777" w:rsidR="00785823" w:rsidRDefault="00785823" w:rsidP="00785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D4F4B" w14:textId="41175029" w:rsidR="00785823" w:rsidRDefault="00785823" w:rsidP="007858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TTCN not </w:t>
            </w:r>
            <w:proofErr w:type="spellStart"/>
            <w:r>
              <w:t>inline</w:t>
            </w:r>
            <w:proofErr w:type="spellEnd"/>
            <w:r>
              <w:t xml:space="preserve"> with Prose</w:t>
            </w:r>
          </w:p>
        </w:tc>
      </w:tr>
      <w:tr w:rsidR="00785823" w14:paraId="14795534" w14:textId="77777777" w:rsidTr="003767E3">
        <w:tc>
          <w:tcPr>
            <w:tcW w:w="2694" w:type="dxa"/>
            <w:gridSpan w:val="2"/>
          </w:tcPr>
          <w:p w14:paraId="40517245" w14:textId="77777777" w:rsidR="00785823" w:rsidRDefault="00785823" w:rsidP="00785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99A5C6" w14:textId="77777777" w:rsidR="00785823" w:rsidRDefault="00785823" w:rsidP="007858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823" w14:paraId="7C291A9B" w14:textId="77777777" w:rsidTr="00376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C66F2E" w14:textId="77777777" w:rsidR="00785823" w:rsidRDefault="00785823" w:rsidP="00785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3EF89" w14:textId="366B030C" w:rsidR="00785823" w:rsidRDefault="00785823" w:rsidP="00785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13.5.2d</w:t>
            </w:r>
          </w:p>
        </w:tc>
      </w:tr>
      <w:tr w:rsidR="00785823" w14:paraId="283B4C29" w14:textId="77777777" w:rsidTr="00376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EA338" w14:textId="77777777" w:rsidR="00785823" w:rsidRDefault="00785823" w:rsidP="00785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F87F60" w14:textId="77777777" w:rsidR="00785823" w:rsidRDefault="00785823" w:rsidP="007858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823" w14:paraId="694F28CD" w14:textId="77777777" w:rsidTr="00376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582E9" w14:textId="77777777" w:rsidR="00785823" w:rsidRDefault="00785823" w:rsidP="00785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DBD918" w14:textId="77777777" w:rsidR="00785823" w:rsidRDefault="00785823" w:rsidP="00785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244D41" w14:textId="77777777" w:rsidR="00785823" w:rsidRDefault="00785823" w:rsidP="00785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B480CC" w14:textId="77777777" w:rsidR="00785823" w:rsidRDefault="00785823" w:rsidP="007858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BDBED7" w14:textId="77777777" w:rsidR="00785823" w:rsidRDefault="00785823" w:rsidP="007858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5823" w14:paraId="1C3E4B86" w14:textId="77777777" w:rsidTr="00376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D337D" w14:textId="77777777" w:rsidR="00785823" w:rsidRDefault="00785823" w:rsidP="00785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D1547" w14:textId="77777777" w:rsidR="00785823" w:rsidRDefault="00785823" w:rsidP="00785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640F3" w14:textId="4260A825" w:rsidR="00785823" w:rsidRDefault="00785823" w:rsidP="00785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26835D" w14:textId="77777777" w:rsidR="00785823" w:rsidRDefault="00785823" w:rsidP="007858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8A85DD" w14:textId="6C25BC9E" w:rsidR="00785823" w:rsidRDefault="00785823" w:rsidP="007858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5823" w14:paraId="698A3150" w14:textId="77777777" w:rsidTr="00376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41E29" w14:textId="77777777" w:rsidR="00785823" w:rsidRDefault="00785823" w:rsidP="007858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65D37F" w14:textId="77777777" w:rsidR="00785823" w:rsidRDefault="00785823" w:rsidP="00785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FAFB7" w14:textId="111F638B" w:rsidR="00785823" w:rsidRDefault="00785823" w:rsidP="00785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B4CDA1" w14:textId="77777777" w:rsidR="00785823" w:rsidRDefault="00785823" w:rsidP="007858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4184A3" w14:textId="7EC1E3B8" w:rsidR="00785823" w:rsidRDefault="00785823" w:rsidP="007858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5823" w14:paraId="2356E8BD" w14:textId="77777777" w:rsidTr="00376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2AA91" w14:textId="77777777" w:rsidR="00785823" w:rsidRDefault="00785823" w:rsidP="007858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A67B15" w14:textId="77777777" w:rsidR="00785823" w:rsidRDefault="00785823" w:rsidP="00785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C9898" w14:textId="7C3A85A3" w:rsidR="00785823" w:rsidRDefault="00785823" w:rsidP="00785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6A907" w14:textId="77777777" w:rsidR="00785823" w:rsidRDefault="00785823" w:rsidP="007858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F5904" w14:textId="6F4A0074" w:rsidR="00785823" w:rsidRDefault="00785823" w:rsidP="007858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5823" w14:paraId="013E64DE" w14:textId="77777777" w:rsidTr="00376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5EEB" w14:textId="77777777" w:rsidR="00785823" w:rsidRDefault="00785823" w:rsidP="007858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5496C" w14:textId="77777777" w:rsidR="00785823" w:rsidRDefault="00785823" w:rsidP="00785823">
            <w:pPr>
              <w:pStyle w:val="CRCoverPage"/>
              <w:spacing w:after="0"/>
              <w:rPr>
                <w:noProof/>
              </w:rPr>
            </w:pPr>
          </w:p>
        </w:tc>
      </w:tr>
      <w:tr w:rsidR="00785823" w14:paraId="231995EA" w14:textId="77777777" w:rsidTr="00376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B047B4" w14:textId="77777777" w:rsidR="00785823" w:rsidRDefault="00785823" w:rsidP="00785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BA0ED" w14:textId="77777777" w:rsidR="00785823" w:rsidRDefault="00785823" w:rsidP="007858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5823" w:rsidRPr="008863B9" w14:paraId="0A8ADC11" w14:textId="77777777" w:rsidTr="00376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99088D" w14:textId="77777777" w:rsidR="00785823" w:rsidRPr="008863B9" w:rsidRDefault="00785823" w:rsidP="00785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E9DB32" w14:textId="77777777" w:rsidR="00785823" w:rsidRPr="008863B9" w:rsidRDefault="00785823" w:rsidP="007858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5823" w14:paraId="1FA9C905" w14:textId="77777777" w:rsidTr="00376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2935EC" w14:textId="77777777" w:rsidR="00785823" w:rsidRDefault="00785823" w:rsidP="00785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645A0" w14:textId="77777777" w:rsidR="00785823" w:rsidRDefault="00785823" w:rsidP="007858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9179A4" w14:textId="77777777" w:rsidR="00785823" w:rsidRDefault="00785823" w:rsidP="00785823">
      <w:pPr>
        <w:pStyle w:val="CRCoverPage"/>
        <w:spacing w:after="0"/>
        <w:rPr>
          <w:noProof/>
          <w:sz w:val="8"/>
          <w:szCs w:val="8"/>
        </w:rPr>
      </w:pPr>
    </w:p>
    <w:p w14:paraId="1AF46498" w14:textId="77777777" w:rsidR="00785823" w:rsidRDefault="00785823" w:rsidP="00785823">
      <w:pPr>
        <w:rPr>
          <w:noProof/>
        </w:rPr>
        <w:sectPr w:rsidR="00785823" w:rsidSect="0078582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C3D0CB" w14:textId="77777777" w:rsidR="00785823" w:rsidRDefault="00785823" w:rsidP="00785823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E34D7" w14:textId="77777777" w:rsidR="006C6852" w:rsidRPr="001C38C4" w:rsidRDefault="006C6852" w:rsidP="006C6852">
      <w:pPr>
        <w:pStyle w:val="Heading1"/>
        <w:rPr>
          <w:rStyle w:val="Emphasis"/>
          <w:rFonts w:cs="Arial"/>
          <w:b/>
          <w:bCs/>
          <w:i w:val="0"/>
          <w:lang w:eastAsia="en-GB"/>
        </w:rPr>
      </w:pPr>
      <w:bookmarkStart w:id="0" w:name="_Toc201057197"/>
      <w:r w:rsidRPr="001C38C4">
        <w:rPr>
          <w:rStyle w:val="Emphasis"/>
          <w:rFonts w:cs="Arial"/>
          <w:b/>
          <w:bCs/>
        </w:rPr>
        <w:lastRenderedPageBreak/>
        <w:t>Table of Contents</w:t>
      </w:r>
      <w:bookmarkEnd w:id="0"/>
    </w:p>
    <w:p w14:paraId="525E1152" w14:textId="0C01C709" w:rsidR="00473B3E" w:rsidRDefault="006C68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473B3E" w:rsidRPr="007928AD">
        <w:rPr>
          <w:rFonts w:cs="Arial"/>
          <w:b/>
          <w:bCs/>
          <w:i/>
          <w:iCs/>
        </w:rPr>
        <w:t>Table of Contents</w:t>
      </w:r>
      <w:r w:rsidR="00473B3E">
        <w:tab/>
      </w:r>
      <w:r w:rsidR="00473B3E">
        <w:fldChar w:fldCharType="begin"/>
      </w:r>
      <w:r w:rsidR="00473B3E">
        <w:instrText xml:space="preserve"> PAGEREF _Toc201057197 \h </w:instrText>
      </w:r>
      <w:r w:rsidR="00473B3E">
        <w:fldChar w:fldCharType="separate"/>
      </w:r>
      <w:r w:rsidR="00473B3E">
        <w:t>2</w:t>
      </w:r>
      <w:r w:rsidR="00473B3E">
        <w:fldChar w:fldCharType="end"/>
      </w:r>
    </w:p>
    <w:p w14:paraId="7DCB4BD4" w14:textId="2039CF9F" w:rsidR="00473B3E" w:rsidRDefault="00473B3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928AD">
        <w:rPr>
          <w:b/>
          <w:bCs/>
          <w:lang w:val="pt-BR"/>
        </w:rPr>
        <w:t xml:space="preserve">1 </w:t>
      </w:r>
      <w:r w:rsidRPr="007928AD">
        <w:rPr>
          <w:b/>
          <w:bCs/>
        </w:rPr>
        <w:t>Overview</w:t>
      </w:r>
      <w:r>
        <w:tab/>
      </w:r>
      <w:r>
        <w:fldChar w:fldCharType="begin"/>
      </w:r>
      <w:r>
        <w:instrText xml:space="preserve"> PAGEREF _Toc201057198 \h </w:instrText>
      </w:r>
      <w:r>
        <w:fldChar w:fldCharType="separate"/>
      </w:r>
      <w:r>
        <w:t>3</w:t>
      </w:r>
      <w:r>
        <w:fldChar w:fldCharType="end"/>
      </w:r>
    </w:p>
    <w:p w14:paraId="7B290A6F" w14:textId="5BA440A1" w:rsidR="00473B3E" w:rsidRDefault="00473B3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928AD">
        <w:rPr>
          <w:b/>
          <w:bCs/>
        </w:rPr>
        <w:t>2 Corrections required</w:t>
      </w:r>
      <w:r>
        <w:tab/>
      </w:r>
      <w:r>
        <w:fldChar w:fldCharType="begin"/>
      </w:r>
      <w:r>
        <w:instrText xml:space="preserve"> PAGEREF _Toc201057199 \h </w:instrText>
      </w:r>
      <w:r>
        <w:fldChar w:fldCharType="separate"/>
      </w:r>
      <w:r>
        <w:t>3</w:t>
      </w:r>
      <w:r>
        <w:fldChar w:fldCharType="end"/>
      </w:r>
    </w:p>
    <w:p w14:paraId="70823F6E" w14:textId="2D8F7415" w:rsidR="00473B3E" w:rsidRDefault="00473B3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_Toc201057200 \h </w:instrText>
      </w:r>
      <w:r>
        <w:fldChar w:fldCharType="separate"/>
      </w:r>
      <w:r>
        <w:t>3</w:t>
      </w:r>
      <w:r>
        <w:fldChar w:fldCharType="end"/>
      </w:r>
    </w:p>
    <w:p w14:paraId="60C02DEE" w14:textId="4FC84995" w:rsidR="00952C19" w:rsidRDefault="006C6852" w:rsidP="006C6852">
      <w:pPr>
        <w:rPr>
          <w:rFonts w:ascii="Arial" w:hAnsi="Arial" w:cs="Arial"/>
          <w:noProof/>
        </w:rPr>
      </w:pPr>
      <w:r w:rsidRPr="003C4E4F">
        <w:rPr>
          <w:rFonts w:ascii="Arial" w:hAnsi="Arial" w:cs="Arial"/>
          <w:noProof/>
        </w:rPr>
        <w:fldChar w:fldCharType="end"/>
      </w:r>
    </w:p>
    <w:p w14:paraId="3DA0AFA7" w14:textId="35B75A6D" w:rsidR="003C11AB" w:rsidRPr="006C6852" w:rsidRDefault="003C11AB" w:rsidP="006C6852">
      <w:pPr>
        <w:pStyle w:val="Heading1"/>
        <w:rPr>
          <w:b/>
          <w:bCs/>
          <w:lang w:eastAsia="ja-JP"/>
        </w:rPr>
      </w:pPr>
      <w:r w:rsidRPr="003C4E4F">
        <w:rPr>
          <w:lang w:val="pt-BR"/>
        </w:rPr>
        <w:br w:type="page"/>
      </w:r>
      <w:bookmarkStart w:id="1" w:name="_Toc122434485"/>
      <w:bookmarkStart w:id="2" w:name="_Toc201057198"/>
      <w:r w:rsidR="006C6852" w:rsidRPr="006C6852">
        <w:rPr>
          <w:b/>
          <w:bCs/>
          <w:lang w:val="pt-BR"/>
        </w:rPr>
        <w:lastRenderedPageBreak/>
        <w:t xml:space="preserve">1 </w:t>
      </w:r>
      <w:r w:rsidRPr="006C6852">
        <w:rPr>
          <w:b/>
          <w:bCs/>
        </w:rPr>
        <w:t>Overview</w:t>
      </w:r>
      <w:bookmarkEnd w:id="1"/>
      <w:bookmarkEnd w:id="2"/>
    </w:p>
    <w:p w14:paraId="77DE7F6E" w14:textId="167E5D1E" w:rsidR="007D0E33" w:rsidRDefault="007D0E33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b/>
          <w:sz w:val="24"/>
          <w:lang w:eastAsia="ja-JP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7D3887">
        <w:rPr>
          <w:rFonts w:cs="Arial"/>
          <w:lang w:val="en-US"/>
        </w:rPr>
        <w:t>iwd-TTCN3-B2024-06_D2</w:t>
      </w:r>
      <w:r>
        <w:rPr>
          <w:rFonts w:cs="Arial"/>
          <w:lang w:val="en-US"/>
        </w:rPr>
        <w:t>5</w:t>
      </w:r>
      <w:r w:rsidRPr="007D3887">
        <w:rPr>
          <w:rFonts w:cs="Arial"/>
          <w:lang w:val="en-US"/>
        </w:rPr>
        <w:t>wk</w:t>
      </w:r>
      <w:r>
        <w:rPr>
          <w:rFonts w:cs="Arial"/>
          <w:lang w:val="en-US"/>
        </w:rPr>
        <w:t>24</w:t>
      </w:r>
      <w:r w:rsidRPr="00E12CDE">
        <w:t xml:space="preserve"> related to the title of this CR</w:t>
      </w:r>
    </w:p>
    <w:p w14:paraId="69CBA899" w14:textId="2CF2C0E3" w:rsidR="006C6852" w:rsidRPr="003C4E4F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>
        <w:rPr>
          <w:rFonts w:ascii="Arial" w:hAnsi="Arial" w:cs="Arial"/>
          <w:b/>
          <w:sz w:val="24"/>
          <w:lang w:eastAsia="ja-JP"/>
        </w:rPr>
        <w:tab/>
      </w:r>
      <w:r w:rsidRPr="001004EA">
        <w:rPr>
          <w:rFonts w:cs="Arial"/>
          <w:b/>
          <w:sz w:val="24"/>
          <w:lang w:eastAsia="ja-JP"/>
        </w:rPr>
        <w:t>Bhise Parikshit</w:t>
      </w:r>
    </w:p>
    <w:p w14:paraId="450FE380" w14:textId="77777777" w:rsidR="006C6852" w:rsidRPr="003C4E4F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r w:rsidRPr="0050051B">
        <w:rPr>
          <w:rFonts w:cs="Arial"/>
          <w:sz w:val="24"/>
          <w:lang w:val="es-ES" w:eastAsia="ja-JP"/>
        </w:rPr>
        <w:t>parikshit.bhise@rohde-schwarz.com</w:t>
      </w:r>
      <w:r>
        <w:rPr>
          <w:rFonts w:ascii="Arial" w:hAnsi="Arial" w:cs="Arial"/>
          <w:sz w:val="24"/>
          <w:lang w:eastAsia="ja-JP"/>
        </w:rPr>
        <w:t xml:space="preserve">  </w:t>
      </w:r>
    </w:p>
    <w:p w14:paraId="76A2B666" w14:textId="77777777" w:rsidR="001C38C4" w:rsidRDefault="001C38C4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</w:p>
    <w:p w14:paraId="2AF297C1" w14:textId="2C635D94" w:rsidR="001C38C4" w:rsidRDefault="001C38C4" w:rsidP="001C38C4">
      <w:pPr>
        <w:rPr>
          <w:rFonts w:ascii="Arial" w:hAnsi="Arial" w:cs="Arial"/>
          <w:noProof/>
        </w:rPr>
      </w:pPr>
    </w:p>
    <w:p w14:paraId="067AB3B8" w14:textId="6427FB75" w:rsidR="003C11AB" w:rsidRDefault="006C6852" w:rsidP="006C6852">
      <w:pPr>
        <w:pStyle w:val="Heading1"/>
        <w:rPr>
          <w:b/>
          <w:bCs/>
        </w:rPr>
      </w:pPr>
      <w:bookmarkStart w:id="3" w:name="_Toc122434488"/>
      <w:bookmarkStart w:id="4" w:name="_Toc295288959"/>
      <w:bookmarkStart w:id="5" w:name="_Toc201057199"/>
      <w:r w:rsidRPr="006C6852">
        <w:rPr>
          <w:b/>
          <w:bCs/>
        </w:rPr>
        <w:t xml:space="preserve">2 </w:t>
      </w:r>
      <w:r w:rsidR="003C11AB" w:rsidRPr="006C6852">
        <w:rPr>
          <w:b/>
          <w:bCs/>
        </w:rPr>
        <w:t>Corrections require</w:t>
      </w:r>
      <w:bookmarkEnd w:id="3"/>
      <w:bookmarkEnd w:id="4"/>
      <w:r w:rsidR="003C11AB" w:rsidRPr="006C6852">
        <w:rPr>
          <w:b/>
          <w:bCs/>
        </w:rPr>
        <w:t>d</w:t>
      </w:r>
      <w:bookmarkEnd w:id="5"/>
      <w:r w:rsidR="001C38C4" w:rsidRPr="006C6852">
        <w:rPr>
          <w:b/>
          <w:bCs/>
        </w:rPr>
        <w:t xml:space="preserve"> </w:t>
      </w:r>
    </w:p>
    <w:p w14:paraId="56657558" w14:textId="6AA36CAC" w:rsidR="00076C34" w:rsidRDefault="00076C34" w:rsidP="00076C34">
      <w:pPr>
        <w:pStyle w:val="Heading2"/>
      </w:pPr>
      <w:bookmarkStart w:id="6" w:name="_Toc201057200"/>
      <w:r>
        <w:t>2.</w:t>
      </w:r>
      <w:r w:rsidR="007D0E33">
        <w:t>1</w:t>
      </w:r>
      <w:r>
        <w:t xml:space="preserve"> Change </w:t>
      </w:r>
      <w:r w:rsidR="007D0E33">
        <w:t>1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76C34" w:rsidRPr="00E12CDE" w14:paraId="640CCFFB" w14:textId="77777777" w:rsidTr="008F6B54">
        <w:trPr>
          <w:trHeight w:val="447"/>
        </w:trPr>
        <w:tc>
          <w:tcPr>
            <w:tcW w:w="1985" w:type="dxa"/>
          </w:tcPr>
          <w:p w14:paraId="48EA4CE4" w14:textId="77777777" w:rsidR="00076C34" w:rsidRPr="00E12CDE" w:rsidRDefault="00076C34" w:rsidP="008F6B5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F94A1B7" w14:textId="26270D5D" w:rsidR="00076C34" w:rsidRPr="003421D5" w:rsidRDefault="006E4551" w:rsidP="008F6B54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 w:rsidRPr="006E4551">
              <w:rPr>
                <w:rFonts w:ascii="Arial" w:eastAsia="SimSun" w:hAnsi="Arial" w:cs="Arial"/>
                <w:lang w:eastAsia="zh-CN"/>
              </w:rPr>
              <w:t xml:space="preserve">f_TC_13_5_2x_Connected_EUTRA </w:t>
            </w:r>
          </w:p>
        </w:tc>
      </w:tr>
      <w:tr w:rsidR="00076C34" w:rsidRPr="00E12CDE" w14:paraId="3BDE0AFA" w14:textId="77777777" w:rsidTr="008F6B54">
        <w:trPr>
          <w:trHeight w:val="452"/>
        </w:trPr>
        <w:tc>
          <w:tcPr>
            <w:tcW w:w="1985" w:type="dxa"/>
          </w:tcPr>
          <w:p w14:paraId="5A93BC9B" w14:textId="77777777" w:rsidR="00076C34" w:rsidRPr="00E12CDE" w:rsidRDefault="00076C34" w:rsidP="008F6B5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4C3F015" w14:textId="08E0764D" w:rsidR="00076C34" w:rsidRPr="004A2A48" w:rsidRDefault="00ED07BA" w:rsidP="004A2A48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</w:rPr>
              <w:t xml:space="preserve">In step 10-11 aren’t alligned as per </w:t>
            </w:r>
            <w:r w:rsidRPr="00034446">
              <w:t>Table 13.5.2a.3.2-1</w:t>
            </w:r>
            <w:r>
              <w:t xml:space="preserve"> in prose.</w:t>
            </w:r>
          </w:p>
        </w:tc>
      </w:tr>
      <w:tr w:rsidR="00076C34" w:rsidRPr="00E12CDE" w14:paraId="2FF59FBF" w14:textId="77777777" w:rsidTr="008F6B54">
        <w:tc>
          <w:tcPr>
            <w:tcW w:w="1985" w:type="dxa"/>
          </w:tcPr>
          <w:p w14:paraId="5057FF3F" w14:textId="77777777" w:rsidR="00076C34" w:rsidRPr="00E12CDE" w:rsidRDefault="00076C34" w:rsidP="008F6B5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3C58247" w14:textId="575E3728" w:rsidR="00ED07BA" w:rsidRDefault="00ED07BA" w:rsidP="007D0E3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Corrected the steps and removed the unnecessary UE capability info procedure. </w:t>
            </w:r>
          </w:p>
          <w:p w14:paraId="75F0BFA9" w14:textId="4F814420" w:rsidR="00ED07BA" w:rsidRPr="006E4551" w:rsidRDefault="00ED07BA" w:rsidP="00ED07BA">
            <w:pPr>
              <w:pStyle w:val="CRCoverPage"/>
              <w:spacing w:after="0"/>
              <w:ind w:left="360"/>
              <w:rPr>
                <w:rFonts w:cs="Arial"/>
              </w:rPr>
            </w:pPr>
          </w:p>
        </w:tc>
      </w:tr>
      <w:tr w:rsidR="00076C34" w:rsidRPr="00E12CDE" w14:paraId="575D9AAD" w14:textId="77777777" w:rsidTr="008F6B54">
        <w:tc>
          <w:tcPr>
            <w:tcW w:w="1985" w:type="dxa"/>
          </w:tcPr>
          <w:p w14:paraId="7CFE24D8" w14:textId="77777777" w:rsidR="00076C34" w:rsidRPr="00E12CDE" w:rsidRDefault="00076C34" w:rsidP="008F6B5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CD87718" w14:textId="77777777" w:rsidR="00076C34" w:rsidRPr="000D7399" w:rsidRDefault="00076C34" w:rsidP="008F6B54">
            <w:pPr>
              <w:spacing w:after="0"/>
              <w:rPr>
                <w:rFonts w:ascii="Arial" w:hAnsi="Arial" w:cs="Arial"/>
                <w:lang w:eastAsia="zh-CN"/>
              </w:rPr>
            </w:pPr>
            <w:r w:rsidRPr="000E2097">
              <w:rPr>
                <w:rFonts w:ascii="Arial" w:hAnsi="Arial" w:cs="Arial"/>
                <w:lang w:eastAsia="zh-CN"/>
              </w:rPr>
              <w:t>LTE_A_R12\13</w:t>
            </w:r>
            <w:r>
              <w:rPr>
                <w:rFonts w:ascii="Arial" w:hAnsi="Arial" w:cs="Arial"/>
                <w:lang w:eastAsia="zh-CN"/>
              </w:rPr>
              <w:t>\</w:t>
            </w:r>
            <w:r>
              <w:t xml:space="preserve"> </w:t>
            </w:r>
            <w:r w:rsidRPr="000E2097">
              <w:rPr>
                <w:rFonts w:ascii="Arial" w:hAnsi="Arial" w:cs="Arial"/>
                <w:lang w:eastAsia="zh-CN"/>
              </w:rPr>
              <w:t>AccessControl_R12</w:t>
            </w:r>
            <w:r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076C34" w:rsidRPr="00E12CDE" w14:paraId="3C57644C" w14:textId="77777777" w:rsidTr="008F6B54">
        <w:tc>
          <w:tcPr>
            <w:tcW w:w="1985" w:type="dxa"/>
          </w:tcPr>
          <w:p w14:paraId="3D03B936" w14:textId="77777777" w:rsidR="00076C34" w:rsidRPr="00E12CDE" w:rsidRDefault="00076C34" w:rsidP="008F6B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E528B4" w14:textId="77777777" w:rsidR="00076C34" w:rsidRPr="00D55906" w:rsidRDefault="00076C34" w:rsidP="008F6B54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</w:p>
        </w:tc>
      </w:tr>
    </w:tbl>
    <w:p w14:paraId="4BD51743" w14:textId="77777777" w:rsidR="00076C34" w:rsidRDefault="00076C34" w:rsidP="004D728A">
      <w:pPr>
        <w:rPr>
          <w:rFonts w:ascii="Arial" w:hAnsi="Arial" w:cs="Arial"/>
          <w:b/>
        </w:rPr>
      </w:pPr>
    </w:p>
    <w:p w14:paraId="066CC0F6" w14:textId="77777777" w:rsidR="004D728A" w:rsidRDefault="004D728A" w:rsidP="004D728A">
      <w:pPr>
        <w:spacing w:after="0"/>
        <w:rPr>
          <w:rFonts w:ascii="Arial" w:hAnsi="Arial"/>
          <w:b/>
          <w:lang w:eastAsia="en-GB"/>
        </w:rPr>
      </w:pPr>
    </w:p>
    <w:p w14:paraId="67B14CFB" w14:textId="77777777" w:rsidR="00100E3A" w:rsidRPr="005571C5" w:rsidRDefault="00100E3A" w:rsidP="00100E3A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A340D" w14:paraId="48A11043" w14:textId="77777777" w:rsidTr="00100E3A">
        <w:tc>
          <w:tcPr>
            <w:tcW w:w="9629" w:type="dxa"/>
          </w:tcPr>
          <w:p w14:paraId="648BDFC7" w14:textId="77777777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function f_TC_13_5_2x_Connected_EUTRA(float </w:t>
            </w:r>
            <w:proofErr w:type="spellStart"/>
            <w:r w:rsidRPr="002615DF">
              <w:rPr>
                <w:rFonts w:ascii="Courier New" w:hAnsi="Courier New" w:cs="Courier New"/>
              </w:rPr>
              <w:t>p_Ty</w:t>
            </w:r>
            <w:proofErr w:type="spellEnd"/>
            <w:r w:rsidRPr="002615DF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15DF">
              <w:rPr>
                <w:rFonts w:ascii="Courier New" w:hAnsi="Courier New" w:cs="Courier New"/>
              </w:rPr>
              <w:t>boolean</w:t>
            </w:r>
            <w:proofErr w:type="spellEnd"/>
            <w:r w:rsidRPr="002615DF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15DF">
              <w:rPr>
                <w:rFonts w:ascii="Courier New" w:hAnsi="Courier New" w:cs="Courier New"/>
              </w:rPr>
              <w:t>p_AcBarringPerPLMN</w:t>
            </w:r>
            <w:proofErr w:type="spellEnd"/>
            <w:r w:rsidRPr="002615DF">
              <w:rPr>
                <w:rFonts w:ascii="Courier New" w:hAnsi="Courier New" w:cs="Courier New"/>
              </w:rPr>
              <w:t>) runs on EUTRA_PTC</w:t>
            </w:r>
          </w:p>
          <w:p w14:paraId="6514B559" w14:textId="77777777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{</w:t>
            </w:r>
          </w:p>
          <w:p w14:paraId="667E124A" w14:textId="77777777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f_EUTRA_Preamble</w:t>
            </w:r>
            <w:proofErr w:type="spellEnd"/>
            <w:r w:rsidRPr="002615DF">
              <w:rPr>
                <w:rFonts w:ascii="Courier New" w:hAnsi="Courier New" w:cs="Courier New"/>
              </w:rPr>
              <w:t>(eutra_Cell1, STATE2_IDLEUPDATE);</w:t>
            </w:r>
          </w:p>
          <w:p w14:paraId="0D907D7F" w14:textId="77777777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f_EUTRA_RbEst_Def</w:t>
            </w:r>
            <w:proofErr w:type="spellEnd"/>
            <w:r w:rsidRPr="002615DF">
              <w:rPr>
                <w:rFonts w:ascii="Courier New" w:hAnsi="Courier New" w:cs="Courier New"/>
              </w:rPr>
              <w:t xml:space="preserve"> (eutra_Cell1); // @sic R5-186985 sic@</w:t>
            </w:r>
          </w:p>
          <w:p w14:paraId="7B2B3817" w14:textId="77777777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f_EUTRA_TestBody_Set</w:t>
            </w:r>
            <w:proofErr w:type="spellEnd"/>
            <w:r w:rsidRPr="002615DF">
              <w:rPr>
                <w:rFonts w:ascii="Courier New" w:hAnsi="Courier New" w:cs="Courier New"/>
              </w:rPr>
              <w:t>(true);</w:t>
            </w:r>
          </w:p>
          <w:p w14:paraId="4413CB15" w14:textId="77777777" w:rsidR="007A340D" w:rsidRDefault="007A340D" w:rsidP="007A34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&lt;&lt;! SKIPPED CODE !&gt;&gt;</w:t>
            </w:r>
          </w:p>
          <w:p w14:paraId="48DF00DC" w14:textId="2338E497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</w:p>
          <w:p w14:paraId="2E30DC8D" w14:textId="3658EE1D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// @siclog "Step </w:t>
            </w:r>
            <w:r>
              <w:rPr>
                <w:rFonts w:ascii="Courier New" w:hAnsi="Courier New" w:cs="Courier New"/>
              </w:rPr>
              <w:t>20</w:t>
            </w:r>
            <w:r w:rsidRPr="002615DF">
              <w:rPr>
                <w:rFonts w:ascii="Courier New" w:hAnsi="Courier New" w:cs="Courier New"/>
              </w:rPr>
              <w:t xml:space="preserve"> - </w:t>
            </w:r>
            <w:r>
              <w:rPr>
                <w:rFonts w:ascii="Courier New" w:hAnsi="Courier New" w:cs="Courier New"/>
              </w:rPr>
              <w:t>23</w:t>
            </w:r>
            <w:r w:rsidRPr="002615DF">
              <w:rPr>
                <w:rFonts w:ascii="Courier New" w:hAnsi="Courier New" w:cs="Courier New"/>
              </w:rPr>
              <w:t xml:space="preserve">" </w:t>
            </w:r>
            <w:proofErr w:type="spellStart"/>
            <w:r w:rsidRPr="002615DF">
              <w:rPr>
                <w:rFonts w:ascii="Courier New" w:hAnsi="Courier New" w:cs="Courier New"/>
              </w:rPr>
              <w:t>siclog</w:t>
            </w:r>
            <w:proofErr w:type="spellEnd"/>
            <w:r w:rsidRPr="002615DF">
              <w:rPr>
                <w:rFonts w:ascii="Courier New" w:hAnsi="Courier New" w:cs="Courier New"/>
              </w:rPr>
              <w:t xml:space="preserve">@  </w:t>
            </w:r>
          </w:p>
          <w:p w14:paraId="2389E4E4" w14:textId="6D759B1B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f_EUTRA_508Check_ConnectedState (eutra_Cell1);  </w:t>
            </w:r>
          </w:p>
          <w:p w14:paraId="7C1EC63B" w14:textId="77777777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f_IMS_IPCAN_SendCoOrdMsg</w:t>
            </w:r>
            <w:proofErr w:type="spellEnd"/>
            <w:r w:rsidRPr="002615DF">
              <w:rPr>
                <w:rFonts w:ascii="Courier New" w:hAnsi="Courier New" w:cs="Courier New"/>
              </w:rPr>
              <w:t>(IMS[tsc_Index_IMS1]);</w:t>
            </w:r>
          </w:p>
          <w:p w14:paraId="43A7C99B" w14:textId="77777777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</w:p>
          <w:p w14:paraId="16EE2909" w14:textId="77777777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f_IMS_IPCAN_WaitForTrigger</w:t>
            </w:r>
            <w:proofErr w:type="spellEnd"/>
            <w:r w:rsidRPr="002615DF">
              <w:rPr>
                <w:rFonts w:ascii="Courier New" w:hAnsi="Courier New" w:cs="Courier New"/>
              </w:rPr>
              <w:t>(IMS[tsc_Index_IMS1]);</w:t>
            </w:r>
          </w:p>
          <w:p w14:paraId="49A8FD0F" w14:textId="77777777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f_EUTRA_TestBody_Set</w:t>
            </w:r>
            <w:proofErr w:type="spellEnd"/>
            <w:r w:rsidRPr="002615DF">
              <w:rPr>
                <w:rFonts w:ascii="Courier New" w:hAnsi="Courier New" w:cs="Courier New"/>
              </w:rPr>
              <w:t>(false);</w:t>
            </w:r>
          </w:p>
          <w:p w14:paraId="73010A87" w14:textId="77777777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f_EUTRA_Postamble</w:t>
            </w:r>
            <w:proofErr w:type="spellEnd"/>
            <w:r w:rsidRPr="002615DF">
              <w:rPr>
                <w:rFonts w:ascii="Courier New" w:hAnsi="Courier New" w:cs="Courier New"/>
              </w:rPr>
              <w:t>(eutra_Cell1, E2_CONNECTED);</w:t>
            </w:r>
          </w:p>
          <w:p w14:paraId="1383F6D5" w14:textId="69C77AF2" w:rsidR="007A340D" w:rsidRDefault="007A340D" w:rsidP="007A340D">
            <w:r w:rsidRPr="00F42879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60A4A6D2" w14:textId="77777777" w:rsidR="007A340D" w:rsidRDefault="007A340D" w:rsidP="00AB4E57"/>
    <w:p w14:paraId="5AD9ED1B" w14:textId="77777777" w:rsidR="00100E3A" w:rsidRDefault="00100E3A" w:rsidP="00100E3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5DF" w:rsidRPr="00F42879" w14:paraId="33D6970F" w14:textId="77777777" w:rsidTr="00100E3A">
        <w:tc>
          <w:tcPr>
            <w:tcW w:w="9629" w:type="dxa"/>
          </w:tcPr>
          <w:p w14:paraId="32CFFCCE" w14:textId="77777777" w:rsidR="002615DF" w:rsidRPr="002615DF" w:rsidRDefault="002615DF" w:rsidP="002615DF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function f_TC_13_5_2x_Connected_EUTRA(float </w:t>
            </w:r>
            <w:proofErr w:type="spellStart"/>
            <w:r w:rsidRPr="002615DF">
              <w:rPr>
                <w:rFonts w:ascii="Courier New" w:hAnsi="Courier New" w:cs="Courier New"/>
              </w:rPr>
              <w:t>p_Ty</w:t>
            </w:r>
            <w:proofErr w:type="spellEnd"/>
            <w:r w:rsidRPr="002615DF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15DF">
              <w:rPr>
                <w:rFonts w:ascii="Courier New" w:hAnsi="Courier New" w:cs="Courier New"/>
              </w:rPr>
              <w:t>boolean</w:t>
            </w:r>
            <w:proofErr w:type="spellEnd"/>
            <w:r w:rsidRPr="002615DF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15DF">
              <w:rPr>
                <w:rFonts w:ascii="Courier New" w:hAnsi="Courier New" w:cs="Courier New"/>
              </w:rPr>
              <w:t>p_AcBarringPerPLMN</w:t>
            </w:r>
            <w:proofErr w:type="spellEnd"/>
            <w:r w:rsidRPr="002615DF">
              <w:rPr>
                <w:rFonts w:ascii="Courier New" w:hAnsi="Courier New" w:cs="Courier New"/>
              </w:rPr>
              <w:t>) runs on EUTRA_PTC</w:t>
            </w:r>
          </w:p>
          <w:p w14:paraId="702228A6" w14:textId="77777777" w:rsidR="002615DF" w:rsidRPr="002615DF" w:rsidRDefault="002615DF" w:rsidP="002615DF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{</w:t>
            </w:r>
          </w:p>
          <w:p w14:paraId="697E62E3" w14:textId="77777777" w:rsidR="002615DF" w:rsidRPr="002615DF" w:rsidRDefault="002615DF" w:rsidP="002615DF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f_EUTRA_Preamble</w:t>
            </w:r>
            <w:proofErr w:type="spellEnd"/>
            <w:r w:rsidRPr="002615DF">
              <w:rPr>
                <w:rFonts w:ascii="Courier New" w:hAnsi="Courier New" w:cs="Courier New"/>
              </w:rPr>
              <w:t>(eutra_Cell1, STATE2_IDLEUPDATE);</w:t>
            </w:r>
          </w:p>
          <w:p w14:paraId="30A47E99" w14:textId="77777777" w:rsidR="002615DF" w:rsidRPr="002615DF" w:rsidRDefault="002615DF" w:rsidP="002615DF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f_EUTRA_RbEst_Def</w:t>
            </w:r>
            <w:proofErr w:type="spellEnd"/>
            <w:r w:rsidRPr="002615DF">
              <w:rPr>
                <w:rFonts w:ascii="Courier New" w:hAnsi="Courier New" w:cs="Courier New"/>
              </w:rPr>
              <w:t xml:space="preserve"> (eutra_Cell1); // @sic R5-186985 sic@</w:t>
            </w:r>
          </w:p>
          <w:p w14:paraId="31998F25" w14:textId="77777777" w:rsidR="002615DF" w:rsidRPr="002615DF" w:rsidRDefault="002615DF" w:rsidP="002615DF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f_EUTRA_TestBody_Set</w:t>
            </w:r>
            <w:proofErr w:type="spellEnd"/>
            <w:r w:rsidRPr="002615DF">
              <w:rPr>
                <w:rFonts w:ascii="Courier New" w:hAnsi="Courier New" w:cs="Courier New"/>
              </w:rPr>
              <w:t>(true);</w:t>
            </w:r>
          </w:p>
          <w:p w14:paraId="4DAAFDAF" w14:textId="77777777" w:rsidR="007A340D" w:rsidRDefault="002615DF" w:rsidP="007A34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r w:rsidR="007A340D" w:rsidRPr="0053555B">
              <w:rPr>
                <w:rFonts w:ascii="Courier New" w:hAnsi="Courier New" w:cs="Courier New"/>
                <w:bCs/>
                <w:sz w:val="18"/>
                <w:szCs w:val="18"/>
              </w:rPr>
              <w:t>&lt;&lt;! SKIPPED CODE !&gt;&gt;</w:t>
            </w:r>
          </w:p>
          <w:p w14:paraId="2B8609DD" w14:textId="35A9050E" w:rsidR="002615DF" w:rsidRPr="002615DF" w:rsidRDefault="002615DF" w:rsidP="002615DF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   </w:t>
            </w:r>
          </w:p>
          <w:p w14:paraId="50352D63" w14:textId="77777777" w:rsidR="002615DF" w:rsidRPr="002615DF" w:rsidRDefault="002615DF" w:rsidP="002615DF">
            <w:pPr>
              <w:rPr>
                <w:rFonts w:ascii="Courier New" w:hAnsi="Courier New" w:cs="Courier New"/>
                <w:highlight w:val="yello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r w:rsidRPr="002615DF">
              <w:rPr>
                <w:rFonts w:ascii="Courier New" w:hAnsi="Courier New" w:cs="Courier New"/>
                <w:highlight w:val="yellow"/>
              </w:rPr>
              <w:t xml:space="preserve">// @siclog "Step 10 - 11" </w:t>
            </w:r>
            <w:proofErr w:type="spellStart"/>
            <w:r w:rsidRPr="002615DF">
              <w:rPr>
                <w:rFonts w:ascii="Courier New" w:hAnsi="Courier New" w:cs="Courier New"/>
                <w:highlight w:val="yellow"/>
              </w:rPr>
              <w:t>siclog</w:t>
            </w:r>
            <w:proofErr w:type="spellEnd"/>
            <w:r w:rsidRPr="002615DF">
              <w:rPr>
                <w:rFonts w:ascii="Courier New" w:hAnsi="Courier New" w:cs="Courier New"/>
                <w:highlight w:val="yellow"/>
              </w:rPr>
              <w:t xml:space="preserve">@  </w:t>
            </w:r>
          </w:p>
          <w:p w14:paraId="231B2175" w14:textId="0E8DE4F9" w:rsidR="002615DF" w:rsidRPr="002615DF" w:rsidRDefault="002615DF" w:rsidP="002615DF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  <w:highlight w:val="yellow"/>
              </w:rPr>
              <w:t xml:space="preserve">    //f_EUTRA_508Check_ConnectedState (eutra_Cell1);  </w:t>
            </w:r>
          </w:p>
          <w:p w14:paraId="62DF4DF5" w14:textId="77777777" w:rsidR="002615DF" w:rsidRPr="002615DF" w:rsidRDefault="002615DF" w:rsidP="002615DF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f_IMS_IPCAN_SendCoOrdMsg</w:t>
            </w:r>
            <w:proofErr w:type="spellEnd"/>
            <w:r w:rsidRPr="002615DF">
              <w:rPr>
                <w:rFonts w:ascii="Courier New" w:hAnsi="Courier New" w:cs="Courier New"/>
              </w:rPr>
              <w:t>(IMS[tsc_Index_IMS1]);</w:t>
            </w:r>
          </w:p>
          <w:p w14:paraId="2BBEA2A5" w14:textId="77777777" w:rsidR="002615DF" w:rsidRPr="002615DF" w:rsidRDefault="002615DF" w:rsidP="002615DF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</w:p>
          <w:p w14:paraId="4B726A55" w14:textId="77777777" w:rsidR="002615DF" w:rsidRPr="002615DF" w:rsidRDefault="002615DF" w:rsidP="002615DF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f_IMS_IPCAN_WaitForTrigger</w:t>
            </w:r>
            <w:proofErr w:type="spellEnd"/>
            <w:r w:rsidRPr="002615DF">
              <w:rPr>
                <w:rFonts w:ascii="Courier New" w:hAnsi="Courier New" w:cs="Courier New"/>
              </w:rPr>
              <w:t>(IMS[tsc_Index_IMS1]);</w:t>
            </w:r>
          </w:p>
          <w:p w14:paraId="7F662946" w14:textId="77777777" w:rsidR="002615DF" w:rsidRPr="002615DF" w:rsidRDefault="002615DF" w:rsidP="002615DF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f_EUTRA_TestBody_Set</w:t>
            </w:r>
            <w:proofErr w:type="spellEnd"/>
            <w:r w:rsidRPr="002615DF">
              <w:rPr>
                <w:rFonts w:ascii="Courier New" w:hAnsi="Courier New" w:cs="Courier New"/>
              </w:rPr>
              <w:t>(false);</w:t>
            </w:r>
          </w:p>
          <w:p w14:paraId="0D4A5FF0" w14:textId="77777777" w:rsidR="002615DF" w:rsidRPr="002615DF" w:rsidRDefault="002615DF" w:rsidP="002615DF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f_EUTRA_Postamble</w:t>
            </w:r>
            <w:proofErr w:type="spellEnd"/>
            <w:r w:rsidRPr="002615DF">
              <w:rPr>
                <w:rFonts w:ascii="Courier New" w:hAnsi="Courier New" w:cs="Courier New"/>
              </w:rPr>
              <w:t>(eutra_Cell1, E2_CONNECTED);</w:t>
            </w:r>
          </w:p>
          <w:p w14:paraId="61C3E936" w14:textId="794F3740" w:rsidR="002615DF" w:rsidRPr="00F42879" w:rsidRDefault="002615DF" w:rsidP="002615DF">
            <w:pPr>
              <w:rPr>
                <w:rFonts w:ascii="Courier New" w:hAnsi="Courier New" w:cs="Courier New"/>
              </w:rPr>
            </w:pPr>
            <w:r w:rsidRPr="00F42879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45E0AF04" w14:textId="77777777" w:rsidR="002615DF" w:rsidRDefault="002615DF" w:rsidP="00AB4E57"/>
    <w:p w14:paraId="6325D260" w14:textId="77777777" w:rsidR="00AB4E57" w:rsidRDefault="00AB4E57" w:rsidP="00AB4E57"/>
    <w:sectPr w:rsidR="00AB4E57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B0CCE" w14:textId="77777777" w:rsidR="007F641D" w:rsidRDefault="007F641D">
      <w:r>
        <w:separator/>
      </w:r>
    </w:p>
  </w:endnote>
  <w:endnote w:type="continuationSeparator" w:id="0">
    <w:p w14:paraId="03095144" w14:textId="77777777" w:rsidR="007F641D" w:rsidRDefault="007F6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A7D94" w14:textId="77777777" w:rsidR="00785823" w:rsidRDefault="007858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67B9B" w14:textId="77777777" w:rsidR="00785823" w:rsidRDefault="007858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67CD4" w14:textId="77777777" w:rsidR="00785823" w:rsidRDefault="0078582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A75DE" w14:textId="77777777" w:rsidR="004A2A48" w:rsidRDefault="004A2A4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9F5E6" w14:textId="77777777" w:rsidR="004A2A48" w:rsidRDefault="004A2A48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EE7EA" w14:textId="77777777" w:rsidR="004A2A48" w:rsidRDefault="004A2A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5E3EE" w14:textId="77777777" w:rsidR="007F641D" w:rsidRDefault="007F641D">
      <w:r>
        <w:separator/>
      </w:r>
    </w:p>
  </w:footnote>
  <w:footnote w:type="continuationSeparator" w:id="0">
    <w:p w14:paraId="073F876E" w14:textId="77777777" w:rsidR="007F641D" w:rsidRDefault="007F6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DD0B6" w14:textId="77777777" w:rsidR="00785823" w:rsidRDefault="007858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86182" w14:textId="77777777" w:rsidR="00785823" w:rsidRDefault="007858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522AF" w14:textId="77777777" w:rsidR="00785823" w:rsidRDefault="0078582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064FE06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E065C7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D7205DE" wp14:editId="1A57FFC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9681654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681503"/>
                          </w:sdtPr>
                          <w:sdtEndPr/>
                          <w:sdtContent>
                            <w:p w14:paraId="21F00EA1" w14:textId="1CEE07D7" w:rsidR="00E065C7" w:rsidRPr="00A11327" w:rsidRDefault="00E065C7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7205D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681503"/>
                    </w:sdtPr>
                    <w:sdtEndPr/>
                    <w:sdtContent>
                      <w:p w14:paraId="21F00EA1" w14:textId="1CEE07D7" w:rsidR="00E065C7" w:rsidRPr="00A11327" w:rsidRDefault="00E065C7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A3D76" w14:textId="0C1EE6AE" w:rsidR="00E065C7" w:rsidRDefault="00E065C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2B3A0" w14:textId="234F6277" w:rsidR="00E065C7" w:rsidRDefault="00E065C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7812D46" wp14:editId="71B2993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8750642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7968891"/>
                          </w:sdtPr>
                          <w:sdtEndPr/>
                          <w:sdtContent>
                            <w:p w14:paraId="5A4CCC9B" w14:textId="38B28A4E" w:rsidR="00E065C7" w:rsidRPr="00A11327" w:rsidRDefault="00E065C7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812D4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7968891"/>
                    </w:sdtPr>
                    <w:sdtEndPr/>
                    <w:sdtContent>
                      <w:p w14:paraId="5A4CCC9B" w14:textId="38B28A4E" w:rsidR="00E065C7" w:rsidRPr="00A11327" w:rsidRDefault="00E065C7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495CC95B" w:rsidR="00695808" w:rsidRDefault="00E065C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7A582CD" wp14:editId="7397A4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530401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83491149"/>
                          </w:sdtPr>
                          <w:sdtEndPr/>
                          <w:sdtContent>
                            <w:p w14:paraId="5D954244" w14:textId="78563B50" w:rsidR="00E065C7" w:rsidRPr="00A11327" w:rsidRDefault="00E065C7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A58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83491149"/>
                    </w:sdtPr>
                    <w:sdtEndPr/>
                    <w:sdtContent>
                      <w:p w14:paraId="5D954244" w14:textId="78563B50" w:rsidR="00E065C7" w:rsidRPr="00A11327" w:rsidRDefault="00E065C7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52E602F" w:rsidR="00695808" w:rsidRDefault="00695808">
    <w:pPr>
      <w:pStyle w:val="Header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BE871A3" w:rsidR="00695808" w:rsidRDefault="00E065C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F5C6C8F" wp14:editId="37BD649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1433061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588115916"/>
                          </w:sdtPr>
                          <w:sdtEndPr/>
                          <w:sdtContent>
                            <w:p w14:paraId="6F5F4BD9" w14:textId="73D5C206" w:rsidR="00E065C7" w:rsidRPr="00A11327" w:rsidRDefault="00E065C7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5C6C8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588115916"/>
                    </w:sdtPr>
                    <w:sdtEndPr/>
                    <w:sdtContent>
                      <w:p w14:paraId="6F5F4BD9" w14:textId="73D5C206" w:rsidR="00E065C7" w:rsidRPr="00A11327" w:rsidRDefault="00E065C7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56B12"/>
    <w:multiLevelType w:val="multilevel"/>
    <w:tmpl w:val="DB0E275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1" w15:restartNumberingAfterBreak="0">
    <w:nsid w:val="049A32E1"/>
    <w:multiLevelType w:val="hybridMultilevel"/>
    <w:tmpl w:val="58EA9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C2E76"/>
    <w:multiLevelType w:val="multilevel"/>
    <w:tmpl w:val="4CF4883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3" w15:restartNumberingAfterBreak="0">
    <w:nsid w:val="0DA94094"/>
    <w:multiLevelType w:val="multilevel"/>
    <w:tmpl w:val="4C56D65E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2AA4840"/>
    <w:multiLevelType w:val="hybridMultilevel"/>
    <w:tmpl w:val="E13A268E"/>
    <w:lvl w:ilvl="0" w:tplc="4C5E20F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95F36"/>
    <w:multiLevelType w:val="hybridMultilevel"/>
    <w:tmpl w:val="CE8C905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705376"/>
    <w:multiLevelType w:val="hybridMultilevel"/>
    <w:tmpl w:val="94FE68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5E278A5"/>
    <w:multiLevelType w:val="hybridMultilevel"/>
    <w:tmpl w:val="4F1AF7A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310DCF"/>
    <w:multiLevelType w:val="hybridMultilevel"/>
    <w:tmpl w:val="F7AAC0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4C970D56"/>
    <w:multiLevelType w:val="multilevel"/>
    <w:tmpl w:val="AC966A48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13" w15:restartNumberingAfterBreak="0">
    <w:nsid w:val="572D18EB"/>
    <w:multiLevelType w:val="hybridMultilevel"/>
    <w:tmpl w:val="C074AD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623D0D"/>
    <w:multiLevelType w:val="hybridMultilevel"/>
    <w:tmpl w:val="D2A0CD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8A413A"/>
    <w:multiLevelType w:val="hybridMultilevel"/>
    <w:tmpl w:val="1312F0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AD40F0"/>
    <w:multiLevelType w:val="hybridMultilevel"/>
    <w:tmpl w:val="06C289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4204E3"/>
    <w:multiLevelType w:val="multilevel"/>
    <w:tmpl w:val="3006B24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18" w15:restartNumberingAfterBreak="0">
    <w:nsid w:val="7D946FFE"/>
    <w:multiLevelType w:val="hybridMultilevel"/>
    <w:tmpl w:val="DF6002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1"/>
  </w:num>
  <w:num w:numId="3" w16cid:durableId="1083718607">
    <w:abstractNumId w:val="7"/>
  </w:num>
  <w:num w:numId="4" w16cid:durableId="1666471321">
    <w:abstractNumId w:val="4"/>
  </w:num>
  <w:num w:numId="5" w16cid:durableId="984312953">
    <w:abstractNumId w:val="3"/>
  </w:num>
  <w:num w:numId="6" w16cid:durableId="989552005">
    <w:abstractNumId w:val="0"/>
  </w:num>
  <w:num w:numId="7" w16cid:durableId="2124298790">
    <w:abstractNumId w:val="2"/>
  </w:num>
  <w:num w:numId="8" w16cid:durableId="1801343860">
    <w:abstractNumId w:val="12"/>
  </w:num>
  <w:num w:numId="9" w16cid:durableId="551385565">
    <w:abstractNumId w:val="17"/>
  </w:num>
  <w:num w:numId="10" w16cid:durableId="738020649">
    <w:abstractNumId w:val="16"/>
  </w:num>
  <w:num w:numId="11" w16cid:durableId="318584024">
    <w:abstractNumId w:val="18"/>
  </w:num>
  <w:num w:numId="12" w16cid:durableId="2141068477">
    <w:abstractNumId w:val="9"/>
  </w:num>
  <w:num w:numId="13" w16cid:durableId="325939439">
    <w:abstractNumId w:val="13"/>
  </w:num>
  <w:num w:numId="14" w16cid:durableId="436220697">
    <w:abstractNumId w:val="6"/>
  </w:num>
  <w:num w:numId="15" w16cid:durableId="681712330">
    <w:abstractNumId w:val="15"/>
  </w:num>
  <w:num w:numId="16" w16cid:durableId="1687445420">
    <w:abstractNumId w:val="10"/>
  </w:num>
  <w:num w:numId="17" w16cid:durableId="1930237162">
    <w:abstractNumId w:val="5"/>
  </w:num>
  <w:num w:numId="18" w16cid:durableId="1397556377">
    <w:abstractNumId w:val="1"/>
  </w:num>
  <w:num w:numId="19" w16cid:durableId="607615535">
    <w:abstractNumId w:val="8"/>
  </w:num>
  <w:num w:numId="20" w16cid:durableId="109428360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F5"/>
    <w:rsid w:val="0001677A"/>
    <w:rsid w:val="00022E4A"/>
    <w:rsid w:val="00040A86"/>
    <w:rsid w:val="000425B2"/>
    <w:rsid w:val="00065AED"/>
    <w:rsid w:val="000670F5"/>
    <w:rsid w:val="00070E09"/>
    <w:rsid w:val="00076C34"/>
    <w:rsid w:val="000A6394"/>
    <w:rsid w:val="000A6E44"/>
    <w:rsid w:val="000B45BF"/>
    <w:rsid w:val="000B7FED"/>
    <w:rsid w:val="000C038A"/>
    <w:rsid w:val="000C3BDF"/>
    <w:rsid w:val="000C6598"/>
    <w:rsid w:val="000D44B3"/>
    <w:rsid w:val="00100E3A"/>
    <w:rsid w:val="00110714"/>
    <w:rsid w:val="00126755"/>
    <w:rsid w:val="00131175"/>
    <w:rsid w:val="00145D43"/>
    <w:rsid w:val="00176C8E"/>
    <w:rsid w:val="00192C46"/>
    <w:rsid w:val="001A08B3"/>
    <w:rsid w:val="001A240B"/>
    <w:rsid w:val="001A7B60"/>
    <w:rsid w:val="001B5058"/>
    <w:rsid w:val="001B52F0"/>
    <w:rsid w:val="001B7A65"/>
    <w:rsid w:val="001B7EEA"/>
    <w:rsid w:val="001C38C4"/>
    <w:rsid w:val="001E41F3"/>
    <w:rsid w:val="001F4CF4"/>
    <w:rsid w:val="0023735A"/>
    <w:rsid w:val="00242680"/>
    <w:rsid w:val="0025064D"/>
    <w:rsid w:val="00256D5F"/>
    <w:rsid w:val="0026004D"/>
    <w:rsid w:val="002611AE"/>
    <w:rsid w:val="002615DF"/>
    <w:rsid w:val="002640DD"/>
    <w:rsid w:val="00275D12"/>
    <w:rsid w:val="00284FEB"/>
    <w:rsid w:val="002860C4"/>
    <w:rsid w:val="002B5741"/>
    <w:rsid w:val="002E1724"/>
    <w:rsid w:val="002E44A4"/>
    <w:rsid w:val="002E472E"/>
    <w:rsid w:val="00305409"/>
    <w:rsid w:val="003138C6"/>
    <w:rsid w:val="0034723F"/>
    <w:rsid w:val="003548EB"/>
    <w:rsid w:val="00354CC7"/>
    <w:rsid w:val="003609EF"/>
    <w:rsid w:val="0036231A"/>
    <w:rsid w:val="003730B3"/>
    <w:rsid w:val="00374DD4"/>
    <w:rsid w:val="003A254D"/>
    <w:rsid w:val="003A2C85"/>
    <w:rsid w:val="003C11AB"/>
    <w:rsid w:val="003E1A36"/>
    <w:rsid w:val="003F17A1"/>
    <w:rsid w:val="00410371"/>
    <w:rsid w:val="004242F1"/>
    <w:rsid w:val="00446FC2"/>
    <w:rsid w:val="00462C05"/>
    <w:rsid w:val="00470E94"/>
    <w:rsid w:val="00473B3E"/>
    <w:rsid w:val="004A2A48"/>
    <w:rsid w:val="004A4B12"/>
    <w:rsid w:val="004B75B7"/>
    <w:rsid w:val="004C2EC8"/>
    <w:rsid w:val="004D728A"/>
    <w:rsid w:val="004E44B6"/>
    <w:rsid w:val="005141D9"/>
    <w:rsid w:val="0051580D"/>
    <w:rsid w:val="00547111"/>
    <w:rsid w:val="00550AB4"/>
    <w:rsid w:val="00562C4E"/>
    <w:rsid w:val="00592D74"/>
    <w:rsid w:val="005D3282"/>
    <w:rsid w:val="005E2C44"/>
    <w:rsid w:val="00621188"/>
    <w:rsid w:val="006245DD"/>
    <w:rsid w:val="006257ED"/>
    <w:rsid w:val="006370C9"/>
    <w:rsid w:val="00653DE4"/>
    <w:rsid w:val="00665C47"/>
    <w:rsid w:val="00692D7E"/>
    <w:rsid w:val="00695808"/>
    <w:rsid w:val="006B46FB"/>
    <w:rsid w:val="006C6852"/>
    <w:rsid w:val="006D553A"/>
    <w:rsid w:val="006D75E4"/>
    <w:rsid w:val="006E21FB"/>
    <w:rsid w:val="006E2FCA"/>
    <w:rsid w:val="006E4551"/>
    <w:rsid w:val="00723377"/>
    <w:rsid w:val="00726077"/>
    <w:rsid w:val="0073255D"/>
    <w:rsid w:val="00740115"/>
    <w:rsid w:val="00760F46"/>
    <w:rsid w:val="00781CA2"/>
    <w:rsid w:val="00785823"/>
    <w:rsid w:val="00792342"/>
    <w:rsid w:val="007977A8"/>
    <w:rsid w:val="007A340D"/>
    <w:rsid w:val="007B512A"/>
    <w:rsid w:val="007C2097"/>
    <w:rsid w:val="007D0E33"/>
    <w:rsid w:val="007D6A07"/>
    <w:rsid w:val="007F641D"/>
    <w:rsid w:val="007F7259"/>
    <w:rsid w:val="00800D8B"/>
    <w:rsid w:val="008040A8"/>
    <w:rsid w:val="00825255"/>
    <w:rsid w:val="008279FA"/>
    <w:rsid w:val="00833DCE"/>
    <w:rsid w:val="008529CE"/>
    <w:rsid w:val="00853388"/>
    <w:rsid w:val="008626E7"/>
    <w:rsid w:val="00870EE7"/>
    <w:rsid w:val="00875860"/>
    <w:rsid w:val="008863B9"/>
    <w:rsid w:val="0088682A"/>
    <w:rsid w:val="00895EFF"/>
    <w:rsid w:val="00897DBD"/>
    <w:rsid w:val="008A45A6"/>
    <w:rsid w:val="008C4163"/>
    <w:rsid w:val="008C5668"/>
    <w:rsid w:val="008C5938"/>
    <w:rsid w:val="008D3CCC"/>
    <w:rsid w:val="008E0A17"/>
    <w:rsid w:val="008F3789"/>
    <w:rsid w:val="008F686C"/>
    <w:rsid w:val="009148DE"/>
    <w:rsid w:val="00916098"/>
    <w:rsid w:val="009349C0"/>
    <w:rsid w:val="00941E30"/>
    <w:rsid w:val="00952C19"/>
    <w:rsid w:val="009531B0"/>
    <w:rsid w:val="009741B3"/>
    <w:rsid w:val="009777D9"/>
    <w:rsid w:val="009843DA"/>
    <w:rsid w:val="00991B88"/>
    <w:rsid w:val="009A0C3B"/>
    <w:rsid w:val="009A5753"/>
    <w:rsid w:val="009A579D"/>
    <w:rsid w:val="009B16EE"/>
    <w:rsid w:val="009E3297"/>
    <w:rsid w:val="009E56B7"/>
    <w:rsid w:val="009F1DAE"/>
    <w:rsid w:val="009F734F"/>
    <w:rsid w:val="00A1188A"/>
    <w:rsid w:val="00A219AE"/>
    <w:rsid w:val="00A246B6"/>
    <w:rsid w:val="00A47E70"/>
    <w:rsid w:val="00A504C0"/>
    <w:rsid w:val="00A50CF0"/>
    <w:rsid w:val="00A64481"/>
    <w:rsid w:val="00A7671C"/>
    <w:rsid w:val="00AA2CBC"/>
    <w:rsid w:val="00AB4E57"/>
    <w:rsid w:val="00AC5820"/>
    <w:rsid w:val="00AD1CD8"/>
    <w:rsid w:val="00AD4102"/>
    <w:rsid w:val="00B0517F"/>
    <w:rsid w:val="00B100C1"/>
    <w:rsid w:val="00B14615"/>
    <w:rsid w:val="00B23CB3"/>
    <w:rsid w:val="00B258BB"/>
    <w:rsid w:val="00B27603"/>
    <w:rsid w:val="00B31085"/>
    <w:rsid w:val="00B46473"/>
    <w:rsid w:val="00B67B97"/>
    <w:rsid w:val="00B86721"/>
    <w:rsid w:val="00B968C8"/>
    <w:rsid w:val="00BA3EC5"/>
    <w:rsid w:val="00BA51D9"/>
    <w:rsid w:val="00BB5DFC"/>
    <w:rsid w:val="00BB7AE5"/>
    <w:rsid w:val="00BD279D"/>
    <w:rsid w:val="00BD6BB8"/>
    <w:rsid w:val="00C357A5"/>
    <w:rsid w:val="00C55731"/>
    <w:rsid w:val="00C66BA2"/>
    <w:rsid w:val="00C743BA"/>
    <w:rsid w:val="00C870F6"/>
    <w:rsid w:val="00C907B5"/>
    <w:rsid w:val="00C93C2A"/>
    <w:rsid w:val="00C95985"/>
    <w:rsid w:val="00CB4344"/>
    <w:rsid w:val="00CB7802"/>
    <w:rsid w:val="00CC5026"/>
    <w:rsid w:val="00CC68D0"/>
    <w:rsid w:val="00CE08BC"/>
    <w:rsid w:val="00CE37CA"/>
    <w:rsid w:val="00CE6E65"/>
    <w:rsid w:val="00D03F9A"/>
    <w:rsid w:val="00D06D51"/>
    <w:rsid w:val="00D109FB"/>
    <w:rsid w:val="00D24991"/>
    <w:rsid w:val="00D26CB8"/>
    <w:rsid w:val="00D454F7"/>
    <w:rsid w:val="00D50255"/>
    <w:rsid w:val="00D61D2B"/>
    <w:rsid w:val="00D66520"/>
    <w:rsid w:val="00D81AB0"/>
    <w:rsid w:val="00D8217C"/>
    <w:rsid w:val="00D83942"/>
    <w:rsid w:val="00D84AE9"/>
    <w:rsid w:val="00D9124E"/>
    <w:rsid w:val="00DA5723"/>
    <w:rsid w:val="00DC319E"/>
    <w:rsid w:val="00DE34CF"/>
    <w:rsid w:val="00DF5B62"/>
    <w:rsid w:val="00E065C7"/>
    <w:rsid w:val="00E13F3D"/>
    <w:rsid w:val="00E20CC1"/>
    <w:rsid w:val="00E32089"/>
    <w:rsid w:val="00E34898"/>
    <w:rsid w:val="00EB09B7"/>
    <w:rsid w:val="00EC2D33"/>
    <w:rsid w:val="00EC6E63"/>
    <w:rsid w:val="00ED07BA"/>
    <w:rsid w:val="00EE1F89"/>
    <w:rsid w:val="00EE7D7C"/>
    <w:rsid w:val="00F258E7"/>
    <w:rsid w:val="00F25D98"/>
    <w:rsid w:val="00F300FB"/>
    <w:rsid w:val="00F369B3"/>
    <w:rsid w:val="00F370D2"/>
    <w:rsid w:val="00F42879"/>
    <w:rsid w:val="00F44258"/>
    <w:rsid w:val="00F46E0D"/>
    <w:rsid w:val="00F53CF9"/>
    <w:rsid w:val="00F76599"/>
    <w:rsid w:val="00FA22FE"/>
    <w:rsid w:val="00FB57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4F32A15-A4C3-46EA-8E64-8CD4CA62F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0E3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C6852"/>
    <w:pPr>
      <w:pBdr>
        <w:top w:val="none" w:sz="0" w:space="0" w:color="auto"/>
      </w:pBdr>
      <w:spacing w:before="180"/>
      <w:outlineLvl w:val="1"/>
    </w:pPr>
    <w:rPr>
      <w:b/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3C11AB"/>
    <w:rPr>
      <w:i/>
      <w:iCs/>
    </w:rPr>
  </w:style>
  <w:style w:type="paragraph" w:styleId="Title">
    <w:name w:val="Title"/>
    <w:basedOn w:val="Normal"/>
    <w:next w:val="Normal"/>
    <w:link w:val="TitleChar"/>
    <w:qFormat/>
    <w:rsid w:val="003C11AB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C11AB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3C11AB"/>
    <w:pPr>
      <w:ind w:left="720"/>
      <w:contextualSpacing/>
    </w:pPr>
    <w:rPr>
      <w:rFonts w:eastAsia="SimSun"/>
    </w:rPr>
  </w:style>
  <w:style w:type="character" w:customStyle="1" w:styleId="CRCoverPageChar">
    <w:name w:val="CR Cover Page Char"/>
    <w:link w:val="CRCoverPage"/>
    <w:qFormat/>
    <w:locked/>
    <w:rsid w:val="004D728A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E065C7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E065C7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E065C7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1Char">
    <w:name w:val="Heading 1 Char"/>
    <w:basedOn w:val="DefaultParagraphFont"/>
    <w:link w:val="Heading1"/>
    <w:rsid w:val="006C685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6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header" Target="header9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8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7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393</Words>
  <Characters>4068</Characters>
  <Application>Microsoft Office Word</Application>
  <DocSecurity>0</DocSecurity>
  <Lines>33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26</cp:revision>
  <cp:lastPrinted>1900-01-01T00:00:00Z</cp:lastPrinted>
  <dcterms:created xsi:type="dcterms:W3CDTF">2025-06-09T08:55:00Z</dcterms:created>
  <dcterms:modified xsi:type="dcterms:W3CDTF">2025-08-08T14:20:00Z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R5s250052</vt:lpwstr>
  </property>
  <property fmtid="{D5CDD505-2E9C-101B-9397-08002B2CF9AE}" pid="10" name="Spec#">
    <vt:lpwstr>36.523-3</vt:lpwstr>
  </property>
  <property fmtid="{D5CDD505-2E9C-101B-9397-08002B2CF9AE}" pid="11" name="Cr#">
    <vt:lpwstr>4881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of SSAC ACB per PLMN test case 13.5.1c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TEI12_Test</vt:lpwstr>
  </property>
  <property fmtid="{D5CDD505-2E9C-101B-9397-08002B2CF9AE}" pid="18" name="Cat">
    <vt:lpwstr>B</vt:lpwstr>
  </property>
  <property fmtid="{D5CDD505-2E9C-101B-9397-08002B2CF9AE}" pid="19" name="ResDate">
    <vt:lpwstr>2025-02-03</vt:lpwstr>
  </property>
  <property fmtid="{D5CDD505-2E9C-101B-9397-08002B2CF9AE}" pid="20" name="Release">
    <vt:lpwstr>Rel-18</vt:lpwstr>
  </property>
  <property fmtid="{D5CDD505-2E9C-101B-9397-08002B2CF9AE}" pid="21" name="MSIP_Label_ae9ac9c2-fcd2-4d0b-8613-b7f540967ed5_Enabled">
    <vt:lpwstr>true</vt:lpwstr>
  </property>
  <property fmtid="{D5CDD505-2E9C-101B-9397-08002B2CF9AE}" pid="22" name="MSIP_Label_ae9ac9c2-fcd2-4d0b-8613-b7f540967ed5_SetDate">
    <vt:lpwstr>2025-03-17T13:51:04Z</vt:lpwstr>
  </property>
  <property fmtid="{D5CDD505-2E9C-101B-9397-08002B2CF9AE}" pid="23" name="MSIP_Label_ae9ac9c2-fcd2-4d0b-8613-b7f540967ed5_Method">
    <vt:lpwstr>Privileged</vt:lpwstr>
  </property>
  <property fmtid="{D5CDD505-2E9C-101B-9397-08002B2CF9AE}" pid="24" name="MSIP_Label_ae9ac9c2-fcd2-4d0b-8613-b7f540967ed5_Name">
    <vt:lpwstr>COMPANY RESTRICTED - BUSINESS USE</vt:lpwstr>
  </property>
  <property fmtid="{D5CDD505-2E9C-101B-9397-08002B2CF9AE}" pid="25" name="MSIP_Label_ae9ac9c2-fcd2-4d0b-8613-b7f540967ed5_SiteId">
    <vt:lpwstr>74bddbd9-705c-456e-aabd-99beb719a2b2</vt:lpwstr>
  </property>
  <property fmtid="{D5CDD505-2E9C-101B-9397-08002B2CF9AE}" pid="26" name="MSIP_Label_ae9ac9c2-fcd2-4d0b-8613-b7f540967ed5_ActionId">
    <vt:lpwstr>0fb07edb-905f-4ca2-8ea0-bc1c628b5cd2</vt:lpwstr>
  </property>
  <property fmtid="{D5CDD505-2E9C-101B-9397-08002B2CF9AE}" pid="27" name="MSIP_Label_ae9ac9c2-fcd2-4d0b-8613-b7f540967ed5_ContentBits">
    <vt:lpwstr>0</vt:lpwstr>
  </property>
</Properties>
</file>