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3FD34" w14:textId="77777777" w:rsidR="00591F7B" w:rsidRDefault="00591F7B" w:rsidP="00591F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R5s250271</w:t>
      </w:r>
      <w:r>
        <w:rPr>
          <w:b/>
          <w:i/>
          <w:noProof/>
          <w:sz w:val="28"/>
        </w:rPr>
        <w:fldChar w:fldCharType="end"/>
      </w:r>
    </w:p>
    <w:p w14:paraId="62B598BE" w14:textId="77777777" w:rsidR="00591F7B" w:rsidRDefault="00591F7B" w:rsidP="00591F7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F7B" w14:paraId="17F7B1A1" w14:textId="77777777" w:rsidTr="005945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19D98" w14:textId="77777777" w:rsidR="00591F7B" w:rsidRDefault="00591F7B" w:rsidP="005945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91F7B" w14:paraId="2DCEEC9C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62610" w14:textId="77777777" w:rsidR="00591F7B" w:rsidRDefault="00591F7B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1F7B" w14:paraId="25C72637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7EA5F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653B71C7" w14:textId="77777777" w:rsidTr="005945AA">
        <w:tc>
          <w:tcPr>
            <w:tcW w:w="142" w:type="dxa"/>
            <w:tcBorders>
              <w:left w:val="single" w:sz="4" w:space="0" w:color="auto"/>
            </w:tcBorders>
          </w:tcPr>
          <w:p w14:paraId="6411CE71" w14:textId="77777777" w:rsidR="00591F7B" w:rsidRDefault="00591F7B" w:rsidP="005945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29A350" w14:textId="77777777" w:rsidR="00591F7B" w:rsidRPr="00410371" w:rsidRDefault="00591F7B" w:rsidP="005945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6AFADF" w14:textId="77777777" w:rsidR="00591F7B" w:rsidRDefault="00591F7B" w:rsidP="005945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270971" w14:textId="77777777" w:rsidR="00591F7B" w:rsidRPr="00410371" w:rsidRDefault="00591F7B" w:rsidP="005945A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A1F204" w14:textId="77777777" w:rsidR="00591F7B" w:rsidRDefault="00591F7B" w:rsidP="005945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CE659B" w14:textId="77777777" w:rsidR="00591F7B" w:rsidRPr="00410371" w:rsidRDefault="00591F7B" w:rsidP="005945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1CE990" w14:textId="77777777" w:rsidR="00591F7B" w:rsidRDefault="00591F7B" w:rsidP="005945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915B3" w14:textId="77777777" w:rsidR="00591F7B" w:rsidRPr="00410371" w:rsidRDefault="00591F7B" w:rsidP="00594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024C72" w14:textId="77777777" w:rsidR="00591F7B" w:rsidRDefault="00591F7B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591F7B" w14:paraId="7C5E3D15" w14:textId="77777777" w:rsidTr="00594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8BA42" w14:textId="77777777" w:rsidR="00591F7B" w:rsidRDefault="00591F7B" w:rsidP="005945AA">
            <w:pPr>
              <w:pStyle w:val="CRCoverPage"/>
              <w:spacing w:after="0"/>
              <w:rPr>
                <w:noProof/>
              </w:rPr>
            </w:pPr>
          </w:p>
        </w:tc>
      </w:tr>
      <w:tr w:rsidR="00591F7B" w14:paraId="0DFA1C4F" w14:textId="77777777" w:rsidTr="005945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5A36EE" w14:textId="77777777" w:rsidR="00591F7B" w:rsidRPr="00F25D98" w:rsidRDefault="00591F7B" w:rsidP="005945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F7B" w14:paraId="1CFE3D15" w14:textId="77777777" w:rsidTr="005945AA">
        <w:tc>
          <w:tcPr>
            <w:tcW w:w="9641" w:type="dxa"/>
            <w:gridSpan w:val="9"/>
          </w:tcPr>
          <w:p w14:paraId="4F1CBFFD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9FEE2" w14:textId="77777777" w:rsidR="00591F7B" w:rsidRDefault="00591F7B" w:rsidP="00591F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F7B" w14:paraId="3615D5B9" w14:textId="77777777" w:rsidTr="005945AA">
        <w:tc>
          <w:tcPr>
            <w:tcW w:w="2835" w:type="dxa"/>
          </w:tcPr>
          <w:p w14:paraId="4333FD0B" w14:textId="77777777" w:rsidR="00591F7B" w:rsidRDefault="00591F7B" w:rsidP="005945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F59C6" w14:textId="77777777" w:rsidR="00591F7B" w:rsidRDefault="00591F7B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A3E568" w14:textId="77777777" w:rsidR="00591F7B" w:rsidRDefault="00591F7B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A4B6E0" w14:textId="77777777" w:rsidR="00591F7B" w:rsidRDefault="00591F7B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87F06" w14:textId="77777777" w:rsidR="00591F7B" w:rsidRDefault="00591F7B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DE63E" w14:textId="77777777" w:rsidR="00591F7B" w:rsidRDefault="00591F7B" w:rsidP="005945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76A2EE" w14:textId="77777777" w:rsidR="00591F7B" w:rsidRDefault="00591F7B" w:rsidP="00594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554618" w14:textId="77777777" w:rsidR="00591F7B" w:rsidRDefault="00591F7B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F0B6A" w14:textId="77777777" w:rsidR="00591F7B" w:rsidRDefault="00591F7B" w:rsidP="005945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B4E97A" w14:textId="77777777" w:rsidR="00591F7B" w:rsidRDefault="00591F7B" w:rsidP="00591F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F7B" w14:paraId="7E40B3C9" w14:textId="77777777" w:rsidTr="005945AA">
        <w:tc>
          <w:tcPr>
            <w:tcW w:w="9640" w:type="dxa"/>
            <w:gridSpan w:val="11"/>
          </w:tcPr>
          <w:p w14:paraId="7D6DF443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0B857446" w14:textId="77777777" w:rsidTr="005945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3E1331" w14:textId="77777777" w:rsidR="00591F7B" w:rsidRDefault="00591F7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30B4D" w14:textId="77777777" w:rsidR="00591F7B" w:rsidRDefault="00591F7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NTN testcase 6.7.1.2</w:t>
            </w:r>
            <w:r>
              <w:fldChar w:fldCharType="end"/>
            </w:r>
          </w:p>
        </w:tc>
      </w:tr>
      <w:tr w:rsidR="00591F7B" w14:paraId="76DFA8E7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19CA591B" w14:textId="77777777" w:rsidR="00591F7B" w:rsidRDefault="00591F7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912B7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4B8AEACA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7D5FAF7C" w14:textId="77777777" w:rsidR="00591F7B" w:rsidRDefault="00591F7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C2BD8" w14:textId="77777777" w:rsidR="00591F7B" w:rsidRDefault="00591F7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91F7B" w14:paraId="4BB79CDD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2B5E21BF" w14:textId="77777777" w:rsidR="00591F7B" w:rsidRDefault="00591F7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17879" w14:textId="7FAFA038" w:rsidR="00591F7B" w:rsidRDefault="00591F7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91F7B" w14:paraId="2C70671F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5E099B22" w14:textId="77777777" w:rsidR="00591F7B" w:rsidRDefault="00591F7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140D1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3B769503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6F30D7E4" w14:textId="77777777" w:rsidR="00591F7B" w:rsidRDefault="00591F7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D7388B" w14:textId="77777777" w:rsidR="00591F7B" w:rsidRDefault="00591F7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A109EF" w14:textId="77777777" w:rsidR="00591F7B" w:rsidRDefault="00591F7B" w:rsidP="005945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6DCB5" w14:textId="77777777" w:rsidR="00591F7B" w:rsidRDefault="00591F7B" w:rsidP="005945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DDF25" w14:textId="77777777" w:rsidR="00591F7B" w:rsidRDefault="00591F7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2025-07-09</w:t>
            </w:r>
            <w:r>
              <w:rPr>
                <w:noProof/>
              </w:rPr>
              <w:fldChar w:fldCharType="end"/>
            </w:r>
          </w:p>
        </w:tc>
      </w:tr>
      <w:tr w:rsidR="00591F7B" w14:paraId="43E9D37D" w14:textId="77777777" w:rsidTr="005945AA">
        <w:tc>
          <w:tcPr>
            <w:tcW w:w="1843" w:type="dxa"/>
            <w:tcBorders>
              <w:left w:val="single" w:sz="4" w:space="0" w:color="auto"/>
            </w:tcBorders>
          </w:tcPr>
          <w:p w14:paraId="4F3F769F" w14:textId="77777777" w:rsidR="00591F7B" w:rsidRDefault="00591F7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B68621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48E10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0AA8C5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F966CE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09D159A1" w14:textId="77777777" w:rsidTr="005945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633667" w14:textId="77777777" w:rsidR="00591F7B" w:rsidRDefault="00591F7B" w:rsidP="00594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2AFF03" w14:textId="77777777" w:rsidR="00591F7B" w:rsidRDefault="00591F7B" w:rsidP="005945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85D7A7" w14:textId="77777777" w:rsidR="00591F7B" w:rsidRDefault="00591F7B" w:rsidP="005945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EF908" w14:textId="77777777" w:rsidR="00591F7B" w:rsidRDefault="00591F7B" w:rsidP="005945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A02B" w14:textId="77777777" w:rsidR="00591F7B" w:rsidRDefault="00591F7B" w:rsidP="00594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91F7B" w14:paraId="7048E583" w14:textId="77777777" w:rsidTr="005945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683E52" w14:textId="77777777" w:rsidR="00591F7B" w:rsidRDefault="00591F7B" w:rsidP="005945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B988C" w14:textId="77777777" w:rsidR="00591F7B" w:rsidRDefault="00591F7B" w:rsidP="005945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7F4A6" w14:textId="77777777" w:rsidR="00591F7B" w:rsidRDefault="00591F7B" w:rsidP="005945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C14A36" w14:textId="77777777" w:rsidR="00591F7B" w:rsidRPr="007C2097" w:rsidRDefault="00591F7B" w:rsidP="005945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91F7B" w14:paraId="4D16259F" w14:textId="77777777" w:rsidTr="005945AA">
        <w:tc>
          <w:tcPr>
            <w:tcW w:w="1843" w:type="dxa"/>
          </w:tcPr>
          <w:p w14:paraId="3799C202" w14:textId="77777777" w:rsidR="00591F7B" w:rsidRDefault="00591F7B" w:rsidP="005945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4A477" w14:textId="77777777" w:rsidR="00591F7B" w:rsidRDefault="00591F7B" w:rsidP="005945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4BB17B44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E2E09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57113" w14:textId="77777777" w:rsidR="00591F7B" w:rsidRDefault="00591F7B" w:rsidP="00591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38.331 cl 6.3.2, the description for trackingAreaCode IE within PLMN-IdentityInfo states :</w:t>
            </w:r>
          </w:p>
          <w:p w14:paraId="10FF9D94" w14:textId="77777777" w:rsidR="00591F7B" w:rsidRPr="00C70AF6" w:rsidRDefault="00591F7B" w:rsidP="00591F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70AF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trackingAreaCode</w:t>
            </w:r>
            <w:proofErr w:type="spellEnd"/>
          </w:p>
          <w:p w14:paraId="394CE8AB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Indicates Tracking Area Code to which the cell indicated by </w:t>
            </w:r>
            <w:proofErr w:type="spellStart"/>
            <w:r w:rsidRPr="00C70AF6">
              <w:rPr>
                <w:rFonts w:ascii="Times New Roman" w:eastAsia="Times New Roman" w:hAnsi="Times New Roman"/>
                <w:i/>
                <w:szCs w:val="22"/>
                <w:lang w:eastAsia="sv-SE"/>
              </w:rPr>
              <w:t>cellIdentity</w:t>
            </w:r>
            <w:proofErr w:type="spellEnd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 field belongs. </w:t>
            </w:r>
            <w:r w:rsidRPr="00C70AF6">
              <w:rPr>
                <w:rFonts w:ascii="Times New Roman" w:eastAsia="Times New Roman" w:hAnsi="Times New Roman"/>
                <w:szCs w:val="22"/>
                <w:highlight w:val="yellow"/>
                <w:lang w:eastAsia="sv-SE"/>
              </w:rPr>
              <w:t xml:space="preserve">The absence of the field </w:t>
            </w: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indicates that the cell only supports </w:t>
            </w:r>
            <w:proofErr w:type="spellStart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PSCell</w:t>
            </w:r>
            <w:proofErr w:type="spellEnd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/</w:t>
            </w:r>
            <w:proofErr w:type="spellStart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SCell</w:t>
            </w:r>
            <w:proofErr w:type="spellEnd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 functionality (per PLMN)</w:t>
            </w:r>
            <w:r w:rsidRPr="00C70AF6">
              <w:rPr>
                <w:rFonts w:ascii="Times New Roman" w:eastAsia="Times New Roman" w:hAnsi="Times New Roman"/>
                <w:lang w:eastAsia="sv-SE"/>
              </w:rPr>
              <w:t xml:space="preserve"> </w:t>
            </w:r>
            <w:r w:rsidRPr="00C70AF6">
              <w:rPr>
                <w:rFonts w:ascii="Times New Roman" w:eastAsia="Times New Roman" w:hAnsi="Times New Roman"/>
                <w:highlight w:val="yellow"/>
                <w:lang w:eastAsia="sv-SE"/>
              </w:rPr>
              <w:t>or is an NTN cell</w:t>
            </w: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.</w:t>
            </w:r>
          </w:p>
          <w:p w14:paraId="5686C0E9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</w:p>
          <w:p w14:paraId="0AA38DDA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it is proposed that for both nr_Cell1 and nr_Cell11, the IE trackingAreaCode should be set to OMIT. Please see below.</w:t>
            </w:r>
          </w:p>
          <w:p w14:paraId="3F85AA8E" w14:textId="77777777" w:rsidR="00591F7B" w:rsidRDefault="00591F7B" w:rsidP="00591F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628F0F9" w14:textId="05ECD292" w:rsidR="00591F7B" w:rsidRDefault="00591F7B" w:rsidP="0059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the table 6.7.1.2.3.2-1 in 38.523-1, at T1, the power level of NR Cell 1 is “Off”. This needs to be corrected .</w:t>
            </w:r>
          </w:p>
        </w:tc>
      </w:tr>
      <w:tr w:rsidR="00591F7B" w14:paraId="06FD3861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2AE60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788E71" w14:textId="77777777" w:rsidR="00591F7B" w:rsidRDefault="00591F7B" w:rsidP="0059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31F52DD5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8A4F9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6DB5E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  <w:lang w:eastAsia="en-GB"/>
              </w:rPr>
              <w:t xml:space="preserve">For both of </w:t>
            </w:r>
            <w:r w:rsidRPr="00F40AE1">
              <w:rPr>
                <w:color w:val="000000"/>
                <w:lang w:eastAsia="en-GB"/>
              </w:rPr>
              <w:t>nr_Cell1</w:t>
            </w:r>
            <w:r>
              <w:rPr>
                <w:color w:val="000000"/>
                <w:lang w:eastAsia="en-GB"/>
              </w:rPr>
              <w:t xml:space="preserve"> and </w:t>
            </w:r>
            <w:r w:rsidRPr="00F40AE1">
              <w:rPr>
                <w:color w:val="000000"/>
                <w:lang w:eastAsia="en-GB"/>
              </w:rPr>
              <w:t>nr_Cell11</w:t>
            </w:r>
            <w:r>
              <w:rPr>
                <w:color w:val="000000"/>
                <w:lang w:eastAsia="en-GB"/>
              </w:rPr>
              <w:t xml:space="preserve">, change the </w:t>
            </w:r>
            <w:proofErr w:type="spellStart"/>
            <w:r>
              <w:rPr>
                <w:color w:val="000000"/>
                <w:lang w:eastAsia="en-GB"/>
              </w:rPr>
              <w:t>trackingAreaCode</w:t>
            </w:r>
            <w:proofErr w:type="spellEnd"/>
            <w:r>
              <w:rPr>
                <w:color w:val="000000"/>
                <w:lang w:eastAsia="en-GB"/>
              </w:rPr>
              <w:t xml:space="preserve"> to omit</w:t>
            </w:r>
            <w:r>
              <w:rPr>
                <w:noProof/>
                <w:lang w:eastAsia="zh-CN"/>
              </w:rPr>
              <w:t>.</w:t>
            </w:r>
          </w:p>
          <w:p w14:paraId="442A850F" w14:textId="77777777" w:rsidR="00591F7B" w:rsidRDefault="00591F7B" w:rsidP="00591F7B">
            <w:pPr>
              <w:pStyle w:val="CRCoverPage"/>
              <w:spacing w:after="0"/>
              <w:rPr>
                <w:color w:val="000000"/>
                <w:lang w:eastAsia="en-GB"/>
              </w:rPr>
            </w:pPr>
          </w:p>
          <w:p w14:paraId="388DC617" w14:textId="2E3F571C" w:rsidR="00591F7B" w:rsidRDefault="00591F7B" w:rsidP="0059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en-GB"/>
              </w:rPr>
              <w:t>Change the power level of NR Cell 1 to “Off”.</w:t>
            </w:r>
          </w:p>
        </w:tc>
      </w:tr>
      <w:tr w:rsidR="00591F7B" w14:paraId="1474BD20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C172D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1E82B" w14:textId="77777777" w:rsidR="00591F7B" w:rsidRDefault="00591F7B" w:rsidP="0059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79EEE788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881FB5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54D9A" w14:textId="4EFD8BA9" w:rsidR="00591F7B" w:rsidRDefault="00591F7B" w:rsidP="0059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shall fail the testcase</w:t>
            </w:r>
          </w:p>
        </w:tc>
      </w:tr>
      <w:tr w:rsidR="00591F7B" w14:paraId="20CAE78E" w14:textId="77777777" w:rsidTr="005945AA">
        <w:tc>
          <w:tcPr>
            <w:tcW w:w="2694" w:type="dxa"/>
            <w:gridSpan w:val="2"/>
          </w:tcPr>
          <w:p w14:paraId="5D353D66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14898" w14:textId="77777777" w:rsidR="00591F7B" w:rsidRDefault="00591F7B" w:rsidP="0059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10E7636C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2017D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FD626" w14:textId="6FE3BEF7" w:rsidR="00591F7B" w:rsidRDefault="00591F7B" w:rsidP="0059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6.7.1.2.NR5GC</w:t>
            </w:r>
          </w:p>
        </w:tc>
      </w:tr>
      <w:tr w:rsidR="00591F7B" w14:paraId="39C5599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DE421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57AD0" w14:textId="77777777" w:rsidR="00591F7B" w:rsidRDefault="00591F7B" w:rsidP="00591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F7B" w14:paraId="14F905C9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A3856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03694" w14:textId="77777777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DA7E7E" w14:textId="77777777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33807D" w14:textId="77777777" w:rsidR="00591F7B" w:rsidRDefault="00591F7B" w:rsidP="00591F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D517A7" w14:textId="77777777" w:rsidR="00591F7B" w:rsidRDefault="00591F7B" w:rsidP="00591F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F7B" w14:paraId="01EF4933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FB8A0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AAC56" w14:textId="77777777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253C1" w14:textId="30BD69FA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3FE42" w14:textId="77777777" w:rsidR="00591F7B" w:rsidRDefault="00591F7B" w:rsidP="00591F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E206F" w14:textId="0FA27DCE" w:rsidR="00591F7B" w:rsidRDefault="00591F7B" w:rsidP="00591F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F7B" w14:paraId="251C336D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7DB34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14425" w14:textId="77777777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FF94A" w14:textId="6D97720F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B480E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77EF18" w14:textId="67C10C3E" w:rsidR="00591F7B" w:rsidRDefault="00591F7B" w:rsidP="00591F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F7B" w14:paraId="01C75DD6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AFEB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2A39C" w14:textId="77777777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B7E54" w14:textId="65FFAC46" w:rsidR="00591F7B" w:rsidRDefault="00591F7B" w:rsidP="00591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A0A25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41F09" w14:textId="73FFA081" w:rsidR="00591F7B" w:rsidRDefault="00591F7B" w:rsidP="00591F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F7B" w14:paraId="2FD6FF74" w14:textId="77777777" w:rsidTr="00594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78BBE" w14:textId="77777777" w:rsidR="00591F7B" w:rsidRDefault="00591F7B" w:rsidP="00591F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68F04A" w14:textId="77777777" w:rsidR="00591F7B" w:rsidRDefault="00591F7B" w:rsidP="00591F7B">
            <w:pPr>
              <w:pStyle w:val="CRCoverPage"/>
              <w:spacing w:after="0"/>
              <w:rPr>
                <w:noProof/>
              </w:rPr>
            </w:pPr>
          </w:p>
        </w:tc>
      </w:tr>
      <w:tr w:rsidR="00591F7B" w14:paraId="43114D2F" w14:textId="77777777" w:rsidTr="00594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2E44C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D2BAB" w14:textId="77777777" w:rsidR="00591F7B" w:rsidRDefault="00591F7B" w:rsidP="00591F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1F7B" w:rsidRPr="008863B9" w14:paraId="168B45BC" w14:textId="77777777" w:rsidTr="005945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CAECE7" w14:textId="77777777" w:rsidR="00591F7B" w:rsidRPr="008863B9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EF11D0" w14:textId="77777777" w:rsidR="00591F7B" w:rsidRPr="008863B9" w:rsidRDefault="00591F7B" w:rsidP="00591F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1F7B" w14:paraId="38138400" w14:textId="77777777" w:rsidTr="00594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09B8" w14:textId="77777777" w:rsidR="00591F7B" w:rsidRDefault="00591F7B" w:rsidP="00591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4E28A" w14:textId="77777777" w:rsidR="00591F7B" w:rsidRDefault="00591F7B" w:rsidP="00591F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638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5FAA4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029432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1B69D6A" w14:textId="6ABFB66B" w:rsidR="00591F7B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91F7B" w:rsidRPr="00260B7E">
        <w:rPr>
          <w:rFonts w:ascii="Arial" w:hAnsi="Arial" w:cs="Arial"/>
          <w:iCs/>
        </w:rPr>
        <w:t>Table of Contents</w:t>
      </w:r>
      <w:r w:rsidR="00591F7B">
        <w:tab/>
      </w:r>
      <w:r w:rsidR="00591F7B">
        <w:fldChar w:fldCharType="begin"/>
      </w:r>
      <w:r w:rsidR="00591F7B">
        <w:instrText xml:space="preserve"> PAGEREF _Toc202943271 \h </w:instrText>
      </w:r>
      <w:r w:rsidR="00591F7B">
        <w:fldChar w:fldCharType="separate"/>
      </w:r>
      <w:r w:rsidR="00591F7B">
        <w:t>1</w:t>
      </w:r>
      <w:r w:rsidR="00591F7B">
        <w:fldChar w:fldCharType="end"/>
      </w:r>
    </w:p>
    <w:p w14:paraId="55C19996" w14:textId="5C9FD6C8" w:rsidR="00591F7B" w:rsidRDefault="00591F7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60B7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60B7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_Toc202943272 \h </w:instrText>
      </w:r>
      <w:r>
        <w:fldChar w:fldCharType="separate"/>
      </w:r>
      <w:r>
        <w:t>3</w:t>
      </w:r>
      <w:r>
        <w:fldChar w:fldCharType="end"/>
      </w:r>
    </w:p>
    <w:p w14:paraId="7F2E0487" w14:textId="39B7E7A2" w:rsidR="00591F7B" w:rsidRDefault="00591F7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60B7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60B7E">
        <w:rPr>
          <w:rFonts w:cs="Arial"/>
          <w:b/>
        </w:rPr>
        <w:t>Corrections required to test case 6.7.1.2</w:t>
      </w:r>
      <w:r>
        <w:tab/>
      </w:r>
      <w:r>
        <w:fldChar w:fldCharType="begin"/>
      </w:r>
      <w:r>
        <w:instrText xml:space="preserve"> PAGEREF _Toc202943273 \h </w:instrText>
      </w:r>
      <w:r>
        <w:fldChar w:fldCharType="separate"/>
      </w:r>
      <w:r>
        <w:t>4</w:t>
      </w:r>
      <w:r>
        <w:fldChar w:fldCharType="end"/>
      </w:r>
    </w:p>
    <w:p w14:paraId="2370BB9C" w14:textId="72DC5664" w:rsidR="00591F7B" w:rsidRDefault="00591F7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60B7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60B7E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_Toc202943274 \h </w:instrText>
      </w:r>
      <w:r>
        <w:fldChar w:fldCharType="separate"/>
      </w:r>
      <w:r>
        <w:t>4</w:t>
      </w:r>
      <w:r>
        <w:fldChar w:fldCharType="end"/>
      </w:r>
    </w:p>
    <w:p w14:paraId="36DA2038" w14:textId="13B45536" w:rsidR="00591F7B" w:rsidRDefault="00591F7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60B7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60B7E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_Toc202943275 \h </w:instrText>
      </w:r>
      <w:r>
        <w:fldChar w:fldCharType="separate"/>
      </w:r>
      <w:r>
        <w:t>5</w:t>
      </w:r>
      <w:r>
        <w:fldChar w:fldCharType="end"/>
      </w:r>
    </w:p>
    <w:p w14:paraId="74B05B1D" w14:textId="6912E84C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202943272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3B630171" w14:textId="2777951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</w:t>
      </w:r>
      <w:r w:rsidR="00C70AF6" w:rsidRPr="00C70AF6">
        <w:rPr>
          <w:rFonts w:cs="Arial"/>
        </w:rPr>
        <w:t xml:space="preserve"> </w:t>
      </w:r>
      <w:r w:rsidR="00C70AF6" w:rsidRPr="006076C4">
        <w:rPr>
          <w:rFonts w:cs="Arial"/>
        </w:rPr>
        <w:t>all the essential changes needed to correct problems in the iwd-TTCN3-B202</w:t>
      </w:r>
      <w:r w:rsidR="00C70AF6">
        <w:rPr>
          <w:rFonts w:cs="Arial"/>
        </w:rPr>
        <w:t>5</w:t>
      </w:r>
      <w:r w:rsidR="00C70AF6" w:rsidRPr="006076C4">
        <w:rPr>
          <w:rFonts w:cs="Arial"/>
        </w:rPr>
        <w:t>-06_D2</w:t>
      </w:r>
      <w:r w:rsidR="00C70AF6">
        <w:rPr>
          <w:rFonts w:cs="Arial"/>
        </w:rPr>
        <w:t>5</w:t>
      </w:r>
      <w:r w:rsidR="00C70AF6" w:rsidRPr="006076C4">
        <w:rPr>
          <w:rFonts w:cs="Arial"/>
        </w:rPr>
        <w:t>wk</w:t>
      </w:r>
      <w:r w:rsidR="00C70AF6">
        <w:rPr>
          <w:rFonts w:cs="Arial"/>
        </w:rPr>
        <w:t>24</w:t>
      </w:r>
      <w:r w:rsidR="00C70AF6" w:rsidRPr="006076C4">
        <w:rPr>
          <w:rFonts w:cs="Arial"/>
        </w:rPr>
        <w:t xml:space="preserve"> related to the title of this CR</w:t>
      </w:r>
      <w:r w:rsidR="00C70AF6" w:rsidRPr="006076C4">
        <w:rPr>
          <w:rFonts w:cs="Arial"/>
          <w:lang w:eastAsia="ja-JP"/>
        </w:rPr>
        <w:t>.</w:t>
      </w:r>
    </w:p>
    <w:p w14:paraId="55AE2A14" w14:textId="7777777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D06424">
        <w:rPr>
          <w:rFonts w:cs="Arial"/>
          <w:sz w:val="24"/>
          <w:lang w:eastAsia="ja-JP"/>
        </w:rPr>
        <w:t>Parikshit Bhise</w:t>
      </w:r>
    </w:p>
    <w:p w14:paraId="1591370E" w14:textId="77777777" w:rsidR="00462B15" w:rsidRPr="00537E97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2" w:history="1">
        <w:r w:rsidR="00D06424"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F30F52">
        <w:rPr>
          <w:rFonts w:cs="Arial"/>
          <w:sz w:val="24"/>
          <w:lang w:eastAsia="ja-JP"/>
        </w:rPr>
        <w:t xml:space="preserve"> </w:t>
      </w:r>
      <w:r w:rsidR="00537E97">
        <w:rPr>
          <w:rFonts w:cs="Arial"/>
          <w:sz w:val="24"/>
          <w:lang w:eastAsia="ja-JP"/>
        </w:rPr>
        <w:tab/>
      </w:r>
    </w:p>
    <w:p w14:paraId="7EF9DC3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60DE5421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" w:name="_Toc122434488"/>
      <w:bookmarkStart w:id="5" w:name="_Toc295288959"/>
      <w:bookmarkStart w:id="6" w:name="_Toc202943273"/>
      <w:r w:rsidRPr="00E24250">
        <w:rPr>
          <w:rFonts w:cs="Arial"/>
          <w:b/>
        </w:rPr>
        <w:t>Corrections required</w:t>
      </w:r>
      <w:bookmarkEnd w:id="4"/>
      <w:bookmarkEnd w:id="5"/>
      <w:r w:rsidR="004642F4">
        <w:rPr>
          <w:rFonts w:cs="Arial"/>
          <w:b/>
        </w:rPr>
        <w:t xml:space="preserve"> to test case </w:t>
      </w:r>
      <w:r w:rsidR="00976371">
        <w:rPr>
          <w:rFonts w:cs="Arial"/>
          <w:b/>
        </w:rPr>
        <w:t>6.7.1.2</w:t>
      </w:r>
      <w:bookmarkEnd w:id="6"/>
    </w:p>
    <w:p w14:paraId="6DCE6815" w14:textId="4A074182" w:rsidR="00851FCE" w:rsidRDefault="00851FCE" w:rsidP="00851FC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434493"/>
      <w:bookmarkStart w:id="8" w:name="_Toc295288970"/>
      <w:bookmarkStart w:id="9" w:name="_Toc325725665"/>
      <w:bookmarkStart w:id="10" w:name="_Toc202943274"/>
      <w:r>
        <w:rPr>
          <w:rFonts w:cs="Arial"/>
          <w:b/>
          <w:color w:val="000000"/>
          <w:lang w:eastAsia="en-GB"/>
        </w:rPr>
        <w:t>Change 1</w:t>
      </w:r>
      <w:bookmarkEnd w:id="10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851FCE" w14:paraId="3A55A1E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7F4" w14:textId="77777777" w:rsidR="00851FCE" w:rsidRDefault="00851FCE" w:rsidP="0018646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BE5" w14:textId="1D595D7D" w:rsidR="00851FCE" w:rsidRPr="00CC39F9" w:rsidRDefault="00681B38" w:rsidP="00186461">
            <w:pPr>
              <w:rPr>
                <w:rFonts w:ascii="Arial" w:hAnsi="Arial" w:cs="Arial"/>
                <w:lang w:eastAsia="en-GB"/>
              </w:rPr>
            </w:pPr>
            <w:r w:rsidRPr="00681B38">
              <w:rPr>
                <w:rFonts w:ascii="Arial" w:hAnsi="Arial" w:cs="Arial"/>
                <w:lang w:eastAsia="en-GB"/>
              </w:rPr>
              <w:t>f_TC_6_7_1_2_NR5GC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3A06ED"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851FCE" w14:paraId="7A8215E2" w14:textId="77777777" w:rsidTr="00330084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772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C40A" w14:textId="77777777" w:rsidR="00C70AF6" w:rsidRDefault="00C70AF6" w:rsidP="00C70A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38.331 cl 6.3.2, the description for trackingAreaCode IE within PLMN-IdentityInfo states :</w:t>
            </w:r>
          </w:p>
          <w:p w14:paraId="529887C7" w14:textId="77777777" w:rsidR="00C70AF6" w:rsidRPr="00C70AF6" w:rsidRDefault="00C70AF6" w:rsidP="00C70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C70AF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trackingAreaCode</w:t>
            </w:r>
            <w:proofErr w:type="spellEnd"/>
          </w:p>
          <w:p w14:paraId="409DB675" w14:textId="77777777" w:rsidR="00C70AF6" w:rsidRDefault="00C70AF6" w:rsidP="00C70AF6">
            <w:pPr>
              <w:pStyle w:val="CRCoverPage"/>
              <w:spacing w:after="0"/>
              <w:rPr>
                <w:noProof/>
              </w:rPr>
            </w:pP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Indicates Tracking Area Code to which the cell indicated by </w:t>
            </w:r>
            <w:proofErr w:type="spellStart"/>
            <w:r w:rsidRPr="00C70AF6">
              <w:rPr>
                <w:rFonts w:ascii="Times New Roman" w:eastAsia="Times New Roman" w:hAnsi="Times New Roman"/>
                <w:i/>
                <w:szCs w:val="22"/>
                <w:lang w:eastAsia="sv-SE"/>
              </w:rPr>
              <w:t>cellIdentity</w:t>
            </w:r>
            <w:proofErr w:type="spellEnd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 field belongs. </w:t>
            </w:r>
            <w:r w:rsidRPr="00C70AF6">
              <w:rPr>
                <w:rFonts w:ascii="Times New Roman" w:eastAsia="Times New Roman" w:hAnsi="Times New Roman"/>
                <w:szCs w:val="22"/>
                <w:highlight w:val="yellow"/>
                <w:lang w:eastAsia="sv-SE"/>
              </w:rPr>
              <w:t xml:space="preserve">The absence of the field </w:t>
            </w: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indicates that the cell only supports </w:t>
            </w:r>
            <w:proofErr w:type="spellStart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PSCell</w:t>
            </w:r>
            <w:proofErr w:type="spellEnd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/</w:t>
            </w:r>
            <w:proofErr w:type="spellStart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SCell</w:t>
            </w:r>
            <w:proofErr w:type="spellEnd"/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 xml:space="preserve"> functionality (per PLMN)</w:t>
            </w:r>
            <w:r w:rsidRPr="00C70AF6">
              <w:rPr>
                <w:rFonts w:ascii="Times New Roman" w:eastAsia="Times New Roman" w:hAnsi="Times New Roman"/>
                <w:lang w:eastAsia="sv-SE"/>
              </w:rPr>
              <w:t xml:space="preserve"> </w:t>
            </w:r>
            <w:r w:rsidRPr="00C70AF6">
              <w:rPr>
                <w:rFonts w:ascii="Times New Roman" w:eastAsia="Times New Roman" w:hAnsi="Times New Roman"/>
                <w:highlight w:val="yellow"/>
                <w:lang w:eastAsia="sv-SE"/>
              </w:rPr>
              <w:t>or is an NTN cell</w:t>
            </w:r>
            <w:r w:rsidRPr="00C70AF6">
              <w:rPr>
                <w:rFonts w:ascii="Times New Roman" w:eastAsia="Times New Roman" w:hAnsi="Times New Roman"/>
                <w:szCs w:val="22"/>
                <w:lang w:eastAsia="sv-SE"/>
              </w:rPr>
              <w:t>.</w:t>
            </w:r>
          </w:p>
          <w:p w14:paraId="7D6D862F" w14:textId="77777777" w:rsidR="00C70AF6" w:rsidRDefault="00C70AF6" w:rsidP="00C70AF6">
            <w:pPr>
              <w:pStyle w:val="CRCoverPage"/>
              <w:spacing w:after="0"/>
              <w:rPr>
                <w:noProof/>
              </w:rPr>
            </w:pPr>
          </w:p>
          <w:p w14:paraId="3528D50D" w14:textId="3272B25C" w:rsidR="00F50ED9" w:rsidRPr="000B2C15" w:rsidRDefault="00C70AF6" w:rsidP="00C70A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Hence it is proposed that for both nr_Cell1 and nr_Cell11, the IE trackingAreaCode should be set to OMIT.</w:t>
            </w:r>
          </w:p>
        </w:tc>
      </w:tr>
      <w:tr w:rsidR="00851FCE" w14:paraId="333410AB" w14:textId="77777777" w:rsidTr="00330084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EDA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7BB7" w14:textId="249A10A3" w:rsidR="00775515" w:rsidRPr="00C309E6" w:rsidRDefault="0070409B" w:rsidP="00C70AF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For both of </w:t>
            </w:r>
            <w:r w:rsidRPr="00F40AE1">
              <w:rPr>
                <w:color w:val="000000"/>
                <w:lang w:eastAsia="en-GB"/>
              </w:rPr>
              <w:t>nr_Cell1</w:t>
            </w:r>
            <w:r>
              <w:rPr>
                <w:color w:val="000000"/>
                <w:lang w:eastAsia="en-GB"/>
              </w:rPr>
              <w:t xml:space="preserve"> and </w:t>
            </w:r>
            <w:r w:rsidRPr="00F40AE1">
              <w:rPr>
                <w:color w:val="000000"/>
                <w:lang w:eastAsia="en-GB"/>
              </w:rPr>
              <w:t>nr_Cell</w:t>
            </w:r>
            <w:r w:rsidR="002F5999" w:rsidRPr="00F40AE1">
              <w:rPr>
                <w:color w:val="000000"/>
                <w:lang w:eastAsia="en-GB"/>
              </w:rPr>
              <w:t>11</w:t>
            </w:r>
            <w:r w:rsidR="002F5999">
              <w:rPr>
                <w:color w:val="000000"/>
                <w:lang w:eastAsia="en-GB"/>
              </w:rPr>
              <w:t>, change</w:t>
            </w:r>
            <w:r w:rsidR="00937DAF">
              <w:rPr>
                <w:color w:val="000000"/>
                <w:lang w:eastAsia="en-GB"/>
              </w:rPr>
              <w:t xml:space="preserve"> the </w:t>
            </w:r>
            <w:proofErr w:type="spellStart"/>
            <w:r w:rsidR="00937DAF">
              <w:rPr>
                <w:color w:val="000000"/>
                <w:lang w:eastAsia="en-GB"/>
              </w:rPr>
              <w:t>trackingAreaCode</w:t>
            </w:r>
            <w:proofErr w:type="spellEnd"/>
            <w:r w:rsidR="00937DAF">
              <w:rPr>
                <w:color w:val="000000"/>
                <w:lang w:eastAsia="en-GB"/>
              </w:rPr>
              <w:t xml:space="preserve"> to omit</w:t>
            </w:r>
            <w:r w:rsidR="00775515">
              <w:rPr>
                <w:color w:val="000000"/>
                <w:lang w:eastAsia="en-GB"/>
              </w:rPr>
              <w:t>.</w:t>
            </w:r>
          </w:p>
        </w:tc>
      </w:tr>
      <w:tr w:rsidR="00851FCE" w14:paraId="2C3D705D" w14:textId="77777777" w:rsidTr="00330084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D4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AE59" w14:textId="65A0B05B" w:rsidR="00851FCE" w:rsidRPr="00CC39F9" w:rsidRDefault="00895F08" w:rsidP="0018646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NTN_Idle_NR5GC</w:t>
            </w:r>
            <w:r w:rsidR="004A4875" w:rsidRPr="004A487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51FCE" w14:paraId="3201360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6611" w14:textId="77777777" w:rsidR="00851FCE" w:rsidRDefault="00851FCE" w:rsidP="001864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28E" w14:textId="77777777" w:rsidR="00851FCE" w:rsidRDefault="00851FCE" w:rsidP="0018646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382D6CD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</w:p>
    <w:p w14:paraId="7D776703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851FCE" w:rsidRPr="00CD057D" w14:paraId="279205E0" w14:textId="77777777" w:rsidTr="003300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1A5E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>function f_TC_6_7_1_2_NR5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GC(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64606E20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{//NR NTN / Cell Selection /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MultiTAC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/ trackingAreaList-r17</w:t>
            </w:r>
          </w:p>
          <w:p w14:paraId="626DA3A1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32B47CF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System information combination NR-28 as defined in TS 38.508-1 clause 4.4.3.1.2 is used in NR cells.</w:t>
            </w:r>
          </w:p>
          <w:p w14:paraId="4E6E8E64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Init(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NR_29, -, {nr_Cell11}); //@sic R5-252351 sic@</w:t>
            </w:r>
          </w:p>
          <w:p w14:paraId="02596308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A38CF1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//Configure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trackingAreaList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in SIB1 as per Table 9.4.1.2.3.3-1 and Table 9.4.1.2.3.3-2</w:t>
            </w:r>
          </w:p>
          <w:p w14:paraId="306CC2FA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f_NR_CellInfo_SetPLMNIdentityInfo_List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(nr_Cell1,</w:t>
            </w:r>
          </w:p>
          <w:p w14:paraId="5780CEB4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{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cs_NR_PLMN_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IdentityInfo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 f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_NR_CellInfo_GetPLMN (nr_Cell1),</w:t>
            </w:r>
          </w:p>
          <w:p w14:paraId="0386C016" w14:textId="7BED7F3B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f_NR_CellInfo_GetTAC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(nr_Cell1),</w:t>
            </w:r>
          </w:p>
          <w:p w14:paraId="6383C6A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1, //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RAN_AreaCode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set to 1 as per TS 38.508 Table 4.6.3-135</w:t>
            </w:r>
          </w:p>
          <w:p w14:paraId="516923D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f_NR_CellInfo_GetCellIdentity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(nr_Cell1),</w:t>
            </w:r>
          </w:p>
          <w:p w14:paraId="49912F9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{int2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1, 24), int2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2, 24)}</w:t>
            </w:r>
          </w:p>
          <w:p w14:paraId="61DBCC68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)});</w:t>
            </w:r>
          </w:p>
          <w:p w14:paraId="483DAB17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f_NR_CellInfo_SetPLMNIdentityInfo_List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(nr_Cell11,</w:t>
            </w:r>
          </w:p>
          <w:p w14:paraId="00D96E1F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{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cs_NR_PLMN_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IdentityInfo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 f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_NR_CellInfo_GetPLMN (nr_Cell11),</w:t>
            </w:r>
          </w:p>
          <w:p w14:paraId="306249CB" w14:textId="19405B0A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f_NR_CellInfo_GetTAC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(nr_Cell11),</w:t>
            </w:r>
          </w:p>
          <w:p w14:paraId="45B5C2DE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1, //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RAN_AreaCode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set to 1 as per TS 38.508 Table 4.6.3-135</w:t>
            </w:r>
          </w:p>
          <w:p w14:paraId="6901A6FC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f_NR_CellInfo_GetCellIdentity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(nr_Cell11),</w:t>
            </w:r>
          </w:p>
          <w:p w14:paraId="7F6FFC17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{int2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2, 24), int2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1, 24)}</w:t>
            </w:r>
          </w:p>
          <w:p w14:paraId="062709CD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)});</w:t>
            </w:r>
          </w:p>
          <w:p w14:paraId="22AFB24D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957E99F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Create and configure cell</w:t>
            </w:r>
          </w:p>
          <w:p w14:paraId="4CAA54B3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3D802BFF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(nr_Cell11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7924AEB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F4FEE4A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Preamble: The UE is in test state 1N-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A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 xml:space="preserve"> on NR Cell 1 according to TS 38.508-1 [4].</w:t>
            </w:r>
          </w:p>
          <w:p w14:paraId="087542C3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Preamble(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nr_Cell1, STATE_IDLE_1A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158ED6F5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3D93D9D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(true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601D63E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628DC99D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fl_TC_6_7_1_2_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Body();</w:t>
            </w:r>
            <w:proofErr w:type="gramEnd"/>
          </w:p>
          <w:p w14:paraId="747C772E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5F5162C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(false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0660769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   </w:t>
            </w:r>
          </w:p>
          <w:p w14:paraId="3DB177AF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Finish</w:t>
            </w:r>
          </w:p>
          <w:p w14:paraId="5C495AB3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nr_Cell11, STATE_IDLE_1A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31EB3661" w14:textId="2279362C" w:rsidR="00851FCE" w:rsidRPr="00423F1F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27F825AA" w14:textId="77777777" w:rsidR="00851FCE" w:rsidRPr="00CD057D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</w:p>
    <w:p w14:paraId="75C9A294" w14:textId="77777777" w:rsidR="00851FCE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FCE" w14:paraId="474DA332" w14:textId="77777777" w:rsidTr="00A55461">
        <w:tc>
          <w:tcPr>
            <w:tcW w:w="9629" w:type="dxa"/>
          </w:tcPr>
          <w:p w14:paraId="3CCEEE9C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>function f_TC_6_7_1_2_NR5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GC(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69A4B9B5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{//NR NTN / Cell Selection /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MultiTAC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/ trackingAreaList-r17</w:t>
            </w:r>
          </w:p>
          <w:p w14:paraId="6F753B67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F74D8C6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System information combination NR-28 as defined in TS 38.508-1 clause 4.4.3.1.2 is used in NR cells.</w:t>
            </w:r>
          </w:p>
          <w:p w14:paraId="40AD159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Init(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NR_29, -, {nr_Cell11}); //@sic R5-252351 sic@</w:t>
            </w:r>
          </w:p>
          <w:p w14:paraId="4B225730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F77A6A6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//Configure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trackingAreaList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in SIB1 as per Table 9.4.1.2.3.3-1 and Table 9.4.1.2.3.3-2</w:t>
            </w:r>
          </w:p>
          <w:p w14:paraId="2C4122D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f_NR_CellInfo_SetPLMNIdentityInfo_List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(nr_Cell1,</w:t>
            </w:r>
          </w:p>
          <w:p w14:paraId="59E19726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{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cs_NR_PLMN_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IdentityInfo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 f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_NR_CellInfo_GetPLMN (nr_Cell1),</w:t>
            </w:r>
          </w:p>
          <w:p w14:paraId="3E7063DF" w14:textId="159103A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gramStart"/>
            <w:r w:rsidRPr="00F40AE1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omit,   </w:t>
            </w:r>
            <w:proofErr w:type="gramEnd"/>
            <w:r w:rsidRPr="00F40AE1">
              <w:rPr>
                <w:rFonts w:ascii="Arial" w:hAnsi="Arial"/>
                <w:color w:val="000000"/>
                <w:highlight w:val="yellow"/>
                <w:lang w:eastAsia="en-GB"/>
              </w:rPr>
              <w:t>//</w:t>
            </w:r>
            <w:r w:rsidRPr="00437815">
              <w:rPr>
                <w:rFonts w:ascii="Arial" w:hAnsi="Arial"/>
                <w:color w:val="000000"/>
                <w:highlight w:val="yellow"/>
                <w:lang w:eastAsia="en-GB"/>
              </w:rPr>
              <w:t>WI=</w:t>
            </w:r>
            <w:r w:rsidR="00437815" w:rsidRPr="00437815">
              <w:rPr>
                <w:rFonts w:ascii="Arial" w:hAnsi="Arial"/>
                <w:color w:val="000000"/>
                <w:highlight w:val="yellow"/>
                <w:lang w:eastAsia="en-GB"/>
              </w:rPr>
              <w:t>1433271</w:t>
            </w:r>
          </w:p>
          <w:p w14:paraId="78B43E65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1, //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RAN_AreaCode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set to 1 as per TS 38.508 Table 4.6.3-135</w:t>
            </w:r>
          </w:p>
          <w:p w14:paraId="35CAA77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f_NR_CellInfo_GetCellIdentity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(nr_Cell1),</w:t>
            </w:r>
          </w:p>
          <w:p w14:paraId="3A878D5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{int2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1, 24), int2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2, 24)}</w:t>
            </w:r>
          </w:p>
          <w:p w14:paraId="7D455DC0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)});</w:t>
            </w:r>
          </w:p>
          <w:p w14:paraId="692A7C38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f_NR_CellInfo_SetPLMNIdentityInfo_List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(nr_Cell11,</w:t>
            </w:r>
          </w:p>
          <w:p w14:paraId="1DEC58B9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{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cs_NR_PLMN_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IdentityInfo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 f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_NR_CellInfo_GetPLMN (nr_Cell11),</w:t>
            </w:r>
          </w:p>
          <w:p w14:paraId="0F1465A9" w14:textId="0B5733FB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gramStart"/>
            <w:r w:rsidRPr="00F40AE1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omit,   </w:t>
            </w:r>
            <w:proofErr w:type="gramEnd"/>
            <w:r w:rsidRPr="00F40AE1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//</w:t>
            </w:r>
            <w:r w:rsidRPr="00437815">
              <w:rPr>
                <w:rFonts w:ascii="Arial" w:hAnsi="Arial"/>
                <w:color w:val="000000"/>
                <w:highlight w:val="yellow"/>
                <w:lang w:eastAsia="en-GB"/>
              </w:rPr>
              <w:t>WI=</w:t>
            </w:r>
            <w:r w:rsidR="00437815" w:rsidRPr="00437815">
              <w:rPr>
                <w:rFonts w:ascii="Arial" w:hAnsi="Arial"/>
                <w:color w:val="000000"/>
                <w:highlight w:val="yellow"/>
                <w:lang w:eastAsia="en-GB"/>
              </w:rPr>
              <w:t>1433271</w:t>
            </w:r>
          </w:p>
          <w:p w14:paraId="1C8CBD91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1, //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RAN_AreaCode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 xml:space="preserve"> set to 1 as per TS 38.508 Table 4.6.3-135</w:t>
            </w:r>
          </w:p>
          <w:p w14:paraId="5E512DDA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f_NR_CellInfo_GetCellIdentity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(nr_Cell11),</w:t>
            </w:r>
          </w:p>
          <w:p w14:paraId="6B58FDA7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  {int2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2, 24), int2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bit(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1, 24)}</w:t>
            </w:r>
          </w:p>
          <w:p w14:paraId="5007DA5D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                                                             )});</w:t>
            </w:r>
          </w:p>
          <w:p w14:paraId="585114CD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997CF58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Create and configure cell</w:t>
            </w:r>
          </w:p>
          <w:p w14:paraId="0FFA38C4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0D6069DC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(nr_Cell11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46C9C84E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61638B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Preamble: The UE is in test state 1N-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A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 xml:space="preserve"> on NR Cell 1 according to TS 38.508-1 [4].</w:t>
            </w:r>
          </w:p>
          <w:p w14:paraId="5D89CEC4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Preamble(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nr_Cell1, STATE_IDLE_1A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0ACE27B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1D5A01F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(true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1B6C918B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F183187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fl_TC_6_7_1_2_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Body();</w:t>
            </w:r>
            <w:proofErr w:type="gramEnd"/>
          </w:p>
          <w:p w14:paraId="4E30CC14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111F268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(false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688D6322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   </w:t>
            </w:r>
          </w:p>
          <w:p w14:paraId="13210A03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// Finish</w:t>
            </w:r>
          </w:p>
          <w:p w14:paraId="7589D5D3" w14:textId="77777777" w:rsidR="00F40AE1" w:rsidRPr="00F40AE1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F40AE1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  <w:r w:rsidRPr="00F40AE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F40AE1">
              <w:rPr>
                <w:rFonts w:ascii="Arial" w:hAnsi="Arial"/>
                <w:color w:val="000000"/>
                <w:lang w:eastAsia="en-GB"/>
              </w:rPr>
              <w:t>nr_Cell11, STATE_IDLE_1A</w:t>
            </w:r>
            <w:proofErr w:type="gramStart"/>
            <w:r w:rsidRPr="00F40AE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48AD9C2F" w14:textId="43DCFD75" w:rsidR="00851FCE" w:rsidRPr="00423F1F" w:rsidRDefault="00F40AE1" w:rsidP="00F40AE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40AE1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581CB318" w14:textId="5D79A230" w:rsidR="00CE6A81" w:rsidRDefault="00CE6A81" w:rsidP="00CE6A8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202943275"/>
      <w:bookmarkEnd w:id="7"/>
      <w:bookmarkEnd w:id="8"/>
      <w:bookmarkEnd w:id="9"/>
      <w:r>
        <w:rPr>
          <w:rFonts w:cs="Arial"/>
          <w:b/>
          <w:color w:val="000000"/>
          <w:lang w:eastAsia="en-GB"/>
        </w:rPr>
        <w:t>Change 2</w:t>
      </w:r>
      <w:bookmarkEnd w:id="11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CE6A81" w14:paraId="1509672B" w14:textId="77777777" w:rsidTr="00D50641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9654" w14:textId="77777777" w:rsidR="00CE6A81" w:rsidRDefault="00CE6A81" w:rsidP="00D5064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02F6" w14:textId="7628EAC2" w:rsidR="00CE6A81" w:rsidRPr="00CC39F9" w:rsidRDefault="00CE6A81" w:rsidP="00D50641">
            <w:pPr>
              <w:rPr>
                <w:rFonts w:ascii="Arial" w:hAnsi="Arial" w:cs="Arial"/>
                <w:lang w:eastAsia="en-GB"/>
              </w:rPr>
            </w:pPr>
            <w:r w:rsidRPr="00CE6A81">
              <w:rPr>
                <w:rFonts w:ascii="Arial" w:hAnsi="Arial" w:cs="Arial"/>
                <w:lang w:eastAsia="en-GB"/>
              </w:rPr>
              <w:t xml:space="preserve">fl_TC_6_7_1_2_Body </w:t>
            </w:r>
            <w:r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CE6A81" w14:paraId="308ADE77" w14:textId="77777777" w:rsidTr="00D50641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A142" w14:textId="77777777" w:rsidR="00CE6A81" w:rsidRDefault="00CE6A81" w:rsidP="00D50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2324" w14:textId="75214D3C" w:rsidR="00CE6A81" w:rsidRPr="000B2C15" w:rsidRDefault="00CE6A81" w:rsidP="00C70A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</w:t>
            </w:r>
            <w:r w:rsidR="00711697">
              <w:rPr>
                <w:noProof/>
                <w:lang w:eastAsia="zh-CN"/>
              </w:rPr>
              <w:t>table 6.7.1.2.3.2-1 in 38.523-1, at T1, the power level of NR Cell 1 is “Off”</w:t>
            </w:r>
            <w:r>
              <w:rPr>
                <w:noProof/>
                <w:lang w:eastAsia="zh-CN"/>
              </w:rPr>
              <w:t>.</w:t>
            </w:r>
            <w:r w:rsidR="00C70AF6">
              <w:rPr>
                <w:noProof/>
                <w:lang w:eastAsia="zh-CN"/>
              </w:rPr>
              <w:t xml:space="preserve"> This needs to be corrected.</w:t>
            </w:r>
          </w:p>
        </w:tc>
      </w:tr>
      <w:tr w:rsidR="00CE6A81" w14:paraId="056691BA" w14:textId="77777777" w:rsidTr="00D50641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5285" w14:textId="77777777" w:rsidR="00CE6A81" w:rsidRDefault="00CE6A81" w:rsidP="00D50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A99C" w14:textId="6EE67174" w:rsidR="00CE6A81" w:rsidRPr="00C309E6" w:rsidRDefault="00711697" w:rsidP="0065111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color w:val="000000"/>
                <w:lang w:eastAsia="en-GB"/>
              </w:rPr>
              <w:t>Change the power level of NR Cell 1 to “Off”</w:t>
            </w:r>
            <w:r w:rsidR="00CE6A81">
              <w:rPr>
                <w:color w:val="000000"/>
                <w:lang w:eastAsia="en-GB"/>
              </w:rPr>
              <w:t>.</w:t>
            </w:r>
          </w:p>
        </w:tc>
      </w:tr>
      <w:tr w:rsidR="00CE6A81" w14:paraId="5BEC0BD9" w14:textId="77777777" w:rsidTr="00D50641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4E0F" w14:textId="77777777" w:rsidR="00CE6A81" w:rsidRDefault="00CE6A81" w:rsidP="00D506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65D9" w14:textId="77777777" w:rsidR="00CE6A81" w:rsidRPr="00CC39F9" w:rsidRDefault="00CE6A81" w:rsidP="00D5064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NTN_Idle_NR5GC</w:t>
            </w:r>
            <w:r w:rsidRPr="004A487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E6A81" w14:paraId="6097EF9E" w14:textId="77777777" w:rsidTr="00D50641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71C1" w14:textId="77777777" w:rsidR="00CE6A81" w:rsidRDefault="00CE6A81" w:rsidP="00D5064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BE7F" w14:textId="77777777" w:rsidR="00CE6A81" w:rsidRDefault="00CE6A81" w:rsidP="00D5064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FD0664D" w14:textId="77777777" w:rsidR="00CE6A81" w:rsidRDefault="00CE6A81" w:rsidP="00CE6A81">
      <w:pPr>
        <w:spacing w:after="0"/>
        <w:rPr>
          <w:rFonts w:ascii="Arial" w:hAnsi="Arial"/>
          <w:b/>
          <w:lang w:eastAsia="en-GB"/>
        </w:rPr>
      </w:pPr>
    </w:p>
    <w:p w14:paraId="38F17303" w14:textId="77777777" w:rsidR="00CE6A81" w:rsidRDefault="00CE6A81" w:rsidP="00CE6A8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CE6A81" w:rsidRPr="00CD057D" w14:paraId="4D111483" w14:textId="77777777" w:rsidTr="00D50641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3F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function fl_TC_6_7_1_2_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Body(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23DEBB68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32C8599A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NG_NAS_MSG_Indication_Type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NasInd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;</w:t>
            </w:r>
            <w:proofErr w:type="gramEnd"/>
          </w:p>
          <w:p w14:paraId="4B223419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7A358409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NR_CellPowerList_Type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v_CellPowerList_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AtT1;</w:t>
            </w:r>
            <w:proofErr w:type="gramEnd"/>
          </w:p>
          <w:p w14:paraId="72174F1E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034329DD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v_CellPowerList_AtT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1:=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{</w:t>
            </w:r>
          </w:p>
          <w:p w14:paraId="42A9AF6B" w14:textId="3FC4A6B8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cs_NR_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CellPower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nr_Cell1, tsc_NR_NonSuitableCellSSS_EPRE_FR1, tsc_NR_NonSuitableCellSSS_EPRE_FR</w:t>
            </w:r>
            <w:r>
              <w:rPr>
                <w:rFonts w:ascii="Arial" w:hAnsi="Arial"/>
                <w:color w:val="000000"/>
                <w:lang w:eastAsia="en-GB"/>
              </w:rPr>
              <w:t>2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 xml:space="preserve">),   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 //WI=1433271</w:t>
            </w:r>
          </w:p>
          <w:p w14:paraId="02BB7531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cs_NR_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CellPower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nr_Cell11, tsc_NR_ServingCellSSS_EPRE_FR1, tsc_NR_ServingCellSSS_EPRE_FR2)</w:t>
            </w:r>
          </w:p>
          <w:p w14:paraId="6C8B90B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};</w:t>
            </w:r>
          </w:p>
          <w:p w14:paraId="413AE9D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0C299A2D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@siclog "Step 1"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30C6540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The SS re-adjusts the SS/PBCH EPRE levels and according to row "T1" in table 6.1.2.12.3.2-1/2.</w:t>
            </w:r>
          </w:p>
          <w:p w14:paraId="7D9504DD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f_NR_SetCellPowerList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(v_CellPowerList_AtT1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58E89077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CFAFA9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@siclog "Step 2"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736BAEF8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Check: Does the UE send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on NR Cell 11 within 3 minutes?</w:t>
            </w:r>
          </w:p>
          <w:p w14:paraId="05244AB8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CheckNoRRCSetupReq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nr_Cell11, 180.0, -, "Step 2: UE sent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on NR Cell 11 within 3 minutes"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5C533A9A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f_NR_ULGrantConfiguration_Start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(nr_Cell11); //@sic R5s250105 sic@</w:t>
            </w:r>
          </w:p>
          <w:p w14:paraId="7FFC03E7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@siclog "Step 3"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022EAC95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The SS transmits a Paging message on NR Cell 11.</w:t>
            </w:r>
          </w:p>
          <w:p w14:paraId="539F86C0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f_NR_Paging_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nr_Cell11, RRC_IDLE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2A015D8E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16EC6FD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@siclog "Step 4"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1D48670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Check: Does the UE transmit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message on NR Cell 11?</w:t>
            </w:r>
          </w:p>
          <w:p w14:paraId="31366F2C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SRB.receive</w:t>
            </w:r>
            <w:proofErr w:type="spellEnd"/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( car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_NR_SRB0_RrcPdu_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IND(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nr_Cell11, cr_38508_RRCSetupRequest(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cr_NR_EstablishmentCause_Any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))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1053C7D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f_NR_PreliminaryPass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(__FILE__, __LINE__, "Test Case 6.7.1.2 Step 4"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79259F2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3357692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@siclog "Step 5-10"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B6A73E8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Steps 3 to 8 of the generic test procedure in TS 38.508-1 [4] subclause 4.9.4.2.2-1 are performed on NR Cell 11.</w:t>
            </w:r>
          </w:p>
          <w:p w14:paraId="7DED6A9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f_NR_RRCSetup_Def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(nr_Cell11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181EFE7F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NasInd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f_NR_RRCSetupComplete_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nr_Cell11,</w:t>
            </w:r>
          </w:p>
          <w:p w14:paraId="7816074E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                                    cr_38508_RRCSetupComplete(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),</w:t>
            </w:r>
          </w:p>
          <w:p w14:paraId="00232BE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                                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tsc_SHT_IntegrityProtected</w:t>
            </w:r>
            <w:proofErr w:type="spellEnd"/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605729F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f_NR5GC_RRC_ConnectedState3N_Steps5_8(nr_Cell11,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v_NasInd</w:t>
            </w:r>
            <w:proofErr w:type="spellEnd"/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0AF27AD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35E9D1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@siclog "Step 11"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2FBD23D1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The SS transmits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RRCRelease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message to move to RRC_IDLE state.</w:t>
            </w:r>
          </w:p>
          <w:p w14:paraId="0613E611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f_NR_RRCRelease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(nr_Cell11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 xml:space="preserve">);   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  //@sic R5s250105 sic@</w:t>
            </w:r>
          </w:p>
          <w:p w14:paraId="6657B03D" w14:textId="446DC52F" w:rsidR="00CE6A81" w:rsidRPr="00423F1F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234CC533" w14:textId="77777777" w:rsidR="00CE6A81" w:rsidRPr="00CD057D" w:rsidRDefault="00CE6A81" w:rsidP="00CE6A81">
      <w:pPr>
        <w:spacing w:after="0"/>
        <w:rPr>
          <w:rFonts w:ascii="Arial" w:hAnsi="Arial"/>
          <w:b/>
          <w:color w:val="000000"/>
          <w:lang w:eastAsia="en-GB"/>
        </w:rPr>
      </w:pPr>
    </w:p>
    <w:p w14:paraId="533606AD" w14:textId="77777777" w:rsidR="00CE6A81" w:rsidRDefault="00CE6A81" w:rsidP="00CE6A8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A81" w14:paraId="140358AB" w14:textId="77777777" w:rsidTr="00D50641">
        <w:tc>
          <w:tcPr>
            <w:tcW w:w="9629" w:type="dxa"/>
          </w:tcPr>
          <w:p w14:paraId="2E4457CA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function fl_TC_6_7_1_2_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Body(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0EE8B16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{</w:t>
            </w:r>
          </w:p>
          <w:p w14:paraId="0FE9BDA5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NG_NAS_MSG_Indication_Type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NasInd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;</w:t>
            </w:r>
            <w:proofErr w:type="gramEnd"/>
          </w:p>
          <w:p w14:paraId="151D0988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16036ECA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NR_CellPowerList_Type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v_CellPowerList_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AtT1;</w:t>
            </w:r>
            <w:proofErr w:type="gramEnd"/>
          </w:p>
          <w:p w14:paraId="1CBE00B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402D60D1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v_CellPowerList_AtT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1:=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{</w:t>
            </w:r>
          </w:p>
          <w:p w14:paraId="27E7F59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cs_NR_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CellPower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CE6A81">
              <w:rPr>
                <w:rFonts w:ascii="Arial" w:hAnsi="Arial"/>
                <w:color w:val="000000"/>
                <w:highlight w:val="yellow"/>
                <w:lang w:eastAsia="en-GB"/>
              </w:rPr>
              <w:t>tsc_NR_NonSuitableOffCellSSS_EPRE</w:t>
            </w:r>
            <w:proofErr w:type="spellEnd"/>
            <w:r w:rsidRPr="00CE6A81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 w:rsidRPr="00CE6A81">
              <w:rPr>
                <w:rFonts w:ascii="Arial" w:hAnsi="Arial"/>
                <w:color w:val="000000"/>
                <w:highlight w:val="yellow"/>
                <w:lang w:eastAsia="en-GB"/>
              </w:rPr>
              <w:t>tsc_NR_NonSuitableOffCellSSS_EPRE</w:t>
            </w:r>
            <w:proofErr w:type="spellEnd"/>
            <w:proofErr w:type="gramStart"/>
            <w:r w:rsidRPr="00CE6A81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),   </w:t>
            </w:r>
            <w:proofErr w:type="gramEnd"/>
            <w:r w:rsidRPr="00CE6A81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//WI=1433271</w:t>
            </w:r>
          </w:p>
          <w:p w14:paraId="08C55629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cs_NR_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CellPower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nr_Cell11, tsc_NR_ServingCellSSS_EPRE_FR1, tsc_NR_ServingCellSSS_EPRE_FR2)</w:t>
            </w:r>
          </w:p>
          <w:p w14:paraId="15870E2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};</w:t>
            </w:r>
          </w:p>
          <w:p w14:paraId="7935DA68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2208C07E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@siclog "Step 1"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4CD6D3A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The SS re-adjusts the SS/PBCH EPRE levels and according to row "T1" in table 6.1.2.12.3.2-1/2.</w:t>
            </w:r>
          </w:p>
          <w:p w14:paraId="17E4208A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f_NR_SetCellPowerList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(v_CellPowerList_AtT1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25C1192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BEE26B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@siclog "Step 2"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7A50DE0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Check: Does the UE send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on NR Cell 11 within 3 minutes?</w:t>
            </w:r>
          </w:p>
          <w:p w14:paraId="0B628365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CheckNoRRCSetupReq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nr_Cell11, 180.0, -, "Step 2: UE sent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on NR Cell 11 within 3 minutes"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5D576CDE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f_NR_ULGrantConfiguration_Start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(nr_Cell11); //@sic R5s250105 sic@</w:t>
            </w:r>
          </w:p>
          <w:p w14:paraId="7DF85CCF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@siclog "Step 3"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C0D5B1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The SS transmits a Paging message on NR Cell 11.</w:t>
            </w:r>
          </w:p>
          <w:p w14:paraId="676BB4B4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f_NR_Paging_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nr_Cell11, RRC_IDLE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2A003E3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65EF81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@siclog "Step 4"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45FF107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Check: Does the UE transmit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message on NR Cell 11?</w:t>
            </w:r>
          </w:p>
          <w:p w14:paraId="4FAE8A9C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SRB.receive</w:t>
            </w:r>
            <w:proofErr w:type="spellEnd"/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( car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_NR_SRB0_RrcPdu_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IND(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nr_Cell11, cr_38508_RRCSetupRequest(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cr_NR_EstablishmentCause_Any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))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7608602E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f_NR_PreliminaryPass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(__FILE__, __LINE__, "Test Case 6.7.1.2 Step 4"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3A5EB8ED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EE92B72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@siclog "Step 5-10"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2349BF7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Steps 3 to 8 of the generic test procedure in TS 38.508-1 [4] subclause 4.9.4.2.2-1 are performed on NR Cell 11.</w:t>
            </w:r>
          </w:p>
          <w:p w14:paraId="27502D9F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f_NR_RRCSetup_Def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(nr_Cell11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49F2ECE6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NasInd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f_NR_RRCSetupComplete_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>nr_Cell11,</w:t>
            </w:r>
          </w:p>
          <w:p w14:paraId="07771FF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                                    cr_38508_RRCSetupComplete(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),</w:t>
            </w:r>
          </w:p>
          <w:p w14:paraId="00128D4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                                  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tsc_SHT_IntegrityProtected</w:t>
            </w:r>
            <w:proofErr w:type="spellEnd"/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62C3370F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f_NR5GC_RRC_ConnectedState3N_Steps5_8(nr_Cell11,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v_NasInd</w:t>
            </w:r>
            <w:proofErr w:type="spellEnd"/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>);</w:t>
            </w:r>
            <w:proofErr w:type="gramEnd"/>
          </w:p>
          <w:p w14:paraId="762418DB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1DA924D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@siclog "Step 11"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192B80D9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// The SS transmits an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RRCRelease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 xml:space="preserve"> message to move to RRC_IDLE state.</w:t>
            </w:r>
          </w:p>
          <w:p w14:paraId="34FAB563" w14:textId="77777777" w:rsidR="00CE6A81" w:rsidRPr="00CE6A81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CE6A81">
              <w:rPr>
                <w:rFonts w:ascii="Arial" w:hAnsi="Arial"/>
                <w:color w:val="000000"/>
                <w:lang w:eastAsia="en-GB"/>
              </w:rPr>
              <w:t>f_NR_RRCRelease</w:t>
            </w:r>
            <w:proofErr w:type="spellEnd"/>
            <w:r w:rsidRPr="00CE6A81">
              <w:rPr>
                <w:rFonts w:ascii="Arial" w:hAnsi="Arial"/>
                <w:color w:val="000000"/>
                <w:lang w:eastAsia="en-GB"/>
              </w:rPr>
              <w:t>(nr_Cell11</w:t>
            </w:r>
            <w:proofErr w:type="gramStart"/>
            <w:r w:rsidRPr="00CE6A81">
              <w:rPr>
                <w:rFonts w:ascii="Arial" w:hAnsi="Arial"/>
                <w:color w:val="000000"/>
                <w:lang w:eastAsia="en-GB"/>
              </w:rPr>
              <w:t xml:space="preserve">);   </w:t>
            </w:r>
            <w:proofErr w:type="gramEnd"/>
            <w:r w:rsidRPr="00CE6A81">
              <w:rPr>
                <w:rFonts w:ascii="Arial" w:hAnsi="Arial"/>
                <w:color w:val="000000"/>
                <w:lang w:eastAsia="en-GB"/>
              </w:rPr>
              <w:t xml:space="preserve">  //@sic R5s250105 sic@</w:t>
            </w:r>
          </w:p>
          <w:p w14:paraId="6A0D1C4B" w14:textId="110D656B" w:rsidR="00CE6A81" w:rsidRPr="00423F1F" w:rsidRDefault="00CE6A81" w:rsidP="00CE6A81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CE6A81">
              <w:rPr>
                <w:rFonts w:ascii="Arial" w:hAnsi="Arial"/>
                <w:color w:val="000000"/>
                <w:lang w:eastAsia="en-GB"/>
              </w:rPr>
              <w:t xml:space="preserve">  }</w:t>
            </w:r>
          </w:p>
        </w:tc>
      </w:tr>
    </w:tbl>
    <w:p w14:paraId="3B17DD95" w14:textId="77777777" w:rsidR="00E07DBE" w:rsidRDefault="00E07DBE" w:rsidP="000307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zh-CN"/>
        </w:rPr>
      </w:pPr>
    </w:p>
    <w:sectPr w:rsidR="00E07DBE" w:rsidSect="00673E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00B98" w14:textId="77777777" w:rsidR="00F1759F" w:rsidRDefault="00F1759F">
      <w:r>
        <w:separator/>
      </w:r>
    </w:p>
  </w:endnote>
  <w:endnote w:type="continuationSeparator" w:id="0">
    <w:p w14:paraId="379CCC8A" w14:textId="77777777" w:rsidR="00F1759F" w:rsidRDefault="00F1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C9D35" w14:textId="77777777" w:rsidR="00C70AF6" w:rsidRDefault="00C70A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A3699" w14:textId="77777777" w:rsidR="00C70AF6" w:rsidRDefault="00C70A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E18D" w14:textId="77777777" w:rsidR="00C70AF6" w:rsidRDefault="00C70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4F00D" w14:textId="77777777" w:rsidR="00F1759F" w:rsidRDefault="00F1759F">
      <w:r>
        <w:separator/>
      </w:r>
    </w:p>
  </w:footnote>
  <w:footnote w:type="continuationSeparator" w:id="0">
    <w:p w14:paraId="68D605A4" w14:textId="77777777" w:rsidR="00F1759F" w:rsidRDefault="00F1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07A8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6984F7B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6984F7B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E163A" w14:textId="77777777" w:rsidR="00B70B34" w:rsidRDefault="00B70B34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CD78141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CD78141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7C93C" w14:textId="77777777" w:rsidR="00B70B34" w:rsidRDefault="00B70B3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7CD1EBD" w14:textId="77777777" w:rsidR="00B70B34" w:rsidRPr="00A11327" w:rsidRDefault="00B70B34" w:rsidP="007119C9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7CD1EBD" w14:textId="77777777" w:rsidR="00B70B34" w:rsidRPr="00A11327" w:rsidRDefault="00B70B34" w:rsidP="007119C9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15E213D"/>
    <w:multiLevelType w:val="hybridMultilevel"/>
    <w:tmpl w:val="0FAE0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E501F3"/>
    <w:multiLevelType w:val="hybridMultilevel"/>
    <w:tmpl w:val="FCD29D4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76404F"/>
    <w:multiLevelType w:val="hybridMultilevel"/>
    <w:tmpl w:val="1AC2E2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5C2DFF"/>
    <w:multiLevelType w:val="hybridMultilevel"/>
    <w:tmpl w:val="868AB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A43DD"/>
    <w:multiLevelType w:val="hybridMultilevel"/>
    <w:tmpl w:val="56F463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7143CD"/>
    <w:multiLevelType w:val="hybridMultilevel"/>
    <w:tmpl w:val="07FCC0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5129B8"/>
    <w:multiLevelType w:val="hybridMultilevel"/>
    <w:tmpl w:val="0FAE02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5DB17D0"/>
    <w:multiLevelType w:val="hybridMultilevel"/>
    <w:tmpl w:val="5CF6D1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FF4DDE"/>
    <w:multiLevelType w:val="hybridMultilevel"/>
    <w:tmpl w:val="EDA2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0510F"/>
    <w:multiLevelType w:val="hybridMultilevel"/>
    <w:tmpl w:val="62C234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D1535E"/>
    <w:multiLevelType w:val="hybridMultilevel"/>
    <w:tmpl w:val="042C6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9FA"/>
    <w:multiLevelType w:val="hybridMultilevel"/>
    <w:tmpl w:val="D934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C01AF"/>
    <w:multiLevelType w:val="hybridMultilevel"/>
    <w:tmpl w:val="E29E6A0E"/>
    <w:lvl w:ilvl="0" w:tplc="2EC83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34934C2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37101E4B"/>
    <w:multiLevelType w:val="hybridMultilevel"/>
    <w:tmpl w:val="4A2A9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A811EE3"/>
    <w:multiLevelType w:val="hybridMultilevel"/>
    <w:tmpl w:val="A3161D7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C23AA"/>
    <w:multiLevelType w:val="hybridMultilevel"/>
    <w:tmpl w:val="9D32F83C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8E0E2C"/>
    <w:multiLevelType w:val="hybridMultilevel"/>
    <w:tmpl w:val="E5F44202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E8034F"/>
    <w:multiLevelType w:val="hybridMultilevel"/>
    <w:tmpl w:val="43DA68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E7E3A"/>
    <w:multiLevelType w:val="hybridMultilevel"/>
    <w:tmpl w:val="019067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45042"/>
    <w:multiLevelType w:val="hybridMultilevel"/>
    <w:tmpl w:val="CBCCC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032181"/>
    <w:multiLevelType w:val="hybridMultilevel"/>
    <w:tmpl w:val="AB3219FC"/>
    <w:lvl w:ilvl="0" w:tplc="A78C4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2314A8B"/>
    <w:multiLevelType w:val="hybridMultilevel"/>
    <w:tmpl w:val="BE6E18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4B8295D"/>
    <w:multiLevelType w:val="hybridMultilevel"/>
    <w:tmpl w:val="2CDAEB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B31477"/>
    <w:multiLevelType w:val="hybridMultilevel"/>
    <w:tmpl w:val="9D32F83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332DCE"/>
    <w:multiLevelType w:val="hybridMultilevel"/>
    <w:tmpl w:val="C7488F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4624B"/>
    <w:multiLevelType w:val="hybridMultilevel"/>
    <w:tmpl w:val="F37C6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AC36E8"/>
    <w:multiLevelType w:val="hybridMultilevel"/>
    <w:tmpl w:val="43DA68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1B6E9E"/>
    <w:multiLevelType w:val="hybridMultilevel"/>
    <w:tmpl w:val="6884F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4933FA"/>
    <w:multiLevelType w:val="hybridMultilevel"/>
    <w:tmpl w:val="FCD29D40"/>
    <w:lvl w:ilvl="0" w:tplc="401E1A86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Arial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D11AF4"/>
    <w:multiLevelType w:val="hybridMultilevel"/>
    <w:tmpl w:val="555AAEF4"/>
    <w:lvl w:ilvl="0" w:tplc="A01E4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88306F"/>
    <w:multiLevelType w:val="hybridMultilevel"/>
    <w:tmpl w:val="A630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4217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140902">
    <w:abstractNumId w:val="20"/>
  </w:num>
  <w:num w:numId="3" w16cid:durableId="108747232">
    <w:abstractNumId w:val="11"/>
  </w:num>
  <w:num w:numId="4" w16cid:durableId="1559584581">
    <w:abstractNumId w:val="21"/>
  </w:num>
  <w:num w:numId="5" w16cid:durableId="281040695">
    <w:abstractNumId w:val="0"/>
  </w:num>
  <w:num w:numId="6" w16cid:durableId="1710177223">
    <w:abstractNumId w:val="34"/>
  </w:num>
  <w:num w:numId="7" w16cid:durableId="1461534686">
    <w:abstractNumId w:val="23"/>
  </w:num>
  <w:num w:numId="8" w16cid:durableId="1949000370">
    <w:abstractNumId w:val="1"/>
  </w:num>
  <w:num w:numId="9" w16cid:durableId="580142633">
    <w:abstractNumId w:val="12"/>
  </w:num>
  <w:num w:numId="10" w16cid:durableId="1776904869">
    <w:abstractNumId w:val="6"/>
  </w:num>
  <w:num w:numId="11" w16cid:durableId="1229800179">
    <w:abstractNumId w:val="29"/>
  </w:num>
  <w:num w:numId="12" w16cid:durableId="715088134">
    <w:abstractNumId w:val="13"/>
  </w:num>
  <w:num w:numId="13" w16cid:durableId="1841693306">
    <w:abstractNumId w:val="37"/>
  </w:num>
  <w:num w:numId="14" w16cid:durableId="536549326">
    <w:abstractNumId w:val="46"/>
  </w:num>
  <w:num w:numId="15" w16cid:durableId="1546869395">
    <w:abstractNumId w:val="30"/>
  </w:num>
  <w:num w:numId="16" w16cid:durableId="602343386">
    <w:abstractNumId w:val="42"/>
  </w:num>
  <w:num w:numId="17" w16cid:durableId="1356079235">
    <w:abstractNumId w:val="22"/>
  </w:num>
  <w:num w:numId="18" w16cid:durableId="1636791127">
    <w:abstractNumId w:val="19"/>
  </w:num>
  <w:num w:numId="19" w16cid:durableId="701440081">
    <w:abstractNumId w:val="16"/>
  </w:num>
  <w:num w:numId="20" w16cid:durableId="674768553">
    <w:abstractNumId w:val="31"/>
  </w:num>
  <w:num w:numId="21" w16cid:durableId="2006855700">
    <w:abstractNumId w:val="38"/>
  </w:num>
  <w:num w:numId="22" w16cid:durableId="721946214">
    <w:abstractNumId w:val="33"/>
  </w:num>
  <w:num w:numId="23" w16cid:durableId="2087998050">
    <w:abstractNumId w:val="41"/>
  </w:num>
  <w:num w:numId="24" w16cid:durableId="756442218">
    <w:abstractNumId w:val="17"/>
  </w:num>
  <w:num w:numId="25" w16cid:durableId="2131976224">
    <w:abstractNumId w:val="14"/>
  </w:num>
  <w:num w:numId="26" w16cid:durableId="1030758466">
    <w:abstractNumId w:val="45"/>
  </w:num>
  <w:num w:numId="27" w16cid:durableId="1480263894">
    <w:abstractNumId w:val="5"/>
  </w:num>
  <w:num w:numId="28" w16cid:durableId="2120445956">
    <w:abstractNumId w:val="40"/>
  </w:num>
  <w:num w:numId="29" w16cid:durableId="899364533">
    <w:abstractNumId w:val="26"/>
  </w:num>
  <w:num w:numId="30" w16cid:durableId="118694808">
    <w:abstractNumId w:val="10"/>
  </w:num>
  <w:num w:numId="31" w16cid:durableId="962810593">
    <w:abstractNumId w:val="24"/>
  </w:num>
  <w:num w:numId="32" w16cid:durableId="187835909">
    <w:abstractNumId w:val="27"/>
  </w:num>
  <w:num w:numId="33" w16cid:durableId="1680038554">
    <w:abstractNumId w:val="4"/>
  </w:num>
  <w:num w:numId="34" w16cid:durableId="734819226">
    <w:abstractNumId w:val="15"/>
  </w:num>
  <w:num w:numId="35" w16cid:durableId="1439636859">
    <w:abstractNumId w:val="7"/>
  </w:num>
  <w:num w:numId="36" w16cid:durableId="913126619">
    <w:abstractNumId w:val="39"/>
  </w:num>
  <w:num w:numId="37" w16cid:durableId="513888326">
    <w:abstractNumId w:val="32"/>
  </w:num>
  <w:num w:numId="38" w16cid:durableId="978654426">
    <w:abstractNumId w:val="18"/>
  </w:num>
  <w:num w:numId="39" w16cid:durableId="1319186156">
    <w:abstractNumId w:val="44"/>
  </w:num>
  <w:num w:numId="40" w16cid:durableId="171997685">
    <w:abstractNumId w:val="8"/>
  </w:num>
  <w:num w:numId="41" w16cid:durableId="2058778725">
    <w:abstractNumId w:val="28"/>
  </w:num>
  <w:num w:numId="42" w16cid:durableId="948900257">
    <w:abstractNumId w:val="9"/>
  </w:num>
  <w:num w:numId="43" w16cid:durableId="337658601">
    <w:abstractNumId w:val="43"/>
  </w:num>
  <w:num w:numId="44" w16cid:durableId="1757625321">
    <w:abstractNumId w:val="3"/>
  </w:num>
  <w:num w:numId="45" w16cid:durableId="1801805361">
    <w:abstractNumId w:val="36"/>
  </w:num>
  <w:num w:numId="46" w16cid:durableId="1881700667">
    <w:abstractNumId w:val="35"/>
  </w:num>
  <w:num w:numId="47" w16cid:durableId="1962371720">
    <w:abstractNumId w:val="25"/>
  </w:num>
  <w:num w:numId="48" w16cid:durableId="171838474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509"/>
    <w:rsid w:val="0000495A"/>
    <w:rsid w:val="00004DAD"/>
    <w:rsid w:val="00005DD9"/>
    <w:rsid w:val="00012127"/>
    <w:rsid w:val="00014AFB"/>
    <w:rsid w:val="000176E1"/>
    <w:rsid w:val="000213BC"/>
    <w:rsid w:val="00022E4A"/>
    <w:rsid w:val="000237CA"/>
    <w:rsid w:val="000268D1"/>
    <w:rsid w:val="0003077D"/>
    <w:rsid w:val="00032587"/>
    <w:rsid w:val="00032AF7"/>
    <w:rsid w:val="000377C7"/>
    <w:rsid w:val="00037D16"/>
    <w:rsid w:val="0004231C"/>
    <w:rsid w:val="00046A8E"/>
    <w:rsid w:val="00047CA3"/>
    <w:rsid w:val="000545D2"/>
    <w:rsid w:val="00055943"/>
    <w:rsid w:val="00056537"/>
    <w:rsid w:val="00060FCB"/>
    <w:rsid w:val="00066AEC"/>
    <w:rsid w:val="000671AC"/>
    <w:rsid w:val="00071F52"/>
    <w:rsid w:val="00072425"/>
    <w:rsid w:val="00073B2F"/>
    <w:rsid w:val="00073CF8"/>
    <w:rsid w:val="000757E8"/>
    <w:rsid w:val="00081A66"/>
    <w:rsid w:val="00083C92"/>
    <w:rsid w:val="00085B4C"/>
    <w:rsid w:val="00086C79"/>
    <w:rsid w:val="000932F1"/>
    <w:rsid w:val="0009389A"/>
    <w:rsid w:val="00095449"/>
    <w:rsid w:val="00095FDA"/>
    <w:rsid w:val="00096AA8"/>
    <w:rsid w:val="00097003"/>
    <w:rsid w:val="000A1B8F"/>
    <w:rsid w:val="000A1C38"/>
    <w:rsid w:val="000A23BB"/>
    <w:rsid w:val="000A3F69"/>
    <w:rsid w:val="000A4109"/>
    <w:rsid w:val="000A5C5A"/>
    <w:rsid w:val="000A6394"/>
    <w:rsid w:val="000B0A16"/>
    <w:rsid w:val="000B2C15"/>
    <w:rsid w:val="000B3E73"/>
    <w:rsid w:val="000B5131"/>
    <w:rsid w:val="000B6E7D"/>
    <w:rsid w:val="000B7FED"/>
    <w:rsid w:val="000C038A"/>
    <w:rsid w:val="000C0936"/>
    <w:rsid w:val="000C33CF"/>
    <w:rsid w:val="000C35E5"/>
    <w:rsid w:val="000C4B9B"/>
    <w:rsid w:val="000C4C3D"/>
    <w:rsid w:val="000C6598"/>
    <w:rsid w:val="000D1BD4"/>
    <w:rsid w:val="000D2A18"/>
    <w:rsid w:val="000D576B"/>
    <w:rsid w:val="000D72F6"/>
    <w:rsid w:val="000E0CF3"/>
    <w:rsid w:val="000E74D3"/>
    <w:rsid w:val="000F1B28"/>
    <w:rsid w:val="000F3122"/>
    <w:rsid w:val="000F4C0F"/>
    <w:rsid w:val="001012A8"/>
    <w:rsid w:val="00103CA9"/>
    <w:rsid w:val="00103F8B"/>
    <w:rsid w:val="0010544C"/>
    <w:rsid w:val="0011062E"/>
    <w:rsid w:val="0012363C"/>
    <w:rsid w:val="00124321"/>
    <w:rsid w:val="00126F04"/>
    <w:rsid w:val="00135459"/>
    <w:rsid w:val="00137C88"/>
    <w:rsid w:val="00145D43"/>
    <w:rsid w:val="00147089"/>
    <w:rsid w:val="00147597"/>
    <w:rsid w:val="00147929"/>
    <w:rsid w:val="00150F9F"/>
    <w:rsid w:val="001530D6"/>
    <w:rsid w:val="00153BB7"/>
    <w:rsid w:val="00156710"/>
    <w:rsid w:val="00160615"/>
    <w:rsid w:val="00161309"/>
    <w:rsid w:val="001616C7"/>
    <w:rsid w:val="001617B9"/>
    <w:rsid w:val="001620FE"/>
    <w:rsid w:val="001626D5"/>
    <w:rsid w:val="00164295"/>
    <w:rsid w:val="001668D3"/>
    <w:rsid w:val="00171602"/>
    <w:rsid w:val="00174F39"/>
    <w:rsid w:val="0017627A"/>
    <w:rsid w:val="0017770F"/>
    <w:rsid w:val="00180B1E"/>
    <w:rsid w:val="00183CA9"/>
    <w:rsid w:val="00184BE1"/>
    <w:rsid w:val="00192C46"/>
    <w:rsid w:val="00197084"/>
    <w:rsid w:val="001A08B3"/>
    <w:rsid w:val="001A3A9E"/>
    <w:rsid w:val="001A4E79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6295"/>
    <w:rsid w:val="001C6E88"/>
    <w:rsid w:val="001C763C"/>
    <w:rsid w:val="001C7898"/>
    <w:rsid w:val="001C7BBB"/>
    <w:rsid w:val="001D047E"/>
    <w:rsid w:val="001D0F0C"/>
    <w:rsid w:val="001D12F2"/>
    <w:rsid w:val="001D2A82"/>
    <w:rsid w:val="001D4A39"/>
    <w:rsid w:val="001D6CF5"/>
    <w:rsid w:val="001E09DD"/>
    <w:rsid w:val="001E1BA1"/>
    <w:rsid w:val="001E308B"/>
    <w:rsid w:val="001E3444"/>
    <w:rsid w:val="001E41F3"/>
    <w:rsid w:val="001E4368"/>
    <w:rsid w:val="001E6FEB"/>
    <w:rsid w:val="001F02F6"/>
    <w:rsid w:val="001F2254"/>
    <w:rsid w:val="001F6A9F"/>
    <w:rsid w:val="001F6BFA"/>
    <w:rsid w:val="001F7E22"/>
    <w:rsid w:val="00201BBF"/>
    <w:rsid w:val="00203091"/>
    <w:rsid w:val="00206A41"/>
    <w:rsid w:val="00214500"/>
    <w:rsid w:val="00217811"/>
    <w:rsid w:val="00220412"/>
    <w:rsid w:val="00220AFE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0D07"/>
    <w:rsid w:val="0024107F"/>
    <w:rsid w:val="00242D7B"/>
    <w:rsid w:val="00243CDD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5D4E"/>
    <w:rsid w:val="00267486"/>
    <w:rsid w:val="00272062"/>
    <w:rsid w:val="00273AE0"/>
    <w:rsid w:val="002754C9"/>
    <w:rsid w:val="002758FA"/>
    <w:rsid w:val="00275C00"/>
    <w:rsid w:val="00275D12"/>
    <w:rsid w:val="002813A4"/>
    <w:rsid w:val="002843D4"/>
    <w:rsid w:val="002846AC"/>
    <w:rsid w:val="00284FEB"/>
    <w:rsid w:val="002851EF"/>
    <w:rsid w:val="002860C4"/>
    <w:rsid w:val="00292A17"/>
    <w:rsid w:val="00292E89"/>
    <w:rsid w:val="00294C64"/>
    <w:rsid w:val="002A039E"/>
    <w:rsid w:val="002A28AF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7B00"/>
    <w:rsid w:val="002D19C7"/>
    <w:rsid w:val="002D1D45"/>
    <w:rsid w:val="002D3E22"/>
    <w:rsid w:val="002D5551"/>
    <w:rsid w:val="002D647F"/>
    <w:rsid w:val="002D6DCB"/>
    <w:rsid w:val="002E32D7"/>
    <w:rsid w:val="002E44A4"/>
    <w:rsid w:val="002F0904"/>
    <w:rsid w:val="002F5999"/>
    <w:rsid w:val="003002C0"/>
    <w:rsid w:val="0030082A"/>
    <w:rsid w:val="00300C03"/>
    <w:rsid w:val="0030213D"/>
    <w:rsid w:val="00305409"/>
    <w:rsid w:val="0030720A"/>
    <w:rsid w:val="003106C4"/>
    <w:rsid w:val="00313990"/>
    <w:rsid w:val="00315E76"/>
    <w:rsid w:val="0031620C"/>
    <w:rsid w:val="003220BE"/>
    <w:rsid w:val="003229B2"/>
    <w:rsid w:val="00330084"/>
    <w:rsid w:val="00333B12"/>
    <w:rsid w:val="00333E50"/>
    <w:rsid w:val="00334234"/>
    <w:rsid w:val="003376A4"/>
    <w:rsid w:val="00342AE2"/>
    <w:rsid w:val="003436E5"/>
    <w:rsid w:val="00346664"/>
    <w:rsid w:val="00346D37"/>
    <w:rsid w:val="00350710"/>
    <w:rsid w:val="00350ED8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5AD1"/>
    <w:rsid w:val="0037394D"/>
    <w:rsid w:val="00374DD4"/>
    <w:rsid w:val="00377C6B"/>
    <w:rsid w:val="0038132D"/>
    <w:rsid w:val="00381D6E"/>
    <w:rsid w:val="003933C7"/>
    <w:rsid w:val="00397DDE"/>
    <w:rsid w:val="003A0660"/>
    <w:rsid w:val="003A06ED"/>
    <w:rsid w:val="003A4326"/>
    <w:rsid w:val="003B1500"/>
    <w:rsid w:val="003B4DF5"/>
    <w:rsid w:val="003C07F6"/>
    <w:rsid w:val="003C0843"/>
    <w:rsid w:val="003C244B"/>
    <w:rsid w:val="003C6BE7"/>
    <w:rsid w:val="003C75C7"/>
    <w:rsid w:val="003D0D50"/>
    <w:rsid w:val="003D31FC"/>
    <w:rsid w:val="003D345E"/>
    <w:rsid w:val="003D350C"/>
    <w:rsid w:val="003E1305"/>
    <w:rsid w:val="003E190F"/>
    <w:rsid w:val="003E19AB"/>
    <w:rsid w:val="003E1A36"/>
    <w:rsid w:val="003F457E"/>
    <w:rsid w:val="003F6107"/>
    <w:rsid w:val="004026B1"/>
    <w:rsid w:val="00404928"/>
    <w:rsid w:val="00406375"/>
    <w:rsid w:val="004079C3"/>
    <w:rsid w:val="00410371"/>
    <w:rsid w:val="00411064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419"/>
    <w:rsid w:val="004355CB"/>
    <w:rsid w:val="00437815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500E9"/>
    <w:rsid w:val="0045387E"/>
    <w:rsid w:val="00454590"/>
    <w:rsid w:val="00454E23"/>
    <w:rsid w:val="00460127"/>
    <w:rsid w:val="004610B6"/>
    <w:rsid w:val="004611A1"/>
    <w:rsid w:val="00461F12"/>
    <w:rsid w:val="00462B15"/>
    <w:rsid w:val="004642F4"/>
    <w:rsid w:val="00465720"/>
    <w:rsid w:val="00465862"/>
    <w:rsid w:val="004666C5"/>
    <w:rsid w:val="00467774"/>
    <w:rsid w:val="00467CA6"/>
    <w:rsid w:val="00474E8D"/>
    <w:rsid w:val="00476F2B"/>
    <w:rsid w:val="00480E1E"/>
    <w:rsid w:val="00481C16"/>
    <w:rsid w:val="00482943"/>
    <w:rsid w:val="004835E5"/>
    <w:rsid w:val="00484142"/>
    <w:rsid w:val="00486937"/>
    <w:rsid w:val="004871CD"/>
    <w:rsid w:val="00487341"/>
    <w:rsid w:val="00487D3B"/>
    <w:rsid w:val="00491C1D"/>
    <w:rsid w:val="00492A1B"/>
    <w:rsid w:val="004932AE"/>
    <w:rsid w:val="004A18BE"/>
    <w:rsid w:val="004A1C17"/>
    <w:rsid w:val="004A4875"/>
    <w:rsid w:val="004A5FEE"/>
    <w:rsid w:val="004A7F8E"/>
    <w:rsid w:val="004B05DC"/>
    <w:rsid w:val="004B1B8F"/>
    <w:rsid w:val="004B71DC"/>
    <w:rsid w:val="004B75B7"/>
    <w:rsid w:val="004C0314"/>
    <w:rsid w:val="004C1785"/>
    <w:rsid w:val="004C3F6A"/>
    <w:rsid w:val="004C6A38"/>
    <w:rsid w:val="004C7B19"/>
    <w:rsid w:val="004D06FA"/>
    <w:rsid w:val="004D0883"/>
    <w:rsid w:val="004D1809"/>
    <w:rsid w:val="004D231A"/>
    <w:rsid w:val="004D5F49"/>
    <w:rsid w:val="004D6294"/>
    <w:rsid w:val="004D778D"/>
    <w:rsid w:val="004E1F07"/>
    <w:rsid w:val="004F538D"/>
    <w:rsid w:val="004F69EA"/>
    <w:rsid w:val="004F7341"/>
    <w:rsid w:val="004F7D61"/>
    <w:rsid w:val="005001B5"/>
    <w:rsid w:val="0050243D"/>
    <w:rsid w:val="005048CC"/>
    <w:rsid w:val="00504D17"/>
    <w:rsid w:val="00505EF7"/>
    <w:rsid w:val="0051064D"/>
    <w:rsid w:val="00515096"/>
    <w:rsid w:val="0051565D"/>
    <w:rsid w:val="0051580D"/>
    <w:rsid w:val="00516DC3"/>
    <w:rsid w:val="00517A47"/>
    <w:rsid w:val="005232B2"/>
    <w:rsid w:val="005245B9"/>
    <w:rsid w:val="00524690"/>
    <w:rsid w:val="0052642A"/>
    <w:rsid w:val="005267EF"/>
    <w:rsid w:val="00527F6B"/>
    <w:rsid w:val="00533B9E"/>
    <w:rsid w:val="005372D2"/>
    <w:rsid w:val="00537E97"/>
    <w:rsid w:val="00546DBA"/>
    <w:rsid w:val="00547111"/>
    <w:rsid w:val="0055770B"/>
    <w:rsid w:val="00565821"/>
    <w:rsid w:val="0056586F"/>
    <w:rsid w:val="00571E57"/>
    <w:rsid w:val="00574FA0"/>
    <w:rsid w:val="00577315"/>
    <w:rsid w:val="00581022"/>
    <w:rsid w:val="00581107"/>
    <w:rsid w:val="00581340"/>
    <w:rsid w:val="005824C4"/>
    <w:rsid w:val="00584E70"/>
    <w:rsid w:val="0058550A"/>
    <w:rsid w:val="00585A9E"/>
    <w:rsid w:val="005867C5"/>
    <w:rsid w:val="00586F0C"/>
    <w:rsid w:val="00587BDB"/>
    <w:rsid w:val="00590D2E"/>
    <w:rsid w:val="00591CA2"/>
    <w:rsid w:val="00591F7B"/>
    <w:rsid w:val="00592874"/>
    <w:rsid w:val="00592959"/>
    <w:rsid w:val="00592D74"/>
    <w:rsid w:val="005959BD"/>
    <w:rsid w:val="005A2631"/>
    <w:rsid w:val="005A5302"/>
    <w:rsid w:val="005B1702"/>
    <w:rsid w:val="005B197D"/>
    <w:rsid w:val="005B4356"/>
    <w:rsid w:val="005B6404"/>
    <w:rsid w:val="005C13C7"/>
    <w:rsid w:val="005C1D9E"/>
    <w:rsid w:val="005C6231"/>
    <w:rsid w:val="005D047C"/>
    <w:rsid w:val="005D0F31"/>
    <w:rsid w:val="005D4799"/>
    <w:rsid w:val="005E0814"/>
    <w:rsid w:val="005E2381"/>
    <w:rsid w:val="005E2BCB"/>
    <w:rsid w:val="005E2C44"/>
    <w:rsid w:val="005E376D"/>
    <w:rsid w:val="005F137B"/>
    <w:rsid w:val="005F1CC1"/>
    <w:rsid w:val="005F202F"/>
    <w:rsid w:val="005F29EB"/>
    <w:rsid w:val="005F4307"/>
    <w:rsid w:val="00602FE0"/>
    <w:rsid w:val="006039DF"/>
    <w:rsid w:val="006041B1"/>
    <w:rsid w:val="006074DF"/>
    <w:rsid w:val="0061215C"/>
    <w:rsid w:val="00613F69"/>
    <w:rsid w:val="00614BF9"/>
    <w:rsid w:val="006156F8"/>
    <w:rsid w:val="00615EC0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1AA9"/>
    <w:rsid w:val="006425D3"/>
    <w:rsid w:val="00644C5B"/>
    <w:rsid w:val="00646FE4"/>
    <w:rsid w:val="00647244"/>
    <w:rsid w:val="0065111B"/>
    <w:rsid w:val="00651F1D"/>
    <w:rsid w:val="00656E20"/>
    <w:rsid w:val="00660E24"/>
    <w:rsid w:val="00667523"/>
    <w:rsid w:val="00673E68"/>
    <w:rsid w:val="0067486D"/>
    <w:rsid w:val="0067566D"/>
    <w:rsid w:val="0067651F"/>
    <w:rsid w:val="00677A55"/>
    <w:rsid w:val="00681B38"/>
    <w:rsid w:val="00682ADA"/>
    <w:rsid w:val="00686CF9"/>
    <w:rsid w:val="00687A55"/>
    <w:rsid w:val="00687A75"/>
    <w:rsid w:val="00687F85"/>
    <w:rsid w:val="00691DE4"/>
    <w:rsid w:val="00692340"/>
    <w:rsid w:val="006935CD"/>
    <w:rsid w:val="0069498F"/>
    <w:rsid w:val="00695808"/>
    <w:rsid w:val="00695A37"/>
    <w:rsid w:val="006964BE"/>
    <w:rsid w:val="0069678D"/>
    <w:rsid w:val="006968C2"/>
    <w:rsid w:val="006A5867"/>
    <w:rsid w:val="006A6155"/>
    <w:rsid w:val="006B2336"/>
    <w:rsid w:val="006B46FB"/>
    <w:rsid w:val="006B607F"/>
    <w:rsid w:val="006B7542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4509"/>
    <w:rsid w:val="006D5EE2"/>
    <w:rsid w:val="006E05D5"/>
    <w:rsid w:val="006E17B8"/>
    <w:rsid w:val="006E21FB"/>
    <w:rsid w:val="006E3070"/>
    <w:rsid w:val="006E4F3D"/>
    <w:rsid w:val="006E6C1B"/>
    <w:rsid w:val="006F15D9"/>
    <w:rsid w:val="006F2E2B"/>
    <w:rsid w:val="006F349F"/>
    <w:rsid w:val="006F605B"/>
    <w:rsid w:val="006F6859"/>
    <w:rsid w:val="00700040"/>
    <w:rsid w:val="007005CE"/>
    <w:rsid w:val="0070409B"/>
    <w:rsid w:val="00705E16"/>
    <w:rsid w:val="00710028"/>
    <w:rsid w:val="00711697"/>
    <w:rsid w:val="007119C9"/>
    <w:rsid w:val="00714308"/>
    <w:rsid w:val="007160EF"/>
    <w:rsid w:val="007206A1"/>
    <w:rsid w:val="00722D32"/>
    <w:rsid w:val="007234B2"/>
    <w:rsid w:val="00724479"/>
    <w:rsid w:val="007276AE"/>
    <w:rsid w:val="00730028"/>
    <w:rsid w:val="007325B2"/>
    <w:rsid w:val="00734CEA"/>
    <w:rsid w:val="0073639A"/>
    <w:rsid w:val="0073784E"/>
    <w:rsid w:val="00742C1C"/>
    <w:rsid w:val="00752709"/>
    <w:rsid w:val="00754554"/>
    <w:rsid w:val="00755444"/>
    <w:rsid w:val="00755FFA"/>
    <w:rsid w:val="0075639E"/>
    <w:rsid w:val="00757180"/>
    <w:rsid w:val="00760F43"/>
    <w:rsid w:val="007635DC"/>
    <w:rsid w:val="00763929"/>
    <w:rsid w:val="00766307"/>
    <w:rsid w:val="00771DEC"/>
    <w:rsid w:val="00774D1C"/>
    <w:rsid w:val="00775515"/>
    <w:rsid w:val="00776BE4"/>
    <w:rsid w:val="00780828"/>
    <w:rsid w:val="00780D4E"/>
    <w:rsid w:val="00781504"/>
    <w:rsid w:val="007837BF"/>
    <w:rsid w:val="00783B68"/>
    <w:rsid w:val="00792342"/>
    <w:rsid w:val="00796061"/>
    <w:rsid w:val="007966A5"/>
    <w:rsid w:val="007977A8"/>
    <w:rsid w:val="007A1BDB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6111"/>
    <w:rsid w:val="007D2DD2"/>
    <w:rsid w:val="007D4210"/>
    <w:rsid w:val="007D6A07"/>
    <w:rsid w:val="007D7414"/>
    <w:rsid w:val="007E0F04"/>
    <w:rsid w:val="007E1640"/>
    <w:rsid w:val="007E6207"/>
    <w:rsid w:val="007E6A6F"/>
    <w:rsid w:val="007E73F1"/>
    <w:rsid w:val="007E7818"/>
    <w:rsid w:val="007E7B05"/>
    <w:rsid w:val="007F533E"/>
    <w:rsid w:val="007F5DE0"/>
    <w:rsid w:val="007F7259"/>
    <w:rsid w:val="00800A3B"/>
    <w:rsid w:val="008040A8"/>
    <w:rsid w:val="00804DF6"/>
    <w:rsid w:val="00804E18"/>
    <w:rsid w:val="00804E46"/>
    <w:rsid w:val="008118EA"/>
    <w:rsid w:val="0081390E"/>
    <w:rsid w:val="00814069"/>
    <w:rsid w:val="00814081"/>
    <w:rsid w:val="0081566D"/>
    <w:rsid w:val="00815F45"/>
    <w:rsid w:val="00820658"/>
    <w:rsid w:val="0082229D"/>
    <w:rsid w:val="008279FA"/>
    <w:rsid w:val="0083038F"/>
    <w:rsid w:val="00830798"/>
    <w:rsid w:val="008310C7"/>
    <w:rsid w:val="00832CA2"/>
    <w:rsid w:val="00835F65"/>
    <w:rsid w:val="00836A7F"/>
    <w:rsid w:val="00840522"/>
    <w:rsid w:val="00840DA9"/>
    <w:rsid w:val="00841397"/>
    <w:rsid w:val="00847CE6"/>
    <w:rsid w:val="00850C25"/>
    <w:rsid w:val="00851FCE"/>
    <w:rsid w:val="0085511E"/>
    <w:rsid w:val="0086010A"/>
    <w:rsid w:val="00860D9B"/>
    <w:rsid w:val="008626E7"/>
    <w:rsid w:val="0086562E"/>
    <w:rsid w:val="008658EE"/>
    <w:rsid w:val="00870EE7"/>
    <w:rsid w:val="00872501"/>
    <w:rsid w:val="00873A4C"/>
    <w:rsid w:val="00877B3A"/>
    <w:rsid w:val="008800A0"/>
    <w:rsid w:val="00882233"/>
    <w:rsid w:val="008828B0"/>
    <w:rsid w:val="008837C8"/>
    <w:rsid w:val="00883BCC"/>
    <w:rsid w:val="00884F8D"/>
    <w:rsid w:val="008863B9"/>
    <w:rsid w:val="0089069E"/>
    <w:rsid w:val="00890C18"/>
    <w:rsid w:val="00895F08"/>
    <w:rsid w:val="00896F6E"/>
    <w:rsid w:val="008A039B"/>
    <w:rsid w:val="008A0D8B"/>
    <w:rsid w:val="008A11D9"/>
    <w:rsid w:val="008A2765"/>
    <w:rsid w:val="008A45A6"/>
    <w:rsid w:val="008A6500"/>
    <w:rsid w:val="008B195D"/>
    <w:rsid w:val="008B37E5"/>
    <w:rsid w:val="008B42D6"/>
    <w:rsid w:val="008C3162"/>
    <w:rsid w:val="008C5085"/>
    <w:rsid w:val="008D1588"/>
    <w:rsid w:val="008D3368"/>
    <w:rsid w:val="008D5DBB"/>
    <w:rsid w:val="008D6486"/>
    <w:rsid w:val="008D7517"/>
    <w:rsid w:val="008E20AC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4B02"/>
    <w:rsid w:val="00905D0D"/>
    <w:rsid w:val="00907DA0"/>
    <w:rsid w:val="009129AC"/>
    <w:rsid w:val="00912AA7"/>
    <w:rsid w:val="00913097"/>
    <w:rsid w:val="009143A1"/>
    <w:rsid w:val="009148DE"/>
    <w:rsid w:val="0092014D"/>
    <w:rsid w:val="009236C3"/>
    <w:rsid w:val="00923B26"/>
    <w:rsid w:val="0092425D"/>
    <w:rsid w:val="00924986"/>
    <w:rsid w:val="00927A8E"/>
    <w:rsid w:val="00930576"/>
    <w:rsid w:val="00937DAF"/>
    <w:rsid w:val="00941E30"/>
    <w:rsid w:val="009458F4"/>
    <w:rsid w:val="00946683"/>
    <w:rsid w:val="00954373"/>
    <w:rsid w:val="00957164"/>
    <w:rsid w:val="00957C31"/>
    <w:rsid w:val="009608D6"/>
    <w:rsid w:val="00960B21"/>
    <w:rsid w:val="00961E77"/>
    <w:rsid w:val="0096351E"/>
    <w:rsid w:val="00966728"/>
    <w:rsid w:val="00972406"/>
    <w:rsid w:val="00975080"/>
    <w:rsid w:val="00975E55"/>
    <w:rsid w:val="00975E70"/>
    <w:rsid w:val="00976371"/>
    <w:rsid w:val="009777D9"/>
    <w:rsid w:val="00981A57"/>
    <w:rsid w:val="0098402B"/>
    <w:rsid w:val="009859B3"/>
    <w:rsid w:val="009876A2"/>
    <w:rsid w:val="00991B88"/>
    <w:rsid w:val="00993964"/>
    <w:rsid w:val="00993CB7"/>
    <w:rsid w:val="00993D42"/>
    <w:rsid w:val="00994127"/>
    <w:rsid w:val="00994187"/>
    <w:rsid w:val="009944F5"/>
    <w:rsid w:val="00995B19"/>
    <w:rsid w:val="00996CC7"/>
    <w:rsid w:val="009A266F"/>
    <w:rsid w:val="009A4783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5FF"/>
    <w:rsid w:val="009D4F61"/>
    <w:rsid w:val="009D54DA"/>
    <w:rsid w:val="009D742B"/>
    <w:rsid w:val="009E009E"/>
    <w:rsid w:val="009E3297"/>
    <w:rsid w:val="009E6164"/>
    <w:rsid w:val="009F0017"/>
    <w:rsid w:val="009F2E5D"/>
    <w:rsid w:val="009F33B7"/>
    <w:rsid w:val="009F4BF7"/>
    <w:rsid w:val="009F5112"/>
    <w:rsid w:val="009F734F"/>
    <w:rsid w:val="00A013F4"/>
    <w:rsid w:val="00A01B8E"/>
    <w:rsid w:val="00A01CF2"/>
    <w:rsid w:val="00A0252A"/>
    <w:rsid w:val="00A21181"/>
    <w:rsid w:val="00A2244A"/>
    <w:rsid w:val="00A246B6"/>
    <w:rsid w:val="00A25E0E"/>
    <w:rsid w:val="00A3271D"/>
    <w:rsid w:val="00A353A0"/>
    <w:rsid w:val="00A3619C"/>
    <w:rsid w:val="00A36C67"/>
    <w:rsid w:val="00A36E9B"/>
    <w:rsid w:val="00A427A9"/>
    <w:rsid w:val="00A46B22"/>
    <w:rsid w:val="00A47E70"/>
    <w:rsid w:val="00A509E0"/>
    <w:rsid w:val="00A50CF0"/>
    <w:rsid w:val="00A51940"/>
    <w:rsid w:val="00A529A7"/>
    <w:rsid w:val="00A52F6F"/>
    <w:rsid w:val="00A54DBC"/>
    <w:rsid w:val="00A55461"/>
    <w:rsid w:val="00A605F8"/>
    <w:rsid w:val="00A62334"/>
    <w:rsid w:val="00A62AD4"/>
    <w:rsid w:val="00A62F21"/>
    <w:rsid w:val="00A639EA"/>
    <w:rsid w:val="00A71115"/>
    <w:rsid w:val="00A71D7B"/>
    <w:rsid w:val="00A743DB"/>
    <w:rsid w:val="00A7671C"/>
    <w:rsid w:val="00A7748B"/>
    <w:rsid w:val="00A8151D"/>
    <w:rsid w:val="00A817DF"/>
    <w:rsid w:val="00A852C1"/>
    <w:rsid w:val="00A90193"/>
    <w:rsid w:val="00A93136"/>
    <w:rsid w:val="00A9427F"/>
    <w:rsid w:val="00AA0181"/>
    <w:rsid w:val="00AA1312"/>
    <w:rsid w:val="00AA2CBC"/>
    <w:rsid w:val="00AA340C"/>
    <w:rsid w:val="00AB3F52"/>
    <w:rsid w:val="00AB4665"/>
    <w:rsid w:val="00AC2C87"/>
    <w:rsid w:val="00AC3D59"/>
    <w:rsid w:val="00AC5820"/>
    <w:rsid w:val="00AC748D"/>
    <w:rsid w:val="00AD1CD8"/>
    <w:rsid w:val="00AD2CBF"/>
    <w:rsid w:val="00AD2DC5"/>
    <w:rsid w:val="00AE0A90"/>
    <w:rsid w:val="00AF172F"/>
    <w:rsid w:val="00AF6396"/>
    <w:rsid w:val="00B00B99"/>
    <w:rsid w:val="00B02A35"/>
    <w:rsid w:val="00B036C9"/>
    <w:rsid w:val="00B10FDC"/>
    <w:rsid w:val="00B136F6"/>
    <w:rsid w:val="00B16B19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75C4"/>
    <w:rsid w:val="00B51FCB"/>
    <w:rsid w:val="00B55ED1"/>
    <w:rsid w:val="00B5761B"/>
    <w:rsid w:val="00B579AF"/>
    <w:rsid w:val="00B620A5"/>
    <w:rsid w:val="00B64B6D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4EB"/>
    <w:rsid w:val="00B8454C"/>
    <w:rsid w:val="00B90E96"/>
    <w:rsid w:val="00B935CD"/>
    <w:rsid w:val="00B968C8"/>
    <w:rsid w:val="00BA2424"/>
    <w:rsid w:val="00BA3EC5"/>
    <w:rsid w:val="00BA51D9"/>
    <w:rsid w:val="00BA7D90"/>
    <w:rsid w:val="00BB1216"/>
    <w:rsid w:val="00BB5DFC"/>
    <w:rsid w:val="00BC3DB9"/>
    <w:rsid w:val="00BC68C4"/>
    <w:rsid w:val="00BC7624"/>
    <w:rsid w:val="00BD279D"/>
    <w:rsid w:val="00BD4CDC"/>
    <w:rsid w:val="00BD649E"/>
    <w:rsid w:val="00BD6BB8"/>
    <w:rsid w:val="00BE6728"/>
    <w:rsid w:val="00BF1B54"/>
    <w:rsid w:val="00BF2702"/>
    <w:rsid w:val="00BF28E1"/>
    <w:rsid w:val="00BF31D5"/>
    <w:rsid w:val="00BF70FB"/>
    <w:rsid w:val="00BF7283"/>
    <w:rsid w:val="00C01C94"/>
    <w:rsid w:val="00C02CAA"/>
    <w:rsid w:val="00C04431"/>
    <w:rsid w:val="00C07A80"/>
    <w:rsid w:val="00C1234E"/>
    <w:rsid w:val="00C15688"/>
    <w:rsid w:val="00C16A5D"/>
    <w:rsid w:val="00C259BF"/>
    <w:rsid w:val="00C2743E"/>
    <w:rsid w:val="00C2779E"/>
    <w:rsid w:val="00C30403"/>
    <w:rsid w:val="00C309E6"/>
    <w:rsid w:val="00C31799"/>
    <w:rsid w:val="00C33A7F"/>
    <w:rsid w:val="00C416A0"/>
    <w:rsid w:val="00C438F7"/>
    <w:rsid w:val="00C44D4D"/>
    <w:rsid w:val="00C45AE6"/>
    <w:rsid w:val="00C46F0F"/>
    <w:rsid w:val="00C51E37"/>
    <w:rsid w:val="00C52270"/>
    <w:rsid w:val="00C5658F"/>
    <w:rsid w:val="00C5729A"/>
    <w:rsid w:val="00C572D0"/>
    <w:rsid w:val="00C5791D"/>
    <w:rsid w:val="00C61603"/>
    <w:rsid w:val="00C65844"/>
    <w:rsid w:val="00C66BA2"/>
    <w:rsid w:val="00C70094"/>
    <w:rsid w:val="00C7056B"/>
    <w:rsid w:val="00C70AF6"/>
    <w:rsid w:val="00C7312B"/>
    <w:rsid w:val="00C7489A"/>
    <w:rsid w:val="00C7566A"/>
    <w:rsid w:val="00C776B2"/>
    <w:rsid w:val="00C80876"/>
    <w:rsid w:val="00C84E92"/>
    <w:rsid w:val="00C9030E"/>
    <w:rsid w:val="00C937C1"/>
    <w:rsid w:val="00C9390B"/>
    <w:rsid w:val="00C94CBA"/>
    <w:rsid w:val="00C94DFE"/>
    <w:rsid w:val="00C95985"/>
    <w:rsid w:val="00C96A27"/>
    <w:rsid w:val="00C979AE"/>
    <w:rsid w:val="00CA05B4"/>
    <w:rsid w:val="00CA26CC"/>
    <w:rsid w:val="00CA30C1"/>
    <w:rsid w:val="00CA593D"/>
    <w:rsid w:val="00CA67AE"/>
    <w:rsid w:val="00CA73B5"/>
    <w:rsid w:val="00CA7922"/>
    <w:rsid w:val="00CB0558"/>
    <w:rsid w:val="00CB3810"/>
    <w:rsid w:val="00CB3BE5"/>
    <w:rsid w:val="00CB3E3D"/>
    <w:rsid w:val="00CB6EDE"/>
    <w:rsid w:val="00CB6FE6"/>
    <w:rsid w:val="00CC2DA2"/>
    <w:rsid w:val="00CC3097"/>
    <w:rsid w:val="00CC5026"/>
    <w:rsid w:val="00CC5683"/>
    <w:rsid w:val="00CC673A"/>
    <w:rsid w:val="00CC68D0"/>
    <w:rsid w:val="00CC6BB2"/>
    <w:rsid w:val="00CC719D"/>
    <w:rsid w:val="00CD06AF"/>
    <w:rsid w:val="00CD679F"/>
    <w:rsid w:val="00CD6F33"/>
    <w:rsid w:val="00CE0D0A"/>
    <w:rsid w:val="00CE36B9"/>
    <w:rsid w:val="00CE3B53"/>
    <w:rsid w:val="00CE569C"/>
    <w:rsid w:val="00CE6A81"/>
    <w:rsid w:val="00CE6EA9"/>
    <w:rsid w:val="00CE737A"/>
    <w:rsid w:val="00CF560B"/>
    <w:rsid w:val="00CF6845"/>
    <w:rsid w:val="00CF6DAD"/>
    <w:rsid w:val="00CF75D6"/>
    <w:rsid w:val="00CF7AF9"/>
    <w:rsid w:val="00D02E19"/>
    <w:rsid w:val="00D03F9A"/>
    <w:rsid w:val="00D04709"/>
    <w:rsid w:val="00D05171"/>
    <w:rsid w:val="00D0545B"/>
    <w:rsid w:val="00D06424"/>
    <w:rsid w:val="00D06522"/>
    <w:rsid w:val="00D06D51"/>
    <w:rsid w:val="00D07449"/>
    <w:rsid w:val="00D16EED"/>
    <w:rsid w:val="00D2018C"/>
    <w:rsid w:val="00D2325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B44"/>
    <w:rsid w:val="00D62462"/>
    <w:rsid w:val="00D64DA8"/>
    <w:rsid w:val="00D66520"/>
    <w:rsid w:val="00D668FD"/>
    <w:rsid w:val="00D7029B"/>
    <w:rsid w:val="00D74967"/>
    <w:rsid w:val="00D76276"/>
    <w:rsid w:val="00D7649B"/>
    <w:rsid w:val="00D92027"/>
    <w:rsid w:val="00D93380"/>
    <w:rsid w:val="00D94491"/>
    <w:rsid w:val="00D94C02"/>
    <w:rsid w:val="00D9563B"/>
    <w:rsid w:val="00D96D4C"/>
    <w:rsid w:val="00DA40B6"/>
    <w:rsid w:val="00DA4947"/>
    <w:rsid w:val="00DA573E"/>
    <w:rsid w:val="00DA7D67"/>
    <w:rsid w:val="00DB4133"/>
    <w:rsid w:val="00DB6F2C"/>
    <w:rsid w:val="00DC0A10"/>
    <w:rsid w:val="00DC0CB3"/>
    <w:rsid w:val="00DC7933"/>
    <w:rsid w:val="00DD02CE"/>
    <w:rsid w:val="00DD0541"/>
    <w:rsid w:val="00DD11FD"/>
    <w:rsid w:val="00DD1364"/>
    <w:rsid w:val="00DD76E5"/>
    <w:rsid w:val="00DE00B1"/>
    <w:rsid w:val="00DE0DF8"/>
    <w:rsid w:val="00DE192F"/>
    <w:rsid w:val="00DE34CF"/>
    <w:rsid w:val="00DF2606"/>
    <w:rsid w:val="00E00F22"/>
    <w:rsid w:val="00E01528"/>
    <w:rsid w:val="00E07CAF"/>
    <w:rsid w:val="00E07DBE"/>
    <w:rsid w:val="00E10ED3"/>
    <w:rsid w:val="00E11B1F"/>
    <w:rsid w:val="00E13F3D"/>
    <w:rsid w:val="00E14CE1"/>
    <w:rsid w:val="00E14D7D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4889"/>
    <w:rsid w:val="00E47131"/>
    <w:rsid w:val="00E519F0"/>
    <w:rsid w:val="00E62911"/>
    <w:rsid w:val="00E64539"/>
    <w:rsid w:val="00E70995"/>
    <w:rsid w:val="00E75B90"/>
    <w:rsid w:val="00E772AA"/>
    <w:rsid w:val="00E77604"/>
    <w:rsid w:val="00E83073"/>
    <w:rsid w:val="00E91CF5"/>
    <w:rsid w:val="00E943BD"/>
    <w:rsid w:val="00E9595E"/>
    <w:rsid w:val="00E97485"/>
    <w:rsid w:val="00EA0BDE"/>
    <w:rsid w:val="00EA1CC6"/>
    <w:rsid w:val="00EA45B5"/>
    <w:rsid w:val="00EA6E0A"/>
    <w:rsid w:val="00EB092E"/>
    <w:rsid w:val="00EB09B7"/>
    <w:rsid w:val="00EB2C28"/>
    <w:rsid w:val="00EB4183"/>
    <w:rsid w:val="00EC2735"/>
    <w:rsid w:val="00EC3314"/>
    <w:rsid w:val="00EC5A74"/>
    <w:rsid w:val="00ED2568"/>
    <w:rsid w:val="00ED4C49"/>
    <w:rsid w:val="00ED68D3"/>
    <w:rsid w:val="00ED7AC5"/>
    <w:rsid w:val="00EE4C58"/>
    <w:rsid w:val="00EE60B8"/>
    <w:rsid w:val="00EE738B"/>
    <w:rsid w:val="00EE7D7C"/>
    <w:rsid w:val="00EF0DB8"/>
    <w:rsid w:val="00EF1739"/>
    <w:rsid w:val="00EF484C"/>
    <w:rsid w:val="00F04FF9"/>
    <w:rsid w:val="00F06216"/>
    <w:rsid w:val="00F06A73"/>
    <w:rsid w:val="00F07842"/>
    <w:rsid w:val="00F10AB5"/>
    <w:rsid w:val="00F1304B"/>
    <w:rsid w:val="00F136F6"/>
    <w:rsid w:val="00F1759F"/>
    <w:rsid w:val="00F1774A"/>
    <w:rsid w:val="00F2096B"/>
    <w:rsid w:val="00F25D98"/>
    <w:rsid w:val="00F27BE7"/>
    <w:rsid w:val="00F300FB"/>
    <w:rsid w:val="00F305A9"/>
    <w:rsid w:val="00F30F52"/>
    <w:rsid w:val="00F31650"/>
    <w:rsid w:val="00F33432"/>
    <w:rsid w:val="00F363DD"/>
    <w:rsid w:val="00F40AE1"/>
    <w:rsid w:val="00F415DA"/>
    <w:rsid w:val="00F50ED9"/>
    <w:rsid w:val="00F524D0"/>
    <w:rsid w:val="00F52602"/>
    <w:rsid w:val="00F539AE"/>
    <w:rsid w:val="00F53D40"/>
    <w:rsid w:val="00F54479"/>
    <w:rsid w:val="00F54BCE"/>
    <w:rsid w:val="00F56363"/>
    <w:rsid w:val="00F60074"/>
    <w:rsid w:val="00F608CF"/>
    <w:rsid w:val="00F65B38"/>
    <w:rsid w:val="00F80452"/>
    <w:rsid w:val="00F82102"/>
    <w:rsid w:val="00F829B4"/>
    <w:rsid w:val="00F847EC"/>
    <w:rsid w:val="00F91785"/>
    <w:rsid w:val="00FA1E4F"/>
    <w:rsid w:val="00FA48E3"/>
    <w:rsid w:val="00FA5849"/>
    <w:rsid w:val="00FA5FD1"/>
    <w:rsid w:val="00FA72B4"/>
    <w:rsid w:val="00FB08EA"/>
    <w:rsid w:val="00FB4196"/>
    <w:rsid w:val="00FB4F2D"/>
    <w:rsid w:val="00FB6386"/>
    <w:rsid w:val="00FC10D4"/>
    <w:rsid w:val="00FC31B1"/>
    <w:rsid w:val="00FC5E35"/>
    <w:rsid w:val="00FC6935"/>
    <w:rsid w:val="00FC69D2"/>
    <w:rsid w:val="00FD2145"/>
    <w:rsid w:val="00FD34EE"/>
    <w:rsid w:val="00FE0428"/>
    <w:rsid w:val="00FE1377"/>
    <w:rsid w:val="00FE2D0E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F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A018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A4FC2-9CA1-4C8D-B488-252904150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1936</Words>
  <Characters>11037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12948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2025-07-09T07:20:00Z</dcterms:created>
  <dcterms:modified xsi:type="dcterms:W3CDTF">2025-07-09T07:48:00Z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2022-06-28T07:56:12Z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c65267a2-d840-4956-9a2b-7edfe2c0a990</vt:lpwstr>
  </property>
  <property fmtid="{D5CDD505-2E9C-101B-9397-08002B2CF9AE}" pid="27" name="MSIP_Label_9764cdcd-3664-4d05-9615-7cbf65a4f0a8_ContentBits">
    <vt:lpwstr>0</vt:lpwstr>
  </property>
</Properties>
</file>