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7A071" w14:textId="77777777" w:rsidR="00230A5D" w:rsidRDefault="00230A5D" w:rsidP="00230A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R5s250267</w:t>
      </w:r>
      <w:r>
        <w:rPr>
          <w:b/>
          <w:i/>
          <w:noProof/>
          <w:sz w:val="28"/>
        </w:rPr>
        <w:fldChar w:fldCharType="end"/>
      </w:r>
    </w:p>
    <w:p w14:paraId="2932E85E" w14:textId="77777777" w:rsidR="00230A5D" w:rsidRDefault="00230A5D" w:rsidP="00230A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A5D" w14:paraId="76ECD6A7" w14:textId="77777777" w:rsidTr="005945AA">
        <w:tc>
          <w:tcPr>
            <w:tcW w:w="9641" w:type="dxa"/>
            <w:gridSpan w:val="9"/>
            <w:tcBorders>
              <w:top w:val="single" w:sz="4" w:space="0" w:color="auto"/>
              <w:left w:val="single" w:sz="4" w:space="0" w:color="auto"/>
              <w:right w:val="single" w:sz="4" w:space="0" w:color="auto"/>
            </w:tcBorders>
          </w:tcPr>
          <w:p w14:paraId="21092568" w14:textId="77777777" w:rsidR="00230A5D" w:rsidRDefault="00230A5D" w:rsidP="005945AA">
            <w:pPr>
              <w:pStyle w:val="CRCoverPage"/>
              <w:spacing w:after="0"/>
              <w:jc w:val="right"/>
              <w:rPr>
                <w:i/>
                <w:noProof/>
              </w:rPr>
            </w:pPr>
            <w:r>
              <w:rPr>
                <w:i/>
                <w:noProof/>
                <w:sz w:val="14"/>
              </w:rPr>
              <w:t>CR-Form-v12.3</w:t>
            </w:r>
          </w:p>
        </w:tc>
      </w:tr>
      <w:tr w:rsidR="00230A5D" w14:paraId="7EB24954" w14:textId="77777777" w:rsidTr="005945AA">
        <w:tc>
          <w:tcPr>
            <w:tcW w:w="9641" w:type="dxa"/>
            <w:gridSpan w:val="9"/>
            <w:tcBorders>
              <w:left w:val="single" w:sz="4" w:space="0" w:color="auto"/>
              <w:right w:val="single" w:sz="4" w:space="0" w:color="auto"/>
            </w:tcBorders>
          </w:tcPr>
          <w:p w14:paraId="76F3B6A2" w14:textId="77777777" w:rsidR="00230A5D" w:rsidRDefault="00230A5D" w:rsidP="005945AA">
            <w:pPr>
              <w:pStyle w:val="CRCoverPage"/>
              <w:spacing w:after="0"/>
              <w:jc w:val="center"/>
              <w:rPr>
                <w:noProof/>
              </w:rPr>
            </w:pPr>
            <w:r>
              <w:rPr>
                <w:b/>
                <w:noProof/>
                <w:sz w:val="32"/>
              </w:rPr>
              <w:t>CHANGE REQUEST</w:t>
            </w:r>
          </w:p>
        </w:tc>
      </w:tr>
      <w:tr w:rsidR="00230A5D" w14:paraId="4E310F44" w14:textId="77777777" w:rsidTr="005945AA">
        <w:tc>
          <w:tcPr>
            <w:tcW w:w="9641" w:type="dxa"/>
            <w:gridSpan w:val="9"/>
            <w:tcBorders>
              <w:left w:val="single" w:sz="4" w:space="0" w:color="auto"/>
              <w:right w:val="single" w:sz="4" w:space="0" w:color="auto"/>
            </w:tcBorders>
          </w:tcPr>
          <w:p w14:paraId="18B40BB0" w14:textId="77777777" w:rsidR="00230A5D" w:rsidRDefault="00230A5D" w:rsidP="005945AA">
            <w:pPr>
              <w:pStyle w:val="CRCoverPage"/>
              <w:spacing w:after="0"/>
              <w:rPr>
                <w:noProof/>
                <w:sz w:val="8"/>
                <w:szCs w:val="8"/>
              </w:rPr>
            </w:pPr>
          </w:p>
        </w:tc>
      </w:tr>
      <w:tr w:rsidR="00230A5D" w14:paraId="49C1DC0E" w14:textId="77777777" w:rsidTr="005945AA">
        <w:tc>
          <w:tcPr>
            <w:tcW w:w="142" w:type="dxa"/>
            <w:tcBorders>
              <w:left w:val="single" w:sz="4" w:space="0" w:color="auto"/>
            </w:tcBorders>
          </w:tcPr>
          <w:p w14:paraId="4B23839C" w14:textId="77777777" w:rsidR="00230A5D" w:rsidRDefault="00230A5D" w:rsidP="005945AA">
            <w:pPr>
              <w:pStyle w:val="CRCoverPage"/>
              <w:spacing w:after="0"/>
              <w:jc w:val="right"/>
              <w:rPr>
                <w:noProof/>
              </w:rPr>
            </w:pPr>
          </w:p>
        </w:tc>
        <w:tc>
          <w:tcPr>
            <w:tcW w:w="1559" w:type="dxa"/>
            <w:shd w:val="pct30" w:color="FFFF00" w:fill="auto"/>
          </w:tcPr>
          <w:p w14:paraId="2C7CE4B2" w14:textId="77777777" w:rsidR="00230A5D" w:rsidRPr="00410371" w:rsidRDefault="00230A5D" w:rsidP="005945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E5E3F27" w14:textId="77777777" w:rsidR="00230A5D" w:rsidRDefault="00230A5D" w:rsidP="005945AA">
            <w:pPr>
              <w:pStyle w:val="CRCoverPage"/>
              <w:spacing w:after="0"/>
              <w:jc w:val="center"/>
              <w:rPr>
                <w:noProof/>
              </w:rPr>
            </w:pPr>
            <w:r>
              <w:rPr>
                <w:b/>
                <w:noProof/>
                <w:sz w:val="28"/>
              </w:rPr>
              <w:t>CR</w:t>
            </w:r>
          </w:p>
        </w:tc>
        <w:tc>
          <w:tcPr>
            <w:tcW w:w="1276" w:type="dxa"/>
            <w:shd w:val="pct30" w:color="FFFF00" w:fill="auto"/>
          </w:tcPr>
          <w:p w14:paraId="10A9A7BE" w14:textId="77777777" w:rsidR="00230A5D" w:rsidRPr="00410371" w:rsidRDefault="00230A5D" w:rsidP="005945AA">
            <w:pPr>
              <w:pStyle w:val="CRCoverPage"/>
              <w:spacing w:after="0"/>
              <w:rPr>
                <w:noProof/>
              </w:rPr>
            </w:pPr>
            <w:r>
              <w:fldChar w:fldCharType="begin"/>
            </w:r>
            <w:r>
              <w:instrText xml:space="preserve"> DOCPROPERTY  Cr#  \* MERGEFORMAT </w:instrText>
            </w:r>
            <w:r>
              <w:fldChar w:fldCharType="separate"/>
            </w:r>
            <w:r w:rsidRPr="00410371">
              <w:rPr>
                <w:b/>
                <w:noProof/>
                <w:sz w:val="28"/>
              </w:rPr>
              <w:t>3713</w:t>
            </w:r>
            <w:r>
              <w:rPr>
                <w:b/>
                <w:noProof/>
                <w:sz w:val="28"/>
              </w:rPr>
              <w:fldChar w:fldCharType="end"/>
            </w:r>
          </w:p>
        </w:tc>
        <w:tc>
          <w:tcPr>
            <w:tcW w:w="709" w:type="dxa"/>
          </w:tcPr>
          <w:p w14:paraId="5794DF11" w14:textId="77777777" w:rsidR="00230A5D" w:rsidRDefault="00230A5D" w:rsidP="005945AA">
            <w:pPr>
              <w:pStyle w:val="CRCoverPage"/>
              <w:tabs>
                <w:tab w:val="right" w:pos="625"/>
              </w:tabs>
              <w:spacing w:after="0"/>
              <w:jc w:val="center"/>
              <w:rPr>
                <w:noProof/>
              </w:rPr>
            </w:pPr>
            <w:r>
              <w:rPr>
                <w:b/>
                <w:bCs/>
                <w:noProof/>
                <w:sz w:val="28"/>
              </w:rPr>
              <w:t>rev</w:t>
            </w:r>
          </w:p>
        </w:tc>
        <w:tc>
          <w:tcPr>
            <w:tcW w:w="992" w:type="dxa"/>
            <w:shd w:val="pct30" w:color="FFFF00" w:fill="auto"/>
          </w:tcPr>
          <w:p w14:paraId="053E6E1D" w14:textId="77777777" w:rsidR="00230A5D" w:rsidRPr="00410371" w:rsidRDefault="00230A5D" w:rsidP="005945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130755" w14:textId="77777777" w:rsidR="00230A5D" w:rsidRDefault="00230A5D" w:rsidP="00594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D1594" w14:textId="77777777" w:rsidR="00230A5D" w:rsidRPr="00410371" w:rsidRDefault="00230A5D" w:rsidP="005945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5101B677" w14:textId="77777777" w:rsidR="00230A5D" w:rsidRDefault="00230A5D" w:rsidP="005945AA">
            <w:pPr>
              <w:pStyle w:val="CRCoverPage"/>
              <w:spacing w:after="0"/>
              <w:rPr>
                <w:noProof/>
              </w:rPr>
            </w:pPr>
          </w:p>
        </w:tc>
      </w:tr>
      <w:tr w:rsidR="00230A5D" w14:paraId="54D59423" w14:textId="77777777" w:rsidTr="005945AA">
        <w:tc>
          <w:tcPr>
            <w:tcW w:w="9641" w:type="dxa"/>
            <w:gridSpan w:val="9"/>
            <w:tcBorders>
              <w:left w:val="single" w:sz="4" w:space="0" w:color="auto"/>
              <w:right w:val="single" w:sz="4" w:space="0" w:color="auto"/>
            </w:tcBorders>
          </w:tcPr>
          <w:p w14:paraId="2D23E359" w14:textId="77777777" w:rsidR="00230A5D" w:rsidRDefault="00230A5D" w:rsidP="005945AA">
            <w:pPr>
              <w:pStyle w:val="CRCoverPage"/>
              <w:spacing w:after="0"/>
              <w:rPr>
                <w:noProof/>
              </w:rPr>
            </w:pPr>
          </w:p>
        </w:tc>
      </w:tr>
      <w:tr w:rsidR="00230A5D" w14:paraId="59F73A31" w14:textId="77777777" w:rsidTr="005945AA">
        <w:tc>
          <w:tcPr>
            <w:tcW w:w="9641" w:type="dxa"/>
            <w:gridSpan w:val="9"/>
            <w:tcBorders>
              <w:top w:val="single" w:sz="4" w:space="0" w:color="auto"/>
            </w:tcBorders>
          </w:tcPr>
          <w:p w14:paraId="20A0F582" w14:textId="77777777" w:rsidR="00230A5D" w:rsidRPr="00F25D98" w:rsidRDefault="00230A5D" w:rsidP="005945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30A5D" w14:paraId="60EECDE5" w14:textId="77777777" w:rsidTr="005945AA">
        <w:tc>
          <w:tcPr>
            <w:tcW w:w="9641" w:type="dxa"/>
            <w:gridSpan w:val="9"/>
          </w:tcPr>
          <w:p w14:paraId="7C804BF4" w14:textId="77777777" w:rsidR="00230A5D" w:rsidRDefault="00230A5D" w:rsidP="005945AA">
            <w:pPr>
              <w:pStyle w:val="CRCoverPage"/>
              <w:spacing w:after="0"/>
              <w:rPr>
                <w:noProof/>
                <w:sz w:val="8"/>
                <w:szCs w:val="8"/>
              </w:rPr>
            </w:pPr>
          </w:p>
        </w:tc>
      </w:tr>
    </w:tbl>
    <w:p w14:paraId="445DA694" w14:textId="77777777" w:rsidR="00230A5D" w:rsidRDefault="00230A5D" w:rsidP="00230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A5D" w14:paraId="1B50FC54" w14:textId="77777777" w:rsidTr="005945AA">
        <w:tc>
          <w:tcPr>
            <w:tcW w:w="2835" w:type="dxa"/>
          </w:tcPr>
          <w:p w14:paraId="57CC542E" w14:textId="77777777" w:rsidR="00230A5D" w:rsidRDefault="00230A5D" w:rsidP="005945AA">
            <w:pPr>
              <w:pStyle w:val="CRCoverPage"/>
              <w:tabs>
                <w:tab w:val="right" w:pos="2751"/>
              </w:tabs>
              <w:spacing w:after="0"/>
              <w:rPr>
                <w:b/>
                <w:i/>
                <w:noProof/>
              </w:rPr>
            </w:pPr>
            <w:r>
              <w:rPr>
                <w:b/>
                <w:i/>
                <w:noProof/>
              </w:rPr>
              <w:t>Proposed change affects:</w:t>
            </w:r>
          </w:p>
        </w:tc>
        <w:tc>
          <w:tcPr>
            <w:tcW w:w="1418" w:type="dxa"/>
          </w:tcPr>
          <w:p w14:paraId="54C64F70" w14:textId="77777777" w:rsidR="00230A5D" w:rsidRDefault="00230A5D" w:rsidP="005945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256A6" w14:textId="77777777" w:rsidR="00230A5D" w:rsidRDefault="00230A5D" w:rsidP="005945AA">
            <w:pPr>
              <w:pStyle w:val="CRCoverPage"/>
              <w:spacing w:after="0"/>
              <w:jc w:val="center"/>
              <w:rPr>
                <w:b/>
                <w:caps/>
                <w:noProof/>
              </w:rPr>
            </w:pPr>
          </w:p>
        </w:tc>
        <w:tc>
          <w:tcPr>
            <w:tcW w:w="709" w:type="dxa"/>
            <w:tcBorders>
              <w:left w:val="single" w:sz="4" w:space="0" w:color="auto"/>
            </w:tcBorders>
          </w:tcPr>
          <w:p w14:paraId="44230BC6" w14:textId="77777777" w:rsidR="00230A5D" w:rsidRDefault="00230A5D" w:rsidP="005945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7933C" w14:textId="77777777" w:rsidR="00230A5D" w:rsidRDefault="00230A5D" w:rsidP="005945AA">
            <w:pPr>
              <w:pStyle w:val="CRCoverPage"/>
              <w:spacing w:after="0"/>
              <w:jc w:val="center"/>
              <w:rPr>
                <w:b/>
                <w:caps/>
                <w:noProof/>
              </w:rPr>
            </w:pPr>
          </w:p>
        </w:tc>
        <w:tc>
          <w:tcPr>
            <w:tcW w:w="2126" w:type="dxa"/>
          </w:tcPr>
          <w:p w14:paraId="5F281247" w14:textId="77777777" w:rsidR="00230A5D" w:rsidRDefault="00230A5D" w:rsidP="005945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21173" w14:textId="77777777" w:rsidR="00230A5D" w:rsidRDefault="00230A5D" w:rsidP="005945AA">
            <w:pPr>
              <w:pStyle w:val="CRCoverPage"/>
              <w:spacing w:after="0"/>
              <w:jc w:val="center"/>
              <w:rPr>
                <w:b/>
                <w:caps/>
                <w:noProof/>
              </w:rPr>
            </w:pPr>
          </w:p>
        </w:tc>
        <w:tc>
          <w:tcPr>
            <w:tcW w:w="1418" w:type="dxa"/>
            <w:tcBorders>
              <w:left w:val="nil"/>
            </w:tcBorders>
          </w:tcPr>
          <w:p w14:paraId="2A743295" w14:textId="77777777" w:rsidR="00230A5D" w:rsidRDefault="00230A5D" w:rsidP="005945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554BF" w14:textId="77777777" w:rsidR="00230A5D" w:rsidRDefault="00230A5D" w:rsidP="005945AA">
            <w:pPr>
              <w:pStyle w:val="CRCoverPage"/>
              <w:spacing w:after="0"/>
              <w:jc w:val="center"/>
              <w:rPr>
                <w:b/>
                <w:bCs/>
                <w:caps/>
                <w:noProof/>
              </w:rPr>
            </w:pPr>
          </w:p>
        </w:tc>
      </w:tr>
    </w:tbl>
    <w:p w14:paraId="0CECED4C" w14:textId="77777777" w:rsidR="00230A5D" w:rsidRDefault="00230A5D" w:rsidP="00230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A5D" w14:paraId="6BD1BB4C" w14:textId="77777777" w:rsidTr="005945AA">
        <w:tc>
          <w:tcPr>
            <w:tcW w:w="9640" w:type="dxa"/>
            <w:gridSpan w:val="11"/>
          </w:tcPr>
          <w:p w14:paraId="78583AB9" w14:textId="77777777" w:rsidR="00230A5D" w:rsidRDefault="00230A5D" w:rsidP="005945AA">
            <w:pPr>
              <w:pStyle w:val="CRCoverPage"/>
              <w:spacing w:after="0"/>
              <w:rPr>
                <w:noProof/>
                <w:sz w:val="8"/>
                <w:szCs w:val="8"/>
              </w:rPr>
            </w:pPr>
          </w:p>
        </w:tc>
      </w:tr>
      <w:tr w:rsidR="00230A5D" w14:paraId="26A6C0EE" w14:textId="77777777" w:rsidTr="005945AA">
        <w:tc>
          <w:tcPr>
            <w:tcW w:w="1843" w:type="dxa"/>
            <w:tcBorders>
              <w:top w:val="single" w:sz="4" w:space="0" w:color="auto"/>
              <w:left w:val="single" w:sz="4" w:space="0" w:color="auto"/>
            </w:tcBorders>
          </w:tcPr>
          <w:p w14:paraId="680B489F" w14:textId="77777777" w:rsidR="00230A5D" w:rsidRDefault="00230A5D" w:rsidP="005945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DD8E7" w14:textId="77777777" w:rsidR="00230A5D" w:rsidRDefault="00230A5D" w:rsidP="005945AA">
            <w:pPr>
              <w:pStyle w:val="CRCoverPage"/>
              <w:spacing w:after="0"/>
              <w:ind w:left="100"/>
              <w:rPr>
                <w:noProof/>
              </w:rPr>
            </w:pPr>
            <w:r>
              <w:fldChar w:fldCharType="begin"/>
            </w:r>
            <w:r>
              <w:instrText xml:space="preserve"> DOCPROPERTY  CrTitle  \* MERGEFORMAT </w:instrText>
            </w:r>
            <w:r>
              <w:fldChar w:fldCharType="separate"/>
            </w:r>
            <w:r>
              <w:t>Correction to NR5GC MAC testcase 7.1.1.6.1</w:t>
            </w:r>
            <w:r>
              <w:fldChar w:fldCharType="end"/>
            </w:r>
          </w:p>
        </w:tc>
      </w:tr>
      <w:tr w:rsidR="00230A5D" w14:paraId="2A55ABA9" w14:textId="77777777" w:rsidTr="005945AA">
        <w:tc>
          <w:tcPr>
            <w:tcW w:w="1843" w:type="dxa"/>
            <w:tcBorders>
              <w:left w:val="single" w:sz="4" w:space="0" w:color="auto"/>
            </w:tcBorders>
          </w:tcPr>
          <w:p w14:paraId="664427FA" w14:textId="77777777" w:rsidR="00230A5D" w:rsidRDefault="00230A5D" w:rsidP="005945AA">
            <w:pPr>
              <w:pStyle w:val="CRCoverPage"/>
              <w:spacing w:after="0"/>
              <w:rPr>
                <w:b/>
                <w:i/>
                <w:noProof/>
                <w:sz w:val="8"/>
                <w:szCs w:val="8"/>
              </w:rPr>
            </w:pPr>
          </w:p>
        </w:tc>
        <w:tc>
          <w:tcPr>
            <w:tcW w:w="7797" w:type="dxa"/>
            <w:gridSpan w:val="10"/>
            <w:tcBorders>
              <w:right w:val="single" w:sz="4" w:space="0" w:color="auto"/>
            </w:tcBorders>
          </w:tcPr>
          <w:p w14:paraId="5FBE8087" w14:textId="77777777" w:rsidR="00230A5D" w:rsidRDefault="00230A5D" w:rsidP="005945AA">
            <w:pPr>
              <w:pStyle w:val="CRCoverPage"/>
              <w:spacing w:after="0"/>
              <w:rPr>
                <w:noProof/>
                <w:sz w:val="8"/>
                <w:szCs w:val="8"/>
              </w:rPr>
            </w:pPr>
          </w:p>
        </w:tc>
      </w:tr>
      <w:tr w:rsidR="00230A5D" w14:paraId="3F0EF1A8" w14:textId="77777777" w:rsidTr="005945AA">
        <w:tc>
          <w:tcPr>
            <w:tcW w:w="1843" w:type="dxa"/>
            <w:tcBorders>
              <w:left w:val="single" w:sz="4" w:space="0" w:color="auto"/>
            </w:tcBorders>
          </w:tcPr>
          <w:p w14:paraId="33A74C76" w14:textId="77777777" w:rsidR="00230A5D" w:rsidRDefault="00230A5D" w:rsidP="005945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D0B15" w14:textId="77777777" w:rsidR="00230A5D" w:rsidRDefault="00230A5D" w:rsidP="005945A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30A5D" w14:paraId="71346145" w14:textId="77777777" w:rsidTr="005945AA">
        <w:tc>
          <w:tcPr>
            <w:tcW w:w="1843" w:type="dxa"/>
            <w:tcBorders>
              <w:left w:val="single" w:sz="4" w:space="0" w:color="auto"/>
            </w:tcBorders>
          </w:tcPr>
          <w:p w14:paraId="3B598962" w14:textId="77777777" w:rsidR="00230A5D" w:rsidRDefault="00230A5D" w:rsidP="005945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835C9" w14:textId="0E5C3031" w:rsidR="00230A5D" w:rsidRDefault="00230A5D" w:rsidP="005945A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30A5D" w14:paraId="0ED05151" w14:textId="77777777" w:rsidTr="005945AA">
        <w:tc>
          <w:tcPr>
            <w:tcW w:w="1843" w:type="dxa"/>
            <w:tcBorders>
              <w:left w:val="single" w:sz="4" w:space="0" w:color="auto"/>
            </w:tcBorders>
          </w:tcPr>
          <w:p w14:paraId="01847AA6" w14:textId="77777777" w:rsidR="00230A5D" w:rsidRDefault="00230A5D" w:rsidP="005945AA">
            <w:pPr>
              <w:pStyle w:val="CRCoverPage"/>
              <w:spacing w:after="0"/>
              <w:rPr>
                <w:b/>
                <w:i/>
                <w:noProof/>
                <w:sz w:val="8"/>
                <w:szCs w:val="8"/>
              </w:rPr>
            </w:pPr>
          </w:p>
        </w:tc>
        <w:tc>
          <w:tcPr>
            <w:tcW w:w="7797" w:type="dxa"/>
            <w:gridSpan w:val="10"/>
            <w:tcBorders>
              <w:right w:val="single" w:sz="4" w:space="0" w:color="auto"/>
            </w:tcBorders>
          </w:tcPr>
          <w:p w14:paraId="5261D90B" w14:textId="77777777" w:rsidR="00230A5D" w:rsidRDefault="00230A5D" w:rsidP="005945AA">
            <w:pPr>
              <w:pStyle w:val="CRCoverPage"/>
              <w:spacing w:after="0"/>
              <w:rPr>
                <w:noProof/>
                <w:sz w:val="8"/>
                <w:szCs w:val="8"/>
              </w:rPr>
            </w:pPr>
          </w:p>
        </w:tc>
      </w:tr>
      <w:tr w:rsidR="00230A5D" w14:paraId="2E085EDE" w14:textId="77777777" w:rsidTr="005945AA">
        <w:tc>
          <w:tcPr>
            <w:tcW w:w="1843" w:type="dxa"/>
            <w:tcBorders>
              <w:left w:val="single" w:sz="4" w:space="0" w:color="auto"/>
            </w:tcBorders>
          </w:tcPr>
          <w:p w14:paraId="68CC58F4" w14:textId="77777777" w:rsidR="00230A5D" w:rsidRDefault="00230A5D" w:rsidP="005945AA">
            <w:pPr>
              <w:pStyle w:val="CRCoverPage"/>
              <w:tabs>
                <w:tab w:val="right" w:pos="1759"/>
              </w:tabs>
              <w:spacing w:after="0"/>
              <w:rPr>
                <w:b/>
                <w:i/>
                <w:noProof/>
              </w:rPr>
            </w:pPr>
            <w:r>
              <w:rPr>
                <w:b/>
                <w:i/>
                <w:noProof/>
              </w:rPr>
              <w:t>Work item code:</w:t>
            </w:r>
          </w:p>
        </w:tc>
        <w:tc>
          <w:tcPr>
            <w:tcW w:w="3686" w:type="dxa"/>
            <w:gridSpan w:val="5"/>
            <w:shd w:val="pct30" w:color="FFFF00" w:fill="auto"/>
          </w:tcPr>
          <w:p w14:paraId="027D8241" w14:textId="77777777" w:rsidR="00230A5D" w:rsidRDefault="00230A5D" w:rsidP="005945A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3FAA386" w14:textId="77777777" w:rsidR="00230A5D" w:rsidRDefault="00230A5D" w:rsidP="005945AA">
            <w:pPr>
              <w:pStyle w:val="CRCoverPage"/>
              <w:spacing w:after="0"/>
              <w:ind w:right="100"/>
              <w:rPr>
                <w:noProof/>
              </w:rPr>
            </w:pPr>
          </w:p>
        </w:tc>
        <w:tc>
          <w:tcPr>
            <w:tcW w:w="1417" w:type="dxa"/>
            <w:gridSpan w:val="3"/>
            <w:tcBorders>
              <w:left w:val="nil"/>
            </w:tcBorders>
          </w:tcPr>
          <w:p w14:paraId="61601017" w14:textId="77777777" w:rsidR="00230A5D" w:rsidRDefault="00230A5D" w:rsidP="005945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62CFB" w14:textId="77777777" w:rsidR="00230A5D" w:rsidRDefault="00230A5D" w:rsidP="005945AA">
            <w:pPr>
              <w:pStyle w:val="CRCoverPage"/>
              <w:spacing w:after="0"/>
              <w:ind w:left="100"/>
              <w:rPr>
                <w:noProof/>
              </w:rPr>
            </w:pPr>
            <w:r>
              <w:fldChar w:fldCharType="begin"/>
            </w:r>
            <w:r>
              <w:instrText xml:space="preserve"> DOCPROPERTY  ResDate  \* MERGEFORMAT </w:instrText>
            </w:r>
            <w:r>
              <w:fldChar w:fldCharType="separate"/>
            </w:r>
            <w:r>
              <w:rPr>
                <w:noProof/>
              </w:rPr>
              <w:t>2025-07-08</w:t>
            </w:r>
            <w:r>
              <w:rPr>
                <w:noProof/>
              </w:rPr>
              <w:fldChar w:fldCharType="end"/>
            </w:r>
          </w:p>
        </w:tc>
      </w:tr>
      <w:tr w:rsidR="00230A5D" w14:paraId="3D70FA06" w14:textId="77777777" w:rsidTr="005945AA">
        <w:tc>
          <w:tcPr>
            <w:tcW w:w="1843" w:type="dxa"/>
            <w:tcBorders>
              <w:left w:val="single" w:sz="4" w:space="0" w:color="auto"/>
            </w:tcBorders>
          </w:tcPr>
          <w:p w14:paraId="122C41A5" w14:textId="77777777" w:rsidR="00230A5D" w:rsidRDefault="00230A5D" w:rsidP="005945AA">
            <w:pPr>
              <w:pStyle w:val="CRCoverPage"/>
              <w:spacing w:after="0"/>
              <w:rPr>
                <w:b/>
                <w:i/>
                <w:noProof/>
                <w:sz w:val="8"/>
                <w:szCs w:val="8"/>
              </w:rPr>
            </w:pPr>
          </w:p>
        </w:tc>
        <w:tc>
          <w:tcPr>
            <w:tcW w:w="1986" w:type="dxa"/>
            <w:gridSpan w:val="4"/>
          </w:tcPr>
          <w:p w14:paraId="46DF05FF" w14:textId="77777777" w:rsidR="00230A5D" w:rsidRDefault="00230A5D" w:rsidP="005945AA">
            <w:pPr>
              <w:pStyle w:val="CRCoverPage"/>
              <w:spacing w:after="0"/>
              <w:rPr>
                <w:noProof/>
                <w:sz w:val="8"/>
                <w:szCs w:val="8"/>
              </w:rPr>
            </w:pPr>
          </w:p>
        </w:tc>
        <w:tc>
          <w:tcPr>
            <w:tcW w:w="2267" w:type="dxa"/>
            <w:gridSpan w:val="2"/>
          </w:tcPr>
          <w:p w14:paraId="74F5E42C" w14:textId="77777777" w:rsidR="00230A5D" w:rsidRDefault="00230A5D" w:rsidP="005945AA">
            <w:pPr>
              <w:pStyle w:val="CRCoverPage"/>
              <w:spacing w:after="0"/>
              <w:rPr>
                <w:noProof/>
                <w:sz w:val="8"/>
                <w:szCs w:val="8"/>
              </w:rPr>
            </w:pPr>
          </w:p>
        </w:tc>
        <w:tc>
          <w:tcPr>
            <w:tcW w:w="1417" w:type="dxa"/>
            <w:gridSpan w:val="3"/>
          </w:tcPr>
          <w:p w14:paraId="183F5257" w14:textId="77777777" w:rsidR="00230A5D" w:rsidRDefault="00230A5D" w:rsidP="005945AA">
            <w:pPr>
              <w:pStyle w:val="CRCoverPage"/>
              <w:spacing w:after="0"/>
              <w:rPr>
                <w:noProof/>
                <w:sz w:val="8"/>
                <w:szCs w:val="8"/>
              </w:rPr>
            </w:pPr>
          </w:p>
        </w:tc>
        <w:tc>
          <w:tcPr>
            <w:tcW w:w="2127" w:type="dxa"/>
            <w:tcBorders>
              <w:right w:val="single" w:sz="4" w:space="0" w:color="auto"/>
            </w:tcBorders>
          </w:tcPr>
          <w:p w14:paraId="50468BE0" w14:textId="77777777" w:rsidR="00230A5D" w:rsidRDefault="00230A5D" w:rsidP="005945AA">
            <w:pPr>
              <w:pStyle w:val="CRCoverPage"/>
              <w:spacing w:after="0"/>
              <w:rPr>
                <w:noProof/>
                <w:sz w:val="8"/>
                <w:szCs w:val="8"/>
              </w:rPr>
            </w:pPr>
          </w:p>
        </w:tc>
      </w:tr>
      <w:tr w:rsidR="00230A5D" w14:paraId="5ED3F835" w14:textId="77777777" w:rsidTr="005945AA">
        <w:trPr>
          <w:cantSplit/>
        </w:trPr>
        <w:tc>
          <w:tcPr>
            <w:tcW w:w="1843" w:type="dxa"/>
            <w:tcBorders>
              <w:left w:val="single" w:sz="4" w:space="0" w:color="auto"/>
            </w:tcBorders>
          </w:tcPr>
          <w:p w14:paraId="3234965E" w14:textId="77777777" w:rsidR="00230A5D" w:rsidRDefault="00230A5D" w:rsidP="005945AA">
            <w:pPr>
              <w:pStyle w:val="CRCoverPage"/>
              <w:tabs>
                <w:tab w:val="right" w:pos="1759"/>
              </w:tabs>
              <w:spacing w:after="0"/>
              <w:rPr>
                <w:b/>
                <w:i/>
                <w:noProof/>
              </w:rPr>
            </w:pPr>
            <w:r>
              <w:rPr>
                <w:b/>
                <w:i/>
                <w:noProof/>
              </w:rPr>
              <w:t>Category:</w:t>
            </w:r>
          </w:p>
        </w:tc>
        <w:tc>
          <w:tcPr>
            <w:tcW w:w="851" w:type="dxa"/>
            <w:shd w:val="pct30" w:color="FFFF00" w:fill="auto"/>
          </w:tcPr>
          <w:p w14:paraId="267953FD" w14:textId="77777777" w:rsidR="00230A5D" w:rsidRDefault="00230A5D" w:rsidP="005945A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97E176" w14:textId="77777777" w:rsidR="00230A5D" w:rsidRDefault="00230A5D" w:rsidP="005945AA">
            <w:pPr>
              <w:pStyle w:val="CRCoverPage"/>
              <w:spacing w:after="0"/>
              <w:rPr>
                <w:noProof/>
              </w:rPr>
            </w:pPr>
          </w:p>
        </w:tc>
        <w:tc>
          <w:tcPr>
            <w:tcW w:w="1417" w:type="dxa"/>
            <w:gridSpan w:val="3"/>
            <w:tcBorders>
              <w:left w:val="nil"/>
            </w:tcBorders>
          </w:tcPr>
          <w:p w14:paraId="38B12976" w14:textId="77777777" w:rsidR="00230A5D" w:rsidRDefault="00230A5D" w:rsidP="005945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0532E" w14:textId="77777777" w:rsidR="00230A5D" w:rsidRDefault="00230A5D" w:rsidP="005945A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30A5D" w14:paraId="02682F40" w14:textId="77777777" w:rsidTr="005945AA">
        <w:tc>
          <w:tcPr>
            <w:tcW w:w="1843" w:type="dxa"/>
            <w:tcBorders>
              <w:left w:val="single" w:sz="4" w:space="0" w:color="auto"/>
              <w:bottom w:val="single" w:sz="4" w:space="0" w:color="auto"/>
            </w:tcBorders>
          </w:tcPr>
          <w:p w14:paraId="04E5E3B2" w14:textId="77777777" w:rsidR="00230A5D" w:rsidRDefault="00230A5D" w:rsidP="005945AA">
            <w:pPr>
              <w:pStyle w:val="CRCoverPage"/>
              <w:spacing w:after="0"/>
              <w:rPr>
                <w:b/>
                <w:i/>
                <w:noProof/>
              </w:rPr>
            </w:pPr>
          </w:p>
        </w:tc>
        <w:tc>
          <w:tcPr>
            <w:tcW w:w="4677" w:type="dxa"/>
            <w:gridSpan w:val="8"/>
            <w:tcBorders>
              <w:bottom w:val="single" w:sz="4" w:space="0" w:color="auto"/>
            </w:tcBorders>
          </w:tcPr>
          <w:p w14:paraId="025CE05C" w14:textId="77777777" w:rsidR="00230A5D" w:rsidRDefault="00230A5D" w:rsidP="005945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7E1D8" w14:textId="77777777" w:rsidR="00230A5D" w:rsidRDefault="00230A5D" w:rsidP="005945A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FECB1" w14:textId="77777777" w:rsidR="00230A5D" w:rsidRPr="007C2097" w:rsidRDefault="00230A5D" w:rsidP="005945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0A5D" w14:paraId="3F6EB6DE" w14:textId="77777777" w:rsidTr="005945AA">
        <w:tc>
          <w:tcPr>
            <w:tcW w:w="1843" w:type="dxa"/>
          </w:tcPr>
          <w:p w14:paraId="71E961EB" w14:textId="77777777" w:rsidR="00230A5D" w:rsidRDefault="00230A5D" w:rsidP="005945AA">
            <w:pPr>
              <w:pStyle w:val="CRCoverPage"/>
              <w:spacing w:after="0"/>
              <w:rPr>
                <w:b/>
                <w:i/>
                <w:noProof/>
                <w:sz w:val="8"/>
                <w:szCs w:val="8"/>
              </w:rPr>
            </w:pPr>
          </w:p>
        </w:tc>
        <w:tc>
          <w:tcPr>
            <w:tcW w:w="7797" w:type="dxa"/>
            <w:gridSpan w:val="10"/>
          </w:tcPr>
          <w:p w14:paraId="215E7301" w14:textId="77777777" w:rsidR="00230A5D" w:rsidRDefault="00230A5D" w:rsidP="005945AA">
            <w:pPr>
              <w:pStyle w:val="CRCoverPage"/>
              <w:spacing w:after="0"/>
              <w:rPr>
                <w:noProof/>
                <w:sz w:val="8"/>
                <w:szCs w:val="8"/>
              </w:rPr>
            </w:pPr>
          </w:p>
        </w:tc>
      </w:tr>
      <w:tr w:rsidR="00230A5D" w14:paraId="6FD77369" w14:textId="77777777" w:rsidTr="005945AA">
        <w:tc>
          <w:tcPr>
            <w:tcW w:w="2694" w:type="dxa"/>
            <w:gridSpan w:val="2"/>
            <w:tcBorders>
              <w:top w:val="single" w:sz="4" w:space="0" w:color="auto"/>
              <w:left w:val="single" w:sz="4" w:space="0" w:color="auto"/>
            </w:tcBorders>
          </w:tcPr>
          <w:p w14:paraId="156A43C2" w14:textId="77777777" w:rsidR="00230A5D" w:rsidRDefault="00230A5D" w:rsidP="00230A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1AFAA" w14:textId="77777777" w:rsidR="00230A5D" w:rsidRDefault="00230A5D" w:rsidP="00230A5D">
            <w:pPr>
              <w:pStyle w:val="CRCoverPage"/>
              <w:spacing w:after="0"/>
              <w:rPr>
                <w:noProof/>
              </w:rPr>
            </w:pPr>
            <w:r>
              <w:rPr>
                <w:noProof/>
              </w:rPr>
              <w:t>The current TTCN implementation fails the testcase when run with a device in Multi-PDU mode.</w:t>
            </w:r>
          </w:p>
          <w:p w14:paraId="624CD1EA" w14:textId="77777777" w:rsidR="00230A5D" w:rsidRDefault="00230A5D" w:rsidP="00230A5D">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381DF0F3" w14:textId="77777777" w:rsidR="00230A5D" w:rsidRDefault="00230A5D" w:rsidP="00230A5D">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6FB1662D" w14:textId="77777777" w:rsidR="00230A5D" w:rsidRDefault="00230A5D" w:rsidP="00230A5D">
            <w:pPr>
              <w:pStyle w:val="CRCoverPage"/>
              <w:spacing w:after="0"/>
              <w:rPr>
                <w:noProof/>
              </w:rPr>
            </w:pPr>
          </w:p>
          <w:p w14:paraId="28B62C8A" w14:textId="03A9CCA1" w:rsidR="00230A5D" w:rsidRDefault="00230A5D" w:rsidP="00230A5D">
            <w:pPr>
              <w:pStyle w:val="CRCoverPage"/>
              <w:spacing w:after="0"/>
              <w:ind w:left="100"/>
              <w:rPr>
                <w:noProof/>
              </w:rPr>
            </w:pPr>
            <w:r>
              <w:rPr>
                <w:noProof/>
              </w:rPr>
              <w:t>TTCN CR R5s250158 was raised to address the same issue for testcase 7.1.1.6.2.NR5GC.</w:t>
            </w:r>
          </w:p>
        </w:tc>
      </w:tr>
      <w:tr w:rsidR="00230A5D" w14:paraId="7DD9FA85" w14:textId="77777777" w:rsidTr="005945AA">
        <w:tc>
          <w:tcPr>
            <w:tcW w:w="2694" w:type="dxa"/>
            <w:gridSpan w:val="2"/>
            <w:tcBorders>
              <w:left w:val="single" w:sz="4" w:space="0" w:color="auto"/>
            </w:tcBorders>
          </w:tcPr>
          <w:p w14:paraId="377375B6" w14:textId="77777777" w:rsidR="00230A5D" w:rsidRDefault="00230A5D" w:rsidP="00230A5D">
            <w:pPr>
              <w:pStyle w:val="CRCoverPage"/>
              <w:spacing w:after="0"/>
              <w:rPr>
                <w:b/>
                <w:i/>
                <w:noProof/>
                <w:sz w:val="8"/>
                <w:szCs w:val="8"/>
              </w:rPr>
            </w:pPr>
          </w:p>
        </w:tc>
        <w:tc>
          <w:tcPr>
            <w:tcW w:w="6946" w:type="dxa"/>
            <w:gridSpan w:val="9"/>
            <w:tcBorders>
              <w:right w:val="single" w:sz="4" w:space="0" w:color="auto"/>
            </w:tcBorders>
          </w:tcPr>
          <w:p w14:paraId="6377969D" w14:textId="77777777" w:rsidR="00230A5D" w:rsidRDefault="00230A5D" w:rsidP="00230A5D">
            <w:pPr>
              <w:pStyle w:val="CRCoverPage"/>
              <w:spacing w:after="0"/>
              <w:rPr>
                <w:noProof/>
                <w:sz w:val="8"/>
                <w:szCs w:val="8"/>
              </w:rPr>
            </w:pPr>
          </w:p>
        </w:tc>
      </w:tr>
      <w:tr w:rsidR="00230A5D" w14:paraId="753010AA" w14:textId="77777777" w:rsidTr="005945AA">
        <w:tc>
          <w:tcPr>
            <w:tcW w:w="2694" w:type="dxa"/>
            <w:gridSpan w:val="2"/>
            <w:tcBorders>
              <w:left w:val="single" w:sz="4" w:space="0" w:color="auto"/>
            </w:tcBorders>
          </w:tcPr>
          <w:p w14:paraId="2E6CB954" w14:textId="77777777" w:rsidR="00230A5D" w:rsidRDefault="00230A5D" w:rsidP="00230A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BEEC4" w14:textId="77777777" w:rsidR="00230A5D" w:rsidRDefault="00230A5D" w:rsidP="00230A5D">
            <w:pPr>
              <w:pStyle w:val="CRCoverPage"/>
              <w:spacing w:after="0"/>
              <w:rPr>
                <w:noProof/>
              </w:rPr>
            </w:pPr>
            <w:r>
              <w:rPr>
                <w:noProof/>
              </w:rPr>
              <w:t xml:space="preserve">Declared and initialized a variable </w:t>
            </w:r>
            <w:r w:rsidRPr="00C2154B">
              <w:rPr>
                <w:noProof/>
              </w:rPr>
              <w:t>v_LCID</w:t>
            </w:r>
            <w:r>
              <w:rPr>
                <w:noProof/>
              </w:rPr>
              <w:t>:</w:t>
            </w:r>
          </w:p>
          <w:p w14:paraId="5EA3AA78" w14:textId="77777777" w:rsidR="00230A5D" w:rsidRDefault="00230A5D" w:rsidP="00230A5D">
            <w:pPr>
              <w:pStyle w:val="CRCoverPage"/>
              <w:spacing w:after="0"/>
              <w:rPr>
                <w:noProof/>
              </w:rPr>
            </w:pPr>
            <w:r w:rsidRPr="00C2154B">
              <w:rPr>
                <w:noProof/>
              </w:rPr>
              <w:t>var B6_Type v_LCID := int2bit(p_NR_DRB_Id+3, 6);</w:t>
            </w:r>
          </w:p>
          <w:p w14:paraId="47CFB28F" w14:textId="77777777" w:rsidR="00230A5D" w:rsidRDefault="00230A5D" w:rsidP="00230A5D">
            <w:pPr>
              <w:pStyle w:val="CRCoverPage"/>
              <w:spacing w:after="0"/>
              <w:rPr>
                <w:noProof/>
              </w:rPr>
            </w:pPr>
          </w:p>
          <w:p w14:paraId="0601E02F" w14:textId="77777777" w:rsidR="00230A5D" w:rsidRDefault="00230A5D" w:rsidP="00230A5D">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functions </w:t>
            </w:r>
            <w:r w:rsidRPr="00C2154B">
              <w:rPr>
                <w:noProof/>
              </w:rPr>
              <w:t>f_TC_7_1_1_6_</w:t>
            </w:r>
            <w:r>
              <w:rPr>
                <w:noProof/>
              </w:rPr>
              <w:t>1</w:t>
            </w:r>
            <w:r w:rsidRPr="00C2154B">
              <w:rPr>
                <w:noProof/>
              </w:rPr>
              <w:t>_NR_TestBody1</w:t>
            </w:r>
            <w:r>
              <w:rPr>
                <w:noProof/>
              </w:rPr>
              <w:t xml:space="preserve"> and </w:t>
            </w:r>
            <w:r w:rsidRPr="00C2154B">
              <w:rPr>
                <w:noProof/>
              </w:rPr>
              <w:t>f_TC_7_1_1_6_</w:t>
            </w:r>
            <w:r>
              <w:rPr>
                <w:noProof/>
              </w:rPr>
              <w:t>1</w:t>
            </w:r>
            <w:r w:rsidRPr="00C2154B">
              <w:rPr>
                <w:noProof/>
              </w:rPr>
              <w:t>_NR_TestBody2</w:t>
            </w:r>
            <w:r>
              <w:rPr>
                <w:noProof/>
              </w:rPr>
              <w:t>.</w:t>
            </w:r>
          </w:p>
          <w:p w14:paraId="11022273" w14:textId="77777777" w:rsidR="00230A5D" w:rsidRDefault="00230A5D" w:rsidP="00230A5D">
            <w:pPr>
              <w:pStyle w:val="CRCoverPage"/>
              <w:spacing w:after="0"/>
              <w:rPr>
                <w:noProof/>
              </w:rPr>
            </w:pPr>
          </w:p>
          <w:p w14:paraId="19F0522C" w14:textId="77777777" w:rsidR="00230A5D" w:rsidRDefault="00230A5D" w:rsidP="00230A5D">
            <w:pPr>
              <w:pStyle w:val="CRCoverPage"/>
              <w:spacing w:after="0"/>
              <w:rPr>
                <w:noProof/>
              </w:rPr>
            </w:pPr>
            <w:r>
              <w:rPr>
                <w:noProof/>
              </w:rPr>
              <w:t>Please see below.</w:t>
            </w:r>
          </w:p>
          <w:p w14:paraId="338D24E5" w14:textId="77777777" w:rsidR="00230A5D" w:rsidRDefault="00230A5D" w:rsidP="00230A5D">
            <w:pPr>
              <w:pStyle w:val="CRCoverPage"/>
              <w:spacing w:after="0"/>
              <w:rPr>
                <w:noProof/>
              </w:rPr>
            </w:pPr>
            <w:r>
              <w:rPr>
                <w:noProof/>
              </w:rPr>
              <w:t>This solution is already implemented for 7.1.1.6.2.NR5GC</w:t>
            </w:r>
          </w:p>
          <w:p w14:paraId="1C0E8C7B" w14:textId="77777777" w:rsidR="00230A5D" w:rsidRDefault="00230A5D" w:rsidP="00230A5D">
            <w:pPr>
              <w:pStyle w:val="CRCoverPage"/>
              <w:spacing w:after="0"/>
              <w:ind w:left="100"/>
              <w:rPr>
                <w:noProof/>
              </w:rPr>
            </w:pPr>
          </w:p>
        </w:tc>
      </w:tr>
      <w:tr w:rsidR="00230A5D" w14:paraId="351C7C5B" w14:textId="77777777" w:rsidTr="005945AA">
        <w:tc>
          <w:tcPr>
            <w:tcW w:w="2694" w:type="dxa"/>
            <w:gridSpan w:val="2"/>
            <w:tcBorders>
              <w:left w:val="single" w:sz="4" w:space="0" w:color="auto"/>
            </w:tcBorders>
          </w:tcPr>
          <w:p w14:paraId="4FFC3C9F" w14:textId="77777777" w:rsidR="00230A5D" w:rsidRDefault="00230A5D" w:rsidP="00230A5D">
            <w:pPr>
              <w:pStyle w:val="CRCoverPage"/>
              <w:spacing w:after="0"/>
              <w:rPr>
                <w:b/>
                <w:i/>
                <w:noProof/>
                <w:sz w:val="8"/>
                <w:szCs w:val="8"/>
              </w:rPr>
            </w:pPr>
          </w:p>
        </w:tc>
        <w:tc>
          <w:tcPr>
            <w:tcW w:w="6946" w:type="dxa"/>
            <w:gridSpan w:val="9"/>
            <w:tcBorders>
              <w:right w:val="single" w:sz="4" w:space="0" w:color="auto"/>
            </w:tcBorders>
          </w:tcPr>
          <w:p w14:paraId="1AAE8B23" w14:textId="77777777" w:rsidR="00230A5D" w:rsidRDefault="00230A5D" w:rsidP="00230A5D">
            <w:pPr>
              <w:pStyle w:val="CRCoverPage"/>
              <w:spacing w:after="0"/>
              <w:rPr>
                <w:noProof/>
                <w:sz w:val="8"/>
                <w:szCs w:val="8"/>
              </w:rPr>
            </w:pPr>
          </w:p>
        </w:tc>
      </w:tr>
      <w:tr w:rsidR="00230A5D" w14:paraId="1AF767C6" w14:textId="77777777" w:rsidTr="005945AA">
        <w:tc>
          <w:tcPr>
            <w:tcW w:w="2694" w:type="dxa"/>
            <w:gridSpan w:val="2"/>
            <w:tcBorders>
              <w:left w:val="single" w:sz="4" w:space="0" w:color="auto"/>
              <w:bottom w:val="single" w:sz="4" w:space="0" w:color="auto"/>
            </w:tcBorders>
          </w:tcPr>
          <w:p w14:paraId="20DB8335" w14:textId="77777777" w:rsidR="00230A5D" w:rsidRDefault="00230A5D" w:rsidP="00230A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53B0F" w14:textId="48CD46E6" w:rsidR="00230A5D" w:rsidRDefault="00230A5D" w:rsidP="00230A5D">
            <w:pPr>
              <w:pStyle w:val="CRCoverPage"/>
              <w:spacing w:after="0"/>
              <w:ind w:left="100"/>
              <w:rPr>
                <w:noProof/>
              </w:rPr>
            </w:pPr>
            <w:r w:rsidRPr="00380D4B">
              <w:rPr>
                <w:noProof/>
              </w:rPr>
              <w:t>A conformant</w:t>
            </w:r>
            <w:r>
              <w:rPr>
                <w:noProof/>
              </w:rPr>
              <w:t xml:space="preserve"> UE</w:t>
            </w:r>
            <w:r w:rsidRPr="00380D4B">
              <w:rPr>
                <w:noProof/>
              </w:rPr>
              <w:t xml:space="preserve"> shall fail the test case</w:t>
            </w:r>
          </w:p>
        </w:tc>
      </w:tr>
      <w:tr w:rsidR="00230A5D" w14:paraId="751ABD0B" w14:textId="77777777" w:rsidTr="005945AA">
        <w:tc>
          <w:tcPr>
            <w:tcW w:w="2694" w:type="dxa"/>
            <w:gridSpan w:val="2"/>
          </w:tcPr>
          <w:p w14:paraId="2054C8AF" w14:textId="77777777" w:rsidR="00230A5D" w:rsidRDefault="00230A5D" w:rsidP="00230A5D">
            <w:pPr>
              <w:pStyle w:val="CRCoverPage"/>
              <w:spacing w:after="0"/>
              <w:rPr>
                <w:b/>
                <w:i/>
                <w:noProof/>
                <w:sz w:val="8"/>
                <w:szCs w:val="8"/>
              </w:rPr>
            </w:pPr>
          </w:p>
        </w:tc>
        <w:tc>
          <w:tcPr>
            <w:tcW w:w="6946" w:type="dxa"/>
            <w:gridSpan w:val="9"/>
          </w:tcPr>
          <w:p w14:paraId="6FA3AC6D" w14:textId="77777777" w:rsidR="00230A5D" w:rsidRDefault="00230A5D" w:rsidP="00230A5D">
            <w:pPr>
              <w:pStyle w:val="CRCoverPage"/>
              <w:spacing w:after="0"/>
              <w:rPr>
                <w:noProof/>
                <w:sz w:val="8"/>
                <w:szCs w:val="8"/>
              </w:rPr>
            </w:pPr>
          </w:p>
        </w:tc>
      </w:tr>
      <w:tr w:rsidR="00230A5D" w14:paraId="668F6816" w14:textId="77777777" w:rsidTr="005945AA">
        <w:tc>
          <w:tcPr>
            <w:tcW w:w="2694" w:type="dxa"/>
            <w:gridSpan w:val="2"/>
            <w:tcBorders>
              <w:top w:val="single" w:sz="4" w:space="0" w:color="auto"/>
              <w:left w:val="single" w:sz="4" w:space="0" w:color="auto"/>
            </w:tcBorders>
          </w:tcPr>
          <w:p w14:paraId="1DD33B1F" w14:textId="77777777" w:rsidR="00230A5D" w:rsidRDefault="00230A5D" w:rsidP="00230A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FCBEF" w14:textId="0625BA01" w:rsidR="00230A5D" w:rsidRDefault="00230A5D" w:rsidP="00230A5D">
            <w:pPr>
              <w:pStyle w:val="CRCoverPage"/>
              <w:spacing w:after="0"/>
              <w:ind w:left="100"/>
              <w:rPr>
                <w:noProof/>
              </w:rPr>
            </w:pPr>
            <w:r>
              <w:rPr>
                <w:noProof/>
              </w:rPr>
              <w:t>7.1.1.6.1.NR5GC</w:t>
            </w:r>
          </w:p>
        </w:tc>
      </w:tr>
      <w:tr w:rsidR="00230A5D" w14:paraId="2B6287AA" w14:textId="77777777" w:rsidTr="005945AA">
        <w:tc>
          <w:tcPr>
            <w:tcW w:w="2694" w:type="dxa"/>
            <w:gridSpan w:val="2"/>
            <w:tcBorders>
              <w:left w:val="single" w:sz="4" w:space="0" w:color="auto"/>
            </w:tcBorders>
          </w:tcPr>
          <w:p w14:paraId="26991326" w14:textId="77777777" w:rsidR="00230A5D" w:rsidRDefault="00230A5D" w:rsidP="00230A5D">
            <w:pPr>
              <w:pStyle w:val="CRCoverPage"/>
              <w:spacing w:after="0"/>
              <w:rPr>
                <w:b/>
                <w:i/>
                <w:noProof/>
                <w:sz w:val="8"/>
                <w:szCs w:val="8"/>
              </w:rPr>
            </w:pPr>
          </w:p>
        </w:tc>
        <w:tc>
          <w:tcPr>
            <w:tcW w:w="6946" w:type="dxa"/>
            <w:gridSpan w:val="9"/>
            <w:tcBorders>
              <w:right w:val="single" w:sz="4" w:space="0" w:color="auto"/>
            </w:tcBorders>
          </w:tcPr>
          <w:p w14:paraId="598055A5" w14:textId="77777777" w:rsidR="00230A5D" w:rsidRDefault="00230A5D" w:rsidP="00230A5D">
            <w:pPr>
              <w:pStyle w:val="CRCoverPage"/>
              <w:spacing w:after="0"/>
              <w:rPr>
                <w:noProof/>
                <w:sz w:val="8"/>
                <w:szCs w:val="8"/>
              </w:rPr>
            </w:pPr>
          </w:p>
        </w:tc>
      </w:tr>
      <w:tr w:rsidR="00230A5D" w14:paraId="1EF466FB" w14:textId="77777777" w:rsidTr="005945AA">
        <w:tc>
          <w:tcPr>
            <w:tcW w:w="2694" w:type="dxa"/>
            <w:gridSpan w:val="2"/>
            <w:tcBorders>
              <w:left w:val="single" w:sz="4" w:space="0" w:color="auto"/>
            </w:tcBorders>
          </w:tcPr>
          <w:p w14:paraId="7DFB4DBC" w14:textId="77777777" w:rsidR="00230A5D" w:rsidRDefault="00230A5D" w:rsidP="00230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2225B" w14:textId="77777777" w:rsidR="00230A5D" w:rsidRDefault="00230A5D" w:rsidP="00230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CB6AD" w14:textId="77777777" w:rsidR="00230A5D" w:rsidRDefault="00230A5D" w:rsidP="00230A5D">
            <w:pPr>
              <w:pStyle w:val="CRCoverPage"/>
              <w:spacing w:after="0"/>
              <w:jc w:val="center"/>
              <w:rPr>
                <w:b/>
                <w:caps/>
                <w:noProof/>
              </w:rPr>
            </w:pPr>
            <w:r>
              <w:rPr>
                <w:b/>
                <w:caps/>
                <w:noProof/>
              </w:rPr>
              <w:t>N</w:t>
            </w:r>
          </w:p>
        </w:tc>
        <w:tc>
          <w:tcPr>
            <w:tcW w:w="2977" w:type="dxa"/>
            <w:gridSpan w:val="4"/>
          </w:tcPr>
          <w:p w14:paraId="6C08FED6" w14:textId="77777777" w:rsidR="00230A5D" w:rsidRDefault="00230A5D" w:rsidP="00230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5387A" w14:textId="77777777" w:rsidR="00230A5D" w:rsidRDefault="00230A5D" w:rsidP="00230A5D">
            <w:pPr>
              <w:pStyle w:val="CRCoverPage"/>
              <w:spacing w:after="0"/>
              <w:ind w:left="99"/>
              <w:rPr>
                <w:noProof/>
              </w:rPr>
            </w:pPr>
          </w:p>
        </w:tc>
      </w:tr>
      <w:tr w:rsidR="00230A5D" w14:paraId="63811EB5" w14:textId="77777777" w:rsidTr="005945AA">
        <w:tc>
          <w:tcPr>
            <w:tcW w:w="2694" w:type="dxa"/>
            <w:gridSpan w:val="2"/>
            <w:tcBorders>
              <w:left w:val="single" w:sz="4" w:space="0" w:color="auto"/>
            </w:tcBorders>
          </w:tcPr>
          <w:p w14:paraId="211F69AD" w14:textId="77777777" w:rsidR="00230A5D" w:rsidRDefault="00230A5D" w:rsidP="00230A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5D80E" w14:textId="77777777" w:rsidR="00230A5D" w:rsidRDefault="00230A5D" w:rsidP="00230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E727E" w14:textId="764DFA53" w:rsidR="00230A5D" w:rsidRDefault="00230A5D" w:rsidP="00230A5D">
            <w:pPr>
              <w:pStyle w:val="CRCoverPage"/>
              <w:spacing w:after="0"/>
              <w:jc w:val="center"/>
              <w:rPr>
                <w:b/>
                <w:caps/>
                <w:noProof/>
              </w:rPr>
            </w:pPr>
            <w:r>
              <w:rPr>
                <w:b/>
                <w:caps/>
                <w:noProof/>
              </w:rPr>
              <w:t>x</w:t>
            </w:r>
          </w:p>
        </w:tc>
        <w:tc>
          <w:tcPr>
            <w:tcW w:w="2977" w:type="dxa"/>
            <w:gridSpan w:val="4"/>
          </w:tcPr>
          <w:p w14:paraId="53DB2AB5" w14:textId="77777777" w:rsidR="00230A5D" w:rsidRDefault="00230A5D" w:rsidP="00230A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240EA" w14:textId="01B189D1" w:rsidR="00230A5D" w:rsidRDefault="00230A5D" w:rsidP="00230A5D">
            <w:pPr>
              <w:pStyle w:val="CRCoverPage"/>
              <w:spacing w:after="0"/>
              <w:ind w:left="99"/>
              <w:rPr>
                <w:noProof/>
              </w:rPr>
            </w:pPr>
          </w:p>
        </w:tc>
      </w:tr>
      <w:tr w:rsidR="00230A5D" w14:paraId="25283E9F" w14:textId="77777777" w:rsidTr="005945AA">
        <w:tc>
          <w:tcPr>
            <w:tcW w:w="2694" w:type="dxa"/>
            <w:gridSpan w:val="2"/>
            <w:tcBorders>
              <w:left w:val="single" w:sz="4" w:space="0" w:color="auto"/>
            </w:tcBorders>
          </w:tcPr>
          <w:p w14:paraId="6B83ED74" w14:textId="77777777" w:rsidR="00230A5D" w:rsidRDefault="00230A5D" w:rsidP="00230A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963F7" w14:textId="77777777" w:rsidR="00230A5D" w:rsidRDefault="00230A5D" w:rsidP="00230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CD911" w14:textId="2889328C" w:rsidR="00230A5D" w:rsidRDefault="00230A5D" w:rsidP="00230A5D">
            <w:pPr>
              <w:pStyle w:val="CRCoverPage"/>
              <w:spacing w:after="0"/>
              <w:jc w:val="center"/>
              <w:rPr>
                <w:b/>
                <w:caps/>
                <w:noProof/>
              </w:rPr>
            </w:pPr>
            <w:r>
              <w:rPr>
                <w:b/>
                <w:caps/>
                <w:noProof/>
              </w:rPr>
              <w:t>x</w:t>
            </w:r>
          </w:p>
        </w:tc>
        <w:tc>
          <w:tcPr>
            <w:tcW w:w="2977" w:type="dxa"/>
            <w:gridSpan w:val="4"/>
          </w:tcPr>
          <w:p w14:paraId="42E02EF4" w14:textId="77777777" w:rsidR="00230A5D" w:rsidRDefault="00230A5D" w:rsidP="00230A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760EF3" w14:textId="1300CB61" w:rsidR="00230A5D" w:rsidRDefault="00230A5D" w:rsidP="00230A5D">
            <w:pPr>
              <w:pStyle w:val="CRCoverPage"/>
              <w:spacing w:after="0"/>
              <w:ind w:left="99"/>
              <w:rPr>
                <w:noProof/>
              </w:rPr>
            </w:pPr>
          </w:p>
        </w:tc>
      </w:tr>
      <w:tr w:rsidR="00230A5D" w14:paraId="5CD2BC7D" w14:textId="77777777" w:rsidTr="005945AA">
        <w:tc>
          <w:tcPr>
            <w:tcW w:w="2694" w:type="dxa"/>
            <w:gridSpan w:val="2"/>
            <w:tcBorders>
              <w:left w:val="single" w:sz="4" w:space="0" w:color="auto"/>
            </w:tcBorders>
          </w:tcPr>
          <w:p w14:paraId="13F71209" w14:textId="77777777" w:rsidR="00230A5D" w:rsidRDefault="00230A5D" w:rsidP="00230A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7BA68F" w14:textId="77777777" w:rsidR="00230A5D" w:rsidRDefault="00230A5D" w:rsidP="00230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173C6" w14:textId="3264EA05" w:rsidR="00230A5D" w:rsidRDefault="00230A5D" w:rsidP="00230A5D">
            <w:pPr>
              <w:pStyle w:val="CRCoverPage"/>
              <w:spacing w:after="0"/>
              <w:jc w:val="center"/>
              <w:rPr>
                <w:b/>
                <w:caps/>
                <w:noProof/>
              </w:rPr>
            </w:pPr>
            <w:r>
              <w:rPr>
                <w:b/>
                <w:caps/>
                <w:noProof/>
              </w:rPr>
              <w:t>x</w:t>
            </w:r>
          </w:p>
        </w:tc>
        <w:tc>
          <w:tcPr>
            <w:tcW w:w="2977" w:type="dxa"/>
            <w:gridSpan w:val="4"/>
          </w:tcPr>
          <w:p w14:paraId="54B332C5" w14:textId="77777777" w:rsidR="00230A5D" w:rsidRDefault="00230A5D" w:rsidP="00230A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AF801C" w14:textId="2087016A" w:rsidR="00230A5D" w:rsidRDefault="00230A5D" w:rsidP="00230A5D">
            <w:pPr>
              <w:pStyle w:val="CRCoverPage"/>
              <w:spacing w:after="0"/>
              <w:ind w:left="99"/>
              <w:rPr>
                <w:noProof/>
              </w:rPr>
            </w:pPr>
          </w:p>
        </w:tc>
      </w:tr>
      <w:tr w:rsidR="00230A5D" w14:paraId="6090D6A1" w14:textId="77777777" w:rsidTr="005945AA">
        <w:tc>
          <w:tcPr>
            <w:tcW w:w="2694" w:type="dxa"/>
            <w:gridSpan w:val="2"/>
            <w:tcBorders>
              <w:left w:val="single" w:sz="4" w:space="0" w:color="auto"/>
            </w:tcBorders>
          </w:tcPr>
          <w:p w14:paraId="1B95ED3E" w14:textId="77777777" w:rsidR="00230A5D" w:rsidRDefault="00230A5D" w:rsidP="00230A5D">
            <w:pPr>
              <w:pStyle w:val="CRCoverPage"/>
              <w:spacing w:after="0"/>
              <w:rPr>
                <w:b/>
                <w:i/>
                <w:noProof/>
              </w:rPr>
            </w:pPr>
          </w:p>
        </w:tc>
        <w:tc>
          <w:tcPr>
            <w:tcW w:w="6946" w:type="dxa"/>
            <w:gridSpan w:val="9"/>
            <w:tcBorders>
              <w:right w:val="single" w:sz="4" w:space="0" w:color="auto"/>
            </w:tcBorders>
          </w:tcPr>
          <w:p w14:paraId="61BB113A" w14:textId="77777777" w:rsidR="00230A5D" w:rsidRDefault="00230A5D" w:rsidP="00230A5D">
            <w:pPr>
              <w:pStyle w:val="CRCoverPage"/>
              <w:spacing w:after="0"/>
              <w:rPr>
                <w:noProof/>
              </w:rPr>
            </w:pPr>
          </w:p>
        </w:tc>
      </w:tr>
      <w:tr w:rsidR="00230A5D" w14:paraId="11F24E4A" w14:textId="77777777" w:rsidTr="005945AA">
        <w:tc>
          <w:tcPr>
            <w:tcW w:w="2694" w:type="dxa"/>
            <w:gridSpan w:val="2"/>
            <w:tcBorders>
              <w:left w:val="single" w:sz="4" w:space="0" w:color="auto"/>
              <w:bottom w:val="single" w:sz="4" w:space="0" w:color="auto"/>
            </w:tcBorders>
          </w:tcPr>
          <w:p w14:paraId="2F86C24B" w14:textId="77777777" w:rsidR="00230A5D" w:rsidRDefault="00230A5D" w:rsidP="00230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D88EFC" w14:textId="77777777" w:rsidR="00230A5D" w:rsidRDefault="00230A5D" w:rsidP="00230A5D">
            <w:pPr>
              <w:pStyle w:val="CRCoverPage"/>
              <w:spacing w:after="0"/>
              <w:ind w:left="100"/>
              <w:rPr>
                <w:noProof/>
              </w:rPr>
            </w:pPr>
          </w:p>
        </w:tc>
      </w:tr>
      <w:tr w:rsidR="00230A5D" w:rsidRPr="008863B9" w14:paraId="06AB0D55" w14:textId="77777777" w:rsidTr="005945AA">
        <w:tc>
          <w:tcPr>
            <w:tcW w:w="2694" w:type="dxa"/>
            <w:gridSpan w:val="2"/>
            <w:tcBorders>
              <w:top w:val="single" w:sz="4" w:space="0" w:color="auto"/>
              <w:bottom w:val="single" w:sz="4" w:space="0" w:color="auto"/>
            </w:tcBorders>
          </w:tcPr>
          <w:p w14:paraId="17B22036" w14:textId="77777777" w:rsidR="00230A5D" w:rsidRPr="008863B9" w:rsidRDefault="00230A5D" w:rsidP="00230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A7B5B" w14:textId="77777777" w:rsidR="00230A5D" w:rsidRPr="008863B9" w:rsidRDefault="00230A5D" w:rsidP="00230A5D">
            <w:pPr>
              <w:pStyle w:val="CRCoverPage"/>
              <w:spacing w:after="0"/>
              <w:ind w:left="100"/>
              <w:rPr>
                <w:noProof/>
                <w:sz w:val="8"/>
                <w:szCs w:val="8"/>
              </w:rPr>
            </w:pPr>
          </w:p>
        </w:tc>
      </w:tr>
      <w:tr w:rsidR="00230A5D" w14:paraId="66C2F470" w14:textId="77777777" w:rsidTr="005945AA">
        <w:tc>
          <w:tcPr>
            <w:tcW w:w="2694" w:type="dxa"/>
            <w:gridSpan w:val="2"/>
            <w:tcBorders>
              <w:top w:val="single" w:sz="4" w:space="0" w:color="auto"/>
              <w:left w:val="single" w:sz="4" w:space="0" w:color="auto"/>
              <w:bottom w:val="single" w:sz="4" w:space="0" w:color="auto"/>
            </w:tcBorders>
          </w:tcPr>
          <w:p w14:paraId="6B2B1CFD" w14:textId="77777777" w:rsidR="00230A5D" w:rsidRDefault="00230A5D" w:rsidP="00230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40F11" w14:textId="77777777" w:rsidR="00230A5D" w:rsidRDefault="00230A5D" w:rsidP="00230A5D">
            <w:pPr>
              <w:pStyle w:val="CRCoverPage"/>
              <w:spacing w:after="0"/>
              <w:ind w:left="100"/>
              <w:rPr>
                <w:noProof/>
              </w:rPr>
            </w:pPr>
          </w:p>
        </w:tc>
      </w:tr>
    </w:tbl>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202875565"/>
      <w:r w:rsidRPr="00E12CDE">
        <w:rPr>
          <w:rStyle w:val="Emphasis"/>
          <w:rFonts w:ascii="Arial" w:hAnsi="Arial" w:cs="Arial"/>
          <w:b w:val="0"/>
          <w:i w:val="0"/>
        </w:rPr>
        <w:t>Table of Contents</w:t>
      </w:r>
      <w:bookmarkEnd w:id="0"/>
    </w:p>
    <w:p w14:paraId="01D13415" w14:textId="546A43AB" w:rsidR="00B80386"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80386" w:rsidRPr="00B67AFD">
        <w:rPr>
          <w:rFonts w:ascii="Arial" w:hAnsi="Arial" w:cs="Arial"/>
          <w:iCs/>
          <w:noProof/>
        </w:rPr>
        <w:t>Table of Contents</w:t>
      </w:r>
      <w:r w:rsidR="00B80386">
        <w:rPr>
          <w:noProof/>
        </w:rPr>
        <w:tab/>
      </w:r>
      <w:r w:rsidR="00B80386">
        <w:rPr>
          <w:noProof/>
        </w:rPr>
        <w:fldChar w:fldCharType="begin"/>
      </w:r>
      <w:r w:rsidR="00B80386">
        <w:rPr>
          <w:noProof/>
        </w:rPr>
        <w:instrText xml:space="preserve"> PAGEREF _Toc202875565 \h </w:instrText>
      </w:r>
      <w:r w:rsidR="00B80386">
        <w:rPr>
          <w:noProof/>
        </w:rPr>
      </w:r>
      <w:r w:rsidR="00B80386">
        <w:rPr>
          <w:noProof/>
        </w:rPr>
        <w:fldChar w:fldCharType="separate"/>
      </w:r>
      <w:r w:rsidR="00B80386">
        <w:rPr>
          <w:noProof/>
        </w:rPr>
        <w:t>3</w:t>
      </w:r>
      <w:r w:rsidR="00B80386">
        <w:rPr>
          <w:noProof/>
        </w:rPr>
        <w:fldChar w:fldCharType="end"/>
      </w:r>
    </w:p>
    <w:p w14:paraId="51C7C3B3" w14:textId="7A4901DC" w:rsidR="00B80386" w:rsidRDefault="00B80386">
      <w:pPr>
        <w:pStyle w:val="TOC1"/>
        <w:rPr>
          <w:rFonts w:asciiTheme="minorHAnsi" w:hAnsiTheme="minorHAnsi" w:cstheme="minorBidi"/>
          <w:noProof/>
          <w:kern w:val="2"/>
          <w:sz w:val="24"/>
          <w:szCs w:val="24"/>
          <w:lang w:eastAsia="en-GB"/>
          <w14:ligatures w14:val="standardContextual"/>
        </w:rPr>
      </w:pPr>
      <w:r w:rsidRPr="00B67AFD">
        <w:rPr>
          <w:rFonts w:cs="Arial"/>
          <w:noProof/>
        </w:rPr>
        <w:t>1</w:t>
      </w:r>
      <w:r>
        <w:rPr>
          <w:rFonts w:asciiTheme="minorHAnsi" w:hAnsiTheme="minorHAnsi" w:cstheme="minorBidi"/>
          <w:noProof/>
          <w:kern w:val="2"/>
          <w:sz w:val="24"/>
          <w:szCs w:val="24"/>
          <w:lang w:eastAsia="en-GB"/>
          <w14:ligatures w14:val="standardContextual"/>
        </w:rPr>
        <w:tab/>
      </w:r>
      <w:r w:rsidRPr="00B67AFD">
        <w:rPr>
          <w:rFonts w:cs="Arial"/>
          <w:noProof/>
        </w:rPr>
        <w:t>Overview</w:t>
      </w:r>
      <w:r>
        <w:rPr>
          <w:noProof/>
        </w:rPr>
        <w:tab/>
      </w:r>
      <w:r>
        <w:rPr>
          <w:noProof/>
        </w:rPr>
        <w:fldChar w:fldCharType="begin"/>
      </w:r>
      <w:r>
        <w:rPr>
          <w:noProof/>
        </w:rPr>
        <w:instrText xml:space="preserve"> PAGEREF _Toc202875566 \h </w:instrText>
      </w:r>
      <w:r>
        <w:rPr>
          <w:noProof/>
        </w:rPr>
      </w:r>
      <w:r>
        <w:rPr>
          <w:noProof/>
        </w:rPr>
        <w:fldChar w:fldCharType="separate"/>
      </w:r>
      <w:r>
        <w:rPr>
          <w:noProof/>
        </w:rPr>
        <w:t>4</w:t>
      </w:r>
      <w:r>
        <w:rPr>
          <w:noProof/>
        </w:rPr>
        <w:fldChar w:fldCharType="end"/>
      </w:r>
    </w:p>
    <w:p w14:paraId="77AB7B19" w14:textId="0CA24AE9" w:rsidR="00B80386" w:rsidRDefault="00B80386">
      <w:pPr>
        <w:pStyle w:val="TOC1"/>
        <w:rPr>
          <w:rFonts w:asciiTheme="minorHAnsi" w:hAnsiTheme="minorHAnsi" w:cstheme="minorBidi"/>
          <w:noProof/>
          <w:kern w:val="2"/>
          <w:sz w:val="24"/>
          <w:szCs w:val="24"/>
          <w:lang w:eastAsia="en-GB"/>
          <w14:ligatures w14:val="standardContextual"/>
        </w:rPr>
      </w:pPr>
      <w:r w:rsidRPr="00B67AFD">
        <w:rPr>
          <w:rFonts w:cs="Arial"/>
          <w:noProof/>
        </w:rPr>
        <w:t>2</w:t>
      </w:r>
      <w:r>
        <w:rPr>
          <w:rFonts w:asciiTheme="minorHAnsi" w:hAnsiTheme="minorHAnsi" w:cstheme="minorBidi"/>
          <w:noProof/>
          <w:kern w:val="2"/>
          <w:sz w:val="24"/>
          <w:szCs w:val="24"/>
          <w:lang w:eastAsia="en-GB"/>
          <w14:ligatures w14:val="standardContextual"/>
        </w:rPr>
        <w:tab/>
      </w:r>
      <w:r w:rsidRPr="00B67AFD">
        <w:rPr>
          <w:rFonts w:cs="Arial"/>
          <w:noProof/>
        </w:rPr>
        <w:t>Corrections required</w:t>
      </w:r>
      <w:r>
        <w:rPr>
          <w:noProof/>
        </w:rPr>
        <w:tab/>
      </w:r>
      <w:r>
        <w:rPr>
          <w:noProof/>
        </w:rPr>
        <w:fldChar w:fldCharType="begin"/>
      </w:r>
      <w:r>
        <w:rPr>
          <w:noProof/>
        </w:rPr>
        <w:instrText xml:space="preserve"> PAGEREF _Toc202875567 \h </w:instrText>
      </w:r>
      <w:r>
        <w:rPr>
          <w:noProof/>
        </w:rPr>
      </w:r>
      <w:r>
        <w:rPr>
          <w:noProof/>
        </w:rPr>
        <w:fldChar w:fldCharType="separate"/>
      </w:r>
      <w:r>
        <w:rPr>
          <w:noProof/>
        </w:rPr>
        <w:t>4</w:t>
      </w:r>
      <w:r>
        <w:rPr>
          <w:noProof/>
        </w:rPr>
        <w:fldChar w:fldCharType="end"/>
      </w:r>
    </w:p>
    <w:p w14:paraId="089E7375" w14:textId="727B77D9" w:rsidR="00B80386" w:rsidRDefault="00B80386">
      <w:pPr>
        <w:pStyle w:val="TOC2"/>
        <w:rPr>
          <w:rFonts w:asciiTheme="minorHAnsi" w:hAnsiTheme="minorHAnsi" w:cstheme="minorBidi"/>
          <w:noProof/>
          <w:kern w:val="2"/>
          <w:sz w:val="24"/>
          <w:szCs w:val="24"/>
          <w:lang w:eastAsia="en-GB"/>
          <w14:ligatures w14:val="standardContextual"/>
        </w:rPr>
      </w:pPr>
      <w:r w:rsidRPr="00B67AFD">
        <w:rPr>
          <w:b/>
          <w:noProof/>
          <w:lang w:val="pt-BR"/>
        </w:rPr>
        <w:t>2.1</w:t>
      </w:r>
      <w:r>
        <w:rPr>
          <w:rFonts w:asciiTheme="minorHAnsi" w:hAnsiTheme="minorHAnsi" w:cstheme="minorBidi"/>
          <w:noProof/>
          <w:kern w:val="2"/>
          <w:sz w:val="24"/>
          <w:szCs w:val="24"/>
          <w:lang w:eastAsia="en-GB"/>
          <w14:ligatures w14:val="standardContextual"/>
        </w:rPr>
        <w:tab/>
      </w:r>
      <w:r w:rsidRPr="00B67AFD">
        <w:rPr>
          <w:b/>
          <w:noProof/>
          <w:lang w:val="pt-BR"/>
        </w:rPr>
        <w:t>Change 1</w:t>
      </w:r>
      <w:r>
        <w:rPr>
          <w:noProof/>
        </w:rPr>
        <w:tab/>
      </w:r>
      <w:r>
        <w:rPr>
          <w:noProof/>
        </w:rPr>
        <w:fldChar w:fldCharType="begin"/>
      </w:r>
      <w:r>
        <w:rPr>
          <w:noProof/>
        </w:rPr>
        <w:instrText xml:space="preserve"> PAGEREF _Toc202875568 \h </w:instrText>
      </w:r>
      <w:r>
        <w:rPr>
          <w:noProof/>
        </w:rPr>
      </w:r>
      <w:r>
        <w:rPr>
          <w:noProof/>
        </w:rPr>
        <w:fldChar w:fldCharType="separate"/>
      </w:r>
      <w:r>
        <w:rPr>
          <w:noProof/>
        </w:rPr>
        <w:t>4</w:t>
      </w:r>
      <w:r>
        <w:rPr>
          <w:noProof/>
        </w:rPr>
        <w:fldChar w:fldCharType="end"/>
      </w:r>
    </w:p>
    <w:p w14:paraId="41C00F45" w14:textId="1C4E0A2E" w:rsidR="00B80386" w:rsidRDefault="00B80386">
      <w:pPr>
        <w:pStyle w:val="TOC2"/>
        <w:rPr>
          <w:rFonts w:asciiTheme="minorHAnsi" w:hAnsiTheme="minorHAnsi" w:cstheme="minorBidi"/>
          <w:noProof/>
          <w:kern w:val="2"/>
          <w:sz w:val="24"/>
          <w:szCs w:val="24"/>
          <w:lang w:eastAsia="en-GB"/>
          <w14:ligatures w14:val="standardContextual"/>
        </w:rPr>
      </w:pPr>
      <w:r w:rsidRPr="00B67AFD">
        <w:rPr>
          <w:b/>
          <w:noProof/>
          <w:lang w:val="pt-BR"/>
        </w:rPr>
        <w:t>2.2</w:t>
      </w:r>
      <w:r>
        <w:rPr>
          <w:rFonts w:asciiTheme="minorHAnsi" w:hAnsiTheme="minorHAnsi" w:cstheme="minorBidi"/>
          <w:noProof/>
          <w:kern w:val="2"/>
          <w:sz w:val="24"/>
          <w:szCs w:val="24"/>
          <w:lang w:eastAsia="en-GB"/>
          <w14:ligatures w14:val="standardContextual"/>
        </w:rPr>
        <w:tab/>
      </w:r>
      <w:r w:rsidRPr="00B67AFD">
        <w:rPr>
          <w:b/>
          <w:noProof/>
          <w:lang w:val="pt-BR"/>
        </w:rPr>
        <w:t>Change 2</w:t>
      </w:r>
      <w:r>
        <w:rPr>
          <w:noProof/>
        </w:rPr>
        <w:tab/>
      </w:r>
      <w:r>
        <w:rPr>
          <w:noProof/>
        </w:rPr>
        <w:fldChar w:fldCharType="begin"/>
      </w:r>
      <w:r>
        <w:rPr>
          <w:noProof/>
        </w:rPr>
        <w:instrText xml:space="preserve"> PAGEREF _Toc202875569 \h </w:instrText>
      </w:r>
      <w:r>
        <w:rPr>
          <w:noProof/>
        </w:rPr>
      </w:r>
      <w:r>
        <w:rPr>
          <w:noProof/>
        </w:rPr>
        <w:fldChar w:fldCharType="separate"/>
      </w:r>
      <w:r>
        <w:rPr>
          <w:noProof/>
        </w:rPr>
        <w:t>17</w:t>
      </w:r>
      <w:r>
        <w:rPr>
          <w:noProof/>
        </w:rPr>
        <w:fldChar w:fldCharType="end"/>
      </w:r>
    </w:p>
    <w:p w14:paraId="302138F3" w14:textId="001693A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202875566"/>
      <w:r w:rsidRPr="00E12CDE">
        <w:rPr>
          <w:rFonts w:cs="Arial"/>
        </w:rPr>
        <w:t>Overview</w:t>
      </w:r>
      <w:bookmarkEnd w:id="1"/>
      <w:bookmarkEnd w:id="2"/>
    </w:p>
    <w:p w14:paraId="12813EE7" w14:textId="3DE15EFB" w:rsidR="000453F5"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bookmarkStart w:id="3" w:name="_Toc122434488"/>
      <w:bookmarkStart w:id="4" w:name="_Toc295288959"/>
      <w:r w:rsidRPr="006076C4">
        <w:rPr>
          <w:rFonts w:cs="Arial"/>
        </w:rPr>
        <w:t>This document lists all the essential changes needed to correct problems in the iwd-TTCN3-B202</w:t>
      </w:r>
      <w:r w:rsidR="001F1D7D">
        <w:rPr>
          <w:rFonts w:cs="Arial"/>
        </w:rPr>
        <w:t>5</w:t>
      </w:r>
      <w:r w:rsidRPr="006076C4">
        <w:rPr>
          <w:rFonts w:cs="Arial"/>
        </w:rPr>
        <w:t>-06_D2</w:t>
      </w:r>
      <w:r>
        <w:rPr>
          <w:rFonts w:cs="Arial"/>
        </w:rPr>
        <w:t>5</w:t>
      </w:r>
      <w:r w:rsidRPr="006076C4">
        <w:rPr>
          <w:rFonts w:cs="Arial"/>
        </w:rPr>
        <w:t>wk</w:t>
      </w:r>
      <w:r>
        <w:rPr>
          <w:rFonts w:cs="Arial"/>
        </w:rPr>
        <w:t>24</w:t>
      </w:r>
      <w:r w:rsidRPr="006076C4">
        <w:rPr>
          <w:rFonts w:cs="Arial"/>
        </w:rPr>
        <w:t xml:space="preserve"> related to the title of this CR</w:t>
      </w:r>
      <w:r w:rsidRPr="006076C4">
        <w:rPr>
          <w:rFonts w:cs="Arial"/>
          <w:lang w:eastAsia="ja-JP"/>
        </w:rPr>
        <w:t xml:space="preserve">. </w:t>
      </w:r>
    </w:p>
    <w:p w14:paraId="0356CD48"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340E00D3"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184264F0" w14:textId="57A8683E"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hyperlink r:id="rId19" w:history="1">
        <w:r w:rsidRPr="00025D5F">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2A57A3D8" w14:textId="77777777" w:rsidR="00DE555B" w:rsidRDefault="00444FBC">
      <w:pPr>
        <w:pStyle w:val="Heading1"/>
        <w:numPr>
          <w:ilvl w:val="0"/>
          <w:numId w:val="1"/>
        </w:numPr>
        <w:autoSpaceDN w:val="0"/>
        <w:rPr>
          <w:rFonts w:cs="Arial"/>
        </w:rPr>
      </w:pPr>
      <w:bookmarkStart w:id="5" w:name="_Toc202875567"/>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202875568"/>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D99ADD7" w:rsidR="00BB6C5E" w:rsidRPr="000D7399" w:rsidRDefault="00680005" w:rsidP="00115981">
            <w:pPr>
              <w:spacing w:after="0"/>
              <w:rPr>
                <w:rFonts w:ascii="Arial" w:hAnsi="Arial" w:cs="Arial"/>
              </w:rPr>
            </w:pPr>
            <w:r w:rsidRPr="00680005">
              <w:rPr>
                <w:rFonts w:ascii="Arial" w:hAnsi="Arial" w:cs="Arial"/>
              </w:rPr>
              <w:t>f_TC_7_1_1_6_</w:t>
            </w:r>
            <w:r w:rsidR="006F3E28">
              <w:rPr>
                <w:rFonts w:ascii="Arial" w:hAnsi="Arial" w:cs="Arial"/>
              </w:rPr>
              <w:t>1</w:t>
            </w:r>
            <w:r w:rsidRPr="00680005">
              <w:rPr>
                <w:rFonts w:ascii="Arial" w:hAnsi="Arial" w:cs="Arial"/>
              </w:rPr>
              <w:t>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FA27E8F" w14:textId="77777777" w:rsidR="00D80AFF" w:rsidRDefault="00D80AFF" w:rsidP="00D80AFF">
            <w:pPr>
              <w:pStyle w:val="CRCoverPage"/>
              <w:spacing w:after="0"/>
              <w:rPr>
                <w:noProof/>
              </w:rPr>
            </w:pPr>
            <w:r>
              <w:rPr>
                <w:noProof/>
              </w:rPr>
              <w:t>The current TTCN implementation fails the testcase when run with a device in Multi-PDU mode.</w:t>
            </w:r>
          </w:p>
          <w:p w14:paraId="47DE37D3" w14:textId="77777777" w:rsidR="00D80AFF" w:rsidRDefault="00D80AFF" w:rsidP="00D80AFF">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33106781" w14:textId="77777777" w:rsidR="00D80AFF" w:rsidRDefault="00D80AFF" w:rsidP="00D80AFF">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175F8F24" w14:textId="77777777" w:rsidR="00D80AFF" w:rsidRDefault="00D80AFF" w:rsidP="00D80AFF">
            <w:pPr>
              <w:pStyle w:val="CRCoverPage"/>
              <w:spacing w:after="0"/>
              <w:rPr>
                <w:noProof/>
              </w:rPr>
            </w:pPr>
          </w:p>
          <w:p w14:paraId="0458A18E" w14:textId="4803124C" w:rsidR="00DC529E" w:rsidRPr="00241F66" w:rsidRDefault="00D80AFF" w:rsidP="00D80AFF">
            <w:pPr>
              <w:pStyle w:val="CRCoverPage"/>
              <w:spacing w:after="0"/>
              <w:rPr>
                <w:rFonts w:eastAsia="SimSun" w:cs="Arial"/>
                <w:lang w:eastAsia="zh-CN"/>
              </w:rPr>
            </w:pPr>
            <w:r>
              <w:rPr>
                <w:noProof/>
              </w:rPr>
              <w:t>TTCN CR R5s250158 was raised to address the same issue for testcase 7.1.1.6.2.NR5GC.</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72FCD6EB" w14:textId="77777777" w:rsidR="00D80AFF" w:rsidRDefault="00D80AFF" w:rsidP="00D80AFF">
            <w:pPr>
              <w:pStyle w:val="CRCoverPage"/>
              <w:spacing w:after="0"/>
              <w:rPr>
                <w:noProof/>
              </w:rPr>
            </w:pPr>
            <w:r>
              <w:rPr>
                <w:noProof/>
              </w:rPr>
              <w:t xml:space="preserve">Declared and initialized a variable </w:t>
            </w:r>
            <w:r w:rsidRPr="00C2154B">
              <w:rPr>
                <w:noProof/>
              </w:rPr>
              <w:t>v_LCID</w:t>
            </w:r>
            <w:r>
              <w:rPr>
                <w:noProof/>
              </w:rPr>
              <w:t>:</w:t>
            </w:r>
          </w:p>
          <w:p w14:paraId="68CDF14D" w14:textId="77777777" w:rsidR="00D80AFF" w:rsidRDefault="00D80AFF" w:rsidP="00D80AFF">
            <w:pPr>
              <w:pStyle w:val="CRCoverPage"/>
              <w:spacing w:after="0"/>
              <w:rPr>
                <w:noProof/>
              </w:rPr>
            </w:pPr>
            <w:r w:rsidRPr="00C2154B">
              <w:rPr>
                <w:noProof/>
              </w:rPr>
              <w:t>var B6_Type v_LCID := int2bit(p_NR_DRB_Id+3, 6);</w:t>
            </w:r>
          </w:p>
          <w:p w14:paraId="3FAF0199" w14:textId="77777777" w:rsidR="00D80AFF" w:rsidRDefault="00D80AFF" w:rsidP="00D80AFF">
            <w:pPr>
              <w:pStyle w:val="CRCoverPage"/>
              <w:spacing w:after="0"/>
              <w:rPr>
                <w:noProof/>
              </w:rPr>
            </w:pPr>
          </w:p>
          <w:p w14:paraId="37DD1044" w14:textId="23ED6FC1" w:rsidR="00D80AFF" w:rsidRDefault="00D80AFF" w:rsidP="00D80AFF">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 </w:t>
            </w:r>
            <w:r w:rsidRPr="00C2154B">
              <w:rPr>
                <w:noProof/>
              </w:rPr>
              <w:t>f_TC_7_1_1_6_</w:t>
            </w:r>
            <w:r w:rsidR="006F3E28">
              <w:rPr>
                <w:noProof/>
              </w:rPr>
              <w:t>1</w:t>
            </w:r>
            <w:r w:rsidRPr="00C2154B">
              <w:rPr>
                <w:noProof/>
              </w:rPr>
              <w:t>_NR_TestBody1</w:t>
            </w:r>
            <w:r>
              <w:rPr>
                <w:noProof/>
              </w:rPr>
              <w:t>.</w:t>
            </w:r>
          </w:p>
          <w:p w14:paraId="36C5D7B2" w14:textId="77777777" w:rsidR="00D80AFF" w:rsidRDefault="00D80AFF" w:rsidP="00D80AFF">
            <w:pPr>
              <w:pStyle w:val="CRCoverPage"/>
              <w:spacing w:after="0"/>
              <w:rPr>
                <w:noProof/>
              </w:rPr>
            </w:pPr>
          </w:p>
          <w:p w14:paraId="5EF09D15" w14:textId="77777777" w:rsidR="00D80AFF" w:rsidRDefault="00D80AFF" w:rsidP="00D80AFF">
            <w:pPr>
              <w:pStyle w:val="CRCoverPage"/>
              <w:spacing w:after="0"/>
              <w:rPr>
                <w:noProof/>
              </w:rPr>
            </w:pPr>
            <w:r>
              <w:rPr>
                <w:noProof/>
              </w:rPr>
              <w:t>Please see below.</w:t>
            </w:r>
          </w:p>
          <w:p w14:paraId="4FC70B2A" w14:textId="77777777" w:rsidR="00D80AFF" w:rsidRDefault="00D80AFF" w:rsidP="00D80AFF">
            <w:pPr>
              <w:pStyle w:val="CRCoverPage"/>
              <w:spacing w:after="0"/>
              <w:rPr>
                <w:noProof/>
              </w:rPr>
            </w:pPr>
            <w:r>
              <w:rPr>
                <w:noProof/>
              </w:rPr>
              <w:t>This solution is already implemented for 7.1.1.6.2.NR5GC</w:t>
            </w:r>
          </w:p>
          <w:p w14:paraId="390CE678" w14:textId="392246A4" w:rsidR="00BB6C5E" w:rsidRPr="007E26D6" w:rsidRDefault="00BB6C5E" w:rsidP="00A115D5">
            <w:pPr>
              <w:pStyle w:val="CRCoverPage"/>
              <w:spacing w:after="0"/>
              <w:rPr>
                <w:rFonts w:cs="Arial"/>
              </w:rPr>
            </w:pP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r w:rsidRPr="009E379F">
              <w:rPr>
                <w:rFonts w:ascii="Arial" w:hAnsi="Arial" w:cs="Arial"/>
                <w:lang w:val="en-IN" w:eastAsia="en-GB"/>
              </w:rPr>
              <w:t>MAC_SPS_TC_Common_NR.ttcn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03F977C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function f_TC_7_1_1_6_1_NR_TestBody1(DRB_Identity p_NR_DRB_Id) runs on NR_BASE_PTC return SubFrameTiming_Type</w:t>
            </w:r>
          </w:p>
          <w:p w14:paraId="1474276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717FFF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const_SPS_Period :=80; // period in milli seconds</w:t>
            </w:r>
          </w:p>
          <w:p w14:paraId="7EC3A2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const_HARQ_Id := 1; //arbitrarily selected in steps 17 and 20</w:t>
            </w:r>
          </w:p>
          <w:p w14:paraId="3238986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NR_MAC_SDU_Type v_EncodedRlcPdu1;</w:t>
            </w:r>
          </w:p>
          <w:p w14:paraId="403AD6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NR_MAC_SDU_SubPDU_List_Type v_SDU_SubPDUListDL;</w:t>
            </w:r>
          </w:p>
          <w:p w14:paraId="2C3AF9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NR_MAC_PDUList_Type v_MAC_PDUListDL;</w:t>
            </w:r>
          </w:p>
          <w:p w14:paraId="6D8CD93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w:t>
            </w:r>
          </w:p>
          <w:p w14:paraId="4F7563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v_TimingDL_2;</w:t>
            </w:r>
          </w:p>
          <w:p w14:paraId="656A93A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v_TimingDL_CRNTI;</w:t>
            </w:r>
          </w:p>
          <w:p w14:paraId="44B06E5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w:t>
            </w:r>
          </w:p>
          <w:p w14:paraId="3F863B0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v_TimingUL_2;</w:t>
            </w:r>
          </w:p>
          <w:p w14:paraId="1B9253B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v_TimingUL_3;</w:t>
            </w:r>
          </w:p>
          <w:p w14:paraId="57A1FF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v_TimingUL_4;</w:t>
            </w:r>
          </w:p>
          <w:p w14:paraId="7CC172D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v_TimingUL_5_CRNTI;</w:t>
            </w:r>
          </w:p>
          <w:p w14:paraId="245F0D3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v_TimingUL_6;</w:t>
            </w:r>
          </w:p>
          <w:p w14:paraId="6D8A43C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v_TimingUL_7; //@sic R5s240660 R5s240565r1 sic@</w:t>
            </w:r>
          </w:p>
          <w:p w14:paraId="6C580D5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v_TimingUL_9;</w:t>
            </w:r>
          </w:p>
          <w:p w14:paraId="0905158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v_TimingUL_10;</w:t>
            </w:r>
          </w:p>
          <w:p w14:paraId="2317C22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v_TimingUL_11;</w:t>
            </w:r>
          </w:p>
          <w:p w14:paraId="6180DB9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v_TimingDL_Step11b;  //@sic R5s240268 sic@</w:t>
            </w:r>
          </w:p>
          <w:p w14:paraId="27740B6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SubcarrierSpacing v_SCS := f_NR_CellInfo_GetSCS(nr_Cell1);</w:t>
            </w:r>
          </w:p>
          <w:p w14:paraId="29E5BA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v_I_MCS;      // Modulation and Coding Scehme Index</w:t>
            </w:r>
          </w:p>
          <w:p w14:paraId="6D27B2B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v_N_PRB;      // Number of physical resource Blocks</w:t>
            </w:r>
          </w:p>
          <w:p w14:paraId="27002BE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NR_PhysicalParameters_Type v_NR_PhysicalParameters := f_NR_CellInfo_GetPhysicalParameters(nr_Cell1);</w:t>
            </w:r>
          </w:p>
          <w:p w14:paraId="4CA084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NR_DciDlInfo_Type v_DciDlInfo := f_NR_DciDlInfo_Init(v_NR_PhysicalParameters, cds_NR_DciFormat_1_0_Params_SetPDSCHarqIndicator(v_NR_PhysicalParameters.SubcarrierSpacing, -, cs_NR_DciFormat_1_X_PdschHarqTimingIndicator('111'B)), cs_NR_RedundancyVersionList_SingleRV(0));  //@sic R5s237339 sic@</w:t>
            </w:r>
          </w:p>
          <w:p w14:paraId="45135E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R5s240155 sic@</w:t>
            </w:r>
          </w:p>
          <w:p w14:paraId="130CE22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704DF26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v_RetransSchInt := 20; //@sic R5s250065 sic@</w:t>
            </w:r>
          </w:p>
          <w:p w14:paraId="79591E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i;</w:t>
            </w:r>
          </w:p>
          <w:p w14:paraId="6AEB60E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NR_RedundancyVersionList_Type v_RVList := {0, 2, 3, 1, 0};</w:t>
            </w:r>
          </w:p>
          <w:p w14:paraId="62F2944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v_Nack_Count := 0;</w:t>
            </w:r>
          </w:p>
          <w:p w14:paraId="00B0C03B" w14:textId="3A4701E5"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v_Ack_Count := 0;</w:t>
            </w:r>
          </w:p>
          <w:p w14:paraId="17CB44C5" w14:textId="77777777" w:rsidR="006F3E28" w:rsidRPr="006F3E28" w:rsidRDefault="006F3E28" w:rsidP="006F3E28">
            <w:pPr>
              <w:autoSpaceDE w:val="0"/>
              <w:autoSpaceDN w:val="0"/>
              <w:adjustRightInd w:val="0"/>
              <w:spacing w:after="0"/>
              <w:rPr>
                <w:rFonts w:ascii="Arial" w:hAnsi="Arial" w:cs="Arial"/>
                <w:bCs/>
              </w:rPr>
            </w:pPr>
          </w:p>
          <w:p w14:paraId="6C19E8EB" w14:textId="77777777" w:rsidR="006F3E28" w:rsidRPr="006F3E28" w:rsidRDefault="006F3E28" w:rsidP="006F3E28">
            <w:pPr>
              <w:autoSpaceDE w:val="0"/>
              <w:autoSpaceDN w:val="0"/>
              <w:adjustRightInd w:val="0"/>
              <w:spacing w:after="0"/>
              <w:rPr>
                <w:rFonts w:ascii="Arial" w:hAnsi="Arial" w:cs="Arial"/>
                <w:bCs/>
              </w:rPr>
            </w:pPr>
          </w:p>
          <w:p w14:paraId="390983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timer t_Watchdog := 10.0;</w:t>
            </w:r>
          </w:p>
          <w:p w14:paraId="3CFE45C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01C807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f_NR_ULGrantConfiguration_Stop(nr_Cell1);</w:t>
            </w:r>
          </w:p>
          <w:p w14:paraId="71DBB2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455B7C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Configure for indication of UL HARQ ACK/NACK</w:t>
            </w:r>
          </w:p>
          <w:p w14:paraId="37784E1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cds_NR_SystemIndCtrl_UL_HARQ(enable));</w:t>
            </w:r>
          </w:p>
          <w:p w14:paraId="1D58D1C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Initialise Nprb and Imcs for TBsize=352</w:t>
            </w:r>
          </w:p>
          <w:p w14:paraId="737477B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R5s230300 sic@</w:t>
            </w:r>
          </w:p>
          <w:p w14:paraId="562178B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 f_NR_CellInfo_GetIsFR1(nr_Cell1)) {v_N_PRB := 7; v_I_MCS:= 3;} //TS 38.508-1 Table 4.6.3-51 Table 4.6.3-51 =1, so 38.523-3 Table B.1.1.2-3</w:t>
            </w:r>
          </w:p>
          <w:p w14:paraId="5D20675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{v_N_PRB :=11 ; v_I_MCS:= 0}//TS 38.508-1 Table 4.6.3-51 Table 4.6.3-51 =0, so 38.523-3 Table B.1.1.1-3</w:t>
            </w:r>
          </w:p>
          <w:p w14:paraId="3F290ED5" w14:textId="77777777" w:rsidR="006F3E28" w:rsidRPr="006F3E28" w:rsidRDefault="006F3E28" w:rsidP="006F3E28">
            <w:pPr>
              <w:autoSpaceDE w:val="0"/>
              <w:autoSpaceDN w:val="0"/>
              <w:adjustRightInd w:val="0"/>
              <w:spacing w:after="0"/>
              <w:rPr>
                <w:rFonts w:ascii="Arial" w:hAnsi="Arial" w:cs="Arial"/>
                <w:bCs/>
              </w:rPr>
            </w:pPr>
          </w:p>
          <w:p w14:paraId="252ACA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f_NR_GetNextSendOccasion_DL(nr_Cell1, 480);</w:t>
            </w:r>
          </w:p>
          <w:p w14:paraId="75B621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  v_TimingDL;</w:t>
            </w:r>
          </w:p>
          <w:p w14:paraId="6724D7A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v_TimingUL_1.Symbol := valueof(cs_SymbolTimingInfo_Any); //@sic R5s230088 sic@</w:t>
            </w:r>
          </w:p>
          <w:p w14:paraId="0B72F7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549048D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3E47782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1;</w:t>
            </w:r>
          </w:p>
          <w:p w14:paraId="56D89F3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9;</w:t>
            </w:r>
          </w:p>
          <w:p w14:paraId="4F62072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EB8759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05853F8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63E33E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v_TimingDL.Slot.SlotOffset.Numerology1 := 0;</w:t>
            </w:r>
          </w:p>
          <w:p w14:paraId="1FE030F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4;</w:t>
            </w:r>
          </w:p>
          <w:p w14:paraId="76C2AC5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v_TimingUL_1.Slot.SlotOffset.Numerology1 := 0;</w:t>
            </w:r>
          </w:p>
          <w:p w14:paraId="2559C2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F7519F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4A715AD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79B6C2B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v_TimingDL.Slot.SlotOffset.Numerology3 := 1;</w:t>
            </w:r>
          </w:p>
          <w:p w14:paraId="7359EEA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1;</w:t>
            </w:r>
          </w:p>
          <w:p w14:paraId="5C2571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v_TimingUL_1.Slot.SlotOffset.Numerology3 := 1;</w:t>
            </w:r>
          </w:p>
          <w:p w14:paraId="238ADBE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122E3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526BEFD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1DCC75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w:t>
            </w:r>
          </w:p>
          <w:p w14:paraId="5DD87CA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"Steps 1 - 2" siclog@</w:t>
            </w:r>
          </w:p>
          <w:p w14:paraId="5533961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3711043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t_Watchdog.start;</w:t>
            </w:r>
          </w:p>
          <w:p w14:paraId="22DC478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77B064F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(0, crs_NR_PDCP_SDU_38B, 1)));//@sic R5-227518 sic@</w:t>
            </w:r>
          </w:p>
          <w:p w14:paraId="451F86DE" w14:textId="6B08D9CD"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6585D2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59F41E3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053822D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59D33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4" siclog@</w:t>
            </w:r>
          </w:p>
          <w:p w14:paraId="0ABD36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17EA04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v_TimingUL_2 := f_SubFrameTiming_AddMilliSeconds(v_TimingUL_1,const_SPS_Period);</w:t>
            </w:r>
          </w:p>
          <w:p w14:paraId="07C99D6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CA9443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(1, crs_NR_PDCP_SDU_38B, 1)));//@sic R5-227518 sic@</w:t>
            </w:r>
          </w:p>
          <w:p w14:paraId="64AA3E0E" w14:textId="1063B503"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721B7DA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23B005A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32D48725" w14:textId="77777777" w:rsidR="006F3E28" w:rsidRPr="006F3E28" w:rsidRDefault="006F3E28" w:rsidP="006F3E28">
            <w:pPr>
              <w:autoSpaceDE w:val="0"/>
              <w:autoSpaceDN w:val="0"/>
              <w:adjustRightInd w:val="0"/>
              <w:spacing w:after="0"/>
              <w:rPr>
                <w:rFonts w:ascii="Arial" w:hAnsi="Arial" w:cs="Arial"/>
                <w:bCs/>
              </w:rPr>
            </w:pPr>
          </w:p>
          <w:p w14:paraId="1E515CE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6-7" siclog@</w:t>
            </w:r>
          </w:p>
          <w:p w14:paraId="3264CD5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6025BBB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v_TimingUL_3 := f_SubFrameTiming_AddMilliSeconds(v_TimingUL_2,const_SPS_Period/2);</w:t>
            </w:r>
          </w:p>
          <w:p w14:paraId="229F887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D440C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(2, crs_NR_PDCP_SDU_38B, 1)));//@sic R5-227518 sic@</w:t>
            </w:r>
          </w:p>
          <w:p w14:paraId="16B016E5" w14:textId="0B9B9F8B"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7C6B17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3368A83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510AA4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2047E893" w14:textId="77777777" w:rsidR="006F3E28" w:rsidRPr="006F3E28" w:rsidRDefault="006F3E28" w:rsidP="006F3E28">
            <w:pPr>
              <w:autoSpaceDE w:val="0"/>
              <w:autoSpaceDN w:val="0"/>
              <w:adjustRightInd w:val="0"/>
              <w:spacing w:after="0"/>
              <w:rPr>
                <w:rFonts w:ascii="Arial" w:hAnsi="Arial" w:cs="Arial"/>
                <w:bCs/>
              </w:rPr>
            </w:pPr>
          </w:p>
          <w:p w14:paraId="01B20DA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9" siclog@</w:t>
            </w:r>
          </w:p>
          <w:p w14:paraId="26C330C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29337CC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v_TimingUL_4 := f_SubFrameTiming_AddMilliSeconds(v_TimingUL_3,const_SPS_Period/2);</w:t>
            </w:r>
          </w:p>
          <w:p w14:paraId="3747463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445CCCD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crs_NR_PDCP_SDU_38B, 1)));//@sic R5-227518 sic@</w:t>
            </w:r>
          </w:p>
          <w:p w14:paraId="372A7A44" w14:textId="5365533E"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73A164B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1A164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7788EB2A" w14:textId="77777777" w:rsidR="006F3E28" w:rsidRPr="006F3E28" w:rsidRDefault="006F3E28" w:rsidP="006F3E28">
            <w:pPr>
              <w:autoSpaceDE w:val="0"/>
              <w:autoSpaceDN w:val="0"/>
              <w:adjustRightInd w:val="0"/>
              <w:spacing w:after="0"/>
              <w:rPr>
                <w:rFonts w:ascii="Arial" w:hAnsi="Arial" w:cs="Arial"/>
                <w:bCs/>
              </w:rPr>
            </w:pPr>
          </w:p>
          <w:p w14:paraId="5AB2A84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 11a2 11b1" siclog@</w:t>
            </w:r>
          </w:p>
          <w:p w14:paraId="12EEE6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//C-RNTI grant auto transferred by SS</w:t>
            </w:r>
          </w:p>
          <w:p w14:paraId="720B42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R5s221197  R5s230088 R5-237339 R5-240268 sic@</w:t>
            </w:r>
          </w:p>
          <w:p w14:paraId="35007DC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w:t>
            </w:r>
          </w:p>
          <w:p w14:paraId="6EE72DD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D566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11a1-11a2" siclog@</w:t>
            </w:r>
          </w:p>
          <w:p w14:paraId="56CCB8F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06E1CCD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1F7BB1B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f_SubFrameTiming_AddMilliSeconds(v_TimingDL,const_SPS_Period/2 - 4); // C-RNTI ActTime with k0=4 -- k1 needs to be adjusted to 8</w:t>
            </w:r>
          </w:p>
          <w:p w14:paraId="675D85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09C47B2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1B5C1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44BF55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f_SubFrameTiming_AddMilliSeconds(v_TimingDL,const_SPS_Period/2 - 2); // C-RNTI ActTime with k0=4 -- k1 needs to be adjusted to 8</w:t>
            </w:r>
          </w:p>
          <w:p w14:paraId="7B3EE32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369DA4C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8C7ADD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7F646CB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f_SubFrameTiming_AddMilliSeconds(v_TimingDL,const_SPS_Period/2 - 1); // C-RNTI ActTime with k0=4 -- k1 needs to be adjusted to 8</w:t>
            </w:r>
          </w:p>
          <w:p w14:paraId="4AAA918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v_TimingDL_CRNTI.Slot.SlotOffset.Numerology3 := 5;</w:t>
            </w:r>
          </w:p>
          <w:p w14:paraId="0C9CB53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72DFDC8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11C556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07051D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A5B8CDB" w14:textId="77777777" w:rsidR="006F3E28" w:rsidRPr="006F3E28" w:rsidRDefault="006F3E28" w:rsidP="006F3E28">
            <w:pPr>
              <w:autoSpaceDE w:val="0"/>
              <w:autoSpaceDN w:val="0"/>
              <w:adjustRightInd w:val="0"/>
              <w:spacing w:after="0"/>
              <w:rPr>
                <w:rFonts w:ascii="Arial" w:hAnsi="Arial" w:cs="Arial"/>
                <w:bCs/>
              </w:rPr>
            </w:pPr>
          </w:p>
          <w:p w14:paraId="55379EA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1CD3D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//Set K1=8</w:t>
            </w:r>
          </w:p>
          <w:p w14:paraId="49C2641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v_DciDlInfo.ResoureAssignment.TimeDomain.Index := int2bit(1, 4);</w:t>
            </w:r>
          </w:p>
          <w:p w14:paraId="4185AF7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f_NR_SS_CommonCellConfig(nr_Cell1, cas_NR_DciDlInfo_REQ(nr_Cell1, cs_TimingInfo_NR( v_TimingDL_CRNTI), v_DciDlInfo));</w:t>
            </w:r>
          </w:p>
          <w:p w14:paraId="40A8AF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25C3B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4760D11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684228EF" w14:textId="13005AF5"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4D2940E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2AB9C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DRB.send(cas_NR_DRB_COMMON_REQ_MAC_PDUList(nr_Cell1, p_NR_DRB_Id, cs_TimingInfo_NR( v_TimingDL_CRNTI), v_MAC_PDUListDL));</w:t>
            </w:r>
          </w:p>
          <w:p w14:paraId="4CAD6D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4518F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w:t>
            </w:r>
          </w:p>
          <w:p w14:paraId="37F8E99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3265C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11b1" siclog@</w:t>
            </w:r>
          </w:p>
          <w:p w14:paraId="51BBB83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v_TimingDL_Step11b := f_SubFrameTiming_AddMilliSeconds(v_TimingDL,const_SPS_Period/2); // Normal SPS transmission</w:t>
            </w:r>
          </w:p>
          <w:p w14:paraId="299622B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HARQ with same timing as SPS HARQ</w:t>
            </w:r>
          </w:p>
          <w:p w14:paraId="7FBF9EE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7540C4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50AC7FBB" w14:textId="7880CBAA"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04ACFE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7BA3BF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v_TimingDL_Step11b), v_MAC_PDUListDL));</w:t>
            </w:r>
          </w:p>
          <w:p w14:paraId="53F116E5" w14:textId="77777777" w:rsidR="006F3E28" w:rsidRPr="006F3E28" w:rsidRDefault="006F3E28" w:rsidP="006F3E28">
            <w:pPr>
              <w:autoSpaceDE w:val="0"/>
              <w:autoSpaceDN w:val="0"/>
              <w:adjustRightInd w:val="0"/>
              <w:spacing w:after="0"/>
              <w:rPr>
                <w:rFonts w:ascii="Arial" w:hAnsi="Arial" w:cs="Arial"/>
                <w:bCs/>
              </w:rPr>
            </w:pPr>
          </w:p>
          <w:p w14:paraId="63082D6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BC1A214" w14:textId="77777777" w:rsidR="006F3E28" w:rsidRPr="006F3E28" w:rsidRDefault="006F3E28" w:rsidP="006F3E28">
            <w:pPr>
              <w:autoSpaceDE w:val="0"/>
              <w:autoSpaceDN w:val="0"/>
              <w:adjustRightInd w:val="0"/>
              <w:spacing w:after="0"/>
              <w:rPr>
                <w:rFonts w:ascii="Arial" w:hAnsi="Arial" w:cs="Arial"/>
                <w:bCs/>
              </w:rPr>
            </w:pPr>
          </w:p>
          <w:p w14:paraId="5E73A9D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12-13 void " siclog@</w:t>
            </w:r>
          </w:p>
          <w:p w14:paraId="1646748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14 " siclog@</w:t>
            </w:r>
          </w:p>
          <w:p w14:paraId="27F0D1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sic@</w:t>
            </w:r>
          </w:p>
          <w:p w14:paraId="5CA6F9FC" w14:textId="77777777" w:rsidR="006F3E28" w:rsidRPr="006F3E28" w:rsidRDefault="006F3E28" w:rsidP="006F3E28">
            <w:pPr>
              <w:autoSpaceDE w:val="0"/>
              <w:autoSpaceDN w:val="0"/>
              <w:adjustRightInd w:val="0"/>
              <w:spacing w:after="0"/>
              <w:rPr>
                <w:rFonts w:ascii="Arial" w:hAnsi="Arial" w:cs="Arial"/>
                <w:bCs/>
              </w:rPr>
            </w:pPr>
          </w:p>
          <w:p w14:paraId="0CD112F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f_SubFrameTiming_AddMilliSeconds(v_TimingDL,const_SPS_Period+const_SPS_Period/2);</w:t>
            </w:r>
          </w:p>
          <w:p w14:paraId="4BD2309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v_TimingUL_6 := f_SubFrameTiming_AddMilliSeconds(v_TimingUL_4,const_SPS_Period+const_SPS_Period/2);</w:t>
            </w:r>
          </w:p>
          <w:p w14:paraId="599F62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29B712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(4, crs_NR_PDCP_SDU_38B, 1)));//@sic R5-227518 sic@</w:t>
            </w:r>
          </w:p>
          <w:p w14:paraId="3050E17A" w14:textId="20DFA7B1"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29E6C5E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543452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50C0A3E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95D0B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16-17" siclog@</w:t>
            </w:r>
          </w:p>
          <w:p w14:paraId="517E7AD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R5s240660 sic@</w:t>
            </w:r>
          </w:p>
          <w:p w14:paraId="7C3A967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6EAC2F3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f_NR_SS_L1_TestModeConfig(nr_Cell1, cas_NR_L1_TestModeCRC_CSRNTI_REQ(nr_Cell1, cs_TimingInfo_NR( v_TimingDL), Error1AndNormal));</w:t>
            </w:r>
          </w:p>
          <w:p w14:paraId="5E9B7FA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0E7E336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//v_TimingUL_7 := f_SubFrameTiming_AddMilliSeconds(v_TimingUL_6,const_SPS_Period);</w:t>
            </w:r>
          </w:p>
          <w:p w14:paraId="1A87575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52EFC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(5, crs_NR_PDCP_SDU_38B, 1)));//@sic R5-227518 sic@</w:t>
            </w:r>
          </w:p>
          <w:p w14:paraId="06989390" w14:textId="6CB7EFA2"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2661BA7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0E3BB8E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16 is void sic@</w:t>
            </w:r>
          </w:p>
          <w:p w14:paraId="2430726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71A255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7BAA852C" w14:textId="77777777" w:rsidR="006F3E28" w:rsidRPr="006F3E28" w:rsidRDefault="006F3E28" w:rsidP="006F3E28">
            <w:pPr>
              <w:autoSpaceDE w:val="0"/>
              <w:autoSpaceDN w:val="0"/>
              <w:adjustRightInd w:val="0"/>
              <w:spacing w:after="0"/>
              <w:rPr>
                <w:rFonts w:ascii="Arial" w:hAnsi="Arial" w:cs="Arial"/>
                <w:bCs/>
              </w:rPr>
            </w:pPr>
          </w:p>
          <w:p w14:paraId="57C3E37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FB32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0FBA83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015CE4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v_TimingUL_8 := f_SubFrameTiming_AddMilliSeconds(v_TimingUL_7,const_SPS_Period/2);</w:t>
            </w:r>
          </w:p>
          <w:p w14:paraId="63A45F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v_TimingDL),v_N_PRB,v_I_MCS,true);//NDI=1</w:t>
            </w:r>
          </w:p>
          <w:p w14:paraId="33DF10E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0F99109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E1D548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4641A92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6003D1E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for (i:=1; i&lt; 4; i:=i+1) //Scheduled 3 retransmissions assuming worst case.</w:t>
            </w:r>
          </w:p>
          <w:p w14:paraId="0D9776D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6B7B2C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v_TimingDL_2 := f_SubFrameTiming_AddMilliSeconds(v_TimingDL, i * v_RetransSchInt);</w:t>
            </w:r>
          </w:p>
          <w:p w14:paraId="505198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v_TimingDL_2),v_N_PRB,v_I_MCS,true,-,-,v_RVList[i]);</w:t>
            </w:r>
          </w:p>
          <w:p w14:paraId="654E0F9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v_TimingDL_2), v_MAC_PDUListDL,cs_NR_HarqProcessAssignment_Explicit(const_HARQ_Id)));</w:t>
            </w:r>
          </w:p>
          <w:p w14:paraId="7EB98A8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F03E8A9" w14:textId="77777777" w:rsidR="006F3E28" w:rsidRPr="006F3E28" w:rsidRDefault="006F3E28" w:rsidP="006F3E28">
            <w:pPr>
              <w:autoSpaceDE w:val="0"/>
              <w:autoSpaceDN w:val="0"/>
              <w:adjustRightInd w:val="0"/>
              <w:spacing w:after="0"/>
              <w:rPr>
                <w:rFonts w:ascii="Arial" w:hAnsi="Arial" w:cs="Arial"/>
                <w:bCs/>
              </w:rPr>
            </w:pPr>
          </w:p>
          <w:p w14:paraId="440154DD" w14:textId="77777777" w:rsidR="006F3E28" w:rsidRPr="006F3E28" w:rsidRDefault="006F3E28" w:rsidP="006F3E28">
            <w:pPr>
              <w:autoSpaceDE w:val="0"/>
              <w:autoSpaceDN w:val="0"/>
              <w:adjustRightInd w:val="0"/>
              <w:spacing w:after="0"/>
              <w:rPr>
                <w:rFonts w:ascii="Arial" w:hAnsi="Arial" w:cs="Arial"/>
                <w:bCs/>
              </w:rPr>
            </w:pPr>
          </w:p>
          <w:p w14:paraId="022188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22 " siclog@</w:t>
            </w:r>
          </w:p>
          <w:p w14:paraId="5B78343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f_SubFrameTiming_AddMilliSeconds(v_TimingDL,const_SPS_Period-10); // 10 ms earlier</w:t>
            </w:r>
          </w:p>
          <w:p w14:paraId="2D780E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v_TimingUL_9 := f_SubFrameTiming_AddMilliSeconds(v_TimingUL_6,2*const_SPS_Period-10);</w:t>
            </w:r>
          </w:p>
          <w:p w14:paraId="71C4D04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f_NR_SpsCgDeactivate(nr_Cell1, cs_TimingInfo_NR( v_TimingDL),cs_NR_SpsCgDeactivate_Pdcch_DL);</w:t>
            </w:r>
          </w:p>
          <w:p w14:paraId="26771E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24 " siclog@</w:t>
            </w:r>
          </w:p>
          <w:p w14:paraId="42D0F4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f_SubFrameTiming_AddMilliSeconds(v_TimingDL,10+const_SPS_Period);</w:t>
            </w:r>
          </w:p>
          <w:p w14:paraId="654F8E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v_TimingUL_10 := f_SubFrameTiming_AddMilliSeconds(v_TimingUL_9,10+const_SPS_Period);</w:t>
            </w:r>
          </w:p>
          <w:p w14:paraId="382106A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6609B2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(6, crs_NR_PDCP_SDU_38B,1)));//@sic R5-227518 sic@</w:t>
            </w:r>
          </w:p>
          <w:p w14:paraId="1D016895" w14:textId="05E83FD5"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5A15E24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495FE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595BFB5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26-27 " siclog@</w:t>
            </w:r>
          </w:p>
          <w:p w14:paraId="38C6641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2DFBA4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v_TimingUL_11 := f_SubFrameTiming_AddMilliSeconds(v_TimingUL_10,const_SPS_Period);</w:t>
            </w:r>
          </w:p>
          <w:p w14:paraId="29D40F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475824D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1B8A3B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R5s240155 R5s240268 sic@</w:t>
            </w:r>
          </w:p>
          <w:p w14:paraId="212BA09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 //Default DCI configuraton.</w:t>
            </w:r>
          </w:p>
          <w:p w14:paraId="21BB9DB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9F24F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//undo Set K1=8</w:t>
            </w:r>
          </w:p>
          <w:p w14:paraId="3558FDC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f_NR_SS_CellConfig_DciDlInfo_NoRetransmission(nr_Cell1,cs_TimingInfo_NR(f_SubFrameTiming_AddMilliSeconds(v_TimingDL,50)));</w:t>
            </w:r>
          </w:p>
          <w:p w14:paraId="320BA48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3B40A4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CFB8FA7" w14:textId="77777777" w:rsidR="006F3E28" w:rsidRPr="006F3E28" w:rsidRDefault="006F3E28" w:rsidP="006F3E28">
            <w:pPr>
              <w:autoSpaceDE w:val="0"/>
              <w:autoSpaceDN w:val="0"/>
              <w:adjustRightInd w:val="0"/>
              <w:spacing w:after="0"/>
              <w:rPr>
                <w:rFonts w:ascii="Arial" w:hAnsi="Arial" w:cs="Arial"/>
                <w:bCs/>
              </w:rPr>
            </w:pPr>
          </w:p>
          <w:p w14:paraId="49C2BA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3" siclog@</w:t>
            </w:r>
          </w:p>
          <w:p w14:paraId="4E6D5F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v_TimingUL_1) ));</w:t>
            </w:r>
          </w:p>
          <w:p w14:paraId="54F9C8E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3");</w:t>
            </w:r>
          </w:p>
          <w:p w14:paraId="0D9D08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5" siclog@</w:t>
            </w:r>
          </w:p>
          <w:p w14:paraId="5C5FEF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v_TimingUL_2) ));</w:t>
            </w:r>
          </w:p>
          <w:p w14:paraId="6764E5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5");</w:t>
            </w:r>
          </w:p>
          <w:p w14:paraId="24D79BB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8" siclog@</w:t>
            </w:r>
          </w:p>
          <w:p w14:paraId="7E7E550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v_TimingUL_3) ));</w:t>
            </w:r>
          </w:p>
          <w:p w14:paraId="4F92118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8");</w:t>
            </w:r>
          </w:p>
          <w:p w14:paraId="31B6D28A" w14:textId="77777777" w:rsidR="006F3E28" w:rsidRPr="006F3E28" w:rsidRDefault="006F3E28" w:rsidP="006F3E28">
            <w:pPr>
              <w:autoSpaceDE w:val="0"/>
              <w:autoSpaceDN w:val="0"/>
              <w:adjustRightInd w:val="0"/>
              <w:spacing w:after="0"/>
              <w:rPr>
                <w:rFonts w:ascii="Arial" w:hAnsi="Arial" w:cs="Arial"/>
                <w:bCs/>
              </w:rPr>
            </w:pPr>
          </w:p>
          <w:p w14:paraId="4DB7CCF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10 11a3 or 11b2" siclog@</w:t>
            </w:r>
          </w:p>
          <w:p w14:paraId="1F3E77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R5s230088 sic@</w:t>
            </w:r>
          </w:p>
          <w:p w14:paraId="3A8687B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5610DFE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v_TimingUL_4) ))</w:t>
            </w:r>
          </w:p>
          <w:p w14:paraId="60698C4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C36B1C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10");</w:t>
            </w:r>
          </w:p>
          <w:p w14:paraId="694F8F3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2C35FBF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E10C5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v_TimingUL_5_CRNTI) ))</w:t>
            </w:r>
          </w:p>
          <w:p w14:paraId="54782F6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1BF798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11a3 or 11b2");</w:t>
            </w:r>
          </w:p>
          <w:p w14:paraId="49A70F1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8FA71F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AF2182C" w14:textId="77777777" w:rsidR="006F3E28" w:rsidRPr="006F3E28" w:rsidRDefault="006F3E28" w:rsidP="006F3E28">
            <w:pPr>
              <w:autoSpaceDE w:val="0"/>
              <w:autoSpaceDN w:val="0"/>
              <w:adjustRightInd w:val="0"/>
              <w:spacing w:after="0"/>
              <w:rPr>
                <w:rFonts w:ascii="Arial" w:hAnsi="Arial" w:cs="Arial"/>
                <w:bCs/>
              </w:rPr>
            </w:pPr>
          </w:p>
          <w:p w14:paraId="24961F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15" siclog@</w:t>
            </w:r>
          </w:p>
          <w:p w14:paraId="2E51068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v_TimingUL_6) ));</w:t>
            </w:r>
          </w:p>
          <w:p w14:paraId="7574271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15");</w:t>
            </w:r>
          </w:p>
          <w:p w14:paraId="040C39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41074F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siclog@</w:t>
            </w:r>
          </w:p>
          <w:p w14:paraId="6663BEA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nack, cr_TimingInfo_NR( v_TimingUL_7) ));</w:t>
            </w:r>
          </w:p>
          <w:p w14:paraId="1B96233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18");</w:t>
            </w:r>
          </w:p>
          <w:p w14:paraId="69D132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21" siclog@</w:t>
            </w:r>
          </w:p>
          <w:p w14:paraId="197D8E6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v_TimingUL_8) ));</w:t>
            </w:r>
          </w:p>
          <w:p w14:paraId="00CC106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w:t>
            </w:r>
          </w:p>
          <w:p w14:paraId="2F9D3DB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E5585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R5s240660  R5s240565 sic@</w:t>
            </w:r>
          </w:p>
          <w:p w14:paraId="71F2338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&amp; 21" siclog@</w:t>
            </w:r>
          </w:p>
          <w:p w14:paraId="73B093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582972B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cr_TimingInfo_Any ))</w:t>
            </w:r>
          </w:p>
          <w:p w14:paraId="492317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23ADA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v_Ack_Count := v_Ack_Count +1;</w:t>
            </w:r>
          </w:p>
          <w:p w14:paraId="06CB094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362E936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3D97D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9BFFC8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1548B42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2134B4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E026A9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DC0F8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nack, cr_TimingInfo_Any ))</w:t>
            </w:r>
          </w:p>
          <w:p w14:paraId="2F1C770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20FD43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v_Nack_Count := v_Nack_Count + 1;</w:t>
            </w:r>
          </w:p>
          <w:p w14:paraId="644DE9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1C0675E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EE6266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5B8D6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if (v_Ack_Count == 0) {</w:t>
            </w:r>
          </w:p>
          <w:p w14:paraId="394BFE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21: UE did not send HARQ ACK");</w:t>
            </w:r>
          </w:p>
          <w:p w14:paraId="337372E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F0ACA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0C12E2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4B8D115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DDEB15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346FB3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1FB9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D10EC64" w14:textId="77777777" w:rsidR="006F3E28" w:rsidRPr="006F3E28" w:rsidRDefault="006F3E28" w:rsidP="006F3E28">
            <w:pPr>
              <w:autoSpaceDE w:val="0"/>
              <w:autoSpaceDN w:val="0"/>
              <w:adjustRightInd w:val="0"/>
              <w:spacing w:after="0"/>
              <w:rPr>
                <w:rFonts w:ascii="Arial" w:hAnsi="Arial" w:cs="Arial"/>
                <w:bCs/>
              </w:rPr>
            </w:pPr>
          </w:p>
          <w:p w14:paraId="2D496C68" w14:textId="77777777" w:rsidR="006F3E28" w:rsidRPr="006F3E28" w:rsidRDefault="006F3E28" w:rsidP="006F3E28">
            <w:pPr>
              <w:autoSpaceDE w:val="0"/>
              <w:autoSpaceDN w:val="0"/>
              <w:adjustRightInd w:val="0"/>
              <w:spacing w:after="0"/>
              <w:rPr>
                <w:rFonts w:ascii="Arial" w:hAnsi="Arial" w:cs="Arial"/>
                <w:bCs/>
              </w:rPr>
            </w:pPr>
          </w:p>
          <w:p w14:paraId="74D08E78" w14:textId="77777777" w:rsidR="006F3E28" w:rsidRPr="006F3E28" w:rsidRDefault="006F3E28" w:rsidP="006F3E28">
            <w:pPr>
              <w:autoSpaceDE w:val="0"/>
              <w:autoSpaceDN w:val="0"/>
              <w:adjustRightInd w:val="0"/>
              <w:spacing w:after="0"/>
              <w:rPr>
                <w:rFonts w:ascii="Arial" w:hAnsi="Arial" w:cs="Arial"/>
                <w:bCs/>
              </w:rPr>
            </w:pPr>
          </w:p>
          <w:p w14:paraId="7FF696BD" w14:textId="77777777" w:rsidR="006F3E28" w:rsidRPr="006F3E28" w:rsidRDefault="006F3E28" w:rsidP="006F3E28">
            <w:pPr>
              <w:autoSpaceDE w:val="0"/>
              <w:autoSpaceDN w:val="0"/>
              <w:adjustRightInd w:val="0"/>
              <w:spacing w:after="0"/>
              <w:rPr>
                <w:rFonts w:ascii="Arial" w:hAnsi="Arial" w:cs="Arial"/>
                <w:bCs/>
              </w:rPr>
            </w:pPr>
          </w:p>
          <w:p w14:paraId="3201C852" w14:textId="77777777" w:rsidR="006F3E28" w:rsidRPr="006F3E28" w:rsidRDefault="006F3E28" w:rsidP="006F3E28">
            <w:pPr>
              <w:autoSpaceDE w:val="0"/>
              <w:autoSpaceDN w:val="0"/>
              <w:adjustRightInd w:val="0"/>
              <w:spacing w:after="0"/>
              <w:rPr>
                <w:rFonts w:ascii="Arial" w:hAnsi="Arial" w:cs="Arial"/>
                <w:bCs/>
              </w:rPr>
            </w:pPr>
          </w:p>
          <w:p w14:paraId="096ECEC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23" siclog@</w:t>
            </w:r>
          </w:p>
          <w:p w14:paraId="7AFF6B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v_TimingUL_9) ));</w:t>
            </w:r>
          </w:p>
          <w:p w14:paraId="33D4AA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23");</w:t>
            </w:r>
          </w:p>
          <w:p w14:paraId="00A526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25 and 28" siclog@</w:t>
            </w:r>
          </w:p>
          <w:p w14:paraId="5ABC898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0DF419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v_TimingUL_10) ))</w:t>
            </w:r>
          </w:p>
          <w:p w14:paraId="68709D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34892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25");</w:t>
            </w:r>
          </w:p>
          <w:p w14:paraId="523AEC5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98A95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493A18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v_TimingUL_11) ))</w:t>
            </w:r>
          </w:p>
          <w:p w14:paraId="7EA7DE6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90CF28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28");</w:t>
            </w:r>
          </w:p>
          <w:p w14:paraId="50C0494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BC72F4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36CDF5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cds_NR_SystemIndCtrl_UL_HARQ(disable));</w:t>
            </w:r>
          </w:p>
          <w:p w14:paraId="22C15A9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t_Watchdog.stop;</w:t>
            </w:r>
          </w:p>
          <w:p w14:paraId="6EBCECA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60CEC8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f_NR_ULGrantConfiguration_Start(nr_Cell1);</w:t>
            </w:r>
          </w:p>
          <w:p w14:paraId="77FE663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return (v_TimingDL);</w:t>
            </w:r>
          </w:p>
          <w:p w14:paraId="75A32D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4484C7" w14:textId="10188792" w:rsidR="00BB6C5E" w:rsidRPr="00AE1F13"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596DA7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function f_TC_7_1_1_6_1_NR_TestBody1(DRB_Identity p_NR_DRB_Id) runs on NR_BASE_PTC return SubFrameTiming_Type</w:t>
            </w:r>
          </w:p>
          <w:p w14:paraId="4748BC8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C75A66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const_SPS_Period :=80; // period in milli seconds</w:t>
            </w:r>
          </w:p>
          <w:p w14:paraId="587E17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const_HARQ_Id := 1; //arbitrarily selected in steps 17 and 20</w:t>
            </w:r>
          </w:p>
          <w:p w14:paraId="786252D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NR_MAC_SDU_Type v_EncodedRlcPdu1;</w:t>
            </w:r>
          </w:p>
          <w:p w14:paraId="6F116C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NR_MAC_SDU_SubPDU_List_Type v_SDU_SubPDUListDL;</w:t>
            </w:r>
          </w:p>
          <w:p w14:paraId="0A700BA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NR_MAC_PDUList_Type v_MAC_PDUListDL;</w:t>
            </w:r>
          </w:p>
          <w:p w14:paraId="077B277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w:t>
            </w:r>
          </w:p>
          <w:p w14:paraId="1AA68D8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v_TimingDL_2;</w:t>
            </w:r>
          </w:p>
          <w:p w14:paraId="0290207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v_TimingDL_CRNTI;</w:t>
            </w:r>
          </w:p>
          <w:p w14:paraId="6E3AB7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w:t>
            </w:r>
          </w:p>
          <w:p w14:paraId="5D90E3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v_TimingUL_2;</w:t>
            </w:r>
          </w:p>
          <w:p w14:paraId="1A778D2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v_TimingUL_3;</w:t>
            </w:r>
          </w:p>
          <w:p w14:paraId="776E78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v_TimingUL_4;</w:t>
            </w:r>
          </w:p>
          <w:p w14:paraId="6420A2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v_TimingUL_5_CRNTI;</w:t>
            </w:r>
          </w:p>
          <w:p w14:paraId="5301940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v_TimingUL_6;</w:t>
            </w:r>
          </w:p>
          <w:p w14:paraId="7E991D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v_TimingUL_7; //@sic R5s240660 R5s240565r1 sic@</w:t>
            </w:r>
          </w:p>
          <w:p w14:paraId="53151C3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v_TimingUL_9;</w:t>
            </w:r>
          </w:p>
          <w:p w14:paraId="6BE9439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v_TimingUL_10;</w:t>
            </w:r>
          </w:p>
          <w:p w14:paraId="6ED427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v_TimingUL_11;</w:t>
            </w:r>
          </w:p>
          <w:p w14:paraId="5BF9FD7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v_TimingDL_Step11b;  //@sic R5s240268 sic@</w:t>
            </w:r>
          </w:p>
          <w:p w14:paraId="207E33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SubcarrierSpacing v_SCS := f_NR_CellInfo_GetSCS(nr_Cell1);</w:t>
            </w:r>
          </w:p>
          <w:p w14:paraId="247830C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v_I_MCS;      // Modulation and Coding Scehme Index</w:t>
            </w:r>
          </w:p>
          <w:p w14:paraId="31F3A2E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v_N_PRB;      // Number of physical resource Blocks</w:t>
            </w:r>
          </w:p>
          <w:p w14:paraId="6ABD27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NR_PhysicalParameters_Type v_NR_PhysicalParameters := f_NR_CellInfo_GetPhysicalParameters(nr_Cell1);</w:t>
            </w:r>
          </w:p>
          <w:p w14:paraId="75987A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NR_DciDlInfo_Type v_DciDlInfo := f_NR_DciDlInfo_Init(v_NR_PhysicalParameters, cds_NR_DciFormat_1_0_Params_SetPDSCHarqIndicator(v_NR_PhysicalParameters.SubcarrierSpacing, -, cs_NR_DciFormat_1_X_PdschHarqTimingIndicator('111'B)), cs_NR_RedundancyVersionList_SingleRV(0));  //@sic R5s237339 sic@</w:t>
            </w:r>
          </w:p>
          <w:p w14:paraId="759F702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R5s240155 sic@</w:t>
            </w:r>
          </w:p>
          <w:p w14:paraId="009FC1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0BD1D9A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v_RetransSchInt := 20; //@sic R5s250065 sic@</w:t>
            </w:r>
          </w:p>
          <w:p w14:paraId="0C98A15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i;</w:t>
            </w:r>
          </w:p>
          <w:p w14:paraId="5671226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NR_RedundancyVersionList_Type v_RVList := {0, 2, 3, 1, 0};</w:t>
            </w:r>
          </w:p>
          <w:p w14:paraId="4D41FC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v_Nack_Count := 0;</w:t>
            </w:r>
          </w:p>
          <w:p w14:paraId="776DC36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v_Ack_Count := 0;</w:t>
            </w:r>
          </w:p>
          <w:p w14:paraId="48EEF940" w14:textId="0C5214EE"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r w:rsidRPr="006F3E28">
              <w:rPr>
                <w:rFonts w:ascii="Arial" w:hAnsi="Arial" w:cs="Arial"/>
                <w:bCs/>
                <w:highlight w:val="yellow"/>
              </w:rPr>
              <w:t>var B6_Type v_LCID := int2bit(p_NR_DRB_Id+3, 6); //WA#</w:t>
            </w:r>
          </w:p>
          <w:p w14:paraId="12DCDF33" w14:textId="77777777" w:rsidR="006F3E28" w:rsidRPr="006F3E28" w:rsidRDefault="006F3E28" w:rsidP="006F3E28">
            <w:pPr>
              <w:autoSpaceDE w:val="0"/>
              <w:autoSpaceDN w:val="0"/>
              <w:adjustRightInd w:val="0"/>
              <w:spacing w:after="0"/>
              <w:rPr>
                <w:rFonts w:ascii="Arial" w:hAnsi="Arial" w:cs="Arial"/>
                <w:bCs/>
              </w:rPr>
            </w:pPr>
          </w:p>
          <w:p w14:paraId="3E6B5DED" w14:textId="77777777" w:rsidR="006F3E28" w:rsidRPr="006F3E28" w:rsidRDefault="006F3E28" w:rsidP="006F3E28">
            <w:pPr>
              <w:autoSpaceDE w:val="0"/>
              <w:autoSpaceDN w:val="0"/>
              <w:adjustRightInd w:val="0"/>
              <w:spacing w:after="0"/>
              <w:rPr>
                <w:rFonts w:ascii="Arial" w:hAnsi="Arial" w:cs="Arial"/>
                <w:bCs/>
              </w:rPr>
            </w:pPr>
          </w:p>
          <w:p w14:paraId="37FF21F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timer t_Watchdog := 10.0;</w:t>
            </w:r>
          </w:p>
          <w:p w14:paraId="51C7DF6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7BD2028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f_NR_ULGrantConfiguration_Stop(nr_Cell1);</w:t>
            </w:r>
          </w:p>
          <w:p w14:paraId="42B7D0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0D622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Configure for indication of UL HARQ ACK/NACK</w:t>
            </w:r>
          </w:p>
          <w:p w14:paraId="51F3C1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cds_NR_SystemIndCtrl_UL_HARQ(enable));</w:t>
            </w:r>
          </w:p>
          <w:p w14:paraId="0F441F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Initialise Nprb and Imcs for TBsize=352</w:t>
            </w:r>
          </w:p>
          <w:p w14:paraId="43707A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R5s230300 sic@</w:t>
            </w:r>
          </w:p>
          <w:p w14:paraId="4D1B31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 f_NR_CellInfo_GetIsFR1(nr_Cell1)) {v_N_PRB := 7; v_I_MCS:= 3;} //TS 38.508-1 Table 4.6.3-51 Table 4.6.3-51 =1, so 38.523-3 Table B.1.1.2-3</w:t>
            </w:r>
          </w:p>
          <w:p w14:paraId="2744A64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{v_N_PRB :=11 ; v_I_MCS:= 0}//TS 38.508-1 Table 4.6.3-51 Table 4.6.3-51 =0, so 38.523-3 Table B.1.1.1-3</w:t>
            </w:r>
          </w:p>
          <w:p w14:paraId="0FACA12E" w14:textId="77777777" w:rsidR="006F3E28" w:rsidRPr="006F3E28" w:rsidRDefault="006F3E28" w:rsidP="006F3E28">
            <w:pPr>
              <w:autoSpaceDE w:val="0"/>
              <w:autoSpaceDN w:val="0"/>
              <w:adjustRightInd w:val="0"/>
              <w:spacing w:after="0"/>
              <w:rPr>
                <w:rFonts w:ascii="Arial" w:hAnsi="Arial" w:cs="Arial"/>
                <w:bCs/>
              </w:rPr>
            </w:pPr>
          </w:p>
          <w:p w14:paraId="6CB026F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f_NR_GetNextSendOccasion_DL(nr_Cell1, 480);</w:t>
            </w:r>
          </w:p>
          <w:p w14:paraId="3CD2E5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  v_TimingDL;</w:t>
            </w:r>
          </w:p>
          <w:p w14:paraId="01B9A7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v_TimingUL_1.Symbol := valueof(cs_SymbolTimingInfo_Any); //@sic R5s230088 sic@</w:t>
            </w:r>
          </w:p>
          <w:p w14:paraId="4A64457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03C9B73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6C872A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1;</w:t>
            </w:r>
          </w:p>
          <w:p w14:paraId="18754E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9;</w:t>
            </w:r>
          </w:p>
          <w:p w14:paraId="6746109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5F803D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16B840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3599B4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v_TimingDL.Slot.SlotOffset.Numerology1 := 0;</w:t>
            </w:r>
          </w:p>
          <w:p w14:paraId="64ACE6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4;</w:t>
            </w:r>
          </w:p>
          <w:p w14:paraId="5804B8C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v_TimingUL_1.Slot.SlotOffset.Numerology1 := 0;</w:t>
            </w:r>
          </w:p>
          <w:p w14:paraId="4832A1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96EB14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0694590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042704C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v_TimingDL.Slot.SlotOffset.Numerology3 := 1;</w:t>
            </w:r>
          </w:p>
          <w:p w14:paraId="67F0285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1;</w:t>
            </w:r>
          </w:p>
          <w:p w14:paraId="034802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v_TimingUL_1.Slot.SlotOffset.Numerology3 := 1;</w:t>
            </w:r>
          </w:p>
          <w:p w14:paraId="7C825C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012173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4111AE9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E648C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w:t>
            </w:r>
          </w:p>
          <w:p w14:paraId="5278D28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"Steps 1 - 2" siclog@</w:t>
            </w:r>
          </w:p>
          <w:p w14:paraId="00308B8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6164E29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t_Watchdog.start;</w:t>
            </w:r>
          </w:p>
          <w:p w14:paraId="765608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D9AE86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(0, crs_NR_PDCP_SDU_38B, 1)));//@sic R5-227518 sic@</w:t>
            </w:r>
          </w:p>
          <w:p w14:paraId="1AD25684" w14:textId="0A6CD722"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124DC8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D00096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157602E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B5AE24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4" siclog@</w:t>
            </w:r>
          </w:p>
          <w:p w14:paraId="18A800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00265EC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v_TimingUL_2 := f_SubFrameTiming_AddMilliSeconds(v_TimingUL_1,const_SPS_Period);</w:t>
            </w:r>
          </w:p>
          <w:p w14:paraId="5B0DA1D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3506E13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(1, crs_NR_PDCP_SDU_38B, 1)));//@sic R5-227518 sic@</w:t>
            </w:r>
          </w:p>
          <w:p w14:paraId="63FAEBF8" w14:textId="5AA5B85D"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2C3B860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02907F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7C8A425A" w14:textId="77777777" w:rsidR="006F3E28" w:rsidRPr="006F3E28" w:rsidRDefault="006F3E28" w:rsidP="006F3E28">
            <w:pPr>
              <w:autoSpaceDE w:val="0"/>
              <w:autoSpaceDN w:val="0"/>
              <w:adjustRightInd w:val="0"/>
              <w:spacing w:after="0"/>
              <w:rPr>
                <w:rFonts w:ascii="Arial" w:hAnsi="Arial" w:cs="Arial"/>
                <w:bCs/>
              </w:rPr>
            </w:pPr>
          </w:p>
          <w:p w14:paraId="5F20812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6-7" siclog@</w:t>
            </w:r>
          </w:p>
          <w:p w14:paraId="7D080C9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38D7B8A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v_TimingUL_3 := f_SubFrameTiming_AddMilliSeconds(v_TimingUL_2,const_SPS_Period/2);</w:t>
            </w:r>
          </w:p>
          <w:p w14:paraId="46D3905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3D556A3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(2, crs_NR_PDCP_SDU_38B, 1)));//@sic R5-227518 sic@</w:t>
            </w:r>
          </w:p>
          <w:p w14:paraId="10D8AF8D" w14:textId="02285119"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v_EncodedRlcPdu1) };</w:t>
            </w:r>
            <w:r w:rsidRPr="006F3E28">
              <w:rPr>
                <w:rFonts w:ascii="Arial" w:hAnsi="Arial" w:cs="Arial"/>
                <w:bCs/>
                <w:highlight w:val="yellow"/>
              </w:rPr>
              <w:t>//WA#</w:t>
            </w:r>
          </w:p>
          <w:p w14:paraId="63D3797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2E7510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3F1D278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5C815A27" w14:textId="77777777" w:rsidR="006F3E28" w:rsidRPr="006F3E28" w:rsidRDefault="006F3E28" w:rsidP="006F3E28">
            <w:pPr>
              <w:autoSpaceDE w:val="0"/>
              <w:autoSpaceDN w:val="0"/>
              <w:adjustRightInd w:val="0"/>
              <w:spacing w:after="0"/>
              <w:rPr>
                <w:rFonts w:ascii="Arial" w:hAnsi="Arial" w:cs="Arial"/>
                <w:bCs/>
              </w:rPr>
            </w:pPr>
          </w:p>
          <w:p w14:paraId="696C5F4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9" siclog@</w:t>
            </w:r>
          </w:p>
          <w:p w14:paraId="7D905A8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25EE7D5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v_TimingUL_4 := f_SubFrameTiming_AddMilliSeconds(v_TimingUL_3,const_SPS_Period/2);</w:t>
            </w:r>
          </w:p>
          <w:p w14:paraId="494B03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DBF81D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crs_NR_PDCP_SDU_38B, 1)));//@sic R5-227518 sic@</w:t>
            </w:r>
          </w:p>
          <w:p w14:paraId="16E45F89" w14:textId="6A5E5C6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5231C31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5A17202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4439523B" w14:textId="77777777" w:rsidR="006F3E28" w:rsidRPr="006F3E28" w:rsidRDefault="006F3E28" w:rsidP="006F3E28">
            <w:pPr>
              <w:autoSpaceDE w:val="0"/>
              <w:autoSpaceDN w:val="0"/>
              <w:adjustRightInd w:val="0"/>
              <w:spacing w:after="0"/>
              <w:rPr>
                <w:rFonts w:ascii="Arial" w:hAnsi="Arial" w:cs="Arial"/>
                <w:bCs/>
              </w:rPr>
            </w:pPr>
          </w:p>
          <w:p w14:paraId="661488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 11a2 11b1" siclog@</w:t>
            </w:r>
          </w:p>
          <w:p w14:paraId="3CB2A81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//C-RNTI grant auto transferred by SS</w:t>
            </w:r>
          </w:p>
          <w:p w14:paraId="2CE8564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R5s221197  R5s230088 R5-237339 R5-240268 sic@</w:t>
            </w:r>
          </w:p>
          <w:p w14:paraId="684196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w:t>
            </w:r>
          </w:p>
          <w:p w14:paraId="373521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C55EA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11a1-11a2" siclog@</w:t>
            </w:r>
          </w:p>
          <w:p w14:paraId="57218C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3D11B9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6BF5F51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f_SubFrameTiming_AddMilliSeconds(v_TimingDL,const_SPS_Period/2 - 4); // C-RNTI ActTime with k0=4 -- k1 needs to be adjusted to 8</w:t>
            </w:r>
          </w:p>
          <w:p w14:paraId="55C7DEA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6FB6679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3B0F66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76E9B2A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f_SubFrameTiming_AddMilliSeconds(v_TimingDL,const_SPS_Period/2 - 2); // C-RNTI ActTime with k0=4 -- k1 needs to be adjusted to 8</w:t>
            </w:r>
          </w:p>
          <w:p w14:paraId="7E774CF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41D1793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C246E8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3CB0FD5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f_SubFrameTiming_AddMilliSeconds(v_TimingDL,const_SPS_Period/2 - 1); // C-RNTI ActTime with k0=4 -- k1 needs to be adjusted to 8</w:t>
            </w:r>
          </w:p>
          <w:p w14:paraId="6CF309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v_TimingDL_CRNTI.Slot.SlotOffset.Numerology3 := 5;</w:t>
            </w:r>
          </w:p>
          <w:p w14:paraId="42B414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11744D5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C6D96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288FB22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BB2DC5C" w14:textId="77777777" w:rsidR="006F3E28" w:rsidRPr="006F3E28" w:rsidRDefault="006F3E28" w:rsidP="006F3E28">
            <w:pPr>
              <w:autoSpaceDE w:val="0"/>
              <w:autoSpaceDN w:val="0"/>
              <w:adjustRightInd w:val="0"/>
              <w:spacing w:after="0"/>
              <w:rPr>
                <w:rFonts w:ascii="Arial" w:hAnsi="Arial" w:cs="Arial"/>
                <w:bCs/>
              </w:rPr>
            </w:pPr>
          </w:p>
          <w:p w14:paraId="07BC8CD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774D32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//Set K1=8</w:t>
            </w:r>
          </w:p>
          <w:p w14:paraId="07D542F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v_DciDlInfo.ResoureAssignment.TimeDomain.Index := int2bit(1, 4);</w:t>
            </w:r>
          </w:p>
          <w:p w14:paraId="1B77596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f_NR_SS_CommonCellConfig(nr_Cell1, cas_NR_DciDlInfo_REQ(nr_Cell1, cs_TimingInfo_NR( v_TimingDL_CRNTI), v_DciDlInfo));</w:t>
            </w:r>
          </w:p>
          <w:p w14:paraId="4CAE4D9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5E36D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10DA70D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2727FD5D" w14:textId="78101ACF"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442FAC0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73E781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DRB.send(cas_NR_DRB_COMMON_REQ_MAC_PDUList(nr_Cell1, p_NR_DRB_Id, cs_TimingInfo_NR( v_TimingDL_CRNTI), v_MAC_PDUListDL));</w:t>
            </w:r>
          </w:p>
          <w:p w14:paraId="1353862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64D26F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w:t>
            </w:r>
          </w:p>
          <w:p w14:paraId="58DC5AB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8913D4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11b1" siclog@</w:t>
            </w:r>
          </w:p>
          <w:p w14:paraId="16E7BC7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v_TimingDL_Step11b := f_SubFrameTiming_AddMilliSeconds(v_TimingDL,const_SPS_Period/2); // Normal SPS transmission</w:t>
            </w:r>
          </w:p>
          <w:p w14:paraId="53369A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HARQ with same timing as SPS HARQ</w:t>
            </w:r>
          </w:p>
          <w:p w14:paraId="70D85F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37DE03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5B2A82EB" w14:textId="784D6403"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08ED563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411B5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v_TimingDL_Step11b), v_MAC_PDUListDL));</w:t>
            </w:r>
          </w:p>
          <w:p w14:paraId="06644634" w14:textId="77777777" w:rsidR="006F3E28" w:rsidRPr="006F3E28" w:rsidRDefault="006F3E28" w:rsidP="006F3E28">
            <w:pPr>
              <w:autoSpaceDE w:val="0"/>
              <w:autoSpaceDN w:val="0"/>
              <w:adjustRightInd w:val="0"/>
              <w:spacing w:after="0"/>
              <w:rPr>
                <w:rFonts w:ascii="Arial" w:hAnsi="Arial" w:cs="Arial"/>
                <w:bCs/>
              </w:rPr>
            </w:pPr>
          </w:p>
          <w:p w14:paraId="4FE5F1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36D1B07" w14:textId="77777777" w:rsidR="006F3E28" w:rsidRPr="006F3E28" w:rsidRDefault="006F3E28" w:rsidP="006F3E28">
            <w:pPr>
              <w:autoSpaceDE w:val="0"/>
              <w:autoSpaceDN w:val="0"/>
              <w:adjustRightInd w:val="0"/>
              <w:spacing w:after="0"/>
              <w:rPr>
                <w:rFonts w:ascii="Arial" w:hAnsi="Arial" w:cs="Arial"/>
                <w:bCs/>
              </w:rPr>
            </w:pPr>
          </w:p>
          <w:p w14:paraId="4BB2A93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12-13 void " siclog@</w:t>
            </w:r>
          </w:p>
          <w:p w14:paraId="2013973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14 " siclog@</w:t>
            </w:r>
          </w:p>
          <w:p w14:paraId="2A9D4E8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sic@</w:t>
            </w:r>
          </w:p>
          <w:p w14:paraId="6FDA95AA" w14:textId="77777777" w:rsidR="006F3E28" w:rsidRPr="006F3E28" w:rsidRDefault="006F3E28" w:rsidP="006F3E28">
            <w:pPr>
              <w:autoSpaceDE w:val="0"/>
              <w:autoSpaceDN w:val="0"/>
              <w:adjustRightInd w:val="0"/>
              <w:spacing w:after="0"/>
              <w:rPr>
                <w:rFonts w:ascii="Arial" w:hAnsi="Arial" w:cs="Arial"/>
                <w:bCs/>
              </w:rPr>
            </w:pPr>
          </w:p>
          <w:p w14:paraId="2FAC87E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f_SubFrameTiming_AddMilliSeconds(v_TimingDL,const_SPS_Period+const_SPS_Period/2);</w:t>
            </w:r>
          </w:p>
          <w:p w14:paraId="08E781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v_TimingUL_6 := f_SubFrameTiming_AddMilliSeconds(v_TimingUL_4,const_SPS_Period+const_SPS_Period/2);</w:t>
            </w:r>
          </w:p>
          <w:p w14:paraId="3471A5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06ED48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(4, crs_NR_PDCP_SDU_38B, 1)));//@sic R5-227518 sic@</w:t>
            </w:r>
          </w:p>
          <w:p w14:paraId="580E6C03" w14:textId="54E1A244"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3C5287E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533A5F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6971FB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4C1756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16-17" siclog@</w:t>
            </w:r>
          </w:p>
          <w:p w14:paraId="1CC213D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R5s240660 sic@</w:t>
            </w:r>
          </w:p>
          <w:p w14:paraId="5C7FD8A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2FA7455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f_NR_SS_L1_TestModeConfig(nr_Cell1, cas_NR_L1_TestModeCRC_CSRNTI_REQ(nr_Cell1, cs_TimingInfo_NR( v_TimingDL), Error1AndNormal));</w:t>
            </w:r>
          </w:p>
          <w:p w14:paraId="3F1B66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192520F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//v_TimingUL_7 := f_SubFrameTiming_AddMilliSeconds(v_TimingUL_6,const_SPS_Period);</w:t>
            </w:r>
          </w:p>
          <w:p w14:paraId="406D523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3CF8805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(5, crs_NR_PDCP_SDU_38B, 1)));//@sic R5-227518 sic@</w:t>
            </w:r>
          </w:p>
          <w:p w14:paraId="2461754F" w14:textId="6A67F0D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49DE256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6A4DA1C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16 is void sic@</w:t>
            </w:r>
          </w:p>
          <w:p w14:paraId="3F4351F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14AB427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0920FC97" w14:textId="77777777" w:rsidR="006F3E28" w:rsidRPr="006F3E28" w:rsidRDefault="006F3E28" w:rsidP="006F3E28">
            <w:pPr>
              <w:autoSpaceDE w:val="0"/>
              <w:autoSpaceDN w:val="0"/>
              <w:adjustRightInd w:val="0"/>
              <w:spacing w:after="0"/>
              <w:rPr>
                <w:rFonts w:ascii="Arial" w:hAnsi="Arial" w:cs="Arial"/>
                <w:bCs/>
              </w:rPr>
            </w:pPr>
          </w:p>
          <w:p w14:paraId="5186D2E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C5665B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5988662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60C4F0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v_TimingUL_8 := f_SubFrameTiming_AddMilliSeconds(v_TimingUL_7,const_SPS_Period/2);</w:t>
            </w:r>
          </w:p>
          <w:p w14:paraId="7E5D100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v_TimingDL),v_N_PRB,v_I_MCS,true);//NDI=1</w:t>
            </w:r>
          </w:p>
          <w:p w14:paraId="533D47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70EAA4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4C7C6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2F044E1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53356D1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for (i:=1; i&lt; 4; i:=i+1) //Scheduled 3 retransmissions assuming worst case.</w:t>
            </w:r>
          </w:p>
          <w:p w14:paraId="43A74B9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40CF00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v_TimingDL_2 := f_SubFrameTiming_AddMilliSeconds(v_TimingDL, i * v_RetransSchInt);</w:t>
            </w:r>
          </w:p>
          <w:p w14:paraId="7F61DB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v_TimingDL_2),v_N_PRB,v_I_MCS,true,-,-,v_RVList[i]);</w:t>
            </w:r>
          </w:p>
          <w:p w14:paraId="68350A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v_TimingDL_2), v_MAC_PDUListDL,cs_NR_HarqProcessAssignment_Explicit(const_HARQ_Id)));</w:t>
            </w:r>
          </w:p>
          <w:p w14:paraId="55EA94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33D0145" w14:textId="77777777" w:rsidR="006F3E28" w:rsidRPr="006F3E28" w:rsidRDefault="006F3E28" w:rsidP="006F3E28">
            <w:pPr>
              <w:autoSpaceDE w:val="0"/>
              <w:autoSpaceDN w:val="0"/>
              <w:adjustRightInd w:val="0"/>
              <w:spacing w:after="0"/>
              <w:rPr>
                <w:rFonts w:ascii="Arial" w:hAnsi="Arial" w:cs="Arial"/>
                <w:bCs/>
              </w:rPr>
            </w:pPr>
          </w:p>
          <w:p w14:paraId="76668729" w14:textId="77777777" w:rsidR="006F3E28" w:rsidRPr="006F3E28" w:rsidRDefault="006F3E28" w:rsidP="006F3E28">
            <w:pPr>
              <w:autoSpaceDE w:val="0"/>
              <w:autoSpaceDN w:val="0"/>
              <w:adjustRightInd w:val="0"/>
              <w:spacing w:after="0"/>
              <w:rPr>
                <w:rFonts w:ascii="Arial" w:hAnsi="Arial" w:cs="Arial"/>
                <w:bCs/>
              </w:rPr>
            </w:pPr>
          </w:p>
          <w:p w14:paraId="565C1A9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22 " siclog@</w:t>
            </w:r>
          </w:p>
          <w:p w14:paraId="267505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f_SubFrameTiming_AddMilliSeconds(v_TimingDL,const_SPS_Period-10); // 10 ms earlier</w:t>
            </w:r>
          </w:p>
          <w:p w14:paraId="726F0EE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v_TimingUL_9 := f_SubFrameTiming_AddMilliSeconds(v_TimingUL_6,2*const_SPS_Period-10);</w:t>
            </w:r>
          </w:p>
          <w:p w14:paraId="299AC9E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f_NR_SpsCgDeactivate(nr_Cell1, cs_TimingInfo_NR( v_TimingDL),cs_NR_SpsCgDeactivate_Pdcch_DL);</w:t>
            </w:r>
          </w:p>
          <w:p w14:paraId="32402F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24 " siclog@</w:t>
            </w:r>
          </w:p>
          <w:p w14:paraId="6362B5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f_SubFrameTiming_AddMilliSeconds(v_TimingDL,10+const_SPS_Period);</w:t>
            </w:r>
          </w:p>
          <w:p w14:paraId="5CE8083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v_TimingUL_10 := f_SubFrameTiming_AddMilliSeconds(v_TimingUL_9,10+const_SPS_Period);</w:t>
            </w:r>
          </w:p>
          <w:p w14:paraId="4C9149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7CC6538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(6, crs_NR_PDCP_SDU_38B,1)));//@sic R5-227518 sic@</w:t>
            </w:r>
          </w:p>
          <w:p w14:paraId="5F7FAF58" w14:textId="008BFD8B"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v_EncodedRlcPdu1) };</w:t>
            </w:r>
            <w:r w:rsidRPr="006F3E28">
              <w:rPr>
                <w:rFonts w:ascii="Arial" w:hAnsi="Arial" w:cs="Arial"/>
                <w:bCs/>
                <w:highlight w:val="yellow"/>
              </w:rPr>
              <w:t>//WA#</w:t>
            </w:r>
          </w:p>
          <w:p w14:paraId="4076B77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2569D4D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6816BF7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26-27 " siclog@</w:t>
            </w:r>
          </w:p>
          <w:p w14:paraId="4BBC8BD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1B4D1C0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v_TimingUL_11 := f_SubFrameTiming_AddMilliSeconds(v_TimingUL_10,const_SPS_Period);</w:t>
            </w:r>
          </w:p>
          <w:p w14:paraId="783A2F5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6B36BF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2E5B641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R5s240155 R5s240268 sic@</w:t>
            </w:r>
          </w:p>
          <w:p w14:paraId="031B7A9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 //Default DCI configuraton.</w:t>
            </w:r>
          </w:p>
          <w:p w14:paraId="503A70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D0499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//undo Set K1=8</w:t>
            </w:r>
          </w:p>
          <w:p w14:paraId="646F3DC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f_NR_SS_CellConfig_DciDlInfo_NoRetransmission(nr_Cell1,cs_TimingInfo_NR(f_SubFrameTiming_AddMilliSeconds(v_TimingDL,50)));</w:t>
            </w:r>
          </w:p>
          <w:p w14:paraId="1AA25AA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17CA49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5C217BC" w14:textId="77777777" w:rsidR="006F3E28" w:rsidRPr="006F3E28" w:rsidRDefault="006F3E28" w:rsidP="006F3E28">
            <w:pPr>
              <w:autoSpaceDE w:val="0"/>
              <w:autoSpaceDN w:val="0"/>
              <w:adjustRightInd w:val="0"/>
              <w:spacing w:after="0"/>
              <w:rPr>
                <w:rFonts w:ascii="Arial" w:hAnsi="Arial" w:cs="Arial"/>
                <w:bCs/>
              </w:rPr>
            </w:pPr>
          </w:p>
          <w:p w14:paraId="02153E9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3" siclog@</w:t>
            </w:r>
          </w:p>
          <w:p w14:paraId="040F29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v_TimingUL_1) ));</w:t>
            </w:r>
          </w:p>
          <w:p w14:paraId="54A4F8C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3");</w:t>
            </w:r>
          </w:p>
          <w:p w14:paraId="57E822C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5" siclog@</w:t>
            </w:r>
          </w:p>
          <w:p w14:paraId="7F8BF8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v_TimingUL_2) ));</w:t>
            </w:r>
          </w:p>
          <w:p w14:paraId="37C735C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5");</w:t>
            </w:r>
          </w:p>
          <w:p w14:paraId="706729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8" siclog@</w:t>
            </w:r>
          </w:p>
          <w:p w14:paraId="40C21A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v_TimingUL_3) ));</w:t>
            </w:r>
          </w:p>
          <w:p w14:paraId="716CB5E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8");</w:t>
            </w:r>
          </w:p>
          <w:p w14:paraId="728C91A6" w14:textId="77777777" w:rsidR="006F3E28" w:rsidRPr="006F3E28" w:rsidRDefault="006F3E28" w:rsidP="006F3E28">
            <w:pPr>
              <w:autoSpaceDE w:val="0"/>
              <w:autoSpaceDN w:val="0"/>
              <w:adjustRightInd w:val="0"/>
              <w:spacing w:after="0"/>
              <w:rPr>
                <w:rFonts w:ascii="Arial" w:hAnsi="Arial" w:cs="Arial"/>
                <w:bCs/>
              </w:rPr>
            </w:pPr>
          </w:p>
          <w:p w14:paraId="15BC89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10 11a3 or 11b2" siclog@</w:t>
            </w:r>
          </w:p>
          <w:p w14:paraId="7CE10DB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R5s230088 sic@</w:t>
            </w:r>
          </w:p>
          <w:p w14:paraId="60D8B06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73F32D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v_TimingUL_4) ))</w:t>
            </w:r>
          </w:p>
          <w:p w14:paraId="5312B9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686B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10");</w:t>
            </w:r>
          </w:p>
          <w:p w14:paraId="10E813B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249A2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DE66A7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v_TimingUL_5_CRNTI) ))</w:t>
            </w:r>
          </w:p>
          <w:p w14:paraId="1B8EC57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F3A8AE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11a3 or 11b2");</w:t>
            </w:r>
          </w:p>
          <w:p w14:paraId="13F063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8135D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A018683" w14:textId="77777777" w:rsidR="006F3E28" w:rsidRPr="006F3E28" w:rsidRDefault="006F3E28" w:rsidP="006F3E28">
            <w:pPr>
              <w:autoSpaceDE w:val="0"/>
              <w:autoSpaceDN w:val="0"/>
              <w:adjustRightInd w:val="0"/>
              <w:spacing w:after="0"/>
              <w:rPr>
                <w:rFonts w:ascii="Arial" w:hAnsi="Arial" w:cs="Arial"/>
                <w:bCs/>
              </w:rPr>
            </w:pPr>
          </w:p>
          <w:p w14:paraId="57924D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15" siclog@</w:t>
            </w:r>
          </w:p>
          <w:p w14:paraId="22A195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v_TimingUL_6) ));</w:t>
            </w:r>
          </w:p>
          <w:p w14:paraId="2BE5C44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15");</w:t>
            </w:r>
          </w:p>
          <w:p w14:paraId="28A8CB1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E82FF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siclog@</w:t>
            </w:r>
          </w:p>
          <w:p w14:paraId="329B3C6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nack, cr_TimingInfo_NR( v_TimingUL_7) ));</w:t>
            </w:r>
          </w:p>
          <w:p w14:paraId="0868FD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18");</w:t>
            </w:r>
          </w:p>
          <w:p w14:paraId="3ECF3F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21" siclog@</w:t>
            </w:r>
          </w:p>
          <w:p w14:paraId="2FCE6E7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v_TimingUL_8) ));</w:t>
            </w:r>
          </w:p>
          <w:p w14:paraId="1D70956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w:t>
            </w:r>
          </w:p>
          <w:p w14:paraId="0320B03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815FE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R5s240660  R5s240565 sic@</w:t>
            </w:r>
          </w:p>
          <w:p w14:paraId="1EDF0A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&amp; 21" siclog@</w:t>
            </w:r>
          </w:p>
          <w:p w14:paraId="6DA593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040FD78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cr_TimingInfo_Any ))</w:t>
            </w:r>
          </w:p>
          <w:p w14:paraId="6ECBE32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D647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v_Ack_Count := v_Ack_Count +1;</w:t>
            </w:r>
          </w:p>
          <w:p w14:paraId="1D766F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639DAB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2BAAE2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EB741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175665E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688FAD7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AFFE0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563590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nack, cr_TimingInfo_Any ))</w:t>
            </w:r>
          </w:p>
          <w:p w14:paraId="7F5C39D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23B92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v_Nack_Count := v_Nack_Count + 1;</w:t>
            </w:r>
          </w:p>
          <w:p w14:paraId="45831B7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51C12E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7B2FF2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9869C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if (v_Ack_Count == 0) {</w:t>
            </w:r>
          </w:p>
          <w:p w14:paraId="3C319BA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21: UE did not send HARQ ACK");</w:t>
            </w:r>
          </w:p>
          <w:p w14:paraId="562C3C7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A17836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7319FEA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474A67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C6F24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E1DDA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A0010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F981618" w14:textId="77777777" w:rsidR="006F3E28" w:rsidRPr="006F3E28" w:rsidRDefault="006F3E28" w:rsidP="006F3E28">
            <w:pPr>
              <w:autoSpaceDE w:val="0"/>
              <w:autoSpaceDN w:val="0"/>
              <w:adjustRightInd w:val="0"/>
              <w:spacing w:after="0"/>
              <w:rPr>
                <w:rFonts w:ascii="Arial" w:hAnsi="Arial" w:cs="Arial"/>
                <w:bCs/>
              </w:rPr>
            </w:pPr>
          </w:p>
          <w:p w14:paraId="1894774E" w14:textId="77777777" w:rsidR="006F3E28" w:rsidRPr="006F3E28" w:rsidRDefault="006F3E28" w:rsidP="006F3E28">
            <w:pPr>
              <w:autoSpaceDE w:val="0"/>
              <w:autoSpaceDN w:val="0"/>
              <w:adjustRightInd w:val="0"/>
              <w:spacing w:after="0"/>
              <w:rPr>
                <w:rFonts w:ascii="Arial" w:hAnsi="Arial" w:cs="Arial"/>
                <w:bCs/>
              </w:rPr>
            </w:pPr>
          </w:p>
          <w:p w14:paraId="12B1A3FC" w14:textId="77777777" w:rsidR="006F3E28" w:rsidRPr="006F3E28" w:rsidRDefault="006F3E28" w:rsidP="006F3E28">
            <w:pPr>
              <w:autoSpaceDE w:val="0"/>
              <w:autoSpaceDN w:val="0"/>
              <w:adjustRightInd w:val="0"/>
              <w:spacing w:after="0"/>
              <w:rPr>
                <w:rFonts w:ascii="Arial" w:hAnsi="Arial" w:cs="Arial"/>
                <w:bCs/>
              </w:rPr>
            </w:pPr>
          </w:p>
          <w:p w14:paraId="43ECBA50" w14:textId="77777777" w:rsidR="006F3E28" w:rsidRPr="006F3E28" w:rsidRDefault="006F3E28" w:rsidP="006F3E28">
            <w:pPr>
              <w:autoSpaceDE w:val="0"/>
              <w:autoSpaceDN w:val="0"/>
              <w:adjustRightInd w:val="0"/>
              <w:spacing w:after="0"/>
              <w:rPr>
                <w:rFonts w:ascii="Arial" w:hAnsi="Arial" w:cs="Arial"/>
                <w:bCs/>
              </w:rPr>
            </w:pPr>
          </w:p>
          <w:p w14:paraId="6BB458A4" w14:textId="77777777" w:rsidR="006F3E28" w:rsidRPr="006F3E28" w:rsidRDefault="006F3E28" w:rsidP="006F3E28">
            <w:pPr>
              <w:autoSpaceDE w:val="0"/>
              <w:autoSpaceDN w:val="0"/>
              <w:adjustRightInd w:val="0"/>
              <w:spacing w:after="0"/>
              <w:rPr>
                <w:rFonts w:ascii="Arial" w:hAnsi="Arial" w:cs="Arial"/>
                <w:bCs/>
              </w:rPr>
            </w:pPr>
          </w:p>
          <w:p w14:paraId="00B973A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23" siclog@</w:t>
            </w:r>
          </w:p>
          <w:p w14:paraId="6596B3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v_TimingUL_9) ));</w:t>
            </w:r>
          </w:p>
          <w:p w14:paraId="615FA3F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23");</w:t>
            </w:r>
          </w:p>
          <w:p w14:paraId="2D22CA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25 and 28" siclog@</w:t>
            </w:r>
          </w:p>
          <w:p w14:paraId="2AC21C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73CF35E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v_TimingUL_10) ))</w:t>
            </w:r>
          </w:p>
          <w:p w14:paraId="6F54AEF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C9534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25");</w:t>
            </w:r>
          </w:p>
          <w:p w14:paraId="2C8BEB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0EE42B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26363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v_TimingUL_11) ))</w:t>
            </w:r>
          </w:p>
          <w:p w14:paraId="19F46E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14949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28");</w:t>
            </w:r>
          </w:p>
          <w:p w14:paraId="0382D7B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D99BF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47F05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cds_NR_SystemIndCtrl_UL_HARQ(disable));</w:t>
            </w:r>
          </w:p>
          <w:p w14:paraId="48DB64D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t_Watchdog.stop;</w:t>
            </w:r>
          </w:p>
          <w:p w14:paraId="23B93B6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142936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f_NR_ULGrantConfiguration_Start(nr_Cell1);</w:t>
            </w:r>
          </w:p>
          <w:p w14:paraId="0C0EB46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return (v_TimingDL);</w:t>
            </w:r>
          </w:p>
          <w:p w14:paraId="2B2ADB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1EC9778" w14:textId="507AA67E" w:rsidR="006F3E28" w:rsidRDefault="006F3E28" w:rsidP="004C368C">
            <w:pPr>
              <w:autoSpaceDE w:val="0"/>
              <w:autoSpaceDN w:val="0"/>
              <w:adjustRightInd w:val="0"/>
              <w:spacing w:after="0"/>
              <w:rPr>
                <w:rFonts w:ascii="Arial" w:hAnsi="Arial" w:cs="Arial"/>
                <w:bCs/>
              </w:rPr>
            </w:pPr>
            <w:r w:rsidRPr="006F3E28">
              <w:rPr>
                <w:rFonts w:ascii="Arial" w:hAnsi="Arial" w:cs="Arial"/>
                <w:bCs/>
              </w:rPr>
              <w:t xml:space="preserve">  }</w:t>
            </w:r>
          </w:p>
          <w:p w14:paraId="244FCDBF" w14:textId="7D6B60C6" w:rsidR="006F3E28" w:rsidRPr="00AE1F13" w:rsidRDefault="006F3E28" w:rsidP="004C368C">
            <w:pPr>
              <w:autoSpaceDE w:val="0"/>
              <w:autoSpaceDN w:val="0"/>
              <w:adjustRightInd w:val="0"/>
              <w:spacing w:after="0"/>
              <w:rPr>
                <w:rFonts w:ascii="Arial" w:hAnsi="Arial" w:cs="Arial"/>
                <w:bCs/>
              </w:rPr>
            </w:pP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bookmarkStart w:id="8" w:name="_Toc202875569"/>
      <w:r w:rsidRPr="00E12CDE">
        <w:rPr>
          <w:b/>
          <w:lang w:val="pt-BR"/>
        </w:rPr>
        <w:t xml:space="preserve">Change </w:t>
      </w:r>
      <w:r>
        <w:rPr>
          <w:b/>
          <w:lang w:val="pt-BR"/>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7D65EAE7" w:rsidR="008E5F82" w:rsidRPr="000D7399" w:rsidRDefault="00987703" w:rsidP="000A12CA">
            <w:pPr>
              <w:spacing w:after="0"/>
              <w:rPr>
                <w:rFonts w:ascii="Arial" w:hAnsi="Arial" w:cs="Arial"/>
              </w:rPr>
            </w:pPr>
            <w:r w:rsidRPr="00987703">
              <w:rPr>
                <w:rFonts w:ascii="Arial" w:hAnsi="Arial" w:cs="Arial"/>
                <w:bCs/>
              </w:rPr>
              <w:t>f_TC_7_1_1_6_</w:t>
            </w:r>
            <w:r w:rsidR="001A2CA5">
              <w:rPr>
                <w:rFonts w:ascii="Arial" w:hAnsi="Arial" w:cs="Arial"/>
                <w:bCs/>
              </w:rPr>
              <w:t>1</w:t>
            </w:r>
            <w:r w:rsidRPr="00987703">
              <w:rPr>
                <w:rFonts w:ascii="Arial" w:hAnsi="Arial" w:cs="Arial"/>
                <w:bCs/>
              </w:rPr>
              <w:t>_NR_TestBody</w:t>
            </w:r>
            <w:r>
              <w:rPr>
                <w:rFonts w:ascii="Arial" w:hAnsi="Arial" w:cs="Arial"/>
                <w:bCs/>
              </w:rPr>
              <w:t>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0466BF81" w:rsidR="008E5F82" w:rsidRPr="00241F66" w:rsidRDefault="00241006" w:rsidP="000A12CA">
            <w:pPr>
              <w:pStyle w:val="CRCoverPage"/>
              <w:spacing w:after="0"/>
              <w:rPr>
                <w:rFonts w:eastAsia="SimSun" w:cs="Arial"/>
                <w:lang w:eastAsia="zh-CN"/>
              </w:rPr>
            </w:pPr>
            <w:r>
              <w:rPr>
                <w:rFonts w:eastAsia="SimSun" w:cs="Arial"/>
                <w:lang w:eastAsia="zh-CN"/>
              </w:rPr>
              <w:t>S</w:t>
            </w:r>
            <w:r w:rsidR="00080C4D">
              <w:rPr>
                <w:rFonts w:eastAsia="SimSun" w:cs="Arial"/>
                <w:lang w:eastAsia="zh-CN"/>
              </w:rPr>
              <w:t xml:space="preserve">ame as </w:t>
            </w:r>
            <w:r>
              <w:rPr>
                <w:rFonts w:eastAsia="SimSun" w:cs="Arial"/>
                <w:lang w:eastAsia="zh-CN"/>
              </w:rPr>
              <w:t xml:space="preserve">reason mentioned </w:t>
            </w:r>
            <w:r w:rsidR="00080C4D">
              <w:rPr>
                <w:rFonts w:eastAsia="SimSun" w:cs="Arial"/>
                <w:lang w:eastAsia="zh-CN"/>
              </w:rPr>
              <w:t>in</w:t>
            </w:r>
            <w:r>
              <w:rPr>
                <w:rFonts w:eastAsia="SimSun" w:cs="Arial"/>
                <w:lang w:eastAsia="zh-CN"/>
              </w:rPr>
              <w:t xml:space="preserve">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t>Summary of change</w:t>
            </w:r>
          </w:p>
        </w:tc>
        <w:tc>
          <w:tcPr>
            <w:tcW w:w="7654" w:type="dxa"/>
          </w:tcPr>
          <w:p w14:paraId="5F9CCE26" w14:textId="05C883A8" w:rsidR="008E5F82" w:rsidRPr="007E26D6" w:rsidRDefault="00080C4D" w:rsidP="000A12CA">
            <w:pPr>
              <w:pStyle w:val="CRCoverPage"/>
              <w:spacing w:after="0"/>
              <w:rPr>
                <w:rFonts w:cs="Arial"/>
              </w:rPr>
            </w:pPr>
            <w:r>
              <w:rPr>
                <w:rFonts w:eastAsia="SimSun" w:cs="Arial"/>
                <w:lang w:eastAsia="zh-CN"/>
              </w:rPr>
              <w:t>Same as reason mentioned in change 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r w:rsidRPr="009E379F">
              <w:rPr>
                <w:rFonts w:ascii="Arial" w:hAnsi="Arial" w:cs="Arial"/>
                <w:lang w:val="en-IN" w:eastAsia="en-GB"/>
              </w:rPr>
              <w:t>MAC_SPS_TC_Common_NR</w:t>
            </w:r>
            <w:r w:rsidR="008E5F82">
              <w:rPr>
                <w:rFonts w:ascii="Arial" w:hAnsi="Arial" w:cs="Arial"/>
                <w:lang w:eastAsia="en-GB"/>
              </w:rPr>
              <w:t>.ttcn</w:t>
            </w:r>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09DB88A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function f_TC_7_1_1_6_1_NR_TestBody2(DRB_Identity p_NR_DRB_Id) runs on NR_BASE_PTC</w:t>
            </w:r>
          </w:p>
          <w:p w14:paraId="4617429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R5-245514 sic@</w:t>
            </w:r>
          </w:p>
          <w:p w14:paraId="0563853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NR_MAC_SDU_Type v_EncodedRlcPdu1;</w:t>
            </w:r>
          </w:p>
          <w:p w14:paraId="55FA2BF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NR_MAC_SDU_SubPDU_List_Type v_SDU_SubPDUListDL;</w:t>
            </w:r>
          </w:p>
          <w:p w14:paraId="7975FAF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NR_MAC_PDUList_Type v_MAC_PDUListDL;</w:t>
            </w:r>
          </w:p>
          <w:p w14:paraId="3E2A048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v_TimingDL ;</w:t>
            </w:r>
          </w:p>
          <w:p w14:paraId="6CFCF32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v_TimingUL_1;</w:t>
            </w:r>
          </w:p>
          <w:p w14:paraId="3F082064"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SubcarrierSpacing v_SCS := f_NR_CellInfo_GetSCS(nr_Cell1);</w:t>
            </w:r>
          </w:p>
          <w:p w14:paraId="35CF694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v_I_MCS;      // Modulation and Coding Scehme Index</w:t>
            </w:r>
          </w:p>
          <w:p w14:paraId="7106B78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v_N_PRB;      // Number of physical resource Blocks</w:t>
            </w:r>
          </w:p>
          <w:p w14:paraId="29BBEE7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timer t_Watchdog := 1.0;</w:t>
            </w:r>
          </w:p>
          <w:p w14:paraId="76114134" w14:textId="3E11B174"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0EFF64C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Re-nitialise Nprb and Imcs for TBsize=352</w:t>
            </w:r>
          </w:p>
          <w:p w14:paraId="76CAB82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if ( f_NR_CellInfo_GetIsFR1(nr_Cell1)) {v_N_PRB := 7; v_I_MCS:= 3;} //TS 38.508-1 Table 4.6.3-51 Table 4.6.3-51 =1, so 38.523-3 Table B.1.1.2-3</w:t>
            </w:r>
          </w:p>
          <w:p w14:paraId="5A07AC6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else {v_N_PRB :=11 ; v_I_MCS:= 0}//TS 38.508-1 Table 4.6.3-51 Table 4.6.3-51 =0, so 38.523-3 Table B.1.1.1-3</w:t>
            </w:r>
          </w:p>
          <w:p w14:paraId="736DA52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f_NR_GetNextSendOccasion_DL(nr_Cell1, 200);//@sic R5-245514 sic@</w:t>
            </w:r>
          </w:p>
          <w:p w14:paraId="5066FE0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  v_TimingDL;</w:t>
            </w:r>
          </w:p>
          <w:p w14:paraId="1A2B1EA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select(v_SCS) {</w:t>
            </w:r>
          </w:p>
          <w:p w14:paraId="03434ED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case(kHz15) {</w:t>
            </w:r>
          </w:p>
          <w:p w14:paraId="4834A96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1;</w:t>
            </w:r>
          </w:p>
          <w:p w14:paraId="2754CF8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9;</w:t>
            </w:r>
          </w:p>
          <w:p w14:paraId="7BAB6F5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ADA9CD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case(kHz30) {</w:t>
            </w:r>
          </w:p>
          <w:p w14:paraId="2FBFCE4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6C59627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v_TimingDL.Slot.SlotOffset.Numerology1 := 0; //@sic R5s221197 sic@</w:t>
            </w:r>
          </w:p>
          <w:p w14:paraId="3C2365E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4;</w:t>
            </w:r>
          </w:p>
          <w:p w14:paraId="3509B76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v_TimingUL_1.Slot.SlotOffset.Numerology1 := 0;</w:t>
            </w:r>
          </w:p>
          <w:p w14:paraId="50CE75E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B8E570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case(kHz120) {</w:t>
            </w:r>
          </w:p>
          <w:p w14:paraId="3EAD197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11B671A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v_TimingDL.Slot.SlotOffset.Numerology3 := 1;</w:t>
            </w:r>
          </w:p>
          <w:p w14:paraId="1F32C67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1;</w:t>
            </w:r>
          </w:p>
          <w:p w14:paraId="79F4C94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v_TimingUL_1.Slot.SlotOffset.Numerology3 := 1;</w:t>
            </w:r>
          </w:p>
          <w:p w14:paraId="3EDA80E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5F90357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 else { FatalError(__FILE__, __LINE__, "Invalid SubCarrierSapcing"); }</w:t>
            </w:r>
          </w:p>
          <w:p w14:paraId="3A61349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3E2B241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cds_NR_SystemIndCtrl_UL_HARQ(enable));</w:t>
            </w:r>
          </w:p>
          <w:p w14:paraId="1814C97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31" siclog@</w:t>
            </w:r>
          </w:p>
          <w:p w14:paraId="7081DA2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R5s240268 R5-245514 sic@</w:t>
            </w:r>
          </w:p>
          <w:p w14:paraId="409A268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f_NR_DL_SpsAssignmentConfiguration(nr_Cell1,cs_TimingInfo_NR( v_TimingDL),v_N_PRB,v_I_MCS);</w:t>
            </w:r>
          </w:p>
          <w:p w14:paraId="74C4599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PDCP SDU =38B +3B PDCP Header+ 1B RLC UM Header + 2B MAC Header =44B=352 bits (an allowed TB size as per 38.523-3 Annex B)</w:t>
            </w:r>
          </w:p>
          <w:p w14:paraId="2BAEB6B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v_EncodedRlcPdu1 := f_NR_RLC_UMD_FullPDU_Encvalue(f_NR_PDCP_PDU_Encvalue(f_NR_ReturnDefaultPDCP_PDU (7, crs_NR_PDCP_SDU_38B, 1)));//@sic R5-227518 sic@</w:t>
            </w:r>
          </w:p>
          <w:p w14:paraId="68A3C2C6" w14:textId="0EA43A25"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v_SDU_SubPDUListDL := { cs_NR_MAC_SDU_SubPDU_LI8(tsc_LCID_SCG_Bearer, v_EncodedRlcPdu1) };</w:t>
            </w:r>
          </w:p>
          <w:p w14:paraId="6D74064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v_MAC_PDUListDL := { cs_NR_DL_MAC_PDU_SDU_SubPDU_Padding(v_SDU_SubPDUListDL) };</w:t>
            </w:r>
          </w:p>
          <w:p w14:paraId="17220EF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DRB.send(cads_NR_DRB_COMMON_REQ_MAC_PDUList_NoCRNTI_Grant(nr_Cell1, p_NR_DRB_Id, cs_TimingInfo_NR( v_TimingDL), v_MAC_PDUListDL));</w:t>
            </w:r>
          </w:p>
          <w:p w14:paraId="10A5CC1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f_SubFrameTiming_AddMilliSeconds(v_TimingDL,10); //10ms later</w:t>
            </w:r>
          </w:p>
          <w:p w14:paraId="439443F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f_NR_SpsCgDeactivate(nr_Cell1, cs_TimingInfo_NR( v_TimingDL),cs_NR_SpsCgDeactivate_LclRel);</w:t>
            </w:r>
          </w:p>
          <w:p w14:paraId="29FFFC8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32" siclog@</w:t>
            </w:r>
          </w:p>
          <w:p w14:paraId="5C87777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t_Watchdog.start;</w:t>
            </w:r>
          </w:p>
          <w:p w14:paraId="53FE374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alt {</w:t>
            </w:r>
          </w:p>
          <w:p w14:paraId="5A9BFAC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SYSIND.receive(car_NR_SYSTEM_UL_HARQ_IND_Timing(nr_Cell1, ? , cr_TimingInfo_NR( v_TimingUL_1) ))</w:t>
            </w:r>
          </w:p>
          <w:p w14:paraId="2CF0AFE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28985A2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f_NR_SetVerdictFailOrInconc(__FILE__, __LINE__, "Step 32");</w:t>
            </w:r>
          </w:p>
          <w:p w14:paraId="77C756F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t_Watchdog.stop;</w:t>
            </w:r>
          </w:p>
          <w:p w14:paraId="356048E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49D9937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[]t_Watchdog.timeout</w:t>
            </w:r>
          </w:p>
          <w:p w14:paraId="3AFB3C5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5347602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f_NR_PreliminaryPass(__FILE__, __LINE__, "Step 32");</w:t>
            </w:r>
          </w:p>
          <w:p w14:paraId="743F892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447CD19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0380770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cds_NR_SystemIndCtrl_UL_HARQ(disable));</w:t>
            </w:r>
          </w:p>
          <w:p w14:paraId="726308B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3A80434F" w14:textId="5C52C8D2" w:rsidR="008E5F82" w:rsidRPr="00AE1F13"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023A434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function f_TC_7_1_1_6_1_NR_TestBody2(DRB_Identity p_NR_DRB_Id) runs on NR_BASE_PTC</w:t>
            </w:r>
          </w:p>
          <w:p w14:paraId="10341CB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R5-245514 sic@</w:t>
            </w:r>
          </w:p>
          <w:p w14:paraId="3A3E601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NR_MAC_SDU_Type v_EncodedRlcPdu1;</w:t>
            </w:r>
          </w:p>
          <w:p w14:paraId="05FA1BE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NR_MAC_SDU_SubPDU_List_Type v_SDU_SubPDUListDL;</w:t>
            </w:r>
          </w:p>
          <w:p w14:paraId="670CCE1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NR_MAC_PDUList_Type v_MAC_PDUListDL;</w:t>
            </w:r>
          </w:p>
          <w:p w14:paraId="714C625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v_TimingDL ;</w:t>
            </w:r>
          </w:p>
          <w:p w14:paraId="1A66613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v_TimingUL_1;</w:t>
            </w:r>
          </w:p>
          <w:p w14:paraId="64ACC70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SubcarrierSpacing v_SCS := f_NR_CellInfo_GetSCS(nr_Cell1);</w:t>
            </w:r>
          </w:p>
          <w:p w14:paraId="535B88D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v_I_MCS;      // Modulation and Coding Scehme Index</w:t>
            </w:r>
          </w:p>
          <w:p w14:paraId="799E912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v_N_PRB;      // Number of physical resource Blocks</w:t>
            </w:r>
          </w:p>
          <w:p w14:paraId="533268B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timer t_Watchdog := 1.0;</w:t>
            </w:r>
          </w:p>
          <w:p w14:paraId="4FE82A7E" w14:textId="3E72D79C"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r w:rsidRPr="001A2CA5">
              <w:rPr>
                <w:rFonts w:ascii="Arial" w:hAnsi="Arial" w:cs="Arial"/>
                <w:bCs/>
                <w:highlight w:val="yellow"/>
              </w:rPr>
              <w:t>var B6_Type v_LCID := int2bit(p_NR_DRB_Id+3, 6); //WA#</w:t>
            </w:r>
          </w:p>
          <w:p w14:paraId="18B300D6" w14:textId="77777777" w:rsidR="001A2CA5" w:rsidRPr="001A2CA5" w:rsidRDefault="001A2CA5" w:rsidP="001A2CA5">
            <w:pPr>
              <w:autoSpaceDE w:val="0"/>
              <w:autoSpaceDN w:val="0"/>
              <w:adjustRightInd w:val="0"/>
              <w:spacing w:after="0"/>
              <w:rPr>
                <w:rFonts w:ascii="Arial" w:hAnsi="Arial" w:cs="Arial"/>
                <w:bCs/>
              </w:rPr>
            </w:pPr>
          </w:p>
          <w:p w14:paraId="2633DC2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Re-nitialise Nprb and Imcs for TBsize=352</w:t>
            </w:r>
          </w:p>
          <w:p w14:paraId="2E915F7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if ( f_NR_CellInfo_GetIsFR1(nr_Cell1)) {v_N_PRB := 7; v_I_MCS:= 3;} //TS 38.508-1 Table 4.6.3-51 Table 4.6.3-51 =1, so 38.523-3 Table B.1.1.2-3</w:t>
            </w:r>
          </w:p>
          <w:p w14:paraId="1A07506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else {v_N_PRB :=11 ; v_I_MCS:= 0}//TS 38.508-1 Table 4.6.3-51 Table 4.6.3-51 =0, so 38.523-3 Table B.1.1.1-3</w:t>
            </w:r>
          </w:p>
          <w:p w14:paraId="25A3B3B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f_NR_GetNextSendOccasion_DL(nr_Cell1, 200);//@sic R5-245514 sic@</w:t>
            </w:r>
          </w:p>
          <w:p w14:paraId="1433485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  v_TimingDL;</w:t>
            </w:r>
          </w:p>
          <w:p w14:paraId="0E6AA33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select(v_SCS) {</w:t>
            </w:r>
          </w:p>
          <w:p w14:paraId="2C0479F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case(kHz15) {</w:t>
            </w:r>
          </w:p>
          <w:p w14:paraId="42C8557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1;</w:t>
            </w:r>
          </w:p>
          <w:p w14:paraId="1A83BAC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9;</w:t>
            </w:r>
          </w:p>
          <w:p w14:paraId="4AA14A7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28B3BAB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case(kHz30) {</w:t>
            </w:r>
          </w:p>
          <w:p w14:paraId="120DAF8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3213B3B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v_TimingDL.Slot.SlotOffset.Numerology1 := 0; //@sic R5s221197 sic@</w:t>
            </w:r>
          </w:p>
          <w:p w14:paraId="38E2865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4;</w:t>
            </w:r>
          </w:p>
          <w:p w14:paraId="6548920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v_TimingUL_1.Slot.SlotOffset.Numerology1 := 0;</w:t>
            </w:r>
          </w:p>
          <w:p w14:paraId="2C17930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F71388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case(kHz120) {</w:t>
            </w:r>
          </w:p>
          <w:p w14:paraId="5591A47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4F5EA5B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v_TimingDL.Slot.SlotOffset.Numerology3 := 1;</w:t>
            </w:r>
          </w:p>
          <w:p w14:paraId="7D086AC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1;</w:t>
            </w:r>
          </w:p>
          <w:p w14:paraId="46F5DD9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v_TimingUL_1.Slot.SlotOffset.Numerology3 := 1;</w:t>
            </w:r>
          </w:p>
          <w:p w14:paraId="6143B13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CF27B5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 else { FatalError(__FILE__, __LINE__, "Invalid SubCarrierSapcing"); }</w:t>
            </w:r>
          </w:p>
          <w:p w14:paraId="7D73D70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600D40E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cds_NR_SystemIndCtrl_UL_HARQ(enable));</w:t>
            </w:r>
          </w:p>
          <w:p w14:paraId="778070A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31" siclog@</w:t>
            </w:r>
          </w:p>
          <w:p w14:paraId="156F9FF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R5s240268 R5-245514 sic@</w:t>
            </w:r>
          </w:p>
          <w:p w14:paraId="7658E87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f_NR_DL_SpsAssignmentConfiguration(nr_Cell1,cs_TimingInfo_NR( v_TimingDL),v_N_PRB,v_I_MCS);</w:t>
            </w:r>
          </w:p>
          <w:p w14:paraId="4BDC568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PDCP SDU =38B +3B PDCP Header+ 1B RLC UM Header + 2B MAC Header =44B=352 bits (an allowed TB size as per 38.523-3 Annex B)</w:t>
            </w:r>
          </w:p>
          <w:p w14:paraId="5EF180B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v_EncodedRlcPdu1 := f_NR_RLC_UMD_FullPDU_Encvalue(f_NR_PDCP_PDU_Encvalue(f_NR_ReturnDefaultPDCP_PDU (7, crs_NR_PDCP_SDU_38B, 1)));//@sic R5-227518 sic@</w:t>
            </w:r>
          </w:p>
          <w:p w14:paraId="71E2F0D9" w14:textId="3609D9EC"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v_SDU_SubPDUListDL := { cs_NR_MAC_SDU_SubPDU_LI8(</w:t>
            </w:r>
            <w:r w:rsidRPr="001A2CA5">
              <w:rPr>
                <w:rFonts w:ascii="Arial" w:hAnsi="Arial" w:cs="Arial"/>
                <w:bCs/>
                <w:highlight w:val="yellow"/>
              </w:rPr>
              <w:t>v_LCID</w:t>
            </w:r>
            <w:r w:rsidRPr="001A2CA5">
              <w:rPr>
                <w:rFonts w:ascii="Arial" w:hAnsi="Arial" w:cs="Arial"/>
                <w:bCs/>
              </w:rPr>
              <w:t xml:space="preserve">, v_EncodedRlcPdu1) }; </w:t>
            </w:r>
            <w:r w:rsidRPr="001A2CA5">
              <w:rPr>
                <w:rFonts w:ascii="Arial" w:hAnsi="Arial" w:cs="Arial"/>
                <w:bCs/>
                <w:highlight w:val="yellow"/>
              </w:rPr>
              <w:t>//WA#</w:t>
            </w:r>
          </w:p>
          <w:p w14:paraId="2A3E99E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v_MAC_PDUListDL := { cs_NR_DL_MAC_PDU_SDU_SubPDU_Padding(v_SDU_SubPDUListDL) };</w:t>
            </w:r>
          </w:p>
          <w:p w14:paraId="3EA35AD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DRB.send(cads_NR_DRB_COMMON_REQ_MAC_PDUList_NoCRNTI_Grant(nr_Cell1, p_NR_DRB_Id, cs_TimingInfo_NR( v_TimingDL), v_MAC_PDUListDL));</w:t>
            </w:r>
          </w:p>
          <w:p w14:paraId="1BE0796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f_SubFrameTiming_AddMilliSeconds(v_TimingDL,10); //10ms later</w:t>
            </w:r>
          </w:p>
          <w:p w14:paraId="0D9DCD4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f_NR_SpsCgDeactivate(nr_Cell1, cs_TimingInfo_NR( v_TimingDL),cs_NR_SpsCgDeactivate_LclRel);</w:t>
            </w:r>
          </w:p>
          <w:p w14:paraId="79D87EA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32" siclog@</w:t>
            </w:r>
          </w:p>
          <w:p w14:paraId="01806594"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t_Watchdog.start;</w:t>
            </w:r>
          </w:p>
          <w:p w14:paraId="35C5913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alt {</w:t>
            </w:r>
          </w:p>
          <w:p w14:paraId="775FE80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SYSIND.receive(car_NR_SYSTEM_UL_HARQ_IND_Timing(nr_Cell1, ? , cr_TimingInfo_NR( v_TimingUL_1) ))</w:t>
            </w:r>
          </w:p>
          <w:p w14:paraId="3554668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01EEF03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f_NR_SetVerdictFailOrInconc(__FILE__, __LINE__, "Step 32");</w:t>
            </w:r>
          </w:p>
          <w:p w14:paraId="4681276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t_Watchdog.stop;</w:t>
            </w:r>
          </w:p>
          <w:p w14:paraId="63D226B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024FC9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[]t_Watchdog.timeout</w:t>
            </w:r>
          </w:p>
          <w:p w14:paraId="75FB4E8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4501505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f_NR_PreliminaryPass(__FILE__, __LINE__, "Step 32");</w:t>
            </w:r>
          </w:p>
          <w:p w14:paraId="5E72E5D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8E8BF6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40398C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cds_NR_SystemIndCtrl_UL_HARQ(disable));</w:t>
            </w:r>
          </w:p>
          <w:p w14:paraId="6908D35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385C9FE" w14:textId="12A0DAFF" w:rsidR="008E5F82"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2EA16B11" w14:textId="54D24002" w:rsidR="001A2CA5" w:rsidRPr="00AE1F13" w:rsidRDefault="001A2CA5" w:rsidP="00F5189F">
            <w:pPr>
              <w:autoSpaceDE w:val="0"/>
              <w:autoSpaceDN w:val="0"/>
              <w:adjustRightInd w:val="0"/>
              <w:spacing w:after="0"/>
              <w:rPr>
                <w:rFonts w:ascii="Arial" w:hAnsi="Arial" w:cs="Arial"/>
                <w:bCs/>
              </w:rPr>
            </w:pP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9AF5" w14:textId="77777777" w:rsidR="004C1A0A" w:rsidRDefault="004C1A0A">
      <w:pPr>
        <w:spacing w:after="0"/>
      </w:pPr>
      <w:r>
        <w:separator/>
      </w:r>
    </w:p>
  </w:endnote>
  <w:endnote w:type="continuationSeparator" w:id="0">
    <w:p w14:paraId="1B411320" w14:textId="77777777" w:rsidR="004C1A0A" w:rsidRDefault="004C1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7F10" w14:textId="77777777" w:rsidR="00230A5D" w:rsidRDefault="00230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3310" w14:textId="77777777" w:rsidR="00230A5D" w:rsidRDefault="00230A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CE47" w14:textId="77777777" w:rsidR="00230A5D" w:rsidRDefault="00230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54B3" w14:textId="77777777" w:rsidR="004C1A0A" w:rsidRDefault="004C1A0A">
      <w:pPr>
        <w:spacing w:after="0"/>
      </w:pPr>
      <w:r>
        <w:separator/>
      </w:r>
    </w:p>
  </w:footnote>
  <w:footnote w:type="continuationSeparator" w:id="0">
    <w:p w14:paraId="417706BA" w14:textId="77777777" w:rsidR="004C1A0A" w:rsidRDefault="004C1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0916C" w14:textId="77777777" w:rsidR="00230A5D" w:rsidRDefault="00230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5D90" w14:textId="77777777" w:rsidR="00230A5D" w:rsidRDefault="00230A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D69"/>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1EF"/>
    <w:rsid w:val="000268D1"/>
    <w:rsid w:val="00026967"/>
    <w:rsid w:val="00030231"/>
    <w:rsid w:val="00031B26"/>
    <w:rsid w:val="00032587"/>
    <w:rsid w:val="0003788F"/>
    <w:rsid w:val="00037D16"/>
    <w:rsid w:val="0004021C"/>
    <w:rsid w:val="00040F2E"/>
    <w:rsid w:val="000416FA"/>
    <w:rsid w:val="0004231C"/>
    <w:rsid w:val="000439AF"/>
    <w:rsid w:val="00043E99"/>
    <w:rsid w:val="000453F5"/>
    <w:rsid w:val="00045D2F"/>
    <w:rsid w:val="000460FA"/>
    <w:rsid w:val="00046544"/>
    <w:rsid w:val="0004713F"/>
    <w:rsid w:val="00047CA3"/>
    <w:rsid w:val="00053143"/>
    <w:rsid w:val="0006311B"/>
    <w:rsid w:val="00063492"/>
    <w:rsid w:val="00064035"/>
    <w:rsid w:val="00064D82"/>
    <w:rsid w:val="00064E40"/>
    <w:rsid w:val="000666AB"/>
    <w:rsid w:val="000675E6"/>
    <w:rsid w:val="00071F52"/>
    <w:rsid w:val="00073B2F"/>
    <w:rsid w:val="000758D6"/>
    <w:rsid w:val="00075C41"/>
    <w:rsid w:val="00080C4D"/>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2CA5"/>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D7D"/>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A5D"/>
    <w:rsid w:val="00230DAA"/>
    <w:rsid w:val="00234CC0"/>
    <w:rsid w:val="00235AC3"/>
    <w:rsid w:val="00235BC2"/>
    <w:rsid w:val="002367B5"/>
    <w:rsid w:val="002401B2"/>
    <w:rsid w:val="00241006"/>
    <w:rsid w:val="00241F66"/>
    <w:rsid w:val="0024536C"/>
    <w:rsid w:val="002462BD"/>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5BE0"/>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6251"/>
    <w:rsid w:val="003C7375"/>
    <w:rsid w:val="003D31FC"/>
    <w:rsid w:val="003D350C"/>
    <w:rsid w:val="003D35BF"/>
    <w:rsid w:val="003D3D05"/>
    <w:rsid w:val="003D60A7"/>
    <w:rsid w:val="003E093F"/>
    <w:rsid w:val="003E11C0"/>
    <w:rsid w:val="003E1305"/>
    <w:rsid w:val="003E190F"/>
    <w:rsid w:val="003E1A36"/>
    <w:rsid w:val="003E1ECD"/>
    <w:rsid w:val="003E2050"/>
    <w:rsid w:val="003E273A"/>
    <w:rsid w:val="003E4712"/>
    <w:rsid w:val="003E4E80"/>
    <w:rsid w:val="003E50C5"/>
    <w:rsid w:val="003E6731"/>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68C"/>
    <w:rsid w:val="004C3F6A"/>
    <w:rsid w:val="004C43D5"/>
    <w:rsid w:val="004C4481"/>
    <w:rsid w:val="004C4854"/>
    <w:rsid w:val="004C5536"/>
    <w:rsid w:val="004C572E"/>
    <w:rsid w:val="004D0473"/>
    <w:rsid w:val="004E1B0C"/>
    <w:rsid w:val="004E3C18"/>
    <w:rsid w:val="004E525C"/>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000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3E28"/>
    <w:rsid w:val="006F5153"/>
    <w:rsid w:val="006F605B"/>
    <w:rsid w:val="006F6D55"/>
    <w:rsid w:val="006F74D4"/>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D6D"/>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85B"/>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C4B"/>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658EE"/>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4AA"/>
    <w:rsid w:val="009148DE"/>
    <w:rsid w:val="009156E1"/>
    <w:rsid w:val="0091750C"/>
    <w:rsid w:val="009219EE"/>
    <w:rsid w:val="00924000"/>
    <w:rsid w:val="0092425D"/>
    <w:rsid w:val="009245F9"/>
    <w:rsid w:val="00924986"/>
    <w:rsid w:val="00924F96"/>
    <w:rsid w:val="00930A46"/>
    <w:rsid w:val="0093260B"/>
    <w:rsid w:val="00933747"/>
    <w:rsid w:val="00934F7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87703"/>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9C8"/>
    <w:rsid w:val="00A70B4B"/>
    <w:rsid w:val="00A71808"/>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0386"/>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007A"/>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49"/>
    <w:rsid w:val="00C118F3"/>
    <w:rsid w:val="00C11C9D"/>
    <w:rsid w:val="00C126C3"/>
    <w:rsid w:val="00C14AC8"/>
    <w:rsid w:val="00C15688"/>
    <w:rsid w:val="00C179AD"/>
    <w:rsid w:val="00C20012"/>
    <w:rsid w:val="00C20990"/>
    <w:rsid w:val="00C20AC1"/>
    <w:rsid w:val="00C2154B"/>
    <w:rsid w:val="00C23FF6"/>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5C9D"/>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0AFF"/>
    <w:rsid w:val="00D816F8"/>
    <w:rsid w:val="00D8207F"/>
    <w:rsid w:val="00D85633"/>
    <w:rsid w:val="00D8781A"/>
    <w:rsid w:val="00D9158D"/>
    <w:rsid w:val="00D916F2"/>
    <w:rsid w:val="00D928F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4F44"/>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89F"/>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4D8"/>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45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7316</Words>
  <Characters>41702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10</cp:revision>
  <cp:lastPrinted>1900-12-31T16:00:00Z</cp:lastPrinted>
  <dcterms:created xsi:type="dcterms:W3CDTF">2025-07-08T12:42:00Z</dcterms:created>
  <dcterms:modified xsi:type="dcterms:W3CDTF">2025-07-08T13:09:00Z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