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E7307" w14:textId="77777777" w:rsidR="00ED14D7" w:rsidRDefault="00ED14D7" w:rsidP="00ED14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R5s250237</w:t>
      </w:r>
      <w:r>
        <w:rPr>
          <w:b/>
          <w:i/>
          <w:noProof/>
          <w:sz w:val="28"/>
        </w:rPr>
        <w:fldChar w:fldCharType="end"/>
      </w:r>
    </w:p>
    <w:p w14:paraId="34BFCBF4" w14:textId="77777777" w:rsidR="00ED14D7" w:rsidRDefault="00ED14D7" w:rsidP="00ED14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4D7" w14:paraId="49AEAC15" w14:textId="77777777" w:rsidTr="009A5C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02595" w14:textId="77777777" w:rsidR="00ED14D7" w:rsidRDefault="00ED14D7" w:rsidP="009A5C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D14D7" w14:paraId="7076D875" w14:textId="77777777" w:rsidTr="009A5C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C6B22" w14:textId="77777777" w:rsidR="00ED14D7" w:rsidRDefault="00ED14D7" w:rsidP="009A5C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14D7" w14:paraId="2CCD18D1" w14:textId="77777777" w:rsidTr="009A5C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AE9EE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5B94D537" w14:textId="77777777" w:rsidTr="009A5C5D">
        <w:tc>
          <w:tcPr>
            <w:tcW w:w="142" w:type="dxa"/>
            <w:tcBorders>
              <w:left w:val="single" w:sz="4" w:space="0" w:color="auto"/>
            </w:tcBorders>
          </w:tcPr>
          <w:p w14:paraId="533DDD18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57D364" w14:textId="77777777" w:rsidR="00ED14D7" w:rsidRPr="00410371" w:rsidRDefault="00ED14D7" w:rsidP="009A5C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55457F" w14:textId="77777777" w:rsidR="00ED14D7" w:rsidRDefault="00ED14D7" w:rsidP="009A5C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7EC63" w14:textId="77777777" w:rsidR="00ED14D7" w:rsidRPr="00410371" w:rsidRDefault="00ED14D7" w:rsidP="009A5C5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43DDF" w14:textId="77777777" w:rsidR="00ED14D7" w:rsidRDefault="00ED14D7" w:rsidP="009A5C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67EC9" w14:textId="77777777" w:rsidR="00ED14D7" w:rsidRPr="00410371" w:rsidRDefault="00ED14D7" w:rsidP="009A5C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8AB8A4" w14:textId="77777777" w:rsidR="00ED14D7" w:rsidRDefault="00ED14D7" w:rsidP="009A5C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DA3A53" w14:textId="77777777" w:rsidR="00ED14D7" w:rsidRPr="00410371" w:rsidRDefault="00ED14D7" w:rsidP="009A5C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C7EAE" w14:textId="77777777" w:rsidR="00ED14D7" w:rsidRDefault="00ED14D7" w:rsidP="009A5C5D">
            <w:pPr>
              <w:pStyle w:val="CRCoverPage"/>
              <w:spacing w:after="0"/>
              <w:rPr>
                <w:noProof/>
              </w:rPr>
            </w:pPr>
          </w:p>
        </w:tc>
      </w:tr>
      <w:tr w:rsidR="00ED14D7" w14:paraId="4AE83918" w14:textId="77777777" w:rsidTr="009A5C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4907E" w14:textId="77777777" w:rsidR="00ED14D7" w:rsidRDefault="00ED14D7" w:rsidP="009A5C5D">
            <w:pPr>
              <w:pStyle w:val="CRCoverPage"/>
              <w:spacing w:after="0"/>
              <w:rPr>
                <w:noProof/>
              </w:rPr>
            </w:pPr>
          </w:p>
        </w:tc>
      </w:tr>
      <w:tr w:rsidR="00ED14D7" w14:paraId="2AB66785" w14:textId="77777777" w:rsidTr="009A5C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E3295B" w14:textId="77777777" w:rsidR="00ED14D7" w:rsidRPr="00F25D98" w:rsidRDefault="00ED14D7" w:rsidP="009A5C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14D7" w14:paraId="5C893E42" w14:textId="77777777" w:rsidTr="009A5C5D">
        <w:tc>
          <w:tcPr>
            <w:tcW w:w="9641" w:type="dxa"/>
            <w:gridSpan w:val="9"/>
          </w:tcPr>
          <w:p w14:paraId="32AE1C87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26544D" w14:textId="77777777" w:rsidR="00ED14D7" w:rsidRDefault="00ED14D7" w:rsidP="00ED14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14D7" w14:paraId="71ECFBE8" w14:textId="77777777" w:rsidTr="009A5C5D">
        <w:tc>
          <w:tcPr>
            <w:tcW w:w="2835" w:type="dxa"/>
          </w:tcPr>
          <w:p w14:paraId="117CDE26" w14:textId="77777777" w:rsidR="00ED14D7" w:rsidRDefault="00ED14D7" w:rsidP="009A5C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6318EA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BFC34B" w14:textId="77777777" w:rsidR="00ED14D7" w:rsidRDefault="00ED14D7" w:rsidP="009A5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B3D881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85B8E9" w14:textId="77777777" w:rsidR="00ED14D7" w:rsidRDefault="00ED14D7" w:rsidP="009A5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1399A3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F9D7A3" w14:textId="77777777" w:rsidR="00ED14D7" w:rsidRDefault="00ED14D7" w:rsidP="009A5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D23E64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04251" w14:textId="77777777" w:rsidR="00ED14D7" w:rsidRDefault="00ED14D7" w:rsidP="009A5C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88F55C" w14:textId="77777777" w:rsidR="00ED14D7" w:rsidRDefault="00ED14D7" w:rsidP="00ED14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14D7" w14:paraId="7A829C7F" w14:textId="77777777" w:rsidTr="009A5C5D">
        <w:tc>
          <w:tcPr>
            <w:tcW w:w="9640" w:type="dxa"/>
            <w:gridSpan w:val="11"/>
          </w:tcPr>
          <w:p w14:paraId="40398A7C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4A3BD768" w14:textId="77777777" w:rsidTr="009A5C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BAB216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F033C" w14:textId="77777777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</w:t>
            </w:r>
            <w:proofErr w:type="gramStart"/>
            <w:r>
              <w:t>to  f</w:t>
            </w:r>
            <w:proofErr w:type="gramEnd"/>
            <w:r>
              <w:t>_NR5GC_PDUSessionEstablishment_InnerLoop</w:t>
            </w:r>
            <w:r>
              <w:fldChar w:fldCharType="end"/>
            </w:r>
          </w:p>
        </w:tc>
      </w:tr>
      <w:tr w:rsidR="00ED14D7" w14:paraId="71B81E00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74C39CFA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A07C1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74722639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3F63CA41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2FAF3" w14:textId="77777777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D14D7" w14:paraId="02102970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5A3152EA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6BEBD" w14:textId="579B2268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D14D7" w14:paraId="18606692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411259D2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CA69A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114E4CE3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454BB5FF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1D201" w14:textId="77777777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322616" w14:textId="77777777" w:rsidR="00ED14D7" w:rsidRDefault="00ED14D7" w:rsidP="009A5C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EBFCE6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1D467" w14:textId="77777777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2025-06-18</w:t>
            </w:r>
            <w:r>
              <w:rPr>
                <w:noProof/>
              </w:rPr>
              <w:fldChar w:fldCharType="end"/>
            </w:r>
          </w:p>
        </w:tc>
      </w:tr>
      <w:tr w:rsidR="00ED14D7" w14:paraId="5292EB37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03E84F4D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6DE3F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F8BCE1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72BABE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2BB94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32BFF5E8" w14:textId="77777777" w:rsidTr="009A5C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567DA3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1EBC31" w14:textId="77777777" w:rsidR="00ED14D7" w:rsidRDefault="00ED14D7" w:rsidP="009A5C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2685CE" w14:textId="77777777" w:rsidR="00ED14D7" w:rsidRDefault="00ED14D7" w:rsidP="009A5C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82027" w14:textId="77777777" w:rsidR="00ED14D7" w:rsidRDefault="00ED14D7" w:rsidP="009A5C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65CB9" w14:textId="77777777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D14D7" w14:paraId="3DD40087" w14:textId="77777777" w:rsidTr="009A5C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990D0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4532A2" w14:textId="77777777" w:rsidR="00ED14D7" w:rsidRDefault="00ED14D7" w:rsidP="009A5C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45E1A" w14:textId="77777777" w:rsidR="00ED14D7" w:rsidRDefault="00ED14D7" w:rsidP="009A5C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B87B" w14:textId="77777777" w:rsidR="00ED14D7" w:rsidRPr="007C2097" w:rsidRDefault="00ED14D7" w:rsidP="009A5C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D14D7" w14:paraId="5AE2C7A2" w14:textId="77777777" w:rsidTr="009A5C5D">
        <w:tc>
          <w:tcPr>
            <w:tcW w:w="1843" w:type="dxa"/>
          </w:tcPr>
          <w:p w14:paraId="09251D94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C64C5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603EFD44" w14:textId="77777777" w:rsidTr="009A5C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118B9C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82C1D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>of this function, if the parameter p_OmitDNN is set to TRUE (like in case of testcase 11.4.1), then the following code gets executed :</w:t>
            </w:r>
          </w:p>
          <w:p w14:paraId="56D145FA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(p_OmitDNN) { // @sic R5-223987 sic@</w:t>
            </w:r>
          </w:p>
          <w:p w14:paraId="357661CF" w14:textId="77777777" w:rsidR="00ED14D7" w:rsidRPr="000D6E23" w:rsidRDefault="00ED14D7" w:rsidP="00ED14D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t xml:space="preserve">        </w:t>
            </w:r>
            <w:r w:rsidRPr="000D6E23">
              <w:rPr>
                <w:noProof/>
                <w:lang w:val="de-DE"/>
              </w:rPr>
              <w:t>v_DNN := omit;</w:t>
            </w:r>
          </w:p>
          <w:p w14:paraId="199321CF" w14:textId="77777777" w:rsidR="00ED14D7" w:rsidRPr="000D6E23" w:rsidRDefault="00ED14D7" w:rsidP="00ED14D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0D6E23">
              <w:rPr>
                <w:noProof/>
                <w:lang w:val="de-DE"/>
              </w:rPr>
              <w:t xml:space="preserve">        v_GSM_MobilityInfo.DNN := omit;</w:t>
            </w:r>
          </w:p>
          <w:p w14:paraId="3C84D359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 w:rsidRPr="000D6E23">
              <w:rPr>
                <w:noProof/>
                <w:lang w:val="de-DE"/>
              </w:rPr>
              <w:t xml:space="preserve">      </w:t>
            </w:r>
            <w:r>
              <w:rPr>
                <w:noProof/>
              </w:rPr>
              <w:t>}</w:t>
            </w:r>
          </w:p>
          <w:p w14:paraId="4EACCC4E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then results in the variable </w:t>
            </w:r>
            <w:r w:rsidRPr="000D6E23">
              <w:rPr>
                <w:noProof/>
              </w:rPr>
              <w:t>v_PDUType</w:t>
            </w:r>
            <w:r>
              <w:rPr>
                <w:noProof/>
              </w:rPr>
              <w:t xml:space="preserve"> being set to either IMS_DNN or Internet_DNN which is incorrect. This setting also results in variable </w:t>
            </w:r>
            <w:r w:rsidRPr="000D6E23">
              <w:rPr>
                <w:noProof/>
              </w:rPr>
              <w:t>v_MediaType</w:t>
            </w:r>
            <w:r>
              <w:rPr>
                <w:noProof/>
              </w:rPr>
              <w:t xml:space="preserve"> not being initialized, which then causes incorrect settings for EPS bearer IDs.</w:t>
            </w:r>
          </w:p>
          <w:p w14:paraId="5626B768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570047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72B2620E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5BFE1" w14:textId="4068B11E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was highlighted in R5s250092, but seems to be missed in 25wk24 TTCN.</w:t>
            </w:r>
          </w:p>
        </w:tc>
      </w:tr>
      <w:tr w:rsidR="00ED14D7" w14:paraId="6B0BFA16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7146F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7D465" w14:textId="77777777" w:rsidR="00ED14D7" w:rsidRDefault="00ED14D7" w:rsidP="00ED1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02488CD3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5FE33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F9375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TTCN to handle the above mentioned scenarion.</w:t>
            </w:r>
          </w:p>
          <w:p w14:paraId="4075CD0F" w14:textId="6CA8B4E3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ED14D7" w14:paraId="2E1D1F3F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1BFF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D8F5" w14:textId="77777777" w:rsidR="00ED14D7" w:rsidRDefault="00ED14D7" w:rsidP="00ED1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2FD0D473" w14:textId="77777777" w:rsidTr="009A5C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49179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DA3C7" w14:textId="1F3049F3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ED14D7" w14:paraId="3D4CD399" w14:textId="77777777" w:rsidTr="009A5C5D">
        <w:tc>
          <w:tcPr>
            <w:tcW w:w="2694" w:type="dxa"/>
            <w:gridSpan w:val="2"/>
          </w:tcPr>
          <w:p w14:paraId="7972FA5E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BEA00" w14:textId="77777777" w:rsidR="00ED14D7" w:rsidRDefault="00ED14D7" w:rsidP="00ED1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6FD8087E" w14:textId="77777777" w:rsidTr="009A5C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E6701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263B7" w14:textId="1A91AEE5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testcases that have emergency call.</w:t>
            </w:r>
          </w:p>
        </w:tc>
      </w:tr>
      <w:tr w:rsidR="00ED14D7" w14:paraId="42BE7F1F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BFA3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69F69" w14:textId="77777777" w:rsidR="00ED14D7" w:rsidRDefault="00ED14D7" w:rsidP="00ED1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1BE4877A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FAB65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F0114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94FBC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D48F41" w14:textId="77777777" w:rsidR="00ED14D7" w:rsidRDefault="00ED14D7" w:rsidP="00ED1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886DAE" w14:textId="77777777" w:rsidR="00ED14D7" w:rsidRDefault="00ED14D7" w:rsidP="00ED1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4D7" w14:paraId="3559F273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0FF0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64200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EF5B5" w14:textId="62001D08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4F652" w14:textId="77777777" w:rsidR="00ED14D7" w:rsidRDefault="00ED14D7" w:rsidP="00ED1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A9243" w14:textId="7583DEE6" w:rsidR="00ED14D7" w:rsidRDefault="00ED14D7" w:rsidP="00ED1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4D7" w14:paraId="40A5738B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70503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818C2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AAE0E" w14:textId="3966A315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4384A" w14:textId="77777777" w:rsidR="00ED14D7" w:rsidRDefault="00ED14D7" w:rsidP="00ED1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02341" w14:textId="5F0B05B4" w:rsidR="00ED14D7" w:rsidRDefault="00ED14D7" w:rsidP="00ED1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4D7" w14:paraId="0BE603D9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E69F3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34993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A4C05" w14:textId="318B3B0A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31776" w14:textId="77777777" w:rsidR="00ED14D7" w:rsidRDefault="00ED14D7" w:rsidP="00ED1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D7D3D2" w14:textId="44E6B6D0" w:rsidR="00ED14D7" w:rsidRDefault="00ED14D7" w:rsidP="00ED1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4D7" w14:paraId="52AD8205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E4652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C6AE5" w14:textId="77777777" w:rsidR="00ED14D7" w:rsidRDefault="00ED14D7" w:rsidP="00ED14D7">
            <w:pPr>
              <w:pStyle w:val="CRCoverPage"/>
              <w:spacing w:after="0"/>
              <w:rPr>
                <w:noProof/>
              </w:rPr>
            </w:pPr>
          </w:p>
        </w:tc>
      </w:tr>
      <w:tr w:rsidR="00ED14D7" w14:paraId="3B3C085E" w14:textId="77777777" w:rsidTr="009A5C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1E7CF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6E2E9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14D7" w:rsidRPr="008863B9" w14:paraId="048D6927" w14:textId="77777777" w:rsidTr="009A5C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9E494" w14:textId="77777777" w:rsidR="00ED14D7" w:rsidRPr="008863B9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62C0DB" w14:textId="77777777" w:rsidR="00ED14D7" w:rsidRPr="008863B9" w:rsidRDefault="00ED14D7" w:rsidP="00ED14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14D7" w14:paraId="52F89E82" w14:textId="77777777" w:rsidTr="009A5C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7BD9B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1C53E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3139302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</w:p>
    <w:p w14:paraId="2802B1BB" w14:textId="3FA9DA95" w:rsidR="00C94B1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C94B10" w:rsidRPr="00E9774F">
        <w:rPr>
          <w:rFonts w:ascii="Arial" w:hAnsi="Arial" w:cs="Arial"/>
          <w:iCs/>
          <w:noProof/>
        </w:rPr>
        <w:t>Table of Contents</w:t>
      </w:r>
      <w:r w:rsidR="00C94B10">
        <w:rPr>
          <w:noProof/>
        </w:rPr>
        <w:tab/>
      </w:r>
      <w:r w:rsidR="00C94B10">
        <w:rPr>
          <w:noProof/>
        </w:rPr>
        <w:fldChar w:fldCharType="begin"/>
      </w:r>
      <w:r w:rsidR="00C94B10">
        <w:rPr>
          <w:noProof/>
        </w:rPr>
        <w:instrText xml:space="preserve"> PAGEREF _Toc193139302 \h </w:instrText>
      </w:r>
      <w:r w:rsidR="00C94B10">
        <w:rPr>
          <w:noProof/>
        </w:rPr>
      </w:r>
      <w:r w:rsidR="00C94B10">
        <w:rPr>
          <w:noProof/>
        </w:rPr>
        <w:fldChar w:fldCharType="separate"/>
      </w:r>
      <w:r w:rsidR="00C94B10">
        <w:rPr>
          <w:noProof/>
        </w:rPr>
        <w:t>3</w:t>
      </w:r>
      <w:r w:rsidR="00C94B10">
        <w:rPr>
          <w:noProof/>
        </w:rPr>
        <w:fldChar w:fldCharType="end"/>
      </w:r>
    </w:p>
    <w:p w14:paraId="0A6909DC" w14:textId="05862C10" w:rsidR="00C94B10" w:rsidRDefault="00C94B1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774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774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_Toc193139303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AABF5DD" w14:textId="42E023B4" w:rsidR="00C94B10" w:rsidRDefault="00C94B1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774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774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_Toc193139304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2042149" w14:textId="06604BD2" w:rsidR="00C94B10" w:rsidRDefault="00C94B1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774F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774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_Toc193139305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637DCD0D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13930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2EF51804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8B08E7"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13930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93139305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1197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9989"/>
      </w:tblGrid>
      <w:tr w:rsidR="00273EC8" w:rsidRPr="00E12CDE" w14:paraId="233F292D" w14:textId="77777777" w:rsidTr="003C6C4A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9989" w:type="dxa"/>
          </w:tcPr>
          <w:p w14:paraId="56D778B9" w14:textId="10D15E57" w:rsidR="00273EC8" w:rsidRPr="005B42A4" w:rsidRDefault="00472C67" w:rsidP="00962FDE">
            <w:pPr>
              <w:spacing w:after="0"/>
              <w:rPr>
                <w:rFonts w:ascii="Arial" w:hAnsi="Arial" w:cs="Arial"/>
              </w:rPr>
            </w:pPr>
            <w:r w:rsidRPr="00472C67">
              <w:rPr>
                <w:rFonts w:ascii="Arial" w:hAnsi="Arial" w:cs="Arial"/>
              </w:rPr>
              <w:t>f_NR5GC_PDUSessionEstablishment_InnerLoop</w:t>
            </w:r>
          </w:p>
        </w:tc>
      </w:tr>
      <w:tr w:rsidR="00E07BAF" w:rsidRPr="00E12CDE" w14:paraId="187A9DC5" w14:textId="77777777" w:rsidTr="003C6C4A">
        <w:trPr>
          <w:trHeight w:val="452"/>
        </w:trPr>
        <w:tc>
          <w:tcPr>
            <w:tcW w:w="1985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9989" w:type="dxa"/>
          </w:tcPr>
          <w:p w14:paraId="107EE272" w14:textId="77777777" w:rsidR="00635130" w:rsidRPr="00635130" w:rsidRDefault="00635130" w:rsidP="00635130">
            <w:pPr>
              <w:pStyle w:val="CRCoverPage"/>
              <w:spacing w:after="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</w:rPr>
              <w:t>In the current TTCN implementation of this function, if the parameter p_OmitDNN is set to TRUE (like in case of testcase 11.4.1), then the following code gets executed :</w:t>
            </w:r>
          </w:p>
          <w:p w14:paraId="6EC1F4DF" w14:textId="77777777" w:rsidR="00635130" w:rsidRPr="00635130" w:rsidRDefault="00635130" w:rsidP="00635130">
            <w:pPr>
              <w:pStyle w:val="CRCoverPage"/>
              <w:spacing w:after="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</w:rPr>
              <w:t>if (p_OmitDNN) { // @sic R5-223987 sic@</w:t>
            </w:r>
          </w:p>
          <w:p w14:paraId="21DBF777" w14:textId="77777777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  <w:lang w:val="de-DE"/>
              </w:rPr>
            </w:pPr>
            <w:r w:rsidRPr="00635130">
              <w:rPr>
                <w:rFonts w:cs="Arial"/>
                <w:noProof/>
              </w:rPr>
              <w:t xml:space="preserve">        </w:t>
            </w:r>
            <w:r w:rsidRPr="00635130">
              <w:rPr>
                <w:rFonts w:cs="Arial"/>
                <w:noProof/>
                <w:lang w:val="de-DE"/>
              </w:rPr>
              <w:t>v_DNN := omit;</w:t>
            </w:r>
          </w:p>
          <w:p w14:paraId="0EB14BCD" w14:textId="77777777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  <w:lang w:val="de-DE"/>
              </w:rPr>
            </w:pPr>
            <w:r w:rsidRPr="00635130">
              <w:rPr>
                <w:rFonts w:cs="Arial"/>
                <w:noProof/>
                <w:lang w:val="de-DE"/>
              </w:rPr>
              <w:t xml:space="preserve">        v_GSM_MobilityInfo.DNN := omit;</w:t>
            </w:r>
          </w:p>
          <w:p w14:paraId="42B5BA75" w14:textId="53390F62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  <w:lang w:val="de-DE"/>
              </w:rPr>
              <w:t xml:space="preserve">     </w:t>
            </w:r>
            <w:r w:rsidRPr="00635130">
              <w:rPr>
                <w:rFonts w:cs="Arial"/>
                <w:noProof/>
              </w:rPr>
              <w:t>}</w:t>
            </w:r>
          </w:p>
          <w:p w14:paraId="50BF032E" w14:textId="77777777" w:rsidR="00635130" w:rsidRPr="00635130" w:rsidRDefault="00635130" w:rsidP="00635130">
            <w:pPr>
              <w:pStyle w:val="CRCoverPage"/>
              <w:spacing w:after="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</w:rPr>
              <w:t>This then results in the variable v_PDUType being set to either IMS_DNN or Internet_DNN which is incorrect. This setting also results in variable v_MediaType not being initialized, which then causes incorrect settings for EPS bearer IDs.</w:t>
            </w:r>
          </w:p>
          <w:p w14:paraId="4AE9CC09" w14:textId="77777777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6454453" w14:textId="77777777" w:rsidR="00635130" w:rsidRPr="00635130" w:rsidRDefault="00635130" w:rsidP="00635130">
            <w:pPr>
              <w:pStyle w:val="CRCoverPage"/>
              <w:spacing w:after="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</w:rPr>
              <w:t>This needs to be addressed.</w:t>
            </w:r>
          </w:p>
          <w:p w14:paraId="2A5AC978" w14:textId="77777777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A48DE08" w14:textId="31A0ECED" w:rsidR="00E07BAF" w:rsidRPr="005B42A4" w:rsidRDefault="00635130" w:rsidP="0063513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635130">
              <w:rPr>
                <w:rFonts w:ascii="Arial" w:hAnsi="Arial" w:cs="Arial"/>
                <w:noProof/>
              </w:rPr>
              <w:t>This change was highlighted in R5s25009</w:t>
            </w:r>
            <w:r w:rsidR="006F4005">
              <w:rPr>
                <w:rFonts w:ascii="Arial" w:hAnsi="Arial" w:cs="Arial"/>
                <w:noProof/>
              </w:rPr>
              <w:t>2</w:t>
            </w:r>
            <w:r w:rsidRPr="00635130">
              <w:rPr>
                <w:rFonts w:ascii="Arial" w:hAnsi="Arial" w:cs="Arial"/>
                <w:noProof/>
              </w:rPr>
              <w:t>, but seems to be missed in 25wk24 TTCN.</w:t>
            </w:r>
          </w:p>
        </w:tc>
      </w:tr>
      <w:tr w:rsidR="00E07BAF" w:rsidRPr="00E12CDE" w14:paraId="582D388E" w14:textId="77777777" w:rsidTr="003C6C4A">
        <w:tc>
          <w:tcPr>
            <w:tcW w:w="1985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9989" w:type="dxa"/>
          </w:tcPr>
          <w:p w14:paraId="78D53C2A" w14:textId="77777777" w:rsidR="00635130" w:rsidRDefault="00635130" w:rsidP="006351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TTCN to handle the above mentioned scenarion.</w:t>
            </w:r>
          </w:p>
          <w:p w14:paraId="1E9F1675" w14:textId="27721690" w:rsidR="00E07BAF" w:rsidRPr="00CD6A2A" w:rsidRDefault="00635130" w:rsidP="0063513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E07BAF" w:rsidRPr="00E12CDE" w14:paraId="339281A7" w14:textId="77777777" w:rsidTr="003C6C4A">
        <w:tc>
          <w:tcPr>
            <w:tcW w:w="1985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9989" w:type="dxa"/>
          </w:tcPr>
          <w:p w14:paraId="6F308606" w14:textId="5A11F5F7" w:rsidR="00E07BAF" w:rsidRPr="000D7399" w:rsidRDefault="00472C67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NR5GC_NASSteps.ttcn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4"/>
      </w:tblGrid>
      <w:tr w:rsidR="00273EC8" w:rsidRPr="00E12CDE" w14:paraId="47DF7851" w14:textId="77777777" w:rsidTr="003C6C4A">
        <w:tc>
          <w:tcPr>
            <w:tcW w:w="12044" w:type="dxa"/>
          </w:tcPr>
          <w:p w14:paraId="03CC522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function f_NR5GC_PDUSessionEstablishment_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InnerLoop(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p_NR_CellId,</w:t>
            </w:r>
          </w:p>
          <w:p w14:paraId="507988B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NR_SRB_COMMON_IND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p_ReceivedAsp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17E1AA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SRBs_AlreadyConfigured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SRB1_2,</w:t>
            </w:r>
          </w:p>
          <w:p w14:paraId="3DD0B05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p_SDAP_Config,</w:t>
            </w:r>
          </w:p>
          <w:p w14:paraId="0A0AAEC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S_NSSAI_Type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p_ExpectedS_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NSSAI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56DF338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DNN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ExpectedDNN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4BC971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p_SSC_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crs_SSC_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'001'B),</w:t>
            </w:r>
          </w:p>
          <w:p w14:paraId="0A0E6E5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template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omit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) DNN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omit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,</w:t>
            </w:r>
          </w:p>
          <w:p w14:paraId="66AB3DD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QoS_Rules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p_QoS_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Rules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526F68B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p_Session_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('06'O, '05'O, '0004'O, '05'O, '0004'O),</w:t>
            </w:r>
          </w:p>
          <w:p w14:paraId="1710527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S_NSSAI_Type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cs_S_NSSAI_SST1eMBB_WithIEI, // @sic R5s190919 sic@</w:t>
            </w:r>
          </w:p>
          <w:p w14:paraId="6838D5A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QoSFlowDescr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QoSFlowDescr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676A595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(present) O1_Type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?,</w:t>
            </w:r>
          </w:p>
          <w:p w14:paraId="75F326D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ProcedureTransactionIdentifier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PTI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0C26E39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p_PDU_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SessionType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4AF5387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p_ExpectedSSC_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 // @sic R5s190290 sic@</w:t>
            </w:r>
          </w:p>
          <w:p w14:paraId="3C844B0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NG_UE_SM_Cap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UECap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3A3F39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MaxNumPacketFilters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MaxNumPacketFilters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269D8ED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IntegrityProtMaxDataRate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IntegrityProtMaxDataRate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?,</w:t>
            </w:r>
          </w:p>
          <w:p w14:paraId="057D96D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AlwaysOnPDUSessionReq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AlwaysOnPDUSessionReq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3E115E1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SM_PDU_DN_RequestContainer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PDUReq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3B52C4D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ExtdProtocolConfigOptions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ExtdPCO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7155251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p_OldPDU_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SessionId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6A7CF9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NG_Request_Type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RequestType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?,</w:t>
            </w:r>
          </w:p>
          <w:p w14:paraId="576E917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AdditionalInformation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AdditionalInfo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47CECB8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GMM_GSM_Cause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Cause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636309A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GPRS_Timer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RQTimer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697739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EAP_Message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EAP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1DF5C0D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GPRS_Timer3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BackOff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77F2E09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PDUSessionAuthenticationRequired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false,</w:t>
            </w:r>
          </w:p>
          <w:p w14:paraId="3B9F432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BuildQosFlow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omit, // set to required value if a specific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must be built (with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interworkingWithEPS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parameters)</w:t>
            </w:r>
          </w:p>
          <w:p w14:paraId="67DFBC2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EUTRA_NR_PduSessionInfoList_Type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 // Only included when called from S1ToN1 TAU</w:t>
            </w:r>
          </w:p>
          <w:p w14:paraId="0D41281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false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R5-223987 sic@ - Only set to true if the DNN is to be omitted from Accept message</w:t>
            </w:r>
          </w:p>
          <w:p w14:paraId="17ABB5A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NR5GC_PTC return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PDU_PDN_DNN_Type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R5-198184, R5-206296 sic@</w:t>
            </w:r>
          </w:p>
          <w:p w14:paraId="3163889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Split function so list of DRBs can be built elsewhere @sic R5-199103 sic@</w:t>
            </w:r>
          </w:p>
          <w:p w14:paraId="527C4EB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Moved UT trigger up to f_NR5GC_PDUSessionEstablishment @sic R5s200751 sic@</w:t>
            </w:r>
          </w:p>
          <w:p w14:paraId="05E59DD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GMM_MobilityInfo_Type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f_NR5GC_MobileInfo_GetGMM_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R5-195328 sic@</w:t>
            </w:r>
          </w:p>
          <w:p w14:paraId="54E56AF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GSM_MobilityInfo_Type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0457D7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4EB221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B886AE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NR_RadioBearerList_Type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B7938B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QosFlow_Identification_Type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4821C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SDAP_ConfigurationList_Type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0E8667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SdapConfig_Type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554E21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PLMN_Identity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v_ASN_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162584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NAS_PlmnId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f_NR_Asn2Nas_PlmnId(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v_ASN_PLMN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4E0984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573F578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PDN_Index_Type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40EA20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NR_RadioBearerId_Type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tsc_NR_RbId_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SRB1;</w:t>
            </w:r>
            <w:proofErr w:type="gramEnd"/>
          </w:p>
          <w:p w14:paraId="306BA0C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NG_NAS_SecurityParams_Type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// @sic R5-198184 sic@</w:t>
            </w:r>
          </w:p>
          <w:p w14:paraId="2C045DF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DNN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E94CA5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PDU_PDN_DNN_Type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None;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R5s210148 sic@</w:t>
            </w:r>
          </w:p>
          <w:p w14:paraId="6D23DCC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All_IMS_Media_Type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omit; // @sic R5s211486, R5-253107 sic@</w:t>
            </w:r>
          </w:p>
          <w:p w14:paraId="13DA72D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false; // @sic R5s210149, R5s221126 sic@</w:t>
            </w:r>
          </w:p>
          <w:p w14:paraId="3E74C8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PDN_AddressInfo_Type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omit;</w:t>
            </w:r>
            <w:proofErr w:type="gramEnd"/>
          </w:p>
          <w:p w14:paraId="2143402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omit;</w:t>
            </w:r>
            <w:proofErr w:type="gramEnd"/>
          </w:p>
          <w:p w14:paraId="2C0117E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0FF86F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E9571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f_Check_NG_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PDUSessionEstablishmentReq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3C00C3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spellEnd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</w:t>
            </w:r>
            <w:proofErr w:type="spellEnd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9A2610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571B78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p_PTI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69A189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p_IntegrityProtMaxDataRate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0AE70A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F24DD6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44DD84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p_UECap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96F40B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p_MaxNumPacketFilters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C12580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p_AlwaysOnPDUSessionReq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6C7596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8BCECD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p_ExtdPCO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2D64DE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p_OldPDU_SessionId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2770BC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p_RequestType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C0AC27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p_ExpectedS_NSSAI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3D3D1A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01F063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p_AdditionalInfo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113EC40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"PDU Session Establishment Message Failed"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FF2012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223F8A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9063E2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and 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)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R5s210148, R5s221229 sic@</w:t>
            </w:r>
          </w:p>
          <w:p w14:paraId="2F8B868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Use the details received in the Request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</w:p>
          <w:p w14:paraId="16B4EED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 // @sic R5-205939, R5s240708 sic@</w:t>
            </w:r>
          </w:p>
          <w:p w14:paraId="363C7DD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None) {</w:t>
            </w:r>
          </w:p>
          <w:p w14:paraId="49B538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"DNN PICS do not match received DNN"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837810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145E2CC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-,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f_DomainName_Encode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f_GetDNNStringFromPICS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R5s240641 sic@</w:t>
            </w:r>
          </w:p>
          <w:p w14:paraId="7BE9C2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1D04AF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/ need to overwrite DNN received in Request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@sic R5s221229 sic@</w:t>
            </w:r>
          </w:p>
          <w:p w14:paraId="3ED969C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35BCEFE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C4B881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8B0D6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313D94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R5-223987 sic@</w:t>
            </w:r>
          </w:p>
          <w:p w14:paraId="0B82529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omit;</w:t>
            </w:r>
          </w:p>
          <w:p w14:paraId="21A7BC6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v_GSM_MobilityInfo.DNN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omit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;</w:t>
            </w:r>
          </w:p>
          <w:p w14:paraId="3AF4A3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5637E3E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If using a different DNN, need to update stored PDU Type too</w:t>
            </w:r>
          </w:p>
          <w:p w14:paraId="392F471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f_GetPDNTypeFromDNN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v_GSM_MobilityInfo.DNN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5C761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None)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if this DNN isn't known, just use default</w:t>
            </w:r>
          </w:p>
          <w:p w14:paraId="2CFAEA4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Internet_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0FAD4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1B5292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DF7994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EC0EF4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AA905A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(match(p_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_Session_Establishment_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Request.pduSessionType.typeValue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'101'B))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R5-227473 sic@</w:t>
            </w:r>
          </w:p>
          <w:p w14:paraId="314AF01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Ethernet PDU session</w:t>
            </w:r>
          </w:p>
          <w:p w14:paraId="22E8CD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ispresent(p_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].Msg.pdu_Session_Establishment_Request.ds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_TT_EthernetPortMACAddr)) {</w:t>
            </w:r>
          </w:p>
          <w:p w14:paraId="583048A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MAC Address"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F5FDC7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B9900F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(ispresent(p_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_Session_Establishment_Request.ethernetHeaderCompressConfig)) {</w:t>
            </w:r>
          </w:p>
          <w:p w14:paraId="27C5FD3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_Session_Establishment_Request.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ethernetHeaderCompressConfig;</w:t>
            </w:r>
            <w:proofErr w:type="gramEnd"/>
          </w:p>
          <w:p w14:paraId="7190BEE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58F8E1D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compression header"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EFDA07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30101F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8B639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</w:p>
          <w:p w14:paraId="21BC4D4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R5s201327 sic@ - compiler warning may be ignored due to check</w:t>
            </w:r>
          </w:p>
          <w:p w14:paraId="4FECDBF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//@sic R5-190720 sic@</w:t>
            </w:r>
          </w:p>
          <w:p w14:paraId="4CC001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7D048DB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R5-221467 sic@</w:t>
            </w:r>
          </w:p>
          <w:p w14:paraId="32BE7A4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case(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IMS_DNN)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{  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R5-206296, R5s210518 sic@</w:t>
            </w:r>
          </w:p>
          <w:p w14:paraId="5064ED5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-, {2}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AF2521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D43FF4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case(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Emergency_PDN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{  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R5-206296, R5s210518, R5s50092 sic@</w:t>
            </w:r>
          </w:p>
          <w:p w14:paraId="44A4B56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-, {2}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DD0519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Emergency; // @sic R5s211486, R5s240641 sic@</w:t>
            </w:r>
          </w:p>
          <w:p w14:paraId="3BD6DC8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CD71CC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(URLLC_DNN) {</w:t>
            </w:r>
          </w:p>
          <w:p w14:paraId="2376FFA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-, {9}); // @sic R5-221467 sic@</w:t>
            </w:r>
          </w:p>
          <w:p w14:paraId="273AF7A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C3B5B7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</w:t>
            </w:r>
          </w:p>
          <w:p w14:paraId="2C2FEA7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542F76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51AF7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6A0455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D90EF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C3B13E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f_BuildRRCReconfigParamsNewDRBs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17683D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AABC40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A8C88A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C6434E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B4E7CE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{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},</w:t>
            </w:r>
          </w:p>
          <w:p w14:paraId="5D1979F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569A5D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R5s201532 sic@</w:t>
            </w:r>
          </w:p>
          <w:p w14:paraId="310D100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</w:p>
          <w:p w14:paraId="5D2C1F2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Only one PDU session input, so only 1st element relevant in output</w:t>
            </w:r>
          </w:p>
          <w:p w14:paraId="00B4E44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Config.SdapConfig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6A5627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1BF225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//It is assumed that by default only 1 QoS Flow is specified</w:t>
            </w:r>
          </w:p>
          <w:p w14:paraId="1C94F78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cs_IP_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v_SdapConfig.Pdu_SessionId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v_SdapConfig.MappedQoS_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Flows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0]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9E928C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f_NR5GC_GetPdnIndex(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0CD206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MobilityInfo.PdnIndex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R5s210480 sic@</w:t>
            </w:r>
          </w:p>
          <w:p w14:paraId="7860A9F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F6467E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R5-204400 sic@</w:t>
            </w:r>
          </w:p>
          <w:p w14:paraId="39F3E62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v_GMM_MobilityInfo.GMMCap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R5s201358 sic@</w:t>
            </w:r>
          </w:p>
          <w:p w14:paraId="5CD17E6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(v_GMM_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MobilityInfo.GMMCap.s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1Cap == '1'B) {</w:t>
            </w:r>
          </w:p>
          <w:p w14:paraId="6BEBD2A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v_GSM_MobilityInfo.EPS_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f_GetNextEPSBearerId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0FDD75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53C04B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A8CE87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ABE37B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R5-227473 sic@</w:t>
            </w:r>
          </w:p>
          <w:p w14:paraId="1E6BC98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(match ('101'B,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p_PDU_SessionType.typeValue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281E674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true; // just set the flag to avoid updating the routing table</w:t>
            </w:r>
          </w:p>
          <w:p w14:paraId="316BF91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63F9DF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19C699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88CBE8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If this is a default DRB, enable IP handling for this DRB</w:t>
            </w:r>
          </w:p>
          <w:p w14:paraId="1A75D24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v_SDAP_Config.defaultDRB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3510BF1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R5s210149 sic@</w:t>
            </w:r>
          </w:p>
          <w:p w14:paraId="5E7FB24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The UE has just moved from EUTRA. If so, data from EUTRA should be used, rather than created anew</w:t>
            </w:r>
          </w:p>
          <w:p w14:paraId="63E6BD8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for (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0;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&lt;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);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+ 1) {</w:t>
            </w:r>
          </w:p>
          <w:p w14:paraId="2601FAA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PdnIndex</w:t>
            </w:r>
            <w:proofErr w:type="spellEnd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34F98FE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 Data from EUTRA should be used, rather than created anew</w:t>
            </w:r>
          </w:p>
          <w:p w14:paraId="6511F2A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ChangeDrbMappingForExistingPDNs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]),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v_QosFlowId.QFI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R5s221126 sic@</w:t>
            </w:r>
          </w:p>
          <w:p w14:paraId="7C9695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v_GSM_MobilityInfo.EPS_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EPS_Bearer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Overwrite with stored value</w:t>
            </w:r>
          </w:p>
          <w:p w14:paraId="37F08A7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break;</w:t>
            </w:r>
            <w:proofErr w:type="gramEnd"/>
          </w:p>
          <w:p w14:paraId="21FCAC8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572B05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BE3235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}</w:t>
            </w:r>
          </w:p>
          <w:p w14:paraId="63D07E1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completely new PDU session @sic R5s210149, R5s221126 sic@</w:t>
            </w:r>
          </w:p>
          <w:p w14:paraId="5081903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f_IP_Handling_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StartPDN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IP,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cs_DrbInfo_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)); // @sic R5s201094 sic@</w:t>
            </w:r>
          </w:p>
          <w:p w14:paraId="15859A3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/* @sic R5-217449, R5s220617 sic@ */</w:t>
            </w:r>
          </w:p>
          <w:p w14:paraId="417A17D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3F116C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303A6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E10129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PDUSessionAuthenticationRequired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R5-198184 sic@</w:t>
            </w:r>
          </w:p>
          <w:p w14:paraId="59A7232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//Perform PDU Session Authentication if required</w:t>
            </w:r>
          </w:p>
          <w:p w14:paraId="7BFC23E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f_NR5GC_Security_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Get();</w:t>
            </w:r>
            <w:proofErr w:type="gramEnd"/>
          </w:p>
          <w:p w14:paraId="12FAFAA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SRB1_2)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R5s201412 sic@</w:t>
            </w:r>
          </w:p>
          <w:p w14:paraId="416E1A4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tsc_NR_RbId_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SRB2;</w:t>
            </w:r>
            <w:proofErr w:type="gramEnd"/>
          </w:p>
          <w:p w14:paraId="37F1FDB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99E2D1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PDUSessionAuthentication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R5s201412 sic@</w:t>
            </w:r>
          </w:p>
          <w:p w14:paraId="2435AC1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A18DB0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6979D7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(f_NR5GC_MobileInfo_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GetNumOfIPAddressesToAllocate() !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1)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R5-217830 sic@</w:t>
            </w:r>
          </w:p>
          <w:p w14:paraId="6180DD1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According to NOTE 4 in PIXIT definition, this is currently only used for the 2nd PCSCF address of PDN_1</w:t>
            </w:r>
          </w:p>
          <w:p w14:paraId="27AE5C5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f_PDN_AddressInfo_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Get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PDN_1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718B2F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v_ExtraPDN_Address.PCSCF_IPAddressIPv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4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px_IPv4_Address_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Other;</w:t>
            </w:r>
            <w:proofErr w:type="gramEnd"/>
          </w:p>
          <w:p w14:paraId="3997A81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v_ExtraPDN_Address.PCSCF_IPAddressIPv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6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px_IPv6_Address_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Other;</w:t>
            </w:r>
            <w:proofErr w:type="gramEnd"/>
          </w:p>
          <w:p w14:paraId="0A196BA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C44B1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2586E4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Accept</w:t>
            </w:r>
          </w:p>
          <w:p w14:paraId="558C84E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Created common function for sending Accept message @sic R5-241606 sic@</w:t>
            </w:r>
          </w:p>
          <w:p w14:paraId="0AD327E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f_SendPDUSessionAcceptOverReconfig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1AD785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6EDA14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  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// @sic R5-205939 sic@</w:t>
            </w:r>
          </w:p>
          <w:p w14:paraId="75500EA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B5021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C2C667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E63021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7554FE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EE644E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2ED32E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p_Cause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0C750A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p_RQTimer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96D734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p_S_NSSAI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6ED350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-,</w:t>
            </w:r>
          </w:p>
          <w:p w14:paraId="25172DA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3EFB5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p_QoS_Rules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C3C2D3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p_QoSFlowDescr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BA05CB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omit,</w:t>
            </w:r>
          </w:p>
          <w:p w14:paraId="2210E2D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p_BackOff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CDB4B9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p_BuildQosFlow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3EEBE0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-, -, -, -, -, -,</w:t>
            </w:r>
          </w:p>
          <w:p w14:paraId="78FC45B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 // @sic R5-227473 sic@</w:t>
            </w:r>
          </w:p>
          <w:p w14:paraId="010C5CE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//@sic R5-213400 sic@</w:t>
            </w:r>
          </w:p>
          <w:p w14:paraId="5254932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19D66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R5-206296 sic@</w:t>
            </w:r>
          </w:p>
          <w:p w14:paraId="5B72381C" w14:textId="5E6A934E" w:rsidR="00ED3173" w:rsidRPr="005B42A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4"/>
      </w:tblGrid>
      <w:tr w:rsidR="00230DAA" w:rsidRPr="00E12CDE" w14:paraId="125CB703" w14:textId="77777777" w:rsidTr="003C6C4A">
        <w:tc>
          <w:tcPr>
            <w:tcW w:w="12044" w:type="dxa"/>
          </w:tcPr>
          <w:p w14:paraId="30E37C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function f_NR5GC_PDUSessionEstablishment_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InnerLoop(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p_NR_CellId,</w:t>
            </w:r>
          </w:p>
          <w:p w14:paraId="223BDD8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NR_SRB_COMMON_IND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p_ReceivedAsp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DAE203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SRBs_AlreadyConfigured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SRB1_2,</w:t>
            </w:r>
          </w:p>
          <w:p w14:paraId="4C16C33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p_SDAP_Config,</w:t>
            </w:r>
          </w:p>
          <w:p w14:paraId="204BB16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S_NSSAI_Type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p_ExpectedS_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NSSAI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12E0AA0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DNN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ExpectedDNN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4FE6EB6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p_SSC_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crs_SSC_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'001'B),</w:t>
            </w:r>
          </w:p>
          <w:p w14:paraId="68E20F6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template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omit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) DNN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omit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,</w:t>
            </w:r>
          </w:p>
          <w:p w14:paraId="4376EB9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QoS_Rules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p_QoS_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Rules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4437F6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p_Session_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('06'O, '05'O, '0004'O, '05'O, '0004'O),</w:t>
            </w:r>
          </w:p>
          <w:p w14:paraId="31EA7C1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S_NSSAI_Type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cs_S_NSSAI_SST1eMBB_WithIEI, // @sic R5s190919 sic@</w:t>
            </w:r>
          </w:p>
          <w:p w14:paraId="0BA7ADB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QoSFlowDescr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QoSFlowDescr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3ABF144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(present) O1_Type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?,</w:t>
            </w:r>
          </w:p>
          <w:p w14:paraId="4F79AB6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ProcedureTransactionIdentifier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PTI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09B07B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p_PDU_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SessionType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528F558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p_ExpectedSSC_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 // @sic R5s190290 sic@</w:t>
            </w:r>
          </w:p>
          <w:p w14:paraId="5FD1878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NG_UE_SM_Cap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UECap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0449B55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MaxNumPacketFilters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MaxNumPacketFilters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1ABF90C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IntegrityProtMaxDataRate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IntegrityProtMaxDataRate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?,</w:t>
            </w:r>
          </w:p>
          <w:p w14:paraId="4221A33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AlwaysOnPDUSessionReq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AlwaysOnPDUSessionReq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1F7E6F8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SM_PDU_DN_RequestContainer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PDUReq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5089A1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ExtdProtocolConfigOptions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ExtdPCO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4AFFD79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p_OldPDU_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SessionId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53FE397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NG_Request_Type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RequestType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?,</w:t>
            </w:r>
          </w:p>
          <w:p w14:paraId="5AEF1E8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AdditionalInformation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AdditionalInfo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*,</w:t>
            </w:r>
          </w:p>
          <w:p w14:paraId="2273503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GMM_GSM_Cause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Cause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3CD98E7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GPRS_Timer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RQTimer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013B83C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EAP_Message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EAP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633B88F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GPRS_Timer3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BackOff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7E02487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PDUSessionAuthenticationRequired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false,</w:t>
            </w:r>
          </w:p>
          <w:p w14:paraId="38A3EA2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BuildQosFlow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omit, // set to required value if a specific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must be built (with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interworkingWithEPS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parameters)</w:t>
            </w:r>
          </w:p>
          <w:p w14:paraId="0359E49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EUTRA_NR_PduSessionInfoList_Type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omit, // Only included when called from S1ToN1 TAU</w:t>
            </w:r>
          </w:p>
          <w:p w14:paraId="2AA3E86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false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R5-223987 sic@ - Only set to true if the DNN is to be omitted from Accept message</w:t>
            </w:r>
          </w:p>
          <w:p w14:paraId="6D166B1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NR5GC_PTC return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PDU_PDN_DNN_Type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R5-198184, R5-206296 sic@</w:t>
            </w:r>
          </w:p>
          <w:p w14:paraId="10171E6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Split function so list of DRBs can be built elsewhere @sic R5-199103 sic@</w:t>
            </w:r>
          </w:p>
          <w:p w14:paraId="61F564F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Moved UT trigger up to f_NR5GC_PDUSessionEstablishment @sic R5s200751 sic@</w:t>
            </w:r>
          </w:p>
          <w:p w14:paraId="1E2EA5D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GMM_MobilityInfo_Type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f_NR5GC_MobileInfo_GetGMM_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R5-195328 sic@</w:t>
            </w:r>
          </w:p>
          <w:p w14:paraId="7E9C90E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GSM_MobilityInfo_Type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576FD46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834F94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34C85B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NR_RadioBearerList_Type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9B2A4C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QosFlow_Identification_Type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5695F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SDAP_ConfigurationList_Type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6755A9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SdapConfig_Type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F20A4B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PLMN_Identity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v_ASN_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25B451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NAS_PlmnId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f_NR_Asn2Nas_PlmnId(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v_ASN_PLMN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2754F1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9678B0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PDN_Index_Type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44E7B4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NR_RadioBearerId_Type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tsc_NR_RbId_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SRB1;</w:t>
            </w:r>
            <w:proofErr w:type="gramEnd"/>
          </w:p>
          <w:p w14:paraId="21DCB29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NG_NAS_SecurityParams_Type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// @sic R5-198184 sic@</w:t>
            </w:r>
          </w:p>
          <w:p w14:paraId="2ABCAD4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DNN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350C69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PDU_PDN_DNN_Type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None;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R5s210148 sic@</w:t>
            </w:r>
          </w:p>
          <w:p w14:paraId="6CDED5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All_IMS_Media_Type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omit; // @sic R5s211486, R5-253107 sic@</w:t>
            </w:r>
          </w:p>
          <w:p w14:paraId="3BAA24B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false; // @sic R5s210149, R5s221126 sic@</w:t>
            </w:r>
          </w:p>
          <w:p w14:paraId="094F8BC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PDN_AddressInfo_Type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omit;</w:t>
            </w:r>
            <w:proofErr w:type="gramEnd"/>
          </w:p>
          <w:p w14:paraId="4BB1F81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omit;</w:t>
            </w:r>
            <w:proofErr w:type="gramEnd"/>
          </w:p>
          <w:p w14:paraId="0588011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4D9ED50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5F49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f_Check_NG_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PDUSessionEstablishmentReq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F87492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spellEnd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</w:t>
            </w:r>
            <w:proofErr w:type="spellEnd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40EE03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9BBB56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p_PTI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12A348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p_IntegrityProtMaxDataRate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B2F487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FFCA48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A407C9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p_UECap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6F8E43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p_MaxNumPacketFilters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5578AF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p_AlwaysOnPDUSessionReq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A79F0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2FFEA2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p_ExtdPCO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EC5D08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p_OldPDU_SessionId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DD8B0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p_RequestType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F2B908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p_ExpectedS_NSSAI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554E7C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4CC1D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p_AdditionalInfo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6CB53B4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"PDU Session Establishment Message Failed"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FB1163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7AF52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C0CC7B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and 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)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R5s210148, R5s221229 sic@</w:t>
            </w:r>
          </w:p>
          <w:p w14:paraId="015719E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Use the details received in the Request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</w:p>
          <w:p w14:paraId="0589FCB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 // @sic R5-205939, R5s240708 sic@</w:t>
            </w:r>
          </w:p>
          <w:p w14:paraId="19B03E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None) {</w:t>
            </w:r>
          </w:p>
          <w:p w14:paraId="196B4F5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"DNN PICS do not match received DNN"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4CFA87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6D7F6DF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-,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f_DomainName_Encode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f_GetDNNStringFromPICS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R5s240641 sic@</w:t>
            </w:r>
          </w:p>
          <w:p w14:paraId="4CA9EB9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DBF609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/ need to overwrite DNN received in Request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@sic R5s221229 sic@</w:t>
            </w:r>
          </w:p>
          <w:p w14:paraId="21EA245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2E80745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0FB446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27C22B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F4CDDF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R5-223987 sic@</w:t>
            </w:r>
          </w:p>
          <w:p w14:paraId="02ECF10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omit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;</w:t>
            </w:r>
          </w:p>
          <w:p w14:paraId="56E7634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v_GSM_MobilityInfo.DNN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omit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;</w:t>
            </w:r>
          </w:p>
          <w:p w14:paraId="05D8441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54B8A75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If using a different DNN, need to update stored PDU Type too</w:t>
            </w:r>
          </w:p>
          <w:p w14:paraId="4AF8293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==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Emergency_PDN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/WA#WI1427199          </w:t>
            </w:r>
          </w:p>
          <w:p w14:paraId="2D520BC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Emergency;</w:t>
            </w:r>
            <w:proofErr w:type="gramEnd"/>
          </w:p>
          <w:p w14:paraId="3F9BBC1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} else {</w:t>
            </w:r>
          </w:p>
          <w:p w14:paraId="548BD1E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f_GetPDNTypeFromDNN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v_GSM_MobilityInfo.DNN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  <w:proofErr w:type="gramEnd"/>
          </w:p>
          <w:p w14:paraId="12FFE44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== None)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/ if this DNN isn't known, just use default</w:t>
            </w:r>
          </w:p>
          <w:p w14:paraId="7DE475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Internet_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</w:t>
            </w:r>
            <w:proofErr w:type="gramEnd"/>
          </w:p>
          <w:p w14:paraId="408D80B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}</w:t>
            </w:r>
          </w:p>
          <w:p w14:paraId="0F8F77C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</w:t>
            </w:r>
            <w:proofErr w:type="gramEnd"/>
          </w:p>
          <w:p w14:paraId="0DF390F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}</w:t>
            </w:r>
          </w:p>
          <w:p w14:paraId="540E4FD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419D6B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E4E8A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(match(p_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_Session_Establishment_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Request.pduSessionType.typeValue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'101'B))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R5-227473 sic@</w:t>
            </w:r>
          </w:p>
          <w:p w14:paraId="1634E0F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Ethernet PDU session</w:t>
            </w:r>
          </w:p>
          <w:p w14:paraId="05A7646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if (not ispresent(p_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].Msg.pdu_Session_Establishment_Request.ds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_TT_EthernetPortMACAddr)) {</w:t>
            </w:r>
          </w:p>
          <w:p w14:paraId="01C2D8B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MAC Address"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2B00F1D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E4BC87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(ispresent(p_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_Session_Establishment_Request.ethernetHeaderCompressConfig)) {</w:t>
            </w:r>
          </w:p>
          <w:p w14:paraId="1C57310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].Pdu.PiggybackedPduList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].Msg.pdu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_Session_Establishment_Request.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ethernetHeaderCompressConfig;</w:t>
            </w:r>
            <w:proofErr w:type="gramEnd"/>
          </w:p>
          <w:p w14:paraId="5801070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3A7677F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compression header"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DE45CC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CC8EEC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37E0F8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625AA6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R5s201327 sic@ - compiler warning may be ignored due to check</w:t>
            </w:r>
          </w:p>
          <w:p w14:paraId="2E06B9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//@sic R5-190720 sic@</w:t>
            </w:r>
          </w:p>
          <w:p w14:paraId="52F9426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3F74C58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R5-221467 sic@</w:t>
            </w:r>
          </w:p>
          <w:p w14:paraId="7DCAA5A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case(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IMS_DNN)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{  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R5-206296, R5s210518 sic@</w:t>
            </w:r>
          </w:p>
          <w:p w14:paraId="6242012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-, {2}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93367B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41EF84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case(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Emergency_PDN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{  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R5-206296, R5s210518, R5s50092 sic@</w:t>
            </w:r>
          </w:p>
          <w:p w14:paraId="13278DF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-, {2}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F7F06B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Emergency; // @sic R5s211486, R5s240641 sic@</w:t>
            </w:r>
          </w:p>
          <w:p w14:paraId="7731723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EF7C32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(URLLC_DNN) {</w:t>
            </w:r>
          </w:p>
          <w:p w14:paraId="4206B64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-, -, {9}); // @sic R5-221467 sic@</w:t>
            </w:r>
          </w:p>
          <w:p w14:paraId="168B154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0BC6F6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</w:t>
            </w:r>
          </w:p>
          <w:p w14:paraId="080AB31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D861A3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CA81F5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8C766B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4BD062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2A0CC9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f_BuildRRCReconfigParamsNewDRBs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DD4D9C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9B4625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82E825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B4B4D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2F37CA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{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},</w:t>
            </w:r>
          </w:p>
          <w:p w14:paraId="6202A0D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9E1F19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R5s201532 sic@</w:t>
            </w:r>
          </w:p>
          <w:p w14:paraId="0BFED7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</w:p>
          <w:p w14:paraId="4AA8823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Only one PDU session input, so only 1st element relevant in output</w:t>
            </w:r>
          </w:p>
          <w:p w14:paraId="3D97AC0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0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Config.SdapConfig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EAE752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5D174B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//It is assumed that by default only 1 QoS Flow is specified</w:t>
            </w:r>
          </w:p>
          <w:p w14:paraId="4F7793F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cs_IP_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v_SdapConfig.Pdu_SessionId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v_SdapConfig.MappedQoS_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Flows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0]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974D58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f_NR5GC_GetPdnIndex(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2318C7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MobilityInfo.PdnIndex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R5s210480 sic@</w:t>
            </w:r>
          </w:p>
          <w:p w14:paraId="51E68F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52CDAC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R5-204400 sic@</w:t>
            </w:r>
          </w:p>
          <w:p w14:paraId="74D2EAE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v_GMM_MobilityInfo.GMMCap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R5s201358 sic@</w:t>
            </w:r>
          </w:p>
          <w:p w14:paraId="5A8A602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(v_GMM_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MobilityInfo.GMMCap.s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1Cap == '1'B) {</w:t>
            </w:r>
          </w:p>
          <w:p w14:paraId="0996C57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v_GSM_MobilityInfo.EPS_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f_GetNextEPSBearerId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821C9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33A70E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40B5C2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2DB7AD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R5-227473 sic@</w:t>
            </w:r>
          </w:p>
          <w:p w14:paraId="2904842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(match ('101'B,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p_PDU_SessionType.typeValue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2D4F14F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true; // just set the flag to avoid updating the routing table</w:t>
            </w:r>
          </w:p>
          <w:p w14:paraId="4DE48CD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3FCF68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}</w:t>
            </w:r>
          </w:p>
          <w:p w14:paraId="2A8A05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C1295D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If this is a default DRB, enable IP handling for this DRB</w:t>
            </w:r>
          </w:p>
          <w:p w14:paraId="400A2D4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v_SDAP_Config.defaultDRB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6178833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R5s210149 sic@</w:t>
            </w:r>
          </w:p>
          <w:p w14:paraId="674DCCA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The UE has just moved from EUTRA. If so, data from EUTRA should be used, rather than created anew</w:t>
            </w:r>
          </w:p>
          <w:p w14:paraId="2EB2464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for (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0;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&lt;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); </w:t>
            </w:r>
            <w:proofErr w:type="spellStart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+ 1) {</w:t>
            </w:r>
          </w:p>
          <w:p w14:paraId="083E7FB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PdnIndex</w:t>
            </w:r>
            <w:proofErr w:type="spellEnd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60B731C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 Data from EUTRA should be used, rather than created anew</w:t>
            </w:r>
          </w:p>
          <w:p w14:paraId="6EFC868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ChangeDrbMappingForExistingPDNs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]),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v_QosFlowId.QFI</w:t>
            </w:r>
            <w:proofErr w:type="spellEnd"/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R5s221126 sic@</w:t>
            </w:r>
          </w:p>
          <w:p w14:paraId="68C141C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v_GSM_MobilityInfo.EPS_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EPS_Bearer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Overwrite with stored value</w:t>
            </w:r>
          </w:p>
          <w:p w14:paraId="5905689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break;</w:t>
            </w:r>
            <w:proofErr w:type="gramEnd"/>
          </w:p>
          <w:p w14:paraId="3F8AB8B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47DCCCA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CA3CE6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333086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completely new PDU session @sic R5s210149, R5s221126 sic@</w:t>
            </w:r>
          </w:p>
          <w:p w14:paraId="47D7664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f_IP_Handling_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StartPDN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IP,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cs_DrbInfo_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)); // @sic R5s201094 sic@</w:t>
            </w:r>
          </w:p>
          <w:p w14:paraId="2D7AED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/* @sic R5-217449, R5s220617 sic@ */</w:t>
            </w:r>
          </w:p>
          <w:p w14:paraId="5FEEC8C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699C61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451895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70DD94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PDUSessionAuthenticationRequired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R5-198184 sic@</w:t>
            </w:r>
          </w:p>
          <w:p w14:paraId="2954F4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//Perform PDU Session Authentication if required</w:t>
            </w:r>
          </w:p>
          <w:p w14:paraId="3B3B44B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f_NR5GC_Security_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Get();</w:t>
            </w:r>
            <w:proofErr w:type="gramEnd"/>
          </w:p>
          <w:p w14:paraId="6BC7552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SRB1_2)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R5s201412 sic@</w:t>
            </w:r>
          </w:p>
          <w:p w14:paraId="591B8A7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tsc_NR_RbId_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SRB2;</w:t>
            </w:r>
            <w:proofErr w:type="gramEnd"/>
          </w:p>
          <w:p w14:paraId="109CFA6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13E700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PDUSessionAuthentication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R5s201412 sic@</w:t>
            </w:r>
          </w:p>
          <w:p w14:paraId="035D4C2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D3F859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8F5546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(f_NR5GC_MobileInfo_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GetNumOfIPAddressesToAllocate() !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1) 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R5-217830 sic@</w:t>
            </w:r>
          </w:p>
          <w:p w14:paraId="76B5315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According to NOTE 4 in PIXIT definition, this is currently only used for the 2nd PCSCF address of PDN_1</w:t>
            </w:r>
          </w:p>
          <w:p w14:paraId="2031C82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f_PDN_AddressInfo_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Get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PDN_1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0D8E81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v_ExtraPDN_Address.PCSCF_IPAddressIPv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4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px_IPv4_Address_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Other;</w:t>
            </w:r>
            <w:proofErr w:type="gramEnd"/>
          </w:p>
          <w:p w14:paraId="0C4BDB3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v_ExtraPDN_Address.PCSCF_IPAddressIPv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6 :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= px_IPv6_Address_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Other;</w:t>
            </w:r>
            <w:proofErr w:type="gramEnd"/>
          </w:p>
          <w:p w14:paraId="5524F32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5908E1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5A7ABF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Accept</w:t>
            </w:r>
          </w:p>
          <w:p w14:paraId="5C7C477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Created common function for sending Accept message @sic R5-241606 sic@</w:t>
            </w:r>
          </w:p>
          <w:p w14:paraId="26CE974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f_SendPDUSessionAcceptOverReconfig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E8EE3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AC5005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  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// @sic R5-205939 sic@</w:t>
            </w:r>
          </w:p>
          <w:p w14:paraId="62ABDD0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64B4F4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22E1D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E22503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6D2EE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8ACCF0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88FE09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p_Cause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2A8DE6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p_RQTimer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368B01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p_S_NSSAI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23855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-,</w:t>
            </w:r>
          </w:p>
          <w:p w14:paraId="363B6FD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13F5CF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p_QoS_Rules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6DDFD8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p_QoSFlowDescr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D539AF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omit,</w:t>
            </w:r>
          </w:p>
          <w:p w14:paraId="6B6D437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p_BackOff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9C2BDA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p_BuildQosFlow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EF2357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-, -, -, -, -, -,</w:t>
            </w:r>
          </w:p>
          <w:p w14:paraId="4CF8E30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 // @sic R5-227473 sic@</w:t>
            </w:r>
          </w:p>
          <w:p w14:paraId="032964A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//@sic R5-213400 sic@</w:t>
            </w:r>
          </w:p>
          <w:p w14:paraId="6605F7A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DF9F3D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/</w:t>
            </w:r>
            <w:proofErr w:type="gram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/ @sic R5-206296 sic@</w:t>
            </w:r>
          </w:p>
          <w:p w14:paraId="2625C754" w14:textId="490B9455" w:rsidR="0093623F" w:rsidRPr="005B42A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1A6A3497" w14:textId="77777777" w:rsidR="00F04ADC" w:rsidRPr="002A077B" w:rsidRDefault="00F04ADC" w:rsidP="00F04ADC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390D5" w14:textId="77777777" w:rsidR="00CD6A2A" w:rsidRDefault="00CD6A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ECFF" w14:textId="77777777" w:rsidR="00CD6A2A" w:rsidRDefault="00CD6A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9D7AD" w14:textId="77777777" w:rsidR="00CD6A2A" w:rsidRDefault="00CD6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6E23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6B3"/>
    <w:rsid w:val="0030082A"/>
    <w:rsid w:val="00300C03"/>
    <w:rsid w:val="00301712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283D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6C4A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1529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1A3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130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05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14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08E7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25263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4D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1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4920</Words>
  <Characters>28045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2025-06-18T08:48:00Z</dcterms:created>
  <dcterms:modified xsi:type="dcterms:W3CDTF">2025-06-18T08:48:00Z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