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22E7F" w14:textId="36ABEB2E" w:rsidR="00C052A7" w:rsidRDefault="00C052A7" w:rsidP="00D853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R5s2500</w:t>
      </w:r>
      <w:r>
        <w:rPr>
          <w:b/>
          <w:i/>
          <w:noProof/>
          <w:sz w:val="28"/>
        </w:rPr>
        <w:t>8</w:t>
      </w:r>
      <w:r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fldChar w:fldCharType="end"/>
      </w:r>
    </w:p>
    <w:p w14:paraId="750E6F36" w14:textId="77777777" w:rsidR="00C052A7" w:rsidRDefault="00C052A7" w:rsidP="00C052A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06AC" w14:paraId="5C7DD838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5E4B5C" w14:textId="77777777" w:rsidR="008506AC" w:rsidRDefault="008506AC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506AC" w14:paraId="4AD83D21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DCC757" w14:textId="77777777" w:rsidR="008506AC" w:rsidRDefault="008506AC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506AC" w14:paraId="02D240F5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E03BC" w14:textId="77777777" w:rsidR="008506AC" w:rsidRDefault="008506A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C" w14:paraId="7902C7AC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57129B91" w14:textId="77777777" w:rsidR="008506AC" w:rsidRDefault="008506AC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E6FC17" w14:textId="77777777" w:rsidR="008506AC" w:rsidRPr="00410371" w:rsidRDefault="008506AC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B61FD35" w14:textId="77777777" w:rsidR="008506AC" w:rsidRDefault="008506AC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3BC806" w14:textId="77777777" w:rsidR="008506AC" w:rsidRPr="00410371" w:rsidRDefault="008506AC" w:rsidP="00606F7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3599</w:t>
              </w:r>
            </w:fldSimple>
          </w:p>
        </w:tc>
        <w:tc>
          <w:tcPr>
            <w:tcW w:w="709" w:type="dxa"/>
          </w:tcPr>
          <w:p w14:paraId="65756BFD" w14:textId="77777777" w:rsidR="008506AC" w:rsidRDefault="008506AC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BCB2A2" w14:textId="0A114908" w:rsidR="008506AC" w:rsidRPr="00410371" w:rsidRDefault="00C052A7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361DD601" w14:textId="77777777" w:rsidR="008506AC" w:rsidRDefault="008506AC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A7C672" w14:textId="23868076" w:rsidR="008506AC" w:rsidRPr="00410371" w:rsidRDefault="008506AC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C052A7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74D457" w14:textId="77777777" w:rsidR="008506AC" w:rsidRDefault="008506AC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8506AC" w14:paraId="416A0DE4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B308EB" w14:textId="77777777" w:rsidR="008506AC" w:rsidRDefault="008506AC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8506AC" w14:paraId="503D1FF7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A3BAAC" w14:textId="77777777" w:rsidR="008506AC" w:rsidRPr="00F25D98" w:rsidRDefault="008506AC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506AC" w14:paraId="2591FFD5" w14:textId="77777777" w:rsidTr="00606F73">
        <w:tc>
          <w:tcPr>
            <w:tcW w:w="9641" w:type="dxa"/>
            <w:gridSpan w:val="9"/>
          </w:tcPr>
          <w:p w14:paraId="54002B82" w14:textId="77777777" w:rsidR="008506AC" w:rsidRDefault="008506A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104D8B" w14:textId="77777777" w:rsidR="008506AC" w:rsidRDefault="008506AC" w:rsidP="008506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06AC" w14:paraId="41DD3737" w14:textId="77777777" w:rsidTr="00606F73">
        <w:tc>
          <w:tcPr>
            <w:tcW w:w="2835" w:type="dxa"/>
          </w:tcPr>
          <w:p w14:paraId="257BAC0F" w14:textId="77777777" w:rsidR="008506AC" w:rsidRDefault="008506AC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8477EB" w14:textId="77777777" w:rsidR="008506AC" w:rsidRDefault="008506AC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F93C40" w14:textId="77777777" w:rsidR="008506AC" w:rsidRDefault="008506AC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8940D6" w14:textId="77777777" w:rsidR="008506AC" w:rsidRDefault="008506AC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892690" w14:textId="77777777" w:rsidR="008506AC" w:rsidRDefault="008506AC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992D77" w14:textId="77777777" w:rsidR="008506AC" w:rsidRDefault="008506AC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720F31" w14:textId="77777777" w:rsidR="008506AC" w:rsidRDefault="008506AC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BD7FEC" w14:textId="77777777" w:rsidR="008506AC" w:rsidRDefault="008506AC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E178A0" w14:textId="77777777" w:rsidR="008506AC" w:rsidRDefault="008506AC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9C0F73" w14:textId="77777777" w:rsidR="008506AC" w:rsidRDefault="008506AC" w:rsidP="008506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06AC" w14:paraId="1E0438FA" w14:textId="77777777" w:rsidTr="00606F73">
        <w:tc>
          <w:tcPr>
            <w:tcW w:w="9640" w:type="dxa"/>
            <w:gridSpan w:val="11"/>
          </w:tcPr>
          <w:p w14:paraId="240990C9" w14:textId="77777777" w:rsidR="008506AC" w:rsidRDefault="008506A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C" w14:paraId="67501CE9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0A8D03" w14:textId="77777777" w:rsidR="008506AC" w:rsidRDefault="008506AC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D07CC9" w14:textId="77777777" w:rsidR="008506AC" w:rsidRDefault="008506AC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MAC testcase 7.1.1.6.1</w:t>
              </w:r>
            </w:fldSimple>
          </w:p>
        </w:tc>
      </w:tr>
      <w:tr w:rsidR="008506AC" w14:paraId="528DC4FC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0771F415" w14:textId="77777777" w:rsidR="008506AC" w:rsidRDefault="008506AC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AD9083" w14:textId="77777777" w:rsidR="008506AC" w:rsidRDefault="008506A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C" w14:paraId="71E7334F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3CAD7C2" w14:textId="77777777" w:rsidR="008506AC" w:rsidRDefault="008506AC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3E9A5" w14:textId="77777777" w:rsidR="008506AC" w:rsidRDefault="008506AC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506AC" w14:paraId="70259893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4DA84BC5" w14:textId="77777777" w:rsidR="008506AC" w:rsidRDefault="008506AC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6F97F6" w14:textId="6C1E8D94" w:rsidR="008506AC" w:rsidRDefault="008506AC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8506AC" w14:paraId="772AFFD0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6D5B21EE" w14:textId="77777777" w:rsidR="008506AC" w:rsidRDefault="008506AC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31A244" w14:textId="77777777" w:rsidR="008506AC" w:rsidRDefault="008506A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C" w14:paraId="37AE30C8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47A4CB18" w14:textId="77777777" w:rsidR="008506AC" w:rsidRDefault="008506AC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102D5D" w14:textId="77777777" w:rsidR="008506AC" w:rsidRDefault="008506AC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FA913DD" w14:textId="77777777" w:rsidR="008506AC" w:rsidRDefault="008506AC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6BDF46" w14:textId="77777777" w:rsidR="008506AC" w:rsidRDefault="008506AC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61600A" w14:textId="77777777" w:rsidR="008506AC" w:rsidRDefault="008506AC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2024-12-16</w:t>
              </w:r>
            </w:fldSimple>
          </w:p>
        </w:tc>
      </w:tr>
      <w:tr w:rsidR="008506AC" w14:paraId="2CFEE34C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09237A2" w14:textId="77777777" w:rsidR="008506AC" w:rsidRDefault="008506AC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6D068F" w14:textId="77777777" w:rsidR="008506AC" w:rsidRDefault="008506A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A18B72" w14:textId="77777777" w:rsidR="008506AC" w:rsidRDefault="008506A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6F52AD" w14:textId="77777777" w:rsidR="008506AC" w:rsidRDefault="008506A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C3B4E0" w14:textId="77777777" w:rsidR="008506AC" w:rsidRDefault="008506A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C" w14:paraId="6E5E1E29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629FFE" w14:textId="77777777" w:rsidR="008506AC" w:rsidRDefault="008506AC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A0B4C1" w14:textId="77777777" w:rsidR="008506AC" w:rsidRDefault="008506AC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433605" w14:textId="77777777" w:rsidR="008506AC" w:rsidRDefault="008506AC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7C127D" w14:textId="77777777" w:rsidR="008506AC" w:rsidRDefault="008506AC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DE39D9" w14:textId="77777777" w:rsidR="008506AC" w:rsidRDefault="008506AC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8506AC" w14:paraId="4A53B28C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B7ED0D" w14:textId="77777777" w:rsidR="008506AC" w:rsidRDefault="008506AC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0DE3C3" w14:textId="77777777" w:rsidR="008506AC" w:rsidRDefault="008506AC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E79A17" w14:textId="77777777" w:rsidR="008506AC" w:rsidRDefault="008506AC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0F2D8F" w14:textId="77777777" w:rsidR="008506AC" w:rsidRPr="007C2097" w:rsidRDefault="008506AC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506AC" w14:paraId="2B916F9A" w14:textId="77777777" w:rsidTr="00606F73">
        <w:tc>
          <w:tcPr>
            <w:tcW w:w="1843" w:type="dxa"/>
          </w:tcPr>
          <w:p w14:paraId="07F57868" w14:textId="77777777" w:rsidR="008506AC" w:rsidRDefault="008506AC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18F58F" w14:textId="77777777" w:rsidR="008506AC" w:rsidRDefault="008506A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C" w14:paraId="42102A78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733C25" w14:textId="77777777" w:rsidR="008506AC" w:rsidRDefault="008506AC" w:rsidP="008506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7CA3C" w14:textId="77777777" w:rsidR="008506AC" w:rsidRPr="00380D4B" w:rsidRDefault="008506AC" w:rsidP="008506AC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 w:rsidRPr="00380D4B">
              <w:rPr>
                <w:noProof/>
              </w:rPr>
              <w:t>Changes mentioned in TTCN CR R5s240565 was not implemented in 24wk50.</w:t>
            </w:r>
          </w:p>
          <w:p w14:paraId="6F065BA7" w14:textId="77777777" w:rsidR="008506AC" w:rsidRPr="00380D4B" w:rsidRDefault="008506AC" w:rsidP="008506AC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61F6F93F" w14:textId="77777777" w:rsidR="008506AC" w:rsidRDefault="008506AC" w:rsidP="008506AC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 w:rsidRPr="00380D4B">
              <w:rPr>
                <w:noProof/>
              </w:rPr>
              <w:t xml:space="preserve">The logic at Step 18/21 to absorb HARQ NACKs/ACKs is not correct. At the moment, the scenario tries to cater for </w:t>
            </w:r>
            <w:r w:rsidRPr="00D916F2">
              <w:rPr>
                <w:noProof/>
              </w:rPr>
              <w:t xml:space="preserve">3 NACKs + 1 ACK only. </w:t>
            </w:r>
          </w:p>
          <w:p w14:paraId="5AC4CF29" w14:textId="77777777" w:rsidR="008506AC" w:rsidRPr="00380D4B" w:rsidRDefault="008506AC" w:rsidP="008506AC">
            <w:pPr>
              <w:pStyle w:val="CRCoverPage"/>
              <w:spacing w:after="0"/>
              <w:ind w:left="820"/>
              <w:rPr>
                <w:noProof/>
              </w:rPr>
            </w:pPr>
            <w:r w:rsidRPr="00D916F2">
              <w:rPr>
                <w:noProof/>
              </w:rPr>
              <w:t>However, there are other possibilities that the logic needs to consider as there are a total of 4 transmissions to the UE:</w:t>
            </w:r>
          </w:p>
          <w:p w14:paraId="4B4C399A" w14:textId="77777777" w:rsidR="008506AC" w:rsidRPr="00380D4B" w:rsidRDefault="008506AC" w:rsidP="008506AC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464A9D64" w14:textId="77777777" w:rsidR="008506AC" w:rsidRPr="00380D4B" w:rsidRDefault="008506AC" w:rsidP="008506AC">
            <w:pPr>
              <w:pStyle w:val="CRCoverPage"/>
              <w:spacing w:after="0"/>
              <w:ind w:left="820"/>
              <w:rPr>
                <w:noProof/>
              </w:rPr>
            </w:pPr>
            <w:r w:rsidRPr="00380D4B">
              <w:rPr>
                <w:noProof/>
              </w:rPr>
              <w:t>1 NACK + 3</w:t>
            </w:r>
            <w:r>
              <w:rPr>
                <w:noProof/>
              </w:rPr>
              <w:t xml:space="preserve"> </w:t>
            </w:r>
            <w:r w:rsidRPr="00380D4B">
              <w:rPr>
                <w:noProof/>
              </w:rPr>
              <w:t>ACKs</w:t>
            </w:r>
          </w:p>
          <w:p w14:paraId="462F44ED" w14:textId="77777777" w:rsidR="008506AC" w:rsidRDefault="008506AC" w:rsidP="008506AC">
            <w:pPr>
              <w:pStyle w:val="CRCoverPage"/>
              <w:spacing w:after="0"/>
              <w:ind w:left="820"/>
              <w:rPr>
                <w:noProof/>
              </w:rPr>
            </w:pPr>
            <w:r w:rsidRPr="00380D4B">
              <w:rPr>
                <w:noProof/>
              </w:rPr>
              <w:t>4 NACKs + 0 ACKs</w:t>
            </w:r>
          </w:p>
          <w:p w14:paraId="30D6F8B6" w14:textId="4B603DCA" w:rsidR="008506AC" w:rsidRDefault="008506AC" w:rsidP="008506AC">
            <w:pPr>
              <w:pStyle w:val="CRCoverPage"/>
              <w:spacing w:after="0"/>
              <w:ind w:left="820"/>
              <w:rPr>
                <w:noProof/>
              </w:rPr>
            </w:pPr>
            <w:r w:rsidRPr="00380D4B">
              <w:rPr>
                <w:noProof/>
              </w:rPr>
              <w:t>2 NACKs + 2 ACKs</w:t>
            </w:r>
          </w:p>
        </w:tc>
      </w:tr>
      <w:tr w:rsidR="008506AC" w14:paraId="157C56E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A1AF5" w14:textId="77777777" w:rsidR="008506AC" w:rsidRDefault="008506AC" w:rsidP="008506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28E8EB" w14:textId="77777777" w:rsidR="008506AC" w:rsidRDefault="008506AC" w:rsidP="008506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C" w14:paraId="2FC9F18D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E2DCC" w14:textId="77777777" w:rsidR="008506AC" w:rsidRDefault="008506AC" w:rsidP="008506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00CA0D" w14:textId="77777777" w:rsidR="008506AC" w:rsidRDefault="008506AC" w:rsidP="008506A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380D4B">
              <w:rPr>
                <w:noProof/>
              </w:rPr>
              <w:t>Re-implemented TTCN CR R5s240565</w:t>
            </w:r>
          </w:p>
          <w:p w14:paraId="46CFDFCF" w14:textId="4476A0BA" w:rsidR="008506AC" w:rsidRDefault="008506AC" w:rsidP="008506A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380D4B">
              <w:rPr>
                <w:noProof/>
              </w:rPr>
              <w:t xml:space="preserve">Modified the logic </w:t>
            </w:r>
            <w:r>
              <w:rPr>
                <w:noProof/>
              </w:rPr>
              <w:t xml:space="preserve">at Step 18/21 </w:t>
            </w:r>
            <w:r w:rsidRPr="00380D4B">
              <w:rPr>
                <w:noProof/>
              </w:rPr>
              <w:t>to cater for the scenarios outlined above.</w:t>
            </w:r>
          </w:p>
        </w:tc>
      </w:tr>
      <w:tr w:rsidR="008506AC" w14:paraId="6EA94FC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47088" w14:textId="77777777" w:rsidR="008506AC" w:rsidRDefault="008506AC" w:rsidP="008506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9E0817" w14:textId="77777777" w:rsidR="008506AC" w:rsidRDefault="008506AC" w:rsidP="008506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C" w14:paraId="4B315B03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6043E" w14:textId="77777777" w:rsidR="008506AC" w:rsidRDefault="008506AC" w:rsidP="008506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DAA0C" w14:textId="4DF732C1" w:rsidR="008506AC" w:rsidRDefault="008506AC" w:rsidP="008506AC">
            <w:pPr>
              <w:pStyle w:val="CRCoverPage"/>
              <w:spacing w:after="0"/>
              <w:ind w:left="100"/>
              <w:rPr>
                <w:noProof/>
              </w:rPr>
            </w:pPr>
            <w:r w:rsidRPr="00380D4B">
              <w:rPr>
                <w:noProof/>
              </w:rPr>
              <w:t>A conformant shall fail the test case</w:t>
            </w:r>
          </w:p>
        </w:tc>
      </w:tr>
      <w:tr w:rsidR="008506AC" w14:paraId="691DF8E8" w14:textId="77777777" w:rsidTr="00606F73">
        <w:tc>
          <w:tcPr>
            <w:tcW w:w="2694" w:type="dxa"/>
            <w:gridSpan w:val="2"/>
          </w:tcPr>
          <w:p w14:paraId="3F7D54F6" w14:textId="77777777" w:rsidR="008506AC" w:rsidRDefault="008506AC" w:rsidP="008506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313729" w14:textId="77777777" w:rsidR="008506AC" w:rsidRDefault="008506AC" w:rsidP="008506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C" w14:paraId="508A8A0A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E2D464" w14:textId="77777777" w:rsidR="008506AC" w:rsidRDefault="008506AC" w:rsidP="008506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AE0B0" w14:textId="1F62EC6F" w:rsidR="008506AC" w:rsidRDefault="008506AC" w:rsidP="008506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7.1.1.6.1.NR5GC, 7.1.1.6.1.ENDC</w:t>
            </w:r>
          </w:p>
        </w:tc>
      </w:tr>
      <w:tr w:rsidR="008506AC" w14:paraId="0F70E9FC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E941F" w14:textId="77777777" w:rsidR="008506AC" w:rsidRDefault="008506AC" w:rsidP="008506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E55816" w14:textId="77777777" w:rsidR="008506AC" w:rsidRDefault="008506AC" w:rsidP="008506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C" w14:paraId="20F9E771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D1F8B" w14:textId="77777777" w:rsidR="008506AC" w:rsidRDefault="008506AC" w:rsidP="008506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FFDC6" w14:textId="77777777" w:rsidR="008506AC" w:rsidRDefault="008506AC" w:rsidP="00850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F76C86" w14:textId="77777777" w:rsidR="008506AC" w:rsidRDefault="008506AC" w:rsidP="00850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0B111E" w14:textId="77777777" w:rsidR="008506AC" w:rsidRDefault="008506AC" w:rsidP="008506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9C8DD4" w14:textId="77777777" w:rsidR="008506AC" w:rsidRDefault="008506AC" w:rsidP="008506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06AC" w14:paraId="0D3E2CC3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0A355" w14:textId="77777777" w:rsidR="008506AC" w:rsidRDefault="008506AC" w:rsidP="008506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F6C015" w14:textId="77777777" w:rsidR="008506AC" w:rsidRDefault="008506AC" w:rsidP="00850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3B50F" w14:textId="723600D4" w:rsidR="008506AC" w:rsidRDefault="008506AC" w:rsidP="00850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B5A23D" w14:textId="77777777" w:rsidR="008506AC" w:rsidRDefault="008506AC" w:rsidP="008506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1DFB4B" w14:textId="6B2A4C97" w:rsidR="008506AC" w:rsidRDefault="008506AC" w:rsidP="008506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06AC" w14:paraId="7FE20C2F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7F761" w14:textId="77777777" w:rsidR="008506AC" w:rsidRDefault="008506AC" w:rsidP="008506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EA031A" w14:textId="77777777" w:rsidR="008506AC" w:rsidRDefault="008506AC" w:rsidP="00850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5E57F" w14:textId="1CCABF60" w:rsidR="008506AC" w:rsidRDefault="008506AC" w:rsidP="00850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C205F1" w14:textId="77777777" w:rsidR="008506AC" w:rsidRDefault="008506AC" w:rsidP="008506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6AA8FE" w14:textId="50C9375D" w:rsidR="008506AC" w:rsidRDefault="008506AC" w:rsidP="008506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06AC" w14:paraId="41E88D1B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A6747" w14:textId="77777777" w:rsidR="008506AC" w:rsidRDefault="008506AC" w:rsidP="008506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58E08B" w14:textId="77777777" w:rsidR="008506AC" w:rsidRDefault="008506AC" w:rsidP="00850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AEE7E" w14:textId="291C912E" w:rsidR="008506AC" w:rsidRDefault="008506AC" w:rsidP="00850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8C21E0" w14:textId="77777777" w:rsidR="008506AC" w:rsidRDefault="008506AC" w:rsidP="008506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FC80DE" w14:textId="525DC406" w:rsidR="008506AC" w:rsidRDefault="008506AC" w:rsidP="008506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06AC" w14:paraId="5B684D00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A1117" w14:textId="77777777" w:rsidR="008506AC" w:rsidRDefault="008506AC" w:rsidP="008506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E4F63" w14:textId="77777777" w:rsidR="008506AC" w:rsidRDefault="008506AC" w:rsidP="008506AC">
            <w:pPr>
              <w:pStyle w:val="CRCoverPage"/>
              <w:spacing w:after="0"/>
              <w:rPr>
                <w:noProof/>
              </w:rPr>
            </w:pPr>
          </w:p>
        </w:tc>
      </w:tr>
      <w:tr w:rsidR="008506AC" w14:paraId="0472EE9F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5ED024" w14:textId="77777777" w:rsidR="008506AC" w:rsidRDefault="008506AC" w:rsidP="008506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63D870" w14:textId="77777777" w:rsidR="008506AC" w:rsidRDefault="008506AC" w:rsidP="008506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06AC" w:rsidRPr="008863B9" w14:paraId="7DBBA16A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390A80" w14:textId="77777777" w:rsidR="008506AC" w:rsidRPr="008863B9" w:rsidRDefault="008506AC" w:rsidP="008506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54A7F1" w14:textId="77777777" w:rsidR="008506AC" w:rsidRPr="008863B9" w:rsidRDefault="008506AC" w:rsidP="008506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06AC" w14:paraId="3F4454CA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2C49AF" w14:textId="77777777" w:rsidR="008506AC" w:rsidRDefault="008506AC" w:rsidP="008506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380E3" w14:textId="77777777" w:rsidR="008506AC" w:rsidRDefault="008506AC" w:rsidP="008506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85244238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3966A152" w14:textId="293B26D3" w:rsidR="008D11BC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8D11BC" w:rsidRPr="00C64B71">
        <w:rPr>
          <w:rFonts w:ascii="Arial" w:hAnsi="Arial" w:cs="Arial"/>
          <w:iCs/>
          <w:noProof/>
        </w:rPr>
        <w:t>Table of Contents</w:t>
      </w:r>
      <w:r w:rsidR="008D11BC">
        <w:rPr>
          <w:noProof/>
        </w:rPr>
        <w:tab/>
      </w:r>
      <w:r w:rsidR="008D11BC">
        <w:rPr>
          <w:noProof/>
        </w:rPr>
        <w:fldChar w:fldCharType="begin"/>
      </w:r>
      <w:r w:rsidR="008D11BC">
        <w:rPr>
          <w:noProof/>
        </w:rPr>
        <w:instrText xml:space="preserve"> PAGEREF _Toc185244238 \h </w:instrText>
      </w:r>
      <w:r w:rsidR="008D11BC">
        <w:rPr>
          <w:noProof/>
        </w:rPr>
      </w:r>
      <w:r w:rsidR="008D11BC">
        <w:rPr>
          <w:noProof/>
        </w:rPr>
        <w:fldChar w:fldCharType="separate"/>
      </w:r>
      <w:r w:rsidR="008D11BC">
        <w:rPr>
          <w:noProof/>
        </w:rPr>
        <w:t>3</w:t>
      </w:r>
      <w:r w:rsidR="008D11BC">
        <w:rPr>
          <w:noProof/>
        </w:rPr>
        <w:fldChar w:fldCharType="end"/>
      </w:r>
    </w:p>
    <w:p w14:paraId="3147A713" w14:textId="3699EE25" w:rsidR="008D11BC" w:rsidRDefault="008D11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64B71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64B71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_Toc185244239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4E1470A" w14:textId="6C6A00F8" w:rsidR="008D11BC" w:rsidRDefault="008D11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64B71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64B71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_Toc185244240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16F1AE1" w14:textId="56469C4C" w:rsidR="008D11BC" w:rsidRDefault="008D11BC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64B71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64B71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_Toc185244241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4E67182F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85244239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85244240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185244241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1"/>
          <w:bookmarkEnd w:id="12"/>
          <w:bookmarkEnd w:id="13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7457C8CE" w:rsidR="00273EC8" w:rsidRPr="000D7399" w:rsidRDefault="00FF6F0F" w:rsidP="00962FDE">
            <w:pPr>
              <w:spacing w:after="0"/>
              <w:rPr>
                <w:rFonts w:ascii="Arial" w:hAnsi="Arial" w:cs="Arial"/>
              </w:rPr>
            </w:pPr>
            <w:r w:rsidRPr="00FF6F0F">
              <w:rPr>
                <w:rFonts w:ascii="Arial" w:hAnsi="Arial" w:cs="Arial"/>
              </w:rPr>
              <w:t>f_TC_7_1_1_6_1_NR_TestBody1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958D9F4" w14:textId="77777777" w:rsidR="00FF6F0F" w:rsidRPr="00380D4B" w:rsidRDefault="00FF6F0F" w:rsidP="00FF6F0F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 w:rsidRPr="00380D4B">
              <w:rPr>
                <w:noProof/>
              </w:rPr>
              <w:t>Changes mentioned in TTCN CR R5s240565 was not implemented in 24wk50.</w:t>
            </w:r>
          </w:p>
          <w:p w14:paraId="40AE4D31" w14:textId="77777777" w:rsidR="00FF6F0F" w:rsidRPr="00380D4B" w:rsidRDefault="00FF6F0F" w:rsidP="00FF6F0F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79D42BB0" w14:textId="77777777" w:rsidR="00FF6F0F" w:rsidRPr="00274EDE" w:rsidRDefault="00FF6F0F" w:rsidP="00FF6F0F">
            <w:pPr>
              <w:pStyle w:val="CRCoverPage"/>
              <w:numPr>
                <w:ilvl w:val="0"/>
                <w:numId w:val="19"/>
              </w:numPr>
              <w:spacing w:after="0"/>
              <w:rPr>
                <w:b/>
                <w:bCs/>
                <w:noProof/>
              </w:rPr>
            </w:pPr>
            <w:r w:rsidRPr="00380D4B">
              <w:rPr>
                <w:noProof/>
              </w:rPr>
              <w:t xml:space="preserve">The logic at Step 18/21 to absorb HARQ NACKs/ACKs is not correct. At the moment, the scenario tries to cater for </w:t>
            </w:r>
            <w:r w:rsidRPr="00B11C1C">
              <w:rPr>
                <w:noProof/>
              </w:rPr>
              <w:t>3 NACKs + 1 ACK only. However, there are other possibilities that the logic needs to consider as there are a total of 4 transmissions to the UE:</w:t>
            </w:r>
          </w:p>
          <w:p w14:paraId="5B9CE570" w14:textId="77777777" w:rsidR="00FF6F0F" w:rsidRPr="00380D4B" w:rsidRDefault="00FF6F0F" w:rsidP="00FF6F0F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2D1AE61C" w14:textId="77777777" w:rsidR="00FF6F0F" w:rsidRPr="00380D4B" w:rsidRDefault="00FF6F0F" w:rsidP="00FF6F0F">
            <w:pPr>
              <w:pStyle w:val="CRCoverPage"/>
              <w:spacing w:after="0"/>
              <w:ind w:left="820"/>
              <w:rPr>
                <w:noProof/>
              </w:rPr>
            </w:pPr>
            <w:r w:rsidRPr="00380D4B">
              <w:rPr>
                <w:noProof/>
              </w:rPr>
              <w:t>1 NACK + 3</w:t>
            </w:r>
            <w:r>
              <w:rPr>
                <w:noProof/>
              </w:rPr>
              <w:t xml:space="preserve"> </w:t>
            </w:r>
            <w:r w:rsidRPr="00380D4B">
              <w:rPr>
                <w:noProof/>
              </w:rPr>
              <w:t>ACKs</w:t>
            </w:r>
          </w:p>
          <w:p w14:paraId="55707576" w14:textId="211A4D35" w:rsidR="00FF6F0F" w:rsidRDefault="00FF6F0F" w:rsidP="00FF6F0F">
            <w:pPr>
              <w:pStyle w:val="CRCoverPage"/>
              <w:spacing w:after="0"/>
              <w:ind w:left="432"/>
              <w:rPr>
                <w:noProof/>
              </w:rPr>
            </w:pPr>
            <w:r>
              <w:rPr>
                <w:noProof/>
              </w:rPr>
              <w:t xml:space="preserve">       4 </w:t>
            </w:r>
            <w:r w:rsidRPr="00380D4B">
              <w:rPr>
                <w:noProof/>
              </w:rPr>
              <w:t>NACKs + 0 ACKs</w:t>
            </w:r>
          </w:p>
          <w:p w14:paraId="3A48DE08" w14:textId="40F709D4" w:rsidR="00CF375B" w:rsidRPr="009834DE" w:rsidRDefault="00FF6F0F" w:rsidP="00FF6F0F">
            <w:pPr>
              <w:pStyle w:val="CRCoverPage"/>
              <w:spacing w:after="0"/>
              <w:ind w:left="432"/>
              <w:rPr>
                <w:rFonts w:eastAsia="SimSun" w:cs="Arial"/>
                <w:lang w:eastAsia="zh-CN"/>
              </w:rPr>
            </w:pPr>
            <w:r>
              <w:rPr>
                <w:noProof/>
              </w:rPr>
              <w:t xml:space="preserve">       </w:t>
            </w:r>
            <w:r w:rsidRPr="00380D4B">
              <w:rPr>
                <w:noProof/>
              </w:rPr>
              <w:t>2 NACKs + 2 ACKs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A514669" w14:textId="77777777" w:rsidR="00274EDE" w:rsidRPr="00380D4B" w:rsidRDefault="00274EDE" w:rsidP="00274EDE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 w:rsidRPr="00380D4B">
              <w:rPr>
                <w:noProof/>
              </w:rPr>
              <w:t>Re-implemented TTCN CR R5s240565</w:t>
            </w:r>
          </w:p>
          <w:p w14:paraId="4B07131E" w14:textId="77777777" w:rsidR="00274EDE" w:rsidRPr="00380D4B" w:rsidRDefault="00274EDE" w:rsidP="00274EDE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1E9F1675" w14:textId="69755218" w:rsidR="00DE4E0A" w:rsidRPr="002A077B" w:rsidRDefault="00274EDE" w:rsidP="00274EDE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cs="Arial"/>
              </w:rPr>
            </w:pPr>
            <w:r w:rsidRPr="00380D4B">
              <w:rPr>
                <w:noProof/>
              </w:rPr>
              <w:t xml:space="preserve">Modified the logic </w:t>
            </w:r>
            <w:r>
              <w:rPr>
                <w:noProof/>
              </w:rPr>
              <w:t xml:space="preserve">at Step 18/21 </w:t>
            </w:r>
            <w:r w:rsidRPr="00380D4B">
              <w:rPr>
                <w:noProof/>
              </w:rPr>
              <w:t>to cater for the scenarios outlined above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10B0482A" w:rsidR="00DE4E0A" w:rsidRPr="000D7399" w:rsidRDefault="00FF6F0F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lang w:eastAsia="zh-CN"/>
              </w:rPr>
              <w:t>MAC_SPS_TC_Common_NR.ttcn</w:t>
            </w:r>
            <w:proofErr w:type="spellEnd"/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0449339C" w14:textId="77777777" w:rsidR="00274EDE" w:rsidRPr="00274EDE" w:rsidRDefault="009A221F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r w:rsidR="00274EDE" w:rsidRPr="00274EDE">
              <w:rPr>
                <w:rFonts w:ascii="Courier New" w:hAnsi="Courier New" w:cs="Courier New"/>
                <w:bCs/>
                <w:sz w:val="18"/>
                <w:szCs w:val="18"/>
              </w:rPr>
              <w:t>function f_TC_7_1_1_6_1_NR_TestBody1(</w:t>
            </w:r>
            <w:proofErr w:type="spellStart"/>
            <w:r w:rsidR="00274EDE" w:rsidRPr="00274EDE">
              <w:rPr>
                <w:rFonts w:ascii="Courier New" w:hAnsi="Courier New" w:cs="Courier New"/>
                <w:bCs/>
                <w:sz w:val="18"/>
                <w:szCs w:val="18"/>
              </w:rPr>
              <w:t>DRB_Identity</w:t>
            </w:r>
            <w:proofErr w:type="spellEnd"/>
            <w:r w:rsidR="00274EDE"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="00274EDE" w:rsidRPr="00274EDE">
              <w:rPr>
                <w:rFonts w:ascii="Courier New" w:hAnsi="Courier New" w:cs="Courier New"/>
                <w:bCs/>
                <w:sz w:val="18"/>
                <w:szCs w:val="18"/>
              </w:rPr>
              <w:t>p_NR_DRB_Id</w:t>
            </w:r>
            <w:proofErr w:type="spellEnd"/>
            <w:r w:rsidR="00274EDE"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) runs on NR_BASE_PTC return </w:t>
            </w:r>
            <w:proofErr w:type="spellStart"/>
            <w:r w:rsidR="00274EDE" w:rsidRPr="00274EDE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</w:p>
          <w:p w14:paraId="3EF19302" w14:textId="074D953B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54EDBE59" w14:textId="77777777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C39CC92" w14:textId="3CFFAD90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274EDE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4290FC79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var integer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v_Nack_Count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0;</w:t>
            </w:r>
          </w:p>
          <w:p w14:paraId="4FE84234" w14:textId="2AC3E081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</w:p>
          <w:p w14:paraId="4B834A4F" w14:textId="77777777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489E43D4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timer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t_Watchdog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10.0;</w:t>
            </w:r>
          </w:p>
          <w:p w14:paraId="7A9CFE2B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</w:p>
          <w:p w14:paraId="73CFB5DF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Configure for indication of UL HARQ ACK/NACK</w:t>
            </w:r>
          </w:p>
          <w:p w14:paraId="09E815B5" w14:textId="02812EC4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f_NR_SS_SystemIndCtrlConfig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cds_NR_SystemIndCtrl_UL_HARQ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(enable));</w:t>
            </w:r>
          </w:p>
          <w:p w14:paraId="604ACF36" w14:textId="77777777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70EEBA5" w14:textId="016F3DC5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274EDE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39576050" w14:textId="77777777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8C47747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// @siclog "Step 18"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4209D5B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SYSIND.receive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car_NR_SYSTEM_UL_HARQ_IND_Timing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nack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cr_TimingInfo_NR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( v_TimingUL_7) ));</w:t>
            </w:r>
          </w:p>
          <w:p w14:paraId="22419F9A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//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(__FILE__, __LINE__, "Step 18");</w:t>
            </w:r>
          </w:p>
          <w:p w14:paraId="4A948E04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// @siclog "Step 21"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0191CB3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SYSIND.receive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car_NR_SYSTEM_UL_HARQ_IND_Timing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ack,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cr_TimingInfo_NR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( v_TimingUL_8) ));</w:t>
            </w:r>
          </w:p>
          <w:p w14:paraId="1E6ED26D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(__FILE__, __LINE__, "Step 21");</w:t>
            </w:r>
          </w:p>
          <w:p w14:paraId="1C8B5972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*/</w:t>
            </w:r>
          </w:p>
          <w:p w14:paraId="28F32695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R5s240563  R5s240660 sic@</w:t>
            </w:r>
          </w:p>
          <w:p w14:paraId="131BF680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// @siclog "Step 18 &amp; 21"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2CC5435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alt {</w:t>
            </w:r>
          </w:p>
          <w:p w14:paraId="63C74893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[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v_Nack_Count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==0]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SYSIND.receive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(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car_NR_SYSTEM_UL_HARQ_IND_Timing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nack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cr_TimingInfo_NR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( v_TimingUL_7)))</w:t>
            </w:r>
          </w:p>
          <w:p w14:paraId="6F3808A4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{</w:t>
            </w:r>
          </w:p>
          <w:p w14:paraId="53B0623B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v_Nack_Count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1;</w:t>
            </w:r>
          </w:p>
          <w:p w14:paraId="30B54594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repeat;</w:t>
            </w:r>
          </w:p>
          <w:p w14:paraId="353B17EE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3711E525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490948F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v_Nack_Count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&lt;3]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SYSIND.receive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car_NR_SYSTEM_UL_HARQ_IND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nack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))</w:t>
            </w:r>
          </w:p>
          <w:p w14:paraId="799FFCCD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{</w:t>
            </w:r>
          </w:p>
          <w:p w14:paraId="09B22FEC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v_Nack_Count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v_Nack_Count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+1;</w:t>
            </w:r>
          </w:p>
          <w:p w14:paraId="13E5367F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repeat;</w:t>
            </w:r>
          </w:p>
          <w:p w14:paraId="5B685DBB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4DE0C698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[]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SYSIND.receive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car_NR_SYSTEM_UL_HARQ_IND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(nr_Cell1, ack))</w:t>
            </w:r>
          </w:p>
          <w:p w14:paraId="432F9221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{</w:t>
            </w:r>
          </w:p>
          <w:p w14:paraId="1305DED2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(__FILE__, __LINE__, "Step 21");</w:t>
            </w:r>
          </w:p>
          <w:p w14:paraId="6341E82B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t_Watchdog.stop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2749734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7DD9A112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[]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t_Watchdog.timeout</w:t>
            </w:r>
            <w:proofErr w:type="spellEnd"/>
          </w:p>
          <w:p w14:paraId="2105210F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{</w:t>
            </w:r>
          </w:p>
          <w:p w14:paraId="5CD1F71E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(__FILE__, __LINE__, "Step 21: UE did not send HARQ ACK");</w:t>
            </w:r>
          </w:p>
          <w:p w14:paraId="7E021C5A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497C58B6" w14:textId="32069C76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07B52D7C" w14:textId="77777777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C79656B" w14:textId="1710E480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274EDE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101D9955" w14:textId="77777777" w:rsidR="003A2C9D" w:rsidRDefault="003A2C9D" w:rsidP="003A2C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</w:t>
            </w:r>
          </w:p>
          <w:p w14:paraId="25CF79A6" w14:textId="456524A1" w:rsidR="003A2C9D" w:rsidRPr="003A2C9D" w:rsidRDefault="003A2C9D" w:rsidP="003A2C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</w:t>
            </w:r>
            <w:proofErr w:type="spellStart"/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>f_NR_SS_SystemIndCtrlConfig</w:t>
            </w:r>
            <w:proofErr w:type="spellEnd"/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>cds_NR_SystemIndCtrl_UL_HARQ</w:t>
            </w:r>
            <w:proofErr w:type="spellEnd"/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>(disable));</w:t>
            </w:r>
          </w:p>
          <w:p w14:paraId="237AA0C2" w14:textId="77777777" w:rsidR="003A2C9D" w:rsidRPr="003A2C9D" w:rsidRDefault="003A2C9D" w:rsidP="003A2C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  <w:proofErr w:type="spellStart"/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>t_Watchdog.stop</w:t>
            </w:r>
            <w:proofErr w:type="spellEnd"/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27608F2" w14:textId="77777777" w:rsidR="003A2C9D" w:rsidRPr="003A2C9D" w:rsidRDefault="003A2C9D" w:rsidP="003A2C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return (</w:t>
            </w:r>
            <w:proofErr w:type="spellStart"/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>v_TimingDL</w:t>
            </w:r>
            <w:proofErr w:type="spellEnd"/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541F6EA" w14:textId="77777777" w:rsidR="003A2C9D" w:rsidRPr="003A2C9D" w:rsidRDefault="003A2C9D" w:rsidP="003A2C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</w:p>
          <w:p w14:paraId="69B6B6FF" w14:textId="5E7CD987" w:rsidR="003A2C9D" w:rsidRPr="003A2C9D" w:rsidRDefault="003A2C9D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}   </w:t>
            </w:r>
          </w:p>
          <w:p w14:paraId="5B72381C" w14:textId="4F15AF8B" w:rsidR="002A077B" w:rsidRPr="009A221F" w:rsidRDefault="002A077B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7EAD2C7B" w14:textId="77777777" w:rsidR="00274EDE" w:rsidRPr="00274EDE" w:rsidRDefault="009A221F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r w:rsidR="00274EDE" w:rsidRPr="00274EDE">
              <w:rPr>
                <w:rFonts w:ascii="Courier New" w:hAnsi="Courier New" w:cs="Courier New"/>
                <w:bCs/>
                <w:sz w:val="18"/>
                <w:szCs w:val="18"/>
              </w:rPr>
              <w:t>function f_TC_7_1_1_6_1_NR_TestBody1(</w:t>
            </w:r>
            <w:proofErr w:type="spellStart"/>
            <w:r w:rsidR="00274EDE" w:rsidRPr="00274EDE">
              <w:rPr>
                <w:rFonts w:ascii="Courier New" w:hAnsi="Courier New" w:cs="Courier New"/>
                <w:bCs/>
                <w:sz w:val="18"/>
                <w:szCs w:val="18"/>
              </w:rPr>
              <w:t>DRB_Identity</w:t>
            </w:r>
            <w:proofErr w:type="spellEnd"/>
            <w:r w:rsidR="00274EDE"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="00274EDE" w:rsidRPr="00274EDE">
              <w:rPr>
                <w:rFonts w:ascii="Courier New" w:hAnsi="Courier New" w:cs="Courier New"/>
                <w:bCs/>
                <w:sz w:val="18"/>
                <w:szCs w:val="18"/>
              </w:rPr>
              <w:t>p_NR_DRB_Id</w:t>
            </w:r>
            <w:proofErr w:type="spellEnd"/>
            <w:r w:rsidR="00274EDE"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) runs on NR_BASE_PTC return </w:t>
            </w:r>
            <w:proofErr w:type="spellStart"/>
            <w:r w:rsidR="00274EDE" w:rsidRPr="00274EDE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</w:p>
          <w:p w14:paraId="54906C15" w14:textId="77777777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438F5624" w14:textId="77777777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CE88E39" w14:textId="77777777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274EDE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2E000C32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var integer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v_Nack_Count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0;</w:t>
            </w:r>
          </w:p>
          <w:p w14:paraId="08DAEEFA" w14:textId="3FF650CE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274ED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var integer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v_Ack_Count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0;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 w:rsidRPr="00274ED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30A5172C" w14:textId="77777777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4876AD34" w14:textId="77777777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timer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t_Watchdog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10.0;</w:t>
            </w:r>
          </w:p>
          <w:p w14:paraId="53F58024" w14:textId="77777777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3B3265B" w14:textId="152CBF68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274ED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//Stop UL Grant WA#</w:t>
            </w:r>
          </w:p>
          <w:p w14:paraId="51996B4B" w14:textId="7AD33F35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f_NR_ULGrantConfiguration_Stop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(nr_Cell1);</w:t>
            </w:r>
          </w:p>
          <w:p w14:paraId="0BDF82E7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</w:p>
          <w:p w14:paraId="18AD97AF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Configure for indication of UL HARQ ACK/NACK</w:t>
            </w:r>
          </w:p>
          <w:p w14:paraId="56A0DE27" w14:textId="77777777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f_NR_SS_SystemIndCtrlConfig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cds_NR_SystemIndCtrl_UL_HARQ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(enable));</w:t>
            </w:r>
          </w:p>
          <w:p w14:paraId="7477663E" w14:textId="77777777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39A3DD4" w14:textId="77777777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274EDE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63C280CE" w14:textId="77777777" w:rsidR="000D62C3" w:rsidRDefault="000D62C3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67ED4436" w14:textId="77777777" w:rsidR="000D62C3" w:rsidRDefault="000D62C3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4A4A7B47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// @siclog "Step 18"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6682F42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SYSIND.receive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car_NR_SYSTEM_UL_HARQ_IND_Timing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nack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cr_TimingInfo_NR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( v_TimingUL_7) ));</w:t>
            </w:r>
          </w:p>
          <w:p w14:paraId="05E9B000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//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(__FILE__, __LINE__, "Step 18");</w:t>
            </w:r>
          </w:p>
          <w:p w14:paraId="7111AC3D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// @siclog "Step 21"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E09A1DC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SYSIND.receive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car_NR_SYSTEM_UL_HARQ_IND_Timing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ack,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cr_TimingInfo_NR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( v_TimingUL_8) ));</w:t>
            </w:r>
          </w:p>
          <w:p w14:paraId="62935EF2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(__FILE__, __LINE__, "Step 21");</w:t>
            </w:r>
          </w:p>
          <w:p w14:paraId="4AAE4494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*/</w:t>
            </w:r>
          </w:p>
          <w:p w14:paraId="1A89B35D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R5s240563  R5s240660 sic@</w:t>
            </w:r>
          </w:p>
          <w:p w14:paraId="2FB2C935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18 &amp; 21"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8DDC899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alt {</w:t>
            </w:r>
          </w:p>
          <w:p w14:paraId="6F658752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[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v_Nack_Count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==0]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SYSIND.receive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(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car_NR_SYSTEM_UL_HARQ_IND_Timing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nack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cr_TimingInfo_NR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( v_TimingUL_7)))</w:t>
            </w:r>
          </w:p>
          <w:p w14:paraId="25054ACE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{</w:t>
            </w:r>
          </w:p>
          <w:p w14:paraId="5713779C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v_Nack_Count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1;</w:t>
            </w:r>
          </w:p>
          <w:p w14:paraId="20E06D0C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repeat;</w:t>
            </w:r>
          </w:p>
          <w:p w14:paraId="5CC422E0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6B7ACA15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0A7783F" w14:textId="6923FAFD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[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v_Nack_Count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&lt;4</w:t>
            </w: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]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SYSIND.receive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car_NR_SYSTEM_UL_HARQ_IND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nack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)) </w:t>
            </w:r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13BCE307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{</w:t>
            </w:r>
          </w:p>
          <w:p w14:paraId="505E4AB9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v_Nack_Count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v_Nack_Count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+1;</w:t>
            </w:r>
          </w:p>
          <w:p w14:paraId="4C658A7A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repeat;</w:t>
            </w:r>
          </w:p>
          <w:p w14:paraId="6E7E3A0B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7B859C06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[]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SYSIND.receive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car_NR_SYSTEM_UL_HARQ_IND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(nr_Cell1, ack))</w:t>
            </w:r>
          </w:p>
          <w:p w14:paraId="4FBF7EE6" w14:textId="77777777" w:rsid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{</w:t>
            </w:r>
          </w:p>
          <w:p w14:paraId="5F08EDCC" w14:textId="685114F9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</w:t>
            </w:r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  <w:r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</w:p>
          <w:p w14:paraId="00742CFA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v_Ack_Count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v_Ack_Count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+1;</w:t>
            </w:r>
          </w:p>
          <w:p w14:paraId="03EE2A1F" w14:textId="47042C80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if ((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v_Ack_Count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+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v_Nack_Count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) &lt; 4) { </w:t>
            </w:r>
          </w:p>
          <w:p w14:paraId="62D29CAF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repeat;</w:t>
            </w:r>
          </w:p>
          <w:p w14:paraId="44D1DE77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} else {</w:t>
            </w:r>
          </w:p>
          <w:p w14:paraId="4250639B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f_NR_PreliminaryPass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(__FILE__, __LINE__, "Step 21: UE sent HARQ ACK ");</w:t>
            </w:r>
          </w:p>
          <w:p w14:paraId="210A0C20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t_Watchdog.stop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</w:t>
            </w:r>
          </w:p>
          <w:p w14:paraId="197FE0CC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}</w:t>
            </w:r>
          </w:p>
          <w:p w14:paraId="59DFBC4A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}</w:t>
            </w:r>
          </w:p>
          <w:p w14:paraId="774735FA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[]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t_Watchdog.timeout</w:t>
            </w:r>
            <w:proofErr w:type="spellEnd"/>
          </w:p>
          <w:p w14:paraId="01EEA286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{</w:t>
            </w:r>
          </w:p>
          <w:p w14:paraId="3ADD94F8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(__FILE__, __LINE__, "Step 21: UE did not send HARQ ACK");</w:t>
            </w:r>
          </w:p>
          <w:p w14:paraId="61A8C0F7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0F265DDC" w14:textId="21FFB087" w:rsid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15EC2756" w14:textId="11A8B189" w:rsidR="00A525D0" w:rsidRDefault="00A525D0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</w:p>
          <w:p w14:paraId="5CC58227" w14:textId="11F9A2BB" w:rsidR="00A525D0" w:rsidRDefault="00A525D0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A525D0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39CF50D5" w14:textId="77777777" w:rsidR="003A2C9D" w:rsidRDefault="003A2C9D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12D6DC3A" w14:textId="77777777" w:rsidR="003A2C9D" w:rsidRPr="003A2C9D" w:rsidRDefault="003A2C9D" w:rsidP="003A2C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</w:t>
            </w:r>
            <w:proofErr w:type="spellStart"/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>f_NR_SS_SystemIndCtrlConfig</w:t>
            </w:r>
            <w:proofErr w:type="spellEnd"/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>cds_NR_SystemIndCtrl_UL_HARQ</w:t>
            </w:r>
            <w:proofErr w:type="spellEnd"/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>(disable));</w:t>
            </w:r>
          </w:p>
          <w:p w14:paraId="3EC355AB" w14:textId="57CB5E8E" w:rsidR="003A2C9D" w:rsidRDefault="003A2C9D" w:rsidP="003A2C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  <w:proofErr w:type="spellStart"/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>t_Watchdog.stop</w:t>
            </w:r>
            <w:proofErr w:type="spellEnd"/>
            <w:r w:rsidRPr="003A2C9D">
              <w:rPr>
                <w:rFonts w:ascii="Courier New" w:hAnsi="Courier New" w:cs="Courier New"/>
                <w:b/>
                <w:sz w:val="18"/>
                <w:szCs w:val="18"/>
              </w:rPr>
              <w:t>;</w:t>
            </w:r>
          </w:p>
          <w:p w14:paraId="14EFF07C" w14:textId="77777777" w:rsidR="003A2C9D" w:rsidRDefault="003A2C9D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C54A28C" w14:textId="5E72E0E9" w:rsidR="003A2C9D" w:rsidRPr="003A2C9D" w:rsidRDefault="003A2C9D" w:rsidP="003A2C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</w:t>
            </w:r>
            <w:r w:rsidRPr="003A2C9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//Start default UL Grant WA#</w:t>
            </w:r>
          </w:p>
          <w:p w14:paraId="25EC9EF7" w14:textId="77777777" w:rsidR="003A2C9D" w:rsidRPr="003A2C9D" w:rsidRDefault="003A2C9D" w:rsidP="003A2C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A2C9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</w:t>
            </w:r>
            <w:proofErr w:type="spellStart"/>
            <w:r w:rsidRPr="003A2C9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f_NR_ULGrantConfiguration_Start</w:t>
            </w:r>
            <w:proofErr w:type="spellEnd"/>
            <w:r w:rsidRPr="003A2C9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(nr_Cell1);</w:t>
            </w:r>
          </w:p>
          <w:p w14:paraId="019B35DD" w14:textId="77777777" w:rsidR="003A2C9D" w:rsidRPr="003A2C9D" w:rsidRDefault="003A2C9D" w:rsidP="003A2C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A6E0161" w14:textId="77777777" w:rsidR="003A2C9D" w:rsidRPr="003A2C9D" w:rsidRDefault="003A2C9D" w:rsidP="003A2C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return (</w:t>
            </w:r>
            <w:proofErr w:type="spellStart"/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>v_TimingDL</w:t>
            </w:r>
            <w:proofErr w:type="spellEnd"/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937B285" w14:textId="77777777" w:rsidR="003A2C9D" w:rsidRPr="003A2C9D" w:rsidRDefault="003A2C9D" w:rsidP="003A2C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</w:p>
          <w:p w14:paraId="42F76DDB" w14:textId="58C853CF" w:rsidR="003A2C9D" w:rsidRPr="003A2C9D" w:rsidRDefault="003A2C9D" w:rsidP="003A2C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2625C754" w14:textId="6F42B7AB" w:rsidR="0093623F" w:rsidRPr="009A221F" w:rsidRDefault="0093623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</w:tc>
      </w:tr>
    </w:tbl>
    <w:p w14:paraId="209ADC4A" w14:textId="77777777" w:rsidR="00CE06FC" w:rsidRPr="002A077B" w:rsidRDefault="00CE06FC" w:rsidP="005B720B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7E393" w14:textId="77777777" w:rsidR="00D916F2" w:rsidRDefault="00D916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EFEA9" w14:textId="77777777" w:rsidR="00D916F2" w:rsidRDefault="00D916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DE9C9" w14:textId="77777777" w:rsidR="00D916F2" w:rsidRDefault="00D916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574F2" w14:textId="77777777" w:rsidR="00D916F2" w:rsidRDefault="00D916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134EE" w14:textId="77777777" w:rsidR="00D916F2" w:rsidRDefault="00D916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2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11"/>
  </w:num>
  <w:num w:numId="2" w16cid:durableId="791752271">
    <w:abstractNumId w:val="11"/>
  </w:num>
  <w:num w:numId="3" w16cid:durableId="1629386987">
    <w:abstractNumId w:val="16"/>
  </w:num>
  <w:num w:numId="4" w16cid:durableId="78525773">
    <w:abstractNumId w:val="18"/>
  </w:num>
  <w:num w:numId="5" w16cid:durableId="2107799360">
    <w:abstractNumId w:val="7"/>
  </w:num>
  <w:num w:numId="6" w16cid:durableId="311061797">
    <w:abstractNumId w:val="2"/>
  </w:num>
  <w:num w:numId="7" w16cid:durableId="267852781">
    <w:abstractNumId w:val="14"/>
  </w:num>
  <w:num w:numId="8" w16cid:durableId="49496477">
    <w:abstractNumId w:val="17"/>
  </w:num>
  <w:num w:numId="9" w16cid:durableId="1032460018">
    <w:abstractNumId w:val="6"/>
  </w:num>
  <w:num w:numId="10" w16cid:durableId="115028679">
    <w:abstractNumId w:val="9"/>
  </w:num>
  <w:num w:numId="11" w16cid:durableId="1804151294">
    <w:abstractNumId w:val="8"/>
  </w:num>
  <w:num w:numId="12" w16cid:durableId="1143303998">
    <w:abstractNumId w:val="15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13"/>
  </w:num>
  <w:num w:numId="16" w16cid:durableId="156658403">
    <w:abstractNumId w:val="12"/>
  </w:num>
  <w:num w:numId="17" w16cid:durableId="395906553">
    <w:abstractNumId w:val="10"/>
  </w:num>
  <w:num w:numId="18" w16cid:durableId="1581985365">
    <w:abstractNumId w:val="4"/>
  </w:num>
  <w:num w:numId="19" w16cid:durableId="850341316">
    <w:abstractNumId w:val="0"/>
  </w:num>
  <w:num w:numId="20" w16cid:durableId="21035225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43134"/>
    <w:rsid w:val="0014585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02ED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320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2A7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4ED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1170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4</cp:revision>
  <cp:lastPrinted>1900-12-31T16:00:00Z</cp:lastPrinted>
  <dcterms:created xsi:type="dcterms:W3CDTF">2024-12-16T13:23:00Z</dcterms:created>
  <dcterms:modified xsi:type="dcterms:W3CDTF">2025-03-03T14:20:00Z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