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36AC069B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D2378E">
        <w:rPr>
          <w:b/>
          <w:i/>
          <w:noProof/>
          <w:sz w:val="28"/>
        </w:rPr>
        <w:t>346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09CC41CF" w:rsidR="00D23479" w:rsidRPr="00410371" w:rsidRDefault="00D2378E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3739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96436E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781AB7">
              <w:t xml:space="preserve">case </w:t>
            </w:r>
            <w:r w:rsidR="002C3647">
              <w:t>11.3.3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8D85F8" w:rsidR="00D23479" w:rsidRDefault="00781AB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781AB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694B485D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81AB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81AB7">
              <w:rPr>
                <w:noProof/>
              </w:rPr>
              <w:t>03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72737213" w:rsidR="0021644D" w:rsidRPr="009673DF" w:rsidRDefault="00BB48B9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Pr="00CC4108">
              <w:rPr>
                <w:rFonts w:cs="Arial"/>
                <w:bCs/>
              </w:rPr>
              <w:t>RLC-ACK/</w:t>
            </w:r>
            <w:proofErr w:type="spellStart"/>
            <w:r w:rsidRPr="00CC4108">
              <w:rPr>
                <w:rFonts w:cs="Arial"/>
                <w:bCs/>
              </w:rPr>
              <w:t>ResumeComplete</w:t>
            </w:r>
            <w:proofErr w:type="spellEnd"/>
            <w:r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F2B8757" w:rsidR="0021644D" w:rsidRDefault="00BB48B9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77853D8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01571">
              <w:rPr>
                <w:noProof/>
              </w:rPr>
              <w:t>may fail the case due to SS not properly configured</w:t>
            </w:r>
            <w:r>
              <w:rPr>
                <w:noProof/>
              </w:rPr>
              <w:t>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CDFCE3B" w:rsidR="0021644D" w:rsidRDefault="00801571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21644D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21644D">
              <w:rPr>
                <w:noProof/>
              </w:rPr>
              <w:t>.3.NR5GC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7E51FD38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781AB7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14B1AA99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4849F428" w14:textId="0048EF3D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58288330" w14:textId="121F879E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CBA7813" w:rsidR="00273EC8" w:rsidRPr="002B12E6" w:rsidRDefault="00AA643F" w:rsidP="00962FDE">
            <w:pPr>
              <w:spacing w:after="0"/>
              <w:rPr>
                <w:rFonts w:ascii="Arial" w:hAnsi="Arial"/>
                <w:noProof/>
              </w:rPr>
            </w:pPr>
            <w:r w:rsidRPr="00AA643F">
              <w:rPr>
                <w:rFonts w:ascii="Arial" w:hAnsi="Arial"/>
                <w:noProof/>
              </w:rPr>
              <w:t>fl_TC_11_3_3_TestBody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67188A46" w:rsidR="00CF375B" w:rsidRPr="00CC4108" w:rsidRDefault="00723655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="00CC4108" w:rsidRPr="00CC4108">
              <w:rPr>
                <w:rFonts w:cs="Arial"/>
                <w:bCs/>
              </w:rPr>
              <w:t>RLC-ACK/</w:t>
            </w:r>
            <w:proofErr w:type="spellStart"/>
            <w:r w:rsidR="00CC4108" w:rsidRPr="00CC4108">
              <w:rPr>
                <w:rFonts w:cs="Arial"/>
                <w:bCs/>
              </w:rPr>
              <w:t>ResumeComplete</w:t>
            </w:r>
            <w:proofErr w:type="spellEnd"/>
            <w:r w:rsidR="00CC4108"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="00CC4108"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77A25079" w:rsidR="00DE4E0A" w:rsidRPr="00CC4108" w:rsidRDefault="00723655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0629D9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0629D9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319EF83" w:rsidR="00DE4E0A" w:rsidRPr="000924D4" w:rsidRDefault="00AA64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AA643F">
              <w:rPr>
                <w:rFonts w:ascii="Arial" w:hAnsi="Arial" w:cs="Arial"/>
                <w:lang w:eastAsia="zh-CN"/>
              </w:rPr>
              <w:t>UAC_NR5GC.ttcn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24A9B48C" w:rsidR="001B6175" w:rsidRPr="000629D9" w:rsidRDefault="000629D9" w:rsidP="00DE4E0A">
            <w:pPr>
              <w:spacing w:before="40" w:after="40"/>
              <w:rPr>
                <w:rFonts w:ascii="Arial" w:hAnsi="Arial"/>
                <w:b/>
              </w:rPr>
            </w:pPr>
            <w:r w:rsidRPr="000629D9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020" w:type="dxa"/>
          </w:tcPr>
          <w:p w14:paraId="5F817141" w14:textId="5CEB5F6B" w:rsidR="001B6175" w:rsidRPr="00DE7703" w:rsidRDefault="000629D9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C13DC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76C4A1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063612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60.0;</w:t>
            </w:r>
            <w:proofErr w:type="gramEnd"/>
          </w:p>
          <w:p w14:paraId="6F92ADE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92601C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EFAB4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08B768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714ECC7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705FC1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A5E8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6D4B1F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08BB3CA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2136F53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EA278A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09FB6CA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D84B95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7C6CA3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048A61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5E19128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2E8B22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3406D48A" w:rsidR="00483820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C5415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568F27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2B624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60.0;</w:t>
            </w:r>
            <w:proofErr w:type="gramEnd"/>
          </w:p>
          <w:p w14:paraId="79651DF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73BA283" w14:textId="77777777" w:rsidR="00AA643F" w:rsidRPr="00CC4108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NR_PhysicalParameters_Type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</w:t>
            </w:r>
            <w:proofErr w:type="gram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05D6595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</w:t>
            </w:r>
            <w:proofErr w:type="gram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0B2DA7E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8F588E" w14:textId="42099C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3452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f_NR_SS_RachProcedureConfig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cs_NR_RachProcedureConfig_RRCResume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tsc_NR_Msg4GrantHO_Def)</w:t>
            </w:r>
            <w:proofErr w:type="gram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2E1B0EB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0F6AF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87C80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0D11416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A07FC1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5EE41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61D34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71F2FAB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18A54D2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2E4B14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A714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5E2879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</w:t>
            </w:r>
            <w:proofErr w:type="gram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E7825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242F56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1DCCD40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EEA3B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3F0BDD3A" w:rsidR="0093623F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07B0" w14:textId="77777777" w:rsidR="00AA088D" w:rsidRDefault="00AA088D">
      <w:pPr>
        <w:spacing w:after="0"/>
      </w:pPr>
      <w:r>
        <w:separator/>
      </w:r>
    </w:p>
  </w:endnote>
  <w:endnote w:type="continuationSeparator" w:id="0">
    <w:p w14:paraId="56C8534F" w14:textId="77777777" w:rsidR="00AA088D" w:rsidRDefault="00AA08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60A7" w14:textId="77777777" w:rsidR="00AA088D" w:rsidRDefault="00AA088D">
      <w:pPr>
        <w:spacing w:after="0"/>
      </w:pPr>
      <w:r>
        <w:separator/>
      </w:r>
    </w:p>
  </w:footnote>
  <w:footnote w:type="continuationSeparator" w:id="0">
    <w:p w14:paraId="4AB43C9A" w14:textId="77777777" w:rsidR="00AA088D" w:rsidRDefault="00AA08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29D9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27ED8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1AB7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88D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07ED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378E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4BFD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846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72</cp:revision>
  <cp:lastPrinted>1900-12-31T16:00:00Z</cp:lastPrinted>
  <dcterms:created xsi:type="dcterms:W3CDTF">2025-07-31T17:03:00Z</dcterms:created>
  <dcterms:modified xsi:type="dcterms:W3CDTF">2025-09-05T13:46:00Z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