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9BEFB" w14:textId="77777777" w:rsidR="002553D3" w:rsidRDefault="002553D3" w:rsidP="002553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R5s250453</w:t>
      </w:r>
      <w:r>
        <w:rPr>
          <w:b/>
          <w:i/>
          <w:noProof/>
          <w:sz w:val="28"/>
        </w:rPr>
        <w:fldChar w:fldCharType="end"/>
      </w:r>
    </w:p>
    <w:p w14:paraId="5EB05D8D" w14:textId="77777777" w:rsidR="002553D3" w:rsidRDefault="002553D3" w:rsidP="002553D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553D3" w14:paraId="74A86A81" w14:textId="77777777" w:rsidTr="00C31A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1D72B" w14:textId="77777777" w:rsidR="002553D3" w:rsidRDefault="002553D3" w:rsidP="00C31A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553D3" w14:paraId="4496739E" w14:textId="77777777" w:rsidTr="00C31A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AC78D" w14:textId="77777777" w:rsidR="002553D3" w:rsidRDefault="002553D3" w:rsidP="00C31A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53D3" w14:paraId="1EB9BCD5" w14:textId="77777777" w:rsidTr="00C31A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DE56EE" w14:textId="77777777" w:rsidR="002553D3" w:rsidRDefault="002553D3" w:rsidP="00C31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3D3" w14:paraId="0556B1F9" w14:textId="77777777" w:rsidTr="00C31ADF">
        <w:tc>
          <w:tcPr>
            <w:tcW w:w="142" w:type="dxa"/>
            <w:tcBorders>
              <w:left w:val="single" w:sz="4" w:space="0" w:color="auto"/>
            </w:tcBorders>
          </w:tcPr>
          <w:p w14:paraId="568DFF16" w14:textId="77777777" w:rsidR="002553D3" w:rsidRDefault="002553D3" w:rsidP="00C31AD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7FC251" w14:textId="77777777" w:rsidR="002553D3" w:rsidRPr="00410371" w:rsidRDefault="002553D3" w:rsidP="00C31A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4E504D" w14:textId="77777777" w:rsidR="002553D3" w:rsidRDefault="002553D3" w:rsidP="00C31A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6B80A0" w14:textId="77777777" w:rsidR="002553D3" w:rsidRPr="00410371" w:rsidRDefault="002553D3" w:rsidP="00C31AD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324E1F" w14:textId="77777777" w:rsidR="002553D3" w:rsidRDefault="002553D3" w:rsidP="00C31A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EBC67D" w14:textId="77777777" w:rsidR="002553D3" w:rsidRPr="00410371" w:rsidRDefault="002553D3" w:rsidP="00C31A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62A9156" w14:textId="77777777" w:rsidR="002553D3" w:rsidRDefault="002553D3" w:rsidP="00C31A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16679B" w14:textId="77777777" w:rsidR="002553D3" w:rsidRPr="00410371" w:rsidRDefault="002553D3" w:rsidP="00C31A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919D91" w14:textId="77777777" w:rsidR="002553D3" w:rsidRDefault="002553D3" w:rsidP="00C31ADF">
            <w:pPr>
              <w:pStyle w:val="CRCoverPage"/>
              <w:spacing w:after="0"/>
              <w:rPr>
                <w:noProof/>
              </w:rPr>
            </w:pPr>
          </w:p>
        </w:tc>
      </w:tr>
      <w:tr w:rsidR="002553D3" w14:paraId="2BB399AB" w14:textId="77777777" w:rsidTr="00C31A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5F51" w14:textId="77777777" w:rsidR="002553D3" w:rsidRDefault="002553D3" w:rsidP="00C31ADF">
            <w:pPr>
              <w:pStyle w:val="CRCoverPage"/>
              <w:spacing w:after="0"/>
              <w:rPr>
                <w:noProof/>
              </w:rPr>
            </w:pPr>
          </w:p>
        </w:tc>
      </w:tr>
      <w:tr w:rsidR="002553D3" w14:paraId="3970AF33" w14:textId="77777777" w:rsidTr="00C31A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1AF689" w14:textId="77777777" w:rsidR="002553D3" w:rsidRPr="00F25D98" w:rsidRDefault="002553D3" w:rsidP="00C31AD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553D3" w14:paraId="57F8944D" w14:textId="77777777" w:rsidTr="00C31ADF">
        <w:tc>
          <w:tcPr>
            <w:tcW w:w="9641" w:type="dxa"/>
            <w:gridSpan w:val="9"/>
          </w:tcPr>
          <w:p w14:paraId="32FE11AB" w14:textId="77777777" w:rsidR="002553D3" w:rsidRDefault="002553D3" w:rsidP="00C31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5E3D3D" w14:textId="77777777" w:rsidR="002553D3" w:rsidRDefault="002553D3" w:rsidP="002553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53D3" w14:paraId="36F0992F" w14:textId="77777777" w:rsidTr="00C31ADF">
        <w:tc>
          <w:tcPr>
            <w:tcW w:w="2835" w:type="dxa"/>
          </w:tcPr>
          <w:p w14:paraId="18604340" w14:textId="77777777" w:rsidR="002553D3" w:rsidRDefault="002553D3" w:rsidP="00C31A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00ABEB" w14:textId="77777777" w:rsidR="002553D3" w:rsidRDefault="002553D3" w:rsidP="00C31A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D01CA7" w14:textId="77777777" w:rsidR="002553D3" w:rsidRDefault="002553D3" w:rsidP="00C31A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E81B0A" w14:textId="77777777" w:rsidR="002553D3" w:rsidRDefault="002553D3" w:rsidP="00C31A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24FE2" w14:textId="77777777" w:rsidR="002553D3" w:rsidRDefault="002553D3" w:rsidP="00C31A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9F77AE" w14:textId="77777777" w:rsidR="002553D3" w:rsidRDefault="002553D3" w:rsidP="00C31A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BF1B3D" w14:textId="77777777" w:rsidR="002553D3" w:rsidRDefault="002553D3" w:rsidP="00C31A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84C283" w14:textId="77777777" w:rsidR="002553D3" w:rsidRDefault="002553D3" w:rsidP="00C31A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26DCC7" w14:textId="77777777" w:rsidR="002553D3" w:rsidRDefault="002553D3" w:rsidP="00C31AD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316BAD" w14:textId="77777777" w:rsidR="002553D3" w:rsidRDefault="002553D3" w:rsidP="002553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553D3" w14:paraId="7202705F" w14:textId="77777777" w:rsidTr="00C31ADF">
        <w:tc>
          <w:tcPr>
            <w:tcW w:w="9640" w:type="dxa"/>
            <w:gridSpan w:val="11"/>
          </w:tcPr>
          <w:p w14:paraId="4DFCB040" w14:textId="77777777" w:rsidR="002553D3" w:rsidRDefault="002553D3" w:rsidP="00C31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3D3" w14:paraId="26DDC228" w14:textId="77777777" w:rsidTr="00C31A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9DE6A5" w14:textId="77777777" w:rsidR="002553D3" w:rsidRDefault="002553D3" w:rsidP="00C31A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A624C7" w14:textId="77777777" w:rsidR="002553D3" w:rsidRDefault="002553D3" w:rsidP="00C31A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f_NR5GC_EmergencyCallLimitedService</w:t>
            </w:r>
            <w:r>
              <w:fldChar w:fldCharType="end"/>
            </w:r>
          </w:p>
        </w:tc>
      </w:tr>
      <w:tr w:rsidR="002553D3" w14:paraId="23AF01BE" w14:textId="77777777" w:rsidTr="00C31ADF">
        <w:tc>
          <w:tcPr>
            <w:tcW w:w="1843" w:type="dxa"/>
            <w:tcBorders>
              <w:left w:val="single" w:sz="4" w:space="0" w:color="auto"/>
            </w:tcBorders>
          </w:tcPr>
          <w:p w14:paraId="246E4689" w14:textId="77777777" w:rsidR="002553D3" w:rsidRDefault="002553D3" w:rsidP="00C31A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94AC9E" w14:textId="77777777" w:rsidR="002553D3" w:rsidRDefault="002553D3" w:rsidP="00C31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3D3" w14:paraId="0870AFBD" w14:textId="77777777" w:rsidTr="00C31ADF">
        <w:tc>
          <w:tcPr>
            <w:tcW w:w="1843" w:type="dxa"/>
            <w:tcBorders>
              <w:left w:val="single" w:sz="4" w:space="0" w:color="auto"/>
            </w:tcBorders>
          </w:tcPr>
          <w:p w14:paraId="0BE28F6C" w14:textId="77777777" w:rsidR="002553D3" w:rsidRDefault="002553D3" w:rsidP="00C31A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A4DAF5" w14:textId="77777777" w:rsidR="002553D3" w:rsidRDefault="002553D3" w:rsidP="00C31A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553D3" w14:paraId="079DE61E" w14:textId="77777777" w:rsidTr="00C31ADF">
        <w:tc>
          <w:tcPr>
            <w:tcW w:w="1843" w:type="dxa"/>
            <w:tcBorders>
              <w:left w:val="single" w:sz="4" w:space="0" w:color="auto"/>
            </w:tcBorders>
          </w:tcPr>
          <w:p w14:paraId="6612AB1E" w14:textId="77777777" w:rsidR="002553D3" w:rsidRDefault="002553D3" w:rsidP="00C31A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3B8658" w14:textId="02EEADB9" w:rsidR="002553D3" w:rsidRDefault="002553D3" w:rsidP="00C31AD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2553D3" w14:paraId="4BF891D8" w14:textId="77777777" w:rsidTr="00C31ADF">
        <w:tc>
          <w:tcPr>
            <w:tcW w:w="1843" w:type="dxa"/>
            <w:tcBorders>
              <w:left w:val="single" w:sz="4" w:space="0" w:color="auto"/>
            </w:tcBorders>
          </w:tcPr>
          <w:p w14:paraId="4F91C206" w14:textId="77777777" w:rsidR="002553D3" w:rsidRDefault="002553D3" w:rsidP="00C31A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CD31B4" w14:textId="77777777" w:rsidR="002553D3" w:rsidRDefault="002553D3" w:rsidP="00C31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3D3" w14:paraId="0C61805B" w14:textId="77777777" w:rsidTr="00C31ADF">
        <w:tc>
          <w:tcPr>
            <w:tcW w:w="1843" w:type="dxa"/>
            <w:tcBorders>
              <w:left w:val="single" w:sz="4" w:space="0" w:color="auto"/>
            </w:tcBorders>
          </w:tcPr>
          <w:p w14:paraId="19FFE1F0" w14:textId="77777777" w:rsidR="002553D3" w:rsidRDefault="002553D3" w:rsidP="00C31A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8B7F32" w14:textId="77777777" w:rsidR="002553D3" w:rsidRDefault="002553D3" w:rsidP="00C31A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A9B4DD2" w14:textId="77777777" w:rsidR="002553D3" w:rsidRDefault="002553D3" w:rsidP="00C31A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55504" w14:textId="77777777" w:rsidR="002553D3" w:rsidRDefault="002553D3" w:rsidP="00C31A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9B7196" w14:textId="77777777" w:rsidR="002553D3" w:rsidRDefault="002553D3" w:rsidP="00C31A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2025-10-21</w:t>
            </w:r>
            <w:r>
              <w:rPr>
                <w:noProof/>
              </w:rPr>
              <w:fldChar w:fldCharType="end"/>
            </w:r>
          </w:p>
        </w:tc>
      </w:tr>
      <w:tr w:rsidR="002553D3" w14:paraId="5922597E" w14:textId="77777777" w:rsidTr="00C31ADF">
        <w:tc>
          <w:tcPr>
            <w:tcW w:w="1843" w:type="dxa"/>
            <w:tcBorders>
              <w:left w:val="single" w:sz="4" w:space="0" w:color="auto"/>
            </w:tcBorders>
          </w:tcPr>
          <w:p w14:paraId="1385D603" w14:textId="77777777" w:rsidR="002553D3" w:rsidRDefault="002553D3" w:rsidP="00C31A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6FF85A" w14:textId="77777777" w:rsidR="002553D3" w:rsidRDefault="002553D3" w:rsidP="00C31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973E35" w14:textId="77777777" w:rsidR="002553D3" w:rsidRDefault="002553D3" w:rsidP="00C31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3A42DB" w14:textId="77777777" w:rsidR="002553D3" w:rsidRDefault="002553D3" w:rsidP="00C31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23AFF7" w14:textId="77777777" w:rsidR="002553D3" w:rsidRDefault="002553D3" w:rsidP="00C31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3D3" w14:paraId="1A8976EF" w14:textId="77777777" w:rsidTr="00C31A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D00A8C" w14:textId="77777777" w:rsidR="002553D3" w:rsidRDefault="002553D3" w:rsidP="00C31A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31532E" w14:textId="77777777" w:rsidR="002553D3" w:rsidRDefault="002553D3" w:rsidP="00C31A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510000" w14:textId="77777777" w:rsidR="002553D3" w:rsidRDefault="002553D3" w:rsidP="00C31A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79D63E" w14:textId="77777777" w:rsidR="002553D3" w:rsidRDefault="002553D3" w:rsidP="00C31A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1CE4FD" w14:textId="77777777" w:rsidR="002553D3" w:rsidRDefault="002553D3" w:rsidP="00C31A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2553D3" w14:paraId="7FB7F8BB" w14:textId="77777777" w:rsidTr="00C31A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A46B12" w14:textId="77777777" w:rsidR="002553D3" w:rsidRDefault="002553D3" w:rsidP="00C31A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AC4684" w14:textId="77777777" w:rsidR="002553D3" w:rsidRDefault="002553D3" w:rsidP="00C31A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19F98A" w14:textId="77777777" w:rsidR="002553D3" w:rsidRDefault="002553D3" w:rsidP="00C31AD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86F6D4" w14:textId="77777777" w:rsidR="002553D3" w:rsidRPr="007C2097" w:rsidRDefault="002553D3" w:rsidP="00C31A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553D3" w14:paraId="096EE89A" w14:textId="77777777" w:rsidTr="00C31ADF">
        <w:tc>
          <w:tcPr>
            <w:tcW w:w="1843" w:type="dxa"/>
          </w:tcPr>
          <w:p w14:paraId="4FCE1658" w14:textId="77777777" w:rsidR="002553D3" w:rsidRDefault="002553D3" w:rsidP="00C31A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3C03EA" w14:textId="77777777" w:rsidR="002553D3" w:rsidRDefault="002553D3" w:rsidP="00C31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3D3" w14:paraId="192F3882" w14:textId="77777777" w:rsidTr="00C31A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DDFF15" w14:textId="77777777" w:rsidR="002553D3" w:rsidRDefault="002553D3" w:rsidP="002553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57B29" w14:textId="77777777" w:rsidR="002553D3" w:rsidRPr="0010167D" w:rsidRDefault="002553D3" w:rsidP="002553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5358C6">
              <w:rPr>
                <w:noProof/>
              </w:rPr>
              <w:t>fl_TC_10_1_3_3_Body</w:t>
            </w:r>
            <w:r>
              <w:rPr>
                <w:noProof/>
              </w:rPr>
              <w:t xml:space="preserve">, the implementation of </w:t>
            </w:r>
            <w:r w:rsidRPr="005358C6">
              <w:rPr>
                <w:noProof/>
                <w:lang w:eastAsia="zh-CN"/>
              </w:rPr>
              <w:t>PDU SESSION ESTABLISHMENT REQUEST</w:t>
            </w:r>
            <w:r>
              <w:rPr>
                <w:rFonts w:hint="eastAsia"/>
                <w:noProof/>
                <w:lang w:eastAsia="zh-CN"/>
              </w:rPr>
              <w:t xml:space="preserve"> at step 2 and  </w:t>
            </w:r>
            <w:r w:rsidRPr="005358C6">
              <w:rPr>
                <w:noProof/>
                <w:lang w:eastAsia="zh-CN"/>
              </w:rPr>
              <w:t>PDU SESSION ESTABLISHMENT</w:t>
            </w:r>
            <w:r>
              <w:rPr>
                <w:rFonts w:hint="eastAsia"/>
                <w:noProof/>
                <w:lang w:eastAsia="zh-CN"/>
              </w:rPr>
              <w:t xml:space="preserve"> ACCEPT at step 3 consider UE to use the very same PDU session previously released at step 1 by default </w:t>
            </w:r>
            <w:r>
              <w:rPr>
                <w:noProof/>
              </w:rPr>
              <w:t>.</w:t>
            </w:r>
          </w:p>
          <w:p w14:paraId="49A2D346" w14:textId="77777777" w:rsidR="002553D3" w:rsidRDefault="002553D3" w:rsidP="002553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63A238" w14:textId="77777777" w:rsidR="002553D3" w:rsidRDefault="002553D3" w:rsidP="002553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this would fail a UE that uses a new PDU session ID to re-establish the PDU session.</w:t>
            </w:r>
          </w:p>
          <w:p w14:paraId="258FD01A" w14:textId="48113BA3" w:rsidR="002553D3" w:rsidRDefault="002553D3" w:rsidP="002553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needs to be accommodated.</w:t>
            </w:r>
          </w:p>
        </w:tc>
      </w:tr>
      <w:tr w:rsidR="002553D3" w14:paraId="24969263" w14:textId="77777777" w:rsidTr="00C31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79C82" w14:textId="77777777" w:rsidR="002553D3" w:rsidRDefault="002553D3" w:rsidP="002553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BF36E" w14:textId="77777777" w:rsidR="002553D3" w:rsidRDefault="002553D3" w:rsidP="002553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3D3" w14:paraId="4625E76B" w14:textId="77777777" w:rsidTr="00C31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AA81F" w14:textId="77777777" w:rsidR="002553D3" w:rsidRDefault="002553D3" w:rsidP="002553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50450C" w14:textId="77777777" w:rsidR="002553D3" w:rsidRDefault="002553D3" w:rsidP="002553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Updated the implementation of </w:t>
            </w:r>
            <w:r w:rsidRPr="005358C6">
              <w:rPr>
                <w:noProof/>
              </w:rPr>
              <w:t>fl_TC_10_1_3_3_Body</w:t>
            </w:r>
            <w:r>
              <w:rPr>
                <w:noProof/>
              </w:rPr>
              <w:t xml:space="preserve"> to </w:t>
            </w:r>
            <w:r>
              <w:rPr>
                <w:rFonts w:hint="eastAsia"/>
                <w:noProof/>
                <w:lang w:eastAsia="zh-CN"/>
              </w:rPr>
              <w:t xml:space="preserve">adapt different PDU session setting. </w:t>
            </w:r>
          </w:p>
          <w:p w14:paraId="0275CC2F" w14:textId="77777777" w:rsidR="002553D3" w:rsidRDefault="002553D3" w:rsidP="002553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908407" w14:textId="7C26CCFC" w:rsidR="002553D3" w:rsidRDefault="002553D3" w:rsidP="002553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2553D3" w14:paraId="1C2B92CC" w14:textId="77777777" w:rsidTr="00C31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BDCC6" w14:textId="77777777" w:rsidR="002553D3" w:rsidRDefault="002553D3" w:rsidP="002553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156CC" w14:textId="77777777" w:rsidR="002553D3" w:rsidRDefault="002553D3" w:rsidP="002553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3D3" w14:paraId="7BF996B0" w14:textId="77777777" w:rsidTr="00C31A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AB68E9" w14:textId="77777777" w:rsidR="002553D3" w:rsidRDefault="002553D3" w:rsidP="002553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49374" w14:textId="7792DC4D" w:rsidR="002553D3" w:rsidRDefault="002553D3" w:rsidP="002553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Stuck is is</w:t>
            </w:r>
            <w:r>
              <w:rPr>
                <w:noProof/>
              </w:rPr>
              <w:t xml:space="preserve"> observed </w:t>
            </w:r>
            <w:r>
              <w:rPr>
                <w:rFonts w:hint="eastAsia"/>
                <w:noProof/>
                <w:lang w:eastAsia="zh-CN"/>
              </w:rPr>
              <w:t xml:space="preserve">which will </w:t>
            </w:r>
            <w:r>
              <w:rPr>
                <w:noProof/>
              </w:rPr>
              <w:t>caus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 xml:space="preserve"> testcase failure.</w:t>
            </w:r>
          </w:p>
        </w:tc>
      </w:tr>
      <w:tr w:rsidR="002553D3" w14:paraId="4564E0FD" w14:textId="77777777" w:rsidTr="00C31ADF">
        <w:tc>
          <w:tcPr>
            <w:tcW w:w="2694" w:type="dxa"/>
            <w:gridSpan w:val="2"/>
          </w:tcPr>
          <w:p w14:paraId="3116DE11" w14:textId="77777777" w:rsidR="002553D3" w:rsidRDefault="002553D3" w:rsidP="002553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51FD07" w14:textId="77777777" w:rsidR="002553D3" w:rsidRDefault="002553D3" w:rsidP="002553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3D3" w14:paraId="7FFD7829" w14:textId="77777777" w:rsidTr="00C31A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1835E2" w14:textId="77777777" w:rsidR="002553D3" w:rsidRDefault="002553D3" w:rsidP="002553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7EF21" w14:textId="581A775F" w:rsidR="002553D3" w:rsidRDefault="002553D3" w:rsidP="002553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10.1.3.3</w:t>
            </w:r>
            <w:r>
              <w:rPr>
                <w:noProof/>
              </w:rPr>
              <w:t>.NR5GC</w:t>
            </w:r>
          </w:p>
        </w:tc>
      </w:tr>
      <w:tr w:rsidR="002553D3" w14:paraId="2D270CDB" w14:textId="77777777" w:rsidTr="00C31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7BF6C" w14:textId="77777777" w:rsidR="002553D3" w:rsidRDefault="002553D3" w:rsidP="002553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7755E4" w14:textId="77777777" w:rsidR="002553D3" w:rsidRDefault="002553D3" w:rsidP="002553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3D3" w14:paraId="3788E66E" w14:textId="77777777" w:rsidTr="00C31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4FF4E" w14:textId="77777777" w:rsidR="002553D3" w:rsidRDefault="002553D3" w:rsidP="002553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6333B1" w14:textId="77777777" w:rsidR="002553D3" w:rsidRDefault="002553D3" w:rsidP="00255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C2FDC6" w14:textId="77777777" w:rsidR="002553D3" w:rsidRDefault="002553D3" w:rsidP="00255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8E3AC5" w14:textId="77777777" w:rsidR="002553D3" w:rsidRDefault="002553D3" w:rsidP="002553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7166FE" w14:textId="77777777" w:rsidR="002553D3" w:rsidRDefault="002553D3" w:rsidP="002553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53D3" w14:paraId="6DBAAEA0" w14:textId="77777777" w:rsidTr="00C31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CE0BB" w14:textId="77777777" w:rsidR="002553D3" w:rsidRDefault="002553D3" w:rsidP="002553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62673" w14:textId="77777777" w:rsidR="002553D3" w:rsidRDefault="002553D3" w:rsidP="00255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DCC50" w14:textId="5F9B1A1A" w:rsidR="002553D3" w:rsidRDefault="002553D3" w:rsidP="00255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D3FE4A" w14:textId="77777777" w:rsidR="002553D3" w:rsidRDefault="002553D3" w:rsidP="002553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CF45EF" w14:textId="198B3A85" w:rsidR="002553D3" w:rsidRDefault="002553D3" w:rsidP="002553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53D3" w14:paraId="6AC0E0F8" w14:textId="77777777" w:rsidTr="00C31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A10EF" w14:textId="77777777" w:rsidR="002553D3" w:rsidRDefault="002553D3" w:rsidP="002553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F86E60" w14:textId="77777777" w:rsidR="002553D3" w:rsidRDefault="002553D3" w:rsidP="00255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F32A4" w14:textId="5C453E2C" w:rsidR="002553D3" w:rsidRDefault="002553D3" w:rsidP="00255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368849" w14:textId="77777777" w:rsidR="002553D3" w:rsidRDefault="002553D3" w:rsidP="002553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170FAB" w14:textId="0D50CF85" w:rsidR="002553D3" w:rsidRDefault="002553D3" w:rsidP="002553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53D3" w14:paraId="100AD381" w14:textId="77777777" w:rsidTr="00C31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37FBC" w14:textId="77777777" w:rsidR="002553D3" w:rsidRDefault="002553D3" w:rsidP="002553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0984" w14:textId="77777777" w:rsidR="002553D3" w:rsidRDefault="002553D3" w:rsidP="00255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1EBF6" w14:textId="676EF8F2" w:rsidR="002553D3" w:rsidRDefault="002553D3" w:rsidP="00255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66227E" w14:textId="77777777" w:rsidR="002553D3" w:rsidRDefault="002553D3" w:rsidP="002553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462BCB" w14:textId="7035EB91" w:rsidR="002553D3" w:rsidRDefault="002553D3" w:rsidP="002553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53D3" w14:paraId="28A3744D" w14:textId="77777777" w:rsidTr="00C31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0BDA7" w14:textId="77777777" w:rsidR="002553D3" w:rsidRDefault="002553D3" w:rsidP="002553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587594" w14:textId="77777777" w:rsidR="002553D3" w:rsidRDefault="002553D3" w:rsidP="002553D3">
            <w:pPr>
              <w:pStyle w:val="CRCoverPage"/>
              <w:spacing w:after="0"/>
              <w:rPr>
                <w:noProof/>
              </w:rPr>
            </w:pPr>
          </w:p>
        </w:tc>
      </w:tr>
      <w:tr w:rsidR="002553D3" w14:paraId="421017AE" w14:textId="77777777" w:rsidTr="00C31A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B17708" w14:textId="77777777" w:rsidR="002553D3" w:rsidRDefault="002553D3" w:rsidP="002553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302534" w14:textId="77777777" w:rsidR="002553D3" w:rsidRDefault="002553D3" w:rsidP="00255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53D3" w:rsidRPr="008863B9" w14:paraId="3458E59A" w14:textId="77777777" w:rsidTr="00C31AD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69353D" w14:textId="77777777" w:rsidR="002553D3" w:rsidRPr="008863B9" w:rsidRDefault="002553D3" w:rsidP="002553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2C6CDB" w14:textId="77777777" w:rsidR="002553D3" w:rsidRPr="008863B9" w:rsidRDefault="002553D3" w:rsidP="002553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53D3" w14:paraId="029BEBBB" w14:textId="77777777" w:rsidTr="00C31A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6D08D4" w14:textId="77777777" w:rsidR="002553D3" w:rsidRDefault="002553D3" w:rsidP="002553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89C95" w14:textId="77777777" w:rsidR="002553D3" w:rsidRDefault="002553D3" w:rsidP="00255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209679352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0A0525BB" w14:textId="10F60D39" w:rsidR="004924D1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4924D1" w:rsidRPr="00E231DF">
        <w:rPr>
          <w:rFonts w:ascii="Arial" w:hAnsi="Arial" w:cs="Arial"/>
          <w:iCs/>
          <w:noProof/>
        </w:rPr>
        <w:t>Table of Contents</w:t>
      </w:r>
      <w:r w:rsidR="004924D1">
        <w:rPr>
          <w:noProof/>
        </w:rPr>
        <w:tab/>
      </w:r>
      <w:r w:rsidR="004924D1">
        <w:rPr>
          <w:noProof/>
        </w:rPr>
        <w:fldChar w:fldCharType="begin"/>
      </w:r>
      <w:r w:rsidR="004924D1">
        <w:rPr>
          <w:noProof/>
        </w:rPr>
        <w:instrText xml:space="preserve"> PAGEREF _Toc209679352 \h </w:instrText>
      </w:r>
      <w:r w:rsidR="004924D1">
        <w:rPr>
          <w:noProof/>
        </w:rPr>
      </w:r>
      <w:r w:rsidR="004924D1">
        <w:rPr>
          <w:noProof/>
        </w:rPr>
        <w:fldChar w:fldCharType="separate"/>
      </w:r>
      <w:r w:rsidR="004924D1">
        <w:rPr>
          <w:noProof/>
        </w:rPr>
        <w:t>2</w:t>
      </w:r>
      <w:r w:rsidR="004924D1">
        <w:rPr>
          <w:noProof/>
        </w:rPr>
        <w:fldChar w:fldCharType="end"/>
      </w:r>
    </w:p>
    <w:p w14:paraId="028535BA" w14:textId="47F8F304" w:rsidR="004924D1" w:rsidRDefault="004924D1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231DF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231DF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_Toc209679353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B6ADC4A" w14:textId="0BADC11B" w:rsidR="004924D1" w:rsidRDefault="004924D1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231DF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231DF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_Toc209679354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D91D3CE" w14:textId="61AC88F2" w:rsidR="004924D1" w:rsidRDefault="004924D1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231DF">
        <w:rPr>
          <w:rFonts w:cs="Arial"/>
          <w:b/>
          <w:noProof/>
          <w:lang w:eastAsia="en-GB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231DF">
        <w:rPr>
          <w:rFonts w:cs="Arial"/>
          <w:b/>
          <w:bCs/>
          <w:noProof/>
          <w:color w:val="000000"/>
          <w:lang w:val="en-US" w:eastAsia="en-GB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_Toc209679355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3E777D46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209679353"/>
      <w:r w:rsidRPr="00E12CDE">
        <w:rPr>
          <w:rFonts w:cs="Arial"/>
        </w:rPr>
        <w:t>Overview</w:t>
      </w:r>
      <w:bookmarkEnd w:id="1"/>
      <w:bookmarkEnd w:id="2"/>
    </w:p>
    <w:p w14:paraId="62CCCFF8" w14:textId="5D48F50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B430EF" w:rsidRPr="00EB31B7">
        <w:rPr>
          <w:lang w:val="en-US"/>
        </w:rPr>
        <w:t>iwd-TTCN3-B2024-06_D2</w:t>
      </w:r>
      <w:r w:rsidR="00A00F35">
        <w:rPr>
          <w:rFonts w:hint="eastAsia"/>
          <w:lang w:val="en-US" w:eastAsia="zh-CN"/>
        </w:rPr>
        <w:t>5</w:t>
      </w:r>
      <w:r w:rsidR="00B430EF" w:rsidRPr="00EB31B7">
        <w:rPr>
          <w:lang w:val="en-US"/>
        </w:rPr>
        <w:t>wk</w:t>
      </w:r>
      <w:r w:rsidR="007023C2">
        <w:rPr>
          <w:lang w:val="en-US" w:eastAsia="zh-CN"/>
        </w:rPr>
        <w:t>38</w:t>
      </w:r>
      <w:r w:rsidR="00B430EF">
        <w:rPr>
          <w:lang w:val="en-US"/>
        </w:rPr>
        <w:t xml:space="preserve"> </w:t>
      </w:r>
      <w:r w:rsidRPr="00E12CDE">
        <w:t>related to the title of this CR</w:t>
      </w:r>
      <w:r w:rsidRPr="00E12CDE">
        <w:rPr>
          <w:rFonts w:cs="Arial"/>
        </w:rPr>
        <w:t>.</w:t>
      </w:r>
    </w:p>
    <w:p w14:paraId="791CF8DD" w14:textId="5CD0E612" w:rsidR="00683B27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hyperlink r:id="rId23" w:history="1">
        <w:r w:rsidR="00683B27" w:rsidRPr="008357C8">
          <w:rPr>
            <w:rStyle w:val="Hyperlink"/>
            <w:rFonts w:cs="Arial"/>
            <w:sz w:val="24"/>
            <w:lang w:val="es-ES" w:eastAsia="ja-JP"/>
          </w:rPr>
          <w:t>parikshit.bhise@rohde-schwarz.com</w:t>
        </w:r>
      </w:hyperlink>
    </w:p>
    <w:p w14:paraId="72B4E8E6" w14:textId="77777777" w:rsidR="001C37DF" w:rsidRDefault="001C37DF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209679354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0522A169" w14:textId="2AAE9BBC" w:rsidR="00A825A4" w:rsidRPr="003D65E8" w:rsidRDefault="00A825A4" w:rsidP="00A825A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178083187"/>
      <w:bookmarkStart w:id="7" w:name="_Toc209679355"/>
      <w:bookmarkStart w:id="8" w:name="_Toc325725665"/>
      <w:bookmarkStart w:id="9" w:name="_Toc122434493"/>
      <w:bookmarkStart w:id="10" w:name="_Toc295288970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C72BAB">
        <w:rPr>
          <w:rFonts w:cs="Arial"/>
          <w:b/>
          <w:bCs/>
          <w:color w:val="000000"/>
          <w:lang w:val="en-US" w:eastAsia="en-GB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8"/>
          <w:bookmarkEnd w:id="9"/>
          <w:bookmarkEnd w:id="10"/>
          <w:p w14:paraId="43C9FA85" w14:textId="7E2B7107" w:rsidR="00273EC8" w:rsidRPr="00E12CDE" w:rsidRDefault="00BB36FC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463E29DD" w:rsidR="00273EC8" w:rsidRPr="002553D3" w:rsidRDefault="00CD2CB2" w:rsidP="00A87D86">
            <w:pPr>
              <w:spacing w:after="0"/>
              <w:rPr>
                <w:rFonts w:ascii="Arial" w:eastAsia="Microsoft YaHei" w:hAnsi="Arial" w:cs="Arial"/>
              </w:rPr>
            </w:pPr>
            <w:r w:rsidRPr="002553D3">
              <w:rPr>
                <w:rFonts w:ascii="Arial" w:eastAsia="Microsoft YaHei" w:hAnsi="Arial" w:cs="Arial"/>
              </w:rPr>
              <w:t>fl_TC_10_1_3_3_Body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3298AC2" w14:textId="77777777" w:rsidR="002553D3" w:rsidRPr="002553D3" w:rsidRDefault="002553D3" w:rsidP="002553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53D3">
              <w:rPr>
                <w:noProof/>
              </w:rPr>
              <w:t xml:space="preserve">In the current TTCN implementation of the function fl_TC_10_1_3_3_Body, the implementation of </w:t>
            </w:r>
            <w:r w:rsidRPr="002553D3">
              <w:rPr>
                <w:noProof/>
                <w:lang w:eastAsia="zh-CN"/>
              </w:rPr>
              <w:t>PDU SESSION ESTABLISHMENT REQUEST</w:t>
            </w:r>
            <w:r w:rsidRPr="002553D3">
              <w:rPr>
                <w:rFonts w:hint="eastAsia"/>
                <w:noProof/>
                <w:lang w:eastAsia="zh-CN"/>
              </w:rPr>
              <w:t xml:space="preserve"> at step 2 and  </w:t>
            </w:r>
            <w:r w:rsidRPr="002553D3">
              <w:rPr>
                <w:noProof/>
                <w:lang w:eastAsia="zh-CN"/>
              </w:rPr>
              <w:t>PDU SESSION ESTABLISHMENT</w:t>
            </w:r>
            <w:r w:rsidRPr="002553D3">
              <w:rPr>
                <w:rFonts w:hint="eastAsia"/>
                <w:noProof/>
                <w:lang w:eastAsia="zh-CN"/>
              </w:rPr>
              <w:t xml:space="preserve"> ACCEPT at step 3 consider UE to use the very same PDU session previously released at step 1 by default </w:t>
            </w:r>
            <w:r w:rsidRPr="002553D3">
              <w:rPr>
                <w:noProof/>
              </w:rPr>
              <w:t>.</w:t>
            </w:r>
          </w:p>
          <w:p w14:paraId="0BBCF691" w14:textId="77777777" w:rsidR="002553D3" w:rsidRPr="002553D3" w:rsidRDefault="002553D3" w:rsidP="002553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4BD417" w14:textId="77777777" w:rsidR="002553D3" w:rsidRPr="002553D3" w:rsidRDefault="002553D3" w:rsidP="002553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53D3">
              <w:rPr>
                <w:noProof/>
                <w:lang w:eastAsia="zh-CN"/>
              </w:rPr>
              <w:t>However, this would fail a UE that uses a new PDU session ID to re-establish the PDU session.</w:t>
            </w:r>
          </w:p>
          <w:p w14:paraId="3A48DE08" w14:textId="57147821" w:rsidR="00611669" w:rsidRPr="002553D3" w:rsidRDefault="002553D3" w:rsidP="002553D3">
            <w:pPr>
              <w:pStyle w:val="CRCoverPage"/>
              <w:spacing w:after="0"/>
              <w:rPr>
                <w:rFonts w:eastAsia="Microsoft YaHei" w:cs="Arial"/>
                <w:noProof/>
              </w:rPr>
            </w:pPr>
            <w:r w:rsidRPr="002553D3">
              <w:rPr>
                <w:noProof/>
                <w:lang w:eastAsia="zh-CN"/>
              </w:rPr>
              <w:t>This needs to be accommodated.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869C96E" w14:textId="4696029D" w:rsidR="00A94021" w:rsidRPr="002553D3" w:rsidRDefault="00CD2CB2" w:rsidP="00CD2C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53D3">
              <w:rPr>
                <w:noProof/>
              </w:rPr>
              <w:t xml:space="preserve">Updated the implementation of fl_TC_10_1_3_3_Body to </w:t>
            </w:r>
            <w:r w:rsidRPr="002553D3">
              <w:rPr>
                <w:rFonts w:hint="eastAsia"/>
                <w:noProof/>
                <w:lang w:eastAsia="zh-CN"/>
              </w:rPr>
              <w:t xml:space="preserve">adapt different PDU session setting. </w:t>
            </w:r>
          </w:p>
          <w:p w14:paraId="1E9F1675" w14:textId="37392C7E" w:rsidR="007E26D6" w:rsidRPr="002553D3" w:rsidRDefault="007E26D6" w:rsidP="00692CE1">
            <w:pPr>
              <w:pStyle w:val="CRCoverPage"/>
              <w:spacing w:after="0"/>
              <w:rPr>
                <w:rFonts w:eastAsia="Microsoft YaHei" w:cs="Arial"/>
                <w:noProof/>
              </w:rPr>
            </w:pP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480CDD88" w:rsidR="00DE4E0A" w:rsidRPr="002553D3" w:rsidRDefault="00CD2CB2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2553D3">
              <w:rPr>
                <w:rFonts w:ascii="Arial" w:hAnsi="Arial" w:cs="Arial" w:hint="eastAsia"/>
                <w:lang w:eastAsia="zh-CN"/>
              </w:rPr>
              <w:t>GSM_NR5GC</w:t>
            </w:r>
            <w:r w:rsidR="00A94021" w:rsidRPr="002553D3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2553D3" w:rsidRPr="00E12CDE" w14:paraId="51E41D62" w14:textId="77777777" w:rsidTr="00A03A20">
        <w:tc>
          <w:tcPr>
            <w:tcW w:w="1985" w:type="dxa"/>
          </w:tcPr>
          <w:p w14:paraId="7A0090C0" w14:textId="4A7759BA" w:rsidR="002553D3" w:rsidRPr="00E12CDE" w:rsidRDefault="002553D3" w:rsidP="00DE4E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MCCTF160 Comment</w:t>
            </w:r>
          </w:p>
        </w:tc>
        <w:tc>
          <w:tcPr>
            <w:tcW w:w="7654" w:type="dxa"/>
          </w:tcPr>
          <w:p w14:paraId="02BE197A" w14:textId="77777777" w:rsidR="002553D3" w:rsidRPr="002553D3" w:rsidRDefault="002553D3" w:rsidP="00DE4E0A">
            <w:pPr>
              <w:spacing w:after="0"/>
              <w:rPr>
                <w:rFonts w:ascii="Arial" w:hAnsi="Arial" w:cs="Arial" w:hint="eastAsia"/>
                <w:lang w:eastAsia="zh-CN"/>
              </w:rPr>
            </w:pPr>
          </w:p>
        </w:tc>
      </w:tr>
    </w:tbl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6DEB92C2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function fl_TC_10_1_3_3_Body() runs on NR5GC_PTC</w:t>
            </w:r>
          </w:p>
          <w:p w14:paraId="016A120B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{ // @sic R5s250189 sic@</w:t>
            </w:r>
          </w:p>
          <w:p w14:paraId="5D42E352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NR_CellId_Type v_NGC_NASCellA := f_NR5GC_MapNASCell(ngc_CellA, NG_AllCellsOnSamePLMN);</w:t>
            </w:r>
          </w:p>
          <w:p w14:paraId="6A17AAE3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O1_Type v_PDUSessionIdToRelease;</w:t>
            </w:r>
          </w:p>
          <w:p w14:paraId="2903B390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GSM_MobilityInfo_Type v_GSM_MobilityInfoToRelease;</w:t>
            </w:r>
          </w:p>
          <w:p w14:paraId="0E0C60C6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GSM_MobilityInfo_Type v_GSM_MobilityInfo_New;</w:t>
            </w:r>
          </w:p>
          <w:p w14:paraId="0BE94E05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PDUSessionInfoList_Type v_PDUSessionInfoList;</w:t>
            </w:r>
          </w:p>
          <w:p w14:paraId="1062D13D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NR_SRB_COMMON_IND v_ReceivedAsp;</w:t>
            </w:r>
          </w:p>
          <w:p w14:paraId="3A01C636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NR_RadioBearerId_Type v_SRB := tsc_NR_RbId_SRB2;</w:t>
            </w:r>
          </w:p>
          <w:p w14:paraId="711DD02B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integer v_NoOfSessions := f_NR5GC_MobileInfo_GetNoOfSessions();</w:t>
            </w:r>
          </w:p>
          <w:p w14:paraId="1FC7F78F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(omit)S_NSSAI_Type v_RequestedNSSAI:= omit;</w:t>
            </w:r>
          </w:p>
          <w:p w14:paraId="5570FF31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(omit) DNN v_RequestedDNN:= omit;</w:t>
            </w:r>
          </w:p>
          <w:p w14:paraId="6AFAD743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(omit) ExtdProtocolConfigOptions v_ExtdPCO := omit;</w:t>
            </w:r>
          </w:p>
          <w:p w14:paraId="342104BA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var IntegerList_Type v_ListOfDRBs;</w:t>
            </w:r>
          </w:p>
          <w:p w14:paraId="71BF0FE3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var NR_DRBInfo_Type v_DRBInfo;</w:t>
            </w:r>
          </w:p>
          <w:p w14:paraId="49D159C5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</w:t>
            </w: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var template (omit) GSM_MobilityInfo_Type v_GSM_MobilityInfo_IMS;</w:t>
            </w:r>
          </w:p>
          <w:p w14:paraId="7F6DC064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(value) NG_NAS_DL_Pdu_Type v_PiggyBackedMsgToSend;</w:t>
            </w:r>
          </w:p>
          <w:p w14:paraId="307AB6C3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default v_MyDefaultVar := null;</w:t>
            </w:r>
          </w:p>
          <w:p w14:paraId="6EC2292F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timer t_Wait;</w:t>
            </w:r>
          </w:p>
          <w:p w14:paraId="29B2E1D1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4E8DDE93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Get GSM info for existing PDU session</w:t>
            </w:r>
          </w:p>
          <w:p w14:paraId="33A08A77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v_PDUSessionInfoList := f_NR5GC_MobileInfo_GetSessionInfoList();</w:t>
            </w:r>
          </w:p>
          <w:p w14:paraId="30ECC1A3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v_GSM_MobilityInfo_IMS := f_Get_PDUSessionForDNNType(v_PDUSessionInfoList, IMS_DNN);</w:t>
            </w:r>
          </w:p>
          <w:p w14:paraId="05CD4BDB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v_GSM_MobilityInfoToRelease := valueof(v_GSM_MobilityInfo_IMS);</w:t>
            </w:r>
          </w:p>
          <w:p w14:paraId="2FE3C888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v_PDUSessionIdToRelease := v_GSM_MobilityInfoToRelease.SessionId;</w:t>
            </w:r>
          </w:p>
          <w:p w14:paraId="5090D72E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5F9BEE61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v_RequestedDNN := f_Get_DNNForPDUSessionId(v_PDUSessionInfoList, v_PDUSessionIdToRelease);</w:t>
            </w:r>
          </w:p>
          <w:p w14:paraId="7C14E3F0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v_RequestedNSSAI:= f_Get_NSSAIForPDUSessionId(v_PDUSessionInfoList, v_PDUSessionIdToRelease);</w:t>
            </w:r>
          </w:p>
          <w:p w14:paraId="4879732F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7644BBCC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Get DRB info for existing PDU session</w:t>
            </w:r>
          </w:p>
          <w:p w14:paraId="45E56643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v_ListOfDRBs := f_NR_GetDRBList_ForGivenPDUSession(oct2int(v_PDUSessionIdToRelease));</w:t>
            </w:r>
          </w:p>
          <w:p w14:paraId="0C90FA93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v_DRBInfo := valueof(f_NR_GetDRBInfo_FromId(v_ListOfDRBs[0])); // only 1 DRB in list as haven't modified PDU session</w:t>
            </w:r>
          </w:p>
          <w:p w14:paraId="30E991E6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0B8EFCC0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Don't use the generic functions as need to re-use PDN and DRB info</w:t>
            </w:r>
          </w:p>
          <w:p w14:paraId="0782FD36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4738C194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"Steps 1" siclog@</w:t>
            </w:r>
          </w:p>
          <w:p w14:paraId="6767371C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//The generic test procedure in TS 38.508-1[4] clause 4.9.21 for PDU Session Release is performed with PDU SESSION RELEASE COMMAND message includes 5GSM cause #39 "reactivation requested" to release IMS PDU session.</w:t>
            </w:r>
          </w:p>
          <w:p w14:paraId="7DBA2009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v_PiggyBackedMsgToSend := f_Get_NG_PDUSessionReleaseCommand(v_PDUSessionIdToRelease,</w:t>
            </w:r>
          </w:p>
          <w:p w14:paraId="686BE491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cs_GMM_GSM_Cause (omit, '00100111'B)); //5GSM cause Reactivation Request</w:t>
            </w:r>
          </w:p>
          <w:p w14:paraId="0E2C6CB7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59535A62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6DBF3A64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The SS transmits an RRCReconfiguration message with a DRB ToReleaseList and PDU SESSION RELEASE COMMAND</w:t>
            </w:r>
          </w:p>
          <w:p w14:paraId="5C2FF188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v_ReceivedAsp := f_NR_RRCReconfigReleaseDRBs(v_NGC_NASCellA, v_ListOfDRBs, cs_NG_NAS_RequestWithPiggybacking(tsc_SHT_IntegrityProtected_Ciphered, v_PiggyBackedMsgToSend)); // @sic R5s220595 sic@</w:t>
            </w:r>
          </w:p>
          <w:p w14:paraId="3651DB21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</w:t>
            </w:r>
          </w:p>
          <w:p w14:paraId="7D5049F7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(not f_Check_NG_PDUSessionReleaseComplete (v_PDUSessionInfoList, v_ReceivedAsp.Signalling.Nas[0].Pdu, v_PDUSessionIdToRelease)) {</w:t>
            </w:r>
          </w:p>
          <w:p w14:paraId="0C3285CA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f_NR_SetVerdictFailOrInconc(__FILE__, __LINE__, "PDU Session Release Complete failed");</w:t>
            </w:r>
          </w:p>
          <w:p w14:paraId="09435002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766103FC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02E2E1A6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Clear store of msgs received in parallel</w:t>
            </w:r>
          </w:p>
          <w:p w14:paraId="54F73D99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f_NR5GC_MsgInDefault_ResetStoreOfNASMessageReq();</w:t>
            </w:r>
          </w:p>
          <w:p w14:paraId="2C02FB70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Then activate store in case a PDUSessionEstablishmentReq comes before we can process it</w:t>
            </w:r>
          </w:p>
          <w:p w14:paraId="0974D4E7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v_MyDefaultVar := activate(a_NR5GC_AdditionalPDUSessionEstablishmentReq(v_NGC_NASCellA));</w:t>
            </w:r>
          </w:p>
          <w:p w14:paraId="621853E5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5A5757F3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Check new PCSCF addresses are unique and send them to IMS</w:t>
            </w:r>
          </w:p>
          <w:p w14:paraId="63D5E45C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v_ExtdPCO := f_NR5GC_GetPCO_NewPCSCFaddr(IMS[tsc_Index_IMS1], v_GSM_MobilityInfoToRelease.PCO, PDN_5, PDN_6);</w:t>
            </w:r>
          </w:p>
          <w:p w14:paraId="1FA68A85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(not isvalue(v_ExtdPCO)) {</w:t>
            </w:r>
          </w:p>
          <w:p w14:paraId="531CD5C6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FatalError(__FILE__, __LINE__, "PCSCF addresses shall be different");</w:t>
            </w:r>
          </w:p>
          <w:p w14:paraId="1441F562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416F6C05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6A8FD73A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deactivate(v_MyDefaultVar);</w:t>
            </w:r>
          </w:p>
          <w:p w14:paraId="2B40BCFD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6D9F057B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"Steps 2" siclog@</w:t>
            </w:r>
          </w:p>
          <w:p w14:paraId="08A23C25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//The UE transmits a PDU SESSION ESTABLISHMENT REQUEST message and the S-NSSAI and DNN in UL NAS TRANSPORT message are the same values as released (Note 1).    --&gt; 5GMM: UL NAS TRANSPORT 5GSM: PDU SESSION ESTABLISHMENT REQUEST  1   P</w:t>
            </w:r>
          </w:p>
          <w:p w14:paraId="52E9FFAD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(f_NR5GC_MsgInDefault_GetNumOfNASMessageReq() &gt; 0) {</w:t>
            </w:r>
          </w:p>
          <w:p w14:paraId="76027E70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v_ReceivedAsp := f_NR5GC_MsgInDefault_GetOneNASMessageReq(1);</w:t>
            </w:r>
          </w:p>
          <w:p w14:paraId="58B992C9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} else {</w:t>
            </w:r>
          </w:p>
          <w:p w14:paraId="62410BD9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  t_Wait.start (8.0); //@sic R5-252163 sic@</w:t>
            </w:r>
          </w:p>
          <w:p w14:paraId="74707412" w14:textId="77777777" w:rsidR="00CD2CB2" w:rsidRPr="002553D3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  </w:t>
            </w:r>
            <w:r w:rsidRPr="002553D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alt{</w:t>
            </w:r>
          </w:p>
          <w:p w14:paraId="1921DA7E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553D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[]SRB.receive(car_NR_SRB_NasPdu_IND(v_NGC_NASCellA, v_SRB, cr_NG_NAS_IndWithPiggybacking(tsc_SHT_IntegrityProtected_Ciphered))) -&gt; value v_ReceivedAsp</w:t>
            </w:r>
          </w:p>
          <w:p w14:paraId="42C7C24E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{</w:t>
            </w:r>
          </w:p>
          <w:p w14:paraId="0475FC76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t_Wait.stop;</w:t>
            </w:r>
          </w:p>
          <w:p w14:paraId="3D62F157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</w:t>
            </w:r>
          </w:p>
          <w:p w14:paraId="17D17278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}</w:t>
            </w:r>
          </w:p>
          <w:p w14:paraId="59213398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[]t_Wait.timeout</w:t>
            </w:r>
          </w:p>
          <w:p w14:paraId="69C52B6D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{</w:t>
            </w:r>
          </w:p>
          <w:p w14:paraId="4C1FF34D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</w:t>
            </w:r>
          </w:p>
          <w:p w14:paraId="00C5B0BC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f_UT_RequestPDUSession(UT, v_NoOfSessions +1);</w:t>
            </w:r>
          </w:p>
          <w:p w14:paraId="3B19D505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</w:t>
            </w:r>
          </w:p>
          <w:p w14:paraId="690DE78C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SRB.receive(car_NR_SRB_NasPdu_IND(v_NGC_NASCellA, v_SRB, cr_NG_NAS_IndWithPiggybacking(tsc_SHT_IntegrityProtected_Ciphered))) -&gt; value v_ReceivedAsp;</w:t>
            </w:r>
          </w:p>
          <w:p w14:paraId="5578DD25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}</w:t>
            </w:r>
          </w:p>
          <w:p w14:paraId="18C8B4E0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66CFC672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4BFCF1C8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41D474DA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(f_Check_NG_PDUSessionEstablishmentReq(v_GSM_MobilityInfo_New,</w:t>
            </w:r>
          </w:p>
          <w:p w14:paraId="0E9397F4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v_ReceivedAsp.Signalling.Nas[0].Pdu,</w:t>
            </w:r>
          </w:p>
          <w:p w14:paraId="4F392D6D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?,</w:t>
            </w:r>
          </w:p>
          <w:p w14:paraId="5F909ADE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-, -, -, -, -, -, -, -, -, -, -,</w:t>
            </w:r>
          </w:p>
          <w:p w14:paraId="4992228B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v_RequestedNSSAI, v_RequestedDNN)) {</w:t>
            </w:r>
          </w:p>
          <w:p w14:paraId="06441DEB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f_NR_PreliminaryPass(__FILE__, __LINE__, "Step 2");</w:t>
            </w:r>
          </w:p>
          <w:p w14:paraId="7E3C77AA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70C7B6E8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38C0CFC1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Update the routing table with the new session id</w:t>
            </w:r>
          </w:p>
          <w:p w14:paraId="57EEE120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f_IP_ChangeDrbMappingNR(IP, v_NGC_NASCellA, cs_IP_QosFlowId(oct2int(v_GSM_MobilityInfo_New.SessionId), v_DRBInfo.SDAP_Config.mappedQoS_FlowsToAdd[0]), v_GSM_MobilityInfoToRelease.PdnIndex);</w:t>
            </w:r>
          </w:p>
          <w:p w14:paraId="023F6371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re-use the existing EPS Bearer Id @sic R5s250241 sic@</w:t>
            </w:r>
          </w:p>
          <w:p w14:paraId="54D69F38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v_GSM_MobilityInfo_New.EPS_Bearer := v_GSM_MobilityInfoToRelease.EPS_Bearer;</w:t>
            </w:r>
          </w:p>
          <w:p w14:paraId="48A717E3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4D4C4990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"Steps 3" siclog@</w:t>
            </w:r>
          </w:p>
          <w:p w14:paraId="02AEFAF3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//The SS transmits a PDU SESSION ESTABLISHMENT ACCEPT message containing new P-CSCF addresses.</w:t>
            </w:r>
          </w:p>
          <w:p w14:paraId="0DDDE365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f_SendPDUSessionAcceptOverReconfig (v_NGC_NASCellA,</w:t>
            </w:r>
          </w:p>
          <w:p w14:paraId="14694621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v_GSM_MobilityInfo_New,</w:t>
            </w:r>
          </w:p>
          <w:p w14:paraId="25B41F74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v_RequestedDNN,</w:t>
            </w:r>
          </w:p>
          <w:p w14:paraId="0A277937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cs_38508_RadioBearerConfigDef(omit, {cs_38508_NRDRB_ToAddMod(v_DRBInfo.SDAP_Config, v_DRBInfo.DRB_Id, cs_38508_PDCP_Config)}),</w:t>
            </w:r>
          </w:p>
          <w:p w14:paraId="2761DED1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f_NR_GetCellgroupConfig_DRB(v_NGC_NASCellA, {v_DRBInfo.DRB_Id}, false),</w:t>
            </w:r>
          </w:p>
          <w:p w14:paraId="70ADB55D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{v_DRBInfo.SS_Config},</w:t>
            </w:r>
          </w:p>
          <w:p w14:paraId="5313AEE3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-, -, -, -, -,</w:t>
            </w:r>
          </w:p>
          <w:p w14:paraId="35292F47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v_RequestedNSSAI,</w:t>
            </w:r>
          </w:p>
          <w:p w14:paraId="08079774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</w:t>
            </w: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-, -,</w:t>
            </w:r>
          </w:p>
          <w:p w14:paraId="2649FCC2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                                    omit, omit, v_ExtdPCO);</w:t>
            </w:r>
          </w:p>
          <w:p w14:paraId="7F725A1E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</w:p>
          <w:p w14:paraId="60F82137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                                 </w:t>
            </w:r>
          </w:p>
          <w:p w14:paraId="2A1F1F9C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//@siclog "Steps 4-11" siclog@</w:t>
            </w:r>
          </w:p>
          <w:p w14:paraId="070C7B57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</w:t>
            </w: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//Check: Does the UE correctly initiate and complete initial IMS registration using the first address from received new P-CSCF addresses?</w:t>
            </w:r>
          </w:p>
          <w:p w14:paraId="04E48004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//(Steps 1-8 of Annex A.2 in TS 34.229-5 [41])</w:t>
            </w:r>
          </w:p>
          <w:p w14:paraId="4D0FD0E6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f_IMS_IPCAN_WaitForTrigger(IMS[tsc_Index_IMS1], "IMS registered on new address");</w:t>
            </w:r>
          </w:p>
          <w:p w14:paraId="72CDF147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61AE15F2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12" siclog@</w:t>
            </w:r>
          </w:p>
          <w:p w14:paraId="6E8CC724" w14:textId="77777777" w:rsidR="00CD2CB2" w:rsidRPr="00CD2CB2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//SS transmits an RRCRelease message.</w:t>
            </w:r>
          </w:p>
          <w:p w14:paraId="2A6F93D3" w14:textId="1586BE60" w:rsidR="00DE77BA" w:rsidRDefault="00CD2CB2" w:rsidP="00CD2CB2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f_NR_RRCRelease(v_NGC_NASCellA);</w:t>
            </w:r>
          </w:p>
          <w:p w14:paraId="1F293922" w14:textId="77777777" w:rsidR="00CD2CB2" w:rsidRDefault="00CD2CB2" w:rsidP="00CD2CB2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5B72381C" w14:textId="2AB449E6" w:rsidR="00CD2CB2" w:rsidRPr="007A0501" w:rsidRDefault="00CD2CB2" w:rsidP="00CD2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} //End of test body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6CDE872F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function fl_TC_10_1_3_3_Body() runs on NR5GC_PTC</w:t>
            </w:r>
          </w:p>
          <w:p w14:paraId="2FF4F755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{ // @sic R5s250189 sic@</w:t>
            </w:r>
          </w:p>
          <w:p w14:paraId="63C14906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NR_CellId_Type v_NGC_NASCellA := f_NR5GC_MapNASCell(ngc_CellA, NG_AllCellsOnSamePLMN);</w:t>
            </w:r>
          </w:p>
          <w:p w14:paraId="091B6085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O1_Type v_PDUSessionIdToRelease;</w:t>
            </w:r>
          </w:p>
          <w:p w14:paraId="7A529306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GSM_MobilityInfo_Type v_GSM_MobilityInfoToRelease;</w:t>
            </w:r>
          </w:p>
          <w:p w14:paraId="4CDF3CAC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GSM_MobilityInfo_Type v_GSM_MobilityInfo_New;</w:t>
            </w:r>
          </w:p>
          <w:p w14:paraId="2B27771D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PDUSessionInfoList_Type v_PDUSessionInfoList;</w:t>
            </w:r>
          </w:p>
          <w:p w14:paraId="24116B34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NR_SRB_COMMON_IND v_ReceivedAsp;</w:t>
            </w:r>
          </w:p>
          <w:p w14:paraId="4B4A714C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NR_RadioBearerId_Type v_SRB := tsc_NR_RbId_SRB2;</w:t>
            </w:r>
          </w:p>
          <w:p w14:paraId="01E94E6C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integer v_NoOfSessions := f_NR5GC_MobileInfo_GetNoOfSessions();</w:t>
            </w:r>
          </w:p>
          <w:p w14:paraId="6E724898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(omit)S_NSSAI_Type v_RequestedNSSAI:= omit;</w:t>
            </w:r>
          </w:p>
          <w:p w14:paraId="3157D460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(omit) DNN v_RequestedDNN:= omit;</w:t>
            </w:r>
          </w:p>
          <w:p w14:paraId="117B39AD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(omit) ExtdProtocolConfigOptions v_ExtdPCO := omit;</w:t>
            </w:r>
          </w:p>
          <w:p w14:paraId="3F604A4F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var IntegerList_Type v_ListOfDRBs;</w:t>
            </w:r>
          </w:p>
          <w:p w14:paraId="6C0F95D5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var NR_DRBInfo_Type v_DRBInfo;</w:t>
            </w:r>
          </w:p>
          <w:p w14:paraId="2CF4041E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</w:t>
            </w: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var template (omit) GSM_MobilityInfo_Type v_GSM_MobilityInfo_IMS;</w:t>
            </w:r>
          </w:p>
          <w:p w14:paraId="284EB091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(value) NG_NAS_DL_Pdu_Type v_PiggyBackedMsgToSend;</w:t>
            </w:r>
          </w:p>
          <w:p w14:paraId="6DD870F5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default v_MyDefaultVar := null;</w:t>
            </w:r>
          </w:p>
          <w:p w14:paraId="23724F62" w14:textId="178015F9" w:rsidR="00BA7B94" w:rsidRDefault="00BA7B94" w:rsidP="00BA7B94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timer t_Wait;</w:t>
            </w:r>
          </w:p>
          <w:p w14:paraId="428C32A7" w14:textId="77777777" w:rsidR="00BA7B94" w:rsidRDefault="00BA7B94" w:rsidP="00BA7B94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1A321038" w14:textId="1217240B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BA7B94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var NG_NAS_UL_Message_Type v_GSMMsg;</w:t>
            </w:r>
          </w:p>
          <w:p w14:paraId="735C1720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2EF00D21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Get GSM info for existing PDU session</w:t>
            </w:r>
          </w:p>
          <w:p w14:paraId="4A34710C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v_PDUSessionInfoList := f_NR5GC_MobileInfo_GetSessionInfoList();</w:t>
            </w:r>
          </w:p>
          <w:p w14:paraId="58E1ACD4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v_GSM_MobilityInfo_IMS := f_Get_PDUSessionForDNNType(v_PDUSessionInfoList, IMS_DNN);</w:t>
            </w:r>
          </w:p>
          <w:p w14:paraId="64B02831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v_GSM_MobilityInfoToRelease := valueof(v_GSM_MobilityInfo_IMS);</w:t>
            </w:r>
          </w:p>
          <w:p w14:paraId="5502BE36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v_PDUSessionIdToRelease := v_GSM_MobilityInfoToRelease.SessionId;</w:t>
            </w:r>
          </w:p>
          <w:p w14:paraId="6547F25C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14299DF9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v_RequestedDNN := f_Get_DNNForPDUSessionId(v_PDUSessionInfoList, v_PDUSessionIdToRelease);</w:t>
            </w:r>
          </w:p>
          <w:p w14:paraId="1B9E182D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v_RequestedNSSAI:= f_Get_NSSAIForPDUSessionId(v_PDUSessionInfoList, v_PDUSessionIdToRelease);</w:t>
            </w:r>
          </w:p>
          <w:p w14:paraId="1B122B1A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230C3321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Get DRB info for existing PDU session</w:t>
            </w:r>
          </w:p>
          <w:p w14:paraId="261232AF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v_ListOfDRBs := f_NR_GetDRBList_ForGivenPDUSession(oct2int(v_PDUSessionIdToRelease));</w:t>
            </w:r>
          </w:p>
          <w:p w14:paraId="232F382C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v_DRBInfo := valueof(f_NR_GetDRBInfo_FromId(v_ListOfDRBs[0])); // only 1 DRB in list as haven't modified PDU session</w:t>
            </w:r>
          </w:p>
          <w:p w14:paraId="658AA63B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131812C2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Don't use the generic functions as need to re-use PDN and DRB info</w:t>
            </w:r>
          </w:p>
          <w:p w14:paraId="1D94507B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5DE03468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"Steps 1" siclog@</w:t>
            </w:r>
          </w:p>
          <w:p w14:paraId="7D475CAF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//The generic test procedure in TS 38.508-1[4] clause 4.9.21 for PDU Session Release is performed with PDU SESSION RELEASE COMMAND message includes 5GSM cause #39 "reactivation requested" to release IMS PDU session.</w:t>
            </w:r>
          </w:p>
          <w:p w14:paraId="35BB9CC9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v_PiggyBackedMsgToSend := f_Get_NG_PDUSessionReleaseCommand(v_PDUSessionIdToRelease,</w:t>
            </w:r>
          </w:p>
          <w:p w14:paraId="797AA48E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cs_GMM_GSM_Cause (omit, '00100111'B)); //5GSM cause Reactivation Request</w:t>
            </w:r>
          </w:p>
          <w:p w14:paraId="7107DE1C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55E0C232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2A86D2E7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The SS transmits an RRCReconfiguration message with a DRB ToReleaseList and PDU SESSION RELEASE COMMAND</w:t>
            </w:r>
          </w:p>
          <w:p w14:paraId="1155C07D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v_ReceivedAsp := f_NR_RRCReconfigReleaseDRBs(v_NGC_NASCellA, v_ListOfDRBs, cs_NG_NAS_RequestWithPiggybacking(tsc_SHT_IntegrityProtected_Ciphered, v_PiggyBackedMsgToSend)); // @sic R5s220595 sic@</w:t>
            </w:r>
          </w:p>
          <w:p w14:paraId="21C62359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</w:t>
            </w:r>
          </w:p>
          <w:p w14:paraId="4946E00D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(not f_Check_NG_PDUSessionReleaseComplete (v_PDUSessionInfoList, v_ReceivedAsp.Signalling.Nas[0].Pdu, v_PDUSessionIdToRelease)) {</w:t>
            </w:r>
          </w:p>
          <w:p w14:paraId="3F0E40F1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f_NR_SetVerdictFailOrInconc(__FILE__, __LINE__, "PDU Session Release Complete failed");</w:t>
            </w:r>
          </w:p>
          <w:p w14:paraId="20DE3ECF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091C5C33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2009D191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Clear store of msgs received in parallel</w:t>
            </w:r>
          </w:p>
          <w:p w14:paraId="33B974A1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f_NR5GC_MsgInDefault_ResetStoreOfNASMessageReq();</w:t>
            </w:r>
          </w:p>
          <w:p w14:paraId="6CBC0CDE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Then activate store in case a PDUSessionEstablishmentReq comes before we can process it</w:t>
            </w:r>
          </w:p>
          <w:p w14:paraId="05468C53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v_MyDefaultVar := activate(a_NR5GC_AdditionalPDUSessionEstablishmentReq(v_NGC_NASCellA));</w:t>
            </w:r>
          </w:p>
          <w:p w14:paraId="7E820060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5C5553DE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Check new PCSCF addresses are unique and send them to IMS</w:t>
            </w:r>
          </w:p>
          <w:p w14:paraId="507F4231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v_ExtdPCO := f_NR5GC_GetPCO_NewPCSCFaddr(IMS[tsc_Index_IMS1], v_GSM_MobilityInfoToRelease.PCO, PDN_5, PDN_6);</w:t>
            </w:r>
          </w:p>
          <w:p w14:paraId="3D1B23C6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(not isvalue(v_ExtdPCO)) {</w:t>
            </w:r>
          </w:p>
          <w:p w14:paraId="553831D4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FatalError(__FILE__, __LINE__, "PCSCF addresses shall be different");</w:t>
            </w:r>
          </w:p>
          <w:p w14:paraId="67DC761E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0FAC5084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609995D8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deactivate(v_MyDefaultVar);</w:t>
            </w:r>
          </w:p>
          <w:p w14:paraId="7F165AA7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17A0BB0C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"Steps 2" siclog@</w:t>
            </w:r>
          </w:p>
          <w:p w14:paraId="0C3470F0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//The UE transmits a PDU SESSION ESTABLISHMENT REQUEST message and the S-NSSAI and DNN in UL NAS TRANSPORT message are the same values as released (Note 1).    --&gt; 5GMM: UL NAS TRANSPORT 5GSM: PDU SESSION ESTABLISHMENT REQUEST  1   P</w:t>
            </w:r>
          </w:p>
          <w:p w14:paraId="52DD55CB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(f_NR5GC_MsgInDefault_GetNumOfNASMessageReq() &gt; 0) {</w:t>
            </w:r>
          </w:p>
          <w:p w14:paraId="103125D7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v_ReceivedAsp := f_NR5GC_MsgInDefault_GetOneNASMessageReq(1);</w:t>
            </w:r>
          </w:p>
          <w:p w14:paraId="48855B75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} else {</w:t>
            </w:r>
          </w:p>
          <w:p w14:paraId="3F1273BE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  t_Wait.start (8.0); //@sic R5-252163 sic@</w:t>
            </w:r>
          </w:p>
          <w:p w14:paraId="41EF0A81" w14:textId="77777777" w:rsidR="00BA7B94" w:rsidRPr="002553D3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  </w:t>
            </w:r>
            <w:r w:rsidRPr="002553D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alt{</w:t>
            </w:r>
          </w:p>
          <w:p w14:paraId="0A72BF79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553D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[]SRB.receive(car_NR_SRB_NasPdu_IND(v_NGC_NASCellA, v_SRB, cr_NG_NAS_IndWithPiggybacking(tsc_SHT_IntegrityProtected_Ciphered))) -&gt; value v_ReceivedAsp</w:t>
            </w:r>
          </w:p>
          <w:p w14:paraId="6F2838CE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{</w:t>
            </w:r>
          </w:p>
          <w:p w14:paraId="75182B59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t_Wait.stop;</w:t>
            </w:r>
          </w:p>
          <w:p w14:paraId="3B43E08E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</w:t>
            </w:r>
          </w:p>
          <w:p w14:paraId="360A7EBA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}</w:t>
            </w:r>
          </w:p>
          <w:p w14:paraId="4BAC88ED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[]t_Wait.timeout</w:t>
            </w:r>
          </w:p>
          <w:p w14:paraId="350DC065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{</w:t>
            </w:r>
          </w:p>
          <w:p w14:paraId="6B9AA36D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</w:t>
            </w:r>
          </w:p>
          <w:p w14:paraId="267C8A67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f_UT_RequestPDUSession(UT, v_NoOfSessions +1);</w:t>
            </w:r>
          </w:p>
          <w:p w14:paraId="12D66A5C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</w:t>
            </w:r>
          </w:p>
          <w:p w14:paraId="46BB1633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SRB.receive(car_NR_SRB_NasPdu_IND(v_NGC_NASCellA, v_SRB, cr_NG_NAS_IndWithPiggybacking(tsc_SHT_IntegrityProtected_Ciphered))) -&gt; value v_ReceivedAsp;</w:t>
            </w:r>
          </w:p>
          <w:p w14:paraId="124F8702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}</w:t>
            </w:r>
          </w:p>
          <w:p w14:paraId="0FFB2176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303F5527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08B2963C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463A1FD6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(f_Check_NG_PDUSessionEstablishmentReq(v_GSM_MobilityInfo_New,</w:t>
            </w:r>
          </w:p>
          <w:p w14:paraId="3EE43CBE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v_ReceivedAsp.Signalling.Nas[0].Pdu,</w:t>
            </w:r>
          </w:p>
          <w:p w14:paraId="54FB235B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?,</w:t>
            </w:r>
          </w:p>
          <w:p w14:paraId="41884E33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-, -, -, -, -, -, -, -, -, -, -,</w:t>
            </w:r>
          </w:p>
          <w:p w14:paraId="252CC2D6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v_RequestedNSSAI, v_RequestedDNN)) {</w:t>
            </w:r>
          </w:p>
          <w:p w14:paraId="413B4A15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f_NR_PreliminaryPass(__FILE__, __LINE__, "Step 2");</w:t>
            </w:r>
          </w:p>
          <w:p w14:paraId="1A95E644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03AF81FE" w14:textId="77777777" w:rsidR="00BA7B94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6D5FBE9D" w14:textId="77777777" w:rsidR="00BA7B94" w:rsidRPr="00BA7B94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BA7B94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BA7B94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v_GSMMsg := v_ReceivedAsp.Signalling.Nas[0].Pdu.PiggybackedPduList[0].Msg;      </w:t>
            </w:r>
          </w:p>
          <w:p w14:paraId="0D2084C6" w14:textId="77777777" w:rsidR="00BA7B94" w:rsidRPr="00BA7B94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BA7B94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   v_GSM_MobilityInfo_New.SessionId := v_GSMMsg.pdu_Session_Establishment_Request.pduSessionId.sessionId;</w:t>
            </w:r>
          </w:p>
          <w:p w14:paraId="33925D99" w14:textId="77777777" w:rsidR="00BA7B94" w:rsidRPr="00BA7B94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BA7B94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   v_DRBInfo.SDAP_Config.pdu_Session := oct2int(v_GSM_MobilityInfo_New.SessionId);      </w:t>
            </w:r>
          </w:p>
          <w:p w14:paraId="111D7CDE" w14:textId="77777777" w:rsidR="00BA7B94" w:rsidRPr="00BA7B94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BA7B94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   v_DRBInfo.PDUSessionId := oct2int(v_GSM_MobilityInfo_New.SessionId); </w:t>
            </w:r>
          </w:p>
          <w:p w14:paraId="6E6042F4" w14:textId="334C12A9" w:rsidR="00BA7B94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BA7B94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   v_DRBInfo.SS_Config.Config.AddOrReconfigure.Sdap.Config.SdapConfig.Pdu_SessionId := oct2int(v_GSM_MobilityInfo_New.SessionId);</w:t>
            </w:r>
          </w:p>
          <w:p w14:paraId="4C21FD27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7F1AA517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Update the routing table with the new session id</w:t>
            </w:r>
          </w:p>
          <w:p w14:paraId="3C3C6FEC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f_IP_ChangeDrbMappingNR(IP, v_NGC_NASCellA, cs_IP_QosFlowId(oct2int(v_GSM_MobilityInfo_New.SessionId), v_DRBInfo.SDAP_Config.mappedQoS_FlowsToAdd[0]), v_GSM_MobilityInfoToRelease.PdnIndex);</w:t>
            </w:r>
          </w:p>
          <w:p w14:paraId="759E8148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re-use the existing EPS Bearer Id @sic R5s250241 sic@</w:t>
            </w:r>
          </w:p>
          <w:p w14:paraId="5CD28B1C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v_GSM_MobilityInfo_New.EPS_Bearer := v_GSM_MobilityInfoToRelease.EPS_Bearer;</w:t>
            </w:r>
          </w:p>
          <w:p w14:paraId="142F9701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00C0AF13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"Steps 3" siclog@</w:t>
            </w:r>
          </w:p>
          <w:p w14:paraId="7B0917BB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//The SS transmits a PDU SESSION ESTABLISHMENT ACCEPT message containing new P-CSCF addresses.</w:t>
            </w:r>
          </w:p>
          <w:p w14:paraId="26E06B1B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f_SendPDUSessionAcceptOverReconfig (v_NGC_NASCellA,</w:t>
            </w:r>
          </w:p>
          <w:p w14:paraId="0A79A7BB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v_GSM_MobilityInfo_New,</w:t>
            </w:r>
          </w:p>
          <w:p w14:paraId="782457E5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v_RequestedDNN,</w:t>
            </w:r>
          </w:p>
          <w:p w14:paraId="254CD76A" w14:textId="3C7E2EC9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</w:t>
            </w:r>
            <w:r w:rsidR="009B5A87" w:rsidRPr="009B5A87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cs_38508_RadioBearerConfigDef(omit, {cs_38508_NRDRB_ToAddMod(cs_SDAP_Config(oct2int(v_GSM_MobilityInfo_New.SessionId), false, {2}), v_DRBInfo.DRB_Id, cs_38508_PDCP_Config)}),</w:t>
            </w:r>
          </w:p>
          <w:p w14:paraId="0FF0D4A7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f_NR_GetCellgroupConfig_DRB(v_NGC_NASCellA, {v_DRBInfo.DRB_Id}, false),</w:t>
            </w:r>
          </w:p>
          <w:p w14:paraId="251AC7A9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{v_DRBInfo.SS_Config},</w:t>
            </w:r>
          </w:p>
          <w:p w14:paraId="0F6A72B1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-, -, -, -, -,</w:t>
            </w:r>
          </w:p>
          <w:p w14:paraId="01BEB10B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v_RequestedNSSAI,</w:t>
            </w:r>
          </w:p>
          <w:p w14:paraId="0B9AA414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</w:t>
            </w: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-, -,</w:t>
            </w:r>
          </w:p>
          <w:p w14:paraId="469545C5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                                    omit, omit, v_ExtdPCO);</w:t>
            </w:r>
          </w:p>
          <w:p w14:paraId="67A2715E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</w:p>
          <w:p w14:paraId="5DE419C2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                                 </w:t>
            </w:r>
          </w:p>
          <w:p w14:paraId="12BD15ED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//@siclog "Steps 4-11" siclog@</w:t>
            </w:r>
          </w:p>
          <w:p w14:paraId="7AFECE88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</w:t>
            </w: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//Check: Does the UE correctly initiate and complete initial IMS registration using the first address from received new P-CSCF addresses?</w:t>
            </w:r>
          </w:p>
          <w:p w14:paraId="1C462268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//(Steps 1-8 of Annex A.2 in TS 34.229-5 [41])</w:t>
            </w:r>
          </w:p>
          <w:p w14:paraId="49A2B1F1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f_IMS_IPCAN_WaitForTrigger(IMS[tsc_Index_IMS1], "IMS registered on new address");</w:t>
            </w:r>
          </w:p>
          <w:p w14:paraId="0191534E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3F358844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12" siclog@</w:t>
            </w:r>
          </w:p>
          <w:p w14:paraId="03B963A3" w14:textId="77777777" w:rsidR="00BA7B94" w:rsidRPr="00CD2CB2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//SS transmits an RRCRelease message.</w:t>
            </w:r>
          </w:p>
          <w:p w14:paraId="7A30155D" w14:textId="77777777" w:rsidR="00BA7B94" w:rsidRDefault="00BA7B94" w:rsidP="00BA7B94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f_NR_RRCRelease(v_NGC_NASCellA);</w:t>
            </w:r>
          </w:p>
          <w:p w14:paraId="21B096FC" w14:textId="77777777" w:rsidR="00BA7B94" w:rsidRDefault="00BA7B94" w:rsidP="00BA7B94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2625C754" w14:textId="0E9D0150" w:rsidR="00C72BAB" w:rsidRPr="007A0501" w:rsidRDefault="00BA7B94" w:rsidP="00BA7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D2CB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} //End of test body</w:t>
            </w:r>
          </w:p>
        </w:tc>
      </w:tr>
    </w:tbl>
    <w:p w14:paraId="209ADC4A" w14:textId="77777777" w:rsidR="00CE06FC" w:rsidRPr="00683B27" w:rsidRDefault="00CE06FC" w:rsidP="000B59D2"/>
    <w:sectPr w:rsidR="00CE06FC" w:rsidRPr="00683B27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1EF1A" w14:textId="77777777" w:rsidR="003A79EB" w:rsidRDefault="003A79EB">
      <w:pPr>
        <w:spacing w:after="0"/>
      </w:pPr>
      <w:r>
        <w:separator/>
      </w:r>
    </w:p>
  </w:endnote>
  <w:endnote w:type="continuationSeparator" w:id="0">
    <w:p w14:paraId="12547721" w14:textId="77777777" w:rsidR="003A79EB" w:rsidRDefault="003A79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99638" w14:textId="77777777" w:rsidR="002553D3" w:rsidRDefault="002553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BE11B" w14:textId="77777777" w:rsidR="002553D3" w:rsidRDefault="002553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C7E56" w14:textId="77777777" w:rsidR="002553D3" w:rsidRDefault="002553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5D397" w14:textId="77777777" w:rsidR="003A79EB" w:rsidRDefault="003A79EB">
      <w:pPr>
        <w:spacing w:after="0"/>
      </w:pPr>
      <w:r>
        <w:separator/>
      </w:r>
    </w:p>
  </w:footnote>
  <w:footnote w:type="continuationSeparator" w:id="0">
    <w:p w14:paraId="0CD8FBBE" w14:textId="77777777" w:rsidR="003A79EB" w:rsidRDefault="003A79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032E1" w14:textId="77777777" w:rsidR="002553D3" w:rsidRDefault="002553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EC701" w14:textId="77777777" w:rsidR="002553D3" w:rsidRDefault="002553D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2F32E186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7622C6D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78451183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22047459" w:rsidR="00786530" w:rsidRDefault="00786530">
    <w:pPr>
      <w:pStyle w:val="Header"/>
      <w:tabs>
        <w:tab w:val="right" w:pos="9639"/>
      </w:tabs>
    </w:pPr>
    <w:r>
      <w:tab/>
    </w:r>
    <w:r w:rsidR="000F39C8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200CB1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87309996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782D4D80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53FEFC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51556027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E7498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C02A0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5AB754F"/>
    <w:multiLevelType w:val="hybridMultilevel"/>
    <w:tmpl w:val="BC080F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A4508"/>
    <w:multiLevelType w:val="hybridMultilevel"/>
    <w:tmpl w:val="0A3621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FF142B"/>
    <w:multiLevelType w:val="multilevel"/>
    <w:tmpl w:val="8D26709E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F4267"/>
    <w:multiLevelType w:val="hybridMultilevel"/>
    <w:tmpl w:val="F1669350"/>
    <w:lvl w:ilvl="0" w:tplc="F4A271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E342E42"/>
    <w:multiLevelType w:val="hybridMultilevel"/>
    <w:tmpl w:val="ABF2CE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985F9A"/>
    <w:multiLevelType w:val="hybridMultilevel"/>
    <w:tmpl w:val="ABF2CE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2F416B"/>
    <w:multiLevelType w:val="hybridMultilevel"/>
    <w:tmpl w:val="BC080F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7C00E4"/>
    <w:multiLevelType w:val="hybridMultilevel"/>
    <w:tmpl w:val="53069D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14"/>
  </w:num>
  <w:num w:numId="2" w16cid:durableId="791752271">
    <w:abstractNumId w:val="14"/>
  </w:num>
  <w:num w:numId="3" w16cid:durableId="1629386987">
    <w:abstractNumId w:val="25"/>
  </w:num>
  <w:num w:numId="4" w16cid:durableId="78525773">
    <w:abstractNumId w:val="28"/>
  </w:num>
  <w:num w:numId="5" w16cid:durableId="2107799360">
    <w:abstractNumId w:val="9"/>
  </w:num>
  <w:num w:numId="6" w16cid:durableId="311061797">
    <w:abstractNumId w:val="2"/>
  </w:num>
  <w:num w:numId="7" w16cid:durableId="267852781">
    <w:abstractNumId w:val="22"/>
  </w:num>
  <w:num w:numId="8" w16cid:durableId="49496477">
    <w:abstractNumId w:val="26"/>
  </w:num>
  <w:num w:numId="9" w16cid:durableId="1032460018">
    <w:abstractNumId w:val="8"/>
  </w:num>
  <w:num w:numId="10" w16cid:durableId="115028679">
    <w:abstractNumId w:val="11"/>
  </w:num>
  <w:num w:numId="11" w16cid:durableId="1804151294">
    <w:abstractNumId w:val="10"/>
  </w:num>
  <w:num w:numId="12" w16cid:durableId="1143303998">
    <w:abstractNumId w:val="24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21"/>
  </w:num>
  <w:num w:numId="16" w16cid:durableId="156658403">
    <w:abstractNumId w:val="18"/>
  </w:num>
  <w:num w:numId="17" w16cid:durableId="8531528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08990670">
    <w:abstractNumId w:val="17"/>
  </w:num>
  <w:num w:numId="19" w16cid:durableId="2046327526">
    <w:abstractNumId w:val="13"/>
  </w:num>
  <w:num w:numId="20" w16cid:durableId="452990981">
    <w:abstractNumId w:val="15"/>
  </w:num>
  <w:num w:numId="21" w16cid:durableId="1662542292">
    <w:abstractNumId w:val="20"/>
  </w:num>
  <w:num w:numId="22" w16cid:durableId="1836023483">
    <w:abstractNumId w:val="7"/>
  </w:num>
  <w:num w:numId="23" w16cid:durableId="1314218732">
    <w:abstractNumId w:val="19"/>
  </w:num>
  <w:num w:numId="24" w16cid:durableId="701630240">
    <w:abstractNumId w:val="27"/>
  </w:num>
  <w:num w:numId="25" w16cid:durableId="723988666">
    <w:abstractNumId w:val="5"/>
  </w:num>
  <w:num w:numId="26" w16cid:durableId="1483767494">
    <w:abstractNumId w:val="16"/>
  </w:num>
  <w:num w:numId="27" w16cid:durableId="1500999189">
    <w:abstractNumId w:val="12"/>
  </w:num>
  <w:num w:numId="28" w16cid:durableId="909123216">
    <w:abstractNumId w:val="6"/>
  </w:num>
  <w:num w:numId="29" w16cid:durableId="1732118731">
    <w:abstractNumId w:val="4"/>
  </w:num>
  <w:num w:numId="30" w16cid:durableId="1188837006">
    <w:abstractNumId w:val="23"/>
  </w:num>
  <w:num w:numId="31" w16cid:durableId="952175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2F"/>
    <w:rsid w:val="00022E4A"/>
    <w:rsid w:val="00023754"/>
    <w:rsid w:val="000268D1"/>
    <w:rsid w:val="00026967"/>
    <w:rsid w:val="00030231"/>
    <w:rsid w:val="00031B26"/>
    <w:rsid w:val="00032587"/>
    <w:rsid w:val="00037D16"/>
    <w:rsid w:val="00037E8D"/>
    <w:rsid w:val="0004021C"/>
    <w:rsid w:val="00040F2E"/>
    <w:rsid w:val="000416FA"/>
    <w:rsid w:val="00041A00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331E"/>
    <w:rsid w:val="0006051A"/>
    <w:rsid w:val="00063492"/>
    <w:rsid w:val="00064D82"/>
    <w:rsid w:val="00064E40"/>
    <w:rsid w:val="000666AB"/>
    <w:rsid w:val="00067418"/>
    <w:rsid w:val="000675E6"/>
    <w:rsid w:val="00067CF6"/>
    <w:rsid w:val="00071F52"/>
    <w:rsid w:val="00073B2F"/>
    <w:rsid w:val="0007423D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3BDE"/>
    <w:rsid w:val="000A5798"/>
    <w:rsid w:val="000A5C5A"/>
    <w:rsid w:val="000A6394"/>
    <w:rsid w:val="000A6C34"/>
    <w:rsid w:val="000A7B1A"/>
    <w:rsid w:val="000A7D4B"/>
    <w:rsid w:val="000B04C8"/>
    <w:rsid w:val="000B0A16"/>
    <w:rsid w:val="000B2A46"/>
    <w:rsid w:val="000B59D2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210C"/>
    <w:rsid w:val="000E4DF3"/>
    <w:rsid w:val="000E6005"/>
    <w:rsid w:val="000F0F9C"/>
    <w:rsid w:val="000F101F"/>
    <w:rsid w:val="000F144B"/>
    <w:rsid w:val="000F3122"/>
    <w:rsid w:val="000F39C8"/>
    <w:rsid w:val="000F4C0F"/>
    <w:rsid w:val="000F6B02"/>
    <w:rsid w:val="00100682"/>
    <w:rsid w:val="0010167D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7C"/>
    <w:rsid w:val="001616C7"/>
    <w:rsid w:val="00161AAC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058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3D5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695D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4F5"/>
    <w:rsid w:val="001C0605"/>
    <w:rsid w:val="001C0630"/>
    <w:rsid w:val="001C17C2"/>
    <w:rsid w:val="001C19FA"/>
    <w:rsid w:val="001C37DF"/>
    <w:rsid w:val="001C3807"/>
    <w:rsid w:val="001C3AD0"/>
    <w:rsid w:val="001C416F"/>
    <w:rsid w:val="001C44E6"/>
    <w:rsid w:val="001C50F1"/>
    <w:rsid w:val="001C6435"/>
    <w:rsid w:val="001D039E"/>
    <w:rsid w:val="001D0B43"/>
    <w:rsid w:val="001D0F0C"/>
    <w:rsid w:val="001D0FE2"/>
    <w:rsid w:val="001D0FF7"/>
    <w:rsid w:val="001D268E"/>
    <w:rsid w:val="001D2A82"/>
    <w:rsid w:val="001D66C5"/>
    <w:rsid w:val="001D7B80"/>
    <w:rsid w:val="001E0099"/>
    <w:rsid w:val="001E1214"/>
    <w:rsid w:val="001E1DF4"/>
    <w:rsid w:val="001E290B"/>
    <w:rsid w:val="001E41F3"/>
    <w:rsid w:val="001E4368"/>
    <w:rsid w:val="001E46B7"/>
    <w:rsid w:val="001E47E5"/>
    <w:rsid w:val="001E5FD2"/>
    <w:rsid w:val="001F02F6"/>
    <w:rsid w:val="001F1E28"/>
    <w:rsid w:val="001F1FA4"/>
    <w:rsid w:val="001F2254"/>
    <w:rsid w:val="001F2295"/>
    <w:rsid w:val="001F2A1B"/>
    <w:rsid w:val="001F31F9"/>
    <w:rsid w:val="001F3B87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4DA4"/>
    <w:rsid w:val="0021756E"/>
    <w:rsid w:val="00217802"/>
    <w:rsid w:val="00217811"/>
    <w:rsid w:val="00220412"/>
    <w:rsid w:val="00222FFD"/>
    <w:rsid w:val="00223169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45E"/>
    <w:rsid w:val="0024536C"/>
    <w:rsid w:val="0024786D"/>
    <w:rsid w:val="00251B60"/>
    <w:rsid w:val="002531D8"/>
    <w:rsid w:val="002539DC"/>
    <w:rsid w:val="00254D9B"/>
    <w:rsid w:val="002553D3"/>
    <w:rsid w:val="002559FA"/>
    <w:rsid w:val="00256302"/>
    <w:rsid w:val="0026004D"/>
    <w:rsid w:val="00261976"/>
    <w:rsid w:val="00262E4C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832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59FE"/>
    <w:rsid w:val="002C64FD"/>
    <w:rsid w:val="002D0B11"/>
    <w:rsid w:val="002D0DEE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5C14"/>
    <w:rsid w:val="00306A17"/>
    <w:rsid w:val="00306AAF"/>
    <w:rsid w:val="00310205"/>
    <w:rsid w:val="0031142C"/>
    <w:rsid w:val="00311B08"/>
    <w:rsid w:val="00312220"/>
    <w:rsid w:val="00312434"/>
    <w:rsid w:val="00313129"/>
    <w:rsid w:val="0031359D"/>
    <w:rsid w:val="003143DA"/>
    <w:rsid w:val="00316D9A"/>
    <w:rsid w:val="003220BE"/>
    <w:rsid w:val="00323434"/>
    <w:rsid w:val="0032780E"/>
    <w:rsid w:val="0033008C"/>
    <w:rsid w:val="003319D5"/>
    <w:rsid w:val="003322F7"/>
    <w:rsid w:val="003326F1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3EC8"/>
    <w:rsid w:val="003842CD"/>
    <w:rsid w:val="00384855"/>
    <w:rsid w:val="00385FB6"/>
    <w:rsid w:val="003867ED"/>
    <w:rsid w:val="00386DF4"/>
    <w:rsid w:val="003879CE"/>
    <w:rsid w:val="0039076F"/>
    <w:rsid w:val="00393604"/>
    <w:rsid w:val="00394AC1"/>
    <w:rsid w:val="003A0660"/>
    <w:rsid w:val="003A08B4"/>
    <w:rsid w:val="003A1020"/>
    <w:rsid w:val="003A1B18"/>
    <w:rsid w:val="003A1FEE"/>
    <w:rsid w:val="003A2A53"/>
    <w:rsid w:val="003A5000"/>
    <w:rsid w:val="003A539E"/>
    <w:rsid w:val="003A7600"/>
    <w:rsid w:val="003A79EB"/>
    <w:rsid w:val="003B10DE"/>
    <w:rsid w:val="003B11BD"/>
    <w:rsid w:val="003B205B"/>
    <w:rsid w:val="003B474C"/>
    <w:rsid w:val="003B64E1"/>
    <w:rsid w:val="003C0EF9"/>
    <w:rsid w:val="003C1B53"/>
    <w:rsid w:val="003C244B"/>
    <w:rsid w:val="003C3318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E5563"/>
    <w:rsid w:val="003F2244"/>
    <w:rsid w:val="003F2488"/>
    <w:rsid w:val="003F3226"/>
    <w:rsid w:val="003F3B30"/>
    <w:rsid w:val="003F3ECA"/>
    <w:rsid w:val="003F457E"/>
    <w:rsid w:val="003F520D"/>
    <w:rsid w:val="003F5995"/>
    <w:rsid w:val="003F5C66"/>
    <w:rsid w:val="0040177D"/>
    <w:rsid w:val="00401B95"/>
    <w:rsid w:val="004026B1"/>
    <w:rsid w:val="004063FA"/>
    <w:rsid w:val="00406EF8"/>
    <w:rsid w:val="00410371"/>
    <w:rsid w:val="00410474"/>
    <w:rsid w:val="004128F1"/>
    <w:rsid w:val="00412C82"/>
    <w:rsid w:val="004134A5"/>
    <w:rsid w:val="00415AC8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36993"/>
    <w:rsid w:val="00440DD3"/>
    <w:rsid w:val="00441799"/>
    <w:rsid w:val="004434E3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4A11"/>
    <w:rsid w:val="00454CDE"/>
    <w:rsid w:val="00456D9F"/>
    <w:rsid w:val="00456F56"/>
    <w:rsid w:val="0045778A"/>
    <w:rsid w:val="00460203"/>
    <w:rsid w:val="0046039F"/>
    <w:rsid w:val="00461EBD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2FF3"/>
    <w:rsid w:val="00473068"/>
    <w:rsid w:val="00473941"/>
    <w:rsid w:val="004740C4"/>
    <w:rsid w:val="00474BEE"/>
    <w:rsid w:val="00474FAB"/>
    <w:rsid w:val="00475984"/>
    <w:rsid w:val="00475BB0"/>
    <w:rsid w:val="00475F8C"/>
    <w:rsid w:val="00477E57"/>
    <w:rsid w:val="00480997"/>
    <w:rsid w:val="00480E1E"/>
    <w:rsid w:val="004828EB"/>
    <w:rsid w:val="0048308C"/>
    <w:rsid w:val="00483820"/>
    <w:rsid w:val="00484CBA"/>
    <w:rsid w:val="0048606C"/>
    <w:rsid w:val="0048676A"/>
    <w:rsid w:val="00487070"/>
    <w:rsid w:val="00487D3B"/>
    <w:rsid w:val="00491205"/>
    <w:rsid w:val="004924D1"/>
    <w:rsid w:val="00492A1B"/>
    <w:rsid w:val="004932AE"/>
    <w:rsid w:val="00493511"/>
    <w:rsid w:val="004936C4"/>
    <w:rsid w:val="0049478A"/>
    <w:rsid w:val="004A4BD9"/>
    <w:rsid w:val="004A7F8E"/>
    <w:rsid w:val="004B0C24"/>
    <w:rsid w:val="004B1845"/>
    <w:rsid w:val="004B3A88"/>
    <w:rsid w:val="004B509F"/>
    <w:rsid w:val="004B536F"/>
    <w:rsid w:val="004B6055"/>
    <w:rsid w:val="004B6894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1BA4"/>
    <w:rsid w:val="004E3C18"/>
    <w:rsid w:val="004E6134"/>
    <w:rsid w:val="004F020C"/>
    <w:rsid w:val="004F152A"/>
    <w:rsid w:val="004F1B24"/>
    <w:rsid w:val="004F30F5"/>
    <w:rsid w:val="004F3E26"/>
    <w:rsid w:val="004F4F30"/>
    <w:rsid w:val="004F69EA"/>
    <w:rsid w:val="004F76A6"/>
    <w:rsid w:val="004F7D61"/>
    <w:rsid w:val="0050051B"/>
    <w:rsid w:val="00504947"/>
    <w:rsid w:val="00504D29"/>
    <w:rsid w:val="0050551E"/>
    <w:rsid w:val="00510B0A"/>
    <w:rsid w:val="0051486D"/>
    <w:rsid w:val="0051580D"/>
    <w:rsid w:val="005165E2"/>
    <w:rsid w:val="00520056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04C8"/>
    <w:rsid w:val="00531704"/>
    <w:rsid w:val="005329B6"/>
    <w:rsid w:val="00532DD6"/>
    <w:rsid w:val="00534574"/>
    <w:rsid w:val="005358C6"/>
    <w:rsid w:val="00543412"/>
    <w:rsid w:val="005435AA"/>
    <w:rsid w:val="005438DB"/>
    <w:rsid w:val="00545256"/>
    <w:rsid w:val="0054672C"/>
    <w:rsid w:val="00547111"/>
    <w:rsid w:val="005474DC"/>
    <w:rsid w:val="00547CAE"/>
    <w:rsid w:val="00550693"/>
    <w:rsid w:val="00550859"/>
    <w:rsid w:val="00553188"/>
    <w:rsid w:val="00554413"/>
    <w:rsid w:val="00556622"/>
    <w:rsid w:val="0055681D"/>
    <w:rsid w:val="005571C5"/>
    <w:rsid w:val="00562E2E"/>
    <w:rsid w:val="00564C5E"/>
    <w:rsid w:val="005653AA"/>
    <w:rsid w:val="00567546"/>
    <w:rsid w:val="00570611"/>
    <w:rsid w:val="00570FEA"/>
    <w:rsid w:val="00572C67"/>
    <w:rsid w:val="005735D2"/>
    <w:rsid w:val="00574163"/>
    <w:rsid w:val="00574C7C"/>
    <w:rsid w:val="005769EE"/>
    <w:rsid w:val="00576DAC"/>
    <w:rsid w:val="0058140E"/>
    <w:rsid w:val="00583115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8C1"/>
    <w:rsid w:val="005959BD"/>
    <w:rsid w:val="00597576"/>
    <w:rsid w:val="005A1A45"/>
    <w:rsid w:val="005A5302"/>
    <w:rsid w:val="005A5524"/>
    <w:rsid w:val="005A57A3"/>
    <w:rsid w:val="005A583C"/>
    <w:rsid w:val="005A5B53"/>
    <w:rsid w:val="005A6A63"/>
    <w:rsid w:val="005B008C"/>
    <w:rsid w:val="005B0B25"/>
    <w:rsid w:val="005B114D"/>
    <w:rsid w:val="005B197D"/>
    <w:rsid w:val="005B1E5F"/>
    <w:rsid w:val="005B526D"/>
    <w:rsid w:val="005B7623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3952"/>
    <w:rsid w:val="005D4036"/>
    <w:rsid w:val="005E0A29"/>
    <w:rsid w:val="005E2C44"/>
    <w:rsid w:val="005E2E04"/>
    <w:rsid w:val="005E2F7D"/>
    <w:rsid w:val="005E6154"/>
    <w:rsid w:val="005F0E8B"/>
    <w:rsid w:val="005F1D92"/>
    <w:rsid w:val="005F202F"/>
    <w:rsid w:val="005F400C"/>
    <w:rsid w:val="005F6E82"/>
    <w:rsid w:val="005F6FA4"/>
    <w:rsid w:val="005F7AAB"/>
    <w:rsid w:val="0060014C"/>
    <w:rsid w:val="00600608"/>
    <w:rsid w:val="006007B8"/>
    <w:rsid w:val="006022D5"/>
    <w:rsid w:val="0060290A"/>
    <w:rsid w:val="00602A22"/>
    <w:rsid w:val="00602E91"/>
    <w:rsid w:val="006039DF"/>
    <w:rsid w:val="00605A82"/>
    <w:rsid w:val="00605E60"/>
    <w:rsid w:val="006074DF"/>
    <w:rsid w:val="00607A6C"/>
    <w:rsid w:val="00611669"/>
    <w:rsid w:val="0061215C"/>
    <w:rsid w:val="00613BA8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A5"/>
    <w:rsid w:val="006318FD"/>
    <w:rsid w:val="00632E3F"/>
    <w:rsid w:val="00633813"/>
    <w:rsid w:val="00633F3C"/>
    <w:rsid w:val="00634C17"/>
    <w:rsid w:val="00635C3A"/>
    <w:rsid w:val="00636F46"/>
    <w:rsid w:val="0064033A"/>
    <w:rsid w:val="006405CC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693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27"/>
    <w:rsid w:val="00683B69"/>
    <w:rsid w:val="006878C4"/>
    <w:rsid w:val="006878D0"/>
    <w:rsid w:val="00687A55"/>
    <w:rsid w:val="00687A75"/>
    <w:rsid w:val="00687F85"/>
    <w:rsid w:val="006909A7"/>
    <w:rsid w:val="0069189B"/>
    <w:rsid w:val="00692340"/>
    <w:rsid w:val="00692CE1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2A9B"/>
    <w:rsid w:val="006A3F4D"/>
    <w:rsid w:val="006A40AA"/>
    <w:rsid w:val="006A5A96"/>
    <w:rsid w:val="006A5EE2"/>
    <w:rsid w:val="006A6155"/>
    <w:rsid w:val="006A61D7"/>
    <w:rsid w:val="006A6643"/>
    <w:rsid w:val="006A681C"/>
    <w:rsid w:val="006A71C0"/>
    <w:rsid w:val="006B0C69"/>
    <w:rsid w:val="006B16E4"/>
    <w:rsid w:val="006B1A96"/>
    <w:rsid w:val="006B1DC1"/>
    <w:rsid w:val="006B2262"/>
    <w:rsid w:val="006B2EE3"/>
    <w:rsid w:val="006B32E8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1ECB"/>
    <w:rsid w:val="007023C2"/>
    <w:rsid w:val="00702681"/>
    <w:rsid w:val="00704FC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1C06"/>
    <w:rsid w:val="0071561C"/>
    <w:rsid w:val="007156C2"/>
    <w:rsid w:val="007177FF"/>
    <w:rsid w:val="0072014E"/>
    <w:rsid w:val="00720B91"/>
    <w:rsid w:val="00721A36"/>
    <w:rsid w:val="0072366A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5AB3"/>
    <w:rsid w:val="0073784E"/>
    <w:rsid w:val="00737EE1"/>
    <w:rsid w:val="00742356"/>
    <w:rsid w:val="00742C1C"/>
    <w:rsid w:val="00742E5A"/>
    <w:rsid w:val="007448CF"/>
    <w:rsid w:val="00745BC0"/>
    <w:rsid w:val="007473D5"/>
    <w:rsid w:val="00747A98"/>
    <w:rsid w:val="0075125A"/>
    <w:rsid w:val="0075229A"/>
    <w:rsid w:val="00752DE8"/>
    <w:rsid w:val="00753C07"/>
    <w:rsid w:val="00754554"/>
    <w:rsid w:val="00755988"/>
    <w:rsid w:val="007562C1"/>
    <w:rsid w:val="00756B20"/>
    <w:rsid w:val="00756C77"/>
    <w:rsid w:val="00756D76"/>
    <w:rsid w:val="00760F43"/>
    <w:rsid w:val="00761B61"/>
    <w:rsid w:val="00762365"/>
    <w:rsid w:val="00762B80"/>
    <w:rsid w:val="0076363B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3DB3"/>
    <w:rsid w:val="007842F8"/>
    <w:rsid w:val="007845F4"/>
    <w:rsid w:val="00786530"/>
    <w:rsid w:val="0078716A"/>
    <w:rsid w:val="0078777E"/>
    <w:rsid w:val="00792342"/>
    <w:rsid w:val="00793138"/>
    <w:rsid w:val="00793FBC"/>
    <w:rsid w:val="00794FF5"/>
    <w:rsid w:val="0079604B"/>
    <w:rsid w:val="0079738A"/>
    <w:rsid w:val="007975D8"/>
    <w:rsid w:val="007977A8"/>
    <w:rsid w:val="007A0501"/>
    <w:rsid w:val="007A1017"/>
    <w:rsid w:val="007A4F50"/>
    <w:rsid w:val="007A52C8"/>
    <w:rsid w:val="007A5368"/>
    <w:rsid w:val="007A56E0"/>
    <w:rsid w:val="007A6450"/>
    <w:rsid w:val="007B073E"/>
    <w:rsid w:val="007B1E0F"/>
    <w:rsid w:val="007B4148"/>
    <w:rsid w:val="007B444D"/>
    <w:rsid w:val="007B45B2"/>
    <w:rsid w:val="007B4E41"/>
    <w:rsid w:val="007B5023"/>
    <w:rsid w:val="007B512A"/>
    <w:rsid w:val="007B56CC"/>
    <w:rsid w:val="007B60AE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2DC8"/>
    <w:rsid w:val="007D3FB8"/>
    <w:rsid w:val="007D485D"/>
    <w:rsid w:val="007D5795"/>
    <w:rsid w:val="007D6296"/>
    <w:rsid w:val="007D6A07"/>
    <w:rsid w:val="007D79B1"/>
    <w:rsid w:val="007E26D6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7F77F1"/>
    <w:rsid w:val="008000A4"/>
    <w:rsid w:val="008005C9"/>
    <w:rsid w:val="00800CEF"/>
    <w:rsid w:val="0080125D"/>
    <w:rsid w:val="00801E5E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689"/>
    <w:rsid w:val="00833D88"/>
    <w:rsid w:val="0083401B"/>
    <w:rsid w:val="00834409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2369"/>
    <w:rsid w:val="00856538"/>
    <w:rsid w:val="00856906"/>
    <w:rsid w:val="00857B05"/>
    <w:rsid w:val="00861269"/>
    <w:rsid w:val="00862498"/>
    <w:rsid w:val="008626E7"/>
    <w:rsid w:val="00864BF3"/>
    <w:rsid w:val="0086568D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491A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0FA5"/>
    <w:rsid w:val="008E20AC"/>
    <w:rsid w:val="008E2B59"/>
    <w:rsid w:val="008E4C41"/>
    <w:rsid w:val="008E4E3A"/>
    <w:rsid w:val="008E562B"/>
    <w:rsid w:val="008E6BC2"/>
    <w:rsid w:val="008E7023"/>
    <w:rsid w:val="008F13AD"/>
    <w:rsid w:val="008F1E04"/>
    <w:rsid w:val="008F39A7"/>
    <w:rsid w:val="008F5EB2"/>
    <w:rsid w:val="008F686C"/>
    <w:rsid w:val="008F6B92"/>
    <w:rsid w:val="009016FD"/>
    <w:rsid w:val="00901E56"/>
    <w:rsid w:val="00902596"/>
    <w:rsid w:val="00903FAB"/>
    <w:rsid w:val="00905D0D"/>
    <w:rsid w:val="009062FC"/>
    <w:rsid w:val="00907DA0"/>
    <w:rsid w:val="0091022C"/>
    <w:rsid w:val="00910A02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0D6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0A"/>
    <w:rsid w:val="0095545E"/>
    <w:rsid w:val="00955887"/>
    <w:rsid w:val="00957C31"/>
    <w:rsid w:val="009622B4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3CA"/>
    <w:rsid w:val="009834DE"/>
    <w:rsid w:val="0098402B"/>
    <w:rsid w:val="00985315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4E50"/>
    <w:rsid w:val="00996707"/>
    <w:rsid w:val="00996D31"/>
    <w:rsid w:val="00997F83"/>
    <w:rsid w:val="009A09C8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5A8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7DF"/>
    <w:rsid w:val="009D4AAB"/>
    <w:rsid w:val="009D5021"/>
    <w:rsid w:val="009D6D3C"/>
    <w:rsid w:val="009D72FD"/>
    <w:rsid w:val="009D742B"/>
    <w:rsid w:val="009E08DA"/>
    <w:rsid w:val="009E298E"/>
    <w:rsid w:val="009E3297"/>
    <w:rsid w:val="009E3DCF"/>
    <w:rsid w:val="009E3FDD"/>
    <w:rsid w:val="009F0017"/>
    <w:rsid w:val="009F0402"/>
    <w:rsid w:val="009F0574"/>
    <w:rsid w:val="009F33B7"/>
    <w:rsid w:val="009F4BF7"/>
    <w:rsid w:val="009F50B3"/>
    <w:rsid w:val="009F5E86"/>
    <w:rsid w:val="009F734F"/>
    <w:rsid w:val="00A00F35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3570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C7"/>
    <w:rsid w:val="00A52F6F"/>
    <w:rsid w:val="00A5496E"/>
    <w:rsid w:val="00A56E40"/>
    <w:rsid w:val="00A573BF"/>
    <w:rsid w:val="00A605F8"/>
    <w:rsid w:val="00A62F21"/>
    <w:rsid w:val="00A639EA"/>
    <w:rsid w:val="00A64259"/>
    <w:rsid w:val="00A643AE"/>
    <w:rsid w:val="00A66810"/>
    <w:rsid w:val="00A66D35"/>
    <w:rsid w:val="00A66EFF"/>
    <w:rsid w:val="00A70B4B"/>
    <w:rsid w:val="00A725B6"/>
    <w:rsid w:val="00A75950"/>
    <w:rsid w:val="00A7671C"/>
    <w:rsid w:val="00A76964"/>
    <w:rsid w:val="00A825A4"/>
    <w:rsid w:val="00A82C7F"/>
    <w:rsid w:val="00A83BF2"/>
    <w:rsid w:val="00A85F07"/>
    <w:rsid w:val="00A86F1E"/>
    <w:rsid w:val="00A878CF"/>
    <w:rsid w:val="00A87D86"/>
    <w:rsid w:val="00A87EE8"/>
    <w:rsid w:val="00A90051"/>
    <w:rsid w:val="00A93136"/>
    <w:rsid w:val="00A93449"/>
    <w:rsid w:val="00A93D3D"/>
    <w:rsid w:val="00A94021"/>
    <w:rsid w:val="00A94C6A"/>
    <w:rsid w:val="00A94E24"/>
    <w:rsid w:val="00A957AA"/>
    <w:rsid w:val="00A95F5A"/>
    <w:rsid w:val="00A962AF"/>
    <w:rsid w:val="00A96E84"/>
    <w:rsid w:val="00A976E4"/>
    <w:rsid w:val="00A97FF6"/>
    <w:rsid w:val="00AA0DB4"/>
    <w:rsid w:val="00AA1EE7"/>
    <w:rsid w:val="00AA2CBC"/>
    <w:rsid w:val="00AA340C"/>
    <w:rsid w:val="00AA4619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C5A8E"/>
    <w:rsid w:val="00AC6108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150"/>
    <w:rsid w:val="00AF172F"/>
    <w:rsid w:val="00AF1E6A"/>
    <w:rsid w:val="00AF1FBE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3977"/>
    <w:rsid w:val="00B258BB"/>
    <w:rsid w:val="00B2655B"/>
    <w:rsid w:val="00B26A08"/>
    <w:rsid w:val="00B26E97"/>
    <w:rsid w:val="00B30378"/>
    <w:rsid w:val="00B369A8"/>
    <w:rsid w:val="00B36A08"/>
    <w:rsid w:val="00B36D1A"/>
    <w:rsid w:val="00B379FB"/>
    <w:rsid w:val="00B37BCD"/>
    <w:rsid w:val="00B40169"/>
    <w:rsid w:val="00B4078E"/>
    <w:rsid w:val="00B430EF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2BCD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4919"/>
    <w:rsid w:val="00B94A6E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B94"/>
    <w:rsid w:val="00BA7D90"/>
    <w:rsid w:val="00BB0BEE"/>
    <w:rsid w:val="00BB1239"/>
    <w:rsid w:val="00BB2ACA"/>
    <w:rsid w:val="00BB2C93"/>
    <w:rsid w:val="00BB3037"/>
    <w:rsid w:val="00BB36FC"/>
    <w:rsid w:val="00BB5917"/>
    <w:rsid w:val="00BB5DFC"/>
    <w:rsid w:val="00BB7757"/>
    <w:rsid w:val="00BC01AF"/>
    <w:rsid w:val="00BC0FE3"/>
    <w:rsid w:val="00BC1627"/>
    <w:rsid w:val="00BC1CE5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451"/>
    <w:rsid w:val="00C065EF"/>
    <w:rsid w:val="00C10026"/>
    <w:rsid w:val="00C108F7"/>
    <w:rsid w:val="00C118F3"/>
    <w:rsid w:val="00C11C9D"/>
    <w:rsid w:val="00C124E2"/>
    <w:rsid w:val="00C126C3"/>
    <w:rsid w:val="00C14AC8"/>
    <w:rsid w:val="00C15688"/>
    <w:rsid w:val="00C179AD"/>
    <w:rsid w:val="00C20012"/>
    <w:rsid w:val="00C20AC1"/>
    <w:rsid w:val="00C23D03"/>
    <w:rsid w:val="00C259BF"/>
    <w:rsid w:val="00C261E4"/>
    <w:rsid w:val="00C31147"/>
    <w:rsid w:val="00C31799"/>
    <w:rsid w:val="00C33A7F"/>
    <w:rsid w:val="00C35D29"/>
    <w:rsid w:val="00C36B03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57E39"/>
    <w:rsid w:val="00C61603"/>
    <w:rsid w:val="00C61B63"/>
    <w:rsid w:val="00C61FBA"/>
    <w:rsid w:val="00C62F66"/>
    <w:rsid w:val="00C657C3"/>
    <w:rsid w:val="00C66BA2"/>
    <w:rsid w:val="00C66BAA"/>
    <w:rsid w:val="00C7056B"/>
    <w:rsid w:val="00C71469"/>
    <w:rsid w:val="00C7195A"/>
    <w:rsid w:val="00C72B23"/>
    <w:rsid w:val="00C72B5F"/>
    <w:rsid w:val="00C72BAB"/>
    <w:rsid w:val="00C737F7"/>
    <w:rsid w:val="00C7458F"/>
    <w:rsid w:val="00C7489A"/>
    <w:rsid w:val="00C74FB2"/>
    <w:rsid w:val="00C7566A"/>
    <w:rsid w:val="00C76BCE"/>
    <w:rsid w:val="00C76E05"/>
    <w:rsid w:val="00C80876"/>
    <w:rsid w:val="00C80B65"/>
    <w:rsid w:val="00C812B0"/>
    <w:rsid w:val="00C812E3"/>
    <w:rsid w:val="00C81629"/>
    <w:rsid w:val="00C82B55"/>
    <w:rsid w:val="00C84391"/>
    <w:rsid w:val="00C84657"/>
    <w:rsid w:val="00C84B9C"/>
    <w:rsid w:val="00C8593C"/>
    <w:rsid w:val="00C9030E"/>
    <w:rsid w:val="00C91B56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7D8"/>
    <w:rsid w:val="00CB5FB5"/>
    <w:rsid w:val="00CC083A"/>
    <w:rsid w:val="00CC10E7"/>
    <w:rsid w:val="00CC1E45"/>
    <w:rsid w:val="00CC20B7"/>
    <w:rsid w:val="00CC2EB5"/>
    <w:rsid w:val="00CC311F"/>
    <w:rsid w:val="00CC4FC4"/>
    <w:rsid w:val="00CC5026"/>
    <w:rsid w:val="00CC56B9"/>
    <w:rsid w:val="00CC6427"/>
    <w:rsid w:val="00CC679C"/>
    <w:rsid w:val="00CC68D0"/>
    <w:rsid w:val="00CC6BB2"/>
    <w:rsid w:val="00CD1382"/>
    <w:rsid w:val="00CD2CB2"/>
    <w:rsid w:val="00CD44B9"/>
    <w:rsid w:val="00CD4A35"/>
    <w:rsid w:val="00CD7F21"/>
    <w:rsid w:val="00CE06FC"/>
    <w:rsid w:val="00CE0D0A"/>
    <w:rsid w:val="00CE212C"/>
    <w:rsid w:val="00CE2CF7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6B17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392"/>
    <w:rsid w:val="00D12C7A"/>
    <w:rsid w:val="00D12D21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27D81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149D"/>
    <w:rsid w:val="00D51633"/>
    <w:rsid w:val="00D54DCD"/>
    <w:rsid w:val="00D56191"/>
    <w:rsid w:val="00D5707C"/>
    <w:rsid w:val="00D5771A"/>
    <w:rsid w:val="00D57BFB"/>
    <w:rsid w:val="00D6102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4DDF"/>
    <w:rsid w:val="00D76152"/>
    <w:rsid w:val="00D76276"/>
    <w:rsid w:val="00D8009A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3B18"/>
    <w:rsid w:val="00DA4947"/>
    <w:rsid w:val="00DA533D"/>
    <w:rsid w:val="00DA573E"/>
    <w:rsid w:val="00DA5BCB"/>
    <w:rsid w:val="00DA6D80"/>
    <w:rsid w:val="00DB18FC"/>
    <w:rsid w:val="00DB2373"/>
    <w:rsid w:val="00DB24F5"/>
    <w:rsid w:val="00DB2CBC"/>
    <w:rsid w:val="00DB74C6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9A8"/>
    <w:rsid w:val="00DD0C43"/>
    <w:rsid w:val="00DD11FD"/>
    <w:rsid w:val="00DD144E"/>
    <w:rsid w:val="00DD2C5E"/>
    <w:rsid w:val="00DD3F6D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76"/>
    <w:rsid w:val="00DE53A9"/>
    <w:rsid w:val="00DE555B"/>
    <w:rsid w:val="00DE646B"/>
    <w:rsid w:val="00DE6CEB"/>
    <w:rsid w:val="00DE6EFA"/>
    <w:rsid w:val="00DE77B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5F30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3FE8"/>
    <w:rsid w:val="00E34347"/>
    <w:rsid w:val="00E34898"/>
    <w:rsid w:val="00E34F8E"/>
    <w:rsid w:val="00E35E64"/>
    <w:rsid w:val="00E365FC"/>
    <w:rsid w:val="00E3693E"/>
    <w:rsid w:val="00E37029"/>
    <w:rsid w:val="00E37697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3FC7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4C4"/>
    <w:rsid w:val="00E80567"/>
    <w:rsid w:val="00E81F81"/>
    <w:rsid w:val="00E8338B"/>
    <w:rsid w:val="00E871B1"/>
    <w:rsid w:val="00E87764"/>
    <w:rsid w:val="00E92000"/>
    <w:rsid w:val="00E94503"/>
    <w:rsid w:val="00E94607"/>
    <w:rsid w:val="00E94715"/>
    <w:rsid w:val="00E94ADC"/>
    <w:rsid w:val="00E9595E"/>
    <w:rsid w:val="00E9725A"/>
    <w:rsid w:val="00E97FE9"/>
    <w:rsid w:val="00EA1167"/>
    <w:rsid w:val="00EA1CC6"/>
    <w:rsid w:val="00EA1DB4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9D0"/>
    <w:rsid w:val="00EC0E62"/>
    <w:rsid w:val="00EC1A27"/>
    <w:rsid w:val="00EC57F7"/>
    <w:rsid w:val="00EC58EF"/>
    <w:rsid w:val="00ED1AAC"/>
    <w:rsid w:val="00ED256B"/>
    <w:rsid w:val="00ED31E4"/>
    <w:rsid w:val="00ED33F0"/>
    <w:rsid w:val="00ED5081"/>
    <w:rsid w:val="00ED5466"/>
    <w:rsid w:val="00ED66A4"/>
    <w:rsid w:val="00ED67CC"/>
    <w:rsid w:val="00EE06B6"/>
    <w:rsid w:val="00EE0C9F"/>
    <w:rsid w:val="00EE271C"/>
    <w:rsid w:val="00EE282C"/>
    <w:rsid w:val="00EE2833"/>
    <w:rsid w:val="00EE3DA5"/>
    <w:rsid w:val="00EE5EC5"/>
    <w:rsid w:val="00EE664E"/>
    <w:rsid w:val="00EE738B"/>
    <w:rsid w:val="00EE7D7C"/>
    <w:rsid w:val="00EF2B55"/>
    <w:rsid w:val="00EF5295"/>
    <w:rsid w:val="00EF71F8"/>
    <w:rsid w:val="00EF73D3"/>
    <w:rsid w:val="00EF79B9"/>
    <w:rsid w:val="00F01B37"/>
    <w:rsid w:val="00F024EE"/>
    <w:rsid w:val="00F061BD"/>
    <w:rsid w:val="00F06A73"/>
    <w:rsid w:val="00F10AB5"/>
    <w:rsid w:val="00F11BD6"/>
    <w:rsid w:val="00F13CB0"/>
    <w:rsid w:val="00F15EE1"/>
    <w:rsid w:val="00F16198"/>
    <w:rsid w:val="00F171F0"/>
    <w:rsid w:val="00F1774A"/>
    <w:rsid w:val="00F209DD"/>
    <w:rsid w:val="00F209E7"/>
    <w:rsid w:val="00F21A70"/>
    <w:rsid w:val="00F2243A"/>
    <w:rsid w:val="00F22CA8"/>
    <w:rsid w:val="00F234B6"/>
    <w:rsid w:val="00F24A18"/>
    <w:rsid w:val="00F255CC"/>
    <w:rsid w:val="00F255EB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3C19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366"/>
    <w:rsid w:val="00F7541F"/>
    <w:rsid w:val="00F759A4"/>
    <w:rsid w:val="00F75F60"/>
    <w:rsid w:val="00F80452"/>
    <w:rsid w:val="00F80AA3"/>
    <w:rsid w:val="00F824A4"/>
    <w:rsid w:val="00F829B4"/>
    <w:rsid w:val="00F85304"/>
    <w:rsid w:val="00F9014C"/>
    <w:rsid w:val="00F9056A"/>
    <w:rsid w:val="00F91785"/>
    <w:rsid w:val="00F9193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90D"/>
    <w:rsid w:val="00FA6F58"/>
    <w:rsid w:val="00FB07A3"/>
    <w:rsid w:val="00FB299B"/>
    <w:rsid w:val="00FB2CA6"/>
    <w:rsid w:val="00FB4F2D"/>
    <w:rsid w:val="00FB527A"/>
    <w:rsid w:val="00FB571E"/>
    <w:rsid w:val="00FB60B6"/>
    <w:rsid w:val="00FB6386"/>
    <w:rsid w:val="00FB7538"/>
    <w:rsid w:val="00FC1903"/>
    <w:rsid w:val="00FC31B1"/>
    <w:rsid w:val="00FC35A9"/>
    <w:rsid w:val="00FC69D2"/>
    <w:rsid w:val="00FC6C07"/>
    <w:rsid w:val="00FD2FF6"/>
    <w:rsid w:val="00FD34EE"/>
    <w:rsid w:val="00FD6FCD"/>
    <w:rsid w:val="00FD7325"/>
    <w:rsid w:val="00FD7C4D"/>
    <w:rsid w:val="00FE0428"/>
    <w:rsid w:val="00FE1C6D"/>
    <w:rsid w:val="00FE2DE7"/>
    <w:rsid w:val="00FE4FE9"/>
    <w:rsid w:val="00FE7BFF"/>
    <w:rsid w:val="00FE7DB8"/>
    <w:rsid w:val="00FF115D"/>
    <w:rsid w:val="00FF1E61"/>
    <w:rsid w:val="00FF2603"/>
    <w:rsid w:val="00FF34EA"/>
    <w:rsid w:val="00FF46C9"/>
    <w:rsid w:val="00FF472E"/>
    <w:rsid w:val="00FF4D46"/>
    <w:rsid w:val="00FF4D98"/>
    <w:rsid w:val="00FF6529"/>
    <w:rsid w:val="00FF6ED3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2BA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83B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yperlink" Target="mailto:parikshit.bhise@rohde-schwarz.com" TargetMode="Externa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H4VU7HTV54JD-1231737843-1701</_dlc_DocId>
    <_dlc_DocIdUrl xmlns="05fef6b6-48ff-4793-a586-dff4857ec2fd">
      <Url>https://sharepoint.rsint.net/teams/MRT_Dev/_layouts/15/DocIdRedir.aspx?ID=H4VU7HTV54JD-1231737843-1701</Url>
      <Description>H4VU7HTV54JD-1231737843-1701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83D5460-2A33-47D4-93F6-366C7FD45E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85F8AA-6B44-4D36-90B4-344D0E11F6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44016C5-38DD-4CC7-9B74-B2CA822A933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6.xml><?xml version="1.0" encoding="utf-8"?>
<ds:datastoreItem xmlns:ds="http://schemas.openxmlformats.org/officeDocument/2006/customXml" ds:itemID="{3EC08666-5290-4904-A79F-4FB1DF5A14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2710</Words>
  <Characters>15447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2</cp:revision>
  <cp:lastPrinted>1900-12-31T16:00:00Z</cp:lastPrinted>
  <dcterms:created xsi:type="dcterms:W3CDTF">2025-10-21T06:13:00Z</dcterms:created>
  <dcterms:modified xsi:type="dcterms:W3CDTF">2025-10-21T06:13:00Z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40c29f00-2fa5-47d0-9526-8978c356929c</vt:lpwstr>
  </property>
</Properties>
</file>