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572D1" w14:textId="7BEC24A8" w:rsidR="00B5552D" w:rsidRDefault="00B5552D" w:rsidP="00B55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782D">
        <w:fldChar w:fldCharType="begin"/>
      </w:r>
      <w:r w:rsidR="00F1782D">
        <w:instrText xml:space="preserve"> DOCPROPERTY  TSG/WGRef  \* MERGEFORMAT </w:instrText>
      </w:r>
      <w:r w:rsidR="00F1782D">
        <w:fldChar w:fldCharType="separate"/>
      </w:r>
      <w:r>
        <w:rPr>
          <w:b/>
          <w:noProof/>
          <w:sz w:val="24"/>
        </w:rPr>
        <w:t>RAN5</w:t>
      </w:r>
      <w:r w:rsidR="00F1782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1782D">
        <w:fldChar w:fldCharType="begin"/>
      </w:r>
      <w:r w:rsidR="00F1782D">
        <w:instrText xml:space="preserve"> DOCPROPERTY  MtgSeq  \* MERGEFORMAT </w:instrText>
      </w:r>
      <w:r w:rsidR="00F1782D">
        <w:fldChar w:fldCharType="separate"/>
      </w:r>
      <w:r w:rsidRPr="00EB09B7">
        <w:rPr>
          <w:b/>
          <w:noProof/>
          <w:sz w:val="24"/>
        </w:rPr>
        <w:t>2025</w:t>
      </w:r>
      <w:r w:rsidR="00F1782D">
        <w:rPr>
          <w:b/>
          <w:noProof/>
          <w:sz w:val="24"/>
        </w:rPr>
        <w:fldChar w:fldCharType="end"/>
      </w:r>
      <w:r w:rsidR="00F1782D">
        <w:fldChar w:fldCharType="begin"/>
      </w:r>
      <w:r w:rsidR="00F1782D">
        <w:instrText xml:space="preserve"> DOCPROPERTY  MtgTitle  \* MERGEFORMAT </w:instrText>
      </w:r>
      <w:r w:rsidR="00F1782D">
        <w:fldChar w:fldCharType="separate"/>
      </w:r>
      <w:r>
        <w:rPr>
          <w:b/>
          <w:noProof/>
          <w:sz w:val="24"/>
        </w:rPr>
        <w:t>-TTCN email</w:t>
      </w:r>
      <w:r w:rsidR="00F178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782D">
        <w:fldChar w:fldCharType="begin"/>
      </w:r>
      <w:r w:rsidR="00F1782D">
        <w:instrText xml:space="preserve"> DOCPROPERTY  Tdoc#  \* MERGEFORMAT </w:instrText>
      </w:r>
      <w:r w:rsidR="00F1782D">
        <w:fldChar w:fldCharType="separate"/>
      </w:r>
      <w:r w:rsidRPr="002D2245">
        <w:rPr>
          <w:b/>
          <w:i/>
          <w:noProof/>
          <w:sz w:val="28"/>
        </w:rPr>
        <w:t>R5s250</w:t>
      </w:r>
      <w:r w:rsidR="002D2245" w:rsidRPr="002D2245">
        <w:rPr>
          <w:b/>
          <w:i/>
          <w:noProof/>
          <w:sz w:val="28"/>
        </w:rPr>
        <w:t>452</w:t>
      </w:r>
      <w:r w:rsidR="00F1782D">
        <w:rPr>
          <w:b/>
          <w:i/>
          <w:noProof/>
          <w:sz w:val="28"/>
        </w:rPr>
        <w:fldChar w:fldCharType="end"/>
      </w:r>
    </w:p>
    <w:p w14:paraId="3CE2AEDE" w14:textId="77777777" w:rsidR="00B5552D" w:rsidRDefault="00F1782D" w:rsidP="00B5552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5552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5552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B5552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5552D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B5552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5552D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52D" w14:paraId="4BAE6923" w14:textId="77777777" w:rsidTr="009F62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B468D" w14:textId="77777777" w:rsidR="00B5552D" w:rsidRDefault="00B5552D" w:rsidP="009F62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5552D" w14:paraId="268C4454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43C5A" w14:textId="77777777" w:rsidR="00B5552D" w:rsidRDefault="00B5552D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552D" w14:paraId="46A41BDF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61943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7E50BB7F" w14:textId="77777777" w:rsidTr="009F6228">
        <w:tc>
          <w:tcPr>
            <w:tcW w:w="142" w:type="dxa"/>
            <w:tcBorders>
              <w:left w:val="single" w:sz="4" w:space="0" w:color="auto"/>
            </w:tcBorders>
          </w:tcPr>
          <w:p w14:paraId="20CE0FA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3B6B1D" w14:textId="77777777" w:rsidR="00B5552D" w:rsidRPr="00410371" w:rsidRDefault="00F1782D" w:rsidP="009F62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5552D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8EB2A" w14:textId="77777777" w:rsidR="00B5552D" w:rsidRDefault="00B5552D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B26381" w14:textId="52C234C3" w:rsidR="00B5552D" w:rsidRPr="00410371" w:rsidRDefault="00F1782D" w:rsidP="009F622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D2245">
              <w:rPr>
                <w:b/>
                <w:noProof/>
                <w:sz w:val="28"/>
              </w:rPr>
              <w:t>494</w:t>
            </w:r>
            <w:r w:rsidR="002D2245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A01D03" w14:textId="77777777" w:rsidR="00B5552D" w:rsidRDefault="00B5552D" w:rsidP="009F62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5CB11" w14:textId="77777777" w:rsidR="00B5552D" w:rsidRPr="00410371" w:rsidRDefault="00F1782D" w:rsidP="009F62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5552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CC0FE2" w14:textId="77777777" w:rsidR="00B5552D" w:rsidRDefault="00B5552D" w:rsidP="009F62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8A4099" w14:textId="0D38EB8C" w:rsidR="00B5552D" w:rsidRPr="00410371" w:rsidRDefault="00F1782D" w:rsidP="009F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5552D" w:rsidRPr="00410371">
              <w:rPr>
                <w:b/>
                <w:noProof/>
                <w:sz w:val="28"/>
              </w:rPr>
              <w:t>18.</w:t>
            </w:r>
            <w:r w:rsidR="00116970">
              <w:rPr>
                <w:b/>
                <w:noProof/>
                <w:sz w:val="28"/>
              </w:rPr>
              <w:t>9</w:t>
            </w:r>
            <w:r w:rsidR="00B5552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DCEBD8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009B762C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5E4E7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1620402F" w14:textId="77777777" w:rsidTr="009F62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111A06" w14:textId="77777777" w:rsidR="00B5552D" w:rsidRPr="00F25D98" w:rsidRDefault="00B5552D" w:rsidP="009F62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552D" w14:paraId="50787D59" w14:textId="77777777" w:rsidTr="009F6228">
        <w:tc>
          <w:tcPr>
            <w:tcW w:w="9641" w:type="dxa"/>
            <w:gridSpan w:val="9"/>
          </w:tcPr>
          <w:p w14:paraId="6E4B0E8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6D9D5E" w14:textId="77777777" w:rsidR="00B5552D" w:rsidRDefault="00B5552D" w:rsidP="00B55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52D" w14:paraId="6C5A3A2C" w14:textId="77777777" w:rsidTr="009F6228">
        <w:tc>
          <w:tcPr>
            <w:tcW w:w="2835" w:type="dxa"/>
          </w:tcPr>
          <w:p w14:paraId="3D3AF76A" w14:textId="77777777" w:rsidR="00B5552D" w:rsidRDefault="00B5552D" w:rsidP="009F62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32764D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124D1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E2C4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5B580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60C631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025B5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37DC6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CF9DB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768E3D" w14:textId="77777777" w:rsidR="00B5552D" w:rsidRDefault="00B5552D" w:rsidP="00B55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52D" w14:paraId="47E31316" w14:textId="77777777" w:rsidTr="009F6228">
        <w:tc>
          <w:tcPr>
            <w:tcW w:w="9640" w:type="dxa"/>
            <w:gridSpan w:val="11"/>
          </w:tcPr>
          <w:p w14:paraId="4B3B957F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14F615" w14:textId="77777777" w:rsidTr="009F62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006A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63A9" w14:textId="307E7A4A" w:rsidR="00B5552D" w:rsidRDefault="00116970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 </w:t>
            </w:r>
            <w:r w:rsidR="002D2245" w:rsidRPr="002D2245">
              <w:rPr>
                <w:rFonts w:cs="Arial"/>
              </w:rPr>
              <w:t>Correction to TC 8.5.4.1 for LTE band 106</w:t>
            </w:r>
          </w:p>
        </w:tc>
      </w:tr>
      <w:tr w:rsidR="00B5552D" w14:paraId="45B8D3DE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4313323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37F55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3591F2F6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EA4CC61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1922E" w14:textId="51B2C834" w:rsidR="00B5552D" w:rsidRDefault="00F1782D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16970">
              <w:rPr>
                <w:rFonts w:cs="Arial"/>
              </w:rPr>
              <w:t xml:space="preserve"> MCC TF160</w:t>
            </w:r>
            <w:r>
              <w:rPr>
                <w:rFonts w:cs="Arial"/>
              </w:rPr>
              <w:fldChar w:fldCharType="end"/>
            </w:r>
          </w:p>
        </w:tc>
      </w:tr>
      <w:tr w:rsidR="00B5552D" w14:paraId="67EB0B02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B2291C6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F1A91" w14:textId="32FCDAB9" w:rsidR="00B5552D" w:rsidRDefault="00116970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B5552D">
              <w:t>R5</w:t>
            </w:r>
            <w:r w:rsidR="00F1782D">
              <w:fldChar w:fldCharType="begin"/>
            </w:r>
            <w:r w:rsidR="00F1782D">
              <w:instrText xml:space="preserve"> DOCPROPERTY  SourceIfTsg  \* MERGEFORMAT </w:instrText>
            </w:r>
            <w:r w:rsidR="00F1782D">
              <w:fldChar w:fldCharType="separate"/>
            </w:r>
            <w:r w:rsidR="00F1782D">
              <w:fldChar w:fldCharType="end"/>
            </w:r>
          </w:p>
        </w:tc>
      </w:tr>
      <w:tr w:rsidR="00B5552D" w14:paraId="4F8A4858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F123FDE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28EFF4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6DEECFA7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706369B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99B99" w14:textId="252E923D" w:rsidR="00B5552D" w:rsidRDefault="002D2245" w:rsidP="009F6228">
            <w:pPr>
              <w:pStyle w:val="CRCoverPage"/>
              <w:spacing w:after="0"/>
              <w:ind w:left="100"/>
              <w:rPr>
                <w:noProof/>
              </w:rPr>
            </w:pPr>
            <w:r w:rsidRPr="002D2245">
              <w:t>TEI18_Test, LTE_900MHz_US-UEConTest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82F468" w14:textId="77777777" w:rsidR="00B5552D" w:rsidRDefault="00B5552D" w:rsidP="009F62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6F99E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31950" w14:textId="1990CC6F" w:rsidR="00B5552D" w:rsidRDefault="00F1782D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552D" w:rsidRPr="002D2245">
              <w:rPr>
                <w:noProof/>
              </w:rPr>
              <w:t>2025-</w:t>
            </w:r>
            <w:r w:rsidR="00116970" w:rsidRPr="002D2245">
              <w:rPr>
                <w:noProof/>
              </w:rPr>
              <w:t>10</w:t>
            </w:r>
            <w:r w:rsidR="00B5552D" w:rsidRPr="002D2245">
              <w:rPr>
                <w:noProof/>
              </w:rPr>
              <w:t>-</w:t>
            </w:r>
            <w:r w:rsidR="002D2245" w:rsidRPr="002D224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B5552D" w14:paraId="7334EF25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7DA11F58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C5F8B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A129E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8F6F0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63039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D0D81F" w14:textId="77777777" w:rsidTr="009F62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7429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3A20F" w14:textId="77777777" w:rsidR="00B5552D" w:rsidRDefault="00F1782D" w:rsidP="009F6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555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7CDA30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B3AE2" w14:textId="77777777" w:rsidR="00B5552D" w:rsidRDefault="00B5552D" w:rsidP="009F62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EA29B" w14:textId="77777777" w:rsidR="00B5552D" w:rsidRDefault="00F1782D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552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5552D" w14:paraId="410F7FB1" w14:textId="77777777" w:rsidTr="009F62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FDF80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DFADC" w14:textId="77777777" w:rsidR="00B5552D" w:rsidRDefault="00B5552D" w:rsidP="009F62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FD76BC" w14:textId="77777777" w:rsidR="00B5552D" w:rsidRDefault="00B5552D" w:rsidP="009F62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C0AF3C" w14:textId="77777777" w:rsidR="00B5552D" w:rsidRPr="007C2097" w:rsidRDefault="00B5552D" w:rsidP="009F62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5552D" w14:paraId="4DE6B1C3" w14:textId="77777777" w:rsidTr="009F6228">
        <w:tc>
          <w:tcPr>
            <w:tcW w:w="1843" w:type="dxa"/>
          </w:tcPr>
          <w:p w14:paraId="0AA27C8D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0D92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716ECD90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E5976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AD29E" w14:textId="610E2101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LTE band 10</w:t>
            </w:r>
            <w:r w:rsidR="00D852C7">
              <w:rPr>
                <w:rFonts w:cs="Arial"/>
                <w:noProof/>
              </w:rPr>
              <w:t>6</w:t>
            </w:r>
            <w:r>
              <w:rPr>
                <w:rFonts w:cs="Arial"/>
                <w:noProof/>
              </w:rPr>
              <w:t xml:space="preserve"> has been introduced by </w:t>
            </w:r>
            <w:r w:rsidRPr="007E2743">
              <w:rPr>
                <w:rFonts w:cs="Arial"/>
                <w:noProof/>
              </w:rPr>
              <w:t>R5-2</w:t>
            </w:r>
            <w:r w:rsidR="007E2743" w:rsidRPr="007E2743">
              <w:rPr>
                <w:rFonts w:cs="Arial"/>
                <w:noProof/>
              </w:rPr>
              <w:t>42393</w:t>
            </w:r>
            <w:r>
              <w:rPr>
                <w:rFonts w:cs="Arial"/>
                <w:noProof/>
              </w:rPr>
              <w:t>, but the corresponding capability check is missing.</w:t>
            </w:r>
          </w:p>
        </w:tc>
      </w:tr>
      <w:tr w:rsidR="00116970" w14:paraId="507D7FBA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092B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99A3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120017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9DD4E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F5FCC" w14:textId="77777777" w:rsidR="00116970" w:rsidRPr="00122EB0" w:rsidRDefault="00116970" w:rsidP="00116970">
            <w:pPr>
              <w:pStyle w:val="CRCoverPage"/>
              <w:numPr>
                <w:ilvl w:val="0"/>
                <w:numId w:val="13"/>
              </w:numPr>
              <w:spacing w:after="0"/>
              <w:ind w:hanging="621"/>
              <w:rPr>
                <w:noProof/>
              </w:rPr>
            </w:pPr>
            <w:r>
              <w:rPr>
                <w:rFonts w:cs="Arial"/>
              </w:rPr>
              <w:t>Added the specification of the PICS item</w:t>
            </w:r>
          </w:p>
          <w:p w14:paraId="0E4AD52D" w14:textId="77777777" w:rsidR="00116970" w:rsidRPr="00116970" w:rsidRDefault="00116970" w:rsidP="00116970">
            <w:pPr>
              <w:pStyle w:val="CRCoverPage"/>
              <w:numPr>
                <w:ilvl w:val="0"/>
                <w:numId w:val="13"/>
              </w:numPr>
              <w:spacing w:after="0"/>
              <w:ind w:hanging="621"/>
              <w:rPr>
                <w:noProof/>
              </w:rPr>
            </w:pPr>
            <w:r>
              <w:rPr>
                <w:rFonts w:cs="Arial"/>
              </w:rPr>
              <w:t>Updated d</w:t>
            </w:r>
            <w:r w:rsidRPr="00326A97">
              <w:rPr>
                <w:rFonts w:cs="Arial"/>
              </w:rPr>
              <w:t>eriv</w:t>
            </w:r>
            <w:r>
              <w:rPr>
                <w:rFonts w:cs="Arial"/>
              </w:rPr>
              <w:t>ation of s</w:t>
            </w:r>
            <w:r w:rsidRPr="00326A97">
              <w:rPr>
                <w:rFonts w:cs="Arial"/>
              </w:rPr>
              <w:t>upp</w:t>
            </w:r>
            <w:r>
              <w:rPr>
                <w:rFonts w:cs="Arial"/>
              </w:rPr>
              <w:t xml:space="preserve">orted </w:t>
            </w:r>
            <w:r w:rsidRPr="00326A97">
              <w:rPr>
                <w:rFonts w:cs="Arial"/>
              </w:rPr>
              <w:t>E</w:t>
            </w:r>
            <w:r>
              <w:rPr>
                <w:rFonts w:cs="Arial"/>
              </w:rPr>
              <w:t>UTRA b</w:t>
            </w:r>
            <w:r w:rsidRPr="00326A97">
              <w:rPr>
                <w:rFonts w:cs="Arial"/>
              </w:rPr>
              <w:t>ands</w:t>
            </w:r>
            <w:r>
              <w:rPr>
                <w:rFonts w:cs="Arial"/>
              </w:rPr>
              <w:t xml:space="preserve"> f</w:t>
            </w:r>
            <w:r w:rsidRPr="00326A97">
              <w:rPr>
                <w:rFonts w:cs="Arial"/>
              </w:rPr>
              <w:t>rom</w:t>
            </w:r>
            <w:r>
              <w:rPr>
                <w:rFonts w:cs="Arial"/>
              </w:rPr>
              <w:t xml:space="preserve"> PICS for </w:t>
            </w:r>
            <w:r w:rsidRPr="00326A97">
              <w:rPr>
                <w:rFonts w:cs="Arial"/>
              </w:rPr>
              <w:t>v9e0</w:t>
            </w:r>
          </w:p>
          <w:p w14:paraId="1ECBF844" w14:textId="06F0EDAE" w:rsidR="00116970" w:rsidRDefault="00116970" w:rsidP="00116970">
            <w:pPr>
              <w:pStyle w:val="CRCoverPage"/>
              <w:numPr>
                <w:ilvl w:val="0"/>
                <w:numId w:val="13"/>
              </w:numPr>
              <w:spacing w:after="0"/>
              <w:ind w:hanging="621"/>
              <w:rPr>
                <w:noProof/>
              </w:rPr>
            </w:pPr>
            <w:r w:rsidRPr="00116970">
              <w:rPr>
                <w:rFonts w:cs="Arial"/>
              </w:rPr>
              <w:t xml:space="preserve">Implemented check of </w:t>
            </w:r>
            <w:r w:rsidRPr="00116970">
              <w:rPr>
                <w:rFonts w:cs="Arial"/>
                <w:noProof/>
              </w:rPr>
              <w:t>LTE band 10</w:t>
            </w:r>
            <w:r w:rsidR="00D852C7">
              <w:rPr>
                <w:rFonts w:cs="Arial"/>
                <w:noProof/>
              </w:rPr>
              <w:t>6</w:t>
            </w:r>
          </w:p>
        </w:tc>
      </w:tr>
      <w:tr w:rsidR="00116970" w14:paraId="526BE17E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13D4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66BA2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2BCC4058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68F18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49E8" w14:textId="6164D658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Capability check of LTE band 10</w:t>
            </w:r>
            <w:r w:rsidR="00D852C7">
              <w:rPr>
                <w:rFonts w:cs="Arial"/>
                <w:noProof/>
              </w:rPr>
              <w:t>6</w:t>
            </w:r>
            <w:r>
              <w:rPr>
                <w:rFonts w:cs="Arial"/>
                <w:noProof/>
              </w:rPr>
              <w:t xml:space="preserve"> will remain missing.</w:t>
            </w:r>
          </w:p>
        </w:tc>
      </w:tr>
      <w:tr w:rsidR="00116970" w14:paraId="1969524A" w14:textId="77777777" w:rsidTr="009F6228">
        <w:tc>
          <w:tcPr>
            <w:tcW w:w="2694" w:type="dxa"/>
            <w:gridSpan w:val="2"/>
          </w:tcPr>
          <w:p w14:paraId="55CD3B7F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70549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44036283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68DE9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F2A37" w14:textId="295AAA1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8.5.4.1</w:t>
            </w:r>
          </w:p>
        </w:tc>
      </w:tr>
      <w:tr w:rsidR="00116970" w14:paraId="27146439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0FF5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C181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0A7AF142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B7F2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EA590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27FAB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08B4CB" w14:textId="77777777" w:rsidR="00116970" w:rsidRDefault="00116970" w:rsidP="00116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C71EA" w14:textId="77777777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BD35EB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61CE3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EF4E1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508FE" w14:textId="586C9690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6ED63" w14:textId="77777777" w:rsidR="00116970" w:rsidRDefault="00116970" w:rsidP="00116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DC536" w14:textId="581D2368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5485F391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71DC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E0DF7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A9F1C" w14:textId="58D8F7D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6E1F7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B70B" w14:textId="70E43F7E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F0798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E1F6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25D81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9EE1D" w14:textId="16A8D1AB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0969D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EFB32" w14:textId="7F64C87E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7E544EC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456B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502B3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</w:p>
        </w:tc>
      </w:tr>
      <w:tr w:rsidR="00116970" w14:paraId="40F8A1F4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1FEE8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CD6C8" w14:textId="7777777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6970" w:rsidRPr="008863B9" w14:paraId="590D4553" w14:textId="77777777" w:rsidTr="009F62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9EBAE" w14:textId="77777777" w:rsidR="00116970" w:rsidRPr="008863B9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83241E" w14:textId="77777777" w:rsidR="00116970" w:rsidRPr="008863B9" w:rsidRDefault="00116970" w:rsidP="001169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6970" w14:paraId="455E38B6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9645B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BE3C7" w14:textId="7777777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1159977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E6FC796" w14:textId="55DAEC8C" w:rsidR="00F1782D" w:rsidRDefault="001D1E67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1782D" w:rsidRPr="007E7BAF">
        <w:rPr>
          <w:rFonts w:cs="Arial"/>
          <w:iCs/>
        </w:rPr>
        <w:t>Table of Contents</w:t>
      </w:r>
      <w:r w:rsidR="00F1782D">
        <w:tab/>
      </w:r>
      <w:r w:rsidR="00F1782D">
        <w:fldChar w:fldCharType="begin"/>
      </w:r>
      <w:r w:rsidR="00F1782D">
        <w:instrText xml:space="preserve"> PAGEREF _Toc211599771 \h </w:instrText>
      </w:r>
      <w:r w:rsidR="00F1782D">
        <w:fldChar w:fldCharType="separate"/>
      </w:r>
      <w:r w:rsidR="00F1782D">
        <w:t>2</w:t>
      </w:r>
      <w:r w:rsidR="00F1782D">
        <w:fldChar w:fldCharType="end"/>
      </w:r>
    </w:p>
    <w:p w14:paraId="0148ADCC" w14:textId="4281BEF0" w:rsidR="00F1782D" w:rsidRDefault="00F1782D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7E7BA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7E7BA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_Toc211599772 \h </w:instrText>
      </w:r>
      <w:r>
        <w:fldChar w:fldCharType="separate"/>
      </w:r>
      <w:r>
        <w:t>3</w:t>
      </w:r>
      <w:r>
        <w:fldChar w:fldCharType="end"/>
      </w:r>
    </w:p>
    <w:p w14:paraId="5C401897" w14:textId="689DCFE5" w:rsidR="00F1782D" w:rsidRDefault="00F1782D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7E7BA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7E7B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_Toc211599773 \h </w:instrText>
      </w:r>
      <w:r>
        <w:fldChar w:fldCharType="separate"/>
      </w:r>
      <w:r>
        <w:t>3</w:t>
      </w:r>
      <w:r>
        <w:fldChar w:fldCharType="end"/>
      </w:r>
    </w:p>
    <w:p w14:paraId="21FC3C83" w14:textId="216977AA" w:rsidR="00F1782D" w:rsidRDefault="00F1782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7E7BA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7E7BAF">
        <w:rPr>
          <w:rFonts w:cs="Arial"/>
          <w:b/>
          <w:lang w:val="pt-BR"/>
        </w:rPr>
        <w:t xml:space="preserve">Change </w:t>
      </w:r>
      <w:r w:rsidRPr="007E7BAF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_Toc211599774 \h </w:instrText>
      </w:r>
      <w:r>
        <w:fldChar w:fldCharType="separate"/>
      </w:r>
      <w:r>
        <w:t>3</w:t>
      </w:r>
      <w:r>
        <w:fldChar w:fldCharType="end"/>
      </w:r>
    </w:p>
    <w:p w14:paraId="64AA42DB" w14:textId="2D93B371" w:rsidR="00F1782D" w:rsidRDefault="00F1782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7E7BAF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7E7BAF">
        <w:rPr>
          <w:rFonts w:cs="Arial"/>
          <w:b/>
          <w:lang w:val="pt-BR"/>
        </w:rPr>
        <w:t xml:space="preserve">Change </w:t>
      </w:r>
      <w:r w:rsidRPr="007E7BAF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_Toc211599775 \h </w:instrText>
      </w:r>
      <w:r>
        <w:fldChar w:fldCharType="separate"/>
      </w:r>
      <w:r>
        <w:t>3</w:t>
      </w:r>
      <w:r>
        <w:fldChar w:fldCharType="end"/>
      </w:r>
    </w:p>
    <w:p w14:paraId="72D3C085" w14:textId="67D1471B" w:rsidR="00F1782D" w:rsidRDefault="00F1782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7E7BAF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7E7BAF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_Toc211599776 \h </w:instrText>
      </w:r>
      <w:r>
        <w:fldChar w:fldCharType="separate"/>
      </w:r>
      <w:r>
        <w:t>4</w:t>
      </w:r>
      <w:r>
        <w:fldChar w:fldCharType="end"/>
      </w:r>
    </w:p>
    <w:p w14:paraId="3B527C13" w14:textId="408D9CE9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22434488"/>
      <w:bookmarkStart w:id="3" w:name="_Toc295288959"/>
      <w:bookmarkStart w:id="4" w:name="_Toc202956865"/>
      <w:bookmarkStart w:id="5" w:name="_Toc211599772"/>
      <w:r>
        <w:rPr>
          <w:b/>
          <w:lang w:eastAsia="ja-JP"/>
        </w:rPr>
        <w:lastRenderedPageBreak/>
        <w:t>Overview</w:t>
      </w:r>
      <w:bookmarkEnd w:id="1"/>
      <w:bookmarkEnd w:id="5"/>
    </w:p>
    <w:p w14:paraId="46CF360B" w14:textId="2620FE9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AF712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1FA5AB4F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11599773"/>
      <w:r w:rsidRPr="00854C55">
        <w:rPr>
          <w:b/>
        </w:rPr>
        <w:t>Corrections required</w:t>
      </w:r>
      <w:bookmarkEnd w:id="2"/>
      <w:bookmarkEnd w:id="3"/>
      <w:bookmarkEnd w:id="4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122434493"/>
      <w:bookmarkStart w:id="11" w:name="_Toc295288970"/>
      <w:bookmarkStart w:id="12" w:name="_Toc325725665"/>
      <w:bookmarkStart w:id="13" w:name="_Toc185187917"/>
      <w:bookmarkStart w:id="14" w:name="_Toc211599774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4847CB78" w:rsidR="0088494B" w:rsidRPr="003C4E4F" w:rsidRDefault="00DD1327" w:rsidP="009F090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2A15" w14:textId="6A06697C" w:rsidR="001B4E09" w:rsidRPr="00122EB0" w:rsidRDefault="001B4E09" w:rsidP="001B4E0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PICS item for LTE band 10</w:t>
            </w:r>
            <w:r w:rsidR="00D852C7">
              <w:rPr>
                <w:rFonts w:cs="Arial"/>
              </w:rPr>
              <w:t>6</w:t>
            </w:r>
            <w:r>
              <w:rPr>
                <w:rFonts w:cs="Arial"/>
              </w:rPr>
              <w:t xml:space="preserve"> is missing</w:t>
            </w:r>
          </w:p>
          <w:p w14:paraId="4B12685C" w14:textId="048B2F2B" w:rsidR="00B915EF" w:rsidRPr="00AC794D" w:rsidRDefault="006745A2" w:rsidP="006745A2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</w:rPr>
              <w:t xml:space="preserve">. 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2109" w14:textId="77777777" w:rsidR="001B4E09" w:rsidRPr="00122EB0" w:rsidRDefault="001B4E09" w:rsidP="001B4E0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Added the specification of the PICS item</w:t>
            </w:r>
          </w:p>
          <w:p w14:paraId="5759F47F" w14:textId="35BBE69F" w:rsidR="006745A2" w:rsidRPr="001354DE" w:rsidRDefault="006745A2" w:rsidP="006745A2">
            <w:pPr>
              <w:pStyle w:val="CRCoverPage"/>
              <w:rPr>
                <w:rFonts w:cs="Arial"/>
              </w:rPr>
            </w:pP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2D073DE2" w:rsidR="006745A2" w:rsidRPr="003C4E4F" w:rsidRDefault="001B4E09" w:rsidP="006745A2">
            <w:pPr>
              <w:spacing w:after="0"/>
              <w:rPr>
                <w:rFonts w:ascii="Arial" w:hAnsi="Arial" w:cs="Arial"/>
              </w:rPr>
            </w:pPr>
            <w:proofErr w:type="spellStart"/>
            <w:r w:rsidRPr="001B4E09">
              <w:rPr>
                <w:rFonts w:ascii="Arial" w:hAnsi="Arial" w:cs="Arial"/>
              </w:rPr>
              <w:t>EUTRA_NB_Parameters</w:t>
            </w:r>
            <w:r w:rsidR="006745A2" w:rsidRPr="0088494B">
              <w:rPr>
                <w:rFonts w:ascii="Arial" w:hAnsi="Arial" w:cs="Arial"/>
              </w:rPr>
              <w:t>.ttcn</w:t>
            </w:r>
            <w:proofErr w:type="spellEnd"/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0A34" w14:textId="77777777" w:rsidR="001B4E09" w:rsidRDefault="001B4E09" w:rsidP="001B4E09">
            <w:pPr>
              <w:rPr>
                <w:rFonts w:ascii="Arial" w:hAnsi="Arial" w:cs="Arial"/>
              </w:rPr>
            </w:pPr>
            <w:r w:rsidRPr="001B4E09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…</w:t>
            </w:r>
          </w:p>
          <w:p w14:paraId="00295FF6" w14:textId="51DE80B9" w:rsidR="001B4E09" w:rsidRPr="001B4E09" w:rsidRDefault="001B4E09" w:rsidP="001B4E09">
            <w:pPr>
              <w:rPr>
                <w:rFonts w:ascii="Arial" w:hAnsi="Arial" w:cs="Arial"/>
              </w:rPr>
            </w:pPr>
            <w:proofErr w:type="spellStart"/>
            <w:r w:rsidRPr="001B4E09">
              <w:rPr>
                <w:rFonts w:ascii="Arial" w:hAnsi="Arial" w:cs="Arial"/>
              </w:rPr>
              <w:t>modulepar</w:t>
            </w:r>
            <w:proofErr w:type="spellEnd"/>
            <w:r w:rsidRPr="001B4E09">
              <w:rPr>
                <w:rFonts w:ascii="Arial" w:hAnsi="Arial" w:cs="Arial"/>
              </w:rPr>
              <w:t xml:space="preserve"> boolean                     pc_eBand103_Supp          </w:t>
            </w:r>
            <w:proofErr w:type="gramStart"/>
            <w:r w:rsidRPr="001B4E09">
              <w:rPr>
                <w:rFonts w:ascii="Arial" w:hAnsi="Arial" w:cs="Arial"/>
              </w:rPr>
              <w:t xml:space="preserve">  :</w:t>
            </w:r>
            <w:proofErr w:type="gramEnd"/>
            <w:r w:rsidRPr="001B4E09">
              <w:rPr>
                <w:rFonts w:ascii="Arial" w:hAnsi="Arial" w:cs="Arial"/>
              </w:rPr>
              <w:t>= false;           // @desc  Support of Band 103</w:t>
            </w:r>
          </w:p>
          <w:p w14:paraId="4E53005C" w14:textId="77777777" w:rsidR="001B4E09" w:rsidRPr="001B4E09" w:rsidRDefault="001B4E09" w:rsidP="001B4E09">
            <w:pPr>
              <w:rPr>
                <w:rFonts w:ascii="Arial" w:hAnsi="Arial" w:cs="Arial"/>
              </w:rPr>
            </w:pPr>
            <w:r w:rsidRPr="001B4E09">
              <w:rPr>
                <w:rFonts w:ascii="Arial" w:hAnsi="Arial" w:cs="Arial"/>
              </w:rPr>
              <w:t xml:space="preserve">                                                                                        // Reference: 36.523-2 A.4.3.1-1/103</w:t>
            </w:r>
          </w:p>
          <w:p w14:paraId="6141B8C4" w14:textId="77777777" w:rsidR="001B4E09" w:rsidRPr="001B4E09" w:rsidRDefault="001B4E09" w:rsidP="001B4E09">
            <w:pPr>
              <w:rPr>
                <w:rFonts w:ascii="Arial" w:hAnsi="Arial" w:cs="Arial"/>
              </w:rPr>
            </w:pPr>
            <w:r w:rsidRPr="001B4E09">
              <w:rPr>
                <w:rFonts w:ascii="Arial" w:hAnsi="Arial" w:cs="Arial"/>
              </w:rPr>
              <w:t xml:space="preserve">  </w:t>
            </w:r>
          </w:p>
          <w:p w14:paraId="315A1C48" w14:textId="36ED2B13" w:rsidR="001B4E09" w:rsidRPr="001B4E09" w:rsidRDefault="001B4E09" w:rsidP="001B4E09">
            <w:pPr>
              <w:rPr>
                <w:rFonts w:ascii="Arial" w:hAnsi="Arial" w:cs="Arial"/>
                <w:highlight w:val="cyan"/>
              </w:rPr>
            </w:pPr>
            <w:r w:rsidRPr="001B4E09">
              <w:rPr>
                <w:rFonts w:ascii="Arial" w:hAnsi="Arial" w:cs="Arial"/>
              </w:rPr>
              <w:t xml:space="preserve">  </w:t>
            </w:r>
            <w:proofErr w:type="spellStart"/>
            <w:r w:rsidRPr="001B4E09">
              <w:rPr>
                <w:rFonts w:ascii="Arial" w:hAnsi="Arial" w:cs="Arial"/>
                <w:highlight w:val="cyan"/>
              </w:rPr>
              <w:t>modulepar</w:t>
            </w:r>
            <w:proofErr w:type="spellEnd"/>
            <w:r w:rsidRPr="001B4E09">
              <w:rPr>
                <w:rFonts w:ascii="Arial" w:hAnsi="Arial" w:cs="Arial"/>
                <w:highlight w:val="cyan"/>
              </w:rPr>
              <w:t xml:space="preserve"> boolean                     pc_eBand10</w:t>
            </w:r>
            <w:r w:rsidR="00D852C7">
              <w:rPr>
                <w:rFonts w:ascii="Arial" w:hAnsi="Arial" w:cs="Arial"/>
                <w:highlight w:val="cyan"/>
              </w:rPr>
              <w:t>6</w:t>
            </w:r>
            <w:r w:rsidRPr="001B4E09">
              <w:rPr>
                <w:rFonts w:ascii="Arial" w:hAnsi="Arial" w:cs="Arial"/>
                <w:highlight w:val="cyan"/>
              </w:rPr>
              <w:t xml:space="preserve">_Supp          </w:t>
            </w:r>
            <w:proofErr w:type="gramStart"/>
            <w:r w:rsidRPr="001B4E09">
              <w:rPr>
                <w:rFonts w:ascii="Arial" w:hAnsi="Arial" w:cs="Arial"/>
                <w:highlight w:val="cyan"/>
              </w:rPr>
              <w:t xml:space="preserve">  :</w:t>
            </w:r>
            <w:proofErr w:type="gramEnd"/>
            <w:r w:rsidRPr="001B4E09">
              <w:rPr>
                <w:rFonts w:ascii="Arial" w:hAnsi="Arial" w:cs="Arial"/>
                <w:highlight w:val="cyan"/>
              </w:rPr>
              <w:t>= false;           // @desc  Support of Band 10</w:t>
            </w:r>
            <w:r w:rsidR="0013387F">
              <w:rPr>
                <w:rFonts w:ascii="Arial" w:hAnsi="Arial" w:cs="Arial"/>
                <w:highlight w:val="cyan"/>
              </w:rPr>
              <w:t>6</w:t>
            </w:r>
          </w:p>
          <w:p w14:paraId="68FBD144" w14:textId="40D88755" w:rsidR="001B4E09" w:rsidRPr="001B4E09" w:rsidRDefault="001B4E09" w:rsidP="001B4E09">
            <w:pPr>
              <w:rPr>
                <w:rFonts w:ascii="Arial" w:hAnsi="Arial" w:cs="Arial"/>
              </w:rPr>
            </w:pPr>
            <w:r w:rsidRPr="001B4E09">
              <w:rPr>
                <w:rFonts w:ascii="Arial" w:hAnsi="Arial" w:cs="Arial"/>
                <w:highlight w:val="cyan"/>
              </w:rPr>
              <w:t xml:space="preserve">                                                                                        // Reference: 36.523-2 A.4.3.1-1/10</w:t>
            </w:r>
            <w:r w:rsidR="00D852C7">
              <w:rPr>
                <w:rFonts w:ascii="Arial" w:hAnsi="Arial" w:cs="Arial"/>
                <w:highlight w:val="cyan"/>
              </w:rPr>
              <w:t>6</w:t>
            </w:r>
          </w:p>
          <w:p w14:paraId="1F98191D" w14:textId="77777777" w:rsidR="001B4E09" w:rsidRPr="001B4E09" w:rsidRDefault="001B4E09" w:rsidP="001B4E09">
            <w:pPr>
              <w:rPr>
                <w:rFonts w:ascii="Arial" w:hAnsi="Arial" w:cs="Arial"/>
              </w:rPr>
            </w:pPr>
            <w:r w:rsidRPr="001B4E09">
              <w:rPr>
                <w:rFonts w:ascii="Arial" w:hAnsi="Arial" w:cs="Arial"/>
              </w:rPr>
              <w:t xml:space="preserve">  </w:t>
            </w:r>
          </w:p>
          <w:p w14:paraId="2908273B" w14:textId="77777777" w:rsidR="001B4E09" w:rsidRPr="001B4E09" w:rsidRDefault="001B4E09" w:rsidP="001B4E09">
            <w:pPr>
              <w:rPr>
                <w:rFonts w:ascii="Arial" w:hAnsi="Arial" w:cs="Arial"/>
              </w:rPr>
            </w:pPr>
            <w:r w:rsidRPr="001B4E09">
              <w:rPr>
                <w:rFonts w:ascii="Arial" w:hAnsi="Arial" w:cs="Arial"/>
              </w:rPr>
              <w:t xml:space="preserve">  </w:t>
            </w:r>
            <w:proofErr w:type="spellStart"/>
            <w:r w:rsidRPr="001B4E09">
              <w:rPr>
                <w:rFonts w:ascii="Arial" w:hAnsi="Arial" w:cs="Arial"/>
              </w:rPr>
              <w:t>modulepar</w:t>
            </w:r>
            <w:proofErr w:type="spellEnd"/>
            <w:r w:rsidRPr="001B4E09">
              <w:rPr>
                <w:rFonts w:ascii="Arial" w:hAnsi="Arial" w:cs="Arial"/>
              </w:rPr>
              <w:t xml:space="preserve"> </w:t>
            </w:r>
            <w:proofErr w:type="spellStart"/>
            <w:r w:rsidRPr="001B4E09">
              <w:rPr>
                <w:rFonts w:ascii="Arial" w:hAnsi="Arial" w:cs="Arial"/>
              </w:rPr>
              <w:t>boolean</w:t>
            </w:r>
            <w:proofErr w:type="spellEnd"/>
            <w:r w:rsidRPr="001B4E09">
              <w:rPr>
                <w:rFonts w:ascii="Arial" w:hAnsi="Arial" w:cs="Arial"/>
              </w:rPr>
              <w:t xml:space="preserve">                     pc_eBand10_Supp           </w:t>
            </w:r>
            <w:proofErr w:type="gramStart"/>
            <w:r w:rsidRPr="001B4E09">
              <w:rPr>
                <w:rFonts w:ascii="Arial" w:hAnsi="Arial" w:cs="Arial"/>
              </w:rPr>
              <w:t xml:space="preserve">  :</w:t>
            </w:r>
            <w:proofErr w:type="gramEnd"/>
            <w:r w:rsidRPr="001B4E09">
              <w:rPr>
                <w:rFonts w:ascii="Arial" w:hAnsi="Arial" w:cs="Arial"/>
              </w:rPr>
              <w:t>= false;           // @desc  Support of Band 10</w:t>
            </w:r>
          </w:p>
          <w:p w14:paraId="38D5D707" w14:textId="77777777" w:rsidR="001B4E09" w:rsidRPr="001B4E09" w:rsidRDefault="001B4E09" w:rsidP="001B4E09">
            <w:pPr>
              <w:rPr>
                <w:rFonts w:ascii="Arial" w:hAnsi="Arial" w:cs="Arial"/>
              </w:rPr>
            </w:pPr>
            <w:r w:rsidRPr="001B4E09">
              <w:rPr>
                <w:rFonts w:ascii="Arial" w:hAnsi="Arial" w:cs="Arial"/>
              </w:rPr>
              <w:t xml:space="preserve">                                                                                        // Reference: 36.523-2 A.4.3.1-1/10</w:t>
            </w:r>
          </w:p>
          <w:p w14:paraId="4099D3CD" w14:textId="77777777" w:rsidR="001B4E09" w:rsidRDefault="001B4E09" w:rsidP="001B4E09">
            <w:pPr>
              <w:rPr>
                <w:rFonts w:ascii="Arial" w:hAnsi="Arial" w:cs="Arial"/>
              </w:rPr>
            </w:pPr>
            <w:r w:rsidRPr="001B4E09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…</w:t>
            </w:r>
          </w:p>
          <w:p w14:paraId="58792A3E" w14:textId="685F48AB" w:rsidR="00BA777D" w:rsidRPr="003C4E4F" w:rsidRDefault="00BA777D" w:rsidP="00E33902">
            <w:pPr>
              <w:rPr>
                <w:rFonts w:ascii="Arial" w:hAnsi="Arial" w:cs="Arial"/>
              </w:rPr>
            </w:pPr>
          </w:p>
        </w:tc>
      </w:tr>
    </w:tbl>
    <w:p w14:paraId="41CF1DE1" w14:textId="1777561A" w:rsidR="001B4E09" w:rsidRPr="003C4E4F" w:rsidRDefault="001B4E09" w:rsidP="001B4E0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5" w:name="_Toc211599775"/>
      <w:bookmarkEnd w:id="10"/>
      <w:bookmarkEnd w:id="11"/>
      <w:bookmarkEnd w:id="12"/>
      <w:bookmarkEnd w:id="13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B4E09" w:rsidRPr="003C4E4F" w14:paraId="69A49ECB" w14:textId="77777777" w:rsidTr="0042542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1808" w14:textId="77777777" w:rsidR="001B4E09" w:rsidRPr="003C4E4F" w:rsidRDefault="001B4E09" w:rsidP="0042542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B5D6" w14:textId="50BEC670" w:rsidR="001B4E09" w:rsidRPr="003C4E4F" w:rsidRDefault="001B4E09" w:rsidP="0042542A">
            <w:pPr>
              <w:spacing w:after="0"/>
              <w:rPr>
                <w:rFonts w:ascii="Arial" w:hAnsi="Arial" w:cs="Arial"/>
              </w:rPr>
            </w:pPr>
            <w:r w:rsidRPr="001B4E09">
              <w:rPr>
                <w:rFonts w:ascii="Arial" w:hAnsi="Arial" w:cs="Arial"/>
              </w:rPr>
              <w:t>f_DeriveSuppEutraBandsFromPics_v9e0</w:t>
            </w:r>
          </w:p>
        </w:tc>
      </w:tr>
      <w:tr w:rsidR="001B4E09" w:rsidRPr="003C4E4F" w14:paraId="32BD3B52" w14:textId="77777777" w:rsidTr="0042542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B998" w14:textId="77777777" w:rsidR="001B4E09" w:rsidRPr="003C4E4F" w:rsidRDefault="001B4E09" w:rsidP="0042542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D46" w14:textId="3B59E490" w:rsidR="001B4E09" w:rsidRPr="00AC794D" w:rsidRDefault="00E24DEF" w:rsidP="00E24DE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D</w:t>
            </w:r>
            <w:r w:rsidRPr="00326A97">
              <w:rPr>
                <w:rFonts w:cs="Arial"/>
              </w:rPr>
              <w:t>eriv</w:t>
            </w:r>
            <w:r>
              <w:rPr>
                <w:rFonts w:cs="Arial"/>
              </w:rPr>
              <w:t>ation of s</w:t>
            </w:r>
            <w:r w:rsidRPr="00326A97">
              <w:rPr>
                <w:rFonts w:cs="Arial"/>
              </w:rPr>
              <w:t>upp</w:t>
            </w:r>
            <w:r>
              <w:rPr>
                <w:rFonts w:cs="Arial"/>
              </w:rPr>
              <w:t xml:space="preserve">orted </w:t>
            </w:r>
            <w:r w:rsidRPr="00326A97">
              <w:rPr>
                <w:rFonts w:cs="Arial"/>
              </w:rPr>
              <w:t>E</w:t>
            </w:r>
            <w:r>
              <w:rPr>
                <w:rFonts w:cs="Arial"/>
              </w:rPr>
              <w:t>UTRA b</w:t>
            </w:r>
            <w:r w:rsidRPr="00326A97">
              <w:rPr>
                <w:rFonts w:cs="Arial"/>
              </w:rPr>
              <w:t>ands</w:t>
            </w:r>
            <w:r>
              <w:rPr>
                <w:rFonts w:cs="Arial"/>
              </w:rPr>
              <w:t xml:space="preserve"> f</w:t>
            </w:r>
            <w:r w:rsidRPr="00326A97">
              <w:rPr>
                <w:rFonts w:cs="Arial"/>
              </w:rPr>
              <w:t>rom</w:t>
            </w:r>
            <w:r>
              <w:rPr>
                <w:rFonts w:cs="Arial"/>
              </w:rPr>
              <w:t xml:space="preserve"> PICS for </w:t>
            </w:r>
            <w:r w:rsidRPr="00326A97">
              <w:rPr>
                <w:rFonts w:cs="Arial"/>
              </w:rPr>
              <w:t>v9e0</w:t>
            </w:r>
            <w:r>
              <w:rPr>
                <w:rFonts w:cs="Arial"/>
              </w:rPr>
              <w:t xml:space="preserve"> does not account for LTE band 10</w:t>
            </w:r>
            <w:r w:rsidR="00D852C7">
              <w:rPr>
                <w:rFonts w:cs="Arial"/>
              </w:rPr>
              <w:t>6</w:t>
            </w:r>
            <w:r w:rsidR="001B4E09">
              <w:rPr>
                <w:rFonts w:cs="Arial"/>
              </w:rPr>
              <w:t xml:space="preserve"> </w:t>
            </w:r>
          </w:p>
        </w:tc>
      </w:tr>
      <w:tr w:rsidR="001B4E09" w:rsidRPr="003C4E4F" w14:paraId="20A71E3D" w14:textId="77777777" w:rsidTr="0042542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7A0E" w14:textId="77777777" w:rsidR="001B4E09" w:rsidRPr="003C4E4F" w:rsidRDefault="001B4E09" w:rsidP="0042542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1D94" w14:textId="77777777" w:rsidR="00E24DEF" w:rsidRPr="00116970" w:rsidRDefault="00E24DEF" w:rsidP="00E24DE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Updated d</w:t>
            </w:r>
            <w:r w:rsidRPr="00326A97">
              <w:rPr>
                <w:rFonts w:cs="Arial"/>
              </w:rPr>
              <w:t>eriv</w:t>
            </w:r>
            <w:r>
              <w:rPr>
                <w:rFonts w:cs="Arial"/>
              </w:rPr>
              <w:t>ation of s</w:t>
            </w:r>
            <w:r w:rsidRPr="00326A97">
              <w:rPr>
                <w:rFonts w:cs="Arial"/>
              </w:rPr>
              <w:t>upp</w:t>
            </w:r>
            <w:r>
              <w:rPr>
                <w:rFonts w:cs="Arial"/>
              </w:rPr>
              <w:t xml:space="preserve">orted </w:t>
            </w:r>
            <w:r w:rsidRPr="00326A97">
              <w:rPr>
                <w:rFonts w:cs="Arial"/>
              </w:rPr>
              <w:t>E</w:t>
            </w:r>
            <w:r>
              <w:rPr>
                <w:rFonts w:cs="Arial"/>
              </w:rPr>
              <w:t>UTRA b</w:t>
            </w:r>
            <w:r w:rsidRPr="00326A97">
              <w:rPr>
                <w:rFonts w:cs="Arial"/>
              </w:rPr>
              <w:t>ands</w:t>
            </w:r>
            <w:r>
              <w:rPr>
                <w:rFonts w:cs="Arial"/>
              </w:rPr>
              <w:t xml:space="preserve"> f</w:t>
            </w:r>
            <w:r w:rsidRPr="00326A97">
              <w:rPr>
                <w:rFonts w:cs="Arial"/>
              </w:rPr>
              <w:t>rom</w:t>
            </w:r>
            <w:r>
              <w:rPr>
                <w:rFonts w:cs="Arial"/>
              </w:rPr>
              <w:t xml:space="preserve"> PICS for </w:t>
            </w:r>
            <w:r w:rsidRPr="00326A97">
              <w:rPr>
                <w:rFonts w:cs="Arial"/>
              </w:rPr>
              <w:t>v9e0</w:t>
            </w:r>
          </w:p>
          <w:p w14:paraId="1090DE26" w14:textId="61A1DF65" w:rsidR="001B4E09" w:rsidRPr="001354DE" w:rsidRDefault="001B4E09" w:rsidP="0042542A">
            <w:pPr>
              <w:pStyle w:val="CRCoverPage"/>
              <w:rPr>
                <w:rFonts w:cs="Arial"/>
              </w:rPr>
            </w:pPr>
          </w:p>
        </w:tc>
      </w:tr>
      <w:tr w:rsidR="001B4E09" w:rsidRPr="003C4E4F" w14:paraId="6903F74E" w14:textId="77777777" w:rsidTr="0042542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DA1C" w14:textId="77777777" w:rsidR="001B4E09" w:rsidRPr="003C4E4F" w:rsidRDefault="001B4E09" w:rsidP="0042542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36BF" w14:textId="01D899AB" w:rsidR="001B4E09" w:rsidRPr="003C4E4F" w:rsidRDefault="00E24DEF" w:rsidP="0042542A">
            <w:pPr>
              <w:spacing w:after="0"/>
              <w:rPr>
                <w:rFonts w:ascii="Arial" w:hAnsi="Arial" w:cs="Arial"/>
              </w:rPr>
            </w:pPr>
            <w:proofErr w:type="spellStart"/>
            <w:r w:rsidRPr="00E24DEF">
              <w:rPr>
                <w:rFonts w:ascii="Arial" w:hAnsi="Arial" w:cs="Arial"/>
              </w:rPr>
              <w:t>EUTRA_AuxiliaryCapCheckFunctions</w:t>
            </w:r>
            <w:r w:rsidR="001B4E09" w:rsidRPr="0088494B">
              <w:rPr>
                <w:rFonts w:ascii="Arial" w:hAnsi="Arial" w:cs="Arial"/>
              </w:rPr>
              <w:t>.ttcn</w:t>
            </w:r>
            <w:proofErr w:type="spellEnd"/>
          </w:p>
        </w:tc>
      </w:tr>
    </w:tbl>
    <w:p w14:paraId="6E9D37DB" w14:textId="77777777" w:rsidR="001B4E09" w:rsidRPr="003C4E4F" w:rsidRDefault="001B4E09" w:rsidP="001B4E09">
      <w:pPr>
        <w:rPr>
          <w:rFonts w:ascii="Arial" w:hAnsi="Arial" w:cs="Arial"/>
        </w:rPr>
      </w:pPr>
    </w:p>
    <w:p w14:paraId="2074B7A2" w14:textId="22BB8F1B" w:rsidR="001B4E09" w:rsidRPr="003C4E4F" w:rsidRDefault="001B4E09" w:rsidP="001B4E0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Before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B4E09" w:rsidRPr="003C4E4F" w14:paraId="279ABC59" w14:textId="77777777" w:rsidTr="0042542A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2DB0" w14:textId="77777777" w:rsidR="00E24DEF" w:rsidRPr="00E24DEF" w:rsidRDefault="001B4E09" w:rsidP="00E24DEF">
            <w:pPr>
              <w:rPr>
                <w:rFonts w:ascii="Arial" w:hAnsi="Arial" w:cs="Arial"/>
              </w:rPr>
            </w:pPr>
            <w:r w:rsidRPr="001B4E09">
              <w:rPr>
                <w:rFonts w:ascii="Arial" w:hAnsi="Arial" w:cs="Arial"/>
              </w:rPr>
              <w:t xml:space="preserve">  </w:t>
            </w:r>
            <w:r w:rsidR="00E24DEF" w:rsidRPr="00E24DEF">
              <w:rPr>
                <w:rFonts w:ascii="Arial" w:hAnsi="Arial" w:cs="Arial"/>
              </w:rPr>
              <w:t xml:space="preserve">  function f_DeriveSuppEutraBandsFromPics_v9e0(B1_Type </w:t>
            </w:r>
            <w:proofErr w:type="spellStart"/>
            <w:r w:rsidR="00E24DEF" w:rsidRPr="00E24DEF">
              <w:rPr>
                <w:rFonts w:ascii="Arial" w:hAnsi="Arial" w:cs="Arial"/>
              </w:rPr>
              <w:t>p_</w:t>
            </w:r>
            <w:proofErr w:type="gramStart"/>
            <w:r w:rsidR="00E24DEF" w:rsidRPr="00E24DEF">
              <w:rPr>
                <w:rFonts w:ascii="Arial" w:hAnsi="Arial" w:cs="Arial"/>
              </w:rPr>
              <w:t>BitValuseForUndefinedBand</w:t>
            </w:r>
            <w:proofErr w:type="spellEnd"/>
            <w:r w:rsidR="00E24DEF" w:rsidRPr="00E24DEF">
              <w:rPr>
                <w:rFonts w:ascii="Arial" w:hAnsi="Arial" w:cs="Arial"/>
              </w:rPr>
              <w:t xml:space="preserve"> :</w:t>
            </w:r>
            <w:proofErr w:type="gramEnd"/>
            <w:r w:rsidR="00E24DEF" w:rsidRPr="00E24DEF">
              <w:rPr>
                <w:rFonts w:ascii="Arial" w:hAnsi="Arial" w:cs="Arial"/>
              </w:rPr>
              <w:t>= '0'B ) return bitstring</w:t>
            </w:r>
          </w:p>
          <w:p w14:paraId="6668D06F" w14:textId="77777777" w:rsidR="001B4E09" w:rsidRDefault="00E24DEF" w:rsidP="00E24DEF">
            <w:pPr>
              <w:rPr>
                <w:rFonts w:ascii="Arial" w:hAnsi="Arial" w:cs="Arial"/>
              </w:rPr>
            </w:pPr>
            <w:r w:rsidRPr="00E24DEF">
              <w:rPr>
                <w:rFonts w:ascii="Arial" w:hAnsi="Arial" w:cs="Arial"/>
              </w:rPr>
              <w:t xml:space="preserve">  {</w:t>
            </w:r>
          </w:p>
          <w:p w14:paraId="5E112F01" w14:textId="77777777" w:rsidR="00E24DEF" w:rsidRDefault="00E24DEF" w:rsidP="00E24D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54451CCB" w14:textId="77777777" w:rsidR="00E24DEF" w:rsidRPr="00E24DEF" w:rsidRDefault="00E24DEF" w:rsidP="00E24DEF">
            <w:pPr>
              <w:rPr>
                <w:rFonts w:ascii="Arial" w:hAnsi="Arial" w:cs="Arial"/>
              </w:rPr>
            </w:pPr>
            <w:r w:rsidRPr="00E24DE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E24DEF">
              <w:rPr>
                <w:rFonts w:ascii="Arial" w:hAnsi="Arial" w:cs="Arial"/>
              </w:rPr>
              <w:t>p_BitValuseForUndefinedBand</w:t>
            </w:r>
            <w:proofErr w:type="spellEnd"/>
            <w:r w:rsidRPr="00E24DEF">
              <w:rPr>
                <w:rFonts w:ascii="Arial" w:hAnsi="Arial" w:cs="Arial"/>
              </w:rPr>
              <w:t xml:space="preserve"> &amp;//Band 102 not yet defined;</w:t>
            </w:r>
          </w:p>
          <w:p w14:paraId="7A6E7301" w14:textId="77777777" w:rsidR="00E24DEF" w:rsidRPr="00E24DEF" w:rsidRDefault="00E24DEF" w:rsidP="00E24DEF">
            <w:pPr>
              <w:rPr>
                <w:rFonts w:ascii="Arial" w:hAnsi="Arial" w:cs="Arial"/>
              </w:rPr>
            </w:pPr>
            <w:r w:rsidRPr="00E24DE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E24DEF">
              <w:rPr>
                <w:rFonts w:ascii="Arial" w:hAnsi="Arial" w:cs="Arial"/>
              </w:rPr>
              <w:t>f_ConvertBoolToBit</w:t>
            </w:r>
            <w:proofErr w:type="spellEnd"/>
            <w:r w:rsidRPr="00E24DEF">
              <w:rPr>
                <w:rFonts w:ascii="Arial" w:hAnsi="Arial" w:cs="Arial"/>
              </w:rPr>
              <w:t>(pc_eBand103_Supp) &amp; //@sic R5-225938 sic@</w:t>
            </w:r>
          </w:p>
          <w:p w14:paraId="7A3EF6B4" w14:textId="77777777" w:rsidR="00E24DEF" w:rsidRPr="00E24DEF" w:rsidRDefault="00E24DEF" w:rsidP="00E24DEF">
            <w:pPr>
              <w:rPr>
                <w:rFonts w:ascii="Arial" w:hAnsi="Arial" w:cs="Arial"/>
              </w:rPr>
            </w:pPr>
            <w:r w:rsidRPr="00E24DE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E24DEF">
              <w:rPr>
                <w:rFonts w:ascii="Arial" w:hAnsi="Arial" w:cs="Arial"/>
              </w:rPr>
              <w:t>p_BitValuseForUndefinedBand</w:t>
            </w:r>
            <w:proofErr w:type="spellEnd"/>
            <w:r w:rsidRPr="00E24DEF">
              <w:rPr>
                <w:rFonts w:ascii="Arial" w:hAnsi="Arial" w:cs="Arial"/>
              </w:rPr>
              <w:t xml:space="preserve"> &amp;//Band 104 not yet defined</w:t>
            </w:r>
          </w:p>
          <w:p w14:paraId="2C409879" w14:textId="089D96A5" w:rsidR="00E24DEF" w:rsidRDefault="00E24DEF" w:rsidP="00E24DEF">
            <w:pPr>
              <w:rPr>
                <w:rFonts w:ascii="Arial" w:hAnsi="Arial" w:cs="Arial"/>
              </w:rPr>
            </w:pPr>
            <w:r w:rsidRPr="00E24DE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E24DEF">
              <w:rPr>
                <w:rFonts w:ascii="Arial" w:hAnsi="Arial" w:cs="Arial"/>
              </w:rPr>
              <w:t>p_BitValuseForUndefinedBand</w:t>
            </w:r>
            <w:proofErr w:type="spellEnd"/>
            <w:r w:rsidRPr="00E24DEF">
              <w:rPr>
                <w:rFonts w:ascii="Arial" w:hAnsi="Arial" w:cs="Arial"/>
              </w:rPr>
              <w:t xml:space="preserve"> &amp;//Band 10</w:t>
            </w:r>
            <w:r>
              <w:rPr>
                <w:rFonts w:ascii="Arial" w:hAnsi="Arial" w:cs="Arial"/>
              </w:rPr>
              <w:t>5</w:t>
            </w:r>
            <w:r w:rsidRPr="00E24DEF">
              <w:rPr>
                <w:rFonts w:ascii="Arial" w:hAnsi="Arial" w:cs="Arial"/>
              </w:rPr>
              <w:t xml:space="preserve"> not yet defined</w:t>
            </w:r>
          </w:p>
          <w:p w14:paraId="7E7A27C5" w14:textId="77777777" w:rsidR="00D852C7" w:rsidRDefault="00D852C7" w:rsidP="00D852C7">
            <w:pPr>
              <w:rPr>
                <w:rFonts w:ascii="Arial" w:hAnsi="Arial" w:cs="Arial"/>
              </w:rPr>
            </w:pPr>
            <w:r w:rsidRPr="00E24DE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E24DEF">
              <w:rPr>
                <w:rFonts w:ascii="Arial" w:hAnsi="Arial" w:cs="Arial"/>
              </w:rPr>
              <w:t>p_BitValuseForUndefinedBand</w:t>
            </w:r>
            <w:proofErr w:type="spellEnd"/>
            <w:r w:rsidRPr="00E24DEF">
              <w:rPr>
                <w:rFonts w:ascii="Arial" w:hAnsi="Arial" w:cs="Arial"/>
              </w:rPr>
              <w:t xml:space="preserve"> &amp;//Band 106 not yet defined</w:t>
            </w:r>
          </w:p>
          <w:p w14:paraId="68617753" w14:textId="5D2B5D0A" w:rsidR="00E24DEF" w:rsidRDefault="00E24DEF" w:rsidP="00E24DEF">
            <w:pPr>
              <w:rPr>
                <w:rFonts w:ascii="Arial" w:hAnsi="Arial" w:cs="Arial"/>
              </w:rPr>
            </w:pPr>
            <w:r w:rsidRPr="00E24DE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E24DEF">
              <w:rPr>
                <w:rFonts w:ascii="Arial" w:hAnsi="Arial" w:cs="Arial"/>
              </w:rPr>
              <w:t>p_BitValuseForUndefinedBand</w:t>
            </w:r>
            <w:proofErr w:type="spellEnd"/>
            <w:r w:rsidRPr="00E24DEF">
              <w:rPr>
                <w:rFonts w:ascii="Arial" w:hAnsi="Arial" w:cs="Arial"/>
              </w:rPr>
              <w:t xml:space="preserve"> &amp;//Band 10</w:t>
            </w:r>
            <w:r w:rsidR="00D852C7">
              <w:rPr>
                <w:rFonts w:ascii="Arial" w:hAnsi="Arial" w:cs="Arial"/>
              </w:rPr>
              <w:t>7</w:t>
            </w:r>
            <w:r w:rsidRPr="00E24DEF">
              <w:rPr>
                <w:rFonts w:ascii="Arial" w:hAnsi="Arial" w:cs="Arial"/>
              </w:rPr>
              <w:t xml:space="preserve"> not yet defined</w:t>
            </w:r>
          </w:p>
          <w:p w14:paraId="7E2BA9ED" w14:textId="77777777" w:rsidR="00E24DEF" w:rsidRDefault="00E24DEF" w:rsidP="00E24D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1CBF5FF7" w14:textId="0F9DE35B" w:rsidR="00AF712E" w:rsidRDefault="00AF712E" w:rsidP="00E24D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}</w:t>
            </w:r>
          </w:p>
          <w:p w14:paraId="71A37A60" w14:textId="7AABA954" w:rsidR="00E24DEF" w:rsidRPr="003C4E4F" w:rsidRDefault="00E24DEF" w:rsidP="00E24DEF">
            <w:pPr>
              <w:rPr>
                <w:rFonts w:ascii="Arial" w:hAnsi="Arial" w:cs="Arial"/>
              </w:rPr>
            </w:pPr>
          </w:p>
        </w:tc>
      </w:tr>
    </w:tbl>
    <w:p w14:paraId="1DA400DF" w14:textId="77777777" w:rsidR="001B4E09" w:rsidRDefault="001B4E09" w:rsidP="001B4E09">
      <w:pPr>
        <w:rPr>
          <w:rFonts w:ascii="Arial" w:hAnsi="Arial" w:cs="Arial"/>
          <w:b/>
          <w:bCs/>
        </w:rPr>
      </w:pPr>
    </w:p>
    <w:p w14:paraId="358574B6" w14:textId="104F781E" w:rsidR="001B4E09" w:rsidRPr="003C4E4F" w:rsidRDefault="001B4E09" w:rsidP="001B4E0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B4E09" w:rsidRPr="003C4E4F" w14:paraId="56D53EC0" w14:textId="77777777" w:rsidTr="0042542A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0A61" w14:textId="77777777" w:rsidR="00E24DEF" w:rsidRPr="00E24DEF" w:rsidRDefault="001B4E09" w:rsidP="00E24DEF">
            <w:pPr>
              <w:rPr>
                <w:rFonts w:ascii="Arial" w:hAnsi="Arial" w:cs="Arial"/>
              </w:rPr>
            </w:pPr>
            <w:r w:rsidRPr="001B4E09">
              <w:rPr>
                <w:rFonts w:ascii="Arial" w:hAnsi="Arial" w:cs="Arial"/>
              </w:rPr>
              <w:t xml:space="preserve">  </w:t>
            </w:r>
            <w:r w:rsidR="00E24DEF" w:rsidRPr="00E24DEF">
              <w:rPr>
                <w:rFonts w:ascii="Arial" w:hAnsi="Arial" w:cs="Arial"/>
              </w:rPr>
              <w:t xml:space="preserve">  function f_DeriveSuppEutraBandsFromPics_v9e0(B1_Type </w:t>
            </w:r>
            <w:proofErr w:type="spellStart"/>
            <w:r w:rsidR="00E24DEF" w:rsidRPr="00E24DEF">
              <w:rPr>
                <w:rFonts w:ascii="Arial" w:hAnsi="Arial" w:cs="Arial"/>
              </w:rPr>
              <w:t>p_</w:t>
            </w:r>
            <w:proofErr w:type="gramStart"/>
            <w:r w:rsidR="00E24DEF" w:rsidRPr="00E24DEF">
              <w:rPr>
                <w:rFonts w:ascii="Arial" w:hAnsi="Arial" w:cs="Arial"/>
              </w:rPr>
              <w:t>BitValuseForUndefinedBand</w:t>
            </w:r>
            <w:proofErr w:type="spellEnd"/>
            <w:r w:rsidR="00E24DEF" w:rsidRPr="00E24DEF">
              <w:rPr>
                <w:rFonts w:ascii="Arial" w:hAnsi="Arial" w:cs="Arial"/>
              </w:rPr>
              <w:t xml:space="preserve"> :</w:t>
            </w:r>
            <w:proofErr w:type="gramEnd"/>
            <w:r w:rsidR="00E24DEF" w:rsidRPr="00E24DEF">
              <w:rPr>
                <w:rFonts w:ascii="Arial" w:hAnsi="Arial" w:cs="Arial"/>
              </w:rPr>
              <w:t>= '0'B ) return bitstring</w:t>
            </w:r>
          </w:p>
          <w:p w14:paraId="44C3CEB8" w14:textId="77777777" w:rsidR="001B4E09" w:rsidRDefault="00E24DEF" w:rsidP="00E24DEF">
            <w:pPr>
              <w:rPr>
                <w:rFonts w:ascii="Arial" w:hAnsi="Arial" w:cs="Arial"/>
              </w:rPr>
            </w:pPr>
            <w:r w:rsidRPr="00E24DEF">
              <w:rPr>
                <w:rFonts w:ascii="Arial" w:hAnsi="Arial" w:cs="Arial"/>
              </w:rPr>
              <w:t xml:space="preserve">  {</w:t>
            </w:r>
          </w:p>
          <w:p w14:paraId="26948D2A" w14:textId="433C070B" w:rsidR="00E24DEF" w:rsidRDefault="00E24DEF" w:rsidP="00E24D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00706D0A" w14:textId="77777777" w:rsidR="00E24DEF" w:rsidRPr="00E24DEF" w:rsidRDefault="00E24DEF" w:rsidP="00E24DEF">
            <w:pPr>
              <w:rPr>
                <w:rFonts w:ascii="Arial" w:hAnsi="Arial" w:cs="Arial"/>
              </w:rPr>
            </w:pPr>
            <w:r w:rsidRPr="00E24DE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E24DEF">
              <w:rPr>
                <w:rFonts w:ascii="Arial" w:hAnsi="Arial" w:cs="Arial"/>
              </w:rPr>
              <w:t>p_BitValuseForUndefinedBand</w:t>
            </w:r>
            <w:proofErr w:type="spellEnd"/>
            <w:r w:rsidRPr="00E24DEF">
              <w:rPr>
                <w:rFonts w:ascii="Arial" w:hAnsi="Arial" w:cs="Arial"/>
              </w:rPr>
              <w:t xml:space="preserve"> &amp;//Band 102 not yet defined;</w:t>
            </w:r>
          </w:p>
          <w:p w14:paraId="7413D120" w14:textId="77777777" w:rsidR="00E24DEF" w:rsidRPr="00E24DEF" w:rsidRDefault="00E24DEF" w:rsidP="00E24DEF">
            <w:pPr>
              <w:rPr>
                <w:rFonts w:ascii="Arial" w:hAnsi="Arial" w:cs="Arial"/>
              </w:rPr>
            </w:pPr>
            <w:r w:rsidRPr="00E24DE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E24DEF">
              <w:rPr>
                <w:rFonts w:ascii="Arial" w:hAnsi="Arial" w:cs="Arial"/>
              </w:rPr>
              <w:t>f_ConvertBoolToBit</w:t>
            </w:r>
            <w:proofErr w:type="spellEnd"/>
            <w:r w:rsidRPr="00E24DEF">
              <w:rPr>
                <w:rFonts w:ascii="Arial" w:hAnsi="Arial" w:cs="Arial"/>
              </w:rPr>
              <w:t>(pc_eBand103_Supp) &amp; //@sic R5-225938 sic@</w:t>
            </w:r>
          </w:p>
          <w:p w14:paraId="374AB72E" w14:textId="77777777" w:rsidR="00E24DEF" w:rsidRPr="00E24DEF" w:rsidRDefault="00E24DEF" w:rsidP="00E24DEF">
            <w:pPr>
              <w:rPr>
                <w:rFonts w:ascii="Arial" w:hAnsi="Arial" w:cs="Arial"/>
              </w:rPr>
            </w:pPr>
            <w:r w:rsidRPr="00E24DE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E24DEF">
              <w:rPr>
                <w:rFonts w:ascii="Arial" w:hAnsi="Arial" w:cs="Arial"/>
              </w:rPr>
              <w:t>p_BitValuseForUndefinedBand</w:t>
            </w:r>
            <w:proofErr w:type="spellEnd"/>
            <w:r w:rsidRPr="00E24DEF">
              <w:rPr>
                <w:rFonts w:ascii="Arial" w:hAnsi="Arial" w:cs="Arial"/>
              </w:rPr>
              <w:t xml:space="preserve"> &amp;//Band 104 not yet defined</w:t>
            </w:r>
          </w:p>
          <w:p w14:paraId="1F7F5F47" w14:textId="3F79D93B" w:rsidR="00D852C7" w:rsidRPr="00E24DEF" w:rsidRDefault="00E24DEF" w:rsidP="00D852C7">
            <w:pPr>
              <w:rPr>
                <w:rFonts w:ascii="Arial" w:hAnsi="Arial" w:cs="Arial"/>
              </w:rPr>
            </w:pPr>
            <w:r w:rsidRPr="00E24DEF">
              <w:rPr>
                <w:rFonts w:ascii="Arial" w:hAnsi="Arial" w:cs="Arial"/>
              </w:rPr>
              <w:t xml:space="preserve">  </w:t>
            </w:r>
            <w:r w:rsidR="00D852C7" w:rsidRPr="00E24DEF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="00D852C7" w:rsidRPr="00E24DEF">
              <w:rPr>
                <w:rFonts w:ascii="Arial" w:hAnsi="Arial" w:cs="Arial"/>
              </w:rPr>
              <w:t>p_BitValuseForUndefinedBand</w:t>
            </w:r>
            <w:proofErr w:type="spellEnd"/>
            <w:r w:rsidR="00D852C7" w:rsidRPr="00E24DEF">
              <w:rPr>
                <w:rFonts w:ascii="Arial" w:hAnsi="Arial" w:cs="Arial"/>
              </w:rPr>
              <w:t xml:space="preserve"> &amp;//Band 10</w:t>
            </w:r>
            <w:r w:rsidR="00D852C7">
              <w:rPr>
                <w:rFonts w:ascii="Arial" w:hAnsi="Arial" w:cs="Arial"/>
              </w:rPr>
              <w:t>5</w:t>
            </w:r>
            <w:r w:rsidR="00D852C7" w:rsidRPr="00E24DEF">
              <w:rPr>
                <w:rFonts w:ascii="Arial" w:hAnsi="Arial" w:cs="Arial"/>
              </w:rPr>
              <w:t xml:space="preserve"> not yet defined</w:t>
            </w:r>
          </w:p>
          <w:p w14:paraId="48623D25" w14:textId="1669CE40" w:rsidR="00E24DEF" w:rsidRPr="00E24DEF" w:rsidRDefault="00E24DEF" w:rsidP="00E24DEF">
            <w:pPr>
              <w:rPr>
                <w:rFonts w:ascii="Arial" w:hAnsi="Arial" w:cs="Arial"/>
              </w:rPr>
            </w:pPr>
            <w:r w:rsidRPr="00E24DEF">
              <w:rPr>
                <w:rFonts w:ascii="Arial" w:hAnsi="Arial" w:cs="Arial"/>
              </w:rPr>
              <w:t xml:space="preserve">                              </w:t>
            </w:r>
            <w:r w:rsidR="00D852C7">
              <w:rPr>
                <w:rFonts w:ascii="Arial" w:hAnsi="Arial" w:cs="Arial"/>
              </w:rPr>
              <w:t xml:space="preserve">  </w:t>
            </w:r>
            <w:r w:rsidRPr="00E24DEF">
              <w:rPr>
                <w:rFonts w:ascii="Arial" w:hAnsi="Arial" w:cs="Arial"/>
              </w:rPr>
              <w:t xml:space="preserve"> </w:t>
            </w:r>
            <w:proofErr w:type="spellStart"/>
            <w:r w:rsidRPr="00E24DEF">
              <w:rPr>
                <w:rFonts w:ascii="Arial" w:hAnsi="Arial" w:cs="Arial"/>
                <w:highlight w:val="cyan"/>
              </w:rPr>
              <w:t>f_ConvertBoolToBit</w:t>
            </w:r>
            <w:proofErr w:type="spellEnd"/>
            <w:r w:rsidRPr="00E24DEF">
              <w:rPr>
                <w:rFonts w:ascii="Arial" w:hAnsi="Arial" w:cs="Arial"/>
                <w:highlight w:val="cyan"/>
              </w:rPr>
              <w:t>(pc_eBand10</w:t>
            </w:r>
            <w:r w:rsidR="00D852C7">
              <w:rPr>
                <w:rFonts w:ascii="Arial" w:hAnsi="Arial" w:cs="Arial"/>
                <w:highlight w:val="cyan"/>
              </w:rPr>
              <w:t>6</w:t>
            </w:r>
            <w:r w:rsidRPr="00E24DEF">
              <w:rPr>
                <w:rFonts w:ascii="Arial" w:hAnsi="Arial" w:cs="Arial"/>
                <w:highlight w:val="cyan"/>
              </w:rPr>
              <w:t>_Supp) &amp; //@sic R5s250</w:t>
            </w:r>
            <w:r w:rsidR="00215476">
              <w:rPr>
                <w:rFonts w:ascii="Arial" w:hAnsi="Arial" w:cs="Arial"/>
                <w:highlight w:val="cyan"/>
              </w:rPr>
              <w:t>452</w:t>
            </w:r>
            <w:r w:rsidRPr="00E24DEF">
              <w:rPr>
                <w:rFonts w:ascii="Arial" w:hAnsi="Arial" w:cs="Arial"/>
                <w:highlight w:val="cyan"/>
              </w:rPr>
              <w:t xml:space="preserve"> sic@</w:t>
            </w:r>
          </w:p>
          <w:p w14:paraId="6B8EBA4A" w14:textId="26633D3F" w:rsidR="00E24DEF" w:rsidRDefault="00E24DEF" w:rsidP="00E24DEF">
            <w:pPr>
              <w:rPr>
                <w:rFonts w:ascii="Arial" w:hAnsi="Arial" w:cs="Arial"/>
              </w:rPr>
            </w:pPr>
            <w:r w:rsidRPr="00E24DE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E24DEF">
              <w:rPr>
                <w:rFonts w:ascii="Arial" w:hAnsi="Arial" w:cs="Arial"/>
              </w:rPr>
              <w:t>p_BitValuseForUndefinedBand</w:t>
            </w:r>
            <w:proofErr w:type="spellEnd"/>
            <w:r w:rsidRPr="00E24DEF">
              <w:rPr>
                <w:rFonts w:ascii="Arial" w:hAnsi="Arial" w:cs="Arial"/>
              </w:rPr>
              <w:t xml:space="preserve"> &amp;//Band 10</w:t>
            </w:r>
            <w:r w:rsidR="00D852C7">
              <w:rPr>
                <w:rFonts w:ascii="Arial" w:hAnsi="Arial" w:cs="Arial"/>
              </w:rPr>
              <w:t>7</w:t>
            </w:r>
            <w:r w:rsidRPr="00E24DEF">
              <w:rPr>
                <w:rFonts w:ascii="Arial" w:hAnsi="Arial" w:cs="Arial"/>
              </w:rPr>
              <w:t xml:space="preserve"> not yet defined</w:t>
            </w:r>
          </w:p>
          <w:p w14:paraId="067EB189" w14:textId="77777777" w:rsidR="00E24DEF" w:rsidRDefault="00E24DEF" w:rsidP="00E24D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60527812" w14:textId="121BCB9E" w:rsidR="00E24DEF" w:rsidRPr="003C4E4F" w:rsidRDefault="00E24DEF" w:rsidP="00E24D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}</w:t>
            </w:r>
          </w:p>
        </w:tc>
      </w:tr>
    </w:tbl>
    <w:p w14:paraId="4DD54163" w14:textId="77777777" w:rsidR="001B4E09" w:rsidRPr="003C4E4F" w:rsidRDefault="001B4E09" w:rsidP="00DD1327"/>
    <w:p w14:paraId="49D2419F" w14:textId="58DDF58A" w:rsidR="00E24DEF" w:rsidRPr="003C4E4F" w:rsidRDefault="00E24DEF" w:rsidP="00E24DE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6" w:name="_Toc211599776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3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24DEF" w:rsidRPr="003C4E4F" w14:paraId="3FE6B265" w14:textId="77777777" w:rsidTr="0042542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4356" w14:textId="77777777" w:rsidR="00E24DEF" w:rsidRPr="003C4E4F" w:rsidRDefault="00E24DEF" w:rsidP="0042542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42A" w14:textId="11402492" w:rsidR="00E24DEF" w:rsidRPr="003C4E4F" w:rsidRDefault="00E24DEF" w:rsidP="0042542A">
            <w:pPr>
              <w:spacing w:after="0"/>
              <w:rPr>
                <w:rFonts w:ascii="Arial" w:hAnsi="Arial" w:cs="Arial"/>
              </w:rPr>
            </w:pPr>
            <w:proofErr w:type="spellStart"/>
            <w:r w:rsidRPr="00E24DEF">
              <w:rPr>
                <w:rFonts w:ascii="Arial" w:hAnsi="Arial" w:cs="Arial"/>
              </w:rPr>
              <w:t>f_CheckUE_SupportedEUTRA_BandsExt</w:t>
            </w:r>
            <w:proofErr w:type="spellEnd"/>
          </w:p>
        </w:tc>
      </w:tr>
      <w:tr w:rsidR="00E24DEF" w:rsidRPr="003C4E4F" w14:paraId="6712C3A6" w14:textId="77777777" w:rsidTr="0042542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9CF1" w14:textId="77777777" w:rsidR="00E24DEF" w:rsidRPr="003C4E4F" w:rsidRDefault="00E24DEF" w:rsidP="0042542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91A1" w14:textId="7AAF2F72" w:rsidR="00E24DEF" w:rsidRPr="00AC794D" w:rsidRDefault="00AF712E" w:rsidP="0042542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C</w:t>
            </w:r>
            <w:r w:rsidRPr="00116970">
              <w:rPr>
                <w:rFonts w:cs="Arial"/>
              </w:rPr>
              <w:t xml:space="preserve">heck of </w:t>
            </w:r>
            <w:r w:rsidRPr="00116970">
              <w:rPr>
                <w:rFonts w:cs="Arial"/>
                <w:noProof/>
              </w:rPr>
              <w:t>LTE band 10</w:t>
            </w:r>
            <w:r w:rsidR="00D852C7">
              <w:rPr>
                <w:rFonts w:cs="Arial"/>
                <w:noProof/>
              </w:rPr>
              <w:t>6</w:t>
            </w:r>
            <w:r>
              <w:rPr>
                <w:rFonts w:cs="Arial"/>
                <w:noProof/>
              </w:rPr>
              <w:t xml:space="preserve"> is not </w:t>
            </w:r>
            <w:r>
              <w:rPr>
                <w:rFonts w:cs="Arial"/>
              </w:rPr>
              <w:t>i</w:t>
            </w:r>
            <w:r w:rsidRPr="00116970">
              <w:rPr>
                <w:rFonts w:cs="Arial"/>
              </w:rPr>
              <w:t>mplemented</w:t>
            </w:r>
          </w:p>
        </w:tc>
      </w:tr>
      <w:tr w:rsidR="00E24DEF" w:rsidRPr="003C4E4F" w14:paraId="05DFB7C3" w14:textId="77777777" w:rsidTr="0042542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A24D" w14:textId="77777777" w:rsidR="00E24DEF" w:rsidRPr="003C4E4F" w:rsidRDefault="00E24DEF" w:rsidP="0042542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8CE3" w14:textId="22C3115D" w:rsidR="00E24DEF" w:rsidRPr="001354DE" w:rsidRDefault="00E24DEF" w:rsidP="0042542A">
            <w:pPr>
              <w:pStyle w:val="CRCoverPage"/>
              <w:rPr>
                <w:rFonts w:cs="Arial"/>
              </w:rPr>
            </w:pPr>
            <w:r w:rsidRPr="00116970">
              <w:rPr>
                <w:rFonts w:cs="Arial"/>
              </w:rPr>
              <w:t xml:space="preserve">Implemented check of </w:t>
            </w:r>
            <w:r w:rsidRPr="00116970">
              <w:rPr>
                <w:rFonts w:cs="Arial"/>
                <w:noProof/>
              </w:rPr>
              <w:t>LTE band 10</w:t>
            </w:r>
            <w:r w:rsidR="00D852C7">
              <w:rPr>
                <w:rFonts w:cs="Arial"/>
                <w:noProof/>
              </w:rPr>
              <w:t>6</w:t>
            </w:r>
          </w:p>
        </w:tc>
      </w:tr>
      <w:tr w:rsidR="00E24DEF" w:rsidRPr="003C4E4F" w14:paraId="0340284F" w14:textId="77777777" w:rsidTr="0042542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5867" w14:textId="77777777" w:rsidR="00E24DEF" w:rsidRPr="003C4E4F" w:rsidRDefault="00E24DEF" w:rsidP="0042542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59D4" w14:textId="7E2F556C" w:rsidR="00E24DEF" w:rsidRPr="003C4E4F" w:rsidRDefault="00AF712E" w:rsidP="0042542A">
            <w:pPr>
              <w:spacing w:after="0"/>
              <w:rPr>
                <w:rFonts w:ascii="Arial" w:hAnsi="Arial" w:cs="Arial"/>
              </w:rPr>
            </w:pPr>
            <w:proofErr w:type="spellStart"/>
            <w:r w:rsidRPr="00AF712E">
              <w:rPr>
                <w:rFonts w:ascii="Arial" w:hAnsi="Arial" w:cs="Arial"/>
              </w:rPr>
              <w:t>EUTRA_CapabilityFunctions</w:t>
            </w:r>
            <w:r w:rsidR="00E24DEF" w:rsidRPr="0088494B">
              <w:rPr>
                <w:rFonts w:ascii="Arial" w:hAnsi="Arial" w:cs="Arial"/>
              </w:rPr>
              <w:t>.ttcn</w:t>
            </w:r>
            <w:proofErr w:type="spellEnd"/>
          </w:p>
        </w:tc>
      </w:tr>
    </w:tbl>
    <w:p w14:paraId="1A13304A" w14:textId="77777777" w:rsidR="00E24DEF" w:rsidRPr="003C4E4F" w:rsidRDefault="00E24DEF" w:rsidP="00E24DEF">
      <w:pPr>
        <w:rPr>
          <w:rFonts w:ascii="Arial" w:hAnsi="Arial" w:cs="Arial"/>
        </w:rPr>
      </w:pPr>
    </w:p>
    <w:p w14:paraId="6D30510F" w14:textId="77777777" w:rsidR="00E24DEF" w:rsidRPr="003C4E4F" w:rsidRDefault="00E24DEF" w:rsidP="00E24DE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Before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24DEF" w:rsidRPr="003C4E4F" w14:paraId="3A92080E" w14:textId="77777777" w:rsidTr="0042542A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C7E1" w14:textId="77777777" w:rsidR="00AF712E" w:rsidRPr="00AF712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function </w:t>
            </w:r>
            <w:proofErr w:type="spellStart"/>
            <w:r w:rsidRPr="00AF712E">
              <w:rPr>
                <w:rFonts w:ascii="Arial" w:hAnsi="Arial" w:cs="Arial"/>
              </w:rPr>
              <w:t>f_CheckUE_SupportedEUTRA_</w:t>
            </w:r>
            <w:proofErr w:type="gramStart"/>
            <w:r w:rsidRPr="00AF712E">
              <w:rPr>
                <w:rFonts w:ascii="Arial" w:hAnsi="Arial" w:cs="Arial"/>
              </w:rPr>
              <w:t>BandsExt</w:t>
            </w:r>
            <w:proofErr w:type="spellEnd"/>
            <w:r w:rsidRPr="00AF712E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F712E">
              <w:rPr>
                <w:rFonts w:ascii="Arial" w:hAnsi="Arial" w:cs="Arial"/>
              </w:rPr>
              <w:t>UE_EUTRA_Capability</w:t>
            </w:r>
            <w:proofErr w:type="spellEnd"/>
            <w:r w:rsidRPr="00AF712E">
              <w:rPr>
                <w:rFonts w:ascii="Arial" w:hAnsi="Arial" w:cs="Arial"/>
              </w:rPr>
              <w:t xml:space="preserve"> </w:t>
            </w:r>
            <w:proofErr w:type="spellStart"/>
            <w:r w:rsidRPr="00AF712E">
              <w:rPr>
                <w:rFonts w:ascii="Arial" w:hAnsi="Arial" w:cs="Arial"/>
              </w:rPr>
              <w:t>p_ReceivedCapabilityMsg</w:t>
            </w:r>
            <w:proofErr w:type="spellEnd"/>
            <w:r w:rsidRPr="00AF712E">
              <w:rPr>
                <w:rFonts w:ascii="Arial" w:hAnsi="Arial" w:cs="Arial"/>
              </w:rPr>
              <w:t>)</w:t>
            </w:r>
          </w:p>
          <w:p w14:paraId="048F2C15" w14:textId="77777777" w:rsidR="00AF712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{ </w:t>
            </w:r>
          </w:p>
          <w:p w14:paraId="76E00CC7" w14:textId="4CF24007" w:rsidR="00E24DEF" w:rsidRDefault="00E24DEF" w:rsidP="00AF71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4AE71EC3" w14:textId="77777777" w:rsidR="00AF712E" w:rsidRPr="00AF712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    // appearance of band 103</w:t>
            </w:r>
          </w:p>
          <w:p w14:paraId="1F940232" w14:textId="77777777" w:rsidR="00AF712E" w:rsidRPr="00AF712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    </w:t>
            </w:r>
            <w:proofErr w:type="spellStart"/>
            <w:r w:rsidRPr="00AF712E">
              <w:rPr>
                <w:rFonts w:ascii="Arial" w:hAnsi="Arial" w:cs="Arial"/>
              </w:rPr>
              <w:t>v_SuppEutraBandsExtAccToPICS_</w:t>
            </w:r>
            <w:proofErr w:type="gramStart"/>
            <w:r w:rsidRPr="00AF712E">
              <w:rPr>
                <w:rFonts w:ascii="Arial" w:hAnsi="Arial" w:cs="Arial"/>
              </w:rPr>
              <w:t>Chunk</w:t>
            </w:r>
            <w:proofErr w:type="spellEnd"/>
            <w:r w:rsidRPr="00AF712E">
              <w:rPr>
                <w:rFonts w:ascii="Arial" w:hAnsi="Arial" w:cs="Arial"/>
              </w:rPr>
              <w:t xml:space="preserve"> :</w:t>
            </w:r>
            <w:proofErr w:type="gramEnd"/>
            <w:r w:rsidRPr="00AF712E">
              <w:rPr>
                <w:rFonts w:ascii="Arial" w:hAnsi="Arial" w:cs="Arial"/>
              </w:rPr>
              <w:t xml:space="preserve">= </w:t>
            </w:r>
            <w:proofErr w:type="spellStart"/>
            <w:r w:rsidRPr="00AF712E">
              <w:rPr>
                <w:rFonts w:ascii="Arial" w:hAnsi="Arial" w:cs="Arial"/>
              </w:rPr>
              <w:t>substr</w:t>
            </w:r>
            <w:proofErr w:type="spellEnd"/>
            <w:r w:rsidRPr="00AF712E">
              <w:rPr>
                <w:rFonts w:ascii="Arial" w:hAnsi="Arial" w:cs="Arial"/>
              </w:rPr>
              <w:t>(</w:t>
            </w:r>
            <w:proofErr w:type="spellStart"/>
            <w:r w:rsidRPr="00AF712E">
              <w:rPr>
                <w:rFonts w:ascii="Arial" w:hAnsi="Arial" w:cs="Arial"/>
              </w:rPr>
              <w:t>v_SuppEutraBandsExtAccToPICS</w:t>
            </w:r>
            <w:proofErr w:type="spellEnd"/>
            <w:r w:rsidRPr="00AF712E">
              <w:rPr>
                <w:rFonts w:ascii="Arial" w:hAnsi="Arial" w:cs="Arial"/>
              </w:rPr>
              <w:t>, 38, 1); // band 103 [38 = 103-maxFBI-1]</w:t>
            </w:r>
          </w:p>
          <w:p w14:paraId="045BCB9C" w14:textId="253A0869" w:rsidR="00AF712E" w:rsidRPr="00AF712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    f_CheckUE_SupportedEUTRA_BandsExt_</w:t>
            </w:r>
            <w:proofErr w:type="gramStart"/>
            <w:r w:rsidRPr="00AF712E">
              <w:rPr>
                <w:rFonts w:ascii="Arial" w:hAnsi="Arial" w:cs="Arial"/>
              </w:rPr>
              <w:t>Chunk(</w:t>
            </w:r>
            <w:proofErr w:type="gramEnd"/>
            <w:r w:rsidRPr="00AF712E">
              <w:rPr>
                <w:rFonts w:ascii="Arial" w:hAnsi="Arial" w:cs="Arial"/>
              </w:rPr>
              <w:t xml:space="preserve">v_SupportedBandListEUTRA_v9e0, </w:t>
            </w:r>
            <w:proofErr w:type="spellStart"/>
            <w:r w:rsidRPr="00AF712E">
              <w:rPr>
                <w:rFonts w:ascii="Arial" w:hAnsi="Arial" w:cs="Arial"/>
              </w:rPr>
              <w:t>v_SuppEutraBandsExtAccToPICS_Chunk</w:t>
            </w:r>
            <w:proofErr w:type="spellEnd"/>
            <w:r w:rsidRPr="00AF712E">
              <w:rPr>
                <w:rFonts w:ascii="Arial" w:hAnsi="Arial" w:cs="Arial"/>
              </w:rPr>
              <w:t>, 38, 1); // @sic R5-225938 sic@</w:t>
            </w:r>
          </w:p>
          <w:p w14:paraId="39D34ADD" w14:textId="77777777" w:rsidR="00A8234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</w:t>
            </w:r>
          </w:p>
          <w:p w14:paraId="0C9AEECA" w14:textId="005E3992" w:rsidR="00AF712E" w:rsidRPr="00AF712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   // appearance of NTN bands 252-256</w:t>
            </w:r>
          </w:p>
          <w:p w14:paraId="2EC76412" w14:textId="77777777" w:rsidR="00AF712E" w:rsidRPr="00AF712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    // not checked @sic R5-255055, R5s250332 sic@</w:t>
            </w:r>
          </w:p>
          <w:p w14:paraId="3256D238" w14:textId="77777777" w:rsidR="00AF712E" w:rsidRPr="00AF712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  }</w:t>
            </w:r>
          </w:p>
          <w:p w14:paraId="20A37A28" w14:textId="631528B2" w:rsidR="00E24DEF" w:rsidRPr="003C4E4F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} </w:t>
            </w:r>
          </w:p>
        </w:tc>
      </w:tr>
    </w:tbl>
    <w:p w14:paraId="0F4BCB6B" w14:textId="77777777" w:rsidR="00E24DEF" w:rsidRDefault="00E24DEF" w:rsidP="00E24DEF">
      <w:pPr>
        <w:rPr>
          <w:rFonts w:ascii="Arial" w:hAnsi="Arial" w:cs="Arial"/>
          <w:b/>
          <w:bCs/>
        </w:rPr>
      </w:pPr>
    </w:p>
    <w:p w14:paraId="69C7828A" w14:textId="77777777" w:rsidR="00E24DEF" w:rsidRPr="003C4E4F" w:rsidRDefault="00E24DEF" w:rsidP="00E24DE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24DEF" w:rsidRPr="003C4E4F" w14:paraId="2CBA30AC" w14:textId="77777777" w:rsidTr="0042542A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DBAF" w14:textId="77777777" w:rsidR="00AF712E" w:rsidRPr="00AF712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function </w:t>
            </w:r>
            <w:proofErr w:type="spellStart"/>
            <w:r w:rsidRPr="00AF712E">
              <w:rPr>
                <w:rFonts w:ascii="Arial" w:hAnsi="Arial" w:cs="Arial"/>
              </w:rPr>
              <w:t>f_CheckUE_SupportedEUTRA_</w:t>
            </w:r>
            <w:proofErr w:type="gramStart"/>
            <w:r w:rsidRPr="00AF712E">
              <w:rPr>
                <w:rFonts w:ascii="Arial" w:hAnsi="Arial" w:cs="Arial"/>
              </w:rPr>
              <w:t>BandsExt</w:t>
            </w:r>
            <w:proofErr w:type="spellEnd"/>
            <w:r w:rsidRPr="00AF712E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F712E">
              <w:rPr>
                <w:rFonts w:ascii="Arial" w:hAnsi="Arial" w:cs="Arial"/>
              </w:rPr>
              <w:t>UE_EUTRA_Capability</w:t>
            </w:r>
            <w:proofErr w:type="spellEnd"/>
            <w:r w:rsidRPr="00AF712E">
              <w:rPr>
                <w:rFonts w:ascii="Arial" w:hAnsi="Arial" w:cs="Arial"/>
              </w:rPr>
              <w:t xml:space="preserve"> </w:t>
            </w:r>
            <w:proofErr w:type="spellStart"/>
            <w:r w:rsidRPr="00AF712E">
              <w:rPr>
                <w:rFonts w:ascii="Arial" w:hAnsi="Arial" w:cs="Arial"/>
              </w:rPr>
              <w:t>p_ReceivedCapabilityMsg</w:t>
            </w:r>
            <w:proofErr w:type="spellEnd"/>
            <w:r w:rsidRPr="00AF712E">
              <w:rPr>
                <w:rFonts w:ascii="Arial" w:hAnsi="Arial" w:cs="Arial"/>
              </w:rPr>
              <w:t>)</w:t>
            </w:r>
          </w:p>
          <w:p w14:paraId="7C446B5E" w14:textId="77777777" w:rsidR="00AF712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{ </w:t>
            </w:r>
          </w:p>
          <w:p w14:paraId="52693FCE" w14:textId="27C644A6" w:rsidR="00E24DEF" w:rsidRDefault="00E24DEF" w:rsidP="00AF71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3DE6A05E" w14:textId="77777777" w:rsidR="00AF712E" w:rsidRPr="00AF712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    // appearance of band 103</w:t>
            </w:r>
          </w:p>
          <w:p w14:paraId="53A2FEAE" w14:textId="77777777" w:rsidR="00AF712E" w:rsidRPr="00AF712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    </w:t>
            </w:r>
            <w:proofErr w:type="spellStart"/>
            <w:r w:rsidRPr="00AF712E">
              <w:rPr>
                <w:rFonts w:ascii="Arial" w:hAnsi="Arial" w:cs="Arial"/>
              </w:rPr>
              <w:t>v_SuppEutraBandsExtAccToPICS_</w:t>
            </w:r>
            <w:proofErr w:type="gramStart"/>
            <w:r w:rsidRPr="00AF712E">
              <w:rPr>
                <w:rFonts w:ascii="Arial" w:hAnsi="Arial" w:cs="Arial"/>
              </w:rPr>
              <w:t>Chunk</w:t>
            </w:r>
            <w:proofErr w:type="spellEnd"/>
            <w:r w:rsidRPr="00AF712E">
              <w:rPr>
                <w:rFonts w:ascii="Arial" w:hAnsi="Arial" w:cs="Arial"/>
              </w:rPr>
              <w:t xml:space="preserve"> :</w:t>
            </w:r>
            <w:proofErr w:type="gramEnd"/>
            <w:r w:rsidRPr="00AF712E">
              <w:rPr>
                <w:rFonts w:ascii="Arial" w:hAnsi="Arial" w:cs="Arial"/>
              </w:rPr>
              <w:t xml:space="preserve">= </w:t>
            </w:r>
            <w:proofErr w:type="spellStart"/>
            <w:r w:rsidRPr="00AF712E">
              <w:rPr>
                <w:rFonts w:ascii="Arial" w:hAnsi="Arial" w:cs="Arial"/>
              </w:rPr>
              <w:t>substr</w:t>
            </w:r>
            <w:proofErr w:type="spellEnd"/>
            <w:r w:rsidRPr="00AF712E">
              <w:rPr>
                <w:rFonts w:ascii="Arial" w:hAnsi="Arial" w:cs="Arial"/>
              </w:rPr>
              <w:t>(</w:t>
            </w:r>
            <w:proofErr w:type="spellStart"/>
            <w:r w:rsidRPr="00AF712E">
              <w:rPr>
                <w:rFonts w:ascii="Arial" w:hAnsi="Arial" w:cs="Arial"/>
              </w:rPr>
              <w:t>v_SuppEutraBandsExtAccToPICS</w:t>
            </w:r>
            <w:proofErr w:type="spellEnd"/>
            <w:r w:rsidRPr="00AF712E">
              <w:rPr>
                <w:rFonts w:ascii="Arial" w:hAnsi="Arial" w:cs="Arial"/>
              </w:rPr>
              <w:t>, 38, 1); // band 103 [38 = 103-maxFBI-1]</w:t>
            </w:r>
          </w:p>
          <w:p w14:paraId="2F112C75" w14:textId="77777777" w:rsidR="00AF712E" w:rsidRPr="00AF712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    f_CheckUE_SupportedEUTRA_BandsExt_</w:t>
            </w:r>
            <w:proofErr w:type="gramStart"/>
            <w:r w:rsidRPr="00AF712E">
              <w:rPr>
                <w:rFonts w:ascii="Arial" w:hAnsi="Arial" w:cs="Arial"/>
              </w:rPr>
              <w:t>Chunk(</w:t>
            </w:r>
            <w:proofErr w:type="gramEnd"/>
            <w:r w:rsidRPr="00AF712E">
              <w:rPr>
                <w:rFonts w:ascii="Arial" w:hAnsi="Arial" w:cs="Arial"/>
              </w:rPr>
              <w:t xml:space="preserve">v_SupportedBandListEUTRA_v9e0, </w:t>
            </w:r>
            <w:proofErr w:type="spellStart"/>
            <w:r w:rsidRPr="00AF712E">
              <w:rPr>
                <w:rFonts w:ascii="Arial" w:hAnsi="Arial" w:cs="Arial"/>
              </w:rPr>
              <w:t>v_SuppEutraBandsExtAccToPICS_Chunk</w:t>
            </w:r>
            <w:proofErr w:type="spellEnd"/>
            <w:r w:rsidRPr="00AF712E">
              <w:rPr>
                <w:rFonts w:ascii="Arial" w:hAnsi="Arial" w:cs="Arial"/>
              </w:rPr>
              <w:t>, 38, 1); // @sic R5-225938 sic@</w:t>
            </w:r>
          </w:p>
          <w:p w14:paraId="40E356C7" w14:textId="77777777" w:rsidR="00AF712E" w:rsidRPr="00AF712E" w:rsidRDefault="00AF712E" w:rsidP="00AF712E">
            <w:pPr>
              <w:rPr>
                <w:rFonts w:ascii="Arial" w:hAnsi="Arial" w:cs="Arial"/>
              </w:rPr>
            </w:pPr>
          </w:p>
          <w:p w14:paraId="6C84D4B3" w14:textId="66550461" w:rsidR="00AF712E" w:rsidRPr="00A8234E" w:rsidRDefault="00AF712E" w:rsidP="00AF712E">
            <w:pPr>
              <w:rPr>
                <w:rFonts w:ascii="Arial" w:hAnsi="Arial" w:cs="Arial"/>
                <w:highlight w:val="cyan"/>
              </w:rPr>
            </w:pPr>
            <w:r w:rsidRPr="00AF712E">
              <w:rPr>
                <w:rFonts w:ascii="Arial" w:hAnsi="Arial" w:cs="Arial"/>
              </w:rPr>
              <w:t xml:space="preserve">      </w:t>
            </w:r>
            <w:r w:rsidRPr="00A8234E">
              <w:rPr>
                <w:rFonts w:ascii="Arial" w:hAnsi="Arial" w:cs="Arial"/>
                <w:highlight w:val="cyan"/>
              </w:rPr>
              <w:t>// appearance of band 10</w:t>
            </w:r>
            <w:r w:rsidR="00D852C7">
              <w:rPr>
                <w:rFonts w:ascii="Arial" w:hAnsi="Arial" w:cs="Arial"/>
                <w:highlight w:val="cyan"/>
              </w:rPr>
              <w:t>6</w:t>
            </w:r>
          </w:p>
          <w:p w14:paraId="3EE0D103" w14:textId="1D3584C7" w:rsidR="00AF712E" w:rsidRPr="00A8234E" w:rsidRDefault="00AF712E" w:rsidP="00AF712E">
            <w:pPr>
              <w:rPr>
                <w:rFonts w:ascii="Arial" w:hAnsi="Arial" w:cs="Arial"/>
                <w:highlight w:val="cyan"/>
              </w:rPr>
            </w:pPr>
            <w:r w:rsidRPr="00A8234E">
              <w:rPr>
                <w:rFonts w:ascii="Arial" w:hAnsi="Arial" w:cs="Arial"/>
                <w:highlight w:val="cyan"/>
              </w:rPr>
              <w:t xml:space="preserve">      </w:t>
            </w:r>
            <w:proofErr w:type="spellStart"/>
            <w:r w:rsidRPr="00A8234E">
              <w:rPr>
                <w:rFonts w:ascii="Arial" w:hAnsi="Arial" w:cs="Arial"/>
                <w:highlight w:val="cyan"/>
              </w:rPr>
              <w:t>v_SuppEutraBandsExtAccToPICS_</w:t>
            </w:r>
            <w:proofErr w:type="gramStart"/>
            <w:r w:rsidRPr="00A8234E">
              <w:rPr>
                <w:rFonts w:ascii="Arial" w:hAnsi="Arial" w:cs="Arial"/>
                <w:highlight w:val="cyan"/>
              </w:rPr>
              <w:t>Chunk</w:t>
            </w:r>
            <w:proofErr w:type="spellEnd"/>
            <w:r w:rsidRPr="00A8234E">
              <w:rPr>
                <w:rFonts w:ascii="Arial" w:hAnsi="Arial" w:cs="Arial"/>
                <w:highlight w:val="cyan"/>
              </w:rPr>
              <w:t xml:space="preserve"> :</w:t>
            </w:r>
            <w:proofErr w:type="gramEnd"/>
            <w:r w:rsidRPr="00A8234E">
              <w:rPr>
                <w:rFonts w:ascii="Arial" w:hAnsi="Arial" w:cs="Arial"/>
                <w:highlight w:val="cyan"/>
              </w:rPr>
              <w:t xml:space="preserve">= </w:t>
            </w:r>
            <w:proofErr w:type="spellStart"/>
            <w:r w:rsidRPr="00A8234E">
              <w:rPr>
                <w:rFonts w:ascii="Arial" w:hAnsi="Arial" w:cs="Arial"/>
                <w:highlight w:val="cyan"/>
              </w:rPr>
              <w:t>substr</w:t>
            </w:r>
            <w:proofErr w:type="spellEnd"/>
            <w:r w:rsidRPr="00A8234E">
              <w:rPr>
                <w:rFonts w:ascii="Arial" w:hAnsi="Arial" w:cs="Arial"/>
                <w:highlight w:val="cyan"/>
              </w:rPr>
              <w:t>(</w:t>
            </w:r>
            <w:proofErr w:type="spellStart"/>
            <w:r w:rsidRPr="00A8234E">
              <w:rPr>
                <w:rFonts w:ascii="Arial" w:hAnsi="Arial" w:cs="Arial"/>
                <w:highlight w:val="cyan"/>
              </w:rPr>
              <w:t>v_SuppEutraBandsExtAccToPICS</w:t>
            </w:r>
            <w:proofErr w:type="spellEnd"/>
            <w:r w:rsidRPr="00A8234E">
              <w:rPr>
                <w:rFonts w:ascii="Arial" w:hAnsi="Arial" w:cs="Arial"/>
                <w:highlight w:val="cyan"/>
              </w:rPr>
              <w:t>, 4</w:t>
            </w:r>
            <w:r w:rsidR="00D852C7">
              <w:rPr>
                <w:rFonts w:ascii="Arial" w:hAnsi="Arial" w:cs="Arial"/>
                <w:highlight w:val="cyan"/>
              </w:rPr>
              <w:t>1</w:t>
            </w:r>
            <w:r w:rsidRPr="00A8234E">
              <w:rPr>
                <w:rFonts w:ascii="Arial" w:hAnsi="Arial" w:cs="Arial"/>
                <w:highlight w:val="cyan"/>
              </w:rPr>
              <w:t>, 1); // band 10</w:t>
            </w:r>
            <w:r w:rsidR="00D852C7">
              <w:rPr>
                <w:rFonts w:ascii="Arial" w:hAnsi="Arial" w:cs="Arial"/>
                <w:highlight w:val="cyan"/>
              </w:rPr>
              <w:t>6</w:t>
            </w:r>
            <w:r w:rsidRPr="00A8234E">
              <w:rPr>
                <w:rFonts w:ascii="Arial" w:hAnsi="Arial" w:cs="Arial"/>
                <w:highlight w:val="cyan"/>
              </w:rPr>
              <w:t xml:space="preserve"> [4</w:t>
            </w:r>
            <w:r w:rsidR="00D852C7">
              <w:rPr>
                <w:rFonts w:ascii="Arial" w:hAnsi="Arial" w:cs="Arial"/>
                <w:highlight w:val="cyan"/>
              </w:rPr>
              <w:t>1</w:t>
            </w:r>
            <w:r w:rsidRPr="00A8234E">
              <w:rPr>
                <w:rFonts w:ascii="Arial" w:hAnsi="Arial" w:cs="Arial"/>
                <w:highlight w:val="cyan"/>
              </w:rPr>
              <w:t xml:space="preserve"> = 10</w:t>
            </w:r>
            <w:r w:rsidR="0013387F">
              <w:rPr>
                <w:rFonts w:ascii="Arial" w:hAnsi="Arial" w:cs="Arial"/>
                <w:highlight w:val="cyan"/>
              </w:rPr>
              <w:t>6</w:t>
            </w:r>
            <w:r w:rsidRPr="00A8234E">
              <w:rPr>
                <w:rFonts w:ascii="Arial" w:hAnsi="Arial" w:cs="Arial"/>
                <w:highlight w:val="cyan"/>
              </w:rPr>
              <w:t>-maxFBI-1]</w:t>
            </w:r>
          </w:p>
          <w:p w14:paraId="51BF2ED7" w14:textId="0A5B8B25" w:rsidR="00AF712E" w:rsidRPr="00AF712E" w:rsidRDefault="00AF712E" w:rsidP="00AF712E">
            <w:pPr>
              <w:rPr>
                <w:rFonts w:ascii="Arial" w:hAnsi="Arial" w:cs="Arial"/>
              </w:rPr>
            </w:pPr>
            <w:r w:rsidRPr="00A8234E">
              <w:rPr>
                <w:rFonts w:ascii="Arial" w:hAnsi="Arial" w:cs="Arial"/>
                <w:highlight w:val="cyan"/>
              </w:rPr>
              <w:t xml:space="preserve">      f_CheckUE_SupportedEUTRA_BandsExt_</w:t>
            </w:r>
            <w:proofErr w:type="gramStart"/>
            <w:r w:rsidRPr="00A8234E">
              <w:rPr>
                <w:rFonts w:ascii="Arial" w:hAnsi="Arial" w:cs="Arial"/>
                <w:highlight w:val="cyan"/>
              </w:rPr>
              <w:t>Chunk(</w:t>
            </w:r>
            <w:proofErr w:type="gramEnd"/>
            <w:r w:rsidRPr="00A8234E">
              <w:rPr>
                <w:rFonts w:ascii="Arial" w:hAnsi="Arial" w:cs="Arial"/>
                <w:highlight w:val="cyan"/>
              </w:rPr>
              <w:t xml:space="preserve">v_SupportedBandListEUTRA_v9e0, </w:t>
            </w:r>
            <w:proofErr w:type="spellStart"/>
            <w:r w:rsidRPr="00A8234E">
              <w:rPr>
                <w:rFonts w:ascii="Arial" w:hAnsi="Arial" w:cs="Arial"/>
                <w:highlight w:val="cyan"/>
              </w:rPr>
              <w:t>v_SuppEutraBandsExtAccToPICS_Chunk</w:t>
            </w:r>
            <w:proofErr w:type="spellEnd"/>
            <w:r w:rsidRPr="00A8234E">
              <w:rPr>
                <w:rFonts w:ascii="Arial" w:hAnsi="Arial" w:cs="Arial"/>
                <w:highlight w:val="cyan"/>
              </w:rPr>
              <w:t>, 4</w:t>
            </w:r>
            <w:r w:rsidR="00D852C7">
              <w:rPr>
                <w:rFonts w:ascii="Arial" w:hAnsi="Arial" w:cs="Arial"/>
                <w:highlight w:val="cyan"/>
              </w:rPr>
              <w:t>1</w:t>
            </w:r>
            <w:r w:rsidRPr="00A8234E">
              <w:rPr>
                <w:rFonts w:ascii="Arial" w:hAnsi="Arial" w:cs="Arial"/>
                <w:highlight w:val="cyan"/>
              </w:rPr>
              <w:t>, 1); // @sic R5s250</w:t>
            </w:r>
            <w:r w:rsidR="00215476">
              <w:rPr>
                <w:rFonts w:ascii="Arial" w:hAnsi="Arial" w:cs="Arial"/>
                <w:highlight w:val="cyan"/>
              </w:rPr>
              <w:t>452</w:t>
            </w:r>
            <w:r w:rsidRPr="00A8234E">
              <w:rPr>
                <w:rFonts w:ascii="Arial" w:hAnsi="Arial" w:cs="Arial"/>
                <w:highlight w:val="cyan"/>
              </w:rPr>
              <w:t xml:space="preserve"> sic@</w:t>
            </w:r>
          </w:p>
          <w:p w14:paraId="2E74C446" w14:textId="77777777" w:rsidR="00AF712E" w:rsidRPr="00AF712E" w:rsidRDefault="00AF712E" w:rsidP="00AF712E">
            <w:pPr>
              <w:rPr>
                <w:rFonts w:ascii="Arial" w:hAnsi="Arial" w:cs="Arial"/>
              </w:rPr>
            </w:pPr>
          </w:p>
          <w:p w14:paraId="509A86EC" w14:textId="77777777" w:rsidR="00AF712E" w:rsidRPr="00AF712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    // appearance of NTN bands 252-256</w:t>
            </w:r>
          </w:p>
          <w:p w14:paraId="5336EF3D" w14:textId="77777777" w:rsidR="00AF712E" w:rsidRPr="00AF712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    // not checked @sic R5-255055, R5s250332 sic@</w:t>
            </w:r>
          </w:p>
          <w:p w14:paraId="7D84D963" w14:textId="77777777" w:rsidR="00AF712E" w:rsidRPr="00AF712E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t xml:space="preserve">    }</w:t>
            </w:r>
          </w:p>
          <w:p w14:paraId="28A3BDEF" w14:textId="6C94B02F" w:rsidR="00E24DEF" w:rsidRPr="003C4E4F" w:rsidRDefault="00AF712E" w:rsidP="00AF712E">
            <w:pPr>
              <w:rPr>
                <w:rFonts w:ascii="Arial" w:hAnsi="Arial" w:cs="Arial"/>
              </w:rPr>
            </w:pPr>
            <w:r w:rsidRPr="00AF712E">
              <w:rPr>
                <w:rFonts w:ascii="Arial" w:hAnsi="Arial" w:cs="Arial"/>
              </w:rPr>
              <w:lastRenderedPageBreak/>
              <w:t xml:space="preserve">  }</w:t>
            </w:r>
          </w:p>
        </w:tc>
      </w:tr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619D2" w14:textId="77777777" w:rsidR="00AB14A9" w:rsidRDefault="00AB14A9">
      <w:r>
        <w:separator/>
      </w:r>
    </w:p>
  </w:endnote>
  <w:endnote w:type="continuationSeparator" w:id="0">
    <w:p w14:paraId="0CB8F394" w14:textId="77777777" w:rsidR="00AB14A9" w:rsidRDefault="00AB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423BE" w14:textId="77777777" w:rsidR="00AB14A9" w:rsidRDefault="00AB14A9">
      <w:r>
        <w:separator/>
      </w:r>
    </w:p>
  </w:footnote>
  <w:footnote w:type="continuationSeparator" w:id="0">
    <w:p w14:paraId="10FE5D6C" w14:textId="77777777" w:rsidR="00AB14A9" w:rsidRDefault="00AB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LY9qOY9AgAAcg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cCvHe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HWMRio9AgAAcg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Pzppn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2"/>
  </w:num>
  <w:num w:numId="5">
    <w:abstractNumId w:val="1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0"/>
  </w:num>
  <w:num w:numId="12">
    <w:abstractNumId w:val="5"/>
  </w:num>
  <w:num w:numId="13">
    <w:abstractNumId w:val="9"/>
  </w:num>
  <w:num w:numId="14">
    <w:abstractNumId w:val="1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50D17"/>
    <w:rsid w:val="0006410B"/>
    <w:rsid w:val="00067F72"/>
    <w:rsid w:val="00070E09"/>
    <w:rsid w:val="00081803"/>
    <w:rsid w:val="000835CC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F6385"/>
    <w:rsid w:val="0010069D"/>
    <w:rsid w:val="00107FE5"/>
    <w:rsid w:val="00116970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4E09"/>
    <w:rsid w:val="001B52F0"/>
    <w:rsid w:val="001B7A65"/>
    <w:rsid w:val="001C1744"/>
    <w:rsid w:val="001C6E4C"/>
    <w:rsid w:val="001D1E67"/>
    <w:rsid w:val="001D269F"/>
    <w:rsid w:val="001E41F3"/>
    <w:rsid w:val="001F3F10"/>
    <w:rsid w:val="001F4443"/>
    <w:rsid w:val="00213327"/>
    <w:rsid w:val="00215476"/>
    <w:rsid w:val="0022125A"/>
    <w:rsid w:val="00240DDD"/>
    <w:rsid w:val="0024481A"/>
    <w:rsid w:val="0026004D"/>
    <w:rsid w:val="002640DD"/>
    <w:rsid w:val="00265A0D"/>
    <w:rsid w:val="00275D12"/>
    <w:rsid w:val="002818BE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2245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44"/>
    <w:rsid w:val="004100A0"/>
    <w:rsid w:val="00410371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4F34B9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623E"/>
    <w:rsid w:val="00AE1775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5284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0BB8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52C7"/>
    <w:rsid w:val="00D8769A"/>
    <w:rsid w:val="00D9124E"/>
    <w:rsid w:val="00D91B72"/>
    <w:rsid w:val="00DA5C26"/>
    <w:rsid w:val="00DC041F"/>
    <w:rsid w:val="00DC0B24"/>
    <w:rsid w:val="00DD1327"/>
    <w:rsid w:val="00DE34CF"/>
    <w:rsid w:val="00DE7B8D"/>
    <w:rsid w:val="00E11E16"/>
    <w:rsid w:val="00E13F3D"/>
    <w:rsid w:val="00E159C3"/>
    <w:rsid w:val="00E166F3"/>
    <w:rsid w:val="00E24DEF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1782D"/>
    <w:rsid w:val="00F22093"/>
    <w:rsid w:val="00F25D98"/>
    <w:rsid w:val="00F27C3D"/>
    <w:rsid w:val="00F300FB"/>
    <w:rsid w:val="00F33E3F"/>
    <w:rsid w:val="00F41F81"/>
    <w:rsid w:val="00F60934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4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659</Words>
  <Characters>6580</Characters>
  <Application>Microsoft Office Word</Application>
  <DocSecurity>0</DocSecurity>
  <Lines>54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Olivier Genoud</cp:lastModifiedBy>
  <cp:revision>7</cp:revision>
  <cp:lastPrinted>1900-01-01T00:00:00Z</cp:lastPrinted>
  <dcterms:created xsi:type="dcterms:W3CDTF">2025-10-16T12:27:00Z</dcterms:created>
  <dcterms:modified xsi:type="dcterms:W3CDTF">2025-10-17T11:22:00Z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