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ECDD4F" w14:textId="22501F20" w:rsidR="004269DC" w:rsidRDefault="004269DC" w:rsidP="0019795A">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2025</w:t>
      </w:r>
      <w:r>
        <w:rPr>
          <w:b/>
          <w:noProof/>
          <w:sz w:val="24"/>
        </w:rP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rsidRPr="00D05DD8">
        <w:rPr>
          <w:b/>
          <w:bCs/>
          <w:i/>
          <w:iCs/>
          <w:sz w:val="24"/>
          <w:szCs w:val="24"/>
        </w:rPr>
        <w:t>R5s250</w:t>
      </w:r>
      <w:r>
        <w:rPr>
          <w:b/>
          <w:bCs/>
          <w:i/>
          <w:iCs/>
          <w:sz w:val="24"/>
          <w:szCs w:val="24"/>
        </w:rPr>
        <w:t>225</w:t>
      </w:r>
    </w:p>
    <w:p w14:paraId="33F2FAAA" w14:textId="77777777" w:rsidR="004269DC" w:rsidRDefault="004269DC" w:rsidP="004269D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Dec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40063" w14:paraId="450F4F76" w14:textId="77777777" w:rsidTr="00620DD0">
        <w:tc>
          <w:tcPr>
            <w:tcW w:w="9641" w:type="dxa"/>
            <w:gridSpan w:val="9"/>
            <w:tcBorders>
              <w:top w:val="single" w:sz="4" w:space="0" w:color="auto"/>
              <w:left w:val="single" w:sz="4" w:space="0" w:color="auto"/>
              <w:right w:val="single" w:sz="4" w:space="0" w:color="auto"/>
            </w:tcBorders>
          </w:tcPr>
          <w:p w14:paraId="3EA7C3CC" w14:textId="77777777" w:rsidR="00140063" w:rsidRDefault="00140063" w:rsidP="00620DD0">
            <w:pPr>
              <w:pStyle w:val="CRCoverPage"/>
              <w:spacing w:after="0"/>
              <w:jc w:val="right"/>
              <w:rPr>
                <w:i/>
                <w:noProof/>
              </w:rPr>
            </w:pPr>
            <w:r>
              <w:rPr>
                <w:i/>
                <w:noProof/>
                <w:sz w:val="14"/>
              </w:rPr>
              <w:t>CR-Form-v12.3</w:t>
            </w:r>
          </w:p>
        </w:tc>
      </w:tr>
      <w:tr w:rsidR="00140063" w14:paraId="75799868" w14:textId="77777777" w:rsidTr="00620DD0">
        <w:tc>
          <w:tcPr>
            <w:tcW w:w="9641" w:type="dxa"/>
            <w:gridSpan w:val="9"/>
            <w:tcBorders>
              <w:left w:val="single" w:sz="4" w:space="0" w:color="auto"/>
              <w:right w:val="single" w:sz="4" w:space="0" w:color="auto"/>
            </w:tcBorders>
          </w:tcPr>
          <w:p w14:paraId="77684059" w14:textId="77777777" w:rsidR="00140063" w:rsidRDefault="00140063" w:rsidP="00620DD0">
            <w:pPr>
              <w:pStyle w:val="CRCoverPage"/>
              <w:spacing w:after="0"/>
              <w:jc w:val="center"/>
              <w:rPr>
                <w:noProof/>
              </w:rPr>
            </w:pPr>
            <w:r>
              <w:rPr>
                <w:b/>
                <w:noProof/>
                <w:sz w:val="32"/>
              </w:rPr>
              <w:t>CHANGE REQUEST</w:t>
            </w:r>
          </w:p>
        </w:tc>
      </w:tr>
      <w:tr w:rsidR="00140063" w14:paraId="18863AC9" w14:textId="77777777" w:rsidTr="00620DD0">
        <w:tc>
          <w:tcPr>
            <w:tcW w:w="9641" w:type="dxa"/>
            <w:gridSpan w:val="9"/>
            <w:tcBorders>
              <w:left w:val="single" w:sz="4" w:space="0" w:color="auto"/>
              <w:right w:val="single" w:sz="4" w:space="0" w:color="auto"/>
            </w:tcBorders>
          </w:tcPr>
          <w:p w14:paraId="54D8B435" w14:textId="77777777" w:rsidR="00140063" w:rsidRDefault="00140063" w:rsidP="00620DD0">
            <w:pPr>
              <w:pStyle w:val="CRCoverPage"/>
              <w:spacing w:after="0"/>
              <w:rPr>
                <w:noProof/>
                <w:sz w:val="8"/>
                <w:szCs w:val="8"/>
              </w:rPr>
            </w:pPr>
          </w:p>
        </w:tc>
      </w:tr>
      <w:tr w:rsidR="00140063" w14:paraId="1211ED97" w14:textId="77777777" w:rsidTr="00620DD0">
        <w:tc>
          <w:tcPr>
            <w:tcW w:w="142" w:type="dxa"/>
            <w:tcBorders>
              <w:left w:val="single" w:sz="4" w:space="0" w:color="auto"/>
            </w:tcBorders>
          </w:tcPr>
          <w:p w14:paraId="7089E937" w14:textId="77777777" w:rsidR="00140063" w:rsidRDefault="00140063" w:rsidP="00620DD0">
            <w:pPr>
              <w:pStyle w:val="CRCoverPage"/>
              <w:spacing w:after="0"/>
              <w:jc w:val="right"/>
              <w:rPr>
                <w:noProof/>
              </w:rPr>
            </w:pPr>
          </w:p>
        </w:tc>
        <w:tc>
          <w:tcPr>
            <w:tcW w:w="1559" w:type="dxa"/>
            <w:shd w:val="pct30" w:color="FFFF00" w:fill="auto"/>
          </w:tcPr>
          <w:p w14:paraId="75C4C5A8" w14:textId="77777777" w:rsidR="00140063" w:rsidRPr="00410371" w:rsidRDefault="00000000" w:rsidP="00620DD0">
            <w:pPr>
              <w:pStyle w:val="CRCoverPage"/>
              <w:spacing w:after="0"/>
              <w:jc w:val="right"/>
              <w:rPr>
                <w:b/>
                <w:noProof/>
                <w:sz w:val="28"/>
              </w:rPr>
            </w:pPr>
            <w:fldSimple w:instr=" DOCPROPERTY  Spec#  \* MERGEFORMAT ">
              <w:r w:rsidR="00140063" w:rsidRPr="00410371">
                <w:rPr>
                  <w:b/>
                  <w:noProof/>
                  <w:sz w:val="28"/>
                </w:rPr>
                <w:t>38.523-3</w:t>
              </w:r>
            </w:fldSimple>
          </w:p>
        </w:tc>
        <w:tc>
          <w:tcPr>
            <w:tcW w:w="709" w:type="dxa"/>
          </w:tcPr>
          <w:p w14:paraId="18DFC6C7" w14:textId="77777777" w:rsidR="00140063" w:rsidRDefault="00140063" w:rsidP="00620DD0">
            <w:pPr>
              <w:pStyle w:val="CRCoverPage"/>
              <w:spacing w:after="0"/>
              <w:jc w:val="center"/>
              <w:rPr>
                <w:noProof/>
              </w:rPr>
            </w:pPr>
            <w:r>
              <w:rPr>
                <w:b/>
                <w:noProof/>
                <w:sz w:val="28"/>
              </w:rPr>
              <w:t>CR</w:t>
            </w:r>
          </w:p>
        </w:tc>
        <w:tc>
          <w:tcPr>
            <w:tcW w:w="1276" w:type="dxa"/>
            <w:shd w:val="pct30" w:color="FFFF00" w:fill="auto"/>
          </w:tcPr>
          <w:p w14:paraId="5BD986CD" w14:textId="48EFF6A4" w:rsidR="00140063" w:rsidRPr="00B67038" w:rsidRDefault="00B67038" w:rsidP="00620DD0">
            <w:pPr>
              <w:pStyle w:val="CRCoverPage"/>
              <w:spacing w:after="0"/>
              <w:rPr>
                <w:b/>
                <w:bCs/>
                <w:noProof/>
              </w:rPr>
            </w:pPr>
            <w:r w:rsidRPr="00B67038">
              <w:rPr>
                <w:rFonts w:cs="Arial"/>
                <w:b/>
                <w:bCs/>
                <w:color w:val="000000"/>
                <w:sz w:val="28"/>
                <w:szCs w:val="28"/>
              </w:rPr>
              <w:t>3695</w:t>
            </w:r>
          </w:p>
        </w:tc>
        <w:tc>
          <w:tcPr>
            <w:tcW w:w="709" w:type="dxa"/>
          </w:tcPr>
          <w:p w14:paraId="43153D64" w14:textId="77777777" w:rsidR="00140063" w:rsidRDefault="00140063" w:rsidP="00620DD0">
            <w:pPr>
              <w:pStyle w:val="CRCoverPage"/>
              <w:tabs>
                <w:tab w:val="right" w:pos="625"/>
              </w:tabs>
              <w:spacing w:after="0"/>
              <w:jc w:val="center"/>
              <w:rPr>
                <w:noProof/>
              </w:rPr>
            </w:pPr>
            <w:r>
              <w:rPr>
                <w:b/>
                <w:bCs/>
                <w:noProof/>
                <w:sz w:val="28"/>
              </w:rPr>
              <w:t>rev</w:t>
            </w:r>
          </w:p>
        </w:tc>
        <w:tc>
          <w:tcPr>
            <w:tcW w:w="992" w:type="dxa"/>
            <w:shd w:val="pct30" w:color="FFFF00" w:fill="auto"/>
          </w:tcPr>
          <w:p w14:paraId="20E0F3C8" w14:textId="77777777" w:rsidR="00140063" w:rsidRPr="00410371" w:rsidRDefault="00000000" w:rsidP="00620DD0">
            <w:pPr>
              <w:pStyle w:val="CRCoverPage"/>
              <w:spacing w:after="0"/>
              <w:jc w:val="center"/>
              <w:rPr>
                <w:b/>
                <w:noProof/>
              </w:rPr>
            </w:pPr>
            <w:fldSimple w:instr=" DOCPROPERTY  Revision  \* MERGEFORMAT ">
              <w:r w:rsidR="00140063" w:rsidRPr="00410371">
                <w:rPr>
                  <w:b/>
                  <w:noProof/>
                  <w:sz w:val="28"/>
                </w:rPr>
                <w:t>-</w:t>
              </w:r>
            </w:fldSimple>
          </w:p>
        </w:tc>
        <w:tc>
          <w:tcPr>
            <w:tcW w:w="2410" w:type="dxa"/>
          </w:tcPr>
          <w:p w14:paraId="70F4F9F3" w14:textId="77777777" w:rsidR="00140063" w:rsidRDefault="00140063" w:rsidP="00620DD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25C542" w14:textId="00167FA3" w:rsidR="00140063" w:rsidRPr="00410371" w:rsidRDefault="00EC34AA" w:rsidP="00620DD0">
            <w:pPr>
              <w:pStyle w:val="CRCoverPage"/>
              <w:spacing w:after="0"/>
              <w:jc w:val="center"/>
              <w:rPr>
                <w:noProof/>
                <w:sz w:val="28"/>
              </w:rPr>
            </w:pPr>
            <w:r w:rsidRPr="003C4E4F">
              <w:rPr>
                <w:rFonts w:cs="Arial"/>
              </w:rPr>
              <w:fldChar w:fldCharType="begin"/>
            </w:r>
            <w:r w:rsidRPr="003C4E4F">
              <w:rPr>
                <w:rFonts w:cs="Arial"/>
              </w:rPr>
              <w:instrText xml:space="preserve"> DOCPROPERTY  Version  \* MERGEFORMAT </w:instrText>
            </w:r>
            <w:r w:rsidRPr="003C4E4F">
              <w:rPr>
                <w:rFonts w:cs="Arial"/>
              </w:rPr>
              <w:fldChar w:fldCharType="separate"/>
            </w:r>
            <w:r w:rsidRPr="003C4E4F">
              <w:rPr>
                <w:rFonts w:cs="Arial"/>
                <w:b/>
                <w:noProof/>
                <w:sz w:val="28"/>
              </w:rPr>
              <w:t>1</w:t>
            </w:r>
            <w:r>
              <w:rPr>
                <w:rFonts w:cs="Arial"/>
                <w:b/>
                <w:noProof/>
                <w:sz w:val="28"/>
              </w:rPr>
              <w:t>8</w:t>
            </w:r>
            <w:r w:rsidRPr="003C4E4F">
              <w:rPr>
                <w:rFonts w:cs="Arial"/>
                <w:b/>
                <w:noProof/>
                <w:sz w:val="28"/>
              </w:rPr>
              <w:t>.</w:t>
            </w:r>
            <w:r w:rsidR="005B1170">
              <w:rPr>
                <w:rFonts w:cs="Arial"/>
                <w:b/>
                <w:noProof/>
                <w:sz w:val="28"/>
              </w:rPr>
              <w:t>2</w:t>
            </w:r>
            <w:r w:rsidRPr="003C4E4F">
              <w:rPr>
                <w:rFonts w:cs="Arial"/>
                <w:b/>
                <w:noProof/>
                <w:sz w:val="28"/>
              </w:rPr>
              <w:t>.0</w:t>
            </w:r>
            <w:r w:rsidRPr="003C4E4F">
              <w:rPr>
                <w:rFonts w:cs="Arial"/>
                <w:b/>
                <w:noProof/>
                <w:sz w:val="28"/>
              </w:rPr>
              <w:fldChar w:fldCharType="end"/>
            </w:r>
          </w:p>
        </w:tc>
        <w:tc>
          <w:tcPr>
            <w:tcW w:w="143" w:type="dxa"/>
            <w:tcBorders>
              <w:right w:val="single" w:sz="4" w:space="0" w:color="auto"/>
            </w:tcBorders>
          </w:tcPr>
          <w:p w14:paraId="210D30B2" w14:textId="77777777" w:rsidR="00140063" w:rsidRDefault="00140063" w:rsidP="00620DD0">
            <w:pPr>
              <w:pStyle w:val="CRCoverPage"/>
              <w:spacing w:after="0"/>
              <w:rPr>
                <w:noProof/>
              </w:rPr>
            </w:pPr>
          </w:p>
        </w:tc>
      </w:tr>
      <w:tr w:rsidR="00140063" w14:paraId="77295851" w14:textId="77777777" w:rsidTr="00620DD0">
        <w:tc>
          <w:tcPr>
            <w:tcW w:w="9641" w:type="dxa"/>
            <w:gridSpan w:val="9"/>
            <w:tcBorders>
              <w:left w:val="single" w:sz="4" w:space="0" w:color="auto"/>
              <w:right w:val="single" w:sz="4" w:space="0" w:color="auto"/>
            </w:tcBorders>
          </w:tcPr>
          <w:p w14:paraId="54D47F6D" w14:textId="77777777" w:rsidR="00140063" w:rsidRDefault="00140063" w:rsidP="00620DD0">
            <w:pPr>
              <w:pStyle w:val="CRCoverPage"/>
              <w:spacing w:after="0"/>
              <w:rPr>
                <w:noProof/>
              </w:rPr>
            </w:pPr>
          </w:p>
        </w:tc>
      </w:tr>
      <w:tr w:rsidR="00140063" w14:paraId="6948FF71" w14:textId="77777777" w:rsidTr="00620DD0">
        <w:tc>
          <w:tcPr>
            <w:tcW w:w="9641" w:type="dxa"/>
            <w:gridSpan w:val="9"/>
            <w:tcBorders>
              <w:top w:val="single" w:sz="4" w:space="0" w:color="auto"/>
            </w:tcBorders>
          </w:tcPr>
          <w:p w14:paraId="082E0A2C" w14:textId="77777777" w:rsidR="00140063" w:rsidRPr="00F25D98" w:rsidRDefault="00140063" w:rsidP="00620DD0">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40063" w14:paraId="32746248" w14:textId="77777777" w:rsidTr="00620DD0">
        <w:tc>
          <w:tcPr>
            <w:tcW w:w="9641" w:type="dxa"/>
            <w:gridSpan w:val="9"/>
          </w:tcPr>
          <w:p w14:paraId="307C7A81" w14:textId="77777777" w:rsidR="00140063" w:rsidRDefault="00140063" w:rsidP="00620DD0">
            <w:pPr>
              <w:pStyle w:val="CRCoverPage"/>
              <w:spacing w:after="0"/>
              <w:rPr>
                <w:noProof/>
                <w:sz w:val="8"/>
                <w:szCs w:val="8"/>
              </w:rPr>
            </w:pPr>
          </w:p>
        </w:tc>
      </w:tr>
    </w:tbl>
    <w:p w14:paraId="35EB3F92" w14:textId="77777777" w:rsidR="00140063" w:rsidRDefault="00140063" w:rsidP="001400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40063" w14:paraId="1C37E9ED" w14:textId="77777777" w:rsidTr="00620DD0">
        <w:tc>
          <w:tcPr>
            <w:tcW w:w="2835" w:type="dxa"/>
          </w:tcPr>
          <w:p w14:paraId="1CF28E98" w14:textId="77777777" w:rsidR="00140063" w:rsidRDefault="00140063" w:rsidP="00620DD0">
            <w:pPr>
              <w:pStyle w:val="CRCoverPage"/>
              <w:tabs>
                <w:tab w:val="right" w:pos="2751"/>
              </w:tabs>
              <w:spacing w:after="0"/>
              <w:rPr>
                <w:b/>
                <w:i/>
                <w:noProof/>
              </w:rPr>
            </w:pPr>
            <w:r>
              <w:rPr>
                <w:b/>
                <w:i/>
                <w:noProof/>
              </w:rPr>
              <w:t>Proposed change affects:</w:t>
            </w:r>
          </w:p>
        </w:tc>
        <w:tc>
          <w:tcPr>
            <w:tcW w:w="1418" w:type="dxa"/>
          </w:tcPr>
          <w:p w14:paraId="20552CCB" w14:textId="77777777" w:rsidR="00140063" w:rsidRDefault="00140063" w:rsidP="00620D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A43DD6" w14:textId="77777777" w:rsidR="00140063" w:rsidRDefault="00140063" w:rsidP="00620DD0">
            <w:pPr>
              <w:pStyle w:val="CRCoverPage"/>
              <w:spacing w:after="0"/>
              <w:jc w:val="center"/>
              <w:rPr>
                <w:b/>
                <w:caps/>
                <w:noProof/>
              </w:rPr>
            </w:pPr>
          </w:p>
        </w:tc>
        <w:tc>
          <w:tcPr>
            <w:tcW w:w="709" w:type="dxa"/>
            <w:tcBorders>
              <w:left w:val="single" w:sz="4" w:space="0" w:color="auto"/>
            </w:tcBorders>
          </w:tcPr>
          <w:p w14:paraId="7DE52FA0" w14:textId="77777777" w:rsidR="00140063" w:rsidRDefault="00140063" w:rsidP="00620D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611B1D" w14:textId="77777777" w:rsidR="00140063" w:rsidRDefault="00140063" w:rsidP="00620DD0">
            <w:pPr>
              <w:pStyle w:val="CRCoverPage"/>
              <w:spacing w:after="0"/>
              <w:jc w:val="center"/>
              <w:rPr>
                <w:b/>
                <w:caps/>
                <w:noProof/>
              </w:rPr>
            </w:pPr>
          </w:p>
        </w:tc>
        <w:tc>
          <w:tcPr>
            <w:tcW w:w="2126" w:type="dxa"/>
          </w:tcPr>
          <w:p w14:paraId="145A0978" w14:textId="77777777" w:rsidR="00140063" w:rsidRDefault="00140063" w:rsidP="00620D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2A0394" w14:textId="77777777" w:rsidR="00140063" w:rsidRDefault="00140063" w:rsidP="00620DD0">
            <w:pPr>
              <w:pStyle w:val="CRCoverPage"/>
              <w:spacing w:after="0"/>
              <w:jc w:val="center"/>
              <w:rPr>
                <w:b/>
                <w:caps/>
                <w:noProof/>
              </w:rPr>
            </w:pPr>
          </w:p>
        </w:tc>
        <w:tc>
          <w:tcPr>
            <w:tcW w:w="1418" w:type="dxa"/>
            <w:tcBorders>
              <w:left w:val="nil"/>
            </w:tcBorders>
          </w:tcPr>
          <w:p w14:paraId="2FD82D71" w14:textId="77777777" w:rsidR="00140063" w:rsidRDefault="00140063" w:rsidP="00620D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541861" w14:textId="77777777" w:rsidR="00140063" w:rsidRDefault="00140063" w:rsidP="00620DD0">
            <w:pPr>
              <w:pStyle w:val="CRCoverPage"/>
              <w:spacing w:after="0"/>
              <w:jc w:val="center"/>
              <w:rPr>
                <w:b/>
                <w:bCs/>
                <w:caps/>
                <w:noProof/>
              </w:rPr>
            </w:pPr>
          </w:p>
        </w:tc>
      </w:tr>
    </w:tbl>
    <w:p w14:paraId="2815F4C7" w14:textId="77777777" w:rsidR="00140063" w:rsidRDefault="00140063" w:rsidP="001400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40063" w14:paraId="065BDDFB" w14:textId="77777777" w:rsidTr="00620DD0">
        <w:tc>
          <w:tcPr>
            <w:tcW w:w="9640" w:type="dxa"/>
            <w:gridSpan w:val="11"/>
          </w:tcPr>
          <w:p w14:paraId="6D5C3B4D" w14:textId="77777777" w:rsidR="00140063" w:rsidRDefault="00140063" w:rsidP="00620DD0">
            <w:pPr>
              <w:pStyle w:val="CRCoverPage"/>
              <w:spacing w:after="0"/>
              <w:rPr>
                <w:noProof/>
                <w:sz w:val="8"/>
                <w:szCs w:val="8"/>
              </w:rPr>
            </w:pPr>
          </w:p>
        </w:tc>
      </w:tr>
      <w:tr w:rsidR="00140063" w14:paraId="1F8587E1" w14:textId="77777777" w:rsidTr="00620DD0">
        <w:tc>
          <w:tcPr>
            <w:tcW w:w="1843" w:type="dxa"/>
            <w:tcBorders>
              <w:top w:val="single" w:sz="4" w:space="0" w:color="auto"/>
              <w:left w:val="single" w:sz="4" w:space="0" w:color="auto"/>
            </w:tcBorders>
          </w:tcPr>
          <w:p w14:paraId="0D5F93F8" w14:textId="77777777" w:rsidR="00140063" w:rsidRDefault="00140063" w:rsidP="00620D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BC43E6" w14:textId="739F983C" w:rsidR="00140063" w:rsidRDefault="00000000" w:rsidP="00620DD0">
            <w:pPr>
              <w:pStyle w:val="CRCoverPage"/>
              <w:spacing w:after="0"/>
              <w:ind w:left="100"/>
              <w:rPr>
                <w:noProof/>
              </w:rPr>
            </w:pPr>
            <w:fldSimple w:instr=" DOCPROPERTY  CrTitle  \* MERGEFORMAT ">
              <w:r w:rsidR="00B31E19" w:rsidRPr="00B31E19">
                <w:t>Addition of NR5GC eCall over IMS testcase 11.5.</w:t>
              </w:r>
              <w:r w:rsidR="00812124">
                <w:t>4</w:t>
              </w:r>
              <w:r w:rsidR="00140063">
                <w:t xml:space="preserve"> in FR1</w:t>
              </w:r>
            </w:fldSimple>
          </w:p>
        </w:tc>
      </w:tr>
      <w:tr w:rsidR="00140063" w14:paraId="4F377592" w14:textId="77777777" w:rsidTr="00620DD0">
        <w:tc>
          <w:tcPr>
            <w:tcW w:w="1843" w:type="dxa"/>
            <w:tcBorders>
              <w:left w:val="single" w:sz="4" w:space="0" w:color="auto"/>
            </w:tcBorders>
          </w:tcPr>
          <w:p w14:paraId="60BA747D" w14:textId="77777777" w:rsidR="00140063" w:rsidRDefault="00140063" w:rsidP="00620DD0">
            <w:pPr>
              <w:pStyle w:val="CRCoverPage"/>
              <w:spacing w:after="0"/>
              <w:rPr>
                <w:b/>
                <w:i/>
                <w:noProof/>
                <w:sz w:val="8"/>
                <w:szCs w:val="8"/>
              </w:rPr>
            </w:pPr>
          </w:p>
        </w:tc>
        <w:tc>
          <w:tcPr>
            <w:tcW w:w="7797" w:type="dxa"/>
            <w:gridSpan w:val="10"/>
            <w:tcBorders>
              <w:right w:val="single" w:sz="4" w:space="0" w:color="auto"/>
            </w:tcBorders>
          </w:tcPr>
          <w:p w14:paraId="6C13D0A0" w14:textId="77777777" w:rsidR="00140063" w:rsidRDefault="00140063" w:rsidP="00620DD0">
            <w:pPr>
              <w:pStyle w:val="CRCoverPage"/>
              <w:spacing w:after="0"/>
              <w:rPr>
                <w:noProof/>
                <w:sz w:val="8"/>
                <w:szCs w:val="8"/>
              </w:rPr>
            </w:pPr>
          </w:p>
        </w:tc>
      </w:tr>
      <w:tr w:rsidR="007D4432" w14:paraId="048A9ADC" w14:textId="77777777" w:rsidTr="00620DD0">
        <w:tc>
          <w:tcPr>
            <w:tcW w:w="1843" w:type="dxa"/>
            <w:tcBorders>
              <w:left w:val="single" w:sz="4" w:space="0" w:color="auto"/>
            </w:tcBorders>
          </w:tcPr>
          <w:p w14:paraId="1DA64E2A" w14:textId="77777777" w:rsidR="007D4432" w:rsidRDefault="007D4432" w:rsidP="007D443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158DC" w14:textId="5BF7AEA9" w:rsidR="007D4432" w:rsidRDefault="005F7FD2" w:rsidP="007D4432">
            <w:pPr>
              <w:pStyle w:val="CRCoverPage"/>
              <w:spacing w:after="0"/>
              <w:ind w:left="100"/>
              <w:rPr>
                <w:noProof/>
              </w:rPr>
            </w:pPr>
            <w:r w:rsidRPr="005F7FD2">
              <w:t>Anritsu EMEA Ltd, Rohde &amp; Schwarz</w:t>
            </w:r>
          </w:p>
        </w:tc>
      </w:tr>
      <w:tr w:rsidR="007D4432" w14:paraId="39A0657A" w14:textId="77777777" w:rsidTr="00620DD0">
        <w:tc>
          <w:tcPr>
            <w:tcW w:w="1843" w:type="dxa"/>
            <w:tcBorders>
              <w:left w:val="single" w:sz="4" w:space="0" w:color="auto"/>
            </w:tcBorders>
          </w:tcPr>
          <w:p w14:paraId="5463A078" w14:textId="77777777" w:rsidR="007D4432" w:rsidRDefault="007D4432" w:rsidP="007D443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0FFE6D" w14:textId="7AD686D0" w:rsidR="007D4432" w:rsidRDefault="007D4432" w:rsidP="007D4432">
            <w:pPr>
              <w:pStyle w:val="CRCoverPage"/>
              <w:spacing w:after="0"/>
              <w:ind w:left="100"/>
              <w:rPr>
                <w:noProof/>
              </w:rPr>
            </w:pPr>
            <w:r>
              <w:t>R5</w:t>
            </w:r>
            <w:fldSimple w:instr=" DOCPROPERTY  SourceIfTsg  \* MERGEFORMAT "/>
          </w:p>
        </w:tc>
      </w:tr>
      <w:tr w:rsidR="00140063" w14:paraId="1EE04B9A" w14:textId="77777777" w:rsidTr="00620DD0">
        <w:tc>
          <w:tcPr>
            <w:tcW w:w="1843" w:type="dxa"/>
            <w:tcBorders>
              <w:left w:val="single" w:sz="4" w:space="0" w:color="auto"/>
            </w:tcBorders>
          </w:tcPr>
          <w:p w14:paraId="5961D6E8" w14:textId="77777777" w:rsidR="00140063" w:rsidRDefault="00140063" w:rsidP="00620DD0">
            <w:pPr>
              <w:pStyle w:val="CRCoverPage"/>
              <w:spacing w:after="0"/>
              <w:rPr>
                <w:b/>
                <w:i/>
                <w:noProof/>
                <w:sz w:val="8"/>
                <w:szCs w:val="8"/>
              </w:rPr>
            </w:pPr>
          </w:p>
        </w:tc>
        <w:tc>
          <w:tcPr>
            <w:tcW w:w="7797" w:type="dxa"/>
            <w:gridSpan w:val="10"/>
            <w:tcBorders>
              <w:right w:val="single" w:sz="4" w:space="0" w:color="auto"/>
            </w:tcBorders>
          </w:tcPr>
          <w:p w14:paraId="197E571A" w14:textId="77777777" w:rsidR="00140063" w:rsidRDefault="00140063" w:rsidP="00620DD0">
            <w:pPr>
              <w:pStyle w:val="CRCoverPage"/>
              <w:spacing w:after="0"/>
              <w:rPr>
                <w:noProof/>
                <w:sz w:val="8"/>
                <w:szCs w:val="8"/>
              </w:rPr>
            </w:pPr>
          </w:p>
        </w:tc>
      </w:tr>
      <w:tr w:rsidR="00140063" w14:paraId="51210B1A" w14:textId="77777777" w:rsidTr="00620DD0">
        <w:tc>
          <w:tcPr>
            <w:tcW w:w="1843" w:type="dxa"/>
            <w:tcBorders>
              <w:left w:val="single" w:sz="4" w:space="0" w:color="auto"/>
            </w:tcBorders>
          </w:tcPr>
          <w:p w14:paraId="1DC10D8B" w14:textId="77777777" w:rsidR="00140063" w:rsidRDefault="00140063" w:rsidP="00620DD0">
            <w:pPr>
              <w:pStyle w:val="CRCoverPage"/>
              <w:tabs>
                <w:tab w:val="right" w:pos="1759"/>
              </w:tabs>
              <w:spacing w:after="0"/>
              <w:rPr>
                <w:b/>
                <w:i/>
                <w:noProof/>
              </w:rPr>
            </w:pPr>
            <w:r>
              <w:rPr>
                <w:b/>
                <w:i/>
                <w:noProof/>
              </w:rPr>
              <w:t>Work item code:</w:t>
            </w:r>
          </w:p>
        </w:tc>
        <w:tc>
          <w:tcPr>
            <w:tcW w:w="3686" w:type="dxa"/>
            <w:gridSpan w:val="5"/>
            <w:shd w:val="pct30" w:color="FFFF00" w:fill="auto"/>
          </w:tcPr>
          <w:p w14:paraId="123142A0" w14:textId="2A31C606" w:rsidR="00140063" w:rsidRDefault="005B1170" w:rsidP="00620DD0">
            <w:pPr>
              <w:pStyle w:val="CRCoverPage"/>
              <w:spacing w:after="0"/>
              <w:ind w:left="100"/>
              <w:rPr>
                <w:noProof/>
              </w:rPr>
            </w:pPr>
            <w:r w:rsidRPr="005B1170">
              <w:t>TEI16_Test, NR_EIEI-UEConTes</w:t>
            </w:r>
            <w:r>
              <w:t>t</w:t>
            </w:r>
          </w:p>
        </w:tc>
        <w:tc>
          <w:tcPr>
            <w:tcW w:w="567" w:type="dxa"/>
            <w:tcBorders>
              <w:left w:val="nil"/>
            </w:tcBorders>
          </w:tcPr>
          <w:p w14:paraId="06D59F4A" w14:textId="77777777" w:rsidR="00140063" w:rsidRDefault="00140063" w:rsidP="00620DD0">
            <w:pPr>
              <w:pStyle w:val="CRCoverPage"/>
              <w:spacing w:after="0"/>
              <w:ind w:right="100"/>
              <w:rPr>
                <w:noProof/>
              </w:rPr>
            </w:pPr>
          </w:p>
        </w:tc>
        <w:tc>
          <w:tcPr>
            <w:tcW w:w="1417" w:type="dxa"/>
            <w:gridSpan w:val="3"/>
            <w:tcBorders>
              <w:left w:val="nil"/>
            </w:tcBorders>
          </w:tcPr>
          <w:p w14:paraId="4C4C7EF9" w14:textId="77777777" w:rsidR="00140063" w:rsidRDefault="00140063" w:rsidP="00620DD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AFECED" w14:textId="0FA90F59" w:rsidR="00140063" w:rsidRDefault="00347AC6" w:rsidP="00620DD0">
            <w:pPr>
              <w:pStyle w:val="CRCoverPage"/>
              <w:spacing w:after="0"/>
              <w:ind w:left="100"/>
              <w:rPr>
                <w:noProof/>
              </w:rPr>
            </w:pPr>
            <w:r>
              <w:t>2025-06-04</w:t>
            </w:r>
          </w:p>
        </w:tc>
      </w:tr>
      <w:tr w:rsidR="00140063" w14:paraId="0811424F" w14:textId="77777777" w:rsidTr="00620DD0">
        <w:tc>
          <w:tcPr>
            <w:tcW w:w="1843" w:type="dxa"/>
            <w:tcBorders>
              <w:left w:val="single" w:sz="4" w:space="0" w:color="auto"/>
            </w:tcBorders>
          </w:tcPr>
          <w:p w14:paraId="7BB3B776" w14:textId="77777777" w:rsidR="00140063" w:rsidRDefault="00140063" w:rsidP="00620DD0">
            <w:pPr>
              <w:pStyle w:val="CRCoverPage"/>
              <w:spacing w:after="0"/>
              <w:rPr>
                <w:b/>
                <w:i/>
                <w:noProof/>
                <w:sz w:val="8"/>
                <w:szCs w:val="8"/>
              </w:rPr>
            </w:pPr>
          </w:p>
        </w:tc>
        <w:tc>
          <w:tcPr>
            <w:tcW w:w="1986" w:type="dxa"/>
            <w:gridSpan w:val="4"/>
          </w:tcPr>
          <w:p w14:paraId="389233F6" w14:textId="77777777" w:rsidR="00140063" w:rsidRDefault="00140063" w:rsidP="00620DD0">
            <w:pPr>
              <w:pStyle w:val="CRCoverPage"/>
              <w:spacing w:after="0"/>
              <w:rPr>
                <w:noProof/>
                <w:sz w:val="8"/>
                <w:szCs w:val="8"/>
              </w:rPr>
            </w:pPr>
          </w:p>
        </w:tc>
        <w:tc>
          <w:tcPr>
            <w:tcW w:w="2267" w:type="dxa"/>
            <w:gridSpan w:val="2"/>
          </w:tcPr>
          <w:p w14:paraId="5BE03537" w14:textId="77777777" w:rsidR="00140063" w:rsidRDefault="00140063" w:rsidP="00620DD0">
            <w:pPr>
              <w:pStyle w:val="CRCoverPage"/>
              <w:spacing w:after="0"/>
              <w:rPr>
                <w:noProof/>
                <w:sz w:val="8"/>
                <w:szCs w:val="8"/>
              </w:rPr>
            </w:pPr>
          </w:p>
        </w:tc>
        <w:tc>
          <w:tcPr>
            <w:tcW w:w="1417" w:type="dxa"/>
            <w:gridSpan w:val="3"/>
          </w:tcPr>
          <w:p w14:paraId="43665872" w14:textId="77777777" w:rsidR="00140063" w:rsidRDefault="00140063" w:rsidP="00620DD0">
            <w:pPr>
              <w:pStyle w:val="CRCoverPage"/>
              <w:spacing w:after="0"/>
              <w:rPr>
                <w:noProof/>
                <w:sz w:val="8"/>
                <w:szCs w:val="8"/>
              </w:rPr>
            </w:pPr>
          </w:p>
        </w:tc>
        <w:tc>
          <w:tcPr>
            <w:tcW w:w="2127" w:type="dxa"/>
            <w:tcBorders>
              <w:right w:val="single" w:sz="4" w:space="0" w:color="auto"/>
            </w:tcBorders>
          </w:tcPr>
          <w:p w14:paraId="485BE29B" w14:textId="77777777" w:rsidR="00140063" w:rsidRDefault="00140063" w:rsidP="00620DD0">
            <w:pPr>
              <w:pStyle w:val="CRCoverPage"/>
              <w:spacing w:after="0"/>
              <w:rPr>
                <w:noProof/>
                <w:sz w:val="8"/>
                <w:szCs w:val="8"/>
              </w:rPr>
            </w:pPr>
          </w:p>
        </w:tc>
      </w:tr>
      <w:tr w:rsidR="00140063" w14:paraId="018B5396" w14:textId="77777777" w:rsidTr="00620DD0">
        <w:trPr>
          <w:cantSplit/>
        </w:trPr>
        <w:tc>
          <w:tcPr>
            <w:tcW w:w="1843" w:type="dxa"/>
            <w:tcBorders>
              <w:left w:val="single" w:sz="4" w:space="0" w:color="auto"/>
            </w:tcBorders>
          </w:tcPr>
          <w:p w14:paraId="192976B1" w14:textId="77777777" w:rsidR="00140063" w:rsidRDefault="00140063" w:rsidP="00620DD0">
            <w:pPr>
              <w:pStyle w:val="CRCoverPage"/>
              <w:tabs>
                <w:tab w:val="right" w:pos="1759"/>
              </w:tabs>
              <w:spacing w:after="0"/>
              <w:rPr>
                <w:b/>
                <w:i/>
                <w:noProof/>
              </w:rPr>
            </w:pPr>
            <w:r>
              <w:rPr>
                <w:b/>
                <w:i/>
                <w:noProof/>
              </w:rPr>
              <w:t>Category:</w:t>
            </w:r>
          </w:p>
        </w:tc>
        <w:tc>
          <w:tcPr>
            <w:tcW w:w="851" w:type="dxa"/>
            <w:shd w:val="pct30" w:color="FFFF00" w:fill="auto"/>
          </w:tcPr>
          <w:p w14:paraId="66BB1B4C" w14:textId="77777777" w:rsidR="00140063" w:rsidRDefault="00000000" w:rsidP="00620DD0">
            <w:pPr>
              <w:pStyle w:val="CRCoverPage"/>
              <w:spacing w:after="0"/>
              <w:ind w:left="100" w:right="-609"/>
              <w:rPr>
                <w:b/>
                <w:noProof/>
              </w:rPr>
            </w:pPr>
            <w:fldSimple w:instr=" DOCPROPERTY  Cat  \* MERGEFORMAT ">
              <w:r w:rsidR="00140063">
                <w:rPr>
                  <w:b/>
                  <w:noProof/>
                </w:rPr>
                <w:t>B</w:t>
              </w:r>
            </w:fldSimple>
          </w:p>
        </w:tc>
        <w:tc>
          <w:tcPr>
            <w:tcW w:w="3402" w:type="dxa"/>
            <w:gridSpan w:val="5"/>
            <w:tcBorders>
              <w:left w:val="nil"/>
            </w:tcBorders>
          </w:tcPr>
          <w:p w14:paraId="331318E3" w14:textId="77777777" w:rsidR="00140063" w:rsidRDefault="00140063" w:rsidP="00620DD0">
            <w:pPr>
              <w:pStyle w:val="CRCoverPage"/>
              <w:spacing w:after="0"/>
              <w:rPr>
                <w:noProof/>
              </w:rPr>
            </w:pPr>
          </w:p>
        </w:tc>
        <w:tc>
          <w:tcPr>
            <w:tcW w:w="1417" w:type="dxa"/>
            <w:gridSpan w:val="3"/>
            <w:tcBorders>
              <w:left w:val="nil"/>
            </w:tcBorders>
          </w:tcPr>
          <w:p w14:paraId="7EAE93FA" w14:textId="77777777" w:rsidR="00140063" w:rsidRDefault="00140063" w:rsidP="00620D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6FE405" w14:textId="128C1294" w:rsidR="00140063" w:rsidRDefault="00347AC6" w:rsidP="00620DD0">
            <w:pPr>
              <w:pStyle w:val="CRCoverPage"/>
              <w:spacing w:after="0"/>
              <w:ind w:left="100"/>
              <w:rPr>
                <w:noProof/>
              </w:rPr>
            </w:pPr>
            <w:r>
              <w:t>Rel-18</w:t>
            </w:r>
          </w:p>
        </w:tc>
      </w:tr>
      <w:tr w:rsidR="00140063" w14:paraId="5D3A2F5D" w14:textId="77777777" w:rsidTr="00620DD0">
        <w:tc>
          <w:tcPr>
            <w:tcW w:w="1843" w:type="dxa"/>
            <w:tcBorders>
              <w:left w:val="single" w:sz="4" w:space="0" w:color="auto"/>
              <w:bottom w:val="single" w:sz="4" w:space="0" w:color="auto"/>
            </w:tcBorders>
          </w:tcPr>
          <w:p w14:paraId="591244B5" w14:textId="77777777" w:rsidR="00140063" w:rsidRDefault="00140063" w:rsidP="00620DD0">
            <w:pPr>
              <w:pStyle w:val="CRCoverPage"/>
              <w:spacing w:after="0"/>
              <w:rPr>
                <w:b/>
                <w:i/>
                <w:noProof/>
              </w:rPr>
            </w:pPr>
          </w:p>
        </w:tc>
        <w:tc>
          <w:tcPr>
            <w:tcW w:w="4677" w:type="dxa"/>
            <w:gridSpan w:val="8"/>
            <w:tcBorders>
              <w:bottom w:val="single" w:sz="4" w:space="0" w:color="auto"/>
            </w:tcBorders>
          </w:tcPr>
          <w:p w14:paraId="2CE2BBD5" w14:textId="77777777" w:rsidR="00140063" w:rsidRDefault="00140063" w:rsidP="00620D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4CA4C9" w14:textId="77777777" w:rsidR="00140063" w:rsidRDefault="00140063" w:rsidP="00620DD0">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5A74A8" w14:textId="77777777" w:rsidR="00140063" w:rsidRPr="007C2097" w:rsidRDefault="00140063" w:rsidP="00620D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40063" w14:paraId="297E1620" w14:textId="77777777" w:rsidTr="00620DD0">
        <w:tc>
          <w:tcPr>
            <w:tcW w:w="1843" w:type="dxa"/>
          </w:tcPr>
          <w:p w14:paraId="1C37F6ED" w14:textId="77777777" w:rsidR="00140063" w:rsidRDefault="00140063" w:rsidP="00620DD0">
            <w:pPr>
              <w:pStyle w:val="CRCoverPage"/>
              <w:spacing w:after="0"/>
              <w:rPr>
                <w:b/>
                <w:i/>
                <w:noProof/>
                <w:sz w:val="8"/>
                <w:szCs w:val="8"/>
              </w:rPr>
            </w:pPr>
          </w:p>
        </w:tc>
        <w:tc>
          <w:tcPr>
            <w:tcW w:w="7797" w:type="dxa"/>
            <w:gridSpan w:val="10"/>
          </w:tcPr>
          <w:p w14:paraId="2A08AA68" w14:textId="77777777" w:rsidR="00140063" w:rsidRDefault="00140063" w:rsidP="00620DD0">
            <w:pPr>
              <w:pStyle w:val="CRCoverPage"/>
              <w:spacing w:after="0"/>
              <w:rPr>
                <w:noProof/>
                <w:sz w:val="8"/>
                <w:szCs w:val="8"/>
              </w:rPr>
            </w:pPr>
          </w:p>
        </w:tc>
      </w:tr>
      <w:tr w:rsidR="00140063" w14:paraId="5C0E714A" w14:textId="77777777" w:rsidTr="00620DD0">
        <w:tc>
          <w:tcPr>
            <w:tcW w:w="2694" w:type="dxa"/>
            <w:gridSpan w:val="2"/>
            <w:tcBorders>
              <w:top w:val="single" w:sz="4" w:space="0" w:color="auto"/>
              <w:left w:val="single" w:sz="4" w:space="0" w:color="auto"/>
            </w:tcBorders>
          </w:tcPr>
          <w:p w14:paraId="652381E5" w14:textId="77777777" w:rsidR="00140063" w:rsidRDefault="00140063" w:rsidP="001400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3B17D8" w14:textId="44E54775" w:rsidR="00140063" w:rsidRDefault="003B6514" w:rsidP="00140063">
            <w:pPr>
              <w:pStyle w:val="CRCoverPage"/>
              <w:spacing w:after="0"/>
              <w:ind w:left="100"/>
              <w:rPr>
                <w:noProof/>
              </w:rPr>
            </w:pPr>
            <w:r w:rsidRPr="003C4E4F">
              <w:rPr>
                <w:rFonts w:cs="Arial"/>
                <w:noProof/>
                <w:lang w:val="en-SG"/>
              </w:rPr>
              <w:t xml:space="preserve">To add test case </w:t>
            </w:r>
            <w:r>
              <w:rPr>
                <w:rFonts w:cs="Arial"/>
                <w:noProof/>
                <w:lang w:val="en-SG"/>
              </w:rPr>
              <w:t xml:space="preserve">11.5.4 </w:t>
            </w:r>
            <w:r w:rsidRPr="003C4E4F">
              <w:rPr>
                <w:rFonts w:cs="Arial"/>
                <w:noProof/>
                <w:lang w:val="en-SG"/>
              </w:rPr>
              <w:t>to the 5G/</w:t>
            </w:r>
            <w:r>
              <w:rPr>
                <w:rFonts w:cs="Arial"/>
                <w:noProof/>
                <w:lang w:val="en-SG"/>
              </w:rPr>
              <w:t>NR5GC</w:t>
            </w:r>
            <w:r w:rsidRPr="003C4E4F">
              <w:rPr>
                <w:rFonts w:cs="Arial"/>
                <w:noProof/>
                <w:lang w:val="en-SG"/>
              </w:rPr>
              <w:t xml:space="preserve"> ATS for FR</w:t>
            </w:r>
            <w:r>
              <w:rPr>
                <w:rFonts w:cs="Arial"/>
                <w:noProof/>
                <w:lang w:val="en-SG"/>
              </w:rPr>
              <w:t>1</w:t>
            </w:r>
            <w:r w:rsidRPr="003C4E4F">
              <w:rPr>
                <w:rFonts w:cs="Arial"/>
                <w:noProof/>
                <w:lang w:val="en-SG"/>
              </w:rPr>
              <w:t xml:space="preserve"> path.</w:t>
            </w:r>
          </w:p>
        </w:tc>
      </w:tr>
      <w:tr w:rsidR="00140063" w14:paraId="4A529816" w14:textId="77777777" w:rsidTr="00620DD0">
        <w:tc>
          <w:tcPr>
            <w:tcW w:w="2694" w:type="dxa"/>
            <w:gridSpan w:val="2"/>
            <w:tcBorders>
              <w:left w:val="single" w:sz="4" w:space="0" w:color="auto"/>
            </w:tcBorders>
          </w:tcPr>
          <w:p w14:paraId="311D0A16" w14:textId="77777777" w:rsidR="00140063" w:rsidRDefault="00140063" w:rsidP="00140063">
            <w:pPr>
              <w:pStyle w:val="CRCoverPage"/>
              <w:spacing w:after="0"/>
              <w:rPr>
                <w:b/>
                <w:i/>
                <w:noProof/>
                <w:sz w:val="8"/>
                <w:szCs w:val="8"/>
              </w:rPr>
            </w:pPr>
          </w:p>
        </w:tc>
        <w:tc>
          <w:tcPr>
            <w:tcW w:w="6946" w:type="dxa"/>
            <w:gridSpan w:val="9"/>
            <w:tcBorders>
              <w:right w:val="single" w:sz="4" w:space="0" w:color="auto"/>
            </w:tcBorders>
          </w:tcPr>
          <w:p w14:paraId="4218BE8A" w14:textId="77777777" w:rsidR="00140063" w:rsidRDefault="00140063" w:rsidP="00140063">
            <w:pPr>
              <w:pStyle w:val="CRCoverPage"/>
              <w:spacing w:after="0"/>
              <w:rPr>
                <w:noProof/>
                <w:sz w:val="8"/>
                <w:szCs w:val="8"/>
              </w:rPr>
            </w:pPr>
          </w:p>
        </w:tc>
      </w:tr>
      <w:tr w:rsidR="00140063" w14:paraId="362DD4D6" w14:textId="77777777" w:rsidTr="00620DD0">
        <w:tc>
          <w:tcPr>
            <w:tcW w:w="2694" w:type="dxa"/>
            <w:gridSpan w:val="2"/>
            <w:tcBorders>
              <w:left w:val="single" w:sz="4" w:space="0" w:color="auto"/>
            </w:tcBorders>
          </w:tcPr>
          <w:p w14:paraId="5DA169AB" w14:textId="77777777" w:rsidR="00140063" w:rsidRDefault="00140063" w:rsidP="001400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5FB19F" w14:textId="7E1C1ADB" w:rsidR="00140063" w:rsidRDefault="00690679" w:rsidP="00140063">
            <w:pPr>
              <w:pStyle w:val="CRCoverPage"/>
              <w:spacing w:after="0"/>
              <w:ind w:left="100"/>
              <w:rPr>
                <w:noProof/>
              </w:rPr>
            </w:pPr>
            <w:r w:rsidRPr="00501B87">
              <w:rPr>
                <w:noProof/>
              </w:rPr>
              <w:t xml:space="preserve">This document lists all changes </w:t>
            </w:r>
            <w:r>
              <w:rPr>
                <w:noProof/>
              </w:rPr>
              <w:t xml:space="preserve">applied to </w:t>
            </w:r>
            <w:r w:rsidRPr="00C0638C">
              <w:t xml:space="preserve">NR5GC eCall over IMS </w:t>
            </w:r>
            <w:r w:rsidR="00140063" w:rsidRPr="00140063">
              <w:rPr>
                <w:noProof/>
              </w:rPr>
              <w:t xml:space="preserve">test case </w:t>
            </w:r>
            <w:r w:rsidR="00B31E19">
              <w:rPr>
                <w:noProof/>
              </w:rPr>
              <w:t>11.5.</w:t>
            </w:r>
            <w:r w:rsidR="001925FB">
              <w:rPr>
                <w:noProof/>
              </w:rPr>
              <w:t>4</w:t>
            </w:r>
            <w:r w:rsidR="00140063" w:rsidRPr="00140063">
              <w:rPr>
                <w:noProof/>
              </w:rPr>
              <w:t xml:space="preserve"> required for approval. See detailed change description for further information.</w:t>
            </w:r>
          </w:p>
        </w:tc>
      </w:tr>
      <w:tr w:rsidR="00140063" w14:paraId="178B8A6B" w14:textId="77777777" w:rsidTr="00620DD0">
        <w:tc>
          <w:tcPr>
            <w:tcW w:w="2694" w:type="dxa"/>
            <w:gridSpan w:val="2"/>
            <w:tcBorders>
              <w:left w:val="single" w:sz="4" w:space="0" w:color="auto"/>
            </w:tcBorders>
          </w:tcPr>
          <w:p w14:paraId="174AF8CD" w14:textId="77777777" w:rsidR="00140063" w:rsidRDefault="00140063" w:rsidP="00140063">
            <w:pPr>
              <w:pStyle w:val="CRCoverPage"/>
              <w:spacing w:after="0"/>
              <w:rPr>
                <w:b/>
                <w:i/>
                <w:noProof/>
                <w:sz w:val="8"/>
                <w:szCs w:val="8"/>
              </w:rPr>
            </w:pPr>
          </w:p>
        </w:tc>
        <w:tc>
          <w:tcPr>
            <w:tcW w:w="6946" w:type="dxa"/>
            <w:gridSpan w:val="9"/>
            <w:tcBorders>
              <w:right w:val="single" w:sz="4" w:space="0" w:color="auto"/>
            </w:tcBorders>
          </w:tcPr>
          <w:p w14:paraId="323788E5" w14:textId="77777777" w:rsidR="00140063" w:rsidRDefault="00140063" w:rsidP="00140063">
            <w:pPr>
              <w:pStyle w:val="CRCoverPage"/>
              <w:spacing w:after="0"/>
              <w:rPr>
                <w:noProof/>
                <w:sz w:val="8"/>
                <w:szCs w:val="8"/>
              </w:rPr>
            </w:pPr>
          </w:p>
        </w:tc>
      </w:tr>
      <w:tr w:rsidR="00140063" w14:paraId="6B155370" w14:textId="77777777" w:rsidTr="00620DD0">
        <w:tc>
          <w:tcPr>
            <w:tcW w:w="2694" w:type="dxa"/>
            <w:gridSpan w:val="2"/>
            <w:tcBorders>
              <w:left w:val="single" w:sz="4" w:space="0" w:color="auto"/>
              <w:bottom w:val="single" w:sz="4" w:space="0" w:color="auto"/>
            </w:tcBorders>
          </w:tcPr>
          <w:p w14:paraId="5F49DA73" w14:textId="77777777" w:rsidR="00140063" w:rsidRDefault="00140063" w:rsidP="001400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4E54BB" w14:textId="4332441B" w:rsidR="00140063" w:rsidRDefault="00140063" w:rsidP="00140063">
            <w:pPr>
              <w:pStyle w:val="CRCoverPage"/>
              <w:spacing w:after="0"/>
              <w:ind w:left="100"/>
              <w:rPr>
                <w:noProof/>
              </w:rPr>
            </w:pPr>
            <w:r w:rsidRPr="00140063">
              <w:rPr>
                <w:noProof/>
              </w:rPr>
              <w:t>Test case will not be added to ATS</w:t>
            </w:r>
          </w:p>
        </w:tc>
      </w:tr>
      <w:tr w:rsidR="00140063" w14:paraId="58C09243" w14:textId="77777777" w:rsidTr="00620DD0">
        <w:tc>
          <w:tcPr>
            <w:tcW w:w="2694" w:type="dxa"/>
            <w:gridSpan w:val="2"/>
          </w:tcPr>
          <w:p w14:paraId="2C2ED0CC" w14:textId="77777777" w:rsidR="00140063" w:rsidRDefault="00140063" w:rsidP="00140063">
            <w:pPr>
              <w:pStyle w:val="CRCoverPage"/>
              <w:spacing w:after="0"/>
              <w:rPr>
                <w:b/>
                <w:i/>
                <w:noProof/>
                <w:sz w:val="8"/>
                <w:szCs w:val="8"/>
              </w:rPr>
            </w:pPr>
          </w:p>
        </w:tc>
        <w:tc>
          <w:tcPr>
            <w:tcW w:w="6946" w:type="dxa"/>
            <w:gridSpan w:val="9"/>
          </w:tcPr>
          <w:p w14:paraId="1B0CE52C" w14:textId="77777777" w:rsidR="00140063" w:rsidRDefault="00140063" w:rsidP="00140063">
            <w:pPr>
              <w:pStyle w:val="CRCoverPage"/>
              <w:spacing w:after="0"/>
              <w:rPr>
                <w:noProof/>
                <w:sz w:val="8"/>
                <w:szCs w:val="8"/>
              </w:rPr>
            </w:pPr>
          </w:p>
        </w:tc>
      </w:tr>
      <w:tr w:rsidR="00140063" w14:paraId="502D04E9" w14:textId="77777777" w:rsidTr="00620DD0">
        <w:tc>
          <w:tcPr>
            <w:tcW w:w="2694" w:type="dxa"/>
            <w:gridSpan w:val="2"/>
            <w:tcBorders>
              <w:top w:val="single" w:sz="4" w:space="0" w:color="auto"/>
              <w:left w:val="single" w:sz="4" w:space="0" w:color="auto"/>
            </w:tcBorders>
          </w:tcPr>
          <w:p w14:paraId="6EB806E7" w14:textId="77777777" w:rsidR="00140063" w:rsidRDefault="00140063" w:rsidP="001400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EDC1B5" w14:textId="056C3EE4" w:rsidR="00140063" w:rsidRDefault="00B31E19" w:rsidP="00140063">
            <w:pPr>
              <w:pStyle w:val="CRCoverPage"/>
              <w:spacing w:after="0"/>
              <w:ind w:left="100"/>
              <w:rPr>
                <w:noProof/>
              </w:rPr>
            </w:pPr>
            <w:r>
              <w:rPr>
                <w:noProof/>
              </w:rPr>
              <w:t>11.5.</w:t>
            </w:r>
            <w:r w:rsidR="001925FB">
              <w:rPr>
                <w:noProof/>
              </w:rPr>
              <w:t>4</w:t>
            </w:r>
            <w:r w:rsidR="00140063">
              <w:rPr>
                <w:noProof/>
              </w:rPr>
              <w:t>.NR5GC</w:t>
            </w:r>
          </w:p>
        </w:tc>
      </w:tr>
      <w:tr w:rsidR="00140063" w14:paraId="55A37CB7" w14:textId="77777777" w:rsidTr="00620DD0">
        <w:tc>
          <w:tcPr>
            <w:tcW w:w="2694" w:type="dxa"/>
            <w:gridSpan w:val="2"/>
            <w:tcBorders>
              <w:left w:val="single" w:sz="4" w:space="0" w:color="auto"/>
            </w:tcBorders>
          </w:tcPr>
          <w:p w14:paraId="6A223569" w14:textId="77777777" w:rsidR="00140063" w:rsidRDefault="00140063" w:rsidP="00140063">
            <w:pPr>
              <w:pStyle w:val="CRCoverPage"/>
              <w:spacing w:after="0"/>
              <w:rPr>
                <w:b/>
                <w:i/>
                <w:noProof/>
                <w:sz w:val="8"/>
                <w:szCs w:val="8"/>
              </w:rPr>
            </w:pPr>
          </w:p>
        </w:tc>
        <w:tc>
          <w:tcPr>
            <w:tcW w:w="6946" w:type="dxa"/>
            <w:gridSpan w:val="9"/>
            <w:tcBorders>
              <w:right w:val="single" w:sz="4" w:space="0" w:color="auto"/>
            </w:tcBorders>
          </w:tcPr>
          <w:p w14:paraId="3D67E406" w14:textId="77777777" w:rsidR="00140063" w:rsidRDefault="00140063" w:rsidP="00140063">
            <w:pPr>
              <w:pStyle w:val="CRCoverPage"/>
              <w:spacing w:after="0"/>
              <w:rPr>
                <w:noProof/>
                <w:sz w:val="8"/>
                <w:szCs w:val="8"/>
              </w:rPr>
            </w:pPr>
          </w:p>
        </w:tc>
      </w:tr>
      <w:tr w:rsidR="00140063" w14:paraId="540CBD1A" w14:textId="77777777" w:rsidTr="00620DD0">
        <w:tc>
          <w:tcPr>
            <w:tcW w:w="2694" w:type="dxa"/>
            <w:gridSpan w:val="2"/>
            <w:tcBorders>
              <w:left w:val="single" w:sz="4" w:space="0" w:color="auto"/>
            </w:tcBorders>
          </w:tcPr>
          <w:p w14:paraId="7BF45DB5" w14:textId="77777777" w:rsidR="00140063" w:rsidRDefault="00140063" w:rsidP="001400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BBD1CD" w14:textId="77777777" w:rsidR="00140063" w:rsidRDefault="00140063" w:rsidP="001400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6C98CA" w14:textId="77777777" w:rsidR="00140063" w:rsidRDefault="00140063" w:rsidP="00140063">
            <w:pPr>
              <w:pStyle w:val="CRCoverPage"/>
              <w:spacing w:after="0"/>
              <w:jc w:val="center"/>
              <w:rPr>
                <w:b/>
                <w:caps/>
                <w:noProof/>
              </w:rPr>
            </w:pPr>
            <w:r>
              <w:rPr>
                <w:b/>
                <w:caps/>
                <w:noProof/>
              </w:rPr>
              <w:t>N</w:t>
            </w:r>
          </w:p>
        </w:tc>
        <w:tc>
          <w:tcPr>
            <w:tcW w:w="2977" w:type="dxa"/>
            <w:gridSpan w:val="4"/>
          </w:tcPr>
          <w:p w14:paraId="492E45C3" w14:textId="77777777" w:rsidR="00140063" w:rsidRDefault="00140063" w:rsidP="001400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373584" w14:textId="77777777" w:rsidR="00140063" w:rsidRDefault="00140063" w:rsidP="00140063">
            <w:pPr>
              <w:pStyle w:val="CRCoverPage"/>
              <w:spacing w:after="0"/>
              <w:ind w:left="99"/>
              <w:rPr>
                <w:noProof/>
              </w:rPr>
            </w:pPr>
          </w:p>
        </w:tc>
      </w:tr>
      <w:tr w:rsidR="00140063" w14:paraId="1B0BA762" w14:textId="77777777" w:rsidTr="00620DD0">
        <w:tc>
          <w:tcPr>
            <w:tcW w:w="2694" w:type="dxa"/>
            <w:gridSpan w:val="2"/>
            <w:tcBorders>
              <w:left w:val="single" w:sz="4" w:space="0" w:color="auto"/>
            </w:tcBorders>
          </w:tcPr>
          <w:p w14:paraId="07BF7879" w14:textId="77777777" w:rsidR="00140063" w:rsidRDefault="00140063" w:rsidP="001400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7D6E42" w14:textId="77777777" w:rsidR="00140063" w:rsidRDefault="00140063" w:rsidP="00140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FBAB94" w14:textId="7ECFB644" w:rsidR="00140063" w:rsidRDefault="00140063" w:rsidP="00140063">
            <w:pPr>
              <w:pStyle w:val="CRCoverPage"/>
              <w:spacing w:after="0"/>
              <w:jc w:val="center"/>
              <w:rPr>
                <w:b/>
                <w:caps/>
                <w:noProof/>
              </w:rPr>
            </w:pPr>
            <w:r>
              <w:rPr>
                <w:b/>
                <w:caps/>
                <w:noProof/>
              </w:rPr>
              <w:t>x</w:t>
            </w:r>
          </w:p>
        </w:tc>
        <w:tc>
          <w:tcPr>
            <w:tcW w:w="2977" w:type="dxa"/>
            <w:gridSpan w:val="4"/>
          </w:tcPr>
          <w:p w14:paraId="2EF1F8D3" w14:textId="77777777" w:rsidR="00140063" w:rsidRDefault="00140063" w:rsidP="001400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E38901" w14:textId="51E3A7FB" w:rsidR="00140063" w:rsidRDefault="00140063" w:rsidP="00140063">
            <w:pPr>
              <w:pStyle w:val="CRCoverPage"/>
              <w:spacing w:after="0"/>
              <w:ind w:left="99"/>
              <w:rPr>
                <w:noProof/>
              </w:rPr>
            </w:pPr>
          </w:p>
        </w:tc>
      </w:tr>
      <w:tr w:rsidR="00140063" w14:paraId="4681A0A2" w14:textId="77777777" w:rsidTr="00620DD0">
        <w:tc>
          <w:tcPr>
            <w:tcW w:w="2694" w:type="dxa"/>
            <w:gridSpan w:val="2"/>
            <w:tcBorders>
              <w:left w:val="single" w:sz="4" w:space="0" w:color="auto"/>
            </w:tcBorders>
          </w:tcPr>
          <w:p w14:paraId="29212109" w14:textId="77777777" w:rsidR="00140063" w:rsidRDefault="00140063" w:rsidP="001400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FD2637" w14:textId="24B56D99" w:rsidR="00140063" w:rsidRDefault="001925FB" w:rsidP="0014006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B004EA" w14:textId="5F3A45F8" w:rsidR="00140063" w:rsidRDefault="00140063" w:rsidP="00140063">
            <w:pPr>
              <w:pStyle w:val="CRCoverPage"/>
              <w:spacing w:after="0"/>
              <w:jc w:val="center"/>
              <w:rPr>
                <w:b/>
                <w:caps/>
                <w:noProof/>
              </w:rPr>
            </w:pPr>
          </w:p>
        </w:tc>
        <w:tc>
          <w:tcPr>
            <w:tcW w:w="2977" w:type="dxa"/>
            <w:gridSpan w:val="4"/>
          </w:tcPr>
          <w:p w14:paraId="43B96571" w14:textId="77777777" w:rsidR="00140063" w:rsidRDefault="00140063" w:rsidP="001400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57120" w14:textId="65566049" w:rsidR="00140063" w:rsidRDefault="00812124" w:rsidP="00140063">
            <w:pPr>
              <w:pStyle w:val="CRCoverPage"/>
              <w:spacing w:after="0"/>
              <w:ind w:left="99"/>
              <w:rPr>
                <w:noProof/>
              </w:rPr>
            </w:pPr>
            <w:r>
              <w:rPr>
                <w:noProof/>
              </w:rPr>
              <w:t>TS 38.523-1</w:t>
            </w:r>
          </w:p>
        </w:tc>
      </w:tr>
      <w:tr w:rsidR="00140063" w14:paraId="1152D150" w14:textId="77777777" w:rsidTr="00620DD0">
        <w:tc>
          <w:tcPr>
            <w:tcW w:w="2694" w:type="dxa"/>
            <w:gridSpan w:val="2"/>
            <w:tcBorders>
              <w:left w:val="single" w:sz="4" w:space="0" w:color="auto"/>
            </w:tcBorders>
          </w:tcPr>
          <w:p w14:paraId="75FC2FAE" w14:textId="77777777" w:rsidR="00140063" w:rsidRDefault="00140063" w:rsidP="001400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BE1554" w14:textId="77777777" w:rsidR="00140063" w:rsidRDefault="00140063" w:rsidP="00140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51FBE" w14:textId="15B1C8BE" w:rsidR="00140063" w:rsidRDefault="00140063" w:rsidP="00140063">
            <w:pPr>
              <w:pStyle w:val="CRCoverPage"/>
              <w:spacing w:after="0"/>
              <w:jc w:val="center"/>
              <w:rPr>
                <w:b/>
                <w:caps/>
                <w:noProof/>
              </w:rPr>
            </w:pPr>
            <w:r>
              <w:rPr>
                <w:b/>
                <w:caps/>
                <w:noProof/>
              </w:rPr>
              <w:t>x</w:t>
            </w:r>
          </w:p>
        </w:tc>
        <w:tc>
          <w:tcPr>
            <w:tcW w:w="2977" w:type="dxa"/>
            <w:gridSpan w:val="4"/>
          </w:tcPr>
          <w:p w14:paraId="67DF88E6" w14:textId="77777777" w:rsidR="00140063" w:rsidRDefault="00140063" w:rsidP="001400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93C756" w14:textId="6FC8A0DA" w:rsidR="00140063" w:rsidRDefault="00140063" w:rsidP="00140063">
            <w:pPr>
              <w:pStyle w:val="CRCoverPage"/>
              <w:spacing w:after="0"/>
              <w:ind w:left="99"/>
              <w:rPr>
                <w:noProof/>
              </w:rPr>
            </w:pPr>
          </w:p>
        </w:tc>
      </w:tr>
      <w:tr w:rsidR="00140063" w14:paraId="4582C7CA" w14:textId="77777777" w:rsidTr="00620DD0">
        <w:tc>
          <w:tcPr>
            <w:tcW w:w="2694" w:type="dxa"/>
            <w:gridSpan w:val="2"/>
            <w:tcBorders>
              <w:left w:val="single" w:sz="4" w:space="0" w:color="auto"/>
            </w:tcBorders>
          </w:tcPr>
          <w:p w14:paraId="31349DD7" w14:textId="77777777" w:rsidR="00140063" w:rsidRDefault="00140063" w:rsidP="00140063">
            <w:pPr>
              <w:pStyle w:val="CRCoverPage"/>
              <w:spacing w:after="0"/>
              <w:rPr>
                <w:b/>
                <w:i/>
                <w:noProof/>
              </w:rPr>
            </w:pPr>
          </w:p>
        </w:tc>
        <w:tc>
          <w:tcPr>
            <w:tcW w:w="6946" w:type="dxa"/>
            <w:gridSpan w:val="9"/>
            <w:tcBorders>
              <w:right w:val="single" w:sz="4" w:space="0" w:color="auto"/>
            </w:tcBorders>
          </w:tcPr>
          <w:p w14:paraId="4A980849" w14:textId="77777777" w:rsidR="00140063" w:rsidRDefault="00140063" w:rsidP="00140063">
            <w:pPr>
              <w:pStyle w:val="CRCoverPage"/>
              <w:spacing w:after="0"/>
              <w:rPr>
                <w:noProof/>
              </w:rPr>
            </w:pPr>
          </w:p>
        </w:tc>
      </w:tr>
      <w:tr w:rsidR="00140063" w14:paraId="4E283163" w14:textId="77777777" w:rsidTr="00620DD0">
        <w:tc>
          <w:tcPr>
            <w:tcW w:w="2694" w:type="dxa"/>
            <w:gridSpan w:val="2"/>
            <w:tcBorders>
              <w:left w:val="single" w:sz="4" w:space="0" w:color="auto"/>
              <w:bottom w:val="single" w:sz="4" w:space="0" w:color="auto"/>
            </w:tcBorders>
          </w:tcPr>
          <w:p w14:paraId="4537601B" w14:textId="77777777" w:rsidR="00140063" w:rsidRDefault="00140063" w:rsidP="001400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6ECFD6" w14:textId="1022ADF5" w:rsidR="00140063" w:rsidRDefault="00812124" w:rsidP="00140063">
            <w:pPr>
              <w:pStyle w:val="CRCoverPage"/>
              <w:spacing w:after="0"/>
              <w:ind w:left="100"/>
              <w:rPr>
                <w:noProof/>
              </w:rPr>
            </w:pPr>
            <w:r>
              <w:rPr>
                <w:noProof/>
              </w:rPr>
              <w:t>A prose CR will be submitted</w:t>
            </w:r>
          </w:p>
        </w:tc>
      </w:tr>
      <w:tr w:rsidR="00140063" w:rsidRPr="008863B9" w14:paraId="7E08B355" w14:textId="77777777" w:rsidTr="00620DD0">
        <w:tc>
          <w:tcPr>
            <w:tcW w:w="2694" w:type="dxa"/>
            <w:gridSpan w:val="2"/>
            <w:tcBorders>
              <w:top w:val="single" w:sz="4" w:space="0" w:color="auto"/>
              <w:bottom w:val="single" w:sz="4" w:space="0" w:color="auto"/>
            </w:tcBorders>
          </w:tcPr>
          <w:p w14:paraId="76FB8B7D" w14:textId="77777777" w:rsidR="00140063" w:rsidRPr="008863B9" w:rsidRDefault="00140063" w:rsidP="001400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232329" w14:textId="77777777" w:rsidR="00140063" w:rsidRPr="008863B9" w:rsidRDefault="00140063" w:rsidP="00140063">
            <w:pPr>
              <w:pStyle w:val="CRCoverPage"/>
              <w:spacing w:after="0"/>
              <w:ind w:left="100"/>
              <w:rPr>
                <w:noProof/>
                <w:sz w:val="8"/>
                <w:szCs w:val="8"/>
              </w:rPr>
            </w:pPr>
          </w:p>
        </w:tc>
      </w:tr>
      <w:tr w:rsidR="00140063" w14:paraId="4AC36186" w14:textId="77777777" w:rsidTr="00620DD0">
        <w:tc>
          <w:tcPr>
            <w:tcW w:w="2694" w:type="dxa"/>
            <w:gridSpan w:val="2"/>
            <w:tcBorders>
              <w:top w:val="single" w:sz="4" w:space="0" w:color="auto"/>
              <w:left w:val="single" w:sz="4" w:space="0" w:color="auto"/>
              <w:bottom w:val="single" w:sz="4" w:space="0" w:color="auto"/>
            </w:tcBorders>
          </w:tcPr>
          <w:p w14:paraId="2ED4C31C" w14:textId="77777777" w:rsidR="00140063" w:rsidRDefault="00140063" w:rsidP="001400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4DCD22" w14:textId="77777777" w:rsidR="00140063" w:rsidRDefault="00140063" w:rsidP="00140063">
            <w:pPr>
              <w:pStyle w:val="CRCoverPage"/>
              <w:spacing w:after="0"/>
              <w:ind w:left="100"/>
              <w:rPr>
                <w:noProof/>
              </w:rPr>
            </w:pPr>
          </w:p>
        </w:tc>
      </w:tr>
    </w:tbl>
    <w:p w14:paraId="73AB3166" w14:textId="77777777" w:rsidR="00140063" w:rsidRDefault="00140063" w:rsidP="00140063">
      <w:pPr>
        <w:rPr>
          <w:noProof/>
        </w:rPr>
      </w:pPr>
    </w:p>
    <w:p w14:paraId="58959FD9" w14:textId="77777777" w:rsidR="009418D9" w:rsidRDefault="009418D9" w:rsidP="009418D9">
      <w:pPr>
        <w:rPr>
          <w:noProof/>
        </w:rPr>
        <w:sectPr w:rsidR="009418D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F22342D" w14:textId="77777777" w:rsidR="009478EE" w:rsidRDefault="009478EE" w:rsidP="009478EE">
      <w:pPr>
        <w:rPr>
          <w:noProof/>
        </w:rPr>
      </w:pPr>
    </w:p>
    <w:p w14:paraId="5E389536" w14:textId="77777777" w:rsidR="007A73E5" w:rsidRPr="00D83A7A" w:rsidRDefault="007A73E5" w:rsidP="007A73E5">
      <w:pPr>
        <w:pStyle w:val="Title"/>
        <w:jc w:val="left"/>
        <w:rPr>
          <w:rStyle w:val="Emphasis"/>
          <w:rFonts w:ascii="Arial" w:hAnsi="Arial" w:cs="Arial"/>
          <w:i w:val="0"/>
          <w:lang w:eastAsia="en-GB"/>
        </w:rPr>
      </w:pPr>
      <w:bookmarkStart w:id="0" w:name="_Toc199967309"/>
      <w:r w:rsidRPr="00D83A7A">
        <w:rPr>
          <w:rStyle w:val="Emphasis"/>
          <w:rFonts w:ascii="Arial" w:hAnsi="Arial" w:cs="Arial"/>
          <w:i w:val="0"/>
        </w:rPr>
        <w:t>Table of Contents</w:t>
      </w:r>
      <w:bookmarkEnd w:id="0"/>
    </w:p>
    <w:p w14:paraId="2CEE51F1" w14:textId="3E69EBF1" w:rsidR="00A60E00" w:rsidRDefault="007A73E5">
      <w:pPr>
        <w:pStyle w:val="TOC1"/>
        <w:rPr>
          <w:rFonts w:asciiTheme="minorHAnsi" w:eastAsiaTheme="minorEastAsia" w:hAnsiTheme="minorHAnsi" w:cstheme="minorBidi"/>
          <w:szCs w:val="22"/>
          <w:lang w:eastAsia="ja-JP"/>
        </w:rPr>
      </w:pPr>
      <w:r>
        <w:rPr>
          <w:rFonts w:cs="Arial"/>
        </w:rPr>
        <w:fldChar w:fldCharType="begin"/>
      </w:r>
      <w:r>
        <w:rPr>
          <w:rFonts w:cs="Arial"/>
        </w:rPr>
        <w:instrText xml:space="preserve"> TOC \o "1-3" </w:instrText>
      </w:r>
      <w:r>
        <w:rPr>
          <w:rFonts w:cs="Arial"/>
        </w:rPr>
        <w:fldChar w:fldCharType="separate"/>
      </w:r>
      <w:r w:rsidR="00A60E00" w:rsidRPr="003037A1">
        <w:rPr>
          <w:rFonts w:ascii="Arial" w:hAnsi="Arial" w:cs="Arial"/>
          <w:iCs/>
        </w:rPr>
        <w:t>Table of Contents</w:t>
      </w:r>
      <w:r w:rsidR="00A60E00">
        <w:tab/>
      </w:r>
      <w:r w:rsidR="00A60E00">
        <w:fldChar w:fldCharType="begin"/>
      </w:r>
      <w:r w:rsidR="00A60E00">
        <w:instrText xml:space="preserve"> PAGEREF _Toc199967309 \h </w:instrText>
      </w:r>
      <w:r w:rsidR="00A60E00">
        <w:fldChar w:fldCharType="separate"/>
      </w:r>
      <w:r w:rsidR="00A60E00">
        <w:t>2</w:t>
      </w:r>
      <w:r w:rsidR="00A60E00">
        <w:fldChar w:fldCharType="end"/>
      </w:r>
    </w:p>
    <w:p w14:paraId="4DCA5C72" w14:textId="35A94B87" w:rsidR="00A60E00" w:rsidRDefault="00A60E00">
      <w:pPr>
        <w:pStyle w:val="TOC1"/>
        <w:rPr>
          <w:rFonts w:asciiTheme="minorHAnsi" w:eastAsiaTheme="minorEastAsia" w:hAnsiTheme="minorHAnsi" w:cstheme="minorBidi"/>
          <w:szCs w:val="22"/>
          <w:lang w:eastAsia="ja-JP"/>
        </w:rPr>
      </w:pPr>
      <w:r w:rsidRPr="003037A1">
        <w:rPr>
          <w:rFonts w:cs="Arial"/>
        </w:rPr>
        <w:t>1</w:t>
      </w:r>
      <w:r>
        <w:rPr>
          <w:rFonts w:asciiTheme="minorHAnsi" w:eastAsiaTheme="minorEastAsia" w:hAnsiTheme="minorHAnsi" w:cstheme="minorBidi"/>
          <w:szCs w:val="22"/>
          <w:lang w:eastAsia="ja-JP"/>
        </w:rPr>
        <w:tab/>
      </w:r>
      <w:r w:rsidRPr="003037A1">
        <w:rPr>
          <w:rFonts w:cs="Arial"/>
        </w:rPr>
        <w:t>Overview</w:t>
      </w:r>
      <w:r>
        <w:tab/>
      </w:r>
      <w:r>
        <w:fldChar w:fldCharType="begin"/>
      </w:r>
      <w:r>
        <w:instrText xml:space="preserve"> PAGEREF _Toc199967310 \h </w:instrText>
      </w:r>
      <w:r>
        <w:fldChar w:fldCharType="separate"/>
      </w:r>
      <w:r>
        <w:t>3</w:t>
      </w:r>
      <w:r>
        <w:fldChar w:fldCharType="end"/>
      </w:r>
    </w:p>
    <w:p w14:paraId="67496FB5" w14:textId="4B5CA63D" w:rsidR="00A60E00" w:rsidRDefault="00A60E00">
      <w:pPr>
        <w:pStyle w:val="TOC2"/>
        <w:rPr>
          <w:rFonts w:asciiTheme="minorHAnsi" w:eastAsiaTheme="minorEastAsia" w:hAnsiTheme="minorHAnsi" w:cstheme="minorBidi"/>
          <w:sz w:val="22"/>
          <w:szCs w:val="22"/>
          <w:lang w:eastAsia="ja-JP"/>
        </w:rPr>
      </w:pPr>
      <w:r w:rsidRPr="003037A1">
        <w:rPr>
          <w:b/>
        </w:rPr>
        <w:t>1.1</w:t>
      </w:r>
      <w:r>
        <w:rPr>
          <w:rFonts w:asciiTheme="minorHAnsi" w:eastAsiaTheme="minorEastAsia" w:hAnsiTheme="minorHAnsi" w:cstheme="minorBidi"/>
          <w:sz w:val="22"/>
          <w:szCs w:val="22"/>
          <w:lang w:eastAsia="ja-JP"/>
        </w:rPr>
        <w:tab/>
      </w:r>
      <w:r>
        <w:t>Verification Test Summary</w:t>
      </w:r>
      <w:r>
        <w:tab/>
      </w:r>
      <w:r>
        <w:fldChar w:fldCharType="begin"/>
      </w:r>
      <w:r>
        <w:instrText xml:space="preserve"> PAGEREF _Toc199967311 \h </w:instrText>
      </w:r>
      <w:r>
        <w:fldChar w:fldCharType="separate"/>
      </w:r>
      <w:r>
        <w:t>3</w:t>
      </w:r>
      <w:r>
        <w:fldChar w:fldCharType="end"/>
      </w:r>
    </w:p>
    <w:p w14:paraId="074F5AFC" w14:textId="616CD271" w:rsidR="00A60E00" w:rsidRDefault="00A60E00">
      <w:pPr>
        <w:pStyle w:val="TOC1"/>
        <w:rPr>
          <w:rFonts w:asciiTheme="minorHAnsi" w:eastAsiaTheme="minorEastAsia" w:hAnsiTheme="minorHAnsi" w:cstheme="minorBidi"/>
          <w:szCs w:val="22"/>
          <w:lang w:eastAsia="ja-JP"/>
        </w:rPr>
      </w:pPr>
      <w:r w:rsidRPr="003037A1">
        <w:rPr>
          <w:b/>
        </w:rPr>
        <w:t>2</w:t>
      </w:r>
      <w:r>
        <w:rPr>
          <w:rFonts w:asciiTheme="minorHAnsi" w:eastAsiaTheme="minorEastAsia" w:hAnsiTheme="minorHAnsi" w:cstheme="minorBidi"/>
          <w:szCs w:val="22"/>
          <w:lang w:eastAsia="ja-JP"/>
        </w:rPr>
        <w:tab/>
      </w:r>
      <w:r w:rsidRPr="003037A1">
        <w:rPr>
          <w:b/>
        </w:rPr>
        <w:t>Corrections required</w:t>
      </w:r>
      <w:r>
        <w:tab/>
      </w:r>
      <w:r>
        <w:fldChar w:fldCharType="begin"/>
      </w:r>
      <w:r>
        <w:instrText xml:space="preserve"> PAGEREF _Toc199967312 \h </w:instrText>
      </w:r>
      <w:r>
        <w:fldChar w:fldCharType="separate"/>
      </w:r>
      <w:r>
        <w:t>3</w:t>
      </w:r>
      <w:r>
        <w:fldChar w:fldCharType="end"/>
      </w:r>
    </w:p>
    <w:p w14:paraId="0A621C10" w14:textId="70E6D0A7" w:rsidR="00A60E00" w:rsidRDefault="00A60E00">
      <w:pPr>
        <w:pStyle w:val="TOC2"/>
        <w:rPr>
          <w:rFonts w:asciiTheme="minorHAnsi" w:eastAsiaTheme="minorEastAsia" w:hAnsiTheme="minorHAnsi" w:cstheme="minorBidi"/>
          <w:sz w:val="22"/>
          <w:szCs w:val="22"/>
          <w:lang w:eastAsia="ja-JP"/>
        </w:rPr>
      </w:pPr>
      <w:r w:rsidRPr="003037A1">
        <w:rPr>
          <w:rFonts w:cs="Arial"/>
          <w:b/>
          <w:lang w:eastAsia="en-GB"/>
        </w:rPr>
        <w:t>2.1</w:t>
      </w:r>
      <w:r>
        <w:rPr>
          <w:rFonts w:asciiTheme="minorHAnsi" w:eastAsiaTheme="minorEastAsia" w:hAnsiTheme="minorHAnsi" w:cstheme="minorBidi"/>
          <w:sz w:val="22"/>
          <w:szCs w:val="22"/>
          <w:lang w:eastAsia="ja-JP"/>
        </w:rPr>
        <w:tab/>
      </w:r>
      <w:r w:rsidRPr="003037A1">
        <w:rPr>
          <w:rFonts w:cs="Arial"/>
          <w:b/>
          <w:color w:val="000000"/>
          <w:lang w:eastAsia="en-GB"/>
        </w:rPr>
        <w:t>New function f_TC_11_5_4_NR5GC_IMS1</w:t>
      </w:r>
      <w:r>
        <w:tab/>
      </w:r>
      <w:r>
        <w:fldChar w:fldCharType="begin"/>
      </w:r>
      <w:r>
        <w:instrText xml:space="preserve"> PAGEREF _Toc199967313 \h </w:instrText>
      </w:r>
      <w:r>
        <w:fldChar w:fldCharType="separate"/>
      </w:r>
      <w:r>
        <w:t>3</w:t>
      </w:r>
      <w:r>
        <w:fldChar w:fldCharType="end"/>
      </w:r>
    </w:p>
    <w:p w14:paraId="70DB5339" w14:textId="53E5ED9C" w:rsidR="00A60E00" w:rsidRDefault="00A60E00">
      <w:pPr>
        <w:pStyle w:val="TOC2"/>
        <w:rPr>
          <w:rFonts w:asciiTheme="minorHAnsi" w:eastAsiaTheme="minorEastAsia" w:hAnsiTheme="minorHAnsi" w:cstheme="minorBidi"/>
          <w:sz w:val="22"/>
          <w:szCs w:val="22"/>
          <w:lang w:eastAsia="ja-JP"/>
        </w:rPr>
      </w:pPr>
      <w:r w:rsidRPr="003037A1">
        <w:rPr>
          <w:rFonts w:cs="Arial"/>
          <w:b/>
          <w:lang w:eastAsia="en-GB"/>
        </w:rPr>
        <w:t>2.2</w:t>
      </w:r>
      <w:r>
        <w:rPr>
          <w:rFonts w:asciiTheme="minorHAnsi" w:eastAsiaTheme="minorEastAsia" w:hAnsiTheme="minorHAnsi" w:cstheme="minorBidi"/>
          <w:sz w:val="22"/>
          <w:szCs w:val="22"/>
          <w:lang w:eastAsia="ja-JP"/>
        </w:rPr>
        <w:tab/>
      </w:r>
      <w:r w:rsidRPr="003037A1">
        <w:rPr>
          <w:rFonts w:cs="Arial"/>
          <w:b/>
          <w:color w:val="000000"/>
          <w:lang w:eastAsia="en-GB"/>
        </w:rPr>
        <w:t xml:space="preserve">Correction to the </w:t>
      </w:r>
      <w:r w:rsidRPr="003037A1">
        <w:rPr>
          <w:rFonts w:cs="Arial"/>
          <w:b/>
          <w:bCs/>
          <w:color w:val="000000"/>
          <w:lang w:val="en-US" w:eastAsia="en-GB"/>
        </w:rPr>
        <w:t>function f_TC_11_5_4_NR5GC_EUTRA</w:t>
      </w:r>
      <w:r>
        <w:tab/>
      </w:r>
      <w:r>
        <w:fldChar w:fldCharType="begin"/>
      </w:r>
      <w:r>
        <w:instrText xml:space="preserve"> PAGEREF _Toc199967314 \h </w:instrText>
      </w:r>
      <w:r>
        <w:fldChar w:fldCharType="separate"/>
      </w:r>
      <w:r>
        <w:t>4</w:t>
      </w:r>
      <w:r>
        <w:fldChar w:fldCharType="end"/>
      </w:r>
    </w:p>
    <w:p w14:paraId="2914A180" w14:textId="2173949A" w:rsidR="00A60E00" w:rsidRDefault="00A60E00">
      <w:pPr>
        <w:pStyle w:val="TOC2"/>
        <w:rPr>
          <w:rFonts w:asciiTheme="minorHAnsi" w:eastAsiaTheme="minorEastAsia" w:hAnsiTheme="minorHAnsi" w:cstheme="minorBidi"/>
          <w:sz w:val="22"/>
          <w:szCs w:val="22"/>
          <w:lang w:eastAsia="ja-JP"/>
        </w:rPr>
      </w:pPr>
      <w:r w:rsidRPr="003037A1">
        <w:rPr>
          <w:rFonts w:cs="Arial"/>
          <w:b/>
          <w:lang w:eastAsia="en-GB"/>
        </w:rPr>
        <w:t>2.3</w:t>
      </w:r>
      <w:r>
        <w:rPr>
          <w:rFonts w:asciiTheme="minorHAnsi" w:eastAsiaTheme="minorEastAsia" w:hAnsiTheme="minorHAnsi" w:cstheme="minorBidi"/>
          <w:sz w:val="22"/>
          <w:szCs w:val="22"/>
          <w:lang w:eastAsia="ja-JP"/>
        </w:rPr>
        <w:tab/>
      </w:r>
      <w:r w:rsidRPr="003037A1">
        <w:rPr>
          <w:rFonts w:cs="Arial"/>
          <w:b/>
          <w:color w:val="000000"/>
          <w:lang w:eastAsia="en-GB"/>
        </w:rPr>
        <w:t xml:space="preserve">Correction to the </w:t>
      </w:r>
      <w:r w:rsidRPr="003037A1">
        <w:rPr>
          <w:rFonts w:cs="Arial"/>
          <w:b/>
          <w:bCs/>
          <w:color w:val="000000"/>
          <w:lang w:val="en-US" w:eastAsia="en-GB"/>
        </w:rPr>
        <w:t>function fl_TC_11_5_4_NR5GC_EUTRA_TestBody</w:t>
      </w:r>
      <w:r>
        <w:tab/>
      </w:r>
      <w:r>
        <w:fldChar w:fldCharType="begin"/>
      </w:r>
      <w:r>
        <w:instrText xml:space="preserve"> PAGEREF _Toc199967315 \h </w:instrText>
      </w:r>
      <w:r>
        <w:fldChar w:fldCharType="separate"/>
      </w:r>
      <w:r>
        <w:t>6</w:t>
      </w:r>
      <w:r>
        <w:fldChar w:fldCharType="end"/>
      </w:r>
    </w:p>
    <w:p w14:paraId="178485A4" w14:textId="4D98EE01" w:rsidR="00A60E00" w:rsidRDefault="00A60E00">
      <w:pPr>
        <w:pStyle w:val="TOC2"/>
        <w:rPr>
          <w:rFonts w:asciiTheme="minorHAnsi" w:eastAsiaTheme="minorEastAsia" w:hAnsiTheme="minorHAnsi" w:cstheme="minorBidi"/>
          <w:sz w:val="22"/>
          <w:szCs w:val="22"/>
          <w:lang w:eastAsia="ja-JP"/>
        </w:rPr>
      </w:pPr>
      <w:r w:rsidRPr="003037A1">
        <w:rPr>
          <w:rFonts w:cs="Arial"/>
          <w:b/>
          <w:lang w:eastAsia="en-GB"/>
        </w:rPr>
        <w:t>2.4</w:t>
      </w:r>
      <w:r>
        <w:rPr>
          <w:rFonts w:asciiTheme="minorHAnsi" w:eastAsiaTheme="minorEastAsia" w:hAnsiTheme="minorHAnsi" w:cstheme="minorBidi"/>
          <w:sz w:val="22"/>
          <w:szCs w:val="22"/>
          <w:lang w:eastAsia="ja-JP"/>
        </w:rPr>
        <w:tab/>
      </w:r>
      <w:r w:rsidRPr="003037A1">
        <w:rPr>
          <w:rFonts w:cs="Arial"/>
          <w:b/>
          <w:color w:val="000000"/>
          <w:lang w:eastAsia="en-GB"/>
        </w:rPr>
        <w:t xml:space="preserve">Correction to the </w:t>
      </w:r>
      <w:r w:rsidRPr="003037A1">
        <w:rPr>
          <w:rFonts w:cs="Arial"/>
          <w:b/>
          <w:bCs/>
          <w:color w:val="000000"/>
          <w:lang w:val="en-US" w:eastAsia="en-GB"/>
        </w:rPr>
        <w:t>function fl_TC_11_5_4_NR5GC_TestBody</w:t>
      </w:r>
      <w:r>
        <w:tab/>
      </w:r>
      <w:r>
        <w:fldChar w:fldCharType="begin"/>
      </w:r>
      <w:r>
        <w:instrText xml:space="preserve"> PAGEREF _Toc199967316 \h </w:instrText>
      </w:r>
      <w:r>
        <w:fldChar w:fldCharType="separate"/>
      </w:r>
      <w:r>
        <w:t>8</w:t>
      </w:r>
      <w:r>
        <w:fldChar w:fldCharType="end"/>
      </w:r>
    </w:p>
    <w:p w14:paraId="5207ABC2" w14:textId="3F5FBD4F" w:rsidR="00A60E00" w:rsidRDefault="00A60E00">
      <w:pPr>
        <w:pStyle w:val="TOC2"/>
        <w:rPr>
          <w:rFonts w:asciiTheme="minorHAnsi" w:eastAsiaTheme="minorEastAsia" w:hAnsiTheme="minorHAnsi" w:cstheme="minorBidi"/>
          <w:sz w:val="22"/>
          <w:szCs w:val="22"/>
          <w:lang w:eastAsia="ja-JP"/>
        </w:rPr>
      </w:pPr>
      <w:r w:rsidRPr="003037A1">
        <w:rPr>
          <w:rFonts w:cs="Arial"/>
          <w:b/>
          <w:lang w:eastAsia="en-GB"/>
        </w:rPr>
        <w:t>2.5</w:t>
      </w:r>
      <w:r>
        <w:rPr>
          <w:rFonts w:asciiTheme="minorHAnsi" w:eastAsiaTheme="minorEastAsia" w:hAnsiTheme="minorHAnsi" w:cstheme="minorBidi"/>
          <w:sz w:val="22"/>
          <w:szCs w:val="22"/>
          <w:lang w:eastAsia="ja-JP"/>
        </w:rPr>
        <w:tab/>
      </w:r>
      <w:r w:rsidRPr="003037A1">
        <w:rPr>
          <w:rFonts w:cs="Arial"/>
          <w:b/>
          <w:color w:val="000000"/>
          <w:lang w:eastAsia="en-GB"/>
        </w:rPr>
        <w:t xml:space="preserve">Correction to the </w:t>
      </w:r>
      <w:r w:rsidRPr="003037A1">
        <w:rPr>
          <w:rFonts w:cs="Arial"/>
          <w:b/>
          <w:bCs/>
          <w:color w:val="000000"/>
          <w:lang w:val="en-US" w:eastAsia="en-GB"/>
        </w:rPr>
        <w:t>function f_TC_11_5_4_IRAT_IMS2</w:t>
      </w:r>
      <w:r>
        <w:tab/>
      </w:r>
      <w:r>
        <w:fldChar w:fldCharType="begin"/>
      </w:r>
      <w:r>
        <w:instrText xml:space="preserve"> PAGEREF _Toc199967317 \h </w:instrText>
      </w:r>
      <w:r>
        <w:fldChar w:fldCharType="separate"/>
      </w:r>
      <w:r>
        <w:t>11</w:t>
      </w:r>
      <w:r>
        <w:fldChar w:fldCharType="end"/>
      </w:r>
    </w:p>
    <w:p w14:paraId="0B5520C0" w14:textId="663F3B22" w:rsidR="00A60E00" w:rsidRDefault="00A60E00">
      <w:pPr>
        <w:pStyle w:val="TOC2"/>
        <w:rPr>
          <w:rFonts w:asciiTheme="minorHAnsi" w:eastAsiaTheme="minorEastAsia" w:hAnsiTheme="minorHAnsi" w:cstheme="minorBidi"/>
          <w:sz w:val="22"/>
          <w:szCs w:val="22"/>
          <w:lang w:eastAsia="ja-JP"/>
        </w:rPr>
      </w:pPr>
      <w:r w:rsidRPr="003037A1">
        <w:rPr>
          <w:b/>
          <w:lang w:val="pt-BR"/>
        </w:rPr>
        <w:t>2.6</w:t>
      </w:r>
      <w:r>
        <w:rPr>
          <w:rFonts w:asciiTheme="minorHAnsi" w:eastAsiaTheme="minorEastAsia" w:hAnsiTheme="minorHAnsi" w:cstheme="minorBidi"/>
          <w:sz w:val="22"/>
          <w:szCs w:val="22"/>
          <w:lang w:eastAsia="ja-JP"/>
        </w:rPr>
        <w:tab/>
      </w:r>
      <w:r w:rsidRPr="003037A1">
        <w:rPr>
          <w:rFonts w:cs="Arial"/>
          <w:b/>
          <w:color w:val="000000"/>
          <w:lang w:eastAsia="en-GB"/>
        </w:rPr>
        <w:t>Correction</w:t>
      </w:r>
      <w:r w:rsidRPr="003037A1">
        <w:rPr>
          <w:b/>
          <w:lang w:val="pt-BR"/>
        </w:rPr>
        <w:t xml:space="preserve"> to testcase TC_11_5_4_NR5GC</w:t>
      </w:r>
      <w:r>
        <w:tab/>
      </w:r>
      <w:r>
        <w:fldChar w:fldCharType="begin"/>
      </w:r>
      <w:r>
        <w:instrText xml:space="preserve"> PAGEREF _Toc199967318 \h </w:instrText>
      </w:r>
      <w:r>
        <w:fldChar w:fldCharType="separate"/>
      </w:r>
      <w:r>
        <w:t>12</w:t>
      </w:r>
      <w:r>
        <w:fldChar w:fldCharType="end"/>
      </w:r>
    </w:p>
    <w:p w14:paraId="5BD60F1C" w14:textId="275586ED" w:rsidR="00A60E00" w:rsidRDefault="00A60E00">
      <w:pPr>
        <w:pStyle w:val="TOC2"/>
        <w:rPr>
          <w:rFonts w:asciiTheme="minorHAnsi" w:eastAsiaTheme="minorEastAsia" w:hAnsiTheme="minorHAnsi" w:cstheme="minorBidi"/>
          <w:sz w:val="22"/>
          <w:szCs w:val="22"/>
          <w:lang w:eastAsia="ja-JP"/>
        </w:rPr>
      </w:pPr>
      <w:r w:rsidRPr="003037A1">
        <w:rPr>
          <w:b/>
          <w:lang w:val="pt-BR"/>
        </w:rPr>
        <w:t>2.7</w:t>
      </w:r>
      <w:r>
        <w:rPr>
          <w:rFonts w:asciiTheme="minorHAnsi" w:eastAsiaTheme="minorEastAsia" w:hAnsiTheme="minorHAnsi" w:cstheme="minorBidi"/>
          <w:sz w:val="22"/>
          <w:szCs w:val="22"/>
          <w:lang w:eastAsia="ja-JP"/>
        </w:rPr>
        <w:tab/>
      </w:r>
      <w:r w:rsidRPr="003037A1">
        <w:rPr>
          <w:rFonts w:cs="Arial"/>
          <w:b/>
          <w:color w:val="000000"/>
          <w:lang w:eastAsia="en-GB"/>
        </w:rPr>
        <w:t>Correction</w:t>
      </w:r>
      <w:r w:rsidRPr="003037A1">
        <w:rPr>
          <w:b/>
          <w:lang w:val="pt-BR"/>
        </w:rPr>
        <w:t xml:space="preserve"> to function TC_11_5_4_NR5GC</w:t>
      </w:r>
      <w:r>
        <w:tab/>
      </w:r>
      <w:r>
        <w:fldChar w:fldCharType="begin"/>
      </w:r>
      <w:r>
        <w:instrText xml:space="preserve"> PAGEREF _Toc199967319 \h </w:instrText>
      </w:r>
      <w:r>
        <w:fldChar w:fldCharType="separate"/>
      </w:r>
      <w:r>
        <w:t>14</w:t>
      </w:r>
      <w:r>
        <w:fldChar w:fldCharType="end"/>
      </w:r>
    </w:p>
    <w:p w14:paraId="3E0E8934" w14:textId="673D5311" w:rsidR="00A60E00" w:rsidRDefault="00A60E00">
      <w:pPr>
        <w:pStyle w:val="TOC1"/>
        <w:rPr>
          <w:rFonts w:asciiTheme="minorHAnsi" w:eastAsiaTheme="minorEastAsia" w:hAnsiTheme="minorHAnsi" w:cstheme="minorBidi"/>
          <w:szCs w:val="22"/>
          <w:lang w:eastAsia="ja-JP"/>
        </w:rPr>
      </w:pPr>
      <w:r w:rsidRPr="003037A1">
        <w:rPr>
          <w:rFonts w:cs="Arial"/>
        </w:rPr>
        <w:t>3</w:t>
      </w:r>
      <w:r>
        <w:rPr>
          <w:rFonts w:asciiTheme="minorHAnsi" w:eastAsiaTheme="minorEastAsia" w:hAnsiTheme="minorHAnsi" w:cstheme="minorBidi"/>
          <w:szCs w:val="22"/>
          <w:lang w:eastAsia="ja-JP"/>
        </w:rPr>
        <w:tab/>
      </w:r>
      <w:r w:rsidRPr="003037A1">
        <w:rPr>
          <w:rFonts w:cs="Arial"/>
        </w:rPr>
        <w:t>Branches executed</w:t>
      </w:r>
      <w:r>
        <w:tab/>
      </w:r>
      <w:r>
        <w:fldChar w:fldCharType="begin"/>
      </w:r>
      <w:r>
        <w:instrText xml:space="preserve"> PAGEREF _Toc199967320 \h </w:instrText>
      </w:r>
      <w:r>
        <w:fldChar w:fldCharType="separate"/>
      </w:r>
      <w:r>
        <w:t>16</w:t>
      </w:r>
      <w:r>
        <w:fldChar w:fldCharType="end"/>
      </w:r>
    </w:p>
    <w:p w14:paraId="4EB2562C" w14:textId="686A85CC" w:rsidR="00A60E00" w:rsidRDefault="00A60E00">
      <w:pPr>
        <w:pStyle w:val="TOC1"/>
        <w:rPr>
          <w:rFonts w:asciiTheme="minorHAnsi" w:eastAsiaTheme="minorEastAsia" w:hAnsiTheme="minorHAnsi" w:cstheme="minorBidi"/>
          <w:szCs w:val="22"/>
          <w:lang w:eastAsia="ja-JP"/>
        </w:rPr>
      </w:pPr>
      <w:r w:rsidRPr="003037A1">
        <w:rPr>
          <w:rFonts w:cs="Arial"/>
        </w:rPr>
        <w:t>4</w:t>
      </w:r>
      <w:r>
        <w:rPr>
          <w:rFonts w:asciiTheme="minorHAnsi" w:eastAsiaTheme="minorEastAsia" w:hAnsiTheme="minorHAnsi" w:cstheme="minorBidi"/>
          <w:szCs w:val="22"/>
          <w:lang w:eastAsia="ja-JP"/>
        </w:rPr>
        <w:tab/>
      </w:r>
      <w:r w:rsidRPr="003037A1">
        <w:rPr>
          <w:rFonts w:cs="Arial"/>
        </w:rPr>
        <w:t>Execution Log Files</w:t>
      </w:r>
      <w:r>
        <w:tab/>
      </w:r>
      <w:r>
        <w:fldChar w:fldCharType="begin"/>
      </w:r>
      <w:r>
        <w:instrText xml:space="preserve"> PAGEREF _Toc199967321 \h </w:instrText>
      </w:r>
      <w:r>
        <w:fldChar w:fldCharType="separate"/>
      </w:r>
      <w:r>
        <w:t>16</w:t>
      </w:r>
      <w:r>
        <w:fldChar w:fldCharType="end"/>
      </w:r>
    </w:p>
    <w:p w14:paraId="2AA0BE5C" w14:textId="34511B6D" w:rsidR="00A60E00" w:rsidRDefault="00A60E00">
      <w:pPr>
        <w:pStyle w:val="TOC2"/>
        <w:rPr>
          <w:rFonts w:asciiTheme="minorHAnsi" w:eastAsiaTheme="minorEastAsia" w:hAnsiTheme="minorHAnsi" w:cstheme="minorBidi"/>
          <w:sz w:val="22"/>
          <w:szCs w:val="22"/>
          <w:lang w:eastAsia="ja-JP"/>
        </w:rPr>
      </w:pPr>
      <w:r w:rsidRPr="003037A1">
        <w:rPr>
          <w:b/>
          <w:lang w:val="en-US"/>
        </w:rPr>
        <w:t>4.1</w:t>
      </w:r>
      <w:r>
        <w:rPr>
          <w:rFonts w:asciiTheme="minorHAnsi" w:eastAsiaTheme="minorEastAsia" w:hAnsiTheme="minorHAnsi" w:cstheme="minorBidi"/>
          <w:sz w:val="22"/>
          <w:szCs w:val="22"/>
          <w:lang w:eastAsia="ja-JP"/>
        </w:rPr>
        <w:tab/>
      </w:r>
      <w:r w:rsidRPr="003037A1">
        <w:rPr>
          <w:b/>
          <w:lang w:val="en-US"/>
        </w:rPr>
        <w:t>Snapdragon Auto 5G Modem-RF Gen 2, Qualcomm Technologies</w:t>
      </w:r>
      <w:r>
        <w:tab/>
      </w:r>
      <w:r>
        <w:fldChar w:fldCharType="begin"/>
      </w:r>
      <w:r>
        <w:instrText xml:space="preserve"> PAGEREF _Toc199967322 \h </w:instrText>
      </w:r>
      <w:r>
        <w:fldChar w:fldCharType="separate"/>
      </w:r>
      <w:r>
        <w:t>16</w:t>
      </w:r>
      <w:r>
        <w:fldChar w:fldCharType="end"/>
      </w:r>
    </w:p>
    <w:p w14:paraId="73B3AA3B" w14:textId="17C45581" w:rsidR="00A60E00" w:rsidRDefault="00A60E00">
      <w:pPr>
        <w:pStyle w:val="TOC1"/>
        <w:rPr>
          <w:rFonts w:asciiTheme="minorHAnsi" w:eastAsiaTheme="minorEastAsia" w:hAnsiTheme="minorHAnsi" w:cstheme="minorBidi"/>
          <w:szCs w:val="22"/>
          <w:lang w:eastAsia="ja-JP"/>
        </w:rPr>
      </w:pPr>
      <w:r w:rsidRPr="003037A1">
        <w:rPr>
          <w:rFonts w:cs="Arial"/>
        </w:rPr>
        <w:t>5</w:t>
      </w:r>
      <w:r>
        <w:rPr>
          <w:rFonts w:asciiTheme="minorHAnsi" w:eastAsiaTheme="minorEastAsia" w:hAnsiTheme="minorHAnsi" w:cstheme="minorBidi"/>
          <w:szCs w:val="22"/>
          <w:lang w:eastAsia="ja-JP"/>
        </w:rPr>
        <w:tab/>
      </w:r>
      <w:r w:rsidRPr="003037A1">
        <w:rPr>
          <w:rFonts w:cs="Arial"/>
        </w:rPr>
        <w:t>References</w:t>
      </w:r>
      <w:r>
        <w:tab/>
      </w:r>
      <w:r>
        <w:fldChar w:fldCharType="begin"/>
      </w:r>
      <w:r>
        <w:instrText xml:space="preserve"> PAGEREF _Toc199967323 \h </w:instrText>
      </w:r>
      <w:r>
        <w:fldChar w:fldCharType="separate"/>
      </w:r>
      <w:r>
        <w:t>17</w:t>
      </w:r>
      <w:r>
        <w:fldChar w:fldCharType="end"/>
      </w:r>
    </w:p>
    <w:p w14:paraId="701E775A" w14:textId="4E969F54" w:rsidR="00C1654B" w:rsidRDefault="007A73E5" w:rsidP="007A73E5">
      <w:pPr>
        <w:rPr>
          <w:rFonts w:cs="Arial"/>
          <w:noProof/>
        </w:rPr>
      </w:pPr>
      <w:r>
        <w:rPr>
          <w:rFonts w:cs="Arial"/>
          <w:noProof/>
        </w:rPr>
        <w:fldChar w:fldCharType="end"/>
      </w:r>
    </w:p>
    <w:p w14:paraId="5BD5B3ED" w14:textId="77777777" w:rsidR="00C1654B" w:rsidRDefault="00C1654B">
      <w:pPr>
        <w:spacing w:after="0"/>
        <w:rPr>
          <w:rFonts w:cs="Arial"/>
          <w:noProof/>
        </w:rPr>
      </w:pPr>
      <w:r>
        <w:rPr>
          <w:rFonts w:cs="Arial"/>
          <w:noProof/>
        </w:rPr>
        <w:br w:type="page"/>
      </w:r>
    </w:p>
    <w:p w14:paraId="30646B3B" w14:textId="77777777" w:rsidR="00C1654B" w:rsidRPr="00D268E5" w:rsidRDefault="00C1654B" w:rsidP="00C1654B">
      <w:pPr>
        <w:pStyle w:val="Heading1"/>
        <w:numPr>
          <w:ilvl w:val="0"/>
          <w:numId w:val="2"/>
        </w:numPr>
        <w:autoSpaceDN w:val="0"/>
        <w:rPr>
          <w:rFonts w:cs="Arial"/>
        </w:rPr>
      </w:pPr>
      <w:bookmarkStart w:id="1" w:name="_Toc122434485"/>
      <w:bookmarkStart w:id="2" w:name="_Toc124106966"/>
      <w:bookmarkStart w:id="3" w:name="_Toc199967310"/>
      <w:r w:rsidRPr="00D268E5">
        <w:rPr>
          <w:rFonts w:cs="Arial"/>
        </w:rPr>
        <w:lastRenderedPageBreak/>
        <w:t>Overview</w:t>
      </w:r>
      <w:bookmarkEnd w:id="1"/>
      <w:bookmarkEnd w:id="2"/>
      <w:bookmarkEnd w:id="3"/>
    </w:p>
    <w:p w14:paraId="4692953C" w14:textId="37537A57" w:rsidR="004757E9" w:rsidRPr="004757E9" w:rsidRDefault="004757E9" w:rsidP="004757E9">
      <w:pPr>
        <w:pBdr>
          <w:top w:val="single" w:sz="4" w:space="3" w:color="00B050"/>
          <w:left w:val="single" w:sz="4" w:space="4" w:color="00B050"/>
          <w:bottom w:val="single" w:sz="4" w:space="1" w:color="00B050"/>
          <w:right w:val="single" w:sz="4" w:space="4" w:color="00B050"/>
        </w:pBdr>
        <w:tabs>
          <w:tab w:val="left" w:pos="2127"/>
        </w:tabs>
        <w:rPr>
          <w:rFonts w:cs="Arial"/>
        </w:rPr>
      </w:pPr>
      <w:r w:rsidRPr="004757E9">
        <w:rPr>
          <w:rFonts w:cs="Arial"/>
        </w:rPr>
        <w:t>This document lists all the essencial changes needed to correct problems in the TTCN implementation of NR5GC eCall over IMS testcase 11.5.</w:t>
      </w:r>
      <w:r>
        <w:rPr>
          <w:rFonts w:cs="Arial"/>
        </w:rPr>
        <w:t>4</w:t>
      </w:r>
      <w:r w:rsidRPr="004757E9">
        <w:rPr>
          <w:rFonts w:cs="Arial"/>
        </w:rPr>
        <w:t xml:space="preserve"> which is part of the</w:t>
      </w:r>
      <w:r>
        <w:rPr>
          <w:rFonts w:cs="Arial"/>
        </w:rPr>
        <w:t xml:space="preserve"> </w:t>
      </w:r>
      <w:r w:rsidRPr="004757E9">
        <w:rPr>
          <w:rFonts w:cs="Arial"/>
        </w:rPr>
        <w:t>iwd-TTCN3-B2024-06_D2</w:t>
      </w:r>
      <w:r>
        <w:rPr>
          <w:rFonts w:cs="Arial"/>
        </w:rPr>
        <w:t>5</w:t>
      </w:r>
      <w:r w:rsidRPr="004757E9">
        <w:rPr>
          <w:rFonts w:cs="Arial"/>
        </w:rPr>
        <w:t>wk</w:t>
      </w:r>
      <w:r>
        <w:rPr>
          <w:rFonts w:cs="Arial"/>
        </w:rPr>
        <w:t xml:space="preserve">11 </w:t>
      </w:r>
      <w:r w:rsidRPr="004757E9">
        <w:rPr>
          <w:rFonts w:cs="Arial"/>
        </w:rPr>
        <w:t xml:space="preserve">test suite. </w:t>
      </w:r>
    </w:p>
    <w:p w14:paraId="17C6A414" w14:textId="77777777" w:rsidR="001906B6" w:rsidRDefault="004757E9" w:rsidP="004757E9">
      <w:pPr>
        <w:pBdr>
          <w:top w:val="single" w:sz="4" w:space="3" w:color="00B050"/>
          <w:left w:val="single" w:sz="4" w:space="4" w:color="00B050"/>
          <w:bottom w:val="single" w:sz="4" w:space="1" w:color="00B050"/>
          <w:right w:val="single" w:sz="4" w:space="4" w:color="00B050"/>
        </w:pBdr>
        <w:tabs>
          <w:tab w:val="left" w:pos="2127"/>
        </w:tabs>
        <w:rPr>
          <w:rFonts w:cs="Arial"/>
        </w:rPr>
      </w:pPr>
      <w:r w:rsidRPr="004757E9">
        <w:rPr>
          <w:rFonts w:cs="Arial"/>
        </w:rPr>
        <w:t xml:space="preserve">With these changes applied the test case can be demonstrated to run with one or more UEs (see section 4). Execution log files are provided as evidence. </w:t>
      </w:r>
    </w:p>
    <w:p w14:paraId="6E67029F" w14:textId="77777777" w:rsidR="001906B6" w:rsidRPr="001906B6" w:rsidRDefault="001906B6" w:rsidP="001906B6">
      <w:pPr>
        <w:pBdr>
          <w:top w:val="single" w:sz="4" w:space="3" w:color="00B050"/>
          <w:left w:val="single" w:sz="4" w:space="4" w:color="00B050"/>
          <w:bottom w:val="single" w:sz="4" w:space="1" w:color="00B050"/>
          <w:right w:val="single" w:sz="4" w:space="4" w:color="00B050"/>
        </w:pBdr>
        <w:tabs>
          <w:tab w:val="left" w:pos="2127"/>
        </w:tabs>
        <w:rPr>
          <w:rFonts w:cs="Arial"/>
          <w:b/>
          <w:bCs/>
          <w:sz w:val="24"/>
          <w:lang w:eastAsia="ja-JP"/>
        </w:rPr>
      </w:pPr>
      <w:r w:rsidRPr="001906B6">
        <w:rPr>
          <w:rFonts w:cs="Arial"/>
          <w:b/>
          <w:bCs/>
          <w:sz w:val="24"/>
          <w:lang w:eastAsia="ja-JP"/>
        </w:rPr>
        <w:t xml:space="preserve">Contact: </w:t>
      </w:r>
      <w:r w:rsidRPr="001906B6">
        <w:rPr>
          <w:rFonts w:cs="Arial"/>
          <w:b/>
          <w:bCs/>
          <w:sz w:val="24"/>
          <w:lang w:eastAsia="ja-JP"/>
        </w:rPr>
        <w:tab/>
        <w:t>Narendra Kalahasti</w:t>
      </w:r>
    </w:p>
    <w:p w14:paraId="00DC776A" w14:textId="4651070A" w:rsidR="001906B6" w:rsidRPr="001906B6" w:rsidRDefault="001906B6" w:rsidP="001906B6">
      <w:pPr>
        <w:pBdr>
          <w:top w:val="single" w:sz="4" w:space="3" w:color="00B050"/>
          <w:left w:val="single" w:sz="4" w:space="4" w:color="00B050"/>
          <w:bottom w:val="single" w:sz="4" w:space="1" w:color="00B050"/>
          <w:right w:val="single" w:sz="4" w:space="4" w:color="00B050"/>
        </w:pBdr>
        <w:tabs>
          <w:tab w:val="left" w:pos="2127"/>
        </w:tabs>
        <w:rPr>
          <w:rFonts w:cs="Arial"/>
          <w:b/>
          <w:bCs/>
          <w:sz w:val="24"/>
          <w:lang w:eastAsia="ja-JP"/>
        </w:rPr>
      </w:pPr>
      <w:r w:rsidRPr="001906B6">
        <w:rPr>
          <w:rFonts w:cs="Arial"/>
          <w:b/>
          <w:bCs/>
          <w:sz w:val="24"/>
          <w:lang w:eastAsia="ja-JP"/>
        </w:rPr>
        <w:tab/>
      </w:r>
      <w:hyperlink r:id="rId22" w:history="1">
        <w:r w:rsidRPr="001906B6">
          <w:rPr>
            <w:rStyle w:val="Hyperlink"/>
            <w:rFonts w:cs="Arial"/>
            <w:b/>
            <w:bCs/>
            <w:sz w:val="24"/>
            <w:lang w:eastAsia="ja-JP"/>
          </w:rPr>
          <w:t>Narendra.kalahasti@anritsu.com</w:t>
        </w:r>
      </w:hyperlink>
    </w:p>
    <w:p w14:paraId="24DDD57B" w14:textId="77777777" w:rsidR="001906B6" w:rsidRPr="001906B6" w:rsidRDefault="001906B6" w:rsidP="001906B6">
      <w:pPr>
        <w:pBdr>
          <w:top w:val="single" w:sz="4" w:space="3" w:color="00B050"/>
          <w:left w:val="single" w:sz="4" w:space="4" w:color="00B050"/>
          <w:bottom w:val="single" w:sz="4" w:space="1" w:color="00B050"/>
          <w:right w:val="single" w:sz="4" w:space="4" w:color="00B050"/>
        </w:pBdr>
        <w:tabs>
          <w:tab w:val="left" w:pos="2127"/>
        </w:tabs>
        <w:rPr>
          <w:rFonts w:cs="Arial"/>
          <w:b/>
          <w:bCs/>
          <w:sz w:val="24"/>
          <w:lang w:eastAsia="ja-JP"/>
        </w:rPr>
      </w:pPr>
      <w:r w:rsidRPr="001906B6">
        <w:rPr>
          <w:rFonts w:cs="Arial"/>
          <w:b/>
          <w:bCs/>
          <w:sz w:val="24"/>
          <w:lang w:eastAsia="ja-JP"/>
        </w:rPr>
        <w:tab/>
        <w:t>Juan Garcia Martin</w:t>
      </w:r>
    </w:p>
    <w:p w14:paraId="6C3F74B7" w14:textId="663F9ED8" w:rsidR="001906B6" w:rsidRPr="001906B6" w:rsidRDefault="001906B6" w:rsidP="001906B6">
      <w:pPr>
        <w:pBdr>
          <w:top w:val="single" w:sz="4" w:space="3" w:color="00B050"/>
          <w:left w:val="single" w:sz="4" w:space="4" w:color="00B050"/>
          <w:bottom w:val="single" w:sz="4" w:space="1" w:color="00B050"/>
          <w:right w:val="single" w:sz="4" w:space="4" w:color="00B050"/>
        </w:pBdr>
        <w:tabs>
          <w:tab w:val="left" w:pos="2127"/>
        </w:tabs>
        <w:rPr>
          <w:rFonts w:cs="Arial"/>
          <w:b/>
          <w:bCs/>
          <w:sz w:val="24"/>
          <w:lang w:eastAsia="ja-JP"/>
        </w:rPr>
      </w:pPr>
      <w:r w:rsidRPr="001906B6">
        <w:rPr>
          <w:rFonts w:cs="Arial"/>
          <w:b/>
          <w:bCs/>
          <w:sz w:val="24"/>
          <w:lang w:eastAsia="ja-JP"/>
        </w:rPr>
        <w:tab/>
      </w:r>
      <w:hyperlink r:id="rId23" w:history="1">
        <w:r w:rsidRPr="001906B6">
          <w:rPr>
            <w:rStyle w:val="Hyperlink"/>
            <w:rFonts w:cs="Arial"/>
            <w:b/>
            <w:bCs/>
            <w:sz w:val="24"/>
            <w:lang w:eastAsia="ja-JP"/>
          </w:rPr>
          <w:t>Juan.GarciaMartin@rohde-schwarz.com</w:t>
        </w:r>
      </w:hyperlink>
    </w:p>
    <w:p w14:paraId="311B9B56" w14:textId="52F6284B" w:rsidR="00C1654B" w:rsidRPr="00D268E5" w:rsidRDefault="00C1654B" w:rsidP="001906B6">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p>
    <w:p w14:paraId="0B22F0A9" w14:textId="77777777" w:rsidR="00C1654B" w:rsidRPr="00D268E5" w:rsidRDefault="00C1654B" w:rsidP="00C1654B">
      <w:pPr>
        <w:pStyle w:val="Heading2"/>
        <w:numPr>
          <w:ilvl w:val="1"/>
          <w:numId w:val="1"/>
        </w:numPr>
        <w:pBdr>
          <w:top w:val="single" w:sz="4" w:space="3" w:color="00B050"/>
          <w:left w:val="single" w:sz="4" w:space="4" w:color="00B050"/>
          <w:bottom w:val="single" w:sz="4" w:space="1" w:color="00B050"/>
          <w:right w:val="single" w:sz="4" w:space="4" w:color="00B050"/>
        </w:pBdr>
        <w:tabs>
          <w:tab w:val="clear" w:pos="1566"/>
          <w:tab w:val="num" w:pos="576"/>
        </w:tabs>
        <w:ind w:left="576"/>
        <w:rPr>
          <w:sz w:val="28"/>
          <w:szCs w:val="28"/>
        </w:rPr>
      </w:pPr>
      <w:bookmarkStart w:id="4" w:name="_Toc124106967"/>
      <w:bookmarkStart w:id="5" w:name="_Toc199967311"/>
      <w:r w:rsidRPr="00D268E5">
        <w:rPr>
          <w:sz w:val="28"/>
          <w:szCs w:val="28"/>
        </w:rPr>
        <w:t>Verification Test Summary</w:t>
      </w:r>
      <w:bookmarkEnd w:id="4"/>
      <w:bookmarkEnd w:id="5"/>
      <w:r w:rsidRPr="00D268E5">
        <w:rPr>
          <w:sz w:val="28"/>
          <w:szCs w:val="28"/>
        </w:rPr>
        <w:t xml:space="preserve"> </w:t>
      </w:r>
    </w:p>
    <w:p w14:paraId="567742A2" w14:textId="15B07CD2" w:rsidR="00C1654B" w:rsidRPr="004C43D5" w:rsidRDefault="00C1654B" w:rsidP="00C1654B">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D268E5">
        <w:rPr>
          <w:rFonts w:cs="Arial"/>
          <w:lang w:eastAsia="ja-JP"/>
        </w:rPr>
        <w:t xml:space="preserve">Test Case: </w:t>
      </w:r>
      <w:r w:rsidRPr="00D268E5">
        <w:rPr>
          <w:rFonts w:cs="Arial"/>
          <w:lang w:eastAsia="ja-JP"/>
        </w:rPr>
        <w:tab/>
      </w:r>
      <w:r w:rsidR="00B31E19">
        <w:t>11.5.</w:t>
      </w:r>
      <w:r w:rsidR="00812124">
        <w:t>4</w:t>
      </w:r>
      <w:r w:rsidR="00942D5E">
        <w:t>.NR5GC</w:t>
      </w:r>
    </w:p>
    <w:p w14:paraId="38442661" w14:textId="0FA531DB" w:rsidR="00C1654B" w:rsidRPr="004C43D5" w:rsidRDefault="00C1654B" w:rsidP="00C1654B">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ATS Version:</w:t>
      </w:r>
      <w:r w:rsidRPr="004C43D5">
        <w:rPr>
          <w:lang w:eastAsia="ja-JP"/>
        </w:rPr>
        <w:tab/>
      </w:r>
      <w:r w:rsidR="00812124" w:rsidRPr="00812124">
        <w:rPr>
          <w:lang w:val="en-US"/>
        </w:rPr>
        <w:t>iwd-TTCN3-B2024-06_D25wk11</w:t>
      </w:r>
    </w:p>
    <w:p w14:paraId="6D639DAB" w14:textId="52FC6BFA" w:rsidR="00617DD7" w:rsidRPr="00B751E9" w:rsidRDefault="00C1654B" w:rsidP="00EF475C">
      <w:pPr>
        <w:pBdr>
          <w:top w:val="single" w:sz="4" w:space="3" w:color="00B050"/>
          <w:left w:val="single" w:sz="4" w:space="4" w:color="00B050"/>
          <w:bottom w:val="single" w:sz="4" w:space="1" w:color="00B050"/>
          <w:right w:val="single" w:sz="4" w:space="4" w:color="00B050"/>
        </w:pBdr>
        <w:tabs>
          <w:tab w:val="left" w:pos="2410"/>
        </w:tabs>
        <w:spacing w:before="60" w:after="60"/>
        <w:rPr>
          <w:b/>
          <w:bCs/>
          <w:lang w:eastAsia="ja-JP"/>
        </w:rPr>
      </w:pPr>
      <w:r w:rsidRPr="004C43D5">
        <w:rPr>
          <w:lang w:eastAsia="ja-JP"/>
        </w:rPr>
        <w:t>System Simulator used:</w:t>
      </w:r>
      <w:r w:rsidRPr="004C43D5">
        <w:rPr>
          <w:lang w:eastAsia="ja-JP"/>
        </w:rPr>
        <w:tab/>
      </w:r>
      <w:r w:rsidR="00617DD7" w:rsidRPr="00B751E9">
        <w:rPr>
          <w:b/>
          <w:bCs/>
          <w:lang w:eastAsia="ja-JP"/>
        </w:rPr>
        <w:t>Anritsu Protocol Conformance Test System ME7834NR</w:t>
      </w:r>
    </w:p>
    <w:p w14:paraId="298135CD" w14:textId="63626EE5" w:rsidR="00EF475C" w:rsidRPr="00B751E9" w:rsidRDefault="00174F1A" w:rsidP="00EF475C">
      <w:pPr>
        <w:pBdr>
          <w:top w:val="single" w:sz="4" w:space="3" w:color="00B050"/>
          <w:left w:val="single" w:sz="4" w:space="4" w:color="00B050"/>
          <w:bottom w:val="single" w:sz="4" w:space="1" w:color="00B050"/>
          <w:right w:val="single" w:sz="4" w:space="4" w:color="00B050"/>
        </w:pBdr>
        <w:tabs>
          <w:tab w:val="left" w:pos="2410"/>
        </w:tabs>
        <w:spacing w:before="60" w:after="60"/>
        <w:rPr>
          <w:b/>
          <w:bCs/>
          <w:lang w:eastAsia="ja-JP"/>
        </w:rPr>
      </w:pPr>
      <w:r w:rsidRPr="00B751E9">
        <w:rPr>
          <w:b/>
          <w:bCs/>
          <w:lang w:eastAsia="ja-JP"/>
        </w:rPr>
        <w:tab/>
      </w:r>
      <w:r w:rsidR="00EF475C" w:rsidRPr="00B751E9">
        <w:rPr>
          <w:b/>
          <w:bCs/>
          <w:lang w:eastAsia="ja-JP"/>
        </w:rPr>
        <w:t>R&amp;S® 5G Protocol Conformance Test platform</w:t>
      </w:r>
      <w:bookmarkStart w:id="6" w:name="_Hlk37919671"/>
    </w:p>
    <w:bookmarkEnd w:id="6"/>
    <w:p w14:paraId="5CF9B5CA" w14:textId="51A02C81" w:rsidR="00747834" w:rsidRPr="00D268E5" w:rsidRDefault="00C1654B" w:rsidP="00747834">
      <w:pPr>
        <w:pBdr>
          <w:top w:val="single" w:sz="4" w:space="3" w:color="00B050"/>
          <w:left w:val="single" w:sz="4" w:space="4" w:color="00B050"/>
          <w:bottom w:val="single" w:sz="4" w:space="1" w:color="00B050"/>
          <w:right w:val="single" w:sz="4" w:space="4" w:color="00B050"/>
        </w:pBdr>
        <w:tabs>
          <w:tab w:val="left" w:pos="2410"/>
        </w:tabs>
        <w:spacing w:before="60" w:after="60"/>
      </w:pPr>
      <w:r w:rsidRPr="004C43D5">
        <w:rPr>
          <w:lang w:eastAsia="ja-JP"/>
        </w:rPr>
        <w:t>UE used:</w:t>
      </w:r>
      <w:r w:rsidRPr="004C43D5">
        <w:rPr>
          <w:lang w:eastAsia="ja-JP"/>
        </w:rPr>
        <w:tab/>
      </w:r>
      <w:bookmarkStart w:id="7" w:name="_Hlk132292827"/>
      <w:r w:rsidR="00B751E9" w:rsidRPr="009F0511">
        <w:rPr>
          <w:rFonts w:cs="Arial"/>
          <w:b/>
          <w:lang w:eastAsia="ja-JP"/>
        </w:rPr>
        <w:t>Snapdragon Auto 5G Modem-RF Gen 2, Qualcomm Technologies</w:t>
      </w:r>
    </w:p>
    <w:bookmarkEnd w:id="7"/>
    <w:p w14:paraId="72BFE8B0" w14:textId="3C8B8C60" w:rsidR="00C1654B" w:rsidRPr="00D268E5" w:rsidRDefault="00C1654B" w:rsidP="00C1654B">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D268E5">
        <w:rPr>
          <w:lang w:eastAsia="ja-JP"/>
        </w:rPr>
        <w:t>Verification Status:</w:t>
      </w:r>
      <w:r w:rsidRPr="00D268E5">
        <w:rPr>
          <w:lang w:eastAsia="ja-JP"/>
        </w:rPr>
        <w:tab/>
        <w:t>PASS</w:t>
      </w:r>
    </w:p>
    <w:p w14:paraId="2BA16C59" w14:textId="77777777" w:rsidR="007A73E5" w:rsidRDefault="007A73E5" w:rsidP="007A73E5">
      <w:pPr>
        <w:rPr>
          <w:b/>
          <w:sz w:val="24"/>
          <w:lang w:eastAsia="ja-JP"/>
        </w:rPr>
      </w:pPr>
    </w:p>
    <w:p w14:paraId="6AC66B7F" w14:textId="77777777" w:rsidR="007A73E5" w:rsidRDefault="007A73E5" w:rsidP="004717EA">
      <w:pPr>
        <w:pStyle w:val="Heading1"/>
        <w:numPr>
          <w:ilvl w:val="0"/>
          <w:numId w:val="1"/>
        </w:numPr>
        <w:overflowPunct w:val="0"/>
        <w:autoSpaceDE w:val="0"/>
        <w:autoSpaceDN w:val="0"/>
        <w:adjustRightInd w:val="0"/>
        <w:rPr>
          <w:b/>
        </w:rPr>
      </w:pPr>
      <w:bookmarkStart w:id="8" w:name="_Toc122434488"/>
      <w:bookmarkStart w:id="9" w:name="_Toc295288959"/>
      <w:bookmarkStart w:id="10" w:name="_Toc199967312"/>
      <w:r w:rsidRPr="00854C55">
        <w:rPr>
          <w:b/>
        </w:rPr>
        <w:t>Corrections required</w:t>
      </w:r>
      <w:bookmarkEnd w:id="8"/>
      <w:bookmarkEnd w:id="9"/>
      <w:bookmarkEnd w:id="10"/>
    </w:p>
    <w:p w14:paraId="5916C6D2" w14:textId="29840EA0" w:rsidR="00AD2144" w:rsidRPr="003D65E8" w:rsidRDefault="001925FB" w:rsidP="00542353">
      <w:pPr>
        <w:pStyle w:val="Heading2"/>
        <w:numPr>
          <w:ilvl w:val="1"/>
          <w:numId w:val="2"/>
        </w:numPr>
        <w:tabs>
          <w:tab w:val="clear" w:pos="1566"/>
          <w:tab w:val="num" w:pos="990"/>
        </w:tabs>
        <w:overflowPunct w:val="0"/>
        <w:autoSpaceDE w:val="0"/>
        <w:autoSpaceDN w:val="0"/>
        <w:adjustRightInd w:val="0"/>
        <w:spacing w:before="480"/>
        <w:ind w:left="540"/>
        <w:rPr>
          <w:rFonts w:cs="Arial"/>
          <w:b/>
          <w:color w:val="000000"/>
          <w:lang w:eastAsia="en-GB"/>
        </w:rPr>
      </w:pPr>
      <w:bookmarkStart w:id="11" w:name="_Toc199967313"/>
      <w:r>
        <w:rPr>
          <w:rFonts w:cs="Arial"/>
          <w:b/>
          <w:color w:val="000000"/>
          <w:lang w:eastAsia="en-GB"/>
        </w:rPr>
        <w:t xml:space="preserve">New function </w:t>
      </w:r>
      <w:r w:rsidR="00DE1DCE" w:rsidRPr="00DE1DCE">
        <w:rPr>
          <w:rFonts w:cs="Arial"/>
          <w:b/>
          <w:color w:val="000000"/>
          <w:lang w:eastAsia="en-GB"/>
        </w:rPr>
        <w:t>f_TC_11_5_4_NR5GC_IMS1</w:t>
      </w:r>
      <w:bookmarkEnd w:id="11"/>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AD2144" w14:paraId="0FF72A31" w14:textId="77777777" w:rsidTr="008C78B2">
        <w:tc>
          <w:tcPr>
            <w:tcW w:w="1985" w:type="dxa"/>
            <w:tcBorders>
              <w:top w:val="single" w:sz="4" w:space="0" w:color="auto"/>
              <w:left w:val="single" w:sz="4" w:space="0" w:color="auto"/>
              <w:bottom w:val="single" w:sz="4" w:space="0" w:color="auto"/>
              <w:right w:val="single" w:sz="4" w:space="0" w:color="auto"/>
            </w:tcBorders>
            <w:hideMark/>
          </w:tcPr>
          <w:p w14:paraId="59D63E7A" w14:textId="77777777" w:rsidR="00AD2144" w:rsidRDefault="00AD2144" w:rsidP="008C78B2">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0B27C682" w14:textId="005C20F7" w:rsidR="00AD2144" w:rsidRPr="00FA530C" w:rsidRDefault="001925FB" w:rsidP="008C78B2">
            <w:pPr>
              <w:pStyle w:val="CRCoverPage"/>
              <w:spacing w:after="0"/>
              <w:rPr>
                <w:noProof/>
              </w:rPr>
            </w:pPr>
            <w:r w:rsidRPr="001925FB">
              <w:rPr>
                <w:noProof/>
              </w:rPr>
              <w:t>f_TC_11_5_4_NR5GC_IMS1</w:t>
            </w:r>
          </w:p>
        </w:tc>
      </w:tr>
      <w:tr w:rsidR="00AD2144" w14:paraId="3C74C2CE" w14:textId="77777777" w:rsidTr="008C78B2">
        <w:trPr>
          <w:trHeight w:val="350"/>
        </w:trPr>
        <w:tc>
          <w:tcPr>
            <w:tcW w:w="1985" w:type="dxa"/>
            <w:tcBorders>
              <w:top w:val="single" w:sz="4" w:space="0" w:color="auto"/>
              <w:left w:val="single" w:sz="4" w:space="0" w:color="auto"/>
              <w:bottom w:val="single" w:sz="4" w:space="0" w:color="auto"/>
              <w:right w:val="single" w:sz="4" w:space="0" w:color="auto"/>
            </w:tcBorders>
            <w:hideMark/>
          </w:tcPr>
          <w:p w14:paraId="181A5FC9" w14:textId="77777777" w:rsidR="00AD2144" w:rsidRDefault="00AD2144" w:rsidP="008C78B2">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0F369813" w14:textId="484EC96D" w:rsidR="00AD2144" w:rsidRPr="00AD4ADA" w:rsidRDefault="001925FB" w:rsidP="006E1B84">
            <w:pPr>
              <w:pStyle w:val="CRCoverPage"/>
              <w:spacing w:after="0"/>
              <w:rPr>
                <w:noProof/>
              </w:rPr>
            </w:pPr>
            <w:r>
              <w:rPr>
                <w:noProof/>
              </w:rPr>
              <w:t>Normal IMS registration will be expected on LTE, default IMS PTC will expect it on NR. A new function needs to be created to specify IMS registration onn LTE RAT.</w:t>
            </w:r>
          </w:p>
        </w:tc>
      </w:tr>
      <w:tr w:rsidR="00AD2144" w14:paraId="403781C5" w14:textId="77777777" w:rsidTr="008C78B2">
        <w:tc>
          <w:tcPr>
            <w:tcW w:w="1985" w:type="dxa"/>
            <w:tcBorders>
              <w:top w:val="single" w:sz="4" w:space="0" w:color="auto"/>
              <w:left w:val="single" w:sz="4" w:space="0" w:color="auto"/>
              <w:bottom w:val="single" w:sz="4" w:space="0" w:color="auto"/>
              <w:right w:val="single" w:sz="4" w:space="0" w:color="auto"/>
            </w:tcBorders>
            <w:hideMark/>
          </w:tcPr>
          <w:p w14:paraId="666231A0" w14:textId="77777777" w:rsidR="00AD2144" w:rsidRDefault="00AD2144" w:rsidP="008C78B2">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4019FE24" w14:textId="119226BA" w:rsidR="00F0527A" w:rsidRPr="001124B3" w:rsidRDefault="001925FB" w:rsidP="00AA2ECD">
            <w:pPr>
              <w:pStyle w:val="CRCoverPage"/>
              <w:spacing w:after="0"/>
              <w:rPr>
                <w:noProof/>
              </w:rPr>
            </w:pPr>
            <w:r>
              <w:rPr>
                <w:noProof/>
              </w:rPr>
              <w:t>New function added to expect normal IMS registration on LTE instead of NR.</w:t>
            </w:r>
          </w:p>
        </w:tc>
      </w:tr>
      <w:tr w:rsidR="00AD2144" w14:paraId="7E4643AC" w14:textId="77777777" w:rsidTr="008C78B2">
        <w:tc>
          <w:tcPr>
            <w:tcW w:w="1985" w:type="dxa"/>
            <w:tcBorders>
              <w:top w:val="single" w:sz="4" w:space="0" w:color="auto"/>
              <w:left w:val="single" w:sz="4" w:space="0" w:color="auto"/>
              <w:bottom w:val="single" w:sz="4" w:space="0" w:color="auto"/>
              <w:right w:val="single" w:sz="4" w:space="0" w:color="auto"/>
            </w:tcBorders>
            <w:hideMark/>
          </w:tcPr>
          <w:p w14:paraId="2C7A427A" w14:textId="77777777" w:rsidR="00AD2144" w:rsidRDefault="00AD2144" w:rsidP="008C78B2">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hideMark/>
          </w:tcPr>
          <w:p w14:paraId="695508FA" w14:textId="59F75C69" w:rsidR="00AD2144" w:rsidRPr="00CC39F9" w:rsidRDefault="00241E8A" w:rsidP="008C78B2">
            <w:pPr>
              <w:spacing w:after="0"/>
              <w:rPr>
                <w:rFonts w:ascii="Arial" w:hAnsi="Arial" w:cs="Arial"/>
                <w:lang w:eastAsia="en-GB"/>
              </w:rPr>
            </w:pPr>
            <w:r w:rsidRPr="00241E8A">
              <w:rPr>
                <w:rFonts w:ascii="Arial" w:hAnsi="Arial" w:cs="Arial"/>
                <w:lang w:eastAsia="en-GB"/>
              </w:rPr>
              <w:t>ECall_IRAT_NR5GC_IMS</w:t>
            </w:r>
          </w:p>
        </w:tc>
      </w:tr>
      <w:tr w:rsidR="00AD2144" w14:paraId="2DF04C94" w14:textId="77777777" w:rsidTr="008C78B2">
        <w:tc>
          <w:tcPr>
            <w:tcW w:w="1985" w:type="dxa"/>
            <w:tcBorders>
              <w:top w:val="single" w:sz="4" w:space="0" w:color="auto"/>
              <w:left w:val="single" w:sz="4" w:space="0" w:color="auto"/>
              <w:bottom w:val="single" w:sz="4" w:space="0" w:color="auto"/>
              <w:right w:val="single" w:sz="4" w:space="0" w:color="auto"/>
            </w:tcBorders>
            <w:hideMark/>
          </w:tcPr>
          <w:p w14:paraId="689F0A0E" w14:textId="77777777" w:rsidR="00AD2144" w:rsidRDefault="00AD2144" w:rsidP="008C78B2">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38519C92" w14:textId="21744AB9" w:rsidR="00AD2144" w:rsidRDefault="00AD2144" w:rsidP="008C78B2">
            <w:pPr>
              <w:rPr>
                <w:rFonts w:ascii="Arial" w:hAnsi="Arial"/>
                <w:highlight w:val="cyan"/>
                <w:lang w:eastAsia="zh-CN"/>
              </w:rPr>
            </w:pPr>
          </w:p>
        </w:tc>
      </w:tr>
    </w:tbl>
    <w:p w14:paraId="76B6A4CD" w14:textId="77777777" w:rsidR="00AD2144" w:rsidRDefault="00AD2144" w:rsidP="00AD2144">
      <w:pPr>
        <w:spacing w:after="0"/>
        <w:rPr>
          <w:rFonts w:ascii="Arial" w:hAnsi="Arial"/>
          <w:b/>
          <w:lang w:eastAsia="en-GB"/>
        </w:rPr>
      </w:pPr>
    </w:p>
    <w:p w14:paraId="57DD40E9" w14:textId="77777777" w:rsidR="00AD2144" w:rsidRDefault="00AD2144" w:rsidP="00AD2144">
      <w:pPr>
        <w:spacing w:after="0"/>
        <w:rPr>
          <w:rFonts w:ascii="Arial" w:hAnsi="Arial"/>
          <w:b/>
          <w:lang w:eastAsia="en-GB"/>
        </w:rPr>
      </w:pPr>
      <w:r w:rsidRPr="002249E0">
        <w:rPr>
          <w:rFonts w:ascii="Arial" w:hAnsi="Arial"/>
          <w:b/>
          <w:lang w:eastAsia="en-GB"/>
        </w:rPr>
        <w:t xml:space="preserve">    </w:t>
      </w:r>
    </w:p>
    <w:p w14:paraId="5E100EF9" w14:textId="45A5AEAC" w:rsidR="00AD2144" w:rsidRDefault="001925FB" w:rsidP="00AD2144">
      <w:pPr>
        <w:spacing w:after="0"/>
        <w:rPr>
          <w:rFonts w:ascii="Arial" w:hAnsi="Arial"/>
          <w:b/>
          <w:lang w:eastAsia="en-GB"/>
        </w:rPr>
      </w:pPr>
      <w:r>
        <w:rPr>
          <w:rFonts w:ascii="Arial" w:hAnsi="Arial"/>
          <w:b/>
          <w:lang w:eastAsia="en-GB"/>
        </w:rPr>
        <w:t>New function</w:t>
      </w:r>
      <w:r w:rsidR="00AD2144">
        <w:rPr>
          <w:rFonts w:ascii="Arial" w:hAnsi="Arial"/>
          <w:b/>
          <w:lang w:eastAsia="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AD2144" w:rsidRPr="00CD057D" w14:paraId="31C15E0E" w14:textId="77777777" w:rsidTr="008C78B2">
        <w:tc>
          <w:tcPr>
            <w:tcW w:w="13575" w:type="dxa"/>
            <w:tcBorders>
              <w:top w:val="single" w:sz="4" w:space="0" w:color="auto"/>
              <w:left w:val="single" w:sz="4" w:space="0" w:color="auto"/>
              <w:bottom w:val="single" w:sz="4" w:space="0" w:color="auto"/>
              <w:right w:val="single" w:sz="4" w:space="0" w:color="auto"/>
            </w:tcBorders>
          </w:tcPr>
          <w:p w14:paraId="1EB99724" w14:textId="48B9ED52" w:rsidR="001925FB" w:rsidRPr="001925FB" w:rsidRDefault="001925FB" w:rsidP="001925FB">
            <w:pPr>
              <w:autoSpaceDE w:val="0"/>
              <w:autoSpaceDN w:val="0"/>
              <w:adjustRightInd w:val="0"/>
              <w:spacing w:after="0"/>
              <w:rPr>
                <w:rFonts w:ascii="Courier New" w:hAnsi="Courier New" w:cs="Courier New"/>
                <w:bCs/>
                <w:color w:val="000000"/>
                <w:lang w:eastAsia="de-DE"/>
              </w:rPr>
            </w:pPr>
            <w:r w:rsidRPr="001925FB">
              <w:rPr>
                <w:rFonts w:ascii="Courier New" w:hAnsi="Courier New" w:cs="Courier New"/>
                <w:bCs/>
                <w:color w:val="000000"/>
                <w:lang w:eastAsia="de-DE"/>
              </w:rPr>
              <w:t xml:space="preserve">  function f_TC_11_5_</w:t>
            </w:r>
            <w:r>
              <w:rPr>
                <w:rFonts w:ascii="Courier New" w:hAnsi="Courier New" w:cs="Courier New"/>
                <w:bCs/>
                <w:color w:val="000000"/>
                <w:lang w:eastAsia="de-DE"/>
              </w:rPr>
              <w:t>4</w:t>
            </w:r>
            <w:r w:rsidRPr="001925FB">
              <w:rPr>
                <w:rFonts w:ascii="Courier New" w:hAnsi="Courier New" w:cs="Courier New"/>
                <w:bCs/>
                <w:color w:val="000000"/>
                <w:lang w:eastAsia="de-DE"/>
              </w:rPr>
              <w:t xml:space="preserve">_NR5GC_IMS1() runs on IMS_PTC </w:t>
            </w:r>
          </w:p>
          <w:p w14:paraId="50E80E3A" w14:textId="77777777" w:rsidR="001925FB" w:rsidRPr="001925FB" w:rsidRDefault="001925FB" w:rsidP="001925FB">
            <w:pPr>
              <w:autoSpaceDE w:val="0"/>
              <w:autoSpaceDN w:val="0"/>
              <w:adjustRightInd w:val="0"/>
              <w:spacing w:after="0"/>
              <w:rPr>
                <w:rFonts w:ascii="Courier New" w:hAnsi="Courier New" w:cs="Courier New"/>
                <w:bCs/>
                <w:color w:val="000000"/>
                <w:lang w:eastAsia="de-DE"/>
              </w:rPr>
            </w:pPr>
            <w:r w:rsidRPr="001925FB">
              <w:rPr>
                <w:rFonts w:ascii="Courier New" w:hAnsi="Courier New" w:cs="Courier New"/>
                <w:bCs/>
                <w:color w:val="000000"/>
                <w:lang w:eastAsia="de-DE"/>
              </w:rPr>
              <w:t xml:space="preserve">  {</w:t>
            </w:r>
          </w:p>
          <w:p w14:paraId="7176B237" w14:textId="77777777" w:rsidR="001925FB" w:rsidRPr="001925FB" w:rsidRDefault="001925FB" w:rsidP="001925FB">
            <w:pPr>
              <w:autoSpaceDE w:val="0"/>
              <w:autoSpaceDN w:val="0"/>
              <w:adjustRightInd w:val="0"/>
              <w:spacing w:after="0"/>
              <w:rPr>
                <w:rFonts w:ascii="Courier New" w:hAnsi="Courier New" w:cs="Courier New"/>
                <w:bCs/>
                <w:color w:val="000000"/>
                <w:lang w:eastAsia="de-DE"/>
              </w:rPr>
            </w:pPr>
            <w:r w:rsidRPr="001925FB">
              <w:rPr>
                <w:rFonts w:ascii="Courier New" w:hAnsi="Courier New" w:cs="Courier New"/>
                <w:bCs/>
                <w:color w:val="000000"/>
                <w:lang w:eastAsia="de-DE"/>
              </w:rPr>
              <w:t xml:space="preserve">    f_IMS_PTC_Init();</w:t>
            </w:r>
          </w:p>
          <w:p w14:paraId="1D2575A3" w14:textId="13FF6B09" w:rsidR="001925FB" w:rsidRPr="001925FB" w:rsidRDefault="001925FB" w:rsidP="001925FB">
            <w:pPr>
              <w:autoSpaceDE w:val="0"/>
              <w:autoSpaceDN w:val="0"/>
              <w:adjustRightInd w:val="0"/>
              <w:spacing w:after="0"/>
              <w:rPr>
                <w:rFonts w:ascii="Courier New" w:hAnsi="Courier New" w:cs="Courier New"/>
                <w:bCs/>
                <w:color w:val="000000"/>
                <w:lang w:eastAsia="de-DE"/>
              </w:rPr>
            </w:pPr>
            <w:r w:rsidRPr="001925FB">
              <w:rPr>
                <w:rFonts w:ascii="Courier New" w:hAnsi="Courier New" w:cs="Courier New"/>
                <w:bCs/>
                <w:color w:val="000000"/>
                <w:lang w:eastAsia="de-DE"/>
              </w:rPr>
              <w:t xml:space="preserve">    f_IMS_Registration(OtherIPCAN_E);</w:t>
            </w:r>
          </w:p>
          <w:p w14:paraId="411EA6F0" w14:textId="77777777" w:rsidR="001925FB" w:rsidRPr="001925FB" w:rsidRDefault="001925FB" w:rsidP="001925FB">
            <w:pPr>
              <w:autoSpaceDE w:val="0"/>
              <w:autoSpaceDN w:val="0"/>
              <w:adjustRightInd w:val="0"/>
              <w:spacing w:after="0"/>
              <w:rPr>
                <w:rFonts w:ascii="Courier New" w:hAnsi="Courier New" w:cs="Courier New"/>
                <w:bCs/>
                <w:color w:val="000000"/>
                <w:lang w:eastAsia="de-DE"/>
              </w:rPr>
            </w:pPr>
            <w:r w:rsidRPr="001925FB">
              <w:rPr>
                <w:rFonts w:ascii="Courier New" w:hAnsi="Courier New" w:cs="Courier New"/>
                <w:bCs/>
                <w:color w:val="000000"/>
                <w:lang w:eastAsia="de-DE"/>
              </w:rPr>
              <w:t xml:space="preserve">    f_IMS_IpcanReleaseWithOptionalDeregistrationOtherIPCAN();</w:t>
            </w:r>
          </w:p>
          <w:p w14:paraId="228DB765" w14:textId="4FF70BEB" w:rsidR="002949C5" w:rsidRPr="00455951" w:rsidRDefault="001925FB" w:rsidP="001925FB">
            <w:pPr>
              <w:autoSpaceDE w:val="0"/>
              <w:autoSpaceDN w:val="0"/>
              <w:adjustRightInd w:val="0"/>
              <w:spacing w:after="0"/>
              <w:rPr>
                <w:rFonts w:ascii="Courier New" w:hAnsi="Courier New" w:cs="Courier New"/>
                <w:color w:val="000000"/>
                <w:lang w:eastAsia="de-DE"/>
              </w:rPr>
            </w:pPr>
            <w:r w:rsidRPr="001925FB">
              <w:rPr>
                <w:rFonts w:ascii="Courier New" w:hAnsi="Courier New" w:cs="Courier New"/>
                <w:bCs/>
                <w:color w:val="000000"/>
                <w:lang w:eastAsia="de-DE"/>
              </w:rPr>
              <w:t xml:space="preserve">  }</w:t>
            </w:r>
            <w:r w:rsidRPr="001925FB">
              <w:rPr>
                <w:rFonts w:ascii="Courier New" w:hAnsi="Courier New" w:cs="Courier New"/>
                <w:b/>
                <w:color w:val="000000"/>
                <w:lang w:eastAsia="de-DE"/>
              </w:rPr>
              <w:t xml:space="preserve">   </w:t>
            </w:r>
          </w:p>
        </w:tc>
      </w:tr>
    </w:tbl>
    <w:p w14:paraId="15FC97C0" w14:textId="26144ADA" w:rsidR="00AA2ECD" w:rsidRPr="003D65E8" w:rsidRDefault="00AA2ECD" w:rsidP="00AA2ECD">
      <w:pPr>
        <w:pStyle w:val="Heading2"/>
        <w:numPr>
          <w:ilvl w:val="1"/>
          <w:numId w:val="2"/>
        </w:numPr>
        <w:tabs>
          <w:tab w:val="clear" w:pos="1566"/>
          <w:tab w:val="num" w:pos="990"/>
        </w:tabs>
        <w:overflowPunct w:val="0"/>
        <w:autoSpaceDE w:val="0"/>
        <w:autoSpaceDN w:val="0"/>
        <w:adjustRightInd w:val="0"/>
        <w:spacing w:before="480"/>
        <w:ind w:left="540"/>
        <w:rPr>
          <w:rFonts w:cs="Arial"/>
          <w:b/>
          <w:color w:val="000000"/>
          <w:lang w:eastAsia="en-GB"/>
        </w:rPr>
      </w:pPr>
      <w:bookmarkStart w:id="12" w:name="_Toc199967314"/>
      <w:bookmarkStart w:id="13" w:name="_Toc54888065"/>
      <w:bookmarkStart w:id="14" w:name="_Toc126833894"/>
      <w:bookmarkStart w:id="15" w:name="_Toc122434494"/>
      <w:bookmarkStart w:id="16" w:name="_Toc295288971"/>
      <w:bookmarkStart w:id="17" w:name="_Toc325725666"/>
      <w:r>
        <w:rPr>
          <w:rFonts w:cs="Arial"/>
          <w:b/>
          <w:color w:val="000000"/>
          <w:lang w:eastAsia="en-GB"/>
        </w:rPr>
        <w:t>Correction to the</w:t>
      </w:r>
      <w:r w:rsidRPr="00B52828">
        <w:rPr>
          <w:rFonts w:cs="Arial"/>
          <w:b/>
          <w:color w:val="000000"/>
          <w:lang w:eastAsia="en-GB"/>
        </w:rPr>
        <w:t xml:space="preserve"> </w:t>
      </w:r>
      <w:r w:rsidR="00DE1DCE">
        <w:rPr>
          <w:rFonts w:cs="Arial"/>
          <w:b/>
          <w:bCs/>
          <w:color w:val="000000"/>
          <w:lang w:val="en-US" w:eastAsia="en-GB"/>
        </w:rPr>
        <w:t>f</w:t>
      </w:r>
      <w:r>
        <w:rPr>
          <w:rFonts w:cs="Arial"/>
          <w:b/>
          <w:bCs/>
          <w:color w:val="000000"/>
          <w:lang w:val="en-US" w:eastAsia="en-GB"/>
        </w:rPr>
        <w:t xml:space="preserve">unction </w:t>
      </w:r>
      <w:r w:rsidR="00DE1DCE" w:rsidRPr="00DE1DCE">
        <w:rPr>
          <w:rFonts w:cs="Arial"/>
          <w:b/>
          <w:bCs/>
          <w:color w:val="000000"/>
          <w:lang w:val="en-US" w:eastAsia="en-GB"/>
        </w:rPr>
        <w:t>f_TC_11_5_4_NR5GC_EUTRA</w:t>
      </w:r>
      <w:bookmarkEnd w:id="12"/>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AA2ECD" w14:paraId="5F492C8C" w14:textId="77777777" w:rsidTr="00C67EE5">
        <w:tc>
          <w:tcPr>
            <w:tcW w:w="1985" w:type="dxa"/>
            <w:tcBorders>
              <w:top w:val="single" w:sz="4" w:space="0" w:color="auto"/>
              <w:left w:val="single" w:sz="4" w:space="0" w:color="auto"/>
              <w:bottom w:val="single" w:sz="4" w:space="0" w:color="auto"/>
              <w:right w:val="single" w:sz="4" w:space="0" w:color="auto"/>
            </w:tcBorders>
            <w:hideMark/>
          </w:tcPr>
          <w:p w14:paraId="16566CCE" w14:textId="77777777" w:rsidR="00AA2ECD" w:rsidRDefault="00AA2ECD" w:rsidP="00C67EE5">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0C98DC54" w14:textId="0A8FE445" w:rsidR="00AA2ECD" w:rsidRPr="00FA530C" w:rsidRDefault="00DE1DCE" w:rsidP="00C67EE5">
            <w:pPr>
              <w:pStyle w:val="CRCoverPage"/>
              <w:spacing w:after="0"/>
              <w:rPr>
                <w:noProof/>
              </w:rPr>
            </w:pPr>
            <w:r w:rsidRPr="00DE1DCE">
              <w:rPr>
                <w:noProof/>
              </w:rPr>
              <w:t>f_TC_11_5_4_NR5GC_EUTRA</w:t>
            </w:r>
          </w:p>
        </w:tc>
      </w:tr>
      <w:tr w:rsidR="00AA2ECD" w14:paraId="66188AF1" w14:textId="77777777" w:rsidTr="00C67EE5">
        <w:trPr>
          <w:trHeight w:val="350"/>
        </w:trPr>
        <w:tc>
          <w:tcPr>
            <w:tcW w:w="1985" w:type="dxa"/>
            <w:tcBorders>
              <w:top w:val="single" w:sz="4" w:space="0" w:color="auto"/>
              <w:left w:val="single" w:sz="4" w:space="0" w:color="auto"/>
              <w:bottom w:val="single" w:sz="4" w:space="0" w:color="auto"/>
              <w:right w:val="single" w:sz="4" w:space="0" w:color="auto"/>
            </w:tcBorders>
            <w:hideMark/>
          </w:tcPr>
          <w:p w14:paraId="153EF33E" w14:textId="77777777" w:rsidR="00AA2ECD" w:rsidRDefault="00AA2ECD" w:rsidP="00C67EE5">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711F0BE9" w14:textId="77777777" w:rsidR="00160313" w:rsidRPr="002B0F56" w:rsidRDefault="00160313" w:rsidP="00160313">
            <w:pPr>
              <w:pStyle w:val="ListParagraph"/>
              <w:numPr>
                <w:ilvl w:val="0"/>
                <w:numId w:val="30"/>
              </w:numPr>
              <w:rPr>
                <w:rFonts w:ascii="Arial" w:hAnsi="Arial"/>
                <w:noProof/>
                <w:highlight w:val="yellow"/>
              </w:rPr>
            </w:pPr>
            <w:r w:rsidRPr="002B0F56">
              <w:rPr>
                <w:rFonts w:ascii="Arial" w:hAnsi="Arial"/>
                <w:noProof/>
                <w:highlight w:val="yellow"/>
              </w:rPr>
              <w:t>RTP loopback needs to be enabled for the eCall established during this test case.</w:t>
            </w:r>
          </w:p>
          <w:p w14:paraId="45EF7D22" w14:textId="3885F9C9" w:rsidR="00AA2ECD" w:rsidRPr="002B0F56" w:rsidRDefault="00097B3B" w:rsidP="00DF68C0">
            <w:pPr>
              <w:pStyle w:val="CRCoverPage"/>
              <w:numPr>
                <w:ilvl w:val="0"/>
                <w:numId w:val="30"/>
              </w:numPr>
              <w:spacing w:after="0"/>
              <w:rPr>
                <w:noProof/>
                <w:highlight w:val="green"/>
              </w:rPr>
            </w:pPr>
            <w:r>
              <w:rPr>
                <w:noProof/>
                <w:highlight w:val="green"/>
              </w:rPr>
              <w:t>Test case will be initilalised in EUTRA PTC.</w:t>
            </w:r>
          </w:p>
          <w:p w14:paraId="2B689493" w14:textId="38BB0B28" w:rsidR="002B0F56" w:rsidRPr="00AD4ADA" w:rsidRDefault="002B0F56" w:rsidP="00DF68C0">
            <w:pPr>
              <w:pStyle w:val="CRCoverPage"/>
              <w:numPr>
                <w:ilvl w:val="0"/>
                <w:numId w:val="30"/>
              </w:numPr>
              <w:spacing w:after="0"/>
              <w:rPr>
                <w:noProof/>
              </w:rPr>
            </w:pPr>
            <w:r w:rsidRPr="002B0F56">
              <w:rPr>
                <w:noProof/>
                <w:highlight w:val="magenta"/>
              </w:rPr>
              <w:t xml:space="preserve">Test case signaling will happen mostly on </w:t>
            </w:r>
            <w:r w:rsidR="00097B3B">
              <w:rPr>
                <w:noProof/>
                <w:highlight w:val="magenta"/>
              </w:rPr>
              <w:t>EUTRA</w:t>
            </w:r>
            <w:r w:rsidRPr="002B0F56">
              <w:rPr>
                <w:noProof/>
                <w:highlight w:val="magenta"/>
              </w:rPr>
              <w:t xml:space="preserve"> PTC calling EUTRA functions, postamble function must be aligned. Calling f_EUTRA38_MultiPDN_Postamble will provoke a runtime error</w:t>
            </w:r>
            <w:r>
              <w:rPr>
                <w:noProof/>
              </w:rPr>
              <w:t>.</w:t>
            </w:r>
          </w:p>
        </w:tc>
      </w:tr>
      <w:tr w:rsidR="00AA2ECD" w14:paraId="45779B1D" w14:textId="77777777" w:rsidTr="00C67EE5">
        <w:tc>
          <w:tcPr>
            <w:tcW w:w="1985" w:type="dxa"/>
            <w:tcBorders>
              <w:top w:val="single" w:sz="4" w:space="0" w:color="auto"/>
              <w:left w:val="single" w:sz="4" w:space="0" w:color="auto"/>
              <w:bottom w:val="single" w:sz="4" w:space="0" w:color="auto"/>
              <w:right w:val="single" w:sz="4" w:space="0" w:color="auto"/>
            </w:tcBorders>
            <w:hideMark/>
          </w:tcPr>
          <w:p w14:paraId="56971A96" w14:textId="77777777" w:rsidR="00AA2ECD" w:rsidRDefault="00AA2ECD" w:rsidP="00C67EE5">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63E966A4" w14:textId="3F7D1A9F" w:rsidR="00AA2ECD" w:rsidRPr="002B0F56" w:rsidRDefault="00160313" w:rsidP="002B0F56">
            <w:pPr>
              <w:pStyle w:val="ListParagraph"/>
              <w:numPr>
                <w:ilvl w:val="0"/>
                <w:numId w:val="24"/>
              </w:numPr>
              <w:rPr>
                <w:rFonts w:ascii="Arial" w:hAnsi="Arial"/>
                <w:noProof/>
                <w:highlight w:val="yellow"/>
              </w:rPr>
            </w:pPr>
            <w:r w:rsidRPr="002B0F56">
              <w:rPr>
                <w:rFonts w:ascii="Arial" w:hAnsi="Arial"/>
                <w:noProof/>
                <w:highlight w:val="yellow"/>
              </w:rPr>
              <w:t>Added HANDLE_UM_DATA  as input parameter to  activate RtpRtcpLoopback.</w:t>
            </w:r>
          </w:p>
          <w:p w14:paraId="6BB47654" w14:textId="7383AF1B" w:rsidR="001065C8" w:rsidRPr="002B0F56" w:rsidRDefault="001065C8" w:rsidP="001065C8">
            <w:pPr>
              <w:pStyle w:val="CRCoverPage"/>
              <w:numPr>
                <w:ilvl w:val="0"/>
                <w:numId w:val="24"/>
              </w:numPr>
              <w:spacing w:after="0"/>
              <w:rPr>
                <w:noProof/>
                <w:highlight w:val="green"/>
              </w:rPr>
            </w:pPr>
            <w:r w:rsidRPr="002B0F56">
              <w:rPr>
                <w:noProof/>
                <w:highlight w:val="green"/>
              </w:rPr>
              <w:t xml:space="preserve">Moved </w:t>
            </w:r>
            <w:r w:rsidR="002B0F56" w:rsidRPr="002B0F56">
              <w:rPr>
                <w:noProof/>
                <w:highlight w:val="green"/>
              </w:rPr>
              <w:t>MMI for USIM configuration to EUTRA PTC.</w:t>
            </w:r>
          </w:p>
          <w:p w14:paraId="6527DDDF" w14:textId="619AAA22" w:rsidR="002B0F56" w:rsidRPr="001124B3" w:rsidRDefault="002B0F56" w:rsidP="001065C8">
            <w:pPr>
              <w:pStyle w:val="CRCoverPage"/>
              <w:numPr>
                <w:ilvl w:val="0"/>
                <w:numId w:val="24"/>
              </w:numPr>
              <w:spacing w:after="0"/>
              <w:rPr>
                <w:noProof/>
              </w:rPr>
            </w:pPr>
            <w:r w:rsidRPr="002B0F56">
              <w:rPr>
                <w:noProof/>
                <w:highlight w:val="magenta"/>
              </w:rPr>
              <w:t>Called f_EUTRA_Postamble implementation.</w:t>
            </w:r>
          </w:p>
        </w:tc>
      </w:tr>
      <w:tr w:rsidR="00AA2ECD" w14:paraId="02C6C4C0" w14:textId="77777777" w:rsidTr="00C67EE5">
        <w:tc>
          <w:tcPr>
            <w:tcW w:w="1985" w:type="dxa"/>
            <w:tcBorders>
              <w:top w:val="single" w:sz="4" w:space="0" w:color="auto"/>
              <w:left w:val="single" w:sz="4" w:space="0" w:color="auto"/>
              <w:bottom w:val="single" w:sz="4" w:space="0" w:color="auto"/>
              <w:right w:val="single" w:sz="4" w:space="0" w:color="auto"/>
            </w:tcBorders>
            <w:hideMark/>
          </w:tcPr>
          <w:p w14:paraId="18867EFB" w14:textId="77777777" w:rsidR="00AA2ECD" w:rsidRDefault="00AA2ECD" w:rsidP="00C67EE5">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hideMark/>
          </w:tcPr>
          <w:p w14:paraId="7AC215AF" w14:textId="268CCE88" w:rsidR="00AA2ECD" w:rsidRPr="00CC39F9" w:rsidRDefault="00241E8A" w:rsidP="00C67EE5">
            <w:pPr>
              <w:spacing w:after="0"/>
              <w:rPr>
                <w:rFonts w:ascii="Arial" w:hAnsi="Arial" w:cs="Arial"/>
                <w:lang w:eastAsia="en-GB"/>
              </w:rPr>
            </w:pPr>
            <w:r w:rsidRPr="00505A85">
              <w:rPr>
                <w:rFonts w:ascii="Arial" w:hAnsi="Arial" w:cs="Arial"/>
                <w:lang w:eastAsia="en-GB"/>
              </w:rPr>
              <w:t>ECall_IRAT_NR5GC_EUTRA</w:t>
            </w:r>
          </w:p>
        </w:tc>
      </w:tr>
      <w:tr w:rsidR="00204C7E" w14:paraId="09A25EC5" w14:textId="77777777" w:rsidTr="00C67EE5">
        <w:tc>
          <w:tcPr>
            <w:tcW w:w="1985" w:type="dxa"/>
            <w:tcBorders>
              <w:top w:val="single" w:sz="4" w:space="0" w:color="auto"/>
              <w:left w:val="single" w:sz="4" w:space="0" w:color="auto"/>
              <w:bottom w:val="single" w:sz="4" w:space="0" w:color="auto"/>
              <w:right w:val="single" w:sz="4" w:space="0" w:color="auto"/>
            </w:tcBorders>
            <w:hideMark/>
          </w:tcPr>
          <w:p w14:paraId="1E76BC10" w14:textId="60FF0C5D" w:rsidR="00204C7E" w:rsidRDefault="00204C7E" w:rsidP="00204C7E">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4C198223" w14:textId="338A4432" w:rsidR="00204C7E" w:rsidRPr="001A7DF3" w:rsidRDefault="00204C7E" w:rsidP="00204C7E">
            <w:pPr>
              <w:rPr>
                <w:rFonts w:ascii="Arial" w:hAnsi="Arial"/>
                <w:lang w:eastAsia="zh-CN"/>
              </w:rPr>
            </w:pPr>
          </w:p>
        </w:tc>
      </w:tr>
    </w:tbl>
    <w:p w14:paraId="351A6E2E" w14:textId="77777777" w:rsidR="00AA2ECD" w:rsidRDefault="00AA2ECD" w:rsidP="00AA2ECD">
      <w:pPr>
        <w:spacing w:after="0"/>
        <w:rPr>
          <w:rFonts w:ascii="Arial" w:hAnsi="Arial"/>
          <w:b/>
          <w:lang w:eastAsia="en-GB"/>
        </w:rPr>
      </w:pPr>
    </w:p>
    <w:p w14:paraId="5201A08B" w14:textId="77777777" w:rsidR="00AA2ECD" w:rsidRDefault="00AA2ECD" w:rsidP="00AA2ECD">
      <w:pPr>
        <w:spacing w:after="0"/>
        <w:rPr>
          <w:rFonts w:ascii="Arial" w:hAnsi="Arial"/>
          <w:b/>
          <w:lang w:eastAsia="en-GB"/>
        </w:rPr>
      </w:pPr>
      <w:r w:rsidRPr="002249E0">
        <w:rPr>
          <w:rFonts w:ascii="Arial" w:hAnsi="Arial"/>
          <w:b/>
          <w:lang w:eastAsia="en-GB"/>
        </w:rPr>
        <w:t xml:space="preserve">    </w:t>
      </w:r>
    </w:p>
    <w:p w14:paraId="2378D96D" w14:textId="77777777" w:rsidR="00AA2ECD" w:rsidRDefault="00AA2ECD" w:rsidP="00AA2ECD">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AA2ECD" w:rsidRPr="00CD057D" w14:paraId="23790F17" w14:textId="77777777" w:rsidTr="00C67EE5">
        <w:tc>
          <w:tcPr>
            <w:tcW w:w="13575" w:type="dxa"/>
            <w:tcBorders>
              <w:top w:val="single" w:sz="4" w:space="0" w:color="auto"/>
              <w:left w:val="single" w:sz="4" w:space="0" w:color="auto"/>
              <w:bottom w:val="single" w:sz="4" w:space="0" w:color="auto"/>
              <w:right w:val="single" w:sz="4" w:space="0" w:color="auto"/>
            </w:tcBorders>
          </w:tcPr>
          <w:p w14:paraId="6E39F7C5" w14:textId="77777777" w:rsidR="00AA2ECD" w:rsidRDefault="00AA2ECD" w:rsidP="00C67EE5">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&lt;&lt; SKIPPED CODE &gt;&gt;</w:t>
            </w:r>
          </w:p>
          <w:p w14:paraId="649FE16D"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function f_TC_11_5_4_NR5GC_EUTRA() runs on EUTRA_Multi5GS_PTC</w:t>
            </w:r>
          </w:p>
          <w:p w14:paraId="6497F115"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lastRenderedPageBreak/>
              <w:t xml:space="preserve">  { /* eCall Only mode / 5GS supports IMS voice over PS session / 5GS supports emergency service / eCall over IMS is supported on 5GS / RACH failure in NR cell / eCall over EPS */</w:t>
            </w:r>
          </w:p>
          <w:p w14:paraId="34088E58"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//@sic R5s250075 sic@</w:t>
            </w:r>
          </w:p>
          <w:p w14:paraId="47498608"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f_EUTRA38_IRAT_Init(c31, -, USE_BIG_GRANTS);  // E-UTRA Cell 1 as defined in TS 36.508 [7] Table 4.4.2-2. System information combination 31 as defined in TS 36.508 [7], sub-clause 4.4.3.1.1.</w:t>
            </w:r>
          </w:p>
          <w:p w14:paraId="6AA7C65B"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p>
          <w:p w14:paraId="41718F03"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 Create cell and send out system information</w:t>
            </w:r>
          </w:p>
          <w:p w14:paraId="3C884CE4"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f_EUTRA_CellConfig_Def(eutra_Cell1);</w:t>
            </w:r>
          </w:p>
          <w:p w14:paraId="53FAA8C2"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f_EUTRA_TestBody_Set(true);</w:t>
            </w:r>
          </w:p>
          <w:p w14:paraId="522903D3"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p>
          <w:p w14:paraId="0A849E55"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fl_TC_11_5_4_NR5GC_EUTRA_TestBody();</w:t>
            </w:r>
          </w:p>
          <w:p w14:paraId="1CBACCD7"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p>
          <w:p w14:paraId="45512328"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f_EUTRA_TestBody_Set(false);</w:t>
            </w:r>
          </w:p>
          <w:p w14:paraId="54BE8135"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p>
          <w:p w14:paraId="2B6FB9A1"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 take down the cell now</w:t>
            </w:r>
          </w:p>
          <w:p w14:paraId="78311420"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p>
          <w:p w14:paraId="0DDE0A23"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f_EUTRA_NR_SendCoOrd (NR, cms_EUTRA_NR_Trigger("Postamble"));</w:t>
            </w:r>
          </w:p>
          <w:p w14:paraId="1A379398"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f_EUTRA_ReleaseAllCells();</w:t>
            </w:r>
          </w:p>
          <w:p w14:paraId="04EA4B1B" w14:textId="6125EE81"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 //End of f_TC_11_5_4_NR5GC_EUTRA()</w:t>
            </w:r>
          </w:p>
          <w:p w14:paraId="48DB6330" w14:textId="62977E41" w:rsidR="00AA2ECD" w:rsidRPr="00455951" w:rsidRDefault="00AA2ECD" w:rsidP="00C67EE5">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&lt;&lt; SKIPPED CODE &gt;&gt;</w:t>
            </w:r>
          </w:p>
        </w:tc>
      </w:tr>
    </w:tbl>
    <w:p w14:paraId="7644B959" w14:textId="77777777" w:rsidR="00AA2ECD" w:rsidRPr="00CD057D" w:rsidRDefault="00AA2ECD" w:rsidP="00AA2ECD">
      <w:pPr>
        <w:spacing w:after="0"/>
        <w:rPr>
          <w:rFonts w:ascii="Arial" w:hAnsi="Arial"/>
          <w:b/>
          <w:color w:val="000000"/>
          <w:lang w:eastAsia="en-GB"/>
        </w:rPr>
      </w:pPr>
    </w:p>
    <w:p w14:paraId="45877CEC" w14:textId="77777777" w:rsidR="00AA2ECD" w:rsidRPr="00CD057D" w:rsidRDefault="00AA2ECD" w:rsidP="00AA2ECD">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AA2ECD" w:rsidRPr="00CD057D" w14:paraId="012FECB7" w14:textId="77777777" w:rsidTr="00C67EE5">
        <w:tc>
          <w:tcPr>
            <w:tcW w:w="13575" w:type="dxa"/>
            <w:tcBorders>
              <w:top w:val="single" w:sz="4" w:space="0" w:color="auto"/>
              <w:left w:val="single" w:sz="4" w:space="0" w:color="auto"/>
              <w:bottom w:val="single" w:sz="4" w:space="0" w:color="auto"/>
              <w:right w:val="single" w:sz="4" w:space="0" w:color="auto"/>
            </w:tcBorders>
          </w:tcPr>
          <w:p w14:paraId="3A84B04B" w14:textId="762CD313" w:rsidR="00AA2ECD" w:rsidRDefault="00AA2ECD" w:rsidP="00C67EE5">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&lt;&lt; SKIPPED CODE &gt;&gt;</w:t>
            </w:r>
          </w:p>
          <w:p w14:paraId="4FCD7410"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function </w:t>
            </w:r>
            <w:bookmarkStart w:id="18" w:name="_Hlk199789625"/>
            <w:r w:rsidRPr="00DE1DCE">
              <w:rPr>
                <w:rFonts w:ascii="Courier New" w:hAnsi="Courier New" w:cs="Courier New"/>
                <w:bCs/>
                <w:color w:val="000000"/>
                <w:lang w:eastAsia="de-DE"/>
              </w:rPr>
              <w:t>f_TC_11_5_4_NR5GC_EUTRA</w:t>
            </w:r>
            <w:bookmarkEnd w:id="18"/>
            <w:r w:rsidRPr="00DE1DCE">
              <w:rPr>
                <w:rFonts w:ascii="Courier New" w:hAnsi="Courier New" w:cs="Courier New"/>
                <w:bCs/>
                <w:color w:val="000000"/>
                <w:lang w:eastAsia="de-DE"/>
              </w:rPr>
              <w:t>() runs on EUTRA_Multi5GS_PTC</w:t>
            </w:r>
          </w:p>
          <w:p w14:paraId="17EA7317"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 /* eCall Only mode / 5GS supports IMS voice over PS session / 5GS supports emergency service / eCall over IMS is supported on 5GS / RACH failure in NR cell / eCall over EPS */</w:t>
            </w:r>
          </w:p>
          <w:p w14:paraId="184DF4B4" w14:textId="085320A4"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//@sic R5s250075 sic@ </w:t>
            </w:r>
          </w:p>
          <w:p w14:paraId="01B14B7A"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f_EUTRA38_IRAT_Init(c31, </w:t>
            </w:r>
            <w:r w:rsidRPr="00DE1DCE">
              <w:rPr>
                <w:rFonts w:ascii="Courier New" w:hAnsi="Courier New" w:cs="Courier New"/>
                <w:bCs/>
                <w:color w:val="000000"/>
                <w:highlight w:val="yellow"/>
                <w:lang w:eastAsia="de-DE"/>
              </w:rPr>
              <w:t>HANDLE_UM_DATA</w:t>
            </w:r>
            <w:r w:rsidRPr="00DE1DCE">
              <w:rPr>
                <w:rFonts w:ascii="Courier New" w:hAnsi="Courier New" w:cs="Courier New"/>
                <w:bCs/>
                <w:color w:val="000000"/>
                <w:lang w:eastAsia="de-DE"/>
              </w:rPr>
              <w:t>, USE_BIG_GRANTS);  // E-UTRA Cell 1 as defined in TS 36.508 [7] Table 4.4.2-2. System information combination 31 as defined in TS 36.508 [7], sub-clause 4.4.3.1.1.</w:t>
            </w:r>
          </w:p>
          <w:p w14:paraId="09A92FA3"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w:t>
            </w:r>
          </w:p>
          <w:p w14:paraId="3A95290E"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 Create cell and send out system information</w:t>
            </w:r>
          </w:p>
          <w:p w14:paraId="0754C856"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f_EUTRA_CellConfig_Def(eutra_Cell1);</w:t>
            </w:r>
          </w:p>
          <w:p w14:paraId="5A962FA8"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f_EUTRA_TestBody_Set(true);</w:t>
            </w:r>
          </w:p>
          <w:p w14:paraId="30187F52" w14:textId="3A05F845"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w:t>
            </w:r>
          </w:p>
          <w:p w14:paraId="36D93C70" w14:textId="77777777" w:rsidR="00DE1DCE" w:rsidRPr="00DE1DCE" w:rsidRDefault="00DE1DCE" w:rsidP="00DE1DCE">
            <w:pPr>
              <w:autoSpaceDE w:val="0"/>
              <w:autoSpaceDN w:val="0"/>
              <w:adjustRightInd w:val="0"/>
              <w:spacing w:after="0"/>
              <w:rPr>
                <w:rFonts w:ascii="Courier New" w:hAnsi="Courier New" w:cs="Courier New"/>
                <w:bCs/>
                <w:color w:val="000000"/>
                <w:highlight w:val="green"/>
                <w:lang w:eastAsia="de-DE"/>
              </w:rPr>
            </w:pPr>
            <w:r w:rsidRPr="00DE1DCE">
              <w:rPr>
                <w:rFonts w:ascii="Courier New" w:hAnsi="Courier New" w:cs="Courier New"/>
                <w:bCs/>
                <w:color w:val="000000"/>
                <w:lang w:eastAsia="de-DE"/>
              </w:rPr>
              <w:t xml:space="preserve">    </w:t>
            </w:r>
            <w:r w:rsidRPr="00DE1DCE">
              <w:rPr>
                <w:rFonts w:ascii="Courier New" w:hAnsi="Courier New" w:cs="Courier New"/>
                <w:bCs/>
                <w:color w:val="000000"/>
                <w:highlight w:val="green"/>
                <w:lang w:eastAsia="de-DE"/>
              </w:rPr>
              <w:t>//The eCall capable UE is equipped with eCall only enabled USIM configured as per TS 38.508-1 [4] Table 6.4.1-24.</w:t>
            </w:r>
          </w:p>
          <w:p w14:paraId="46F071C0"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highlight w:val="green"/>
                <w:lang w:eastAsia="de-DE"/>
              </w:rPr>
              <w:t xml:space="preserve">    f_UT_USIM_Insert(UT, "USIM configuration 24 specified in table 6.4.1-24 TS 38.508-1");</w:t>
            </w:r>
            <w:r w:rsidRPr="00DE1DCE">
              <w:rPr>
                <w:rFonts w:ascii="Courier New" w:hAnsi="Courier New" w:cs="Courier New"/>
                <w:bCs/>
                <w:color w:val="000000"/>
                <w:lang w:eastAsia="de-DE"/>
              </w:rPr>
              <w:t xml:space="preserve">   </w:t>
            </w:r>
          </w:p>
          <w:p w14:paraId="11489D28"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p>
          <w:p w14:paraId="29C1C92C"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fl_TC_11_5_4_NR5GC_EUTRA_TestBody();</w:t>
            </w:r>
          </w:p>
          <w:p w14:paraId="0A4F54F6"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p>
          <w:p w14:paraId="207B08C8"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f_EUTRA_TestBody_Set(false);</w:t>
            </w:r>
          </w:p>
          <w:p w14:paraId="2B0CA8F7"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p>
          <w:p w14:paraId="1FBACA13" w14:textId="6B38AEFC"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f_EUTRA_NR_SendCoOrd(NR, cms_EUTRA_NR_Trigger("Postamble")); </w:t>
            </w:r>
          </w:p>
          <w:p w14:paraId="5BE6F32C"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p>
          <w:p w14:paraId="460BC8A2" w14:textId="657BB3B8"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w:t>
            </w:r>
            <w:r w:rsidRPr="00DE1DCE">
              <w:rPr>
                <w:rFonts w:ascii="Courier New" w:hAnsi="Courier New" w:cs="Courier New"/>
                <w:bCs/>
                <w:color w:val="000000"/>
                <w:highlight w:val="magenta"/>
                <w:lang w:eastAsia="de-DE"/>
              </w:rPr>
              <w:t>f_EUTRA_Postamble (eutra_Cell1, E1_IDLE);</w:t>
            </w:r>
            <w:r w:rsidRPr="00DE1DCE">
              <w:rPr>
                <w:rFonts w:ascii="Courier New" w:hAnsi="Courier New" w:cs="Courier New"/>
                <w:bCs/>
                <w:color w:val="000000"/>
                <w:lang w:eastAsia="de-DE"/>
              </w:rPr>
              <w:t xml:space="preserve"> </w:t>
            </w:r>
          </w:p>
          <w:p w14:paraId="1B09E6F0" w14:textId="4D1CCD09"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 //End of f_TC_11_5_4_NR5GC_EUTRA()</w:t>
            </w:r>
          </w:p>
          <w:p w14:paraId="7EEA64F4" w14:textId="134433D2" w:rsidR="00AA2ECD" w:rsidRPr="002949C5" w:rsidRDefault="00AA2ECD" w:rsidP="00C67EE5">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&lt;&lt; SKIPPED CODE &gt;&gt; </w:t>
            </w:r>
          </w:p>
        </w:tc>
      </w:tr>
    </w:tbl>
    <w:p w14:paraId="49709C03" w14:textId="4868C1FA" w:rsidR="00AA2ECD" w:rsidRPr="003D65E8" w:rsidRDefault="00AA2ECD" w:rsidP="00AA2ECD">
      <w:pPr>
        <w:pStyle w:val="Heading2"/>
        <w:numPr>
          <w:ilvl w:val="1"/>
          <w:numId w:val="2"/>
        </w:numPr>
        <w:tabs>
          <w:tab w:val="clear" w:pos="1566"/>
          <w:tab w:val="num" w:pos="990"/>
        </w:tabs>
        <w:overflowPunct w:val="0"/>
        <w:autoSpaceDE w:val="0"/>
        <w:autoSpaceDN w:val="0"/>
        <w:adjustRightInd w:val="0"/>
        <w:spacing w:before="480"/>
        <w:ind w:left="540"/>
        <w:rPr>
          <w:rFonts w:cs="Arial"/>
          <w:b/>
          <w:color w:val="000000"/>
          <w:lang w:eastAsia="en-GB"/>
        </w:rPr>
      </w:pPr>
      <w:bookmarkStart w:id="19" w:name="_Toc199967315"/>
      <w:r>
        <w:rPr>
          <w:rFonts w:cs="Arial"/>
          <w:b/>
          <w:color w:val="000000"/>
          <w:lang w:eastAsia="en-GB"/>
        </w:rPr>
        <w:t>Correction to the</w:t>
      </w:r>
      <w:r w:rsidRPr="00B52828">
        <w:rPr>
          <w:rFonts w:cs="Arial"/>
          <w:b/>
          <w:color w:val="000000"/>
          <w:lang w:eastAsia="en-GB"/>
        </w:rPr>
        <w:t xml:space="preserve"> </w:t>
      </w:r>
      <w:r w:rsidR="00DE1DCE">
        <w:rPr>
          <w:rFonts w:cs="Arial"/>
          <w:b/>
          <w:bCs/>
          <w:color w:val="000000"/>
          <w:lang w:val="en-US" w:eastAsia="en-GB"/>
        </w:rPr>
        <w:t>f</w:t>
      </w:r>
      <w:r>
        <w:rPr>
          <w:rFonts w:cs="Arial"/>
          <w:b/>
          <w:bCs/>
          <w:color w:val="000000"/>
          <w:lang w:val="en-US" w:eastAsia="en-GB"/>
        </w:rPr>
        <w:t xml:space="preserve">unction </w:t>
      </w:r>
      <w:r w:rsidR="00DE1DCE" w:rsidRPr="00DE1DCE">
        <w:rPr>
          <w:rFonts w:cs="Arial"/>
          <w:b/>
          <w:bCs/>
          <w:color w:val="000000"/>
          <w:lang w:val="en-US" w:eastAsia="en-GB"/>
        </w:rPr>
        <w:t>fl_TC_11_5_4_NR5GC_EUTRA_TestBody</w:t>
      </w:r>
      <w:bookmarkEnd w:id="19"/>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AA2ECD" w14:paraId="732D27B8" w14:textId="77777777" w:rsidTr="00C67EE5">
        <w:tc>
          <w:tcPr>
            <w:tcW w:w="1985" w:type="dxa"/>
            <w:tcBorders>
              <w:top w:val="single" w:sz="4" w:space="0" w:color="auto"/>
              <w:left w:val="single" w:sz="4" w:space="0" w:color="auto"/>
              <w:bottom w:val="single" w:sz="4" w:space="0" w:color="auto"/>
              <w:right w:val="single" w:sz="4" w:space="0" w:color="auto"/>
            </w:tcBorders>
            <w:hideMark/>
          </w:tcPr>
          <w:p w14:paraId="001E0AC4" w14:textId="77777777" w:rsidR="00AA2ECD" w:rsidRDefault="00AA2ECD" w:rsidP="00C67EE5">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1B8FB55B" w14:textId="3CDA36C3" w:rsidR="00AA2ECD" w:rsidRPr="00FA530C" w:rsidRDefault="00DE1DCE" w:rsidP="00C67EE5">
            <w:pPr>
              <w:pStyle w:val="CRCoverPage"/>
              <w:spacing w:after="0"/>
              <w:rPr>
                <w:noProof/>
              </w:rPr>
            </w:pPr>
            <w:r w:rsidRPr="00DE1DCE">
              <w:rPr>
                <w:noProof/>
              </w:rPr>
              <w:t>fl_TC_11_5_4_NR5GC_EUTRA_TestBody</w:t>
            </w:r>
          </w:p>
        </w:tc>
      </w:tr>
      <w:tr w:rsidR="00AA2ECD" w14:paraId="7903F5E1" w14:textId="77777777" w:rsidTr="00C67EE5">
        <w:trPr>
          <w:trHeight w:val="350"/>
        </w:trPr>
        <w:tc>
          <w:tcPr>
            <w:tcW w:w="1985" w:type="dxa"/>
            <w:tcBorders>
              <w:top w:val="single" w:sz="4" w:space="0" w:color="auto"/>
              <w:left w:val="single" w:sz="4" w:space="0" w:color="auto"/>
              <w:bottom w:val="single" w:sz="4" w:space="0" w:color="auto"/>
              <w:right w:val="single" w:sz="4" w:space="0" w:color="auto"/>
            </w:tcBorders>
            <w:hideMark/>
          </w:tcPr>
          <w:p w14:paraId="2659A6E5" w14:textId="77777777" w:rsidR="00AA2ECD" w:rsidRDefault="00AA2ECD" w:rsidP="00C67EE5">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6EB68509" w14:textId="77777777" w:rsidR="006C58CF" w:rsidRDefault="002B0F56" w:rsidP="002B0F56">
            <w:pPr>
              <w:pStyle w:val="CRCoverPage"/>
              <w:numPr>
                <w:ilvl w:val="0"/>
                <w:numId w:val="27"/>
              </w:numPr>
              <w:spacing w:after="0"/>
              <w:rPr>
                <w:noProof/>
              </w:rPr>
            </w:pPr>
            <w:r w:rsidRPr="00665E27">
              <w:rPr>
                <w:noProof/>
                <w:highlight w:val="yellow"/>
              </w:rPr>
              <w:t xml:space="preserve">Although being a NR test case, </w:t>
            </w:r>
            <w:r>
              <w:rPr>
                <w:noProof/>
                <w:highlight w:val="yellow"/>
              </w:rPr>
              <w:t>most of signaling</w:t>
            </w:r>
            <w:r w:rsidRPr="00665E27">
              <w:rPr>
                <w:noProof/>
                <w:highlight w:val="yellow"/>
              </w:rPr>
              <w:t xml:space="preserve"> and messages are expected to be received in LTE. To simplify changes UE configuration and initialisation (as well as corresponding MMIs) are moved to </w:t>
            </w:r>
            <w:r w:rsidR="00097B3B">
              <w:rPr>
                <w:noProof/>
                <w:highlight w:val="yellow"/>
              </w:rPr>
              <w:t xml:space="preserve">EUTRA </w:t>
            </w:r>
            <w:r w:rsidRPr="00665E27">
              <w:rPr>
                <w:noProof/>
                <w:highlight w:val="yellow"/>
              </w:rPr>
              <w:t>PTC.</w:t>
            </w:r>
            <w:r>
              <w:rPr>
                <w:noProof/>
                <w:highlight w:val="yellow"/>
              </w:rPr>
              <w:t xml:space="preserve"> </w:t>
            </w:r>
          </w:p>
          <w:p w14:paraId="5557DFF0" w14:textId="77777777" w:rsidR="00097B3B" w:rsidRDefault="00097B3B" w:rsidP="002B0F56">
            <w:pPr>
              <w:pStyle w:val="CRCoverPage"/>
              <w:numPr>
                <w:ilvl w:val="0"/>
                <w:numId w:val="27"/>
              </w:numPr>
              <w:spacing w:after="0"/>
              <w:rPr>
                <w:noProof/>
              </w:rPr>
            </w:pPr>
            <w:r w:rsidRPr="00097B3B">
              <w:rPr>
                <w:noProof/>
                <w:highlight w:val="cyan"/>
              </w:rPr>
              <w:t>Coordination message to start PRACH preamble is required after eCall is triggered to inform NR5GC PTC</w:t>
            </w:r>
          </w:p>
          <w:p w14:paraId="1EC98B8A" w14:textId="7FF73E0C" w:rsidR="00097B3B" w:rsidRPr="00097B3B" w:rsidRDefault="00097B3B" w:rsidP="002B0F56">
            <w:pPr>
              <w:pStyle w:val="CRCoverPage"/>
              <w:numPr>
                <w:ilvl w:val="0"/>
                <w:numId w:val="27"/>
              </w:numPr>
              <w:spacing w:after="0"/>
              <w:rPr>
                <w:noProof/>
                <w:highlight w:val="magenta"/>
              </w:rPr>
            </w:pPr>
            <w:r w:rsidRPr="00097B3B">
              <w:rPr>
                <w:noProof/>
                <w:highlight w:val="magenta"/>
              </w:rPr>
              <w:t>Functions called for eCall establihsment on LTE are incorrrect. There is already implemented a function to cover 4.5A.27 complete procedure.</w:t>
            </w:r>
          </w:p>
          <w:p w14:paraId="47BB56F6" w14:textId="2441B3D9" w:rsidR="00097B3B" w:rsidRPr="00AD4ADA" w:rsidRDefault="00097B3B" w:rsidP="002B0F56">
            <w:pPr>
              <w:pStyle w:val="CRCoverPage"/>
              <w:numPr>
                <w:ilvl w:val="0"/>
                <w:numId w:val="27"/>
              </w:numPr>
              <w:spacing w:after="0"/>
              <w:rPr>
                <w:noProof/>
              </w:rPr>
            </w:pPr>
            <w:r w:rsidRPr="00097B3B">
              <w:rPr>
                <w:noProof/>
                <w:highlight w:val="darkCyan"/>
              </w:rPr>
              <w:t>A coordination message to wait for call release is missing.</w:t>
            </w:r>
          </w:p>
        </w:tc>
      </w:tr>
      <w:tr w:rsidR="00AA2ECD" w14:paraId="7C038D81" w14:textId="77777777" w:rsidTr="00C67EE5">
        <w:tc>
          <w:tcPr>
            <w:tcW w:w="1985" w:type="dxa"/>
            <w:tcBorders>
              <w:top w:val="single" w:sz="4" w:space="0" w:color="auto"/>
              <w:left w:val="single" w:sz="4" w:space="0" w:color="auto"/>
              <w:bottom w:val="single" w:sz="4" w:space="0" w:color="auto"/>
              <w:right w:val="single" w:sz="4" w:space="0" w:color="auto"/>
            </w:tcBorders>
            <w:hideMark/>
          </w:tcPr>
          <w:p w14:paraId="27FCA2C3" w14:textId="77777777" w:rsidR="00AA2ECD" w:rsidRDefault="00AA2ECD" w:rsidP="00C67EE5">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1191E857" w14:textId="77777777" w:rsidR="006C58CF" w:rsidRDefault="00097B3B" w:rsidP="006C58CF">
            <w:pPr>
              <w:pStyle w:val="CRCoverPage"/>
              <w:numPr>
                <w:ilvl w:val="0"/>
                <w:numId w:val="28"/>
              </w:numPr>
              <w:spacing w:after="0"/>
              <w:rPr>
                <w:noProof/>
              </w:rPr>
            </w:pPr>
            <w:r w:rsidRPr="00097B3B">
              <w:rPr>
                <w:noProof/>
                <w:highlight w:val="yellow"/>
              </w:rPr>
              <w:t>Moved initial steps and MMIs to EUTRA PTC.</w:t>
            </w:r>
          </w:p>
          <w:p w14:paraId="7E739692" w14:textId="77777777" w:rsidR="00097B3B" w:rsidRDefault="00097B3B" w:rsidP="006C58CF">
            <w:pPr>
              <w:pStyle w:val="CRCoverPage"/>
              <w:numPr>
                <w:ilvl w:val="0"/>
                <w:numId w:val="28"/>
              </w:numPr>
              <w:spacing w:after="0"/>
              <w:rPr>
                <w:noProof/>
              </w:rPr>
            </w:pPr>
            <w:r w:rsidRPr="00097B3B">
              <w:rPr>
                <w:noProof/>
                <w:highlight w:val="cyan"/>
              </w:rPr>
              <w:t>Added coordination message.</w:t>
            </w:r>
          </w:p>
          <w:p w14:paraId="7598E7CC" w14:textId="079D50B2" w:rsidR="00097B3B" w:rsidRPr="00097B3B" w:rsidRDefault="00097B3B" w:rsidP="006C58CF">
            <w:pPr>
              <w:pStyle w:val="CRCoverPage"/>
              <w:numPr>
                <w:ilvl w:val="0"/>
                <w:numId w:val="28"/>
              </w:numPr>
              <w:spacing w:after="0"/>
              <w:rPr>
                <w:noProof/>
                <w:highlight w:val="magenta"/>
              </w:rPr>
            </w:pPr>
            <w:r w:rsidRPr="00097B3B">
              <w:rPr>
                <w:noProof/>
                <w:highlight w:val="magenta"/>
              </w:rPr>
              <w:t>Called already implemeted function to estbliash eCall on LTE.</w:t>
            </w:r>
          </w:p>
          <w:p w14:paraId="6745CE2D" w14:textId="3C5C8DEA" w:rsidR="00097B3B" w:rsidRPr="001124B3" w:rsidRDefault="00097B3B" w:rsidP="006C58CF">
            <w:pPr>
              <w:pStyle w:val="CRCoverPage"/>
              <w:numPr>
                <w:ilvl w:val="0"/>
                <w:numId w:val="28"/>
              </w:numPr>
              <w:spacing w:after="0"/>
              <w:rPr>
                <w:noProof/>
              </w:rPr>
            </w:pPr>
            <w:r w:rsidRPr="00097B3B">
              <w:rPr>
                <w:noProof/>
                <w:highlight w:val="darkCyan"/>
              </w:rPr>
              <w:t>Added missing coordination message.</w:t>
            </w:r>
          </w:p>
        </w:tc>
      </w:tr>
      <w:tr w:rsidR="00AA2ECD" w14:paraId="647ED74B" w14:textId="77777777" w:rsidTr="00C67EE5">
        <w:tc>
          <w:tcPr>
            <w:tcW w:w="1985" w:type="dxa"/>
            <w:tcBorders>
              <w:top w:val="single" w:sz="4" w:space="0" w:color="auto"/>
              <w:left w:val="single" w:sz="4" w:space="0" w:color="auto"/>
              <w:bottom w:val="single" w:sz="4" w:space="0" w:color="auto"/>
              <w:right w:val="single" w:sz="4" w:space="0" w:color="auto"/>
            </w:tcBorders>
            <w:hideMark/>
          </w:tcPr>
          <w:p w14:paraId="2F58830D" w14:textId="77777777" w:rsidR="00AA2ECD" w:rsidRDefault="00AA2ECD" w:rsidP="00C67EE5">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hideMark/>
          </w:tcPr>
          <w:p w14:paraId="71A866DB" w14:textId="033C70EF" w:rsidR="00AA2ECD" w:rsidRPr="00CC39F9" w:rsidRDefault="00505A85" w:rsidP="00C67EE5">
            <w:pPr>
              <w:spacing w:after="0"/>
              <w:rPr>
                <w:rFonts w:ascii="Arial" w:hAnsi="Arial" w:cs="Arial"/>
                <w:lang w:eastAsia="en-GB"/>
              </w:rPr>
            </w:pPr>
            <w:r w:rsidRPr="00505A85">
              <w:rPr>
                <w:rFonts w:ascii="Arial" w:hAnsi="Arial" w:cs="Arial"/>
                <w:lang w:eastAsia="en-GB"/>
              </w:rPr>
              <w:t>ECall_IRAT_NR5GC_EUTRA</w:t>
            </w:r>
          </w:p>
        </w:tc>
      </w:tr>
      <w:tr w:rsidR="00204C7E" w14:paraId="650E5F6D" w14:textId="77777777" w:rsidTr="00C67EE5">
        <w:tc>
          <w:tcPr>
            <w:tcW w:w="1985" w:type="dxa"/>
            <w:tcBorders>
              <w:top w:val="single" w:sz="4" w:space="0" w:color="auto"/>
              <w:left w:val="single" w:sz="4" w:space="0" w:color="auto"/>
              <w:bottom w:val="single" w:sz="4" w:space="0" w:color="auto"/>
              <w:right w:val="single" w:sz="4" w:space="0" w:color="auto"/>
            </w:tcBorders>
            <w:hideMark/>
          </w:tcPr>
          <w:p w14:paraId="71163C46" w14:textId="7A8111DE" w:rsidR="00204C7E" w:rsidRDefault="00204C7E" w:rsidP="00204C7E">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7D133613" w14:textId="44977BBE" w:rsidR="00204C7E" w:rsidRDefault="00204C7E" w:rsidP="00204C7E">
            <w:pPr>
              <w:rPr>
                <w:rFonts w:ascii="Arial" w:hAnsi="Arial"/>
                <w:highlight w:val="cyan"/>
                <w:lang w:eastAsia="zh-CN"/>
              </w:rPr>
            </w:pPr>
          </w:p>
        </w:tc>
      </w:tr>
    </w:tbl>
    <w:p w14:paraId="736FC16B" w14:textId="77777777" w:rsidR="00AA2ECD" w:rsidRDefault="00AA2ECD" w:rsidP="00AA2ECD">
      <w:pPr>
        <w:spacing w:after="0"/>
        <w:rPr>
          <w:rFonts w:ascii="Arial" w:hAnsi="Arial"/>
          <w:b/>
          <w:lang w:eastAsia="en-GB"/>
        </w:rPr>
      </w:pPr>
    </w:p>
    <w:p w14:paraId="215C2A7F" w14:textId="77777777" w:rsidR="00AA2ECD" w:rsidRDefault="00AA2ECD" w:rsidP="00AA2ECD">
      <w:pPr>
        <w:spacing w:after="0"/>
        <w:rPr>
          <w:rFonts w:ascii="Arial" w:hAnsi="Arial"/>
          <w:b/>
          <w:lang w:eastAsia="en-GB"/>
        </w:rPr>
      </w:pPr>
      <w:r w:rsidRPr="002249E0">
        <w:rPr>
          <w:rFonts w:ascii="Arial" w:hAnsi="Arial"/>
          <w:b/>
          <w:lang w:eastAsia="en-GB"/>
        </w:rPr>
        <w:t xml:space="preserve">    </w:t>
      </w:r>
    </w:p>
    <w:p w14:paraId="67D71117" w14:textId="77777777" w:rsidR="00AA2ECD" w:rsidRDefault="00AA2ECD" w:rsidP="00AA2ECD">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AA2ECD" w:rsidRPr="00CD057D" w14:paraId="467DB37E" w14:textId="77777777" w:rsidTr="00C67EE5">
        <w:tc>
          <w:tcPr>
            <w:tcW w:w="13575" w:type="dxa"/>
            <w:tcBorders>
              <w:top w:val="single" w:sz="4" w:space="0" w:color="auto"/>
              <w:left w:val="single" w:sz="4" w:space="0" w:color="auto"/>
              <w:bottom w:val="single" w:sz="4" w:space="0" w:color="auto"/>
              <w:right w:val="single" w:sz="4" w:space="0" w:color="auto"/>
            </w:tcBorders>
          </w:tcPr>
          <w:p w14:paraId="40B7A015" w14:textId="77777777" w:rsidR="00AA2ECD" w:rsidRDefault="00AA2ECD" w:rsidP="00C67EE5">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&lt;&lt; SKIPPED CODE &gt;&gt;</w:t>
            </w:r>
          </w:p>
          <w:p w14:paraId="5A4FC26F"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function fl_TC_11_5_4_NR5GC_EUTRA_TestBody()runs on EUTRA_5GS_PTC</w:t>
            </w:r>
          </w:p>
          <w:p w14:paraId="40E313C3"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w:t>
            </w:r>
          </w:p>
          <w:p w14:paraId="6279E7D8"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var NAS_MSG_Indication_Type v_NAS_Ind;</w:t>
            </w:r>
          </w:p>
          <w:p w14:paraId="79C038A9"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 @siclog "Step 6" siclog@</w:t>
            </w:r>
          </w:p>
          <w:p w14:paraId="5E4A9A83"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 The SS configures:</w:t>
            </w:r>
          </w:p>
          <w:p w14:paraId="6F167BD0"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 - E-UTRA Cell 1 as "Suitable cell".</w:t>
            </w:r>
          </w:p>
          <w:p w14:paraId="4C98CDCD"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f_EUTRA_NR_WaitForCoOrd_Trigger(NR,"Change Power Level");</w:t>
            </w:r>
          </w:p>
          <w:p w14:paraId="1D1C1967"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f_EUTRA38_SetCellPower(eutra_Cell1, tsc_SuitableCellRS_EPRE, tsc_SuitableCellRS_EPRE_FR2); //@sic  R5-241629 sic@</w:t>
            </w:r>
          </w:p>
          <w:p w14:paraId="5A07356B"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//@siclog "Step 7" siclog@</w:t>
            </w:r>
          </w:p>
          <w:p w14:paraId="61994221"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//Check: Does the UE sends an ATTACH REQUEST message with a PDN CONNECTIVITY REQUEST message to request PDN connectivity to the default PDN. EPS attach type = "combined EPS/IMSI attach"?</w:t>
            </w:r>
          </w:p>
          <w:p w14:paraId="4F8ADA48"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f_EUTRA_MobileInfo_SetNetworkFeatureSupport(f_GetDefaultValueNetworkFeatureSupport());</w:t>
            </w:r>
          </w:p>
          <w:p w14:paraId="1CE4E462"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v_NAS_Ind := f_EUTRA_InitialRegistration_Step1_4 (eutra_Cell1, PREAMBLE, Combined, DEFAULT);</w:t>
            </w:r>
          </w:p>
          <w:p w14:paraId="141A507B"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f_EUTRA_PreliminaryPass (__FILE__, __LINE__, "Step 7");</w:t>
            </w:r>
          </w:p>
          <w:p w14:paraId="508E4018"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//@siclog "Step 8-26" siclog@</w:t>
            </w:r>
          </w:p>
          <w:p w14:paraId="7C3DC882"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//Steps 7 to 25 of Generic Test Procedure for eCall over IMS establishment in EUTRA: eCall Only Support specified in TS 36.508 subclause 4.5A.27 take place.</w:t>
            </w:r>
          </w:p>
          <w:p w14:paraId="694223BA"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f_EUTRA_InitialRegistration_Step5_16c1 (eutra_Cell1, STATE2_IDLEUPDATE, Combined, v_NAS_Ind, omit, 0);</w:t>
            </w:r>
          </w:p>
          <w:p w14:paraId="29618431"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f_EUTRA_508_EstablishIMSEmergencyCall_Steps9_15(eutra_Cell1);</w:t>
            </w:r>
          </w:p>
          <w:p w14:paraId="1D191BAD"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f_IMS_IPCAN_WaitForTrigger(IMS[tsc_Index_IMS2]);</w:t>
            </w:r>
          </w:p>
          <w:p w14:paraId="67478773"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 @siclog "Step 27" siclog@</w:t>
            </w:r>
          </w:p>
          <w:p w14:paraId="3E242B2F"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//Now release the rrcConnection as the IMS PTC would be releasing the eCall</w:t>
            </w:r>
          </w:p>
          <w:p w14:paraId="0C996CD7"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f_EUTRA_DeactivateEPS_BearerContext (eutra_Cell1,</w:t>
            </w:r>
          </w:p>
          <w:p w14:paraId="74F12182"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'7'H); // Emergency default bearer hardcoded to 6 and dedicated bearer 7</w:t>
            </w:r>
          </w:p>
          <w:p w14:paraId="619F7B46"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f_EUTRA_RRC_ConnectionRelease(eutra_Cell1);</w:t>
            </w:r>
          </w:p>
          <w:p w14:paraId="10BBA26A" w14:textId="77777777" w:rsidR="004E1D18"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 // End of fl_TC_11_5_4_NR5GC_EUTRA_TestBody()</w:t>
            </w:r>
          </w:p>
          <w:p w14:paraId="3FAC0D0E" w14:textId="5C7F0A51" w:rsidR="00AA2ECD" w:rsidRPr="00455951" w:rsidRDefault="00AA2ECD" w:rsidP="00DE1DCE">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&lt;&lt; SKIPPED CODE &gt;&gt;</w:t>
            </w:r>
          </w:p>
        </w:tc>
      </w:tr>
    </w:tbl>
    <w:p w14:paraId="5F5BC7B5" w14:textId="77777777" w:rsidR="00AA2ECD" w:rsidRPr="00CD057D" w:rsidRDefault="00AA2ECD" w:rsidP="00AA2ECD">
      <w:pPr>
        <w:spacing w:after="0"/>
        <w:rPr>
          <w:rFonts w:ascii="Arial" w:hAnsi="Arial"/>
          <w:b/>
          <w:color w:val="000000"/>
          <w:lang w:eastAsia="en-GB"/>
        </w:rPr>
      </w:pPr>
    </w:p>
    <w:p w14:paraId="5F0949E9" w14:textId="77777777" w:rsidR="00AA2ECD" w:rsidRPr="00CD057D" w:rsidRDefault="00AA2ECD" w:rsidP="00AA2ECD">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AA2ECD" w:rsidRPr="00CD057D" w14:paraId="5CB12F97" w14:textId="77777777" w:rsidTr="00C67EE5">
        <w:tc>
          <w:tcPr>
            <w:tcW w:w="13575" w:type="dxa"/>
            <w:tcBorders>
              <w:top w:val="single" w:sz="4" w:space="0" w:color="auto"/>
              <w:left w:val="single" w:sz="4" w:space="0" w:color="auto"/>
              <w:bottom w:val="single" w:sz="4" w:space="0" w:color="auto"/>
              <w:right w:val="single" w:sz="4" w:space="0" w:color="auto"/>
            </w:tcBorders>
          </w:tcPr>
          <w:p w14:paraId="026563B6" w14:textId="77777777" w:rsidR="00AA2ECD" w:rsidRDefault="00AA2ECD" w:rsidP="00C67EE5">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&lt;&lt; SKIPPED CODE &gt;&gt;</w:t>
            </w:r>
          </w:p>
          <w:p w14:paraId="54E368D3"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function fl_TC_11_5_4_NR5GC_EUTRA_TestBody()runs on EUTRA_5GS_PTC</w:t>
            </w:r>
          </w:p>
          <w:p w14:paraId="333953C0"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      </w:t>
            </w:r>
          </w:p>
          <w:p w14:paraId="394EB236" w14:textId="0F99EFE5" w:rsidR="00DE1DCE" w:rsidRPr="00DE1DCE" w:rsidRDefault="00DE1DCE" w:rsidP="00DE1DCE">
            <w:pPr>
              <w:autoSpaceDE w:val="0"/>
              <w:autoSpaceDN w:val="0"/>
              <w:adjustRightInd w:val="0"/>
              <w:spacing w:after="0"/>
              <w:rPr>
                <w:rFonts w:ascii="Courier New" w:hAnsi="Courier New" w:cs="Courier New"/>
                <w:bCs/>
                <w:color w:val="000000"/>
                <w:highlight w:val="yellow"/>
                <w:lang w:eastAsia="de-DE"/>
              </w:rPr>
            </w:pPr>
            <w:r w:rsidRPr="00DE1DCE">
              <w:rPr>
                <w:rFonts w:ascii="Courier New" w:hAnsi="Courier New" w:cs="Courier New"/>
                <w:bCs/>
                <w:color w:val="000000"/>
                <w:lang w:eastAsia="de-DE"/>
              </w:rPr>
              <w:t xml:space="preserve">    </w:t>
            </w:r>
            <w:r w:rsidRPr="00DE1DCE">
              <w:rPr>
                <w:rFonts w:ascii="Courier New" w:hAnsi="Courier New" w:cs="Courier New"/>
                <w:bCs/>
                <w:color w:val="000000"/>
                <w:highlight w:val="yellow"/>
                <w:lang w:eastAsia="de-DE"/>
              </w:rPr>
              <w:t xml:space="preserve">//@siclog "Step 2" siclog@ </w:t>
            </w:r>
          </w:p>
          <w:p w14:paraId="1B1783B5" w14:textId="77777777" w:rsidR="00DE1DCE" w:rsidRPr="00DE1DCE" w:rsidRDefault="00DE1DCE" w:rsidP="00DE1DCE">
            <w:pPr>
              <w:autoSpaceDE w:val="0"/>
              <w:autoSpaceDN w:val="0"/>
              <w:adjustRightInd w:val="0"/>
              <w:spacing w:after="0"/>
              <w:rPr>
                <w:rFonts w:ascii="Courier New" w:hAnsi="Courier New" w:cs="Courier New"/>
                <w:bCs/>
                <w:color w:val="000000"/>
                <w:highlight w:val="yellow"/>
                <w:lang w:eastAsia="de-DE"/>
              </w:rPr>
            </w:pPr>
            <w:r w:rsidRPr="00DE1DCE">
              <w:rPr>
                <w:rFonts w:ascii="Courier New" w:hAnsi="Courier New" w:cs="Courier New"/>
                <w:bCs/>
                <w:color w:val="000000"/>
                <w:highlight w:val="yellow"/>
                <w:lang w:eastAsia="de-DE"/>
              </w:rPr>
              <w:t xml:space="preserve">    f_EUTRA_SwitchOnUEandStartIP(eutra_Cell1);</w:t>
            </w:r>
          </w:p>
          <w:p w14:paraId="7024722B" w14:textId="77777777" w:rsidR="00DE1DCE" w:rsidRPr="00DE1DCE" w:rsidRDefault="00DE1DCE" w:rsidP="00DE1DCE">
            <w:pPr>
              <w:autoSpaceDE w:val="0"/>
              <w:autoSpaceDN w:val="0"/>
              <w:adjustRightInd w:val="0"/>
              <w:spacing w:after="0"/>
              <w:rPr>
                <w:rFonts w:ascii="Courier New" w:hAnsi="Courier New" w:cs="Courier New"/>
                <w:bCs/>
                <w:color w:val="000000"/>
                <w:highlight w:val="yellow"/>
                <w:lang w:eastAsia="de-DE"/>
              </w:rPr>
            </w:pPr>
          </w:p>
          <w:p w14:paraId="413CDD66" w14:textId="77777777" w:rsidR="00DE1DCE" w:rsidRPr="00DE1DCE" w:rsidRDefault="00DE1DCE" w:rsidP="00DE1DCE">
            <w:pPr>
              <w:autoSpaceDE w:val="0"/>
              <w:autoSpaceDN w:val="0"/>
              <w:adjustRightInd w:val="0"/>
              <w:spacing w:after="0"/>
              <w:rPr>
                <w:rFonts w:ascii="Courier New" w:hAnsi="Courier New" w:cs="Courier New"/>
                <w:bCs/>
                <w:color w:val="000000"/>
                <w:highlight w:val="yellow"/>
                <w:lang w:eastAsia="de-DE"/>
              </w:rPr>
            </w:pPr>
            <w:r w:rsidRPr="00DE1DCE">
              <w:rPr>
                <w:rFonts w:ascii="Courier New" w:hAnsi="Courier New" w:cs="Courier New"/>
                <w:bCs/>
                <w:color w:val="000000"/>
                <w:highlight w:val="yellow"/>
                <w:lang w:eastAsia="de-DE"/>
              </w:rPr>
              <w:t xml:space="preserve">    // @siclog "Step 3" siclog@</w:t>
            </w:r>
          </w:p>
          <w:p w14:paraId="57065C9B" w14:textId="77777777" w:rsidR="00DE1DCE" w:rsidRPr="00DE1DCE" w:rsidRDefault="00DE1DCE" w:rsidP="00DE1DCE">
            <w:pPr>
              <w:autoSpaceDE w:val="0"/>
              <w:autoSpaceDN w:val="0"/>
              <w:adjustRightInd w:val="0"/>
              <w:spacing w:after="0"/>
              <w:rPr>
                <w:rFonts w:ascii="Courier New" w:hAnsi="Courier New" w:cs="Courier New"/>
                <w:bCs/>
                <w:color w:val="000000"/>
                <w:highlight w:val="yellow"/>
                <w:lang w:eastAsia="de-DE"/>
              </w:rPr>
            </w:pPr>
            <w:r w:rsidRPr="00DE1DCE">
              <w:rPr>
                <w:rFonts w:ascii="Courier New" w:hAnsi="Courier New" w:cs="Courier New"/>
                <w:bCs/>
                <w:color w:val="000000"/>
                <w:highlight w:val="yellow"/>
                <w:lang w:eastAsia="de-DE"/>
              </w:rPr>
              <w:t xml:space="preserve">    // Wait for 60s for the UE to enter 5GMM-DEREGISTERED.eCALL-INACTIVE state</w:t>
            </w:r>
          </w:p>
          <w:p w14:paraId="2A1B9C3F" w14:textId="77777777" w:rsidR="00DE1DCE" w:rsidRPr="00DE1DCE" w:rsidRDefault="00DE1DCE" w:rsidP="00DE1DCE">
            <w:pPr>
              <w:autoSpaceDE w:val="0"/>
              <w:autoSpaceDN w:val="0"/>
              <w:adjustRightInd w:val="0"/>
              <w:spacing w:after="0"/>
              <w:rPr>
                <w:rFonts w:ascii="Courier New" w:hAnsi="Courier New" w:cs="Courier New"/>
                <w:bCs/>
                <w:color w:val="000000"/>
                <w:highlight w:val="yellow"/>
                <w:lang w:eastAsia="de-DE"/>
              </w:rPr>
            </w:pPr>
            <w:r w:rsidRPr="00DE1DCE">
              <w:rPr>
                <w:rFonts w:ascii="Courier New" w:hAnsi="Courier New" w:cs="Courier New"/>
                <w:bCs/>
                <w:color w:val="000000"/>
                <w:highlight w:val="yellow"/>
                <w:lang w:eastAsia="de-DE"/>
              </w:rPr>
              <w:t xml:space="preserve">    f_Delay(60.0);</w:t>
            </w:r>
          </w:p>
          <w:p w14:paraId="0045F2FC" w14:textId="77777777" w:rsidR="00DE1DCE" w:rsidRPr="00DE1DCE" w:rsidRDefault="00DE1DCE" w:rsidP="00DE1DCE">
            <w:pPr>
              <w:autoSpaceDE w:val="0"/>
              <w:autoSpaceDN w:val="0"/>
              <w:adjustRightInd w:val="0"/>
              <w:spacing w:after="0"/>
              <w:rPr>
                <w:rFonts w:ascii="Courier New" w:hAnsi="Courier New" w:cs="Courier New"/>
                <w:bCs/>
                <w:color w:val="000000"/>
                <w:highlight w:val="yellow"/>
                <w:lang w:eastAsia="de-DE"/>
              </w:rPr>
            </w:pPr>
            <w:r w:rsidRPr="00DE1DCE">
              <w:rPr>
                <w:rFonts w:ascii="Courier New" w:hAnsi="Courier New" w:cs="Courier New"/>
                <w:bCs/>
                <w:color w:val="000000"/>
                <w:highlight w:val="yellow"/>
                <w:lang w:eastAsia="de-DE"/>
              </w:rPr>
              <w:t xml:space="preserve">      </w:t>
            </w:r>
          </w:p>
          <w:p w14:paraId="168755B6" w14:textId="77777777" w:rsidR="00DE1DCE" w:rsidRPr="00DE1DCE" w:rsidRDefault="00DE1DCE" w:rsidP="00DE1DCE">
            <w:pPr>
              <w:autoSpaceDE w:val="0"/>
              <w:autoSpaceDN w:val="0"/>
              <w:adjustRightInd w:val="0"/>
              <w:spacing w:after="0"/>
              <w:rPr>
                <w:rFonts w:ascii="Courier New" w:hAnsi="Courier New" w:cs="Courier New"/>
                <w:bCs/>
                <w:color w:val="000000"/>
                <w:highlight w:val="yellow"/>
                <w:lang w:eastAsia="de-DE"/>
              </w:rPr>
            </w:pPr>
            <w:r w:rsidRPr="00DE1DCE">
              <w:rPr>
                <w:rFonts w:ascii="Courier New" w:hAnsi="Courier New" w:cs="Courier New"/>
                <w:bCs/>
                <w:color w:val="000000"/>
                <w:highlight w:val="yellow"/>
                <w:lang w:eastAsia="de-DE"/>
              </w:rPr>
              <w:t xml:space="preserve">    </w:t>
            </w:r>
            <w:r w:rsidRPr="00DE1DCE">
              <w:rPr>
                <w:rFonts w:ascii="Courier New" w:hAnsi="Courier New" w:cs="Courier New"/>
                <w:bCs/>
                <w:color w:val="000000"/>
                <w:highlight w:val="cyan"/>
                <w:lang w:eastAsia="de-DE"/>
              </w:rPr>
              <w:t>f_EUTRA_NR_SendCoOrd(NR, cms_EUTRA_NR_Trigger("PRACH Preamble"));</w:t>
            </w:r>
          </w:p>
          <w:p w14:paraId="60EFE861" w14:textId="77777777" w:rsidR="00DE1DCE" w:rsidRPr="00DE1DCE" w:rsidRDefault="00DE1DCE" w:rsidP="00DE1DCE">
            <w:pPr>
              <w:autoSpaceDE w:val="0"/>
              <w:autoSpaceDN w:val="0"/>
              <w:adjustRightInd w:val="0"/>
              <w:spacing w:after="0"/>
              <w:rPr>
                <w:rFonts w:ascii="Courier New" w:hAnsi="Courier New" w:cs="Courier New"/>
                <w:bCs/>
                <w:color w:val="000000"/>
                <w:highlight w:val="yellow"/>
                <w:lang w:eastAsia="de-DE"/>
              </w:rPr>
            </w:pPr>
            <w:r w:rsidRPr="00DE1DCE">
              <w:rPr>
                <w:rFonts w:ascii="Courier New" w:hAnsi="Courier New" w:cs="Courier New"/>
                <w:bCs/>
                <w:color w:val="000000"/>
                <w:highlight w:val="yellow"/>
                <w:lang w:eastAsia="de-DE"/>
              </w:rPr>
              <w:t xml:space="preserve">    // @siclog "Step 4" siclog@</w:t>
            </w:r>
          </w:p>
          <w:p w14:paraId="6EB2C176" w14:textId="77777777" w:rsidR="00DE1DCE" w:rsidRPr="00DE1DCE" w:rsidRDefault="00DE1DCE" w:rsidP="00DE1DCE">
            <w:pPr>
              <w:autoSpaceDE w:val="0"/>
              <w:autoSpaceDN w:val="0"/>
              <w:adjustRightInd w:val="0"/>
              <w:spacing w:after="0"/>
              <w:rPr>
                <w:rFonts w:ascii="Courier New" w:hAnsi="Courier New" w:cs="Courier New"/>
                <w:bCs/>
                <w:color w:val="000000"/>
                <w:highlight w:val="yellow"/>
                <w:lang w:eastAsia="de-DE"/>
              </w:rPr>
            </w:pPr>
            <w:r w:rsidRPr="00DE1DCE">
              <w:rPr>
                <w:rFonts w:ascii="Courier New" w:hAnsi="Courier New" w:cs="Courier New"/>
                <w:bCs/>
                <w:color w:val="000000"/>
                <w:highlight w:val="yellow"/>
                <w:lang w:eastAsia="de-DE"/>
              </w:rPr>
              <w:t xml:space="preserve">    //An automatic eCall is initiated. (Note 1)</w:t>
            </w:r>
          </w:p>
          <w:p w14:paraId="5AB4B152" w14:textId="77777777" w:rsidR="00DE1DCE" w:rsidRPr="00DE1DCE" w:rsidRDefault="00DE1DCE" w:rsidP="00DE1DCE">
            <w:pPr>
              <w:autoSpaceDE w:val="0"/>
              <w:autoSpaceDN w:val="0"/>
              <w:adjustRightInd w:val="0"/>
              <w:spacing w:after="0"/>
              <w:rPr>
                <w:rFonts w:ascii="Courier New" w:hAnsi="Courier New" w:cs="Courier New"/>
                <w:bCs/>
                <w:color w:val="000000"/>
                <w:highlight w:val="yellow"/>
                <w:lang w:eastAsia="de-DE"/>
              </w:rPr>
            </w:pPr>
            <w:r w:rsidRPr="00DE1DCE">
              <w:rPr>
                <w:rFonts w:ascii="Courier New" w:hAnsi="Courier New" w:cs="Courier New"/>
                <w:bCs/>
                <w:color w:val="000000"/>
                <w:highlight w:val="yellow"/>
                <w:lang w:eastAsia="de-DE"/>
              </w:rPr>
              <w:t xml:space="preserve">    f_UT_InitiateECall(UT, AUTOMATIC);   </w:t>
            </w:r>
          </w:p>
          <w:p w14:paraId="61036E87" w14:textId="77777777" w:rsidR="00DE1DCE" w:rsidRPr="00DE1DCE" w:rsidRDefault="00DE1DCE" w:rsidP="00DE1DCE">
            <w:pPr>
              <w:autoSpaceDE w:val="0"/>
              <w:autoSpaceDN w:val="0"/>
              <w:adjustRightInd w:val="0"/>
              <w:spacing w:after="0"/>
              <w:rPr>
                <w:rFonts w:ascii="Courier New" w:hAnsi="Courier New" w:cs="Courier New"/>
                <w:bCs/>
                <w:color w:val="000000"/>
                <w:highlight w:val="yellow"/>
                <w:lang w:eastAsia="de-DE"/>
              </w:rPr>
            </w:pPr>
            <w:r w:rsidRPr="00DE1DCE">
              <w:rPr>
                <w:rFonts w:ascii="Courier New" w:hAnsi="Courier New" w:cs="Courier New"/>
                <w:bCs/>
                <w:color w:val="000000"/>
                <w:highlight w:val="yellow"/>
                <w:lang w:eastAsia="de-DE"/>
              </w:rPr>
              <w:t xml:space="preserve">    </w:t>
            </w:r>
          </w:p>
          <w:p w14:paraId="5BB425C8"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highlight w:val="yellow"/>
                <w:lang w:eastAsia="de-DE"/>
              </w:rPr>
              <w:t xml:space="preserve">    // @siclog "Step 4a" siclog@</w:t>
            </w:r>
            <w:r w:rsidRPr="00DE1DCE">
              <w:rPr>
                <w:rFonts w:ascii="Courier New" w:hAnsi="Courier New" w:cs="Courier New"/>
                <w:bCs/>
                <w:color w:val="000000"/>
                <w:lang w:eastAsia="de-DE"/>
              </w:rPr>
              <w:t xml:space="preserve">  </w:t>
            </w:r>
          </w:p>
          <w:p w14:paraId="291A4359" w14:textId="0141134A"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f_EUTRA_NR_WaitForCoOrd_Trigger(NR,"Change Power Level");</w:t>
            </w:r>
          </w:p>
          <w:p w14:paraId="6F967111"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p>
          <w:p w14:paraId="797C7ACE"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 The SS configures: E-UTRA Cell 1 as "Suitable cell".  </w:t>
            </w:r>
          </w:p>
          <w:p w14:paraId="378024C0"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f_EUTRA38_SetCellPower(eutra_Cell1, tsc_SuitableCellRS_EPRE, tsc_SuitableCellRS_EPRE_FR2); //@sic  R5-241629 sic@</w:t>
            </w:r>
          </w:p>
          <w:p w14:paraId="4A0EB397"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//@siclog "Step 7" siclog@</w:t>
            </w:r>
          </w:p>
          <w:p w14:paraId="310C7987"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//Check: Does the UE sends an ATTACH REQUEST message with a PDN CONNECTIVITY REQUEST message to request PDN connectivity to the default PDN. EPS attach type = "combined EPS/IMSI attach"?</w:t>
            </w:r>
          </w:p>
          <w:p w14:paraId="469F096F" w14:textId="77777777" w:rsidR="00DE1DCE" w:rsidRPr="00DE1DCE" w:rsidRDefault="00DE1DCE" w:rsidP="00DE1DCE">
            <w:pPr>
              <w:autoSpaceDE w:val="0"/>
              <w:autoSpaceDN w:val="0"/>
              <w:adjustRightInd w:val="0"/>
              <w:spacing w:after="0"/>
              <w:rPr>
                <w:rFonts w:ascii="Courier New" w:hAnsi="Courier New" w:cs="Courier New"/>
                <w:bCs/>
                <w:color w:val="000000"/>
                <w:highlight w:val="magenta"/>
                <w:lang w:eastAsia="de-DE"/>
              </w:rPr>
            </w:pPr>
            <w:r w:rsidRPr="00DE1DCE">
              <w:rPr>
                <w:rFonts w:ascii="Courier New" w:hAnsi="Courier New" w:cs="Courier New"/>
                <w:bCs/>
                <w:color w:val="000000"/>
                <w:lang w:eastAsia="de-DE"/>
              </w:rPr>
              <w:t xml:space="preserve">    </w:t>
            </w:r>
            <w:r w:rsidRPr="00DE1DCE">
              <w:rPr>
                <w:rFonts w:ascii="Courier New" w:hAnsi="Courier New" w:cs="Courier New"/>
                <w:bCs/>
                <w:color w:val="000000"/>
                <w:highlight w:val="magenta"/>
                <w:lang w:eastAsia="de-DE"/>
              </w:rPr>
              <w:t>//@siclog "Step 8-26" siclog@</w:t>
            </w:r>
          </w:p>
          <w:p w14:paraId="5E39B58C" w14:textId="3AE80DD7" w:rsidR="00DE1DCE" w:rsidRPr="00DE1DCE" w:rsidRDefault="00DE1DCE" w:rsidP="00DE1DCE">
            <w:pPr>
              <w:autoSpaceDE w:val="0"/>
              <w:autoSpaceDN w:val="0"/>
              <w:adjustRightInd w:val="0"/>
              <w:spacing w:after="0"/>
              <w:rPr>
                <w:rFonts w:ascii="Courier New" w:hAnsi="Courier New" w:cs="Courier New"/>
                <w:bCs/>
                <w:color w:val="000000"/>
                <w:highlight w:val="magenta"/>
                <w:lang w:eastAsia="de-DE"/>
              </w:rPr>
            </w:pPr>
            <w:r w:rsidRPr="00DE1DCE">
              <w:rPr>
                <w:rFonts w:ascii="Courier New" w:hAnsi="Courier New" w:cs="Courier New"/>
                <w:bCs/>
                <w:color w:val="000000"/>
                <w:highlight w:val="magenta"/>
                <w:lang w:eastAsia="de-DE"/>
              </w:rPr>
              <w:t xml:space="preserve">    f_EUTRA_508_IMSeCallOnly_Steps3_25(eutra_Cell1);  </w:t>
            </w:r>
          </w:p>
          <w:p w14:paraId="66F6ADF9"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highlight w:val="magenta"/>
                <w:lang w:eastAsia="de-DE"/>
              </w:rPr>
              <w:t xml:space="preserve">    f_EUTRA_PreliminaryPass (__FILE__, __LINE__, "Step 7");</w:t>
            </w:r>
            <w:r w:rsidRPr="00DE1DCE">
              <w:rPr>
                <w:rFonts w:ascii="Courier New" w:hAnsi="Courier New" w:cs="Courier New"/>
                <w:bCs/>
                <w:color w:val="000000"/>
                <w:lang w:eastAsia="de-DE"/>
              </w:rPr>
              <w:t xml:space="preserve">   </w:t>
            </w:r>
          </w:p>
          <w:p w14:paraId="207D1BCD"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w:t>
            </w:r>
          </w:p>
          <w:p w14:paraId="7AA041FD"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//IMS call has been established, wait for trigger from IMS PTC to release rrc connection  </w:t>
            </w:r>
          </w:p>
          <w:p w14:paraId="711081CA" w14:textId="25CFDA92"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w:t>
            </w:r>
            <w:r w:rsidRPr="00DE1DCE">
              <w:rPr>
                <w:rFonts w:ascii="Courier New" w:hAnsi="Courier New" w:cs="Courier New"/>
                <w:bCs/>
                <w:color w:val="000000"/>
                <w:highlight w:val="darkCyan"/>
                <w:lang w:eastAsia="de-DE"/>
              </w:rPr>
              <w:t>f_IMS_IPCAN_WaitForTrigger(IMS[tsc_Index_IMS2], "IMS Call Release Msgs Sent");</w:t>
            </w:r>
          </w:p>
          <w:p w14:paraId="21501E64"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 @siclog "Step 27" siclog@</w:t>
            </w:r>
          </w:p>
          <w:p w14:paraId="19AAAD7C"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//Now release the rrcConnection as the IMS PTC would be releasing the eCall</w:t>
            </w:r>
          </w:p>
          <w:p w14:paraId="43CE28A4"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f_EUTRA_DeactivateEPS_BearerContext (eutra_Cell1,</w:t>
            </w:r>
          </w:p>
          <w:p w14:paraId="56F9F711"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'7'H); // Emergency default bearer hardcoded to 6 and dedicated bearer 7</w:t>
            </w:r>
          </w:p>
          <w:p w14:paraId="4E8818B2" w14:textId="77777777" w:rsidR="00DE1DCE" w:rsidRPr="00DE1DCE"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f_EUTRA_RRC_ConnectionRelease(eutra_Cell1);</w:t>
            </w:r>
          </w:p>
          <w:p w14:paraId="3D27F660" w14:textId="5628567B" w:rsidR="00AA2ECD" w:rsidRDefault="00DE1DCE" w:rsidP="00DE1DCE">
            <w:pPr>
              <w:autoSpaceDE w:val="0"/>
              <w:autoSpaceDN w:val="0"/>
              <w:adjustRightInd w:val="0"/>
              <w:spacing w:after="0"/>
              <w:rPr>
                <w:rFonts w:ascii="Courier New" w:hAnsi="Courier New" w:cs="Courier New"/>
                <w:bCs/>
                <w:color w:val="000000"/>
                <w:lang w:eastAsia="de-DE"/>
              </w:rPr>
            </w:pPr>
            <w:r w:rsidRPr="00DE1DCE">
              <w:rPr>
                <w:rFonts w:ascii="Courier New" w:hAnsi="Courier New" w:cs="Courier New"/>
                <w:bCs/>
                <w:color w:val="000000"/>
                <w:lang w:eastAsia="de-DE"/>
              </w:rPr>
              <w:t xml:space="preserve">  } // End of fl_TC_11_5_4_NR5GC_EUTRA_TestBody()</w:t>
            </w:r>
          </w:p>
          <w:p w14:paraId="46E86681" w14:textId="0F6BFF25" w:rsidR="00AA2ECD" w:rsidRPr="002949C5" w:rsidRDefault="00AA2ECD" w:rsidP="00C67EE5">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&lt;&lt; SKIPPED CODE &gt;&gt; </w:t>
            </w:r>
          </w:p>
        </w:tc>
      </w:tr>
    </w:tbl>
    <w:p w14:paraId="45E24EFA" w14:textId="77777777" w:rsidR="00AA2ECD" w:rsidRDefault="00AA2ECD" w:rsidP="00AA2ECD"/>
    <w:p w14:paraId="200BD501" w14:textId="57698F91" w:rsidR="00505A85" w:rsidRPr="003D65E8" w:rsidRDefault="00505A85" w:rsidP="00505A85">
      <w:pPr>
        <w:pStyle w:val="Heading2"/>
        <w:numPr>
          <w:ilvl w:val="1"/>
          <w:numId w:val="2"/>
        </w:numPr>
        <w:tabs>
          <w:tab w:val="clear" w:pos="1566"/>
          <w:tab w:val="num" w:pos="990"/>
        </w:tabs>
        <w:overflowPunct w:val="0"/>
        <w:autoSpaceDE w:val="0"/>
        <w:autoSpaceDN w:val="0"/>
        <w:adjustRightInd w:val="0"/>
        <w:spacing w:before="480"/>
        <w:ind w:left="540"/>
        <w:rPr>
          <w:rFonts w:cs="Arial"/>
          <w:b/>
          <w:color w:val="000000"/>
          <w:lang w:eastAsia="en-GB"/>
        </w:rPr>
      </w:pPr>
      <w:bookmarkStart w:id="20" w:name="_Toc199967316"/>
      <w:r>
        <w:rPr>
          <w:rFonts w:cs="Arial"/>
          <w:b/>
          <w:color w:val="000000"/>
          <w:lang w:eastAsia="en-GB"/>
        </w:rPr>
        <w:t>Correction to the</w:t>
      </w:r>
      <w:r w:rsidRPr="00B52828">
        <w:rPr>
          <w:rFonts w:cs="Arial"/>
          <w:b/>
          <w:color w:val="000000"/>
          <w:lang w:eastAsia="en-GB"/>
        </w:rPr>
        <w:t xml:space="preserve"> </w:t>
      </w:r>
      <w:r w:rsidR="00674725">
        <w:rPr>
          <w:rFonts w:cs="Arial"/>
          <w:b/>
          <w:bCs/>
          <w:color w:val="000000"/>
          <w:lang w:val="en-US" w:eastAsia="en-GB"/>
        </w:rPr>
        <w:t>f</w:t>
      </w:r>
      <w:r>
        <w:rPr>
          <w:rFonts w:cs="Arial"/>
          <w:b/>
          <w:bCs/>
          <w:color w:val="000000"/>
          <w:lang w:val="en-US" w:eastAsia="en-GB"/>
        </w:rPr>
        <w:t xml:space="preserve">unction </w:t>
      </w:r>
      <w:r w:rsidR="00674725" w:rsidRPr="00674725">
        <w:rPr>
          <w:rFonts w:cs="Arial"/>
          <w:b/>
          <w:bCs/>
          <w:color w:val="000000"/>
          <w:lang w:val="en-US" w:eastAsia="en-GB"/>
        </w:rPr>
        <w:t>fl_TC_11_5_4_NR5GC_TestBody</w:t>
      </w:r>
      <w:bookmarkEnd w:id="20"/>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505A85" w14:paraId="399341A4" w14:textId="77777777" w:rsidTr="00C67EE5">
        <w:tc>
          <w:tcPr>
            <w:tcW w:w="1985" w:type="dxa"/>
            <w:tcBorders>
              <w:top w:val="single" w:sz="4" w:space="0" w:color="auto"/>
              <w:left w:val="single" w:sz="4" w:space="0" w:color="auto"/>
              <w:bottom w:val="single" w:sz="4" w:space="0" w:color="auto"/>
              <w:right w:val="single" w:sz="4" w:space="0" w:color="auto"/>
            </w:tcBorders>
            <w:hideMark/>
          </w:tcPr>
          <w:p w14:paraId="00F74269" w14:textId="77777777" w:rsidR="00505A85" w:rsidRDefault="00505A85" w:rsidP="00C67EE5">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28BB6EB8" w14:textId="21B082FB" w:rsidR="00505A85" w:rsidRPr="00FA530C" w:rsidRDefault="00674725" w:rsidP="00C67EE5">
            <w:pPr>
              <w:pStyle w:val="CRCoverPage"/>
              <w:spacing w:after="0"/>
              <w:rPr>
                <w:noProof/>
              </w:rPr>
            </w:pPr>
            <w:r w:rsidRPr="00674725">
              <w:rPr>
                <w:noProof/>
              </w:rPr>
              <w:t>fl_TC_11_5_4_NR5GC_TestBody</w:t>
            </w:r>
          </w:p>
        </w:tc>
      </w:tr>
      <w:tr w:rsidR="00505A85" w14:paraId="6C29BE63" w14:textId="77777777" w:rsidTr="00C67EE5">
        <w:trPr>
          <w:trHeight w:val="350"/>
        </w:trPr>
        <w:tc>
          <w:tcPr>
            <w:tcW w:w="1985" w:type="dxa"/>
            <w:tcBorders>
              <w:top w:val="single" w:sz="4" w:space="0" w:color="auto"/>
              <w:left w:val="single" w:sz="4" w:space="0" w:color="auto"/>
              <w:bottom w:val="single" w:sz="4" w:space="0" w:color="auto"/>
              <w:right w:val="single" w:sz="4" w:space="0" w:color="auto"/>
            </w:tcBorders>
            <w:hideMark/>
          </w:tcPr>
          <w:p w14:paraId="614A09C7" w14:textId="77777777" w:rsidR="00505A85" w:rsidRDefault="00505A85" w:rsidP="00C67EE5">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08C513E0" w14:textId="5EB708AD" w:rsidR="00674725" w:rsidRPr="00241E8A" w:rsidRDefault="00674725" w:rsidP="00674725">
            <w:pPr>
              <w:pStyle w:val="CRCoverPage"/>
              <w:numPr>
                <w:ilvl w:val="0"/>
                <w:numId w:val="25"/>
              </w:numPr>
              <w:spacing w:after="0"/>
              <w:rPr>
                <w:noProof/>
                <w:highlight w:val="yellow"/>
              </w:rPr>
            </w:pPr>
            <w:r w:rsidRPr="00241E8A">
              <w:rPr>
                <w:noProof/>
                <w:highlight w:val="yellow"/>
              </w:rPr>
              <w:t>Although being a NR test case, most of signaling and messages are expected to be received in LTE. To simplify changes UE configuration and initialisation (as well as corresponding MMIs) are moved to LTE PTC. See change 2.3.</w:t>
            </w:r>
          </w:p>
          <w:p w14:paraId="3C59BD89" w14:textId="4DEAE758" w:rsidR="00B0513D" w:rsidRPr="00241E8A" w:rsidRDefault="004E1D18" w:rsidP="004E1D18">
            <w:pPr>
              <w:pStyle w:val="CRCoverPage"/>
              <w:numPr>
                <w:ilvl w:val="0"/>
                <w:numId w:val="25"/>
              </w:numPr>
              <w:spacing w:after="0"/>
              <w:rPr>
                <w:noProof/>
                <w:highlight w:val="green"/>
              </w:rPr>
            </w:pPr>
            <w:r w:rsidRPr="00241E8A">
              <w:rPr>
                <w:noProof/>
                <w:highlight w:val="green"/>
              </w:rPr>
              <w:t xml:space="preserve">Currently test case will be stuck for 300 seconds. This might be a misinterpretation of timer T300 mentioned in table </w:t>
            </w:r>
            <w:r w:rsidRPr="00241E8A">
              <w:rPr>
                <w:highlight w:val="green"/>
              </w:rPr>
              <w:t>11.5.4.3.2-2. T300 is an RRC timer with value of f 1 second in this case, which might be not enough to provoke PRACH failure due to max attempts. Value selected will be of 5.0 seconds then PRACH failure will be assured. In addition, timer will start after first RACH preamble is received, triggered by starting the eCall throught MMI.</w:t>
            </w:r>
            <w:r w:rsidR="00794BE8">
              <w:rPr>
                <w:highlight w:val="green"/>
              </w:rPr>
              <w:br/>
              <w:t>#draft proseCR would be raised for RAN5#108 meeting</w:t>
            </w:r>
          </w:p>
          <w:p w14:paraId="0A0E92FE" w14:textId="5456D989" w:rsidR="00241E8A" w:rsidRPr="00241E8A" w:rsidRDefault="00241E8A" w:rsidP="004E1D18">
            <w:pPr>
              <w:pStyle w:val="CRCoverPage"/>
              <w:numPr>
                <w:ilvl w:val="0"/>
                <w:numId w:val="25"/>
              </w:numPr>
              <w:spacing w:after="0"/>
              <w:rPr>
                <w:noProof/>
                <w:highlight w:val="green"/>
              </w:rPr>
            </w:pPr>
            <w:r w:rsidRPr="00241E8A">
              <w:rPr>
                <w:noProof/>
                <w:highlight w:val="darkCyan"/>
              </w:rPr>
              <w:t>Postamble is moved and executed in LTE PTC but resources need to be released on NR PTC.</w:t>
            </w:r>
          </w:p>
        </w:tc>
      </w:tr>
      <w:tr w:rsidR="00505A85" w14:paraId="55112C23" w14:textId="77777777" w:rsidTr="00C67EE5">
        <w:tc>
          <w:tcPr>
            <w:tcW w:w="1985" w:type="dxa"/>
            <w:tcBorders>
              <w:top w:val="single" w:sz="4" w:space="0" w:color="auto"/>
              <w:left w:val="single" w:sz="4" w:space="0" w:color="auto"/>
              <w:bottom w:val="single" w:sz="4" w:space="0" w:color="auto"/>
              <w:right w:val="single" w:sz="4" w:space="0" w:color="auto"/>
            </w:tcBorders>
            <w:hideMark/>
          </w:tcPr>
          <w:p w14:paraId="1879CAF0" w14:textId="77777777" w:rsidR="00505A85" w:rsidRDefault="00505A85" w:rsidP="00C67EE5">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7ABD2626" w14:textId="77777777" w:rsidR="007E7227" w:rsidRPr="00241E8A" w:rsidRDefault="004E1D18" w:rsidP="007E7227">
            <w:pPr>
              <w:pStyle w:val="CRCoverPage"/>
              <w:numPr>
                <w:ilvl w:val="0"/>
                <w:numId w:val="26"/>
              </w:numPr>
              <w:spacing w:after="0"/>
              <w:rPr>
                <w:noProof/>
              </w:rPr>
            </w:pPr>
            <w:r w:rsidRPr="00241E8A">
              <w:rPr>
                <w:noProof/>
                <w:highlight w:val="yellow"/>
              </w:rPr>
              <w:t>Moved code to function f_TC_11_5_12_NR5GC_EUTRA, please check Change 2.3.</w:t>
            </w:r>
          </w:p>
          <w:p w14:paraId="5B87C918" w14:textId="77777777" w:rsidR="004E1D18" w:rsidRDefault="004E1D18" w:rsidP="007E7227">
            <w:pPr>
              <w:pStyle w:val="CRCoverPage"/>
              <w:numPr>
                <w:ilvl w:val="0"/>
                <w:numId w:val="26"/>
              </w:numPr>
              <w:spacing w:after="0"/>
              <w:rPr>
                <w:noProof/>
              </w:rPr>
            </w:pPr>
            <w:r w:rsidRPr="00241E8A">
              <w:rPr>
                <w:noProof/>
                <w:highlight w:val="green"/>
              </w:rPr>
              <w:t xml:space="preserve">Reworked PRACHPreamble timer and implementation. A prose CR will be submitted to change timer value at table </w:t>
            </w:r>
            <w:r w:rsidRPr="00241E8A">
              <w:rPr>
                <w:highlight w:val="green"/>
              </w:rPr>
              <w:t>11.5.4.3.2-2.</w:t>
            </w:r>
          </w:p>
          <w:p w14:paraId="77B77BB1" w14:textId="22D8A336" w:rsidR="00241E8A" w:rsidRPr="00241E8A" w:rsidRDefault="00241E8A" w:rsidP="007E7227">
            <w:pPr>
              <w:pStyle w:val="CRCoverPage"/>
              <w:numPr>
                <w:ilvl w:val="0"/>
                <w:numId w:val="26"/>
              </w:numPr>
              <w:spacing w:after="0"/>
              <w:rPr>
                <w:noProof/>
              </w:rPr>
            </w:pPr>
            <w:r w:rsidRPr="00241E8A">
              <w:rPr>
                <w:noProof/>
                <w:highlight w:val="darkCyan"/>
              </w:rPr>
              <w:t>Released cell on NR after calling postamble in LTE.</w:t>
            </w:r>
          </w:p>
        </w:tc>
      </w:tr>
      <w:tr w:rsidR="00505A85" w14:paraId="56ECB98E" w14:textId="77777777" w:rsidTr="00C67EE5">
        <w:tc>
          <w:tcPr>
            <w:tcW w:w="1985" w:type="dxa"/>
            <w:tcBorders>
              <w:top w:val="single" w:sz="4" w:space="0" w:color="auto"/>
              <w:left w:val="single" w:sz="4" w:space="0" w:color="auto"/>
              <w:bottom w:val="single" w:sz="4" w:space="0" w:color="auto"/>
              <w:right w:val="single" w:sz="4" w:space="0" w:color="auto"/>
            </w:tcBorders>
            <w:hideMark/>
          </w:tcPr>
          <w:p w14:paraId="0ED717DB" w14:textId="77777777" w:rsidR="00505A85" w:rsidRDefault="00505A85" w:rsidP="00C67EE5">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hideMark/>
          </w:tcPr>
          <w:p w14:paraId="6CBAD791" w14:textId="1C872392" w:rsidR="00505A85" w:rsidRPr="00CC39F9" w:rsidRDefault="00FD2BC3" w:rsidP="00C67EE5">
            <w:pPr>
              <w:spacing w:after="0"/>
              <w:rPr>
                <w:rFonts w:ascii="Arial" w:hAnsi="Arial" w:cs="Arial"/>
                <w:lang w:eastAsia="en-GB"/>
              </w:rPr>
            </w:pPr>
            <w:r w:rsidRPr="00FD2BC3">
              <w:rPr>
                <w:rFonts w:ascii="Arial" w:hAnsi="Arial" w:cs="Arial"/>
                <w:lang w:eastAsia="en-GB"/>
              </w:rPr>
              <w:t>ECall_IRAT_NR5GC_NR.ttcn</w:t>
            </w:r>
          </w:p>
        </w:tc>
      </w:tr>
      <w:tr w:rsidR="00204C7E" w14:paraId="73F02E3D" w14:textId="77777777" w:rsidTr="00C67EE5">
        <w:tc>
          <w:tcPr>
            <w:tcW w:w="1985" w:type="dxa"/>
            <w:tcBorders>
              <w:top w:val="single" w:sz="4" w:space="0" w:color="auto"/>
              <w:left w:val="single" w:sz="4" w:space="0" w:color="auto"/>
              <w:bottom w:val="single" w:sz="4" w:space="0" w:color="auto"/>
              <w:right w:val="single" w:sz="4" w:space="0" w:color="auto"/>
            </w:tcBorders>
            <w:hideMark/>
          </w:tcPr>
          <w:p w14:paraId="52975B5F" w14:textId="68BD2BCA" w:rsidR="00204C7E" w:rsidRDefault="00204C7E" w:rsidP="00204C7E">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13991CBD" w14:textId="3C45DB39" w:rsidR="00204C7E" w:rsidRPr="0044348F" w:rsidRDefault="00204C7E" w:rsidP="00204C7E">
            <w:pPr>
              <w:rPr>
                <w:rFonts w:ascii="Arial" w:hAnsi="Arial"/>
                <w:b/>
                <w:bCs/>
                <w:color w:val="000000" w:themeColor="text1"/>
                <w:lang w:val="en-US" w:eastAsia="zh-CN"/>
              </w:rPr>
            </w:pPr>
          </w:p>
        </w:tc>
      </w:tr>
    </w:tbl>
    <w:p w14:paraId="602AC11C" w14:textId="77777777" w:rsidR="00505A85" w:rsidRDefault="00505A85" w:rsidP="00505A85">
      <w:pPr>
        <w:spacing w:after="0"/>
        <w:rPr>
          <w:rFonts w:ascii="Arial" w:hAnsi="Arial"/>
          <w:b/>
          <w:lang w:eastAsia="en-GB"/>
        </w:rPr>
      </w:pPr>
    </w:p>
    <w:p w14:paraId="633F3F30" w14:textId="77777777" w:rsidR="00505A85" w:rsidRDefault="00505A85" w:rsidP="00505A85">
      <w:pPr>
        <w:spacing w:after="0"/>
        <w:rPr>
          <w:rFonts w:ascii="Arial" w:hAnsi="Arial"/>
          <w:b/>
          <w:lang w:eastAsia="en-GB"/>
        </w:rPr>
      </w:pPr>
      <w:r w:rsidRPr="002249E0">
        <w:rPr>
          <w:rFonts w:ascii="Arial" w:hAnsi="Arial"/>
          <w:b/>
          <w:lang w:eastAsia="en-GB"/>
        </w:rPr>
        <w:t xml:space="preserve">    </w:t>
      </w:r>
    </w:p>
    <w:p w14:paraId="0C68037C" w14:textId="77777777" w:rsidR="00505A85" w:rsidRDefault="00505A85" w:rsidP="00505A8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505A85" w:rsidRPr="00CD057D" w14:paraId="33F78C5D" w14:textId="77777777" w:rsidTr="00C67EE5">
        <w:tc>
          <w:tcPr>
            <w:tcW w:w="13575" w:type="dxa"/>
            <w:tcBorders>
              <w:top w:val="single" w:sz="4" w:space="0" w:color="auto"/>
              <w:left w:val="single" w:sz="4" w:space="0" w:color="auto"/>
              <w:bottom w:val="single" w:sz="4" w:space="0" w:color="auto"/>
              <w:right w:val="single" w:sz="4" w:space="0" w:color="auto"/>
            </w:tcBorders>
          </w:tcPr>
          <w:p w14:paraId="60291CAD" w14:textId="0C9F85D0" w:rsidR="00505A85" w:rsidRPr="00665E27" w:rsidRDefault="00505A85" w:rsidP="00C67EE5">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&lt;&lt; SKIPPED CODE &gt;&gt;</w:t>
            </w:r>
          </w:p>
          <w:p w14:paraId="60AD9B7D" w14:textId="77777777" w:rsidR="00665E27" w:rsidRPr="00665E27" w:rsidRDefault="00665E27" w:rsidP="00665E27">
            <w:pPr>
              <w:autoSpaceDE w:val="0"/>
              <w:autoSpaceDN w:val="0"/>
              <w:adjustRightInd w:val="0"/>
              <w:spacing w:after="0"/>
              <w:rPr>
                <w:rFonts w:ascii="Courier New" w:hAnsi="Courier New" w:cs="Courier New"/>
                <w:bCs/>
                <w:color w:val="000000"/>
                <w:lang w:eastAsia="de-DE"/>
              </w:rPr>
            </w:pPr>
            <w:r w:rsidRPr="00665E27">
              <w:rPr>
                <w:rFonts w:ascii="Courier New" w:hAnsi="Courier New" w:cs="Courier New"/>
                <w:bCs/>
                <w:color w:val="000000"/>
                <w:lang w:eastAsia="de-DE"/>
              </w:rPr>
              <w:t xml:space="preserve">   function fl_TC_11_5_4_NR5GC_TestBody() runs on NR_BASE_PTC</w:t>
            </w:r>
          </w:p>
          <w:p w14:paraId="7F32E359" w14:textId="77777777" w:rsidR="00665E27" w:rsidRPr="00665E27" w:rsidRDefault="00665E27" w:rsidP="00665E27">
            <w:pPr>
              <w:autoSpaceDE w:val="0"/>
              <w:autoSpaceDN w:val="0"/>
              <w:adjustRightInd w:val="0"/>
              <w:spacing w:after="0"/>
              <w:rPr>
                <w:rFonts w:ascii="Courier New" w:hAnsi="Courier New" w:cs="Courier New"/>
                <w:bCs/>
                <w:color w:val="000000"/>
                <w:lang w:eastAsia="de-DE"/>
              </w:rPr>
            </w:pPr>
            <w:r w:rsidRPr="00665E27">
              <w:rPr>
                <w:rFonts w:ascii="Courier New" w:hAnsi="Courier New" w:cs="Courier New"/>
                <w:bCs/>
                <w:color w:val="000000"/>
                <w:lang w:eastAsia="de-DE"/>
              </w:rPr>
              <w:t xml:space="preserve">   {</w:t>
            </w:r>
          </w:p>
          <w:p w14:paraId="5E48BE79" w14:textId="77777777" w:rsidR="00665E27" w:rsidRDefault="00665E27" w:rsidP="00665E27">
            <w:pPr>
              <w:autoSpaceDE w:val="0"/>
              <w:autoSpaceDN w:val="0"/>
              <w:adjustRightInd w:val="0"/>
              <w:spacing w:after="0"/>
              <w:rPr>
                <w:rFonts w:ascii="Courier New" w:hAnsi="Courier New" w:cs="Courier New"/>
                <w:bCs/>
                <w:color w:val="000000"/>
                <w:lang w:eastAsia="de-DE"/>
              </w:rPr>
            </w:pPr>
            <w:r w:rsidRPr="00665E27">
              <w:rPr>
                <w:rFonts w:ascii="Courier New" w:hAnsi="Courier New" w:cs="Courier New"/>
                <w:bCs/>
                <w:color w:val="000000"/>
                <w:lang w:eastAsia="de-DE"/>
              </w:rPr>
              <w:t xml:space="preserve">    timer t_Wait := 300.0;</w:t>
            </w:r>
          </w:p>
          <w:p w14:paraId="27C00C96" w14:textId="77777777" w:rsidR="00665E27" w:rsidRPr="00665E27" w:rsidRDefault="00665E27" w:rsidP="00665E27">
            <w:pPr>
              <w:autoSpaceDE w:val="0"/>
              <w:autoSpaceDN w:val="0"/>
              <w:adjustRightInd w:val="0"/>
              <w:spacing w:after="0"/>
              <w:rPr>
                <w:rFonts w:ascii="Courier New" w:hAnsi="Courier New" w:cs="Courier New"/>
                <w:bCs/>
                <w:color w:val="000000"/>
                <w:lang w:eastAsia="de-DE"/>
              </w:rPr>
            </w:pPr>
          </w:p>
          <w:p w14:paraId="0DAFAE29" w14:textId="77777777" w:rsidR="00665E27" w:rsidRPr="00674725" w:rsidRDefault="00665E27" w:rsidP="00665E27">
            <w:pPr>
              <w:autoSpaceDE w:val="0"/>
              <w:autoSpaceDN w:val="0"/>
              <w:adjustRightInd w:val="0"/>
              <w:spacing w:after="0"/>
              <w:rPr>
                <w:rFonts w:ascii="Courier New" w:hAnsi="Courier New" w:cs="Courier New"/>
                <w:bCs/>
                <w:color w:val="000000"/>
                <w:lang w:eastAsia="de-DE"/>
              </w:rPr>
            </w:pPr>
            <w:r w:rsidRPr="00665E27">
              <w:rPr>
                <w:rFonts w:ascii="Courier New" w:hAnsi="Courier New" w:cs="Courier New"/>
                <w:bCs/>
                <w:color w:val="000000"/>
                <w:lang w:eastAsia="de-DE"/>
              </w:rPr>
              <w:t xml:space="preserve">    </w:t>
            </w:r>
            <w:r w:rsidRPr="00674725">
              <w:rPr>
                <w:rFonts w:ascii="Courier New" w:hAnsi="Courier New" w:cs="Courier New"/>
                <w:bCs/>
                <w:color w:val="000000"/>
                <w:lang w:eastAsia="de-DE"/>
              </w:rPr>
              <w:t>//@siclog "Step 1" siclog@</w:t>
            </w:r>
          </w:p>
          <w:p w14:paraId="27B9224E" w14:textId="77777777" w:rsidR="00665E27" w:rsidRPr="00674725" w:rsidRDefault="00665E27" w:rsidP="00665E27">
            <w:pPr>
              <w:autoSpaceDE w:val="0"/>
              <w:autoSpaceDN w:val="0"/>
              <w:adjustRightInd w:val="0"/>
              <w:spacing w:after="0"/>
              <w:rPr>
                <w:rFonts w:ascii="Courier New" w:hAnsi="Courier New" w:cs="Courier New"/>
                <w:bCs/>
                <w:color w:val="000000"/>
                <w:lang w:eastAsia="de-DE"/>
              </w:rPr>
            </w:pPr>
            <w:r w:rsidRPr="00674725">
              <w:rPr>
                <w:rFonts w:ascii="Courier New" w:hAnsi="Courier New" w:cs="Courier New"/>
                <w:bCs/>
                <w:color w:val="000000"/>
                <w:lang w:eastAsia="de-DE"/>
              </w:rPr>
              <w:t xml:space="preserve">    //The SS configures:</w:t>
            </w:r>
          </w:p>
          <w:p w14:paraId="0465C1C9" w14:textId="77777777" w:rsidR="00665E27" w:rsidRPr="00674725" w:rsidRDefault="00665E27" w:rsidP="00665E27">
            <w:pPr>
              <w:autoSpaceDE w:val="0"/>
              <w:autoSpaceDN w:val="0"/>
              <w:adjustRightInd w:val="0"/>
              <w:spacing w:after="0"/>
              <w:rPr>
                <w:rFonts w:ascii="Courier New" w:hAnsi="Courier New" w:cs="Courier New"/>
                <w:bCs/>
                <w:color w:val="000000"/>
                <w:lang w:eastAsia="de-DE"/>
              </w:rPr>
            </w:pPr>
            <w:r w:rsidRPr="00674725">
              <w:rPr>
                <w:rFonts w:ascii="Courier New" w:hAnsi="Courier New" w:cs="Courier New"/>
                <w:bCs/>
                <w:color w:val="000000"/>
                <w:lang w:eastAsia="de-DE"/>
              </w:rPr>
              <w:t xml:space="preserve">    // - NR Cell 1 as "Serving cell"</w:t>
            </w:r>
          </w:p>
          <w:p w14:paraId="4EC7FF61" w14:textId="77777777" w:rsidR="00665E27" w:rsidRPr="00674725" w:rsidRDefault="00665E27" w:rsidP="00665E27">
            <w:pPr>
              <w:autoSpaceDE w:val="0"/>
              <w:autoSpaceDN w:val="0"/>
              <w:adjustRightInd w:val="0"/>
              <w:spacing w:after="0"/>
              <w:rPr>
                <w:rFonts w:ascii="Courier New" w:hAnsi="Courier New" w:cs="Courier New"/>
                <w:bCs/>
                <w:color w:val="000000"/>
                <w:lang w:eastAsia="de-DE"/>
              </w:rPr>
            </w:pPr>
            <w:r w:rsidRPr="00674725">
              <w:rPr>
                <w:rFonts w:ascii="Courier New" w:hAnsi="Courier New" w:cs="Courier New"/>
                <w:bCs/>
                <w:color w:val="000000"/>
                <w:lang w:eastAsia="de-DE"/>
              </w:rPr>
              <w:t xml:space="preserve">    f_NR_SetCellPower(nr_Cell1, tsc_NR_ServingCellSSS_EPRE_FR1, tsc_NR_ServingCellSSS_EPRE_FR2);</w:t>
            </w:r>
          </w:p>
          <w:p w14:paraId="1ECE0E9A" w14:textId="77777777" w:rsidR="00674725" w:rsidRDefault="00674725" w:rsidP="00665E27">
            <w:pPr>
              <w:autoSpaceDE w:val="0"/>
              <w:autoSpaceDN w:val="0"/>
              <w:adjustRightInd w:val="0"/>
              <w:spacing w:after="0"/>
              <w:rPr>
                <w:rFonts w:ascii="Courier New" w:hAnsi="Courier New" w:cs="Courier New"/>
                <w:bCs/>
                <w:color w:val="000000"/>
                <w:highlight w:val="magenta"/>
                <w:lang w:eastAsia="de-DE"/>
              </w:rPr>
            </w:pPr>
          </w:p>
          <w:p w14:paraId="0D6E343D" w14:textId="649D1AA0" w:rsidR="00674725" w:rsidRPr="00674725" w:rsidRDefault="00674725" w:rsidP="00665E27">
            <w:pPr>
              <w:autoSpaceDE w:val="0"/>
              <w:autoSpaceDN w:val="0"/>
              <w:adjustRightInd w:val="0"/>
              <w:spacing w:after="0"/>
              <w:rPr>
                <w:rFonts w:ascii="Courier New" w:hAnsi="Courier New" w:cs="Courier New"/>
                <w:bCs/>
                <w:color w:val="000000"/>
                <w:lang w:eastAsia="de-DE"/>
              </w:rPr>
            </w:pPr>
            <w:r>
              <w:rPr>
                <w:rFonts w:ascii="Courier New" w:hAnsi="Courier New" w:cs="Courier New"/>
                <w:b/>
                <w:color w:val="000000"/>
                <w:lang w:eastAsia="de-DE"/>
              </w:rPr>
              <w:t>&lt;&lt; MOVED CODE &gt;&gt;</w:t>
            </w:r>
          </w:p>
          <w:p w14:paraId="699D1164" w14:textId="77777777" w:rsidR="00665E27" w:rsidRPr="00674725" w:rsidRDefault="00665E27" w:rsidP="00665E27">
            <w:pPr>
              <w:autoSpaceDE w:val="0"/>
              <w:autoSpaceDN w:val="0"/>
              <w:adjustRightInd w:val="0"/>
              <w:spacing w:after="0"/>
              <w:rPr>
                <w:rFonts w:ascii="Courier New" w:hAnsi="Courier New" w:cs="Courier New"/>
                <w:bCs/>
                <w:color w:val="000000"/>
                <w:highlight w:val="yellow"/>
                <w:lang w:eastAsia="de-DE"/>
              </w:rPr>
            </w:pPr>
            <w:r w:rsidRPr="00674725">
              <w:rPr>
                <w:rFonts w:ascii="Courier New" w:hAnsi="Courier New" w:cs="Courier New"/>
                <w:bCs/>
                <w:color w:val="000000"/>
                <w:highlight w:val="yellow"/>
                <w:lang w:eastAsia="de-DE"/>
              </w:rPr>
              <w:t xml:space="preserve">    // @siclog "Step 2" siclog@</w:t>
            </w:r>
          </w:p>
          <w:p w14:paraId="49B10B69" w14:textId="77777777" w:rsidR="00665E27" w:rsidRPr="00674725" w:rsidRDefault="00665E27" w:rsidP="00665E27">
            <w:pPr>
              <w:autoSpaceDE w:val="0"/>
              <w:autoSpaceDN w:val="0"/>
              <w:adjustRightInd w:val="0"/>
              <w:spacing w:after="0"/>
              <w:rPr>
                <w:rFonts w:ascii="Courier New" w:hAnsi="Courier New" w:cs="Courier New"/>
                <w:bCs/>
                <w:color w:val="000000"/>
                <w:highlight w:val="yellow"/>
                <w:lang w:eastAsia="de-DE"/>
              </w:rPr>
            </w:pPr>
            <w:r w:rsidRPr="00674725">
              <w:rPr>
                <w:rFonts w:ascii="Courier New" w:hAnsi="Courier New" w:cs="Courier New"/>
                <w:bCs/>
                <w:color w:val="000000"/>
                <w:highlight w:val="yellow"/>
                <w:lang w:eastAsia="de-DE"/>
              </w:rPr>
              <w:t xml:space="preserve">    // The UE is Switched ON</w:t>
            </w:r>
          </w:p>
          <w:p w14:paraId="280F8C12" w14:textId="77777777" w:rsidR="00665E27" w:rsidRPr="00674725" w:rsidRDefault="00665E27" w:rsidP="00665E27">
            <w:pPr>
              <w:autoSpaceDE w:val="0"/>
              <w:autoSpaceDN w:val="0"/>
              <w:adjustRightInd w:val="0"/>
              <w:spacing w:after="0"/>
              <w:rPr>
                <w:rFonts w:ascii="Courier New" w:hAnsi="Courier New" w:cs="Courier New"/>
                <w:bCs/>
                <w:color w:val="000000"/>
                <w:highlight w:val="yellow"/>
                <w:lang w:eastAsia="de-DE"/>
              </w:rPr>
            </w:pPr>
            <w:r w:rsidRPr="00674725">
              <w:rPr>
                <w:rFonts w:ascii="Courier New" w:hAnsi="Courier New" w:cs="Courier New"/>
                <w:bCs/>
                <w:color w:val="000000"/>
                <w:highlight w:val="yellow"/>
                <w:lang w:eastAsia="de-DE"/>
              </w:rPr>
              <w:t xml:space="preserve">    f_UT_SwitchOnUE(UT);</w:t>
            </w:r>
          </w:p>
          <w:p w14:paraId="777D489B" w14:textId="77777777" w:rsidR="00665E27" w:rsidRPr="00674725" w:rsidRDefault="00665E27" w:rsidP="00665E27">
            <w:pPr>
              <w:autoSpaceDE w:val="0"/>
              <w:autoSpaceDN w:val="0"/>
              <w:adjustRightInd w:val="0"/>
              <w:spacing w:after="0"/>
              <w:rPr>
                <w:rFonts w:ascii="Courier New" w:hAnsi="Courier New" w:cs="Courier New"/>
                <w:bCs/>
                <w:color w:val="000000"/>
                <w:highlight w:val="yellow"/>
                <w:lang w:eastAsia="de-DE"/>
              </w:rPr>
            </w:pPr>
          </w:p>
          <w:p w14:paraId="1C5759BF" w14:textId="77777777" w:rsidR="00665E27" w:rsidRPr="00674725" w:rsidRDefault="00665E27" w:rsidP="00665E27">
            <w:pPr>
              <w:autoSpaceDE w:val="0"/>
              <w:autoSpaceDN w:val="0"/>
              <w:adjustRightInd w:val="0"/>
              <w:spacing w:after="0"/>
              <w:rPr>
                <w:rFonts w:ascii="Courier New" w:hAnsi="Courier New" w:cs="Courier New"/>
                <w:bCs/>
                <w:color w:val="000000"/>
                <w:highlight w:val="yellow"/>
                <w:lang w:eastAsia="de-DE"/>
              </w:rPr>
            </w:pPr>
            <w:r w:rsidRPr="00674725">
              <w:rPr>
                <w:rFonts w:ascii="Courier New" w:hAnsi="Courier New" w:cs="Courier New"/>
                <w:bCs/>
                <w:color w:val="000000"/>
                <w:highlight w:val="yellow"/>
                <w:lang w:eastAsia="de-DE"/>
              </w:rPr>
              <w:t xml:space="preserve">    // @siclog "Step 3" siclog@</w:t>
            </w:r>
          </w:p>
          <w:p w14:paraId="5E1ABC8B" w14:textId="77777777" w:rsidR="00665E27" w:rsidRPr="00674725" w:rsidRDefault="00665E27" w:rsidP="00665E27">
            <w:pPr>
              <w:autoSpaceDE w:val="0"/>
              <w:autoSpaceDN w:val="0"/>
              <w:adjustRightInd w:val="0"/>
              <w:spacing w:after="0"/>
              <w:rPr>
                <w:rFonts w:ascii="Courier New" w:hAnsi="Courier New" w:cs="Courier New"/>
                <w:bCs/>
                <w:color w:val="000000"/>
                <w:highlight w:val="yellow"/>
                <w:lang w:eastAsia="de-DE"/>
              </w:rPr>
            </w:pPr>
            <w:r w:rsidRPr="00674725">
              <w:rPr>
                <w:rFonts w:ascii="Courier New" w:hAnsi="Courier New" w:cs="Courier New"/>
                <w:bCs/>
                <w:color w:val="000000"/>
                <w:highlight w:val="yellow"/>
                <w:lang w:eastAsia="de-DE"/>
              </w:rPr>
              <w:t xml:space="preserve">    // Wait for 60s for the UE to enter 5GMM-DEREGISTERED.eCALL-INACTIVE state.</w:t>
            </w:r>
          </w:p>
          <w:p w14:paraId="42BFF743" w14:textId="77777777" w:rsidR="00665E27" w:rsidRPr="00674725" w:rsidRDefault="00665E27" w:rsidP="00665E27">
            <w:pPr>
              <w:autoSpaceDE w:val="0"/>
              <w:autoSpaceDN w:val="0"/>
              <w:adjustRightInd w:val="0"/>
              <w:spacing w:after="0"/>
              <w:rPr>
                <w:rFonts w:ascii="Courier New" w:hAnsi="Courier New" w:cs="Courier New"/>
                <w:bCs/>
                <w:color w:val="000000"/>
                <w:highlight w:val="yellow"/>
                <w:lang w:eastAsia="de-DE"/>
              </w:rPr>
            </w:pPr>
            <w:r w:rsidRPr="00674725">
              <w:rPr>
                <w:rFonts w:ascii="Courier New" w:hAnsi="Courier New" w:cs="Courier New"/>
                <w:bCs/>
                <w:color w:val="000000"/>
                <w:highlight w:val="yellow"/>
                <w:lang w:eastAsia="de-DE"/>
              </w:rPr>
              <w:t xml:space="preserve">    f_Delay(60.0);</w:t>
            </w:r>
          </w:p>
          <w:p w14:paraId="597DAC37" w14:textId="77777777" w:rsidR="00665E27" w:rsidRPr="00674725" w:rsidRDefault="00665E27" w:rsidP="00665E27">
            <w:pPr>
              <w:autoSpaceDE w:val="0"/>
              <w:autoSpaceDN w:val="0"/>
              <w:adjustRightInd w:val="0"/>
              <w:spacing w:after="0"/>
              <w:rPr>
                <w:rFonts w:ascii="Courier New" w:hAnsi="Courier New" w:cs="Courier New"/>
                <w:bCs/>
                <w:color w:val="000000"/>
                <w:highlight w:val="yellow"/>
                <w:lang w:eastAsia="de-DE"/>
              </w:rPr>
            </w:pPr>
            <w:r w:rsidRPr="00674725">
              <w:rPr>
                <w:rFonts w:ascii="Courier New" w:hAnsi="Courier New" w:cs="Courier New"/>
                <w:bCs/>
                <w:color w:val="000000"/>
                <w:highlight w:val="yellow"/>
                <w:lang w:eastAsia="de-DE"/>
              </w:rPr>
              <w:t xml:space="preserve">    // @siclog "Step 4" siclog@</w:t>
            </w:r>
          </w:p>
          <w:p w14:paraId="4544A2E1" w14:textId="77777777" w:rsidR="00665E27" w:rsidRPr="00674725" w:rsidRDefault="00665E27" w:rsidP="00665E27">
            <w:pPr>
              <w:autoSpaceDE w:val="0"/>
              <w:autoSpaceDN w:val="0"/>
              <w:adjustRightInd w:val="0"/>
              <w:spacing w:after="0"/>
              <w:rPr>
                <w:rFonts w:ascii="Courier New" w:hAnsi="Courier New" w:cs="Courier New"/>
                <w:bCs/>
                <w:color w:val="000000"/>
                <w:highlight w:val="yellow"/>
                <w:lang w:eastAsia="de-DE"/>
              </w:rPr>
            </w:pPr>
            <w:r w:rsidRPr="00674725">
              <w:rPr>
                <w:rFonts w:ascii="Courier New" w:hAnsi="Courier New" w:cs="Courier New"/>
                <w:bCs/>
                <w:color w:val="000000"/>
                <w:highlight w:val="yellow"/>
                <w:lang w:eastAsia="de-DE"/>
              </w:rPr>
              <w:t xml:space="preserve">    //An automatic eCall is initiated. (Note 1)</w:t>
            </w:r>
          </w:p>
          <w:p w14:paraId="752976F7" w14:textId="77777777" w:rsidR="00665E27" w:rsidRPr="00674725" w:rsidRDefault="00665E27" w:rsidP="00665E27">
            <w:pPr>
              <w:autoSpaceDE w:val="0"/>
              <w:autoSpaceDN w:val="0"/>
              <w:adjustRightInd w:val="0"/>
              <w:spacing w:after="0"/>
              <w:rPr>
                <w:rFonts w:ascii="Courier New" w:hAnsi="Courier New" w:cs="Courier New"/>
                <w:bCs/>
                <w:color w:val="000000"/>
                <w:highlight w:val="yellow"/>
                <w:lang w:eastAsia="de-DE"/>
              </w:rPr>
            </w:pPr>
            <w:r w:rsidRPr="00674725">
              <w:rPr>
                <w:rFonts w:ascii="Courier New" w:hAnsi="Courier New" w:cs="Courier New"/>
                <w:bCs/>
                <w:color w:val="000000"/>
                <w:highlight w:val="yellow"/>
                <w:lang w:eastAsia="de-DE"/>
              </w:rPr>
              <w:t xml:space="preserve">    f_NR_SS_RachProcedureConfig(nr_Cell2, cs_NR_RachProcedureConfig_NoResponse);</w:t>
            </w:r>
          </w:p>
          <w:p w14:paraId="52C5CAC7" w14:textId="77777777" w:rsidR="00665E27" w:rsidRDefault="00665E27" w:rsidP="00665E27">
            <w:pPr>
              <w:autoSpaceDE w:val="0"/>
              <w:autoSpaceDN w:val="0"/>
              <w:adjustRightInd w:val="0"/>
              <w:spacing w:after="0"/>
              <w:rPr>
                <w:rFonts w:ascii="Courier New" w:hAnsi="Courier New" w:cs="Courier New"/>
                <w:bCs/>
                <w:color w:val="000000"/>
                <w:lang w:eastAsia="de-DE"/>
              </w:rPr>
            </w:pPr>
            <w:r w:rsidRPr="00674725">
              <w:rPr>
                <w:rFonts w:ascii="Courier New" w:hAnsi="Courier New" w:cs="Courier New"/>
                <w:bCs/>
                <w:color w:val="000000"/>
                <w:highlight w:val="yellow"/>
                <w:lang w:eastAsia="de-DE"/>
              </w:rPr>
              <w:t xml:space="preserve">    f_UT_InitiateECall(UT, AUTOMATIC);</w:t>
            </w:r>
          </w:p>
          <w:p w14:paraId="0BDEB2CE" w14:textId="78108DC2" w:rsidR="00674725" w:rsidRPr="00665E27" w:rsidRDefault="00674725" w:rsidP="00665E27">
            <w:pPr>
              <w:autoSpaceDE w:val="0"/>
              <w:autoSpaceDN w:val="0"/>
              <w:adjustRightInd w:val="0"/>
              <w:spacing w:after="0"/>
              <w:rPr>
                <w:rFonts w:ascii="Courier New" w:hAnsi="Courier New" w:cs="Courier New"/>
                <w:bCs/>
                <w:color w:val="000000"/>
                <w:lang w:eastAsia="de-DE"/>
              </w:rPr>
            </w:pPr>
            <w:r>
              <w:rPr>
                <w:rFonts w:ascii="Courier New" w:hAnsi="Courier New" w:cs="Courier New"/>
                <w:b/>
                <w:color w:val="000000"/>
                <w:lang w:eastAsia="de-DE"/>
              </w:rPr>
              <w:t>&lt;&lt; MOVED CODE &gt;&gt;</w:t>
            </w:r>
          </w:p>
          <w:p w14:paraId="0901279C" w14:textId="77777777" w:rsidR="00665E27" w:rsidRPr="00665E27" w:rsidRDefault="00665E27" w:rsidP="00665E27">
            <w:pPr>
              <w:autoSpaceDE w:val="0"/>
              <w:autoSpaceDN w:val="0"/>
              <w:adjustRightInd w:val="0"/>
              <w:spacing w:after="0"/>
              <w:rPr>
                <w:rFonts w:ascii="Courier New" w:hAnsi="Courier New" w:cs="Courier New"/>
                <w:bCs/>
                <w:color w:val="000000"/>
                <w:lang w:eastAsia="de-DE"/>
              </w:rPr>
            </w:pPr>
            <w:r w:rsidRPr="00665E27">
              <w:rPr>
                <w:rFonts w:ascii="Courier New" w:hAnsi="Courier New" w:cs="Courier New"/>
                <w:bCs/>
                <w:color w:val="000000"/>
                <w:lang w:eastAsia="de-DE"/>
              </w:rPr>
              <w:t xml:space="preserve">    //@siclog "Step 5" siclog@</w:t>
            </w:r>
          </w:p>
          <w:p w14:paraId="0C59540E" w14:textId="77777777" w:rsidR="00665E27" w:rsidRPr="00665E27" w:rsidRDefault="00665E27" w:rsidP="00665E27">
            <w:pPr>
              <w:autoSpaceDE w:val="0"/>
              <w:autoSpaceDN w:val="0"/>
              <w:adjustRightInd w:val="0"/>
              <w:spacing w:after="0"/>
              <w:rPr>
                <w:rFonts w:ascii="Courier New" w:hAnsi="Courier New" w:cs="Courier New"/>
                <w:bCs/>
                <w:color w:val="000000"/>
                <w:lang w:eastAsia="de-DE"/>
              </w:rPr>
            </w:pPr>
            <w:r w:rsidRPr="00665E27">
              <w:rPr>
                <w:rFonts w:ascii="Courier New" w:hAnsi="Courier New" w:cs="Courier New"/>
                <w:bCs/>
                <w:color w:val="000000"/>
                <w:lang w:eastAsia="de-DE"/>
              </w:rPr>
              <w:t xml:space="preserve">    //The UE transmits preamble on PRACH.</w:t>
            </w:r>
          </w:p>
          <w:p w14:paraId="59FA6265" w14:textId="77777777" w:rsidR="00665E27" w:rsidRPr="00665E27" w:rsidRDefault="00665E27" w:rsidP="00665E27">
            <w:pPr>
              <w:autoSpaceDE w:val="0"/>
              <w:autoSpaceDN w:val="0"/>
              <w:adjustRightInd w:val="0"/>
              <w:spacing w:after="0"/>
              <w:rPr>
                <w:rFonts w:ascii="Courier New" w:hAnsi="Courier New" w:cs="Courier New"/>
                <w:bCs/>
                <w:color w:val="000000"/>
                <w:lang w:eastAsia="de-DE"/>
              </w:rPr>
            </w:pPr>
            <w:r w:rsidRPr="00665E27">
              <w:rPr>
                <w:rFonts w:ascii="Courier New" w:hAnsi="Courier New" w:cs="Courier New"/>
                <w:bCs/>
                <w:color w:val="000000"/>
                <w:lang w:eastAsia="de-DE"/>
              </w:rPr>
              <w:t xml:space="preserve">    //exception:The preamble and no response below are repeated for the duration of T300.</w:t>
            </w:r>
          </w:p>
          <w:p w14:paraId="759D9734" w14:textId="77777777" w:rsidR="00665E27" w:rsidRPr="00665E27" w:rsidRDefault="00665E27" w:rsidP="00665E27">
            <w:pPr>
              <w:autoSpaceDE w:val="0"/>
              <w:autoSpaceDN w:val="0"/>
              <w:adjustRightInd w:val="0"/>
              <w:spacing w:after="0"/>
              <w:rPr>
                <w:rFonts w:ascii="Courier New" w:hAnsi="Courier New" w:cs="Courier New"/>
                <w:bCs/>
                <w:color w:val="000000"/>
                <w:lang w:eastAsia="de-DE"/>
              </w:rPr>
            </w:pPr>
            <w:r w:rsidRPr="00665E27">
              <w:rPr>
                <w:rFonts w:ascii="Courier New" w:hAnsi="Courier New" w:cs="Courier New"/>
                <w:bCs/>
                <w:color w:val="000000"/>
                <w:lang w:eastAsia="de-DE"/>
              </w:rPr>
              <w:t xml:space="preserve">    t_Wait.start;</w:t>
            </w:r>
          </w:p>
          <w:p w14:paraId="39BE8FEA" w14:textId="77777777" w:rsidR="00665E27" w:rsidRPr="00665E27" w:rsidRDefault="00665E27" w:rsidP="00665E27">
            <w:pPr>
              <w:autoSpaceDE w:val="0"/>
              <w:autoSpaceDN w:val="0"/>
              <w:adjustRightInd w:val="0"/>
              <w:spacing w:after="0"/>
              <w:rPr>
                <w:rFonts w:ascii="Courier New" w:hAnsi="Courier New" w:cs="Courier New"/>
                <w:bCs/>
                <w:color w:val="000000"/>
                <w:lang w:eastAsia="de-DE"/>
              </w:rPr>
            </w:pPr>
            <w:r w:rsidRPr="00665E27">
              <w:rPr>
                <w:rFonts w:ascii="Courier New" w:hAnsi="Courier New" w:cs="Courier New"/>
                <w:bCs/>
                <w:color w:val="000000"/>
                <w:lang w:eastAsia="de-DE"/>
              </w:rPr>
              <w:t xml:space="preserve">    alt {</w:t>
            </w:r>
          </w:p>
          <w:p w14:paraId="5EA3DEBF" w14:textId="77777777" w:rsidR="00665E27" w:rsidRPr="00665E27" w:rsidRDefault="00665E27" w:rsidP="00665E27">
            <w:pPr>
              <w:autoSpaceDE w:val="0"/>
              <w:autoSpaceDN w:val="0"/>
              <w:adjustRightInd w:val="0"/>
              <w:spacing w:after="0"/>
              <w:rPr>
                <w:rFonts w:ascii="Courier New" w:hAnsi="Courier New" w:cs="Courier New"/>
                <w:bCs/>
                <w:color w:val="000000"/>
                <w:lang w:eastAsia="de-DE"/>
              </w:rPr>
            </w:pPr>
            <w:r w:rsidRPr="00665E27">
              <w:rPr>
                <w:rFonts w:ascii="Courier New" w:hAnsi="Courier New" w:cs="Courier New"/>
                <w:bCs/>
                <w:color w:val="000000"/>
                <w:lang w:eastAsia="de-DE"/>
              </w:rPr>
              <w:t xml:space="preserve">         []  SYSIND.receive(car_NR_PRACH_Preamble_IND(nr_Cell1, cr_TimingInfo_Any, ?))</w:t>
            </w:r>
          </w:p>
          <w:p w14:paraId="4FA51DF4" w14:textId="77777777" w:rsidR="00665E27" w:rsidRPr="00665E27" w:rsidRDefault="00665E27" w:rsidP="00665E27">
            <w:pPr>
              <w:autoSpaceDE w:val="0"/>
              <w:autoSpaceDN w:val="0"/>
              <w:adjustRightInd w:val="0"/>
              <w:spacing w:after="0"/>
              <w:rPr>
                <w:rFonts w:ascii="Courier New" w:hAnsi="Courier New" w:cs="Courier New"/>
                <w:bCs/>
                <w:color w:val="000000"/>
                <w:lang w:eastAsia="de-DE"/>
              </w:rPr>
            </w:pPr>
            <w:r w:rsidRPr="00665E27">
              <w:rPr>
                <w:rFonts w:ascii="Courier New" w:hAnsi="Courier New" w:cs="Courier New"/>
                <w:bCs/>
                <w:color w:val="000000"/>
                <w:lang w:eastAsia="de-DE"/>
              </w:rPr>
              <w:t xml:space="preserve">         {</w:t>
            </w:r>
          </w:p>
          <w:p w14:paraId="0C7AE7F2" w14:textId="77777777" w:rsidR="00665E27" w:rsidRPr="00665E27" w:rsidRDefault="00665E27" w:rsidP="00665E27">
            <w:pPr>
              <w:autoSpaceDE w:val="0"/>
              <w:autoSpaceDN w:val="0"/>
              <w:adjustRightInd w:val="0"/>
              <w:spacing w:after="0"/>
              <w:rPr>
                <w:rFonts w:ascii="Courier New" w:hAnsi="Courier New" w:cs="Courier New"/>
                <w:bCs/>
                <w:color w:val="000000"/>
                <w:lang w:eastAsia="de-DE"/>
              </w:rPr>
            </w:pPr>
            <w:r w:rsidRPr="00665E27">
              <w:rPr>
                <w:rFonts w:ascii="Courier New" w:hAnsi="Courier New" w:cs="Courier New"/>
                <w:bCs/>
                <w:color w:val="000000"/>
                <w:lang w:eastAsia="de-DE"/>
              </w:rPr>
              <w:t xml:space="preserve">        repeat;</w:t>
            </w:r>
          </w:p>
          <w:p w14:paraId="6220DB45" w14:textId="77777777" w:rsidR="00665E27" w:rsidRPr="00665E27" w:rsidRDefault="00665E27" w:rsidP="00665E27">
            <w:pPr>
              <w:autoSpaceDE w:val="0"/>
              <w:autoSpaceDN w:val="0"/>
              <w:adjustRightInd w:val="0"/>
              <w:spacing w:after="0"/>
              <w:rPr>
                <w:rFonts w:ascii="Courier New" w:hAnsi="Courier New" w:cs="Courier New"/>
                <w:bCs/>
                <w:color w:val="000000"/>
                <w:lang w:eastAsia="de-DE"/>
              </w:rPr>
            </w:pPr>
            <w:r w:rsidRPr="00665E27">
              <w:rPr>
                <w:rFonts w:ascii="Courier New" w:hAnsi="Courier New" w:cs="Courier New"/>
                <w:bCs/>
                <w:color w:val="000000"/>
                <w:lang w:eastAsia="de-DE"/>
              </w:rPr>
              <w:t xml:space="preserve">         }</w:t>
            </w:r>
          </w:p>
          <w:p w14:paraId="2188D44A" w14:textId="77777777" w:rsidR="00665E27" w:rsidRPr="00665E27" w:rsidRDefault="00665E27" w:rsidP="00665E27">
            <w:pPr>
              <w:autoSpaceDE w:val="0"/>
              <w:autoSpaceDN w:val="0"/>
              <w:adjustRightInd w:val="0"/>
              <w:spacing w:after="0"/>
              <w:rPr>
                <w:rFonts w:ascii="Courier New" w:hAnsi="Courier New" w:cs="Courier New"/>
                <w:bCs/>
                <w:color w:val="000000"/>
                <w:lang w:eastAsia="de-DE"/>
              </w:rPr>
            </w:pPr>
            <w:r w:rsidRPr="00665E27">
              <w:rPr>
                <w:rFonts w:ascii="Courier New" w:hAnsi="Courier New" w:cs="Courier New"/>
                <w:bCs/>
                <w:color w:val="000000"/>
                <w:lang w:eastAsia="de-DE"/>
              </w:rPr>
              <w:t xml:space="preserve">         []t_Wait.timeout{}</w:t>
            </w:r>
          </w:p>
          <w:p w14:paraId="1944D5C7" w14:textId="77777777" w:rsidR="00665E27" w:rsidRPr="00665E27" w:rsidRDefault="00665E27" w:rsidP="00665E27">
            <w:pPr>
              <w:autoSpaceDE w:val="0"/>
              <w:autoSpaceDN w:val="0"/>
              <w:adjustRightInd w:val="0"/>
              <w:spacing w:after="0"/>
              <w:rPr>
                <w:rFonts w:ascii="Courier New" w:hAnsi="Courier New" w:cs="Courier New"/>
                <w:bCs/>
                <w:color w:val="000000"/>
                <w:lang w:eastAsia="de-DE"/>
              </w:rPr>
            </w:pPr>
            <w:r w:rsidRPr="00665E27">
              <w:rPr>
                <w:rFonts w:ascii="Courier New" w:hAnsi="Courier New" w:cs="Courier New"/>
                <w:bCs/>
                <w:color w:val="000000"/>
                <w:lang w:eastAsia="de-DE"/>
              </w:rPr>
              <w:t xml:space="preserve">    };</w:t>
            </w:r>
          </w:p>
          <w:p w14:paraId="00CA044B" w14:textId="34331FDF" w:rsidR="00665E27" w:rsidRPr="00665E27" w:rsidRDefault="00674725" w:rsidP="00665E27">
            <w:pPr>
              <w:autoSpaceDE w:val="0"/>
              <w:autoSpaceDN w:val="0"/>
              <w:adjustRightInd w:val="0"/>
              <w:spacing w:after="0"/>
              <w:rPr>
                <w:rFonts w:ascii="Courier New" w:hAnsi="Courier New" w:cs="Courier New"/>
                <w:bCs/>
                <w:color w:val="000000"/>
                <w:lang w:eastAsia="de-DE"/>
              </w:rPr>
            </w:pPr>
            <w:r>
              <w:rPr>
                <w:rFonts w:ascii="Courier New" w:hAnsi="Courier New" w:cs="Courier New"/>
                <w:b/>
                <w:color w:val="000000"/>
                <w:lang w:eastAsia="de-DE"/>
              </w:rPr>
              <w:t>&lt;&lt; MOVED CODE &gt;&gt;</w:t>
            </w:r>
          </w:p>
          <w:p w14:paraId="61137248" w14:textId="77777777" w:rsidR="00665E27" w:rsidRPr="00674725" w:rsidRDefault="00665E27" w:rsidP="00665E27">
            <w:pPr>
              <w:autoSpaceDE w:val="0"/>
              <w:autoSpaceDN w:val="0"/>
              <w:adjustRightInd w:val="0"/>
              <w:spacing w:after="0"/>
              <w:rPr>
                <w:rFonts w:ascii="Courier New" w:hAnsi="Courier New" w:cs="Courier New"/>
                <w:bCs/>
                <w:color w:val="000000"/>
                <w:highlight w:val="green"/>
                <w:lang w:eastAsia="de-DE"/>
              </w:rPr>
            </w:pPr>
            <w:r w:rsidRPr="00665E27">
              <w:rPr>
                <w:rFonts w:ascii="Courier New" w:hAnsi="Courier New" w:cs="Courier New"/>
                <w:bCs/>
                <w:color w:val="000000"/>
                <w:lang w:eastAsia="de-DE"/>
              </w:rPr>
              <w:t xml:space="preserve">    </w:t>
            </w:r>
            <w:r w:rsidRPr="00674725">
              <w:rPr>
                <w:rFonts w:ascii="Courier New" w:hAnsi="Courier New" w:cs="Courier New"/>
                <w:bCs/>
                <w:color w:val="000000"/>
                <w:highlight w:val="green"/>
                <w:lang w:eastAsia="de-DE"/>
              </w:rPr>
              <w:t>// @siclog "Step 6" siclog@</w:t>
            </w:r>
          </w:p>
          <w:p w14:paraId="42142779" w14:textId="77777777" w:rsidR="00665E27" w:rsidRPr="00674725" w:rsidRDefault="00665E27" w:rsidP="00665E27">
            <w:pPr>
              <w:autoSpaceDE w:val="0"/>
              <w:autoSpaceDN w:val="0"/>
              <w:adjustRightInd w:val="0"/>
              <w:spacing w:after="0"/>
              <w:rPr>
                <w:rFonts w:ascii="Courier New" w:hAnsi="Courier New" w:cs="Courier New"/>
                <w:bCs/>
                <w:color w:val="000000"/>
                <w:highlight w:val="green"/>
                <w:lang w:eastAsia="de-DE"/>
              </w:rPr>
            </w:pPr>
            <w:r w:rsidRPr="00674725">
              <w:rPr>
                <w:rFonts w:ascii="Courier New" w:hAnsi="Courier New" w:cs="Courier New"/>
                <w:bCs/>
                <w:color w:val="000000"/>
                <w:highlight w:val="green"/>
                <w:lang w:eastAsia="de-DE"/>
              </w:rPr>
              <w:t xml:space="preserve">    // Change the power level in EUTRA side</w:t>
            </w:r>
          </w:p>
          <w:p w14:paraId="1A3B20CE" w14:textId="77777777" w:rsidR="00665E27" w:rsidRDefault="00665E27" w:rsidP="00665E27">
            <w:pPr>
              <w:autoSpaceDE w:val="0"/>
              <w:autoSpaceDN w:val="0"/>
              <w:adjustRightInd w:val="0"/>
              <w:spacing w:after="0"/>
              <w:rPr>
                <w:rFonts w:ascii="Courier New" w:hAnsi="Courier New" w:cs="Courier New"/>
                <w:bCs/>
                <w:color w:val="000000"/>
                <w:lang w:eastAsia="de-DE"/>
              </w:rPr>
            </w:pPr>
            <w:r w:rsidRPr="00674725">
              <w:rPr>
                <w:rFonts w:ascii="Courier New" w:hAnsi="Courier New" w:cs="Courier New"/>
                <w:bCs/>
                <w:color w:val="000000"/>
                <w:highlight w:val="green"/>
                <w:lang w:eastAsia="de-DE"/>
              </w:rPr>
              <w:t xml:space="preserve">    f_EUTRA_NR_SendCoOrd (EUTRA, cms_EUTRA_NR_Trigger("Change Power Level"));</w:t>
            </w:r>
          </w:p>
          <w:p w14:paraId="02340D64" w14:textId="77777777" w:rsidR="00674725" w:rsidRPr="00665E27" w:rsidRDefault="00674725" w:rsidP="00674725">
            <w:pPr>
              <w:autoSpaceDE w:val="0"/>
              <w:autoSpaceDN w:val="0"/>
              <w:adjustRightInd w:val="0"/>
              <w:spacing w:after="0"/>
              <w:rPr>
                <w:rFonts w:ascii="Courier New" w:hAnsi="Courier New" w:cs="Courier New"/>
                <w:bCs/>
                <w:color w:val="000000"/>
                <w:lang w:eastAsia="de-DE"/>
              </w:rPr>
            </w:pPr>
            <w:r>
              <w:rPr>
                <w:rFonts w:ascii="Courier New" w:hAnsi="Courier New" w:cs="Courier New"/>
                <w:b/>
                <w:color w:val="000000"/>
                <w:lang w:eastAsia="de-DE"/>
              </w:rPr>
              <w:t>&lt;&lt; MOVED CODE &gt;&gt;</w:t>
            </w:r>
          </w:p>
          <w:p w14:paraId="57375E93" w14:textId="77777777" w:rsidR="00674725" w:rsidRPr="00665E27" w:rsidRDefault="00674725" w:rsidP="00665E27">
            <w:pPr>
              <w:autoSpaceDE w:val="0"/>
              <w:autoSpaceDN w:val="0"/>
              <w:adjustRightInd w:val="0"/>
              <w:spacing w:after="0"/>
              <w:rPr>
                <w:rFonts w:ascii="Courier New" w:hAnsi="Courier New" w:cs="Courier New"/>
                <w:bCs/>
                <w:color w:val="000000"/>
                <w:lang w:eastAsia="de-DE"/>
              </w:rPr>
            </w:pPr>
          </w:p>
          <w:p w14:paraId="69663C20" w14:textId="77777777" w:rsidR="00665E27" w:rsidRPr="00665E27" w:rsidRDefault="00665E27" w:rsidP="00665E27">
            <w:pPr>
              <w:autoSpaceDE w:val="0"/>
              <w:autoSpaceDN w:val="0"/>
              <w:adjustRightInd w:val="0"/>
              <w:spacing w:after="0"/>
              <w:rPr>
                <w:rFonts w:ascii="Courier New" w:hAnsi="Courier New" w:cs="Courier New"/>
                <w:bCs/>
                <w:color w:val="000000"/>
                <w:lang w:eastAsia="de-DE"/>
              </w:rPr>
            </w:pPr>
            <w:r w:rsidRPr="00665E27">
              <w:rPr>
                <w:rFonts w:ascii="Courier New" w:hAnsi="Courier New" w:cs="Courier New"/>
                <w:bCs/>
                <w:color w:val="000000"/>
                <w:lang w:eastAsia="de-DE"/>
              </w:rPr>
              <w:t xml:space="preserve">    // Now tell EUTRA test is finished</w:t>
            </w:r>
          </w:p>
          <w:p w14:paraId="121D87CC" w14:textId="77777777" w:rsidR="00665E27" w:rsidRPr="00665E27" w:rsidRDefault="00665E27" w:rsidP="00665E27">
            <w:pPr>
              <w:autoSpaceDE w:val="0"/>
              <w:autoSpaceDN w:val="0"/>
              <w:adjustRightInd w:val="0"/>
              <w:spacing w:after="0"/>
              <w:rPr>
                <w:rFonts w:ascii="Courier New" w:hAnsi="Courier New" w:cs="Courier New"/>
                <w:bCs/>
                <w:color w:val="000000"/>
                <w:lang w:eastAsia="de-DE"/>
              </w:rPr>
            </w:pPr>
            <w:r w:rsidRPr="00665E27">
              <w:rPr>
                <w:rFonts w:ascii="Courier New" w:hAnsi="Courier New" w:cs="Courier New"/>
                <w:bCs/>
                <w:color w:val="000000"/>
                <w:lang w:eastAsia="de-DE"/>
              </w:rPr>
              <w:t xml:space="preserve">    f_EUTRA_NR_WaitForCoOrd_Trigger(EUTRA, "Postamble");</w:t>
            </w:r>
          </w:p>
          <w:p w14:paraId="214FC75A" w14:textId="77777777" w:rsidR="00665E27" w:rsidRDefault="00665E27" w:rsidP="00665E27">
            <w:pPr>
              <w:autoSpaceDE w:val="0"/>
              <w:autoSpaceDN w:val="0"/>
              <w:adjustRightInd w:val="0"/>
              <w:spacing w:after="0"/>
              <w:rPr>
                <w:rFonts w:ascii="Courier New" w:hAnsi="Courier New" w:cs="Courier New"/>
                <w:bCs/>
                <w:color w:val="000000"/>
                <w:lang w:eastAsia="de-DE"/>
              </w:rPr>
            </w:pPr>
            <w:r w:rsidRPr="00665E27">
              <w:rPr>
                <w:rFonts w:ascii="Courier New" w:hAnsi="Courier New" w:cs="Courier New"/>
                <w:bCs/>
                <w:color w:val="000000"/>
                <w:lang w:eastAsia="de-DE"/>
              </w:rPr>
              <w:t xml:space="preserve">  }</w:t>
            </w:r>
          </w:p>
          <w:p w14:paraId="121E6AE5" w14:textId="2477C1BA" w:rsidR="00505A85" w:rsidRPr="00455951" w:rsidRDefault="00505A85" w:rsidP="00665E27">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&lt;&lt; SKIPPED CODE &gt;&gt;</w:t>
            </w:r>
          </w:p>
        </w:tc>
      </w:tr>
    </w:tbl>
    <w:p w14:paraId="3AD095F7" w14:textId="77777777" w:rsidR="00505A85" w:rsidRPr="00CD057D" w:rsidRDefault="00505A85" w:rsidP="00505A85">
      <w:pPr>
        <w:spacing w:after="0"/>
        <w:rPr>
          <w:rFonts w:ascii="Arial" w:hAnsi="Arial"/>
          <w:b/>
          <w:color w:val="000000"/>
          <w:lang w:eastAsia="en-GB"/>
        </w:rPr>
      </w:pPr>
    </w:p>
    <w:p w14:paraId="6F15F7D3" w14:textId="77777777" w:rsidR="00505A85" w:rsidRPr="00CD057D" w:rsidRDefault="00505A85" w:rsidP="00505A85">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505A85" w:rsidRPr="00CD057D" w14:paraId="7967099F" w14:textId="77777777" w:rsidTr="00C67EE5">
        <w:tc>
          <w:tcPr>
            <w:tcW w:w="13575" w:type="dxa"/>
            <w:tcBorders>
              <w:top w:val="single" w:sz="4" w:space="0" w:color="auto"/>
              <w:left w:val="single" w:sz="4" w:space="0" w:color="auto"/>
              <w:bottom w:val="single" w:sz="4" w:space="0" w:color="auto"/>
              <w:right w:val="single" w:sz="4" w:space="0" w:color="auto"/>
            </w:tcBorders>
          </w:tcPr>
          <w:p w14:paraId="38D1445A" w14:textId="77777777" w:rsidR="00505A85" w:rsidRDefault="00505A85" w:rsidP="00C67EE5">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&lt;&lt; SKIPPED CODE &gt;&gt;</w:t>
            </w:r>
          </w:p>
          <w:p w14:paraId="7AC28B2B" w14:textId="77777777" w:rsidR="00665E27" w:rsidRPr="00665E27" w:rsidRDefault="00665E27" w:rsidP="00665E27">
            <w:pPr>
              <w:autoSpaceDE w:val="0"/>
              <w:autoSpaceDN w:val="0"/>
              <w:adjustRightInd w:val="0"/>
              <w:spacing w:after="0"/>
              <w:rPr>
                <w:rFonts w:ascii="Courier New" w:hAnsi="Courier New" w:cs="Courier New"/>
                <w:bCs/>
                <w:color w:val="000000"/>
                <w:lang w:eastAsia="de-DE"/>
              </w:rPr>
            </w:pPr>
            <w:r w:rsidRPr="00665E27">
              <w:rPr>
                <w:rFonts w:ascii="Courier New" w:hAnsi="Courier New" w:cs="Courier New"/>
                <w:bCs/>
                <w:color w:val="000000"/>
                <w:lang w:eastAsia="de-DE"/>
              </w:rPr>
              <w:t xml:space="preserve">   function fl_TC_11_5_4_NR5GC_TestBody() runs on NR_BASE_PTC</w:t>
            </w:r>
          </w:p>
          <w:p w14:paraId="1461E536" w14:textId="77777777" w:rsidR="00665E27" w:rsidRPr="00665E27" w:rsidRDefault="00665E27" w:rsidP="00665E27">
            <w:pPr>
              <w:autoSpaceDE w:val="0"/>
              <w:autoSpaceDN w:val="0"/>
              <w:adjustRightInd w:val="0"/>
              <w:spacing w:after="0"/>
              <w:rPr>
                <w:rFonts w:ascii="Courier New" w:hAnsi="Courier New" w:cs="Courier New"/>
                <w:bCs/>
                <w:color w:val="000000"/>
                <w:lang w:eastAsia="de-DE"/>
              </w:rPr>
            </w:pPr>
            <w:r w:rsidRPr="00665E27">
              <w:rPr>
                <w:rFonts w:ascii="Courier New" w:hAnsi="Courier New" w:cs="Courier New"/>
                <w:bCs/>
                <w:color w:val="000000"/>
                <w:lang w:eastAsia="de-DE"/>
              </w:rPr>
              <w:t xml:space="preserve">   {</w:t>
            </w:r>
          </w:p>
          <w:p w14:paraId="0AA31460" w14:textId="4576BCD2" w:rsidR="00665E27" w:rsidRPr="00665E27" w:rsidRDefault="00665E27" w:rsidP="00665E27">
            <w:pPr>
              <w:autoSpaceDE w:val="0"/>
              <w:autoSpaceDN w:val="0"/>
              <w:adjustRightInd w:val="0"/>
              <w:spacing w:after="0"/>
              <w:rPr>
                <w:rFonts w:ascii="Courier New" w:hAnsi="Courier New" w:cs="Courier New"/>
                <w:bCs/>
                <w:color w:val="000000"/>
                <w:highlight w:val="green"/>
                <w:lang w:eastAsia="de-DE"/>
              </w:rPr>
            </w:pPr>
            <w:r w:rsidRPr="00665E27">
              <w:rPr>
                <w:rFonts w:ascii="Courier New" w:hAnsi="Courier New" w:cs="Courier New"/>
                <w:bCs/>
                <w:color w:val="000000"/>
                <w:lang w:eastAsia="de-DE"/>
              </w:rPr>
              <w:t xml:space="preserve">    </w:t>
            </w:r>
            <w:r w:rsidRPr="00665E27">
              <w:rPr>
                <w:rFonts w:ascii="Courier New" w:hAnsi="Courier New" w:cs="Courier New"/>
                <w:bCs/>
                <w:color w:val="000000"/>
                <w:highlight w:val="green"/>
                <w:lang w:eastAsia="de-DE"/>
              </w:rPr>
              <w:t>var boolean v_Transmitted_PRACH := false;</w:t>
            </w:r>
          </w:p>
          <w:p w14:paraId="22F0384B" w14:textId="58919D9D" w:rsidR="00665E27" w:rsidRPr="00665E27" w:rsidRDefault="00665E27" w:rsidP="00674725">
            <w:pPr>
              <w:autoSpaceDE w:val="0"/>
              <w:autoSpaceDN w:val="0"/>
              <w:adjustRightInd w:val="0"/>
              <w:spacing w:after="0"/>
              <w:rPr>
                <w:rFonts w:ascii="Courier New" w:hAnsi="Courier New" w:cs="Courier New"/>
                <w:bCs/>
                <w:color w:val="000000"/>
                <w:lang w:eastAsia="de-DE"/>
              </w:rPr>
            </w:pPr>
            <w:r w:rsidRPr="00665E27">
              <w:rPr>
                <w:rFonts w:ascii="Courier New" w:hAnsi="Courier New" w:cs="Courier New"/>
                <w:bCs/>
                <w:color w:val="000000"/>
                <w:highlight w:val="green"/>
                <w:lang w:eastAsia="de-DE"/>
              </w:rPr>
              <w:t xml:space="preserve">    timer t_Wait := 5.0;</w:t>
            </w:r>
          </w:p>
          <w:p w14:paraId="74AC69C3" w14:textId="77777777" w:rsidR="00665E27" w:rsidRPr="00665E27" w:rsidRDefault="00665E27" w:rsidP="00665E27">
            <w:pPr>
              <w:autoSpaceDE w:val="0"/>
              <w:autoSpaceDN w:val="0"/>
              <w:adjustRightInd w:val="0"/>
              <w:spacing w:after="0"/>
              <w:rPr>
                <w:rFonts w:ascii="Courier New" w:hAnsi="Courier New" w:cs="Courier New"/>
                <w:bCs/>
                <w:color w:val="000000"/>
                <w:lang w:eastAsia="de-DE"/>
              </w:rPr>
            </w:pPr>
            <w:r w:rsidRPr="00665E27">
              <w:rPr>
                <w:rFonts w:ascii="Courier New" w:hAnsi="Courier New" w:cs="Courier New"/>
                <w:bCs/>
                <w:color w:val="000000"/>
                <w:lang w:eastAsia="de-DE"/>
              </w:rPr>
              <w:t xml:space="preserve">    //@siclog "Step 1" siclog@</w:t>
            </w:r>
          </w:p>
          <w:p w14:paraId="156259D9" w14:textId="77777777" w:rsidR="00665E27" w:rsidRPr="00665E27" w:rsidRDefault="00665E27" w:rsidP="00665E27">
            <w:pPr>
              <w:autoSpaceDE w:val="0"/>
              <w:autoSpaceDN w:val="0"/>
              <w:adjustRightInd w:val="0"/>
              <w:spacing w:after="0"/>
              <w:rPr>
                <w:rFonts w:ascii="Courier New" w:hAnsi="Courier New" w:cs="Courier New"/>
                <w:bCs/>
                <w:color w:val="000000"/>
                <w:lang w:eastAsia="de-DE"/>
              </w:rPr>
            </w:pPr>
            <w:r w:rsidRPr="00665E27">
              <w:rPr>
                <w:rFonts w:ascii="Courier New" w:hAnsi="Courier New" w:cs="Courier New"/>
                <w:bCs/>
                <w:color w:val="000000"/>
                <w:lang w:eastAsia="de-DE"/>
              </w:rPr>
              <w:t xml:space="preserve">    //The SS configures:</w:t>
            </w:r>
          </w:p>
          <w:p w14:paraId="791DA4FB" w14:textId="77777777" w:rsidR="00665E27" w:rsidRPr="00665E27" w:rsidRDefault="00665E27" w:rsidP="00665E27">
            <w:pPr>
              <w:autoSpaceDE w:val="0"/>
              <w:autoSpaceDN w:val="0"/>
              <w:adjustRightInd w:val="0"/>
              <w:spacing w:after="0"/>
              <w:rPr>
                <w:rFonts w:ascii="Courier New" w:hAnsi="Courier New" w:cs="Courier New"/>
                <w:bCs/>
                <w:color w:val="000000"/>
                <w:lang w:eastAsia="de-DE"/>
              </w:rPr>
            </w:pPr>
            <w:r w:rsidRPr="00665E27">
              <w:rPr>
                <w:rFonts w:ascii="Courier New" w:hAnsi="Courier New" w:cs="Courier New"/>
                <w:bCs/>
                <w:color w:val="000000"/>
                <w:lang w:eastAsia="de-DE"/>
              </w:rPr>
              <w:t xml:space="preserve">    // - NR Cell 1 as "Serving cell"</w:t>
            </w:r>
          </w:p>
          <w:p w14:paraId="57378880" w14:textId="77777777" w:rsidR="00665E27" w:rsidRPr="00665E27" w:rsidRDefault="00665E27" w:rsidP="00665E27">
            <w:pPr>
              <w:autoSpaceDE w:val="0"/>
              <w:autoSpaceDN w:val="0"/>
              <w:adjustRightInd w:val="0"/>
              <w:spacing w:after="0"/>
              <w:rPr>
                <w:rFonts w:ascii="Courier New" w:hAnsi="Courier New" w:cs="Courier New"/>
                <w:bCs/>
                <w:color w:val="000000"/>
                <w:lang w:eastAsia="de-DE"/>
              </w:rPr>
            </w:pPr>
            <w:r w:rsidRPr="00665E27">
              <w:rPr>
                <w:rFonts w:ascii="Courier New" w:hAnsi="Courier New" w:cs="Courier New"/>
                <w:bCs/>
                <w:color w:val="000000"/>
                <w:lang w:eastAsia="de-DE"/>
              </w:rPr>
              <w:t xml:space="preserve">    f_NR_SetCellPower(nr_Cell1, tsc_NR_ServingCellSSS_EPRE_FR1, tsc_NR_ServingCellSSS_EPRE_FR2);</w:t>
            </w:r>
          </w:p>
          <w:p w14:paraId="087C75F7" w14:textId="77777777" w:rsidR="00665E27" w:rsidRPr="00665E27" w:rsidRDefault="00665E27" w:rsidP="00665E27">
            <w:pPr>
              <w:autoSpaceDE w:val="0"/>
              <w:autoSpaceDN w:val="0"/>
              <w:adjustRightInd w:val="0"/>
              <w:spacing w:after="0"/>
              <w:rPr>
                <w:rFonts w:ascii="Courier New" w:hAnsi="Courier New" w:cs="Courier New"/>
                <w:bCs/>
                <w:color w:val="000000"/>
                <w:lang w:eastAsia="de-DE"/>
              </w:rPr>
            </w:pPr>
            <w:r w:rsidRPr="00665E27">
              <w:rPr>
                <w:rFonts w:ascii="Courier New" w:hAnsi="Courier New" w:cs="Courier New"/>
                <w:bCs/>
                <w:color w:val="000000"/>
                <w:lang w:eastAsia="de-DE"/>
              </w:rPr>
              <w:t xml:space="preserve">       </w:t>
            </w:r>
          </w:p>
          <w:p w14:paraId="29C62D0B" w14:textId="76F724AA" w:rsidR="00665E27" w:rsidRPr="00665E27" w:rsidRDefault="00665E27" w:rsidP="00665E27">
            <w:pPr>
              <w:autoSpaceDE w:val="0"/>
              <w:autoSpaceDN w:val="0"/>
              <w:adjustRightInd w:val="0"/>
              <w:spacing w:after="0"/>
              <w:rPr>
                <w:rFonts w:ascii="Courier New" w:hAnsi="Courier New" w:cs="Courier New"/>
                <w:bCs/>
                <w:color w:val="000000"/>
                <w:highlight w:val="green"/>
                <w:lang w:eastAsia="de-DE"/>
              </w:rPr>
            </w:pPr>
            <w:r w:rsidRPr="00665E27">
              <w:rPr>
                <w:rFonts w:ascii="Courier New" w:hAnsi="Courier New" w:cs="Courier New"/>
                <w:bCs/>
                <w:color w:val="000000"/>
                <w:lang w:eastAsia="de-DE"/>
              </w:rPr>
              <w:t xml:space="preserve">    </w:t>
            </w:r>
            <w:r w:rsidRPr="00665E27">
              <w:rPr>
                <w:rFonts w:ascii="Courier New" w:hAnsi="Courier New" w:cs="Courier New"/>
                <w:bCs/>
                <w:color w:val="000000"/>
                <w:highlight w:val="green"/>
                <w:lang w:eastAsia="de-DE"/>
              </w:rPr>
              <w:t>f_EUTRA_NR_WaitForCoOrd_Trigger(EUTRA, "PRACH Preamble");</w:t>
            </w:r>
          </w:p>
          <w:p w14:paraId="32BACE32" w14:textId="77777777" w:rsidR="00665E27" w:rsidRPr="00665E27" w:rsidRDefault="00665E27" w:rsidP="00665E27">
            <w:pPr>
              <w:autoSpaceDE w:val="0"/>
              <w:autoSpaceDN w:val="0"/>
              <w:adjustRightInd w:val="0"/>
              <w:spacing w:after="0"/>
              <w:rPr>
                <w:rFonts w:ascii="Courier New" w:hAnsi="Courier New" w:cs="Courier New"/>
                <w:bCs/>
                <w:color w:val="000000"/>
                <w:highlight w:val="green"/>
                <w:lang w:eastAsia="de-DE"/>
              </w:rPr>
            </w:pPr>
            <w:r w:rsidRPr="00665E27">
              <w:rPr>
                <w:rFonts w:ascii="Courier New" w:hAnsi="Courier New" w:cs="Courier New"/>
                <w:bCs/>
                <w:color w:val="000000"/>
                <w:highlight w:val="green"/>
                <w:lang w:eastAsia="de-DE"/>
              </w:rPr>
              <w:t xml:space="preserve">    // Enable PRACH reception indication and do not reply to it </w:t>
            </w:r>
          </w:p>
          <w:p w14:paraId="43852DC7" w14:textId="77777777" w:rsidR="00665E27" w:rsidRPr="00665E27" w:rsidRDefault="00665E27" w:rsidP="00665E27">
            <w:pPr>
              <w:autoSpaceDE w:val="0"/>
              <w:autoSpaceDN w:val="0"/>
              <w:adjustRightInd w:val="0"/>
              <w:spacing w:after="0"/>
              <w:rPr>
                <w:rFonts w:ascii="Courier New" w:hAnsi="Courier New" w:cs="Courier New"/>
                <w:bCs/>
                <w:color w:val="000000"/>
                <w:highlight w:val="green"/>
                <w:lang w:eastAsia="de-DE"/>
              </w:rPr>
            </w:pPr>
            <w:r w:rsidRPr="00665E27">
              <w:rPr>
                <w:rFonts w:ascii="Courier New" w:hAnsi="Courier New" w:cs="Courier New"/>
                <w:bCs/>
                <w:color w:val="000000"/>
                <w:highlight w:val="green"/>
                <w:lang w:eastAsia="de-DE"/>
              </w:rPr>
              <w:t xml:space="preserve">    f_NR_SS_SystemIndCtrlConfig(nr_Cell1, cds_NR_SystemIndCtrl_RachPreamble(enable));       </w:t>
            </w:r>
          </w:p>
          <w:p w14:paraId="673A0E6C" w14:textId="77777777" w:rsidR="00665E27" w:rsidRPr="00665E27" w:rsidRDefault="00665E27" w:rsidP="00665E27">
            <w:pPr>
              <w:autoSpaceDE w:val="0"/>
              <w:autoSpaceDN w:val="0"/>
              <w:adjustRightInd w:val="0"/>
              <w:spacing w:after="0"/>
              <w:rPr>
                <w:rFonts w:ascii="Courier New" w:hAnsi="Courier New" w:cs="Courier New"/>
                <w:bCs/>
                <w:color w:val="000000"/>
                <w:lang w:eastAsia="de-DE"/>
              </w:rPr>
            </w:pPr>
            <w:r w:rsidRPr="00665E27">
              <w:rPr>
                <w:rFonts w:ascii="Courier New" w:hAnsi="Courier New" w:cs="Courier New"/>
                <w:bCs/>
                <w:color w:val="000000"/>
                <w:highlight w:val="green"/>
                <w:lang w:eastAsia="de-DE"/>
              </w:rPr>
              <w:t xml:space="preserve">    f_NR_SS_RachProcedureConfig(nr_Cell1, cs_NR_RachProcedureConfig_NoResponse);</w:t>
            </w:r>
          </w:p>
          <w:p w14:paraId="1A4EBE69" w14:textId="587949DB" w:rsidR="00665E27" w:rsidRPr="00665E27" w:rsidRDefault="00665E27" w:rsidP="00665E27">
            <w:pPr>
              <w:autoSpaceDE w:val="0"/>
              <w:autoSpaceDN w:val="0"/>
              <w:adjustRightInd w:val="0"/>
              <w:spacing w:after="0"/>
              <w:rPr>
                <w:rFonts w:ascii="Courier New" w:hAnsi="Courier New" w:cs="Courier New"/>
                <w:bCs/>
                <w:color w:val="000000"/>
                <w:lang w:eastAsia="de-DE"/>
              </w:rPr>
            </w:pPr>
            <w:r w:rsidRPr="00665E27">
              <w:rPr>
                <w:rFonts w:ascii="Courier New" w:hAnsi="Courier New" w:cs="Courier New"/>
                <w:bCs/>
                <w:color w:val="000000"/>
                <w:lang w:eastAsia="de-DE"/>
              </w:rPr>
              <w:t xml:space="preserve">      </w:t>
            </w:r>
          </w:p>
          <w:p w14:paraId="59EB7F36" w14:textId="77777777" w:rsidR="00665E27" w:rsidRPr="00665E27" w:rsidRDefault="00665E27" w:rsidP="00665E27">
            <w:pPr>
              <w:autoSpaceDE w:val="0"/>
              <w:autoSpaceDN w:val="0"/>
              <w:adjustRightInd w:val="0"/>
              <w:spacing w:after="0"/>
              <w:rPr>
                <w:rFonts w:ascii="Courier New" w:hAnsi="Courier New" w:cs="Courier New"/>
                <w:bCs/>
                <w:color w:val="000000"/>
                <w:lang w:eastAsia="de-DE"/>
              </w:rPr>
            </w:pPr>
            <w:r w:rsidRPr="00665E27">
              <w:rPr>
                <w:rFonts w:ascii="Courier New" w:hAnsi="Courier New" w:cs="Courier New"/>
                <w:bCs/>
                <w:color w:val="000000"/>
                <w:lang w:eastAsia="de-DE"/>
              </w:rPr>
              <w:t xml:space="preserve">    //@siclog "Step 5" siclog@</w:t>
            </w:r>
          </w:p>
          <w:p w14:paraId="3A7C15E1" w14:textId="77777777" w:rsidR="00665E27" w:rsidRPr="00665E27" w:rsidRDefault="00665E27" w:rsidP="00665E27">
            <w:pPr>
              <w:autoSpaceDE w:val="0"/>
              <w:autoSpaceDN w:val="0"/>
              <w:adjustRightInd w:val="0"/>
              <w:spacing w:after="0"/>
              <w:rPr>
                <w:rFonts w:ascii="Courier New" w:hAnsi="Courier New" w:cs="Courier New"/>
                <w:bCs/>
                <w:color w:val="000000"/>
                <w:lang w:eastAsia="de-DE"/>
              </w:rPr>
            </w:pPr>
            <w:r w:rsidRPr="00665E27">
              <w:rPr>
                <w:rFonts w:ascii="Courier New" w:hAnsi="Courier New" w:cs="Courier New"/>
                <w:bCs/>
                <w:color w:val="000000"/>
                <w:lang w:eastAsia="de-DE"/>
              </w:rPr>
              <w:t xml:space="preserve">    //The UE transmits preamble on PRACH.</w:t>
            </w:r>
          </w:p>
          <w:p w14:paraId="45603BB8" w14:textId="77777777" w:rsidR="00665E27" w:rsidRPr="00665E27" w:rsidRDefault="00665E27" w:rsidP="00665E27">
            <w:pPr>
              <w:autoSpaceDE w:val="0"/>
              <w:autoSpaceDN w:val="0"/>
              <w:adjustRightInd w:val="0"/>
              <w:spacing w:after="0"/>
              <w:rPr>
                <w:rFonts w:ascii="Courier New" w:hAnsi="Courier New" w:cs="Courier New"/>
                <w:bCs/>
                <w:color w:val="000000"/>
                <w:lang w:eastAsia="de-DE"/>
              </w:rPr>
            </w:pPr>
            <w:r w:rsidRPr="00665E27">
              <w:rPr>
                <w:rFonts w:ascii="Courier New" w:hAnsi="Courier New" w:cs="Courier New"/>
                <w:bCs/>
                <w:color w:val="000000"/>
                <w:lang w:eastAsia="de-DE"/>
              </w:rPr>
              <w:t xml:space="preserve">    //exception:The preamble and no response below are repeated for the duration of T300.</w:t>
            </w:r>
          </w:p>
          <w:p w14:paraId="17DFD9AA" w14:textId="77777777" w:rsidR="00665E27" w:rsidRPr="00665E27" w:rsidRDefault="00665E27" w:rsidP="00665E27">
            <w:pPr>
              <w:autoSpaceDE w:val="0"/>
              <w:autoSpaceDN w:val="0"/>
              <w:adjustRightInd w:val="0"/>
              <w:spacing w:after="0"/>
              <w:rPr>
                <w:rFonts w:ascii="Courier New" w:hAnsi="Courier New" w:cs="Courier New"/>
                <w:bCs/>
                <w:color w:val="000000"/>
                <w:highlight w:val="green"/>
                <w:lang w:eastAsia="de-DE"/>
              </w:rPr>
            </w:pPr>
            <w:r w:rsidRPr="00665E27">
              <w:rPr>
                <w:rFonts w:ascii="Courier New" w:hAnsi="Courier New" w:cs="Courier New"/>
                <w:bCs/>
                <w:color w:val="000000"/>
                <w:lang w:eastAsia="de-DE"/>
              </w:rPr>
              <w:t xml:space="preserve">    </w:t>
            </w:r>
            <w:r w:rsidRPr="00665E27">
              <w:rPr>
                <w:rFonts w:ascii="Courier New" w:hAnsi="Courier New" w:cs="Courier New"/>
                <w:bCs/>
                <w:color w:val="000000"/>
                <w:highlight w:val="green"/>
                <w:lang w:eastAsia="de-DE"/>
              </w:rPr>
              <w:t xml:space="preserve">SYSIND.check(receive(car_NR_PRACH_Preamble_IND(nr_Cell1, cr_TimingInfo_Any, ?)));   </w:t>
            </w:r>
          </w:p>
          <w:p w14:paraId="01ADFDBE" w14:textId="77777777" w:rsidR="00665E27" w:rsidRPr="00665E27" w:rsidRDefault="00665E27" w:rsidP="00665E27">
            <w:pPr>
              <w:autoSpaceDE w:val="0"/>
              <w:autoSpaceDN w:val="0"/>
              <w:adjustRightInd w:val="0"/>
              <w:spacing w:after="0"/>
              <w:rPr>
                <w:rFonts w:ascii="Courier New" w:hAnsi="Courier New" w:cs="Courier New"/>
                <w:bCs/>
                <w:color w:val="000000"/>
                <w:highlight w:val="green"/>
                <w:lang w:val="de-DE" w:eastAsia="de-DE"/>
              </w:rPr>
            </w:pPr>
            <w:r w:rsidRPr="00665E27">
              <w:rPr>
                <w:rFonts w:ascii="Courier New" w:hAnsi="Courier New" w:cs="Courier New"/>
                <w:bCs/>
                <w:color w:val="000000"/>
                <w:highlight w:val="green"/>
                <w:lang w:eastAsia="de-DE"/>
              </w:rPr>
              <w:t xml:space="preserve">    </w:t>
            </w:r>
            <w:r w:rsidRPr="00665E27">
              <w:rPr>
                <w:rFonts w:ascii="Courier New" w:hAnsi="Courier New" w:cs="Courier New"/>
                <w:bCs/>
                <w:color w:val="000000"/>
                <w:highlight w:val="green"/>
                <w:lang w:val="de-DE" w:eastAsia="de-DE"/>
              </w:rPr>
              <w:t xml:space="preserve">t_Wait.start; </w:t>
            </w:r>
          </w:p>
          <w:p w14:paraId="0AEC113B" w14:textId="48D9F924" w:rsidR="00665E27" w:rsidRPr="00665E27" w:rsidRDefault="00665E27" w:rsidP="00665E27">
            <w:pPr>
              <w:autoSpaceDE w:val="0"/>
              <w:autoSpaceDN w:val="0"/>
              <w:adjustRightInd w:val="0"/>
              <w:spacing w:after="0"/>
              <w:rPr>
                <w:rFonts w:ascii="Courier New" w:hAnsi="Courier New" w:cs="Courier New"/>
                <w:bCs/>
                <w:color w:val="000000"/>
                <w:highlight w:val="green"/>
                <w:lang w:val="de-DE" w:eastAsia="de-DE"/>
              </w:rPr>
            </w:pPr>
            <w:r w:rsidRPr="00665E27">
              <w:rPr>
                <w:rFonts w:ascii="Courier New" w:hAnsi="Courier New" w:cs="Courier New"/>
                <w:bCs/>
                <w:color w:val="000000"/>
                <w:highlight w:val="green"/>
                <w:lang w:val="de-DE" w:eastAsia="de-DE"/>
              </w:rPr>
              <w:t xml:space="preserve">    alt {</w:t>
            </w:r>
          </w:p>
          <w:p w14:paraId="1D5DC88C" w14:textId="77777777" w:rsidR="00665E27" w:rsidRPr="00665E27" w:rsidRDefault="00665E27" w:rsidP="00665E27">
            <w:pPr>
              <w:autoSpaceDE w:val="0"/>
              <w:autoSpaceDN w:val="0"/>
              <w:adjustRightInd w:val="0"/>
              <w:spacing w:after="0"/>
              <w:rPr>
                <w:rFonts w:ascii="Courier New" w:hAnsi="Courier New" w:cs="Courier New"/>
                <w:bCs/>
                <w:color w:val="000000"/>
                <w:highlight w:val="green"/>
                <w:lang w:eastAsia="de-DE"/>
              </w:rPr>
            </w:pPr>
            <w:r w:rsidRPr="00674725">
              <w:rPr>
                <w:rFonts w:ascii="Courier New" w:hAnsi="Courier New" w:cs="Courier New"/>
                <w:bCs/>
                <w:color w:val="000000"/>
                <w:highlight w:val="green"/>
                <w:lang w:val="en-US" w:eastAsia="de-DE"/>
              </w:rPr>
              <w:t xml:space="preserve">         </w:t>
            </w:r>
            <w:r w:rsidRPr="00665E27">
              <w:rPr>
                <w:rFonts w:ascii="Courier New" w:hAnsi="Courier New" w:cs="Courier New"/>
                <w:bCs/>
                <w:color w:val="000000"/>
                <w:highlight w:val="green"/>
                <w:lang w:eastAsia="de-DE"/>
              </w:rPr>
              <w:t>[]  SYSIND.receive(car_NR_PRACH_Preamble_IND(nr_Cell1, cr_TimingInfo_Any, ?))</w:t>
            </w:r>
          </w:p>
          <w:p w14:paraId="31E3719A" w14:textId="77777777" w:rsidR="00665E27" w:rsidRPr="00665E27" w:rsidRDefault="00665E27" w:rsidP="00665E27">
            <w:pPr>
              <w:autoSpaceDE w:val="0"/>
              <w:autoSpaceDN w:val="0"/>
              <w:adjustRightInd w:val="0"/>
              <w:spacing w:after="0"/>
              <w:rPr>
                <w:rFonts w:ascii="Courier New" w:hAnsi="Courier New" w:cs="Courier New"/>
                <w:bCs/>
                <w:color w:val="000000"/>
                <w:highlight w:val="green"/>
                <w:lang w:eastAsia="de-DE"/>
              </w:rPr>
            </w:pPr>
            <w:r w:rsidRPr="00665E27">
              <w:rPr>
                <w:rFonts w:ascii="Courier New" w:hAnsi="Courier New" w:cs="Courier New"/>
                <w:bCs/>
                <w:color w:val="000000"/>
                <w:highlight w:val="green"/>
                <w:lang w:eastAsia="de-DE"/>
              </w:rPr>
              <w:t xml:space="preserve">         {</w:t>
            </w:r>
          </w:p>
          <w:p w14:paraId="7D89E7DD" w14:textId="77777777" w:rsidR="00665E27" w:rsidRPr="00665E27" w:rsidRDefault="00665E27" w:rsidP="00665E27">
            <w:pPr>
              <w:autoSpaceDE w:val="0"/>
              <w:autoSpaceDN w:val="0"/>
              <w:adjustRightInd w:val="0"/>
              <w:spacing w:after="0"/>
              <w:rPr>
                <w:rFonts w:ascii="Courier New" w:hAnsi="Courier New" w:cs="Courier New"/>
                <w:bCs/>
                <w:color w:val="000000"/>
                <w:highlight w:val="green"/>
                <w:lang w:eastAsia="de-DE"/>
              </w:rPr>
            </w:pPr>
            <w:r w:rsidRPr="00665E27">
              <w:rPr>
                <w:rFonts w:ascii="Courier New" w:hAnsi="Courier New" w:cs="Courier New"/>
                <w:bCs/>
                <w:color w:val="000000"/>
                <w:highlight w:val="green"/>
                <w:lang w:eastAsia="de-DE"/>
              </w:rPr>
              <w:t xml:space="preserve">            if(not v_Transmitted_PRACH){</w:t>
            </w:r>
          </w:p>
          <w:p w14:paraId="2E90F359" w14:textId="77777777" w:rsidR="00665E27" w:rsidRPr="00665E27" w:rsidRDefault="00665E27" w:rsidP="00665E27">
            <w:pPr>
              <w:autoSpaceDE w:val="0"/>
              <w:autoSpaceDN w:val="0"/>
              <w:adjustRightInd w:val="0"/>
              <w:spacing w:after="0"/>
              <w:rPr>
                <w:rFonts w:ascii="Courier New" w:hAnsi="Courier New" w:cs="Courier New"/>
                <w:bCs/>
                <w:color w:val="000000"/>
                <w:highlight w:val="green"/>
                <w:lang w:eastAsia="de-DE"/>
              </w:rPr>
            </w:pPr>
            <w:r w:rsidRPr="00665E27">
              <w:rPr>
                <w:rFonts w:ascii="Courier New" w:hAnsi="Courier New" w:cs="Courier New"/>
                <w:bCs/>
                <w:color w:val="000000"/>
                <w:highlight w:val="green"/>
                <w:lang w:eastAsia="de-DE"/>
              </w:rPr>
              <w:t xml:space="preserve">                v_Transmitted_PRACH := true;</w:t>
            </w:r>
          </w:p>
          <w:p w14:paraId="09D46857" w14:textId="77777777" w:rsidR="00665E27" w:rsidRPr="00665E27" w:rsidRDefault="00665E27" w:rsidP="00665E27">
            <w:pPr>
              <w:autoSpaceDE w:val="0"/>
              <w:autoSpaceDN w:val="0"/>
              <w:adjustRightInd w:val="0"/>
              <w:spacing w:after="0"/>
              <w:rPr>
                <w:rFonts w:ascii="Courier New" w:hAnsi="Courier New" w:cs="Courier New"/>
                <w:bCs/>
                <w:color w:val="000000"/>
                <w:highlight w:val="green"/>
                <w:lang w:eastAsia="de-DE"/>
              </w:rPr>
            </w:pPr>
            <w:r w:rsidRPr="00665E27">
              <w:rPr>
                <w:rFonts w:ascii="Courier New" w:hAnsi="Courier New" w:cs="Courier New"/>
                <w:bCs/>
                <w:color w:val="000000"/>
                <w:highlight w:val="green"/>
                <w:lang w:eastAsia="de-DE"/>
              </w:rPr>
              <w:t xml:space="preserve">                f_NR_PreliminaryPass(__FILE__, __LINE__, "The UE transmits preamble on PRACH");</w:t>
            </w:r>
          </w:p>
          <w:p w14:paraId="34B37E44" w14:textId="77777777" w:rsidR="00665E27" w:rsidRPr="00665E27" w:rsidRDefault="00665E27" w:rsidP="00665E27">
            <w:pPr>
              <w:autoSpaceDE w:val="0"/>
              <w:autoSpaceDN w:val="0"/>
              <w:adjustRightInd w:val="0"/>
              <w:spacing w:after="0"/>
              <w:rPr>
                <w:rFonts w:ascii="Courier New" w:hAnsi="Courier New" w:cs="Courier New"/>
                <w:bCs/>
                <w:color w:val="000000"/>
                <w:highlight w:val="green"/>
                <w:lang w:eastAsia="de-DE"/>
              </w:rPr>
            </w:pPr>
            <w:r w:rsidRPr="00665E27">
              <w:rPr>
                <w:rFonts w:ascii="Courier New" w:hAnsi="Courier New" w:cs="Courier New"/>
                <w:bCs/>
                <w:color w:val="000000"/>
                <w:highlight w:val="green"/>
                <w:lang w:eastAsia="de-DE"/>
              </w:rPr>
              <w:t xml:space="preserve">                // Change the power level in EUTRA side </w:t>
            </w:r>
          </w:p>
          <w:p w14:paraId="64FFB411" w14:textId="77777777" w:rsidR="00665E27" w:rsidRPr="00665E27" w:rsidRDefault="00665E27" w:rsidP="00665E27">
            <w:pPr>
              <w:autoSpaceDE w:val="0"/>
              <w:autoSpaceDN w:val="0"/>
              <w:adjustRightInd w:val="0"/>
              <w:spacing w:after="0"/>
              <w:rPr>
                <w:rFonts w:ascii="Courier New" w:hAnsi="Courier New" w:cs="Courier New"/>
                <w:bCs/>
                <w:color w:val="000000"/>
                <w:highlight w:val="green"/>
                <w:lang w:eastAsia="de-DE"/>
              </w:rPr>
            </w:pPr>
            <w:r w:rsidRPr="00665E27">
              <w:rPr>
                <w:rFonts w:ascii="Courier New" w:hAnsi="Courier New" w:cs="Courier New"/>
                <w:bCs/>
                <w:color w:val="000000"/>
                <w:highlight w:val="green"/>
                <w:lang w:eastAsia="de-DE"/>
              </w:rPr>
              <w:t xml:space="preserve">                f_EUTRA_NR_SendCoOrd (EUTRA, cms_EUTRA_NR_Trigger("Change Power Level"));   </w:t>
            </w:r>
          </w:p>
          <w:p w14:paraId="40ABE750" w14:textId="77777777" w:rsidR="00665E27" w:rsidRPr="00665E27" w:rsidRDefault="00665E27" w:rsidP="00665E27">
            <w:pPr>
              <w:autoSpaceDE w:val="0"/>
              <w:autoSpaceDN w:val="0"/>
              <w:adjustRightInd w:val="0"/>
              <w:spacing w:after="0"/>
              <w:rPr>
                <w:rFonts w:ascii="Courier New" w:hAnsi="Courier New" w:cs="Courier New"/>
                <w:bCs/>
                <w:color w:val="000000"/>
                <w:highlight w:val="green"/>
                <w:lang w:eastAsia="de-DE"/>
              </w:rPr>
            </w:pPr>
            <w:r w:rsidRPr="00665E27">
              <w:rPr>
                <w:rFonts w:ascii="Courier New" w:hAnsi="Courier New" w:cs="Courier New"/>
                <w:bCs/>
                <w:color w:val="000000"/>
                <w:highlight w:val="green"/>
                <w:lang w:eastAsia="de-DE"/>
              </w:rPr>
              <w:t xml:space="preserve">            } </w:t>
            </w:r>
          </w:p>
          <w:p w14:paraId="1DD5BA90" w14:textId="77777777" w:rsidR="00665E27" w:rsidRPr="00665E27" w:rsidRDefault="00665E27" w:rsidP="00665E27">
            <w:pPr>
              <w:autoSpaceDE w:val="0"/>
              <w:autoSpaceDN w:val="0"/>
              <w:adjustRightInd w:val="0"/>
              <w:spacing w:after="0"/>
              <w:rPr>
                <w:rFonts w:ascii="Courier New" w:hAnsi="Courier New" w:cs="Courier New"/>
                <w:bCs/>
                <w:color w:val="000000"/>
                <w:highlight w:val="green"/>
                <w:lang w:eastAsia="de-DE"/>
              </w:rPr>
            </w:pPr>
            <w:r w:rsidRPr="00665E27">
              <w:rPr>
                <w:rFonts w:ascii="Courier New" w:hAnsi="Courier New" w:cs="Courier New"/>
                <w:bCs/>
                <w:color w:val="000000"/>
                <w:highlight w:val="green"/>
                <w:lang w:eastAsia="de-DE"/>
              </w:rPr>
              <w:t xml:space="preserve">            repeat;</w:t>
            </w:r>
          </w:p>
          <w:p w14:paraId="2B62D944" w14:textId="77777777" w:rsidR="00665E27" w:rsidRPr="00665E27" w:rsidRDefault="00665E27" w:rsidP="00665E27">
            <w:pPr>
              <w:autoSpaceDE w:val="0"/>
              <w:autoSpaceDN w:val="0"/>
              <w:adjustRightInd w:val="0"/>
              <w:spacing w:after="0"/>
              <w:rPr>
                <w:rFonts w:ascii="Courier New" w:hAnsi="Courier New" w:cs="Courier New"/>
                <w:bCs/>
                <w:color w:val="000000"/>
                <w:highlight w:val="green"/>
                <w:lang w:eastAsia="de-DE"/>
              </w:rPr>
            </w:pPr>
            <w:r w:rsidRPr="00665E27">
              <w:rPr>
                <w:rFonts w:ascii="Courier New" w:hAnsi="Courier New" w:cs="Courier New"/>
                <w:bCs/>
                <w:color w:val="000000"/>
                <w:highlight w:val="green"/>
                <w:lang w:eastAsia="de-DE"/>
              </w:rPr>
              <w:t xml:space="preserve">         }   </w:t>
            </w:r>
          </w:p>
          <w:p w14:paraId="0A35CCF7" w14:textId="77777777" w:rsidR="00665E27" w:rsidRPr="00665E27" w:rsidRDefault="00665E27" w:rsidP="00665E27">
            <w:pPr>
              <w:autoSpaceDE w:val="0"/>
              <w:autoSpaceDN w:val="0"/>
              <w:adjustRightInd w:val="0"/>
              <w:spacing w:after="0"/>
              <w:rPr>
                <w:rFonts w:ascii="Courier New" w:hAnsi="Courier New" w:cs="Courier New"/>
                <w:bCs/>
                <w:color w:val="000000"/>
                <w:highlight w:val="green"/>
                <w:lang w:eastAsia="de-DE"/>
              </w:rPr>
            </w:pPr>
            <w:r w:rsidRPr="00665E27">
              <w:rPr>
                <w:rFonts w:ascii="Courier New" w:hAnsi="Courier New" w:cs="Courier New"/>
                <w:bCs/>
                <w:color w:val="000000"/>
                <w:highlight w:val="green"/>
                <w:lang w:eastAsia="de-DE"/>
              </w:rPr>
              <w:t xml:space="preserve">         [] t_Wait.timeout{     </w:t>
            </w:r>
          </w:p>
          <w:p w14:paraId="4D04C93E" w14:textId="77777777" w:rsidR="00665E27" w:rsidRPr="00665E27" w:rsidRDefault="00665E27" w:rsidP="00665E27">
            <w:pPr>
              <w:autoSpaceDE w:val="0"/>
              <w:autoSpaceDN w:val="0"/>
              <w:adjustRightInd w:val="0"/>
              <w:spacing w:after="0"/>
              <w:rPr>
                <w:rFonts w:ascii="Courier New" w:hAnsi="Courier New" w:cs="Courier New"/>
                <w:bCs/>
                <w:color w:val="000000"/>
                <w:highlight w:val="green"/>
                <w:lang w:eastAsia="de-DE"/>
              </w:rPr>
            </w:pPr>
            <w:r w:rsidRPr="00665E27">
              <w:rPr>
                <w:rFonts w:ascii="Courier New" w:hAnsi="Courier New" w:cs="Courier New"/>
                <w:bCs/>
                <w:color w:val="000000"/>
                <w:highlight w:val="green"/>
                <w:lang w:eastAsia="de-DE"/>
              </w:rPr>
              <w:t xml:space="preserve">         }</w:t>
            </w:r>
          </w:p>
          <w:p w14:paraId="4BA91B20" w14:textId="77777777" w:rsidR="00665E27" w:rsidRPr="00665E27" w:rsidRDefault="00665E27" w:rsidP="00665E27">
            <w:pPr>
              <w:autoSpaceDE w:val="0"/>
              <w:autoSpaceDN w:val="0"/>
              <w:adjustRightInd w:val="0"/>
              <w:spacing w:after="0"/>
              <w:rPr>
                <w:rFonts w:ascii="Courier New" w:hAnsi="Courier New" w:cs="Courier New"/>
                <w:bCs/>
                <w:color w:val="000000"/>
                <w:lang w:eastAsia="de-DE"/>
              </w:rPr>
            </w:pPr>
            <w:r w:rsidRPr="00665E27">
              <w:rPr>
                <w:rFonts w:ascii="Courier New" w:hAnsi="Courier New" w:cs="Courier New"/>
                <w:bCs/>
                <w:color w:val="000000"/>
                <w:highlight w:val="green"/>
                <w:lang w:eastAsia="de-DE"/>
              </w:rPr>
              <w:t xml:space="preserve">    }</w:t>
            </w:r>
          </w:p>
          <w:p w14:paraId="31827F08" w14:textId="6199CEBD" w:rsidR="00665E27" w:rsidRPr="00665E27" w:rsidRDefault="00665E27" w:rsidP="00665E27">
            <w:pPr>
              <w:autoSpaceDE w:val="0"/>
              <w:autoSpaceDN w:val="0"/>
              <w:adjustRightInd w:val="0"/>
              <w:spacing w:after="0"/>
              <w:rPr>
                <w:rFonts w:ascii="Courier New" w:hAnsi="Courier New" w:cs="Courier New"/>
                <w:bCs/>
                <w:color w:val="000000"/>
                <w:lang w:eastAsia="de-DE"/>
              </w:rPr>
            </w:pPr>
            <w:r w:rsidRPr="00665E27">
              <w:rPr>
                <w:rFonts w:ascii="Courier New" w:hAnsi="Courier New" w:cs="Courier New"/>
                <w:bCs/>
                <w:color w:val="000000"/>
                <w:lang w:eastAsia="de-DE"/>
              </w:rPr>
              <w:t xml:space="preserve">    f_EUTRA_NR_WaitForCoOrd_Trigger(EUTRA, "Postamble"); </w:t>
            </w:r>
          </w:p>
          <w:p w14:paraId="765018AA" w14:textId="77777777" w:rsidR="00665E27" w:rsidRPr="00665E27" w:rsidRDefault="00665E27" w:rsidP="00665E27">
            <w:pPr>
              <w:autoSpaceDE w:val="0"/>
              <w:autoSpaceDN w:val="0"/>
              <w:adjustRightInd w:val="0"/>
              <w:spacing w:after="0"/>
              <w:rPr>
                <w:rFonts w:ascii="Courier New" w:hAnsi="Courier New" w:cs="Courier New"/>
                <w:bCs/>
                <w:color w:val="000000"/>
                <w:lang w:eastAsia="de-DE"/>
              </w:rPr>
            </w:pPr>
            <w:r w:rsidRPr="00665E27">
              <w:rPr>
                <w:rFonts w:ascii="Courier New" w:hAnsi="Courier New" w:cs="Courier New"/>
                <w:bCs/>
                <w:color w:val="000000"/>
                <w:lang w:eastAsia="de-DE"/>
              </w:rPr>
              <w:t xml:space="preserve">       </w:t>
            </w:r>
          </w:p>
          <w:p w14:paraId="79CF2BE3" w14:textId="16E12210" w:rsidR="00665E27" w:rsidRPr="00665E27" w:rsidRDefault="00665E27" w:rsidP="00665E27">
            <w:pPr>
              <w:autoSpaceDE w:val="0"/>
              <w:autoSpaceDN w:val="0"/>
              <w:adjustRightInd w:val="0"/>
              <w:spacing w:after="0"/>
              <w:rPr>
                <w:rFonts w:ascii="Courier New" w:hAnsi="Courier New" w:cs="Courier New"/>
                <w:bCs/>
                <w:color w:val="000000"/>
                <w:lang w:eastAsia="de-DE"/>
              </w:rPr>
            </w:pPr>
            <w:r w:rsidRPr="00665E27">
              <w:rPr>
                <w:rFonts w:ascii="Courier New" w:hAnsi="Courier New" w:cs="Courier New"/>
                <w:bCs/>
                <w:color w:val="000000"/>
                <w:lang w:eastAsia="de-DE"/>
              </w:rPr>
              <w:t xml:space="preserve">    </w:t>
            </w:r>
            <w:r w:rsidRPr="00674725">
              <w:rPr>
                <w:rFonts w:ascii="Courier New" w:hAnsi="Courier New" w:cs="Courier New"/>
                <w:bCs/>
                <w:color w:val="000000"/>
                <w:highlight w:val="darkCyan"/>
                <w:lang w:eastAsia="de-DE"/>
              </w:rPr>
              <w:t>f_NR_ReleaseAllCells();</w:t>
            </w:r>
            <w:r w:rsidRPr="00665E27">
              <w:rPr>
                <w:rFonts w:ascii="Courier New" w:hAnsi="Courier New" w:cs="Courier New"/>
                <w:bCs/>
                <w:color w:val="000000"/>
                <w:lang w:eastAsia="de-DE"/>
              </w:rPr>
              <w:t xml:space="preserve">    </w:t>
            </w:r>
          </w:p>
          <w:p w14:paraId="2C595037" w14:textId="1BD3A6AB" w:rsidR="00505A85" w:rsidRPr="002949C5" w:rsidRDefault="00665E27" w:rsidP="00665E27">
            <w:pPr>
              <w:autoSpaceDE w:val="0"/>
              <w:autoSpaceDN w:val="0"/>
              <w:adjustRightInd w:val="0"/>
              <w:spacing w:after="0"/>
              <w:rPr>
                <w:rFonts w:ascii="Courier New" w:hAnsi="Courier New" w:cs="Courier New"/>
                <w:b/>
                <w:color w:val="000000"/>
                <w:lang w:eastAsia="de-DE"/>
              </w:rPr>
            </w:pPr>
            <w:r w:rsidRPr="00665E27">
              <w:rPr>
                <w:rFonts w:ascii="Courier New" w:hAnsi="Courier New" w:cs="Courier New"/>
                <w:bCs/>
                <w:color w:val="000000"/>
                <w:lang w:eastAsia="de-DE"/>
              </w:rPr>
              <w:t xml:space="preserve">  }</w:t>
            </w:r>
            <w:r w:rsidR="00505A85">
              <w:rPr>
                <w:rFonts w:ascii="Courier New" w:hAnsi="Courier New" w:cs="Courier New"/>
                <w:b/>
                <w:color w:val="000000"/>
                <w:lang w:eastAsia="de-DE"/>
              </w:rPr>
              <w:t xml:space="preserve">&lt;&lt; SKIPPED CODE &gt;&gt; </w:t>
            </w:r>
          </w:p>
        </w:tc>
      </w:tr>
    </w:tbl>
    <w:p w14:paraId="6DC36BB6" w14:textId="1159B2F9" w:rsidR="00505A85" w:rsidRPr="003D65E8" w:rsidRDefault="00505A85" w:rsidP="00505A85">
      <w:pPr>
        <w:pStyle w:val="Heading2"/>
        <w:numPr>
          <w:ilvl w:val="1"/>
          <w:numId w:val="2"/>
        </w:numPr>
        <w:tabs>
          <w:tab w:val="clear" w:pos="1566"/>
          <w:tab w:val="num" w:pos="990"/>
        </w:tabs>
        <w:overflowPunct w:val="0"/>
        <w:autoSpaceDE w:val="0"/>
        <w:autoSpaceDN w:val="0"/>
        <w:adjustRightInd w:val="0"/>
        <w:spacing w:before="480"/>
        <w:ind w:left="540"/>
        <w:rPr>
          <w:rFonts w:cs="Arial"/>
          <w:b/>
          <w:color w:val="000000"/>
          <w:lang w:eastAsia="en-GB"/>
        </w:rPr>
      </w:pPr>
      <w:bookmarkStart w:id="21" w:name="_Toc199967317"/>
      <w:r>
        <w:rPr>
          <w:rFonts w:cs="Arial"/>
          <w:b/>
          <w:color w:val="000000"/>
          <w:lang w:eastAsia="en-GB"/>
        </w:rPr>
        <w:t>Correction to the</w:t>
      </w:r>
      <w:r w:rsidRPr="00B52828">
        <w:rPr>
          <w:rFonts w:cs="Arial"/>
          <w:b/>
          <w:color w:val="000000"/>
          <w:lang w:eastAsia="en-GB"/>
        </w:rPr>
        <w:t xml:space="preserve"> </w:t>
      </w:r>
      <w:r w:rsidR="00674725">
        <w:rPr>
          <w:rFonts w:cs="Arial"/>
          <w:b/>
          <w:bCs/>
          <w:color w:val="000000"/>
          <w:lang w:val="en-US" w:eastAsia="en-GB"/>
        </w:rPr>
        <w:t>f</w:t>
      </w:r>
      <w:r>
        <w:rPr>
          <w:rFonts w:cs="Arial"/>
          <w:b/>
          <w:bCs/>
          <w:color w:val="000000"/>
          <w:lang w:val="en-US" w:eastAsia="en-GB"/>
        </w:rPr>
        <w:t xml:space="preserve">unction </w:t>
      </w:r>
      <w:r w:rsidR="00674725" w:rsidRPr="00674725">
        <w:rPr>
          <w:rFonts w:cs="Arial"/>
          <w:b/>
          <w:bCs/>
          <w:color w:val="000000"/>
          <w:lang w:val="en-US" w:eastAsia="en-GB"/>
        </w:rPr>
        <w:t>f_TC_11_5_4_IRAT_IMS2</w:t>
      </w:r>
      <w:bookmarkEnd w:id="21"/>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505A85" w14:paraId="03000DFF" w14:textId="77777777" w:rsidTr="00C67EE5">
        <w:tc>
          <w:tcPr>
            <w:tcW w:w="1985" w:type="dxa"/>
            <w:tcBorders>
              <w:top w:val="single" w:sz="4" w:space="0" w:color="auto"/>
              <w:left w:val="single" w:sz="4" w:space="0" w:color="auto"/>
              <w:bottom w:val="single" w:sz="4" w:space="0" w:color="auto"/>
              <w:right w:val="single" w:sz="4" w:space="0" w:color="auto"/>
            </w:tcBorders>
            <w:hideMark/>
          </w:tcPr>
          <w:p w14:paraId="7D081D26" w14:textId="77777777" w:rsidR="00505A85" w:rsidRDefault="00505A85" w:rsidP="00C67EE5">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3B533AB5" w14:textId="565153BA" w:rsidR="00505A85" w:rsidRPr="00FA530C" w:rsidRDefault="009E156F" w:rsidP="00C67EE5">
            <w:pPr>
              <w:pStyle w:val="CRCoverPage"/>
              <w:spacing w:after="0"/>
              <w:rPr>
                <w:noProof/>
              </w:rPr>
            </w:pPr>
            <w:r w:rsidRPr="009E156F">
              <w:rPr>
                <w:noProof/>
              </w:rPr>
              <w:t>f_TC_11_5_4_NR5GC_IMS2</w:t>
            </w:r>
          </w:p>
        </w:tc>
      </w:tr>
      <w:tr w:rsidR="00505A85" w14:paraId="7173AA29" w14:textId="77777777" w:rsidTr="00C67EE5">
        <w:trPr>
          <w:trHeight w:val="350"/>
        </w:trPr>
        <w:tc>
          <w:tcPr>
            <w:tcW w:w="1985" w:type="dxa"/>
            <w:tcBorders>
              <w:top w:val="single" w:sz="4" w:space="0" w:color="auto"/>
              <w:left w:val="single" w:sz="4" w:space="0" w:color="auto"/>
              <w:bottom w:val="single" w:sz="4" w:space="0" w:color="auto"/>
              <w:right w:val="single" w:sz="4" w:space="0" w:color="auto"/>
            </w:tcBorders>
            <w:hideMark/>
          </w:tcPr>
          <w:p w14:paraId="342593C1" w14:textId="77777777" w:rsidR="00505A85" w:rsidRDefault="00505A85" w:rsidP="00C67EE5">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5ECE5E99" w14:textId="77777777" w:rsidR="00505A85" w:rsidRPr="00241E8A" w:rsidRDefault="00DF68C0" w:rsidP="00DF68C0">
            <w:pPr>
              <w:pStyle w:val="CRCoverPage"/>
              <w:numPr>
                <w:ilvl w:val="0"/>
                <w:numId w:val="29"/>
              </w:numPr>
              <w:spacing w:after="0"/>
              <w:rPr>
                <w:noProof/>
                <w:highlight w:val="yellow"/>
              </w:rPr>
            </w:pPr>
            <w:r w:rsidRPr="00241E8A">
              <w:rPr>
                <w:noProof/>
                <w:highlight w:val="yellow"/>
              </w:rPr>
              <w:t>IMS emergency signaling will be expected over LTE.</w:t>
            </w:r>
          </w:p>
          <w:p w14:paraId="17DA1A7E" w14:textId="77777777" w:rsidR="00DF68C0" w:rsidRPr="00241E8A" w:rsidRDefault="00DF68C0" w:rsidP="00DF68C0">
            <w:pPr>
              <w:pStyle w:val="CRCoverPage"/>
              <w:numPr>
                <w:ilvl w:val="0"/>
                <w:numId w:val="29"/>
              </w:numPr>
              <w:spacing w:after="0"/>
              <w:rPr>
                <w:noProof/>
                <w:highlight w:val="green"/>
              </w:rPr>
            </w:pPr>
            <w:r w:rsidRPr="00241E8A">
              <w:rPr>
                <w:noProof/>
                <w:highlight w:val="green"/>
              </w:rPr>
              <w:t>This test case specifies an automatic eCall.</w:t>
            </w:r>
          </w:p>
          <w:p w14:paraId="6E9551E5" w14:textId="4F96D2B1" w:rsidR="00DF68C0" w:rsidRPr="00AD4ADA" w:rsidRDefault="00241E8A" w:rsidP="00DF68C0">
            <w:pPr>
              <w:pStyle w:val="CRCoverPage"/>
              <w:numPr>
                <w:ilvl w:val="0"/>
                <w:numId w:val="29"/>
              </w:numPr>
              <w:spacing w:after="0"/>
              <w:rPr>
                <w:noProof/>
              </w:rPr>
            </w:pPr>
            <w:r w:rsidRPr="00241E8A">
              <w:rPr>
                <w:noProof/>
                <w:highlight w:val="magenta"/>
              </w:rPr>
              <w:t>Trigger event needs to match one created in change</w:t>
            </w:r>
          </w:p>
        </w:tc>
      </w:tr>
      <w:tr w:rsidR="00505A85" w14:paraId="0F54653C" w14:textId="77777777" w:rsidTr="00C67EE5">
        <w:tc>
          <w:tcPr>
            <w:tcW w:w="1985" w:type="dxa"/>
            <w:tcBorders>
              <w:top w:val="single" w:sz="4" w:space="0" w:color="auto"/>
              <w:left w:val="single" w:sz="4" w:space="0" w:color="auto"/>
              <w:bottom w:val="single" w:sz="4" w:space="0" w:color="auto"/>
              <w:right w:val="single" w:sz="4" w:space="0" w:color="auto"/>
            </w:tcBorders>
            <w:hideMark/>
          </w:tcPr>
          <w:p w14:paraId="7D53DD5A" w14:textId="77777777" w:rsidR="00505A85" w:rsidRDefault="00505A85" w:rsidP="00C67EE5">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247EC70A" w14:textId="48C6F4B2" w:rsidR="00241E8A" w:rsidRDefault="00241E8A" w:rsidP="00241E8A">
            <w:pPr>
              <w:pStyle w:val="CRCoverPage"/>
              <w:numPr>
                <w:ilvl w:val="0"/>
                <w:numId w:val="31"/>
              </w:numPr>
              <w:spacing w:after="0"/>
              <w:rPr>
                <w:noProof/>
                <w:highlight w:val="yellow"/>
              </w:rPr>
            </w:pPr>
            <w:r>
              <w:rPr>
                <w:noProof/>
                <w:highlight w:val="yellow"/>
              </w:rPr>
              <w:t>Changed input parameter to expect IMS registration on LTE.</w:t>
            </w:r>
          </w:p>
          <w:p w14:paraId="6691815D" w14:textId="3A727BA7" w:rsidR="00241E8A" w:rsidRPr="00241E8A" w:rsidRDefault="00241E8A" w:rsidP="00241E8A">
            <w:pPr>
              <w:pStyle w:val="CRCoverPage"/>
              <w:numPr>
                <w:ilvl w:val="0"/>
                <w:numId w:val="31"/>
              </w:numPr>
              <w:spacing w:after="0"/>
              <w:rPr>
                <w:noProof/>
                <w:highlight w:val="green"/>
              </w:rPr>
            </w:pPr>
            <w:r w:rsidRPr="00241E8A">
              <w:rPr>
                <w:noProof/>
                <w:highlight w:val="green"/>
              </w:rPr>
              <w:t>Changed input paramater to expect an automatic eCall</w:t>
            </w:r>
          </w:p>
          <w:p w14:paraId="44FDAF27" w14:textId="1BFB8A19" w:rsidR="00241E8A" w:rsidRPr="00241E8A" w:rsidRDefault="00241E8A" w:rsidP="00241E8A">
            <w:pPr>
              <w:pStyle w:val="CRCoverPage"/>
              <w:numPr>
                <w:ilvl w:val="0"/>
                <w:numId w:val="31"/>
              </w:numPr>
              <w:spacing w:after="0"/>
              <w:rPr>
                <w:noProof/>
                <w:highlight w:val="magenta"/>
              </w:rPr>
            </w:pPr>
            <w:r w:rsidRPr="00241E8A">
              <w:rPr>
                <w:noProof/>
                <w:highlight w:val="magenta"/>
              </w:rPr>
              <w:t>Added additional information to trigger event to fit change</w:t>
            </w:r>
          </w:p>
          <w:p w14:paraId="3C7FD67E" w14:textId="53353353" w:rsidR="00505A85" w:rsidRPr="001124B3" w:rsidRDefault="00505A85" w:rsidP="00241E8A">
            <w:pPr>
              <w:pStyle w:val="CRCoverPage"/>
              <w:spacing w:after="0"/>
              <w:rPr>
                <w:noProof/>
              </w:rPr>
            </w:pPr>
          </w:p>
        </w:tc>
      </w:tr>
      <w:tr w:rsidR="00505A85" w14:paraId="39280C84" w14:textId="77777777" w:rsidTr="00C67EE5">
        <w:tc>
          <w:tcPr>
            <w:tcW w:w="1985" w:type="dxa"/>
            <w:tcBorders>
              <w:top w:val="single" w:sz="4" w:space="0" w:color="auto"/>
              <w:left w:val="single" w:sz="4" w:space="0" w:color="auto"/>
              <w:bottom w:val="single" w:sz="4" w:space="0" w:color="auto"/>
              <w:right w:val="single" w:sz="4" w:space="0" w:color="auto"/>
            </w:tcBorders>
            <w:hideMark/>
          </w:tcPr>
          <w:p w14:paraId="33BC70E2" w14:textId="77777777" w:rsidR="00505A85" w:rsidRDefault="00505A85" w:rsidP="00C67EE5">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hideMark/>
          </w:tcPr>
          <w:p w14:paraId="5F436FE2" w14:textId="64C028E7" w:rsidR="00505A85" w:rsidRPr="00CC39F9" w:rsidRDefault="00241E8A" w:rsidP="00C67EE5">
            <w:pPr>
              <w:spacing w:after="0"/>
              <w:rPr>
                <w:rFonts w:ascii="Arial" w:hAnsi="Arial" w:cs="Arial"/>
                <w:lang w:eastAsia="en-GB"/>
              </w:rPr>
            </w:pPr>
            <w:r w:rsidRPr="00241E8A">
              <w:rPr>
                <w:rFonts w:ascii="Arial" w:hAnsi="Arial" w:cs="Arial"/>
                <w:lang w:eastAsia="en-GB"/>
              </w:rPr>
              <w:t>ECall_IRAT_NR5GC_IMS</w:t>
            </w:r>
          </w:p>
        </w:tc>
      </w:tr>
      <w:tr w:rsidR="00204C7E" w14:paraId="52674E91" w14:textId="77777777" w:rsidTr="00C67EE5">
        <w:tc>
          <w:tcPr>
            <w:tcW w:w="1985" w:type="dxa"/>
            <w:tcBorders>
              <w:top w:val="single" w:sz="4" w:space="0" w:color="auto"/>
              <w:left w:val="single" w:sz="4" w:space="0" w:color="auto"/>
              <w:bottom w:val="single" w:sz="4" w:space="0" w:color="auto"/>
              <w:right w:val="single" w:sz="4" w:space="0" w:color="auto"/>
            </w:tcBorders>
            <w:hideMark/>
          </w:tcPr>
          <w:p w14:paraId="5074EE82" w14:textId="349AF09F" w:rsidR="00204C7E" w:rsidRDefault="00204C7E" w:rsidP="00204C7E">
            <w:pPr>
              <w:spacing w:before="40" w:after="40"/>
              <w:rPr>
                <w:rFonts w:ascii="Arial" w:hAnsi="Arial"/>
                <w:b/>
                <w:highlight w:val="cyan"/>
              </w:rPr>
            </w:pPr>
            <w:bookmarkStart w:id="22" w:name="_Hlk199797148"/>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30EEC0CD" w14:textId="370DE1A6" w:rsidR="00204C7E" w:rsidRDefault="00204C7E" w:rsidP="00204C7E">
            <w:pPr>
              <w:rPr>
                <w:rFonts w:ascii="Arial" w:hAnsi="Arial"/>
                <w:highlight w:val="cyan"/>
                <w:lang w:eastAsia="zh-CN"/>
              </w:rPr>
            </w:pPr>
          </w:p>
        </w:tc>
      </w:tr>
      <w:bookmarkEnd w:id="22"/>
    </w:tbl>
    <w:p w14:paraId="603DDF33" w14:textId="77777777" w:rsidR="00505A85" w:rsidRDefault="00505A85" w:rsidP="00505A85">
      <w:pPr>
        <w:spacing w:after="0"/>
        <w:rPr>
          <w:rFonts w:ascii="Arial" w:hAnsi="Arial"/>
          <w:b/>
          <w:lang w:eastAsia="en-GB"/>
        </w:rPr>
      </w:pPr>
    </w:p>
    <w:p w14:paraId="40A88F27" w14:textId="77777777" w:rsidR="00505A85" w:rsidRDefault="00505A85" w:rsidP="00505A85">
      <w:pPr>
        <w:spacing w:after="0"/>
        <w:rPr>
          <w:rFonts w:ascii="Arial" w:hAnsi="Arial"/>
          <w:b/>
          <w:lang w:eastAsia="en-GB"/>
        </w:rPr>
      </w:pPr>
      <w:r w:rsidRPr="002249E0">
        <w:rPr>
          <w:rFonts w:ascii="Arial" w:hAnsi="Arial"/>
          <w:b/>
          <w:lang w:eastAsia="en-GB"/>
        </w:rPr>
        <w:t xml:space="preserve">    </w:t>
      </w:r>
    </w:p>
    <w:p w14:paraId="1D88AD07" w14:textId="77777777" w:rsidR="00505A85" w:rsidRDefault="00505A85" w:rsidP="00505A8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505A85" w:rsidRPr="00CD057D" w14:paraId="3B9B5951" w14:textId="77777777" w:rsidTr="00C67EE5">
        <w:tc>
          <w:tcPr>
            <w:tcW w:w="13575" w:type="dxa"/>
            <w:tcBorders>
              <w:top w:val="single" w:sz="4" w:space="0" w:color="auto"/>
              <w:left w:val="single" w:sz="4" w:space="0" w:color="auto"/>
              <w:bottom w:val="single" w:sz="4" w:space="0" w:color="auto"/>
              <w:right w:val="single" w:sz="4" w:space="0" w:color="auto"/>
            </w:tcBorders>
          </w:tcPr>
          <w:p w14:paraId="1F62A190" w14:textId="77777777" w:rsidR="00505A85" w:rsidRDefault="00505A85" w:rsidP="00C67EE5">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&lt;&lt; SKIPPED CODE &gt;&gt;</w:t>
            </w:r>
          </w:p>
          <w:p w14:paraId="02754E15" w14:textId="77777777" w:rsidR="00674725" w:rsidRPr="00674725" w:rsidRDefault="00674725" w:rsidP="00674725">
            <w:pPr>
              <w:autoSpaceDE w:val="0"/>
              <w:autoSpaceDN w:val="0"/>
              <w:adjustRightInd w:val="0"/>
              <w:spacing w:after="0"/>
              <w:rPr>
                <w:rFonts w:ascii="Courier New" w:hAnsi="Courier New" w:cs="Courier New"/>
                <w:bCs/>
                <w:color w:val="000000"/>
                <w:lang w:eastAsia="de-DE"/>
              </w:rPr>
            </w:pPr>
            <w:r w:rsidRPr="00674725">
              <w:rPr>
                <w:rFonts w:ascii="Courier New" w:hAnsi="Courier New" w:cs="Courier New"/>
                <w:bCs/>
                <w:color w:val="000000"/>
                <w:lang w:eastAsia="de-DE"/>
              </w:rPr>
              <w:t xml:space="preserve">  function f_TC_11_5_4_NR5GC_IMS2() runs on IMS_PTC</w:t>
            </w:r>
          </w:p>
          <w:p w14:paraId="69412EA7" w14:textId="77777777" w:rsidR="00674725" w:rsidRPr="00674725" w:rsidRDefault="00674725" w:rsidP="00674725">
            <w:pPr>
              <w:autoSpaceDE w:val="0"/>
              <w:autoSpaceDN w:val="0"/>
              <w:adjustRightInd w:val="0"/>
              <w:spacing w:after="0"/>
              <w:rPr>
                <w:rFonts w:ascii="Courier New" w:hAnsi="Courier New" w:cs="Courier New"/>
                <w:bCs/>
                <w:color w:val="000000"/>
                <w:lang w:eastAsia="de-DE"/>
              </w:rPr>
            </w:pPr>
            <w:r w:rsidRPr="00674725">
              <w:rPr>
                <w:rFonts w:ascii="Courier New" w:hAnsi="Courier New" w:cs="Courier New"/>
                <w:bCs/>
                <w:color w:val="000000"/>
                <w:lang w:eastAsia="de-DE"/>
              </w:rPr>
              <w:t xml:space="preserve">  {</w:t>
            </w:r>
          </w:p>
          <w:p w14:paraId="04A7B143" w14:textId="77777777" w:rsidR="00674725" w:rsidRPr="00674725" w:rsidRDefault="00674725" w:rsidP="00674725">
            <w:pPr>
              <w:autoSpaceDE w:val="0"/>
              <w:autoSpaceDN w:val="0"/>
              <w:adjustRightInd w:val="0"/>
              <w:spacing w:after="0"/>
              <w:rPr>
                <w:rFonts w:ascii="Courier New" w:hAnsi="Courier New" w:cs="Courier New"/>
                <w:bCs/>
                <w:color w:val="000000"/>
                <w:lang w:eastAsia="de-DE"/>
              </w:rPr>
            </w:pPr>
            <w:r w:rsidRPr="00674725">
              <w:rPr>
                <w:rFonts w:ascii="Courier New" w:hAnsi="Courier New" w:cs="Courier New"/>
                <w:bCs/>
                <w:color w:val="000000"/>
                <w:lang w:eastAsia="de-DE"/>
              </w:rPr>
              <w:t xml:space="preserve">    var SipUrl v_ContactUrlUE;</w:t>
            </w:r>
          </w:p>
          <w:p w14:paraId="304813BC" w14:textId="77777777" w:rsidR="00674725" w:rsidRPr="00674725" w:rsidRDefault="00674725" w:rsidP="00674725">
            <w:pPr>
              <w:autoSpaceDE w:val="0"/>
              <w:autoSpaceDN w:val="0"/>
              <w:adjustRightInd w:val="0"/>
              <w:spacing w:after="0"/>
              <w:rPr>
                <w:rFonts w:ascii="Courier New" w:hAnsi="Courier New" w:cs="Courier New"/>
                <w:bCs/>
                <w:color w:val="000000"/>
                <w:lang w:eastAsia="de-DE"/>
              </w:rPr>
            </w:pPr>
          </w:p>
          <w:p w14:paraId="5829D635" w14:textId="77777777" w:rsidR="00674725" w:rsidRPr="00674725" w:rsidRDefault="00674725" w:rsidP="00674725">
            <w:pPr>
              <w:autoSpaceDE w:val="0"/>
              <w:autoSpaceDN w:val="0"/>
              <w:adjustRightInd w:val="0"/>
              <w:spacing w:after="0"/>
              <w:rPr>
                <w:rFonts w:ascii="Courier New" w:hAnsi="Courier New" w:cs="Courier New"/>
                <w:bCs/>
                <w:color w:val="000000"/>
                <w:lang w:eastAsia="de-DE"/>
              </w:rPr>
            </w:pPr>
            <w:r w:rsidRPr="00674725">
              <w:rPr>
                <w:rFonts w:ascii="Courier New" w:hAnsi="Courier New" w:cs="Courier New"/>
                <w:bCs/>
                <w:color w:val="000000"/>
                <w:lang w:eastAsia="de-DE"/>
              </w:rPr>
              <w:t xml:space="preserve">    f_IMS_PTC_Init(PDN_2);</w:t>
            </w:r>
          </w:p>
          <w:p w14:paraId="580B90F6" w14:textId="77777777" w:rsidR="00674725" w:rsidRPr="00674725" w:rsidRDefault="00674725" w:rsidP="00674725">
            <w:pPr>
              <w:autoSpaceDE w:val="0"/>
              <w:autoSpaceDN w:val="0"/>
              <w:adjustRightInd w:val="0"/>
              <w:spacing w:after="0"/>
              <w:rPr>
                <w:rFonts w:ascii="Courier New" w:hAnsi="Courier New" w:cs="Courier New"/>
                <w:bCs/>
                <w:color w:val="000000"/>
                <w:lang w:eastAsia="de-DE"/>
              </w:rPr>
            </w:pPr>
            <w:r w:rsidRPr="00674725">
              <w:rPr>
                <w:rFonts w:ascii="Courier New" w:hAnsi="Courier New" w:cs="Courier New"/>
                <w:bCs/>
                <w:color w:val="000000"/>
                <w:lang w:eastAsia="de-DE"/>
              </w:rPr>
              <w:t xml:space="preserve">    </w:t>
            </w:r>
          </w:p>
          <w:p w14:paraId="4EC501D0" w14:textId="77777777" w:rsidR="00674725" w:rsidRPr="00674725" w:rsidRDefault="00674725" w:rsidP="00674725">
            <w:pPr>
              <w:autoSpaceDE w:val="0"/>
              <w:autoSpaceDN w:val="0"/>
              <w:adjustRightInd w:val="0"/>
              <w:spacing w:after="0"/>
              <w:rPr>
                <w:rFonts w:ascii="Courier New" w:hAnsi="Courier New" w:cs="Courier New"/>
                <w:bCs/>
                <w:color w:val="000000"/>
                <w:lang w:eastAsia="de-DE"/>
              </w:rPr>
            </w:pPr>
            <w:r w:rsidRPr="00674725">
              <w:rPr>
                <w:rFonts w:ascii="Courier New" w:hAnsi="Courier New" w:cs="Courier New"/>
                <w:bCs/>
                <w:color w:val="000000"/>
                <w:lang w:eastAsia="de-DE"/>
              </w:rPr>
              <w:t xml:space="preserve">    // @siclog "Steps 8-26" siclog@</w:t>
            </w:r>
          </w:p>
          <w:p w14:paraId="76E3573C" w14:textId="77777777" w:rsidR="00674725" w:rsidRPr="00674725" w:rsidRDefault="00674725" w:rsidP="00674725">
            <w:pPr>
              <w:autoSpaceDE w:val="0"/>
              <w:autoSpaceDN w:val="0"/>
              <w:adjustRightInd w:val="0"/>
              <w:spacing w:after="0"/>
              <w:rPr>
                <w:rFonts w:ascii="Courier New" w:hAnsi="Courier New" w:cs="Courier New"/>
                <w:bCs/>
                <w:color w:val="000000"/>
                <w:lang w:eastAsia="de-DE"/>
              </w:rPr>
            </w:pPr>
            <w:r w:rsidRPr="00674725">
              <w:rPr>
                <w:rFonts w:ascii="Courier New" w:hAnsi="Courier New" w:cs="Courier New"/>
                <w:bCs/>
                <w:color w:val="000000"/>
                <w:lang w:eastAsia="de-DE"/>
              </w:rPr>
              <w:t xml:space="preserve">    //Steps 7 to 25 of Generic Test Procedure for eCall over IMS establishment in EUTRA: eCall Only Support specified in TS 36.508 subclause 4.5A.27 take place.</w:t>
            </w:r>
          </w:p>
          <w:p w14:paraId="0A968E5D" w14:textId="77777777" w:rsidR="00674725" w:rsidRPr="00674725" w:rsidRDefault="00674725" w:rsidP="00674725">
            <w:pPr>
              <w:autoSpaceDE w:val="0"/>
              <w:autoSpaceDN w:val="0"/>
              <w:adjustRightInd w:val="0"/>
              <w:spacing w:after="0"/>
              <w:rPr>
                <w:rFonts w:ascii="Courier New" w:hAnsi="Courier New" w:cs="Courier New"/>
                <w:bCs/>
                <w:color w:val="000000"/>
                <w:lang w:eastAsia="de-DE"/>
              </w:rPr>
            </w:pPr>
            <w:r w:rsidRPr="00674725">
              <w:rPr>
                <w:rFonts w:ascii="Courier New" w:hAnsi="Courier New" w:cs="Courier New"/>
                <w:bCs/>
                <w:color w:val="000000"/>
                <w:lang w:eastAsia="de-DE"/>
              </w:rPr>
              <w:t xml:space="preserve">    f_IMS_EmergencyRegistration();</w:t>
            </w:r>
          </w:p>
          <w:p w14:paraId="4CE0391C" w14:textId="77777777" w:rsidR="00674725" w:rsidRPr="00674725" w:rsidRDefault="00674725" w:rsidP="00674725">
            <w:pPr>
              <w:autoSpaceDE w:val="0"/>
              <w:autoSpaceDN w:val="0"/>
              <w:adjustRightInd w:val="0"/>
              <w:spacing w:after="0"/>
              <w:rPr>
                <w:rFonts w:ascii="Courier New" w:hAnsi="Courier New" w:cs="Courier New"/>
                <w:bCs/>
                <w:color w:val="000000"/>
                <w:lang w:eastAsia="de-DE"/>
              </w:rPr>
            </w:pPr>
            <w:r w:rsidRPr="00674725">
              <w:rPr>
                <w:rFonts w:ascii="Courier New" w:hAnsi="Courier New" w:cs="Courier New"/>
                <w:bCs/>
                <w:color w:val="000000"/>
                <w:lang w:eastAsia="de-DE"/>
              </w:rPr>
              <w:t xml:space="preserve">    f_ECall_CallSetup_AnnexC47(MANUAL);</w:t>
            </w:r>
          </w:p>
          <w:p w14:paraId="50FBD145" w14:textId="77777777" w:rsidR="00674725" w:rsidRPr="00674725" w:rsidRDefault="00674725" w:rsidP="00674725">
            <w:pPr>
              <w:autoSpaceDE w:val="0"/>
              <w:autoSpaceDN w:val="0"/>
              <w:adjustRightInd w:val="0"/>
              <w:spacing w:after="0"/>
              <w:rPr>
                <w:rFonts w:ascii="Courier New" w:hAnsi="Courier New" w:cs="Courier New"/>
                <w:bCs/>
                <w:color w:val="000000"/>
                <w:lang w:eastAsia="de-DE"/>
              </w:rPr>
            </w:pPr>
            <w:r w:rsidRPr="00674725">
              <w:rPr>
                <w:rFonts w:ascii="Courier New" w:hAnsi="Courier New" w:cs="Courier New"/>
                <w:bCs/>
                <w:color w:val="000000"/>
                <w:lang w:eastAsia="de-DE"/>
              </w:rPr>
              <w:t xml:space="preserve">    </w:t>
            </w:r>
          </w:p>
          <w:p w14:paraId="679825B2" w14:textId="77777777" w:rsidR="00674725" w:rsidRPr="00674725" w:rsidRDefault="00674725" w:rsidP="00674725">
            <w:pPr>
              <w:autoSpaceDE w:val="0"/>
              <w:autoSpaceDN w:val="0"/>
              <w:adjustRightInd w:val="0"/>
              <w:spacing w:after="0"/>
              <w:rPr>
                <w:rFonts w:ascii="Courier New" w:hAnsi="Courier New" w:cs="Courier New"/>
                <w:bCs/>
                <w:color w:val="000000"/>
                <w:lang w:eastAsia="de-DE"/>
              </w:rPr>
            </w:pPr>
            <w:r w:rsidRPr="00674725">
              <w:rPr>
                <w:rFonts w:ascii="Courier New" w:hAnsi="Courier New" w:cs="Courier New"/>
                <w:bCs/>
                <w:color w:val="000000"/>
                <w:lang w:eastAsia="de-DE"/>
              </w:rPr>
              <w:t xml:space="preserve">    // @siclog "Step 27" siclog@</w:t>
            </w:r>
          </w:p>
          <w:p w14:paraId="52EB1181" w14:textId="77777777" w:rsidR="00674725" w:rsidRPr="00674725" w:rsidRDefault="00674725" w:rsidP="00674725">
            <w:pPr>
              <w:autoSpaceDE w:val="0"/>
              <w:autoSpaceDN w:val="0"/>
              <w:adjustRightInd w:val="0"/>
              <w:spacing w:after="0"/>
              <w:rPr>
                <w:rFonts w:ascii="Courier New" w:hAnsi="Courier New" w:cs="Courier New"/>
                <w:bCs/>
                <w:color w:val="000000"/>
                <w:lang w:eastAsia="de-DE"/>
              </w:rPr>
            </w:pPr>
            <w:r w:rsidRPr="00674725">
              <w:rPr>
                <w:rFonts w:ascii="Courier New" w:hAnsi="Courier New" w:cs="Courier New"/>
                <w:bCs/>
                <w:color w:val="000000"/>
                <w:lang w:eastAsia="de-DE"/>
              </w:rPr>
              <w:t xml:space="preserve">    // Release eCall over IMS using the generic procedure described in TS 34.229-1 [35] subclause C.33.</w:t>
            </w:r>
          </w:p>
          <w:p w14:paraId="1F0B54A9" w14:textId="77777777" w:rsidR="00674725" w:rsidRPr="00674725" w:rsidRDefault="00674725" w:rsidP="00674725">
            <w:pPr>
              <w:autoSpaceDE w:val="0"/>
              <w:autoSpaceDN w:val="0"/>
              <w:adjustRightInd w:val="0"/>
              <w:spacing w:after="0"/>
              <w:rPr>
                <w:rFonts w:ascii="Courier New" w:hAnsi="Courier New" w:cs="Courier New"/>
                <w:bCs/>
                <w:color w:val="000000"/>
                <w:lang w:eastAsia="de-DE"/>
              </w:rPr>
            </w:pPr>
            <w:r w:rsidRPr="00674725">
              <w:rPr>
                <w:rFonts w:ascii="Courier New" w:hAnsi="Courier New" w:cs="Courier New"/>
                <w:bCs/>
                <w:color w:val="000000"/>
                <w:lang w:eastAsia="de-DE"/>
              </w:rPr>
              <w:t xml:space="preserve">    v_ContactUrlUE := f_IMS_PTC_ImsInfo_GetContactUrlUE(dialog);</w:t>
            </w:r>
          </w:p>
          <w:p w14:paraId="10BBA639" w14:textId="77777777" w:rsidR="00674725" w:rsidRPr="00674725" w:rsidRDefault="00674725" w:rsidP="00674725">
            <w:pPr>
              <w:autoSpaceDE w:val="0"/>
              <w:autoSpaceDN w:val="0"/>
              <w:adjustRightInd w:val="0"/>
              <w:spacing w:after="0"/>
              <w:rPr>
                <w:rFonts w:ascii="Courier New" w:hAnsi="Courier New" w:cs="Courier New"/>
                <w:bCs/>
                <w:color w:val="000000"/>
                <w:lang w:eastAsia="de-DE"/>
              </w:rPr>
            </w:pPr>
            <w:r w:rsidRPr="00674725">
              <w:rPr>
                <w:rFonts w:ascii="Courier New" w:hAnsi="Courier New" w:cs="Courier New"/>
                <w:bCs/>
                <w:color w:val="000000"/>
                <w:lang w:eastAsia="de-DE"/>
              </w:rPr>
              <w:t xml:space="preserve">    f_IMS_CallReleaseMT(v_ContactUrlUE);</w:t>
            </w:r>
          </w:p>
          <w:p w14:paraId="09E48F7C" w14:textId="77777777" w:rsidR="00674725" w:rsidRPr="00674725" w:rsidRDefault="00674725" w:rsidP="00674725">
            <w:pPr>
              <w:autoSpaceDE w:val="0"/>
              <w:autoSpaceDN w:val="0"/>
              <w:adjustRightInd w:val="0"/>
              <w:spacing w:after="0"/>
              <w:rPr>
                <w:rFonts w:ascii="Courier New" w:hAnsi="Courier New" w:cs="Courier New"/>
                <w:bCs/>
                <w:color w:val="000000"/>
                <w:lang w:eastAsia="de-DE"/>
              </w:rPr>
            </w:pPr>
            <w:r w:rsidRPr="00674725">
              <w:rPr>
                <w:rFonts w:ascii="Courier New" w:hAnsi="Courier New" w:cs="Courier New"/>
                <w:bCs/>
                <w:color w:val="000000"/>
                <w:lang w:eastAsia="de-DE"/>
              </w:rPr>
              <w:t xml:space="preserve">    f_IMS_IPCAN_SendCoOrdMsg(OtherIPCAN);</w:t>
            </w:r>
          </w:p>
          <w:p w14:paraId="4A0A67DF" w14:textId="2061330F" w:rsidR="00674725" w:rsidRPr="00674725" w:rsidRDefault="00674725" w:rsidP="00674725">
            <w:pPr>
              <w:autoSpaceDE w:val="0"/>
              <w:autoSpaceDN w:val="0"/>
              <w:adjustRightInd w:val="0"/>
              <w:spacing w:after="0"/>
              <w:rPr>
                <w:rFonts w:ascii="Courier New" w:hAnsi="Courier New" w:cs="Courier New"/>
                <w:bCs/>
                <w:color w:val="000000"/>
                <w:lang w:eastAsia="de-DE"/>
              </w:rPr>
            </w:pPr>
            <w:r w:rsidRPr="00674725">
              <w:rPr>
                <w:rFonts w:ascii="Courier New" w:hAnsi="Courier New" w:cs="Courier New"/>
                <w:bCs/>
                <w:color w:val="000000"/>
                <w:lang w:eastAsia="de-DE"/>
              </w:rPr>
              <w:t xml:space="preserve">  } // End of f_TC_11_5_4_IRAT_IMS2()</w:t>
            </w:r>
          </w:p>
          <w:p w14:paraId="6D825247" w14:textId="02A90C20" w:rsidR="00505A85" w:rsidRPr="00455951" w:rsidRDefault="00505A85" w:rsidP="007130C0">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&lt;&lt; SKIPPED CODE &gt;&gt;</w:t>
            </w:r>
          </w:p>
        </w:tc>
      </w:tr>
    </w:tbl>
    <w:p w14:paraId="51BE4514" w14:textId="77777777" w:rsidR="00505A85" w:rsidRPr="00CD057D" w:rsidRDefault="00505A85" w:rsidP="00505A85">
      <w:pPr>
        <w:spacing w:after="0"/>
        <w:rPr>
          <w:rFonts w:ascii="Arial" w:hAnsi="Arial"/>
          <w:b/>
          <w:color w:val="000000"/>
          <w:lang w:eastAsia="en-GB"/>
        </w:rPr>
      </w:pPr>
    </w:p>
    <w:p w14:paraId="0B6CE324" w14:textId="77777777" w:rsidR="00505A85" w:rsidRPr="00CD057D" w:rsidRDefault="00505A85" w:rsidP="00505A85">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505A85" w:rsidRPr="00CD057D" w14:paraId="4129A0B1" w14:textId="77777777" w:rsidTr="00C67EE5">
        <w:tc>
          <w:tcPr>
            <w:tcW w:w="13575" w:type="dxa"/>
            <w:tcBorders>
              <w:top w:val="single" w:sz="4" w:space="0" w:color="auto"/>
              <w:left w:val="single" w:sz="4" w:space="0" w:color="auto"/>
              <w:bottom w:val="single" w:sz="4" w:space="0" w:color="auto"/>
              <w:right w:val="single" w:sz="4" w:space="0" w:color="auto"/>
            </w:tcBorders>
          </w:tcPr>
          <w:p w14:paraId="6B528B81" w14:textId="77777777" w:rsidR="00505A85" w:rsidRDefault="00505A85" w:rsidP="00C67EE5">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&lt;&lt; SKIPPED CODE &gt;&gt;</w:t>
            </w:r>
          </w:p>
          <w:p w14:paraId="170F90CE" w14:textId="77777777" w:rsidR="00674725" w:rsidRPr="00674725" w:rsidRDefault="00674725" w:rsidP="00674725">
            <w:pPr>
              <w:autoSpaceDE w:val="0"/>
              <w:autoSpaceDN w:val="0"/>
              <w:adjustRightInd w:val="0"/>
              <w:spacing w:after="0"/>
              <w:rPr>
                <w:rFonts w:ascii="Courier New" w:hAnsi="Courier New" w:cs="Courier New"/>
                <w:bCs/>
                <w:color w:val="000000"/>
                <w:lang w:eastAsia="de-DE"/>
              </w:rPr>
            </w:pPr>
            <w:r w:rsidRPr="00674725">
              <w:rPr>
                <w:rFonts w:ascii="Courier New" w:hAnsi="Courier New" w:cs="Courier New"/>
                <w:bCs/>
                <w:color w:val="000000"/>
                <w:lang w:eastAsia="de-DE"/>
              </w:rPr>
              <w:t xml:space="preserve">  function f_TC_11_5_4_NR5GC_IMS2() runs on IMS_PTC</w:t>
            </w:r>
          </w:p>
          <w:p w14:paraId="4B32DEDD" w14:textId="77777777" w:rsidR="00674725" w:rsidRPr="00674725" w:rsidRDefault="00674725" w:rsidP="00674725">
            <w:pPr>
              <w:autoSpaceDE w:val="0"/>
              <w:autoSpaceDN w:val="0"/>
              <w:adjustRightInd w:val="0"/>
              <w:spacing w:after="0"/>
              <w:rPr>
                <w:rFonts w:ascii="Courier New" w:hAnsi="Courier New" w:cs="Courier New"/>
                <w:bCs/>
                <w:color w:val="000000"/>
                <w:lang w:eastAsia="de-DE"/>
              </w:rPr>
            </w:pPr>
            <w:r w:rsidRPr="00674725">
              <w:rPr>
                <w:rFonts w:ascii="Courier New" w:hAnsi="Courier New" w:cs="Courier New"/>
                <w:bCs/>
                <w:color w:val="000000"/>
                <w:lang w:eastAsia="de-DE"/>
              </w:rPr>
              <w:t xml:space="preserve">  {</w:t>
            </w:r>
          </w:p>
          <w:p w14:paraId="799CAEAE" w14:textId="77777777" w:rsidR="00674725" w:rsidRPr="00674725" w:rsidRDefault="00674725" w:rsidP="00674725">
            <w:pPr>
              <w:autoSpaceDE w:val="0"/>
              <w:autoSpaceDN w:val="0"/>
              <w:adjustRightInd w:val="0"/>
              <w:spacing w:after="0"/>
              <w:rPr>
                <w:rFonts w:ascii="Courier New" w:hAnsi="Courier New" w:cs="Courier New"/>
                <w:bCs/>
                <w:color w:val="000000"/>
                <w:lang w:eastAsia="de-DE"/>
              </w:rPr>
            </w:pPr>
            <w:r w:rsidRPr="00674725">
              <w:rPr>
                <w:rFonts w:ascii="Courier New" w:hAnsi="Courier New" w:cs="Courier New"/>
                <w:bCs/>
                <w:color w:val="000000"/>
                <w:lang w:eastAsia="de-DE"/>
              </w:rPr>
              <w:t xml:space="preserve">    var SipUrl v_ContactUrlUE;</w:t>
            </w:r>
          </w:p>
          <w:p w14:paraId="0AE646B8" w14:textId="77777777" w:rsidR="00674725" w:rsidRPr="00674725" w:rsidRDefault="00674725" w:rsidP="00674725">
            <w:pPr>
              <w:autoSpaceDE w:val="0"/>
              <w:autoSpaceDN w:val="0"/>
              <w:adjustRightInd w:val="0"/>
              <w:spacing w:after="0"/>
              <w:rPr>
                <w:rFonts w:ascii="Courier New" w:hAnsi="Courier New" w:cs="Courier New"/>
                <w:bCs/>
                <w:color w:val="000000"/>
                <w:lang w:eastAsia="de-DE"/>
              </w:rPr>
            </w:pPr>
          </w:p>
          <w:p w14:paraId="3F33BDE9" w14:textId="77777777" w:rsidR="00674725" w:rsidRPr="00674725" w:rsidRDefault="00674725" w:rsidP="00674725">
            <w:pPr>
              <w:autoSpaceDE w:val="0"/>
              <w:autoSpaceDN w:val="0"/>
              <w:adjustRightInd w:val="0"/>
              <w:spacing w:after="0"/>
              <w:rPr>
                <w:rFonts w:ascii="Courier New" w:hAnsi="Courier New" w:cs="Courier New"/>
                <w:bCs/>
                <w:color w:val="000000"/>
                <w:lang w:eastAsia="de-DE"/>
              </w:rPr>
            </w:pPr>
            <w:r w:rsidRPr="00674725">
              <w:rPr>
                <w:rFonts w:ascii="Courier New" w:hAnsi="Courier New" w:cs="Courier New"/>
                <w:bCs/>
                <w:color w:val="000000"/>
                <w:lang w:eastAsia="de-DE"/>
              </w:rPr>
              <w:t xml:space="preserve">    f_IMS_PTC_Init(PDN_2);</w:t>
            </w:r>
          </w:p>
          <w:p w14:paraId="3F096EE8" w14:textId="77777777" w:rsidR="00674725" w:rsidRPr="00674725" w:rsidRDefault="00674725" w:rsidP="00674725">
            <w:pPr>
              <w:autoSpaceDE w:val="0"/>
              <w:autoSpaceDN w:val="0"/>
              <w:adjustRightInd w:val="0"/>
              <w:spacing w:after="0"/>
              <w:rPr>
                <w:rFonts w:ascii="Courier New" w:hAnsi="Courier New" w:cs="Courier New"/>
                <w:bCs/>
                <w:color w:val="000000"/>
                <w:lang w:eastAsia="de-DE"/>
              </w:rPr>
            </w:pPr>
            <w:r w:rsidRPr="00674725">
              <w:rPr>
                <w:rFonts w:ascii="Courier New" w:hAnsi="Courier New" w:cs="Courier New"/>
                <w:bCs/>
                <w:color w:val="000000"/>
                <w:lang w:eastAsia="de-DE"/>
              </w:rPr>
              <w:t xml:space="preserve">    </w:t>
            </w:r>
          </w:p>
          <w:p w14:paraId="67F09D42" w14:textId="77777777" w:rsidR="00674725" w:rsidRPr="00674725" w:rsidRDefault="00674725" w:rsidP="00674725">
            <w:pPr>
              <w:autoSpaceDE w:val="0"/>
              <w:autoSpaceDN w:val="0"/>
              <w:adjustRightInd w:val="0"/>
              <w:spacing w:after="0"/>
              <w:rPr>
                <w:rFonts w:ascii="Courier New" w:hAnsi="Courier New" w:cs="Courier New"/>
                <w:bCs/>
                <w:color w:val="000000"/>
                <w:lang w:eastAsia="de-DE"/>
              </w:rPr>
            </w:pPr>
            <w:r w:rsidRPr="00674725">
              <w:rPr>
                <w:rFonts w:ascii="Courier New" w:hAnsi="Courier New" w:cs="Courier New"/>
                <w:bCs/>
                <w:color w:val="000000"/>
                <w:lang w:eastAsia="de-DE"/>
              </w:rPr>
              <w:t xml:space="preserve">    // @siclog "Steps 8-26" siclog@</w:t>
            </w:r>
          </w:p>
          <w:p w14:paraId="14CDEB29" w14:textId="77777777" w:rsidR="00674725" w:rsidRPr="00674725" w:rsidRDefault="00674725" w:rsidP="00674725">
            <w:pPr>
              <w:autoSpaceDE w:val="0"/>
              <w:autoSpaceDN w:val="0"/>
              <w:adjustRightInd w:val="0"/>
              <w:spacing w:after="0"/>
              <w:rPr>
                <w:rFonts w:ascii="Courier New" w:hAnsi="Courier New" w:cs="Courier New"/>
                <w:bCs/>
                <w:color w:val="000000"/>
                <w:lang w:eastAsia="de-DE"/>
              </w:rPr>
            </w:pPr>
            <w:r w:rsidRPr="00674725">
              <w:rPr>
                <w:rFonts w:ascii="Courier New" w:hAnsi="Courier New" w:cs="Courier New"/>
                <w:bCs/>
                <w:color w:val="000000"/>
                <w:lang w:eastAsia="de-DE"/>
              </w:rPr>
              <w:t xml:space="preserve">    //Steps 7 to 25 of Generic Test Procedure for eCall over IMS establishment in EUTRA: eCall Only Support specified in TS 36.508 subclause 4.5A.27 take place.</w:t>
            </w:r>
          </w:p>
          <w:p w14:paraId="3AC332E0" w14:textId="184F2A17" w:rsidR="00674725" w:rsidRPr="00674725" w:rsidRDefault="00674725" w:rsidP="00674725">
            <w:pPr>
              <w:autoSpaceDE w:val="0"/>
              <w:autoSpaceDN w:val="0"/>
              <w:adjustRightInd w:val="0"/>
              <w:spacing w:after="0"/>
              <w:rPr>
                <w:rFonts w:ascii="Courier New" w:hAnsi="Courier New" w:cs="Courier New"/>
                <w:bCs/>
                <w:color w:val="000000"/>
                <w:lang w:eastAsia="de-DE"/>
              </w:rPr>
            </w:pPr>
            <w:r w:rsidRPr="00674725">
              <w:rPr>
                <w:rFonts w:ascii="Courier New" w:hAnsi="Courier New" w:cs="Courier New"/>
                <w:bCs/>
                <w:color w:val="000000"/>
                <w:lang w:eastAsia="de-DE"/>
              </w:rPr>
              <w:t xml:space="preserve">    f_IMS_EmergencyRegistration(</w:t>
            </w:r>
            <w:r w:rsidRPr="00674725">
              <w:rPr>
                <w:rFonts w:ascii="Courier New" w:hAnsi="Courier New" w:cs="Courier New"/>
                <w:bCs/>
                <w:color w:val="000000"/>
                <w:highlight w:val="yellow"/>
                <w:lang w:eastAsia="de-DE"/>
              </w:rPr>
              <w:t>-, -, OtherIPCAN_E</w:t>
            </w:r>
            <w:r w:rsidRPr="00674725">
              <w:rPr>
                <w:rFonts w:ascii="Courier New" w:hAnsi="Courier New" w:cs="Courier New"/>
                <w:bCs/>
                <w:color w:val="000000"/>
                <w:lang w:eastAsia="de-DE"/>
              </w:rPr>
              <w:t>);</w:t>
            </w:r>
          </w:p>
          <w:p w14:paraId="6D8390F1" w14:textId="7A42E21D" w:rsidR="00674725" w:rsidRPr="00674725" w:rsidRDefault="00674725" w:rsidP="00674725">
            <w:pPr>
              <w:autoSpaceDE w:val="0"/>
              <w:autoSpaceDN w:val="0"/>
              <w:adjustRightInd w:val="0"/>
              <w:spacing w:after="0"/>
              <w:rPr>
                <w:rFonts w:ascii="Courier New" w:hAnsi="Courier New" w:cs="Courier New"/>
                <w:bCs/>
                <w:color w:val="000000"/>
                <w:lang w:eastAsia="de-DE"/>
              </w:rPr>
            </w:pPr>
            <w:r w:rsidRPr="00674725">
              <w:rPr>
                <w:rFonts w:ascii="Courier New" w:hAnsi="Courier New" w:cs="Courier New"/>
                <w:bCs/>
                <w:color w:val="000000"/>
                <w:lang w:eastAsia="de-DE"/>
              </w:rPr>
              <w:t xml:space="preserve">    f_ECall_CallSetup_AnnexC47(</w:t>
            </w:r>
            <w:r w:rsidRPr="00674725">
              <w:rPr>
                <w:rFonts w:ascii="Courier New" w:hAnsi="Courier New" w:cs="Courier New"/>
                <w:bCs/>
                <w:color w:val="000000"/>
                <w:highlight w:val="green"/>
                <w:lang w:eastAsia="de-DE"/>
              </w:rPr>
              <w:t>AUTOMATIC</w:t>
            </w:r>
            <w:r w:rsidRPr="00674725">
              <w:rPr>
                <w:rFonts w:ascii="Courier New" w:hAnsi="Courier New" w:cs="Courier New"/>
                <w:bCs/>
                <w:color w:val="000000"/>
                <w:lang w:eastAsia="de-DE"/>
              </w:rPr>
              <w:t>);</w:t>
            </w:r>
          </w:p>
          <w:p w14:paraId="6B5C5806" w14:textId="77777777" w:rsidR="00674725" w:rsidRPr="00674725" w:rsidRDefault="00674725" w:rsidP="00674725">
            <w:pPr>
              <w:autoSpaceDE w:val="0"/>
              <w:autoSpaceDN w:val="0"/>
              <w:adjustRightInd w:val="0"/>
              <w:spacing w:after="0"/>
              <w:rPr>
                <w:rFonts w:ascii="Courier New" w:hAnsi="Courier New" w:cs="Courier New"/>
                <w:bCs/>
                <w:color w:val="000000"/>
                <w:lang w:eastAsia="de-DE"/>
              </w:rPr>
            </w:pPr>
            <w:r w:rsidRPr="00674725">
              <w:rPr>
                <w:rFonts w:ascii="Courier New" w:hAnsi="Courier New" w:cs="Courier New"/>
                <w:bCs/>
                <w:color w:val="000000"/>
                <w:lang w:eastAsia="de-DE"/>
              </w:rPr>
              <w:t xml:space="preserve">    </w:t>
            </w:r>
          </w:p>
          <w:p w14:paraId="50A9BC5D" w14:textId="77777777" w:rsidR="00674725" w:rsidRPr="00674725" w:rsidRDefault="00674725" w:rsidP="00674725">
            <w:pPr>
              <w:autoSpaceDE w:val="0"/>
              <w:autoSpaceDN w:val="0"/>
              <w:adjustRightInd w:val="0"/>
              <w:spacing w:after="0"/>
              <w:rPr>
                <w:rFonts w:ascii="Courier New" w:hAnsi="Courier New" w:cs="Courier New"/>
                <w:bCs/>
                <w:color w:val="000000"/>
                <w:lang w:eastAsia="de-DE"/>
              </w:rPr>
            </w:pPr>
            <w:r w:rsidRPr="00674725">
              <w:rPr>
                <w:rFonts w:ascii="Courier New" w:hAnsi="Courier New" w:cs="Courier New"/>
                <w:bCs/>
                <w:color w:val="000000"/>
                <w:lang w:eastAsia="de-DE"/>
              </w:rPr>
              <w:t xml:space="preserve">    // @siclog "Step 27" siclog@</w:t>
            </w:r>
          </w:p>
          <w:p w14:paraId="1AAC2211" w14:textId="77777777" w:rsidR="00674725" w:rsidRPr="00674725" w:rsidRDefault="00674725" w:rsidP="00674725">
            <w:pPr>
              <w:autoSpaceDE w:val="0"/>
              <w:autoSpaceDN w:val="0"/>
              <w:adjustRightInd w:val="0"/>
              <w:spacing w:after="0"/>
              <w:rPr>
                <w:rFonts w:ascii="Courier New" w:hAnsi="Courier New" w:cs="Courier New"/>
                <w:bCs/>
                <w:color w:val="000000"/>
                <w:lang w:eastAsia="de-DE"/>
              </w:rPr>
            </w:pPr>
            <w:r w:rsidRPr="00674725">
              <w:rPr>
                <w:rFonts w:ascii="Courier New" w:hAnsi="Courier New" w:cs="Courier New"/>
                <w:bCs/>
                <w:color w:val="000000"/>
                <w:lang w:eastAsia="de-DE"/>
              </w:rPr>
              <w:t xml:space="preserve">    // Release eCall over IMS using the generic procedure described in TS 34.229-1 [35] subclause C.33.</w:t>
            </w:r>
          </w:p>
          <w:p w14:paraId="58A39754" w14:textId="77777777" w:rsidR="00674725" w:rsidRPr="00674725" w:rsidRDefault="00674725" w:rsidP="00674725">
            <w:pPr>
              <w:autoSpaceDE w:val="0"/>
              <w:autoSpaceDN w:val="0"/>
              <w:adjustRightInd w:val="0"/>
              <w:spacing w:after="0"/>
              <w:rPr>
                <w:rFonts w:ascii="Courier New" w:hAnsi="Courier New" w:cs="Courier New"/>
                <w:bCs/>
                <w:color w:val="000000"/>
                <w:lang w:eastAsia="de-DE"/>
              </w:rPr>
            </w:pPr>
            <w:r w:rsidRPr="00674725">
              <w:rPr>
                <w:rFonts w:ascii="Courier New" w:hAnsi="Courier New" w:cs="Courier New"/>
                <w:bCs/>
                <w:color w:val="000000"/>
                <w:lang w:eastAsia="de-DE"/>
              </w:rPr>
              <w:t xml:space="preserve">    v_ContactUrlUE := f_IMS_PTC_ImsInfo_GetContactUrlUE(dialog);</w:t>
            </w:r>
          </w:p>
          <w:p w14:paraId="16F1515A" w14:textId="77777777" w:rsidR="00674725" w:rsidRPr="00674725" w:rsidRDefault="00674725" w:rsidP="00674725">
            <w:pPr>
              <w:autoSpaceDE w:val="0"/>
              <w:autoSpaceDN w:val="0"/>
              <w:adjustRightInd w:val="0"/>
              <w:spacing w:after="0"/>
              <w:rPr>
                <w:rFonts w:ascii="Courier New" w:hAnsi="Courier New" w:cs="Courier New"/>
                <w:bCs/>
                <w:color w:val="000000"/>
                <w:lang w:eastAsia="de-DE"/>
              </w:rPr>
            </w:pPr>
            <w:r w:rsidRPr="00674725">
              <w:rPr>
                <w:rFonts w:ascii="Courier New" w:hAnsi="Courier New" w:cs="Courier New"/>
                <w:bCs/>
                <w:color w:val="000000"/>
                <w:lang w:eastAsia="de-DE"/>
              </w:rPr>
              <w:t xml:space="preserve">    f_IMS_CallReleaseMT(v_ContactUrlUE);</w:t>
            </w:r>
          </w:p>
          <w:p w14:paraId="42CAA962" w14:textId="23872693" w:rsidR="00674725" w:rsidRPr="00674725" w:rsidRDefault="00674725" w:rsidP="00674725">
            <w:pPr>
              <w:autoSpaceDE w:val="0"/>
              <w:autoSpaceDN w:val="0"/>
              <w:adjustRightInd w:val="0"/>
              <w:spacing w:after="0"/>
              <w:rPr>
                <w:rFonts w:ascii="Courier New" w:hAnsi="Courier New" w:cs="Courier New"/>
                <w:bCs/>
                <w:color w:val="000000"/>
                <w:lang w:eastAsia="de-DE"/>
              </w:rPr>
            </w:pPr>
            <w:r w:rsidRPr="00674725">
              <w:rPr>
                <w:rFonts w:ascii="Courier New" w:hAnsi="Courier New" w:cs="Courier New"/>
                <w:bCs/>
                <w:color w:val="000000"/>
                <w:lang w:eastAsia="de-DE"/>
              </w:rPr>
              <w:t xml:space="preserve">    f_IMS_IPCAN_SendCoOrdMsg(OtherIPCAN</w:t>
            </w:r>
            <w:r w:rsidRPr="00674725">
              <w:rPr>
                <w:rFonts w:ascii="Courier New" w:hAnsi="Courier New" w:cs="Courier New"/>
                <w:bCs/>
                <w:color w:val="000000"/>
                <w:highlight w:val="magenta"/>
                <w:lang w:eastAsia="de-DE"/>
              </w:rPr>
              <w:t>, cms_IMS_IPCAN_Trigger("IMS Call Release Msgs Sent"));</w:t>
            </w:r>
          </w:p>
          <w:p w14:paraId="40E474C4" w14:textId="77777777" w:rsidR="00674725" w:rsidRDefault="00674725" w:rsidP="00674725">
            <w:pPr>
              <w:autoSpaceDE w:val="0"/>
              <w:autoSpaceDN w:val="0"/>
              <w:adjustRightInd w:val="0"/>
              <w:spacing w:after="0"/>
              <w:rPr>
                <w:rFonts w:ascii="Courier New" w:hAnsi="Courier New" w:cs="Courier New"/>
                <w:b/>
                <w:bCs/>
                <w:color w:val="000000"/>
                <w:lang w:eastAsia="de-DE"/>
              </w:rPr>
            </w:pPr>
            <w:r w:rsidRPr="00674725">
              <w:rPr>
                <w:rFonts w:ascii="Courier New" w:hAnsi="Courier New" w:cs="Courier New"/>
                <w:bCs/>
                <w:color w:val="000000"/>
                <w:lang w:eastAsia="de-DE"/>
              </w:rPr>
              <w:t xml:space="preserve">  } // End of f_TC_11_5_4_IRAT_IMS2()</w:t>
            </w:r>
            <w:r w:rsidRPr="00674725">
              <w:rPr>
                <w:rFonts w:ascii="Courier New" w:hAnsi="Courier New" w:cs="Courier New"/>
                <w:b/>
                <w:bCs/>
                <w:color w:val="000000"/>
                <w:lang w:eastAsia="de-DE"/>
              </w:rPr>
              <w:t xml:space="preserve"> </w:t>
            </w:r>
          </w:p>
          <w:p w14:paraId="6C20CB71" w14:textId="23C7BE83" w:rsidR="00505A85" w:rsidRPr="002949C5" w:rsidRDefault="00505A85" w:rsidP="00674725">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&lt;&lt; SKIPPED CODE &gt;&gt; </w:t>
            </w:r>
          </w:p>
        </w:tc>
      </w:tr>
    </w:tbl>
    <w:p w14:paraId="54D7C66B" w14:textId="6C604472" w:rsidR="002626E6" w:rsidRPr="002626E6" w:rsidRDefault="002626E6" w:rsidP="00A60E00">
      <w:pPr>
        <w:pStyle w:val="Heading2"/>
        <w:numPr>
          <w:ilvl w:val="1"/>
          <w:numId w:val="2"/>
        </w:numPr>
        <w:tabs>
          <w:tab w:val="clear" w:pos="1566"/>
          <w:tab w:val="num" w:pos="990"/>
        </w:tabs>
        <w:overflowPunct w:val="0"/>
        <w:autoSpaceDE w:val="0"/>
        <w:autoSpaceDN w:val="0"/>
        <w:adjustRightInd w:val="0"/>
        <w:spacing w:before="480"/>
        <w:ind w:left="540"/>
        <w:rPr>
          <w:b/>
          <w:lang w:val="pt-BR"/>
        </w:rPr>
      </w:pPr>
      <w:bookmarkStart w:id="23" w:name="_Toc178064241"/>
      <w:bookmarkStart w:id="24" w:name="_Toc178243673"/>
      <w:bookmarkStart w:id="25" w:name="_Toc199967318"/>
      <w:bookmarkStart w:id="26" w:name="_Toc325725665"/>
      <w:bookmarkStart w:id="27" w:name="_Toc122434493"/>
      <w:bookmarkStart w:id="28" w:name="_Toc295288970"/>
      <w:r w:rsidRPr="00A60E00">
        <w:rPr>
          <w:rFonts w:cs="Arial"/>
          <w:b/>
          <w:color w:val="000000"/>
          <w:lang w:eastAsia="en-GB"/>
        </w:rPr>
        <w:t>Correction</w:t>
      </w:r>
      <w:r w:rsidRPr="002626E6">
        <w:rPr>
          <w:b/>
          <w:lang w:val="pt-BR"/>
        </w:rPr>
        <w:t xml:space="preserve"> to </w:t>
      </w:r>
      <w:r w:rsidR="001071E7">
        <w:rPr>
          <w:b/>
          <w:lang w:val="pt-BR"/>
        </w:rPr>
        <w:t>testcase</w:t>
      </w:r>
      <w:r w:rsidRPr="002626E6">
        <w:rPr>
          <w:b/>
          <w:lang w:val="pt-BR"/>
        </w:rPr>
        <w:t xml:space="preserve"> TC_11_5_</w:t>
      </w:r>
      <w:r>
        <w:rPr>
          <w:b/>
          <w:lang w:val="pt-BR"/>
        </w:rPr>
        <w:t>4</w:t>
      </w:r>
      <w:r w:rsidRPr="002626E6">
        <w:rPr>
          <w:b/>
          <w:lang w:val="pt-BR"/>
        </w:rPr>
        <w:t>_NR5GC</w:t>
      </w:r>
      <w:bookmarkEnd w:id="23"/>
      <w:bookmarkEnd w:id="24"/>
      <w:bookmarkEnd w:id="25"/>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gridCol w:w="141"/>
      </w:tblGrid>
      <w:tr w:rsidR="002626E6" w:rsidRPr="002626E6" w14:paraId="1948761E" w14:textId="77777777" w:rsidTr="00230276">
        <w:trPr>
          <w:trHeight w:val="447"/>
        </w:trPr>
        <w:tc>
          <w:tcPr>
            <w:tcW w:w="1985" w:type="dxa"/>
          </w:tcPr>
          <w:bookmarkEnd w:id="26"/>
          <w:bookmarkEnd w:id="27"/>
          <w:bookmarkEnd w:id="28"/>
          <w:p w14:paraId="74E3D8CD" w14:textId="77777777" w:rsidR="002626E6" w:rsidRPr="002626E6" w:rsidRDefault="002626E6" w:rsidP="002626E6">
            <w:pPr>
              <w:spacing w:before="40" w:after="40"/>
              <w:rPr>
                <w:rFonts w:ascii="Arial" w:hAnsi="Arial" w:cs="Arial"/>
                <w:b/>
              </w:rPr>
            </w:pPr>
            <w:r w:rsidRPr="002626E6">
              <w:rPr>
                <w:rFonts w:ascii="Arial" w:hAnsi="Arial" w:cs="Arial"/>
                <w:b/>
              </w:rPr>
              <w:t>Function name</w:t>
            </w:r>
          </w:p>
        </w:tc>
        <w:tc>
          <w:tcPr>
            <w:tcW w:w="7654" w:type="dxa"/>
            <w:gridSpan w:val="2"/>
          </w:tcPr>
          <w:p w14:paraId="640119D2" w14:textId="77777777" w:rsidR="002626E6" w:rsidRPr="002626E6" w:rsidRDefault="002626E6" w:rsidP="002626E6">
            <w:pPr>
              <w:spacing w:after="0"/>
              <w:rPr>
                <w:rFonts w:ascii="Arial" w:hAnsi="Arial" w:cs="Arial"/>
              </w:rPr>
            </w:pPr>
            <w:r w:rsidRPr="002626E6">
              <w:rPr>
                <w:rFonts w:ascii="Arial" w:hAnsi="Arial" w:cs="Arial"/>
                <w:lang w:eastAsia="zh-CN"/>
              </w:rPr>
              <w:t xml:space="preserve">All the messages of this test case will be send amd received in LTE RAT, initial IMS registration, if it happens, will occur in LTE. Being a NR5GC test case, IMS default handler will expect IMS messages over NR and not LTE. </w:t>
            </w:r>
          </w:p>
        </w:tc>
      </w:tr>
      <w:tr w:rsidR="002626E6" w:rsidRPr="002626E6" w14:paraId="04FAAFCD" w14:textId="77777777" w:rsidTr="00230276">
        <w:trPr>
          <w:trHeight w:val="452"/>
        </w:trPr>
        <w:tc>
          <w:tcPr>
            <w:tcW w:w="1985" w:type="dxa"/>
          </w:tcPr>
          <w:p w14:paraId="0BE814CC" w14:textId="77777777" w:rsidR="002626E6" w:rsidRPr="002626E6" w:rsidRDefault="002626E6" w:rsidP="002626E6">
            <w:pPr>
              <w:spacing w:before="40" w:after="40"/>
              <w:rPr>
                <w:rFonts w:ascii="Arial" w:hAnsi="Arial"/>
                <w:b/>
              </w:rPr>
            </w:pPr>
            <w:r w:rsidRPr="002626E6">
              <w:rPr>
                <w:rFonts w:ascii="Arial" w:hAnsi="Arial"/>
                <w:b/>
              </w:rPr>
              <w:t>Reason for change</w:t>
            </w:r>
          </w:p>
        </w:tc>
        <w:tc>
          <w:tcPr>
            <w:tcW w:w="7654" w:type="dxa"/>
            <w:gridSpan w:val="2"/>
          </w:tcPr>
          <w:p w14:paraId="61729CEA" w14:textId="77777777" w:rsidR="002626E6" w:rsidRPr="002626E6" w:rsidRDefault="002626E6" w:rsidP="002626E6">
            <w:pPr>
              <w:autoSpaceDE w:val="0"/>
              <w:autoSpaceDN w:val="0"/>
              <w:adjustRightInd w:val="0"/>
              <w:spacing w:after="0"/>
              <w:rPr>
                <w:rFonts w:ascii="Arial" w:hAnsi="Arial" w:cs="Arial"/>
                <w:lang w:eastAsia="zh-CN"/>
              </w:rPr>
            </w:pPr>
            <w:r w:rsidRPr="002626E6">
              <w:rPr>
                <w:rFonts w:ascii="Arial" w:hAnsi="Arial" w:cs="Arial"/>
                <w:lang w:eastAsia="zh-CN"/>
              </w:rPr>
              <w:t>Created a new IMS1 PTC to specify that IMS messages will be received over LTE.</w:t>
            </w:r>
          </w:p>
        </w:tc>
      </w:tr>
      <w:tr w:rsidR="002626E6" w:rsidRPr="002626E6" w14:paraId="000B095D" w14:textId="77777777" w:rsidTr="00230276">
        <w:tc>
          <w:tcPr>
            <w:tcW w:w="1985" w:type="dxa"/>
          </w:tcPr>
          <w:p w14:paraId="20370971" w14:textId="77777777" w:rsidR="002626E6" w:rsidRPr="002626E6" w:rsidRDefault="002626E6" w:rsidP="002626E6">
            <w:pPr>
              <w:spacing w:before="40" w:after="40"/>
              <w:rPr>
                <w:rFonts w:ascii="Arial" w:hAnsi="Arial"/>
                <w:b/>
              </w:rPr>
            </w:pPr>
            <w:r w:rsidRPr="002626E6">
              <w:rPr>
                <w:rFonts w:ascii="Arial" w:hAnsi="Arial"/>
                <w:b/>
              </w:rPr>
              <w:t>Summary of change</w:t>
            </w:r>
          </w:p>
        </w:tc>
        <w:tc>
          <w:tcPr>
            <w:tcW w:w="7654" w:type="dxa"/>
            <w:gridSpan w:val="2"/>
          </w:tcPr>
          <w:p w14:paraId="7A71EFD7" w14:textId="77777777" w:rsidR="002626E6" w:rsidRPr="002626E6" w:rsidRDefault="002626E6" w:rsidP="002626E6">
            <w:pPr>
              <w:spacing w:after="0"/>
              <w:rPr>
                <w:rFonts w:ascii="Arial" w:hAnsi="Arial" w:cs="Arial"/>
                <w:lang w:eastAsia="zh-CN"/>
              </w:rPr>
            </w:pPr>
            <w:r w:rsidRPr="002626E6">
              <w:rPr>
                <w:rFonts w:ascii="Arial" w:hAnsi="Arial" w:cs="Arial"/>
                <w:lang w:eastAsia="zh-CN"/>
              </w:rPr>
              <w:t xml:space="preserve">All the messages of this test case will be send amd received in LTE RAT, initial IMS registration, if it happens, will occur in LTE. Being a NR5GC test case, IMS default handler will expect IMS messages over NR and not LTE. </w:t>
            </w:r>
          </w:p>
        </w:tc>
      </w:tr>
      <w:tr w:rsidR="002626E6" w:rsidRPr="002626E6" w14:paraId="15DD7E67" w14:textId="77777777" w:rsidTr="00230276">
        <w:tc>
          <w:tcPr>
            <w:tcW w:w="1985" w:type="dxa"/>
          </w:tcPr>
          <w:p w14:paraId="4272EACF" w14:textId="77777777" w:rsidR="002626E6" w:rsidRPr="002626E6" w:rsidRDefault="002626E6" w:rsidP="002626E6">
            <w:pPr>
              <w:spacing w:before="40" w:after="40"/>
              <w:rPr>
                <w:rFonts w:ascii="Arial" w:hAnsi="Arial"/>
                <w:b/>
              </w:rPr>
            </w:pPr>
            <w:r w:rsidRPr="002626E6">
              <w:rPr>
                <w:rFonts w:ascii="Arial" w:hAnsi="Arial"/>
                <w:b/>
              </w:rPr>
              <w:t>TTCN module</w:t>
            </w:r>
          </w:p>
        </w:tc>
        <w:tc>
          <w:tcPr>
            <w:tcW w:w="7654" w:type="dxa"/>
            <w:gridSpan w:val="2"/>
          </w:tcPr>
          <w:p w14:paraId="4DA6DF9E" w14:textId="7F907CC3" w:rsidR="002626E6" w:rsidRPr="002626E6" w:rsidRDefault="00204C7E" w:rsidP="002626E6">
            <w:pPr>
              <w:spacing w:after="0"/>
              <w:rPr>
                <w:rFonts w:ascii="Arial" w:hAnsi="Arial" w:cs="Arial"/>
                <w:lang w:eastAsia="zh-CN"/>
              </w:rPr>
            </w:pPr>
            <w:r w:rsidRPr="00204C7E">
              <w:rPr>
                <w:rFonts w:ascii="Arial" w:hAnsi="Arial" w:cs="Arial"/>
                <w:lang w:eastAsia="zh-CN"/>
              </w:rPr>
              <w:t>NR5GC_IRAT_Testsuite</w:t>
            </w:r>
          </w:p>
        </w:tc>
      </w:tr>
      <w:tr w:rsidR="00230276" w14:paraId="1329219E" w14:textId="77777777" w:rsidTr="00230276">
        <w:trPr>
          <w:gridAfter w:val="1"/>
          <w:wAfter w:w="141" w:type="dxa"/>
        </w:trPr>
        <w:tc>
          <w:tcPr>
            <w:tcW w:w="1985" w:type="dxa"/>
            <w:tcBorders>
              <w:top w:val="single" w:sz="4" w:space="0" w:color="auto"/>
              <w:left w:val="single" w:sz="4" w:space="0" w:color="auto"/>
              <w:bottom w:val="single" w:sz="4" w:space="0" w:color="auto"/>
              <w:right w:val="single" w:sz="4" w:space="0" w:color="auto"/>
            </w:tcBorders>
            <w:hideMark/>
          </w:tcPr>
          <w:p w14:paraId="4D2D7966" w14:textId="77777777" w:rsidR="00230276" w:rsidRDefault="00230276" w:rsidP="00E52528">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649715B8" w14:textId="2FDE91FB" w:rsidR="00230276" w:rsidRDefault="00230276" w:rsidP="00E52528">
            <w:pPr>
              <w:rPr>
                <w:rFonts w:ascii="Arial" w:hAnsi="Arial"/>
                <w:highlight w:val="cyan"/>
                <w:lang w:eastAsia="zh-CN"/>
              </w:rPr>
            </w:pPr>
          </w:p>
        </w:tc>
      </w:tr>
    </w:tbl>
    <w:p w14:paraId="6D46EC43" w14:textId="77777777" w:rsidR="002626E6" w:rsidRPr="002626E6" w:rsidRDefault="002626E6" w:rsidP="002626E6"/>
    <w:p w14:paraId="54E2C50B" w14:textId="77777777" w:rsidR="002626E6" w:rsidRPr="002626E6" w:rsidRDefault="002626E6" w:rsidP="002626E6">
      <w:pPr>
        <w:spacing w:after="0"/>
        <w:rPr>
          <w:rFonts w:ascii="Arial" w:hAnsi="Arial"/>
          <w:b/>
          <w:lang w:eastAsia="en-GB"/>
        </w:rPr>
      </w:pPr>
      <w:r w:rsidRPr="002626E6">
        <w:rPr>
          <w:rFonts w:ascii="Arial" w:hAnsi="Arial"/>
          <w:b/>
          <w:lang w:eastAsia="en-G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2626E6" w:rsidRPr="002626E6" w14:paraId="34FB6453" w14:textId="77777777" w:rsidTr="005C365B">
        <w:tc>
          <w:tcPr>
            <w:tcW w:w="9629" w:type="dxa"/>
          </w:tcPr>
          <w:p w14:paraId="2E688FA5"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testcase TC_11_5_4_NR5GC() runs on MTC_NR5GC_IRAT system SYSTEM_NR5GC_IRAT {</w:t>
            </w:r>
          </w:p>
          <w:p w14:paraId="7C5B7ADD"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 @purpose</w:t>
            </w:r>
          </w:p>
          <w:p w14:paraId="5C856CE4"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   eCall Only mode / 5GS supports IMS voice over PS session / 5GS supports emergency service / eCall over IMS is supported on 5GS / RACH failure in NR cell / eCall over EPS</w:t>
            </w:r>
          </w:p>
          <w:p w14:paraId="05AF435E"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var NR5GC_PTC        v_NR5GC      := null;</w:t>
            </w:r>
          </w:p>
          <w:p w14:paraId="2FB82D23"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var EUTRA_Multi5GS_PTC v_EUTRA_Multi5GS := null;</w:t>
            </w:r>
          </w:p>
          <w:p w14:paraId="47A87633"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var UTRAN_NR5GC_PTC  v_UTRAN_NR5GC := null;</w:t>
            </w:r>
          </w:p>
          <w:p w14:paraId="24CB5E3E" w14:textId="77777777" w:rsidR="002626E6" w:rsidRPr="002626E6" w:rsidRDefault="002626E6" w:rsidP="002626E6">
            <w:pPr>
              <w:autoSpaceDE w:val="0"/>
              <w:autoSpaceDN w:val="0"/>
              <w:adjustRightInd w:val="0"/>
              <w:spacing w:after="0"/>
              <w:rPr>
                <w:rFonts w:ascii="Courier New" w:hAnsi="Courier New" w:cs="Courier New"/>
                <w:sz w:val="18"/>
                <w:szCs w:val="18"/>
                <w:lang w:val="de-DE"/>
              </w:rPr>
            </w:pPr>
            <w:r w:rsidRPr="002626E6">
              <w:rPr>
                <w:rFonts w:ascii="Courier New" w:hAnsi="Courier New" w:cs="Courier New"/>
                <w:sz w:val="18"/>
                <w:szCs w:val="18"/>
              </w:rPr>
              <w:t xml:space="preserve">    </w:t>
            </w:r>
            <w:r w:rsidRPr="002626E6">
              <w:rPr>
                <w:rFonts w:ascii="Courier New" w:hAnsi="Courier New" w:cs="Courier New"/>
                <w:sz w:val="18"/>
                <w:szCs w:val="18"/>
                <w:lang w:val="de-DE"/>
              </w:rPr>
              <w:t>var GERAN_NR5GC_PTC  v_GERAN_NR5GC := null;</w:t>
            </w:r>
          </w:p>
          <w:p w14:paraId="61B3CFF2"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var IMS_PTC          v_IMS2       := null;</w:t>
            </w:r>
          </w:p>
          <w:p w14:paraId="4A3D4E81"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var WLAN_PTC         v_WLAN       := null;</w:t>
            </w:r>
          </w:p>
          <w:p w14:paraId="2CF991AB"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w:t>
            </w:r>
          </w:p>
          <w:p w14:paraId="7D5608B0"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timer t_GuardTimer := int2float(600);</w:t>
            </w:r>
          </w:p>
          <w:p w14:paraId="68983149"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w:t>
            </w:r>
          </w:p>
          <w:p w14:paraId="31A7A658"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v_NR5GC := NR5GC_PTC.create("NR5GC") alive;</w:t>
            </w:r>
          </w:p>
          <w:p w14:paraId="07A55C3B"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v_EUTRA_Multi5GS := EUTRA_Multi5GS_PTC.create("EUTRA_Multi5GS") alive;</w:t>
            </w:r>
          </w:p>
          <w:p w14:paraId="6DD00A3D"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v_IMS1 := IMS_PTC.create("IMS1") alive;</w:t>
            </w:r>
          </w:p>
          <w:p w14:paraId="6125B8F3"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v_IMS2 := IMS_PTC.create("IMS2") alive;</w:t>
            </w:r>
          </w:p>
          <w:p w14:paraId="7F35269A"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w:t>
            </w:r>
          </w:p>
          <w:p w14:paraId="3516EA77"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f_MTC_ConnectPTCs_NR5GC_IRAT(system, v_NR5GC, v_EUTRA_Multi5GS, v_UTRAN_NR5GC, v_GERAN_NR5GC, v_IMS1, v_IMS2, v_WLAN);</w:t>
            </w:r>
          </w:p>
          <w:p w14:paraId="4B2DAF45"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w:t>
            </w:r>
          </w:p>
          <w:p w14:paraId="32A9D451"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v_NR5GC.start(f_TC_11_5_4_NR5GC());</w:t>
            </w:r>
          </w:p>
          <w:p w14:paraId="3842F0A2"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v_EUTRA_Multi5GS.start(f_TC_11_5_4_NR5GC_EUTRA());</w:t>
            </w:r>
          </w:p>
          <w:p w14:paraId="1F0BEB8A"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v_IMS2.start(f_TC_11_5_4_NR5GC_IMS2());</w:t>
            </w:r>
          </w:p>
          <w:p w14:paraId="2757D4FE"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w:t>
            </w:r>
          </w:p>
          <w:p w14:paraId="6F92CF2A"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t_GuardTimer.start;</w:t>
            </w:r>
          </w:p>
          <w:p w14:paraId="6E22759E"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w:t>
            </w:r>
          </w:p>
          <w:p w14:paraId="3B0715E0"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f_MTC_MainLoop_NR5GC_IRAT(t_GuardTimer);</w:t>
            </w:r>
          </w:p>
          <w:p w14:paraId="367B5868" w14:textId="19DF065F"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  }</w:t>
            </w:r>
          </w:p>
        </w:tc>
      </w:tr>
    </w:tbl>
    <w:p w14:paraId="2B449620" w14:textId="77777777" w:rsidR="002626E6" w:rsidRPr="002626E6" w:rsidRDefault="002626E6" w:rsidP="002626E6">
      <w:pPr>
        <w:spacing w:after="0"/>
        <w:rPr>
          <w:rFonts w:ascii="Arial" w:hAnsi="Arial"/>
          <w:b/>
          <w:lang w:eastAsia="en-GB"/>
        </w:rPr>
      </w:pPr>
    </w:p>
    <w:p w14:paraId="01401887" w14:textId="77777777" w:rsidR="002626E6" w:rsidRPr="002626E6" w:rsidRDefault="002626E6" w:rsidP="002626E6">
      <w:pPr>
        <w:spacing w:after="0"/>
        <w:rPr>
          <w:b/>
          <w:bCs/>
          <w:lang w:val="en-US"/>
        </w:rPr>
      </w:pPr>
      <w:r w:rsidRPr="002626E6">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2626E6" w:rsidRPr="002626E6" w14:paraId="09EEC7EC" w14:textId="77777777" w:rsidTr="005C365B">
        <w:tc>
          <w:tcPr>
            <w:tcW w:w="9629" w:type="dxa"/>
          </w:tcPr>
          <w:p w14:paraId="1804E2BF"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testcase TC_11_5_4_NR5GC() runs on MTC_NR5GC_IRAT system SYSTEM_NR5GC_IRAT {</w:t>
            </w:r>
          </w:p>
          <w:p w14:paraId="0E7B6BF7"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 @purpose</w:t>
            </w:r>
          </w:p>
          <w:p w14:paraId="2FE9AD83"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   eCall Only mode / 5GS supports IMS voice over PS session / 5GS supports emergency service / eCall over IMS is supported on 5GS / RACH failure in NR cell / eCall over EPS</w:t>
            </w:r>
          </w:p>
          <w:p w14:paraId="32B238B5"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var NR5GC_PTC        v_NR5GC      := null;</w:t>
            </w:r>
          </w:p>
          <w:p w14:paraId="7A36417B"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var EUTRA_Multi5GS_PTC v_EUTRA_Multi5GS := null;</w:t>
            </w:r>
          </w:p>
          <w:p w14:paraId="0E7B01B3"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var UTRAN_NR5GC_PTC  v_UTRAN_NR5GC := null;</w:t>
            </w:r>
          </w:p>
          <w:p w14:paraId="1FFCE6CD" w14:textId="77777777" w:rsidR="002626E6" w:rsidRPr="002626E6" w:rsidRDefault="002626E6" w:rsidP="002626E6">
            <w:pPr>
              <w:autoSpaceDE w:val="0"/>
              <w:autoSpaceDN w:val="0"/>
              <w:adjustRightInd w:val="0"/>
              <w:spacing w:after="0"/>
              <w:rPr>
                <w:rFonts w:ascii="Courier New" w:hAnsi="Courier New" w:cs="Courier New"/>
                <w:sz w:val="18"/>
                <w:szCs w:val="18"/>
                <w:lang w:val="de-DE"/>
              </w:rPr>
            </w:pPr>
            <w:r w:rsidRPr="002626E6">
              <w:rPr>
                <w:rFonts w:ascii="Courier New" w:hAnsi="Courier New" w:cs="Courier New"/>
                <w:sz w:val="18"/>
                <w:szCs w:val="18"/>
              </w:rPr>
              <w:t xml:space="preserve">    </w:t>
            </w:r>
            <w:r w:rsidRPr="002626E6">
              <w:rPr>
                <w:rFonts w:ascii="Courier New" w:hAnsi="Courier New" w:cs="Courier New"/>
                <w:sz w:val="18"/>
                <w:szCs w:val="18"/>
                <w:lang w:val="de-DE"/>
              </w:rPr>
              <w:t>var GERAN_NR5GC_PTC  v_GERAN_NR5GC := null;</w:t>
            </w:r>
          </w:p>
          <w:p w14:paraId="442F17D8"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lang w:val="de-DE"/>
              </w:rPr>
              <w:t xml:space="preserve">    </w:t>
            </w:r>
            <w:r w:rsidRPr="002626E6">
              <w:rPr>
                <w:rFonts w:ascii="Courier New" w:hAnsi="Courier New" w:cs="Courier New"/>
                <w:sz w:val="18"/>
                <w:szCs w:val="18"/>
                <w:highlight w:val="yellow"/>
              </w:rPr>
              <w:t>var IMS_PTC          v_IMS1       := null;</w:t>
            </w:r>
          </w:p>
          <w:p w14:paraId="5DB29D59"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var IMS_PTC          v_IMS2       := null;</w:t>
            </w:r>
          </w:p>
          <w:p w14:paraId="284B3E0B"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var WLAN_PTC         v_WLAN       := null;</w:t>
            </w:r>
          </w:p>
          <w:p w14:paraId="6997F63F"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w:t>
            </w:r>
          </w:p>
          <w:p w14:paraId="05CECF51"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timer t_GuardTimer := int2float(600);</w:t>
            </w:r>
          </w:p>
          <w:p w14:paraId="69F416A3"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w:t>
            </w:r>
          </w:p>
          <w:p w14:paraId="54155E9A"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v_NR5GC := NR5GC_PTC.create("NR5GC") alive;</w:t>
            </w:r>
          </w:p>
          <w:p w14:paraId="52DB2FA8"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v_EUTRA_Multi5GS := EUTRA_Multi5GS_PTC.create("EUTRA_Multi5GS") alive;</w:t>
            </w:r>
          </w:p>
          <w:p w14:paraId="3DC02795" w14:textId="23D7957B"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v_IMS1 := IMS_PTC.create("IMS1") alive;</w:t>
            </w:r>
          </w:p>
          <w:p w14:paraId="0FBB5A05"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v_IMS2 := IMS_PTC.create("IMS2") alive;</w:t>
            </w:r>
          </w:p>
          <w:p w14:paraId="217931F5"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w:t>
            </w:r>
          </w:p>
          <w:p w14:paraId="417E4A10"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f_MTC_ConnectPTCs_NR5GC_IRAT(system, v_NR5GC, v_EUTRA_Multi5GS, v_UTRAN_NR5GC, v_GERAN_NR5GC, v_IMS1, v_IMS2, v_WLAN);</w:t>
            </w:r>
          </w:p>
          <w:p w14:paraId="24EC1B49"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w:t>
            </w:r>
          </w:p>
          <w:p w14:paraId="10DF8056"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v_NR5GC.start(f_TC_11_5_4_NR5GC());</w:t>
            </w:r>
          </w:p>
          <w:p w14:paraId="694B1B49"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v_EUTRA_Multi5GS.start(f_TC_11_5_4_NR5GC_EUTRA());</w:t>
            </w:r>
          </w:p>
          <w:p w14:paraId="0162BAA1" w14:textId="79AB6234"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w:t>
            </w:r>
            <w:r w:rsidRPr="002626E6">
              <w:rPr>
                <w:rFonts w:ascii="Courier New" w:hAnsi="Courier New" w:cs="Courier New"/>
                <w:sz w:val="18"/>
                <w:szCs w:val="18"/>
                <w:highlight w:val="yellow"/>
              </w:rPr>
              <w:t>v_IMS1.start(f_TC_11_5_4_NR5GC_IMS1());</w:t>
            </w:r>
          </w:p>
          <w:p w14:paraId="439E76AC"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v_IMS2.start(f_TC_11_5_4_NR5GC_IMS2());</w:t>
            </w:r>
          </w:p>
          <w:p w14:paraId="313B8991"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w:t>
            </w:r>
          </w:p>
          <w:p w14:paraId="54193FE3"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t_GuardTimer.start;</w:t>
            </w:r>
          </w:p>
          <w:p w14:paraId="67B4DADA"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w:t>
            </w:r>
          </w:p>
          <w:p w14:paraId="203CD2E9" w14:textId="77777777"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f_MTC_MainLoop_NR5GC_IRAT(t_GuardTimer);</w:t>
            </w:r>
          </w:p>
          <w:p w14:paraId="6186C2DF" w14:textId="5873F5D5" w:rsidR="002626E6" w:rsidRPr="002626E6" w:rsidRDefault="002626E6" w:rsidP="002626E6">
            <w:pPr>
              <w:autoSpaceDE w:val="0"/>
              <w:autoSpaceDN w:val="0"/>
              <w:adjustRightInd w:val="0"/>
              <w:spacing w:after="0"/>
              <w:rPr>
                <w:rFonts w:ascii="Courier New" w:hAnsi="Courier New" w:cs="Courier New"/>
                <w:sz w:val="18"/>
                <w:szCs w:val="18"/>
              </w:rPr>
            </w:pPr>
            <w:r w:rsidRPr="002626E6">
              <w:rPr>
                <w:rFonts w:ascii="Courier New" w:hAnsi="Courier New" w:cs="Courier New"/>
                <w:sz w:val="18"/>
                <w:szCs w:val="18"/>
              </w:rPr>
              <w:t xml:space="preserve">  }  }</w:t>
            </w:r>
          </w:p>
        </w:tc>
      </w:tr>
    </w:tbl>
    <w:p w14:paraId="70DF383F" w14:textId="7F54D4B2" w:rsidR="001071E7" w:rsidRPr="009E156F" w:rsidRDefault="001071E7" w:rsidP="00A60E00">
      <w:pPr>
        <w:pStyle w:val="Heading2"/>
        <w:numPr>
          <w:ilvl w:val="1"/>
          <w:numId w:val="2"/>
        </w:numPr>
        <w:tabs>
          <w:tab w:val="clear" w:pos="1566"/>
          <w:tab w:val="num" w:pos="990"/>
        </w:tabs>
        <w:overflowPunct w:val="0"/>
        <w:autoSpaceDE w:val="0"/>
        <w:autoSpaceDN w:val="0"/>
        <w:adjustRightInd w:val="0"/>
        <w:spacing w:before="480"/>
        <w:ind w:left="540"/>
        <w:rPr>
          <w:b/>
          <w:lang w:val="pt-BR"/>
        </w:rPr>
      </w:pPr>
      <w:bookmarkStart w:id="29" w:name="_Toc199967319"/>
      <w:r w:rsidRPr="00A60E00">
        <w:rPr>
          <w:rFonts w:cs="Arial"/>
          <w:b/>
          <w:color w:val="000000"/>
          <w:lang w:eastAsia="en-GB"/>
        </w:rPr>
        <w:t>Correction</w:t>
      </w:r>
      <w:r w:rsidRPr="002626E6">
        <w:rPr>
          <w:b/>
          <w:lang w:val="pt-BR"/>
        </w:rPr>
        <w:t xml:space="preserve"> to function TC_11_5_</w:t>
      </w:r>
      <w:r>
        <w:rPr>
          <w:b/>
          <w:lang w:val="pt-BR"/>
        </w:rPr>
        <w:t>4</w:t>
      </w:r>
      <w:r w:rsidRPr="002626E6">
        <w:rPr>
          <w:b/>
          <w:lang w:val="pt-BR"/>
        </w:rPr>
        <w:t>_NR5G</w:t>
      </w:r>
      <w:r w:rsidR="009E156F">
        <w:rPr>
          <w:b/>
          <w:lang w:val="pt-BR"/>
        </w:rPr>
        <w:t>C</w:t>
      </w:r>
      <w:bookmarkEnd w:id="29"/>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1071E7" w14:paraId="33CFF26C" w14:textId="77777777" w:rsidTr="001504C0">
        <w:trPr>
          <w:trHeight w:val="447"/>
        </w:trPr>
        <w:tc>
          <w:tcPr>
            <w:tcW w:w="1985" w:type="dxa"/>
            <w:tcBorders>
              <w:top w:val="single" w:sz="4" w:space="0" w:color="auto"/>
              <w:left w:val="single" w:sz="4" w:space="0" w:color="auto"/>
              <w:bottom w:val="single" w:sz="4" w:space="0" w:color="auto"/>
              <w:right w:val="single" w:sz="4" w:space="0" w:color="auto"/>
            </w:tcBorders>
            <w:hideMark/>
          </w:tcPr>
          <w:p w14:paraId="3E7DB8E8" w14:textId="77777777" w:rsidR="001071E7" w:rsidRDefault="001071E7" w:rsidP="001504C0">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hideMark/>
          </w:tcPr>
          <w:p w14:paraId="782B6509" w14:textId="77777777" w:rsidR="001071E7" w:rsidRDefault="001071E7" w:rsidP="001504C0">
            <w:pPr>
              <w:spacing w:after="0"/>
              <w:rPr>
                <w:rFonts w:ascii="Arial" w:hAnsi="Arial" w:cs="Arial"/>
              </w:rPr>
            </w:pPr>
            <w:r w:rsidRPr="00361E51">
              <w:rPr>
                <w:rFonts w:ascii="Arial" w:hAnsi="Arial" w:cs="Arial"/>
                <w:lang w:eastAsia="zh-CN"/>
              </w:rPr>
              <w:t>f_TC_11_5_4_NR5GC</w:t>
            </w:r>
          </w:p>
        </w:tc>
      </w:tr>
      <w:tr w:rsidR="001071E7" w14:paraId="69033AA8" w14:textId="77777777" w:rsidTr="001504C0">
        <w:trPr>
          <w:trHeight w:val="452"/>
        </w:trPr>
        <w:tc>
          <w:tcPr>
            <w:tcW w:w="1985" w:type="dxa"/>
            <w:tcBorders>
              <w:top w:val="single" w:sz="4" w:space="0" w:color="auto"/>
              <w:left w:val="single" w:sz="4" w:space="0" w:color="auto"/>
              <w:bottom w:val="single" w:sz="4" w:space="0" w:color="auto"/>
              <w:right w:val="single" w:sz="4" w:space="0" w:color="auto"/>
            </w:tcBorders>
            <w:hideMark/>
          </w:tcPr>
          <w:p w14:paraId="4B93DF4B" w14:textId="77777777" w:rsidR="001071E7" w:rsidRDefault="001071E7" w:rsidP="001504C0">
            <w:pPr>
              <w:spacing w:before="40" w:after="40"/>
              <w:rPr>
                <w:rFonts w:ascii="Arial" w:hAnsi="Arial"/>
                <w:b/>
              </w:rPr>
            </w:pPr>
            <w:r>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hideMark/>
          </w:tcPr>
          <w:p w14:paraId="02EA13B8" w14:textId="1994A399" w:rsidR="001071E7" w:rsidRPr="00361E51" w:rsidRDefault="001071E7" w:rsidP="001504C0">
            <w:pPr>
              <w:autoSpaceDE w:val="0"/>
              <w:autoSpaceDN w:val="0"/>
              <w:adjustRightInd w:val="0"/>
              <w:spacing w:after="0"/>
              <w:rPr>
                <w:rFonts w:ascii="Arial" w:hAnsi="Arial" w:cs="Arial"/>
                <w:lang w:eastAsia="zh-CN"/>
              </w:rPr>
            </w:pPr>
            <w:r>
              <w:rPr>
                <w:rFonts w:ascii="Arial" w:hAnsi="Arial" w:cs="Arial"/>
                <w:lang w:eastAsia="zh-CN"/>
              </w:rPr>
              <w:t>Postamble has been moved</w:t>
            </w:r>
            <w:r w:rsidR="009E156F">
              <w:rPr>
                <w:rFonts w:ascii="Arial" w:hAnsi="Arial" w:cs="Arial"/>
                <w:lang w:eastAsia="zh-CN"/>
              </w:rPr>
              <w:t xml:space="preserve"> and executed in</w:t>
            </w:r>
            <w:r>
              <w:rPr>
                <w:rFonts w:ascii="Arial" w:hAnsi="Arial" w:cs="Arial"/>
                <w:lang w:eastAsia="zh-CN"/>
              </w:rPr>
              <w:t xml:space="preserve"> EUTRA PTC, see Change 2.</w:t>
            </w:r>
            <w:r w:rsidR="009E156F">
              <w:rPr>
                <w:rFonts w:ascii="Arial" w:hAnsi="Arial" w:cs="Arial"/>
                <w:lang w:eastAsia="zh-CN"/>
              </w:rPr>
              <w:t>2. Also, resources have already been released in NR TestBody</w:t>
            </w:r>
          </w:p>
        </w:tc>
      </w:tr>
      <w:tr w:rsidR="001071E7" w14:paraId="5FBD6A97" w14:textId="77777777" w:rsidTr="001504C0">
        <w:tc>
          <w:tcPr>
            <w:tcW w:w="1985" w:type="dxa"/>
            <w:tcBorders>
              <w:top w:val="single" w:sz="4" w:space="0" w:color="auto"/>
              <w:left w:val="single" w:sz="4" w:space="0" w:color="auto"/>
              <w:bottom w:val="single" w:sz="4" w:space="0" w:color="auto"/>
              <w:right w:val="single" w:sz="4" w:space="0" w:color="auto"/>
            </w:tcBorders>
            <w:hideMark/>
          </w:tcPr>
          <w:p w14:paraId="3BEE1D72" w14:textId="77777777" w:rsidR="001071E7" w:rsidRDefault="001071E7" w:rsidP="001504C0">
            <w:pPr>
              <w:spacing w:before="40" w:after="40"/>
              <w:rPr>
                <w:rFonts w:ascii="Arial" w:hAnsi="Arial"/>
                <w:b/>
              </w:rPr>
            </w:pPr>
            <w:r>
              <w:rPr>
                <w:rFonts w:ascii="Arial" w:hAnsi="Arial"/>
                <w:b/>
              </w:rPr>
              <w:t>Summary of change</w:t>
            </w:r>
          </w:p>
        </w:tc>
        <w:tc>
          <w:tcPr>
            <w:tcW w:w="7654" w:type="dxa"/>
            <w:tcBorders>
              <w:top w:val="single" w:sz="4" w:space="0" w:color="auto"/>
              <w:left w:val="single" w:sz="4" w:space="0" w:color="auto"/>
              <w:bottom w:val="single" w:sz="4" w:space="0" w:color="auto"/>
              <w:right w:val="single" w:sz="4" w:space="0" w:color="auto"/>
            </w:tcBorders>
            <w:hideMark/>
          </w:tcPr>
          <w:p w14:paraId="38EC63CC" w14:textId="7654D7C1" w:rsidR="001071E7" w:rsidRDefault="001071E7" w:rsidP="001504C0">
            <w:pPr>
              <w:pStyle w:val="CRCoverPage"/>
              <w:spacing w:after="0"/>
              <w:rPr>
                <w:rFonts w:cs="Arial"/>
                <w:lang w:eastAsia="zh-CN"/>
              </w:rPr>
            </w:pPr>
            <w:r>
              <w:rPr>
                <w:rFonts w:cs="Arial"/>
                <w:lang w:eastAsia="zh-CN"/>
              </w:rPr>
              <w:t>Removed postamble function call on NR PTC</w:t>
            </w:r>
          </w:p>
        </w:tc>
      </w:tr>
      <w:tr w:rsidR="001071E7" w14:paraId="6CDEF707" w14:textId="77777777" w:rsidTr="001504C0">
        <w:tc>
          <w:tcPr>
            <w:tcW w:w="1985" w:type="dxa"/>
            <w:tcBorders>
              <w:top w:val="single" w:sz="4" w:space="0" w:color="auto"/>
              <w:left w:val="single" w:sz="4" w:space="0" w:color="auto"/>
              <w:bottom w:val="single" w:sz="4" w:space="0" w:color="auto"/>
              <w:right w:val="single" w:sz="4" w:space="0" w:color="auto"/>
            </w:tcBorders>
            <w:hideMark/>
          </w:tcPr>
          <w:p w14:paraId="00AF08C3" w14:textId="77777777" w:rsidR="001071E7" w:rsidRDefault="001071E7" w:rsidP="001504C0">
            <w:pPr>
              <w:spacing w:before="40" w:after="40"/>
              <w:rPr>
                <w:rFonts w:ascii="Arial" w:hAnsi="Arial"/>
                <w:b/>
              </w:rPr>
            </w:pPr>
            <w:r>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hideMark/>
          </w:tcPr>
          <w:p w14:paraId="55EFD583" w14:textId="77777777" w:rsidR="001071E7" w:rsidRDefault="001071E7" w:rsidP="001504C0">
            <w:pPr>
              <w:spacing w:after="0"/>
              <w:rPr>
                <w:rFonts w:ascii="Arial" w:hAnsi="Arial" w:cs="Arial"/>
                <w:lang w:eastAsia="zh-CN"/>
              </w:rPr>
            </w:pPr>
            <w:r w:rsidRPr="009E0628">
              <w:rPr>
                <w:rFonts w:ascii="Arial" w:hAnsi="Arial" w:cs="Arial"/>
                <w:lang w:eastAsia="zh-CN"/>
              </w:rPr>
              <w:t>ECall_IRAT_NR5GC_NR.ttcn</w:t>
            </w:r>
          </w:p>
        </w:tc>
      </w:tr>
    </w:tbl>
    <w:p w14:paraId="40B7B730" w14:textId="77777777" w:rsidR="001071E7" w:rsidRDefault="001071E7" w:rsidP="001071E7"/>
    <w:p w14:paraId="62FB78CA" w14:textId="77777777" w:rsidR="001071E7" w:rsidRDefault="001071E7" w:rsidP="001071E7">
      <w:pPr>
        <w:spacing w:after="0"/>
        <w:rPr>
          <w:rFonts w:ascii="Arial" w:hAnsi="Arial"/>
          <w:b/>
          <w:lang w:eastAsia="en-GB"/>
        </w:rPr>
      </w:pPr>
      <w:r>
        <w:rPr>
          <w:rFonts w:ascii="Arial" w:hAnsi="Arial"/>
          <w:b/>
          <w:lang w:eastAsia="en-GB"/>
        </w:rPr>
        <w:t>Before Change: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1071E7" w14:paraId="2C14798D" w14:textId="77777777" w:rsidTr="001504C0">
        <w:tc>
          <w:tcPr>
            <w:tcW w:w="9629" w:type="dxa"/>
            <w:tcBorders>
              <w:top w:val="single" w:sz="4" w:space="0" w:color="auto"/>
              <w:left w:val="single" w:sz="4" w:space="0" w:color="auto"/>
              <w:bottom w:val="single" w:sz="4" w:space="0" w:color="auto"/>
              <w:right w:val="single" w:sz="4" w:space="0" w:color="auto"/>
            </w:tcBorders>
          </w:tcPr>
          <w:p w14:paraId="6455BABE" w14:textId="77777777" w:rsidR="001071E7" w:rsidRPr="00F36A0A" w:rsidRDefault="001071E7" w:rsidP="001504C0">
            <w:pPr>
              <w:autoSpaceDE w:val="0"/>
              <w:autoSpaceDN w:val="0"/>
              <w:adjustRightInd w:val="0"/>
              <w:spacing w:after="0"/>
              <w:rPr>
                <w:rFonts w:ascii="Courier New" w:hAnsi="Courier New" w:cs="Courier New"/>
                <w:sz w:val="18"/>
                <w:szCs w:val="18"/>
              </w:rPr>
            </w:pPr>
            <w:r w:rsidRPr="004512FB">
              <w:rPr>
                <w:rFonts w:ascii="Courier New" w:hAnsi="Courier New" w:cs="Courier New"/>
                <w:sz w:val="18"/>
                <w:szCs w:val="18"/>
              </w:rPr>
              <w:t xml:space="preserve">  </w:t>
            </w:r>
            <w:r w:rsidRPr="00F36A0A">
              <w:rPr>
                <w:rFonts w:ascii="Courier New" w:hAnsi="Courier New" w:cs="Courier New"/>
                <w:sz w:val="18"/>
                <w:szCs w:val="18"/>
              </w:rPr>
              <w:t>function f_TC_11_5_4_NR5GC() runs on NR5GC_PTC</w:t>
            </w:r>
          </w:p>
          <w:p w14:paraId="47E9F14D" w14:textId="77777777" w:rsidR="001071E7" w:rsidRPr="00F36A0A" w:rsidRDefault="001071E7" w:rsidP="001504C0">
            <w:pPr>
              <w:autoSpaceDE w:val="0"/>
              <w:autoSpaceDN w:val="0"/>
              <w:adjustRightInd w:val="0"/>
              <w:spacing w:after="0"/>
              <w:rPr>
                <w:rFonts w:ascii="Courier New" w:hAnsi="Courier New" w:cs="Courier New"/>
                <w:sz w:val="18"/>
                <w:szCs w:val="18"/>
              </w:rPr>
            </w:pPr>
            <w:r w:rsidRPr="00F36A0A">
              <w:rPr>
                <w:rFonts w:ascii="Courier New" w:hAnsi="Courier New" w:cs="Courier New"/>
                <w:sz w:val="18"/>
                <w:szCs w:val="18"/>
              </w:rPr>
              <w:t xml:space="preserve">   {/* eCall Only mode / 5GS supports IMS voice over PS session / 5GS supports emergency service / eCall over IMS is supported on 5GS / RACH failure in NR cell / eCall over EPS */</w:t>
            </w:r>
          </w:p>
          <w:p w14:paraId="74DAEE7C" w14:textId="77777777" w:rsidR="001071E7" w:rsidRPr="00F36A0A" w:rsidRDefault="001071E7" w:rsidP="001504C0">
            <w:pPr>
              <w:autoSpaceDE w:val="0"/>
              <w:autoSpaceDN w:val="0"/>
              <w:adjustRightInd w:val="0"/>
              <w:spacing w:after="0"/>
              <w:rPr>
                <w:rFonts w:ascii="Courier New" w:hAnsi="Courier New" w:cs="Courier New"/>
                <w:sz w:val="18"/>
                <w:szCs w:val="18"/>
              </w:rPr>
            </w:pPr>
          </w:p>
          <w:p w14:paraId="0DFC113F" w14:textId="77777777" w:rsidR="001071E7" w:rsidRPr="00F36A0A" w:rsidRDefault="001071E7" w:rsidP="001504C0">
            <w:pPr>
              <w:autoSpaceDE w:val="0"/>
              <w:autoSpaceDN w:val="0"/>
              <w:adjustRightInd w:val="0"/>
              <w:spacing w:after="0"/>
              <w:rPr>
                <w:rFonts w:ascii="Courier New" w:hAnsi="Courier New" w:cs="Courier New"/>
                <w:sz w:val="18"/>
                <w:szCs w:val="18"/>
              </w:rPr>
            </w:pPr>
            <w:r w:rsidRPr="00F36A0A">
              <w:rPr>
                <w:rFonts w:ascii="Courier New" w:hAnsi="Courier New" w:cs="Courier New"/>
                <w:sz w:val="18"/>
                <w:szCs w:val="18"/>
              </w:rPr>
              <w:t xml:space="preserve">    f_NR5GC_IRAT_Init(NR_6);</w:t>
            </w:r>
          </w:p>
          <w:p w14:paraId="1A2E5DA7" w14:textId="77777777" w:rsidR="001071E7" w:rsidRPr="00F36A0A" w:rsidRDefault="001071E7" w:rsidP="001504C0">
            <w:pPr>
              <w:autoSpaceDE w:val="0"/>
              <w:autoSpaceDN w:val="0"/>
              <w:adjustRightInd w:val="0"/>
              <w:spacing w:after="0"/>
              <w:rPr>
                <w:rFonts w:ascii="Courier New" w:hAnsi="Courier New" w:cs="Courier New"/>
                <w:sz w:val="18"/>
                <w:szCs w:val="18"/>
              </w:rPr>
            </w:pPr>
            <w:r w:rsidRPr="00F36A0A">
              <w:rPr>
                <w:rFonts w:ascii="Courier New" w:hAnsi="Courier New" w:cs="Courier New"/>
                <w:sz w:val="18"/>
                <w:szCs w:val="18"/>
              </w:rPr>
              <w:t xml:space="preserve">    </w:t>
            </w:r>
          </w:p>
          <w:p w14:paraId="7FCB993E" w14:textId="77777777" w:rsidR="001071E7" w:rsidRPr="00F36A0A" w:rsidRDefault="001071E7" w:rsidP="001504C0">
            <w:pPr>
              <w:autoSpaceDE w:val="0"/>
              <w:autoSpaceDN w:val="0"/>
              <w:adjustRightInd w:val="0"/>
              <w:spacing w:after="0"/>
              <w:rPr>
                <w:rFonts w:ascii="Courier New" w:hAnsi="Courier New" w:cs="Courier New"/>
                <w:sz w:val="18"/>
                <w:szCs w:val="18"/>
              </w:rPr>
            </w:pPr>
            <w:r w:rsidRPr="00F36A0A">
              <w:rPr>
                <w:rFonts w:ascii="Courier New" w:hAnsi="Courier New" w:cs="Courier New"/>
                <w:sz w:val="18"/>
                <w:szCs w:val="18"/>
              </w:rPr>
              <w:t xml:space="preserve">    f_NR_CellInfo_SetSIB1_eCallOverIMS_Support(nr_Cell1, true_);</w:t>
            </w:r>
          </w:p>
          <w:p w14:paraId="40C2EDF6" w14:textId="77777777" w:rsidR="001071E7" w:rsidRPr="00F36A0A" w:rsidRDefault="001071E7" w:rsidP="001504C0">
            <w:pPr>
              <w:autoSpaceDE w:val="0"/>
              <w:autoSpaceDN w:val="0"/>
              <w:adjustRightInd w:val="0"/>
              <w:spacing w:after="0"/>
              <w:rPr>
                <w:rFonts w:ascii="Courier New" w:hAnsi="Courier New" w:cs="Courier New"/>
                <w:sz w:val="18"/>
                <w:szCs w:val="18"/>
              </w:rPr>
            </w:pPr>
          </w:p>
          <w:p w14:paraId="112FDBC0" w14:textId="77777777" w:rsidR="001071E7" w:rsidRPr="00F36A0A" w:rsidRDefault="001071E7" w:rsidP="001504C0">
            <w:pPr>
              <w:autoSpaceDE w:val="0"/>
              <w:autoSpaceDN w:val="0"/>
              <w:adjustRightInd w:val="0"/>
              <w:spacing w:after="0"/>
              <w:rPr>
                <w:rFonts w:ascii="Courier New" w:hAnsi="Courier New" w:cs="Courier New"/>
                <w:sz w:val="18"/>
                <w:szCs w:val="18"/>
              </w:rPr>
            </w:pPr>
            <w:r w:rsidRPr="00F36A0A">
              <w:rPr>
                <w:rFonts w:ascii="Courier New" w:hAnsi="Courier New" w:cs="Courier New"/>
                <w:sz w:val="18"/>
                <w:szCs w:val="18"/>
              </w:rPr>
              <w:t xml:space="preserve">    //Create and configure cell</w:t>
            </w:r>
          </w:p>
          <w:p w14:paraId="740DFF02" w14:textId="77777777" w:rsidR="001071E7" w:rsidRPr="00F36A0A" w:rsidRDefault="001071E7" w:rsidP="001504C0">
            <w:pPr>
              <w:autoSpaceDE w:val="0"/>
              <w:autoSpaceDN w:val="0"/>
              <w:adjustRightInd w:val="0"/>
              <w:spacing w:after="0"/>
              <w:rPr>
                <w:rFonts w:ascii="Courier New" w:hAnsi="Courier New" w:cs="Courier New"/>
                <w:sz w:val="18"/>
                <w:szCs w:val="18"/>
              </w:rPr>
            </w:pPr>
            <w:r w:rsidRPr="00F36A0A">
              <w:rPr>
                <w:rFonts w:ascii="Courier New" w:hAnsi="Courier New" w:cs="Courier New"/>
                <w:sz w:val="18"/>
                <w:szCs w:val="18"/>
              </w:rPr>
              <w:t xml:space="preserve">    f_NR_CellConfig_Def(nr_Cell1);</w:t>
            </w:r>
          </w:p>
          <w:p w14:paraId="57FCDAA6" w14:textId="77777777" w:rsidR="001071E7" w:rsidRPr="00F36A0A" w:rsidRDefault="001071E7" w:rsidP="001504C0">
            <w:pPr>
              <w:autoSpaceDE w:val="0"/>
              <w:autoSpaceDN w:val="0"/>
              <w:adjustRightInd w:val="0"/>
              <w:spacing w:after="0"/>
              <w:rPr>
                <w:rFonts w:ascii="Courier New" w:hAnsi="Courier New" w:cs="Courier New"/>
                <w:sz w:val="18"/>
                <w:szCs w:val="18"/>
              </w:rPr>
            </w:pPr>
          </w:p>
          <w:p w14:paraId="1A5CF3F0" w14:textId="77777777" w:rsidR="001071E7" w:rsidRPr="00F36A0A" w:rsidRDefault="001071E7" w:rsidP="001504C0">
            <w:pPr>
              <w:autoSpaceDE w:val="0"/>
              <w:autoSpaceDN w:val="0"/>
              <w:adjustRightInd w:val="0"/>
              <w:spacing w:after="0"/>
              <w:rPr>
                <w:rFonts w:ascii="Courier New" w:hAnsi="Courier New" w:cs="Courier New"/>
                <w:sz w:val="18"/>
                <w:szCs w:val="18"/>
              </w:rPr>
            </w:pPr>
            <w:r w:rsidRPr="00F36A0A">
              <w:rPr>
                <w:rFonts w:ascii="Courier New" w:hAnsi="Courier New" w:cs="Courier New"/>
                <w:sz w:val="18"/>
                <w:szCs w:val="18"/>
              </w:rPr>
              <w:t xml:space="preserve">    //The eCall capable UE is equipped with eCall only enabled USIM configured as per TS 38.508-1 [4] Table 6.4.1-24.</w:t>
            </w:r>
          </w:p>
          <w:p w14:paraId="7B070BA9" w14:textId="77777777" w:rsidR="001071E7" w:rsidRPr="00F36A0A" w:rsidRDefault="001071E7" w:rsidP="001504C0">
            <w:pPr>
              <w:autoSpaceDE w:val="0"/>
              <w:autoSpaceDN w:val="0"/>
              <w:adjustRightInd w:val="0"/>
              <w:spacing w:after="0"/>
              <w:rPr>
                <w:rFonts w:ascii="Courier New" w:hAnsi="Courier New" w:cs="Courier New"/>
                <w:sz w:val="18"/>
                <w:szCs w:val="18"/>
              </w:rPr>
            </w:pPr>
            <w:r w:rsidRPr="00F36A0A">
              <w:rPr>
                <w:rFonts w:ascii="Courier New" w:hAnsi="Courier New" w:cs="Courier New"/>
                <w:sz w:val="18"/>
                <w:szCs w:val="18"/>
              </w:rPr>
              <w:t xml:space="preserve">    f_UT_USIM_Insert(UT, "USIM configuration 24 specified in table 6.4.1-24 TS 38.508-1");</w:t>
            </w:r>
          </w:p>
          <w:p w14:paraId="58574B8D" w14:textId="77777777" w:rsidR="001071E7" w:rsidRPr="00F36A0A" w:rsidRDefault="001071E7" w:rsidP="001504C0">
            <w:pPr>
              <w:autoSpaceDE w:val="0"/>
              <w:autoSpaceDN w:val="0"/>
              <w:adjustRightInd w:val="0"/>
              <w:spacing w:after="0"/>
              <w:rPr>
                <w:rFonts w:ascii="Courier New" w:hAnsi="Courier New" w:cs="Courier New"/>
                <w:sz w:val="18"/>
                <w:szCs w:val="18"/>
              </w:rPr>
            </w:pPr>
          </w:p>
          <w:p w14:paraId="27FA557D" w14:textId="77777777" w:rsidR="001071E7" w:rsidRPr="00F36A0A" w:rsidRDefault="001071E7" w:rsidP="001504C0">
            <w:pPr>
              <w:autoSpaceDE w:val="0"/>
              <w:autoSpaceDN w:val="0"/>
              <w:adjustRightInd w:val="0"/>
              <w:spacing w:after="0"/>
              <w:rPr>
                <w:rFonts w:ascii="Courier New" w:hAnsi="Courier New" w:cs="Courier New"/>
                <w:sz w:val="18"/>
                <w:szCs w:val="18"/>
              </w:rPr>
            </w:pPr>
            <w:r w:rsidRPr="00F36A0A">
              <w:rPr>
                <w:rFonts w:ascii="Courier New" w:hAnsi="Courier New" w:cs="Courier New"/>
                <w:sz w:val="18"/>
                <w:szCs w:val="18"/>
              </w:rPr>
              <w:t xml:space="preserve">    // Preamble: The UE is in test state 0-A (Switched Off) as defined in TS 38.508-1 [4], subclause 4.4A.2.</w:t>
            </w:r>
          </w:p>
          <w:p w14:paraId="49AE5A27" w14:textId="77777777" w:rsidR="001071E7" w:rsidRPr="00F36A0A" w:rsidRDefault="001071E7" w:rsidP="001504C0">
            <w:pPr>
              <w:autoSpaceDE w:val="0"/>
              <w:autoSpaceDN w:val="0"/>
              <w:adjustRightInd w:val="0"/>
              <w:spacing w:after="0"/>
              <w:rPr>
                <w:rFonts w:ascii="Courier New" w:hAnsi="Courier New" w:cs="Courier New"/>
                <w:sz w:val="18"/>
                <w:szCs w:val="18"/>
              </w:rPr>
            </w:pPr>
            <w:r w:rsidRPr="00F36A0A">
              <w:rPr>
                <w:rFonts w:ascii="Courier New" w:hAnsi="Courier New" w:cs="Courier New"/>
                <w:sz w:val="18"/>
                <w:szCs w:val="18"/>
              </w:rPr>
              <w:t xml:space="preserve">    f_NR5GC_Preamble (nr_Cell1, STATE_OFF_0A);</w:t>
            </w:r>
          </w:p>
          <w:p w14:paraId="40C5576B" w14:textId="77777777" w:rsidR="001071E7" w:rsidRPr="00F36A0A" w:rsidRDefault="001071E7" w:rsidP="001504C0">
            <w:pPr>
              <w:autoSpaceDE w:val="0"/>
              <w:autoSpaceDN w:val="0"/>
              <w:adjustRightInd w:val="0"/>
              <w:spacing w:after="0"/>
              <w:rPr>
                <w:rFonts w:ascii="Courier New" w:hAnsi="Courier New" w:cs="Courier New"/>
                <w:sz w:val="18"/>
                <w:szCs w:val="18"/>
              </w:rPr>
            </w:pPr>
            <w:r w:rsidRPr="00F36A0A">
              <w:rPr>
                <w:rFonts w:ascii="Courier New" w:hAnsi="Courier New" w:cs="Courier New"/>
                <w:sz w:val="18"/>
                <w:szCs w:val="18"/>
              </w:rPr>
              <w:t xml:space="preserve">    </w:t>
            </w:r>
          </w:p>
          <w:p w14:paraId="6DB7881F" w14:textId="77777777" w:rsidR="001071E7" w:rsidRPr="00F36A0A" w:rsidRDefault="001071E7" w:rsidP="001504C0">
            <w:pPr>
              <w:autoSpaceDE w:val="0"/>
              <w:autoSpaceDN w:val="0"/>
              <w:adjustRightInd w:val="0"/>
              <w:spacing w:after="0"/>
              <w:rPr>
                <w:rFonts w:ascii="Courier New" w:hAnsi="Courier New" w:cs="Courier New"/>
                <w:sz w:val="18"/>
                <w:szCs w:val="18"/>
              </w:rPr>
            </w:pPr>
            <w:r w:rsidRPr="00F36A0A">
              <w:rPr>
                <w:rFonts w:ascii="Courier New" w:hAnsi="Courier New" w:cs="Courier New"/>
                <w:sz w:val="18"/>
                <w:szCs w:val="18"/>
              </w:rPr>
              <w:t xml:space="preserve">    f_NR_TestBody_Set(true);</w:t>
            </w:r>
          </w:p>
          <w:p w14:paraId="34EE0ED0" w14:textId="77777777" w:rsidR="001071E7" w:rsidRPr="00F36A0A" w:rsidRDefault="001071E7" w:rsidP="001504C0">
            <w:pPr>
              <w:autoSpaceDE w:val="0"/>
              <w:autoSpaceDN w:val="0"/>
              <w:adjustRightInd w:val="0"/>
              <w:spacing w:after="0"/>
              <w:rPr>
                <w:rFonts w:ascii="Courier New" w:hAnsi="Courier New" w:cs="Courier New"/>
                <w:sz w:val="18"/>
                <w:szCs w:val="18"/>
              </w:rPr>
            </w:pPr>
          </w:p>
          <w:p w14:paraId="2BBB1DA7" w14:textId="77777777" w:rsidR="001071E7" w:rsidRPr="00F36A0A" w:rsidRDefault="001071E7" w:rsidP="001504C0">
            <w:pPr>
              <w:autoSpaceDE w:val="0"/>
              <w:autoSpaceDN w:val="0"/>
              <w:adjustRightInd w:val="0"/>
              <w:spacing w:after="0"/>
              <w:rPr>
                <w:rFonts w:ascii="Courier New" w:hAnsi="Courier New" w:cs="Courier New"/>
                <w:sz w:val="18"/>
                <w:szCs w:val="18"/>
              </w:rPr>
            </w:pPr>
            <w:r w:rsidRPr="00F36A0A">
              <w:rPr>
                <w:rFonts w:ascii="Courier New" w:hAnsi="Courier New" w:cs="Courier New"/>
                <w:sz w:val="18"/>
                <w:szCs w:val="18"/>
              </w:rPr>
              <w:t xml:space="preserve">    fl_TC_11_5_4_NR5GC_TestBody();</w:t>
            </w:r>
          </w:p>
          <w:p w14:paraId="446D4C36" w14:textId="77777777" w:rsidR="001071E7" w:rsidRPr="00F36A0A" w:rsidRDefault="001071E7" w:rsidP="001504C0">
            <w:pPr>
              <w:autoSpaceDE w:val="0"/>
              <w:autoSpaceDN w:val="0"/>
              <w:adjustRightInd w:val="0"/>
              <w:spacing w:after="0"/>
              <w:rPr>
                <w:rFonts w:ascii="Courier New" w:hAnsi="Courier New" w:cs="Courier New"/>
                <w:sz w:val="18"/>
                <w:szCs w:val="18"/>
              </w:rPr>
            </w:pPr>
          </w:p>
          <w:p w14:paraId="30118477" w14:textId="77777777" w:rsidR="001071E7" w:rsidRPr="00F36A0A" w:rsidRDefault="001071E7" w:rsidP="001504C0">
            <w:pPr>
              <w:autoSpaceDE w:val="0"/>
              <w:autoSpaceDN w:val="0"/>
              <w:adjustRightInd w:val="0"/>
              <w:spacing w:after="0"/>
              <w:rPr>
                <w:rFonts w:ascii="Courier New" w:hAnsi="Courier New" w:cs="Courier New"/>
                <w:sz w:val="18"/>
                <w:szCs w:val="18"/>
              </w:rPr>
            </w:pPr>
            <w:r w:rsidRPr="00F36A0A">
              <w:rPr>
                <w:rFonts w:ascii="Courier New" w:hAnsi="Courier New" w:cs="Courier New"/>
                <w:sz w:val="18"/>
                <w:szCs w:val="18"/>
              </w:rPr>
              <w:t xml:space="preserve">    f_NR_TestBody_Set(false);</w:t>
            </w:r>
          </w:p>
          <w:p w14:paraId="2B13A2B2" w14:textId="77777777" w:rsidR="001071E7" w:rsidRPr="00F36A0A" w:rsidRDefault="001071E7" w:rsidP="001504C0">
            <w:pPr>
              <w:autoSpaceDE w:val="0"/>
              <w:autoSpaceDN w:val="0"/>
              <w:adjustRightInd w:val="0"/>
              <w:spacing w:after="0"/>
              <w:rPr>
                <w:rFonts w:ascii="Courier New" w:hAnsi="Courier New" w:cs="Courier New"/>
                <w:sz w:val="18"/>
                <w:szCs w:val="18"/>
              </w:rPr>
            </w:pPr>
          </w:p>
          <w:p w14:paraId="2B555BDC" w14:textId="77777777" w:rsidR="001071E7" w:rsidRPr="00F36A0A" w:rsidRDefault="001071E7" w:rsidP="001504C0">
            <w:pPr>
              <w:autoSpaceDE w:val="0"/>
              <w:autoSpaceDN w:val="0"/>
              <w:adjustRightInd w:val="0"/>
              <w:spacing w:after="0"/>
              <w:rPr>
                <w:rFonts w:ascii="Courier New" w:hAnsi="Courier New" w:cs="Courier New"/>
                <w:sz w:val="18"/>
                <w:szCs w:val="18"/>
              </w:rPr>
            </w:pPr>
            <w:r w:rsidRPr="00F36A0A">
              <w:rPr>
                <w:rFonts w:ascii="Courier New" w:hAnsi="Courier New" w:cs="Courier New"/>
                <w:sz w:val="18"/>
                <w:szCs w:val="18"/>
              </w:rPr>
              <w:t xml:space="preserve">    </w:t>
            </w:r>
            <w:r w:rsidRPr="00F36A0A">
              <w:rPr>
                <w:rFonts w:ascii="Courier New" w:hAnsi="Courier New" w:cs="Courier New"/>
                <w:sz w:val="18"/>
                <w:szCs w:val="18"/>
                <w:highlight w:val="yellow"/>
              </w:rPr>
              <w:t>f_NR_Postamble(nr_Cell1, STATE_DEREGISTERED);</w:t>
            </w:r>
          </w:p>
          <w:p w14:paraId="04B1CE8F" w14:textId="77777777" w:rsidR="001071E7" w:rsidRDefault="001071E7" w:rsidP="001504C0">
            <w:pPr>
              <w:autoSpaceDE w:val="0"/>
              <w:autoSpaceDN w:val="0"/>
              <w:adjustRightInd w:val="0"/>
              <w:spacing w:after="0"/>
              <w:rPr>
                <w:rFonts w:ascii="Courier New" w:hAnsi="Courier New" w:cs="Courier New"/>
                <w:sz w:val="18"/>
                <w:szCs w:val="18"/>
              </w:rPr>
            </w:pPr>
            <w:r w:rsidRPr="00F36A0A">
              <w:rPr>
                <w:rFonts w:ascii="Courier New" w:hAnsi="Courier New" w:cs="Courier New"/>
                <w:sz w:val="18"/>
                <w:szCs w:val="18"/>
              </w:rPr>
              <w:t xml:space="preserve">    }</w:t>
            </w:r>
          </w:p>
          <w:p w14:paraId="344DE9F0" w14:textId="77777777" w:rsidR="001071E7" w:rsidRDefault="001071E7" w:rsidP="001504C0">
            <w:pPr>
              <w:autoSpaceDE w:val="0"/>
              <w:autoSpaceDN w:val="0"/>
              <w:adjustRightInd w:val="0"/>
              <w:spacing w:after="0"/>
              <w:rPr>
                <w:rFonts w:ascii="Courier New" w:hAnsi="Courier New" w:cs="Courier New"/>
                <w:sz w:val="18"/>
                <w:szCs w:val="18"/>
              </w:rPr>
            </w:pPr>
          </w:p>
        </w:tc>
      </w:tr>
    </w:tbl>
    <w:p w14:paraId="2887D623" w14:textId="77777777" w:rsidR="001071E7" w:rsidRDefault="001071E7" w:rsidP="001071E7">
      <w:pPr>
        <w:spacing w:after="0"/>
        <w:rPr>
          <w:rFonts w:ascii="Arial" w:hAnsi="Arial"/>
          <w:b/>
          <w:lang w:eastAsia="en-GB"/>
        </w:rPr>
      </w:pPr>
    </w:p>
    <w:p w14:paraId="7E2ED43A" w14:textId="77777777" w:rsidR="001071E7" w:rsidRDefault="001071E7" w:rsidP="001071E7">
      <w:pPr>
        <w:spacing w:after="0"/>
        <w:rPr>
          <w:b/>
          <w:bCs/>
          <w:lang w:val="en-US"/>
        </w:rPr>
      </w:pPr>
      <w:r>
        <w:rPr>
          <w:rFonts w:ascii="Arial" w:hAnsi="Arial"/>
          <w:b/>
          <w:lang w:eastAsia="en-GB"/>
        </w:rPr>
        <w:t>After Change: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1071E7" w14:paraId="755EB25F" w14:textId="77777777" w:rsidTr="001504C0">
        <w:tc>
          <w:tcPr>
            <w:tcW w:w="9629" w:type="dxa"/>
            <w:tcBorders>
              <w:top w:val="single" w:sz="4" w:space="0" w:color="auto"/>
              <w:left w:val="single" w:sz="4" w:space="0" w:color="auto"/>
              <w:bottom w:val="single" w:sz="4" w:space="0" w:color="auto"/>
              <w:right w:val="single" w:sz="4" w:space="0" w:color="auto"/>
            </w:tcBorders>
          </w:tcPr>
          <w:p w14:paraId="6590BB44" w14:textId="77777777" w:rsidR="001071E7" w:rsidRPr="00116C1F" w:rsidRDefault="001071E7" w:rsidP="001504C0">
            <w:pPr>
              <w:autoSpaceDE w:val="0"/>
              <w:autoSpaceDN w:val="0"/>
              <w:adjustRightInd w:val="0"/>
              <w:spacing w:after="0"/>
              <w:rPr>
                <w:rFonts w:ascii="Courier New" w:hAnsi="Courier New" w:cs="Courier New"/>
                <w:sz w:val="18"/>
                <w:szCs w:val="18"/>
              </w:rPr>
            </w:pPr>
            <w:r w:rsidRPr="009E0628">
              <w:rPr>
                <w:rFonts w:ascii="Courier New" w:hAnsi="Courier New" w:cs="Courier New"/>
                <w:sz w:val="18"/>
                <w:szCs w:val="18"/>
              </w:rPr>
              <w:t xml:space="preserve">  </w:t>
            </w:r>
            <w:r w:rsidRPr="00116C1F">
              <w:rPr>
                <w:rFonts w:ascii="Courier New" w:hAnsi="Courier New" w:cs="Courier New"/>
                <w:sz w:val="18"/>
                <w:szCs w:val="18"/>
              </w:rPr>
              <w:t>function f_TC_11_5_4_NR5GC() runs on NR5GC_PTC</w:t>
            </w:r>
          </w:p>
          <w:p w14:paraId="7C6D05D4" w14:textId="77777777" w:rsidR="001071E7" w:rsidRPr="00116C1F" w:rsidRDefault="001071E7" w:rsidP="001504C0">
            <w:pPr>
              <w:autoSpaceDE w:val="0"/>
              <w:autoSpaceDN w:val="0"/>
              <w:adjustRightInd w:val="0"/>
              <w:spacing w:after="0"/>
              <w:rPr>
                <w:rFonts w:ascii="Courier New" w:hAnsi="Courier New" w:cs="Courier New"/>
                <w:sz w:val="18"/>
                <w:szCs w:val="18"/>
              </w:rPr>
            </w:pPr>
            <w:r w:rsidRPr="00116C1F">
              <w:rPr>
                <w:rFonts w:ascii="Courier New" w:hAnsi="Courier New" w:cs="Courier New"/>
                <w:sz w:val="18"/>
                <w:szCs w:val="18"/>
              </w:rPr>
              <w:t xml:space="preserve">   {/* eCall Only mode / 5GS supports IMS voice over PS session / 5GS supports emergency service / eCall over IMS is supported on 5GS / RACH failure in NR cell / eCall over EPS */</w:t>
            </w:r>
          </w:p>
          <w:p w14:paraId="7D8585F4" w14:textId="77777777" w:rsidR="001071E7" w:rsidRPr="00116C1F" w:rsidRDefault="001071E7" w:rsidP="001504C0">
            <w:pPr>
              <w:autoSpaceDE w:val="0"/>
              <w:autoSpaceDN w:val="0"/>
              <w:adjustRightInd w:val="0"/>
              <w:spacing w:after="0"/>
              <w:rPr>
                <w:rFonts w:ascii="Courier New" w:hAnsi="Courier New" w:cs="Courier New"/>
                <w:sz w:val="18"/>
                <w:szCs w:val="18"/>
              </w:rPr>
            </w:pPr>
          </w:p>
          <w:p w14:paraId="0670F03C" w14:textId="77777777" w:rsidR="001071E7" w:rsidRPr="00116C1F" w:rsidRDefault="001071E7" w:rsidP="001504C0">
            <w:pPr>
              <w:autoSpaceDE w:val="0"/>
              <w:autoSpaceDN w:val="0"/>
              <w:adjustRightInd w:val="0"/>
              <w:spacing w:after="0"/>
              <w:rPr>
                <w:rFonts w:ascii="Courier New" w:hAnsi="Courier New" w:cs="Courier New"/>
                <w:sz w:val="18"/>
                <w:szCs w:val="18"/>
              </w:rPr>
            </w:pPr>
            <w:r w:rsidRPr="00116C1F">
              <w:rPr>
                <w:rFonts w:ascii="Courier New" w:hAnsi="Courier New" w:cs="Courier New"/>
                <w:sz w:val="18"/>
                <w:szCs w:val="18"/>
              </w:rPr>
              <w:t xml:space="preserve">    f_NR5GC_IRAT_Init(NR_6);</w:t>
            </w:r>
          </w:p>
          <w:p w14:paraId="35BCD463" w14:textId="77777777" w:rsidR="001071E7" w:rsidRPr="00116C1F" w:rsidRDefault="001071E7" w:rsidP="001504C0">
            <w:pPr>
              <w:autoSpaceDE w:val="0"/>
              <w:autoSpaceDN w:val="0"/>
              <w:adjustRightInd w:val="0"/>
              <w:spacing w:after="0"/>
              <w:rPr>
                <w:rFonts w:ascii="Courier New" w:hAnsi="Courier New" w:cs="Courier New"/>
                <w:sz w:val="18"/>
                <w:szCs w:val="18"/>
              </w:rPr>
            </w:pPr>
            <w:r w:rsidRPr="00116C1F">
              <w:rPr>
                <w:rFonts w:ascii="Courier New" w:hAnsi="Courier New" w:cs="Courier New"/>
                <w:sz w:val="18"/>
                <w:szCs w:val="18"/>
              </w:rPr>
              <w:t xml:space="preserve">    </w:t>
            </w:r>
          </w:p>
          <w:p w14:paraId="282CA259" w14:textId="77777777" w:rsidR="001071E7" w:rsidRPr="00116C1F" w:rsidRDefault="001071E7" w:rsidP="001504C0">
            <w:pPr>
              <w:autoSpaceDE w:val="0"/>
              <w:autoSpaceDN w:val="0"/>
              <w:adjustRightInd w:val="0"/>
              <w:spacing w:after="0"/>
              <w:rPr>
                <w:rFonts w:ascii="Courier New" w:hAnsi="Courier New" w:cs="Courier New"/>
                <w:sz w:val="18"/>
                <w:szCs w:val="18"/>
              </w:rPr>
            </w:pPr>
            <w:r w:rsidRPr="00116C1F">
              <w:rPr>
                <w:rFonts w:ascii="Courier New" w:hAnsi="Courier New" w:cs="Courier New"/>
                <w:sz w:val="18"/>
                <w:szCs w:val="18"/>
              </w:rPr>
              <w:t xml:space="preserve">    f_NR_CellInfo_SetSIB1_eCallOverIMS_Support(nr_Cell1, true_);</w:t>
            </w:r>
          </w:p>
          <w:p w14:paraId="535CF5A4" w14:textId="77777777" w:rsidR="001071E7" w:rsidRPr="00116C1F" w:rsidRDefault="001071E7" w:rsidP="001504C0">
            <w:pPr>
              <w:autoSpaceDE w:val="0"/>
              <w:autoSpaceDN w:val="0"/>
              <w:adjustRightInd w:val="0"/>
              <w:spacing w:after="0"/>
              <w:rPr>
                <w:rFonts w:ascii="Courier New" w:hAnsi="Courier New" w:cs="Courier New"/>
                <w:sz w:val="18"/>
                <w:szCs w:val="18"/>
              </w:rPr>
            </w:pPr>
          </w:p>
          <w:p w14:paraId="30486F18" w14:textId="77777777" w:rsidR="001071E7" w:rsidRPr="00116C1F" w:rsidRDefault="001071E7" w:rsidP="001504C0">
            <w:pPr>
              <w:autoSpaceDE w:val="0"/>
              <w:autoSpaceDN w:val="0"/>
              <w:adjustRightInd w:val="0"/>
              <w:spacing w:after="0"/>
              <w:rPr>
                <w:rFonts w:ascii="Courier New" w:hAnsi="Courier New" w:cs="Courier New"/>
                <w:sz w:val="18"/>
                <w:szCs w:val="18"/>
              </w:rPr>
            </w:pPr>
            <w:r w:rsidRPr="00116C1F">
              <w:rPr>
                <w:rFonts w:ascii="Courier New" w:hAnsi="Courier New" w:cs="Courier New"/>
                <w:sz w:val="18"/>
                <w:szCs w:val="18"/>
              </w:rPr>
              <w:t xml:space="preserve">    //Create and configure cell</w:t>
            </w:r>
          </w:p>
          <w:p w14:paraId="65DAAF61" w14:textId="77777777" w:rsidR="001071E7" w:rsidRPr="00116C1F" w:rsidRDefault="001071E7" w:rsidP="001504C0">
            <w:pPr>
              <w:autoSpaceDE w:val="0"/>
              <w:autoSpaceDN w:val="0"/>
              <w:adjustRightInd w:val="0"/>
              <w:spacing w:after="0"/>
              <w:rPr>
                <w:rFonts w:ascii="Courier New" w:hAnsi="Courier New" w:cs="Courier New"/>
                <w:sz w:val="18"/>
                <w:szCs w:val="18"/>
              </w:rPr>
            </w:pPr>
            <w:r w:rsidRPr="00116C1F">
              <w:rPr>
                <w:rFonts w:ascii="Courier New" w:hAnsi="Courier New" w:cs="Courier New"/>
                <w:sz w:val="18"/>
                <w:szCs w:val="18"/>
              </w:rPr>
              <w:t xml:space="preserve">    f_NR_CellConfig_Def(nr_Cell1);</w:t>
            </w:r>
          </w:p>
          <w:p w14:paraId="1186F6E8" w14:textId="77777777" w:rsidR="001071E7" w:rsidRPr="00116C1F" w:rsidRDefault="001071E7" w:rsidP="001504C0">
            <w:pPr>
              <w:autoSpaceDE w:val="0"/>
              <w:autoSpaceDN w:val="0"/>
              <w:adjustRightInd w:val="0"/>
              <w:spacing w:after="0"/>
              <w:rPr>
                <w:rFonts w:ascii="Courier New" w:hAnsi="Courier New" w:cs="Courier New"/>
                <w:sz w:val="18"/>
                <w:szCs w:val="18"/>
              </w:rPr>
            </w:pPr>
          </w:p>
          <w:p w14:paraId="01BACD85" w14:textId="77777777" w:rsidR="001071E7" w:rsidRPr="00116C1F" w:rsidRDefault="001071E7" w:rsidP="001504C0">
            <w:pPr>
              <w:autoSpaceDE w:val="0"/>
              <w:autoSpaceDN w:val="0"/>
              <w:adjustRightInd w:val="0"/>
              <w:spacing w:after="0"/>
              <w:rPr>
                <w:rFonts w:ascii="Courier New" w:hAnsi="Courier New" w:cs="Courier New"/>
                <w:sz w:val="18"/>
                <w:szCs w:val="18"/>
              </w:rPr>
            </w:pPr>
            <w:r w:rsidRPr="00116C1F">
              <w:rPr>
                <w:rFonts w:ascii="Courier New" w:hAnsi="Courier New" w:cs="Courier New"/>
                <w:sz w:val="18"/>
                <w:szCs w:val="18"/>
              </w:rPr>
              <w:t xml:space="preserve">    //The eCall capable UE is equipped with eCall only enabled USIM configured as per TS 38.508-1 [4] Table 6.4.1-24.</w:t>
            </w:r>
          </w:p>
          <w:p w14:paraId="766B135F" w14:textId="77777777" w:rsidR="001071E7" w:rsidRPr="00116C1F" w:rsidRDefault="001071E7" w:rsidP="001504C0">
            <w:pPr>
              <w:autoSpaceDE w:val="0"/>
              <w:autoSpaceDN w:val="0"/>
              <w:adjustRightInd w:val="0"/>
              <w:spacing w:after="0"/>
              <w:rPr>
                <w:rFonts w:ascii="Courier New" w:hAnsi="Courier New" w:cs="Courier New"/>
                <w:sz w:val="18"/>
                <w:szCs w:val="18"/>
              </w:rPr>
            </w:pPr>
            <w:r w:rsidRPr="00116C1F">
              <w:rPr>
                <w:rFonts w:ascii="Courier New" w:hAnsi="Courier New" w:cs="Courier New"/>
                <w:sz w:val="18"/>
                <w:szCs w:val="18"/>
              </w:rPr>
              <w:t xml:space="preserve">    f_UT_USIM_Insert(UT, "USIM configuration 24 specified in table 6.4.1-24 TS 38.508-1");</w:t>
            </w:r>
          </w:p>
          <w:p w14:paraId="04D31C3A" w14:textId="77777777" w:rsidR="001071E7" w:rsidRPr="00116C1F" w:rsidRDefault="001071E7" w:rsidP="001504C0">
            <w:pPr>
              <w:autoSpaceDE w:val="0"/>
              <w:autoSpaceDN w:val="0"/>
              <w:adjustRightInd w:val="0"/>
              <w:spacing w:after="0"/>
              <w:rPr>
                <w:rFonts w:ascii="Courier New" w:hAnsi="Courier New" w:cs="Courier New"/>
                <w:sz w:val="18"/>
                <w:szCs w:val="18"/>
              </w:rPr>
            </w:pPr>
          </w:p>
          <w:p w14:paraId="31EE9917" w14:textId="77777777" w:rsidR="001071E7" w:rsidRPr="00116C1F" w:rsidRDefault="001071E7" w:rsidP="001504C0">
            <w:pPr>
              <w:autoSpaceDE w:val="0"/>
              <w:autoSpaceDN w:val="0"/>
              <w:adjustRightInd w:val="0"/>
              <w:spacing w:after="0"/>
              <w:rPr>
                <w:rFonts w:ascii="Courier New" w:hAnsi="Courier New" w:cs="Courier New"/>
                <w:sz w:val="18"/>
                <w:szCs w:val="18"/>
              </w:rPr>
            </w:pPr>
            <w:r w:rsidRPr="00116C1F">
              <w:rPr>
                <w:rFonts w:ascii="Courier New" w:hAnsi="Courier New" w:cs="Courier New"/>
                <w:sz w:val="18"/>
                <w:szCs w:val="18"/>
              </w:rPr>
              <w:t xml:space="preserve">    // Preamble: The UE is in test state 0-A (Switched Off) as defined in TS 38.508-1 [4], subclause 4.4A.2.</w:t>
            </w:r>
          </w:p>
          <w:p w14:paraId="2973CDCA" w14:textId="77777777" w:rsidR="001071E7" w:rsidRPr="00116C1F" w:rsidRDefault="001071E7" w:rsidP="001504C0">
            <w:pPr>
              <w:autoSpaceDE w:val="0"/>
              <w:autoSpaceDN w:val="0"/>
              <w:adjustRightInd w:val="0"/>
              <w:spacing w:after="0"/>
              <w:rPr>
                <w:rFonts w:ascii="Courier New" w:hAnsi="Courier New" w:cs="Courier New"/>
                <w:sz w:val="18"/>
                <w:szCs w:val="18"/>
              </w:rPr>
            </w:pPr>
            <w:r w:rsidRPr="00116C1F">
              <w:rPr>
                <w:rFonts w:ascii="Courier New" w:hAnsi="Courier New" w:cs="Courier New"/>
                <w:sz w:val="18"/>
                <w:szCs w:val="18"/>
              </w:rPr>
              <w:t xml:space="preserve">    f_NR5GC_Preamble (nr_Cell1, STATE_OFF_0A);</w:t>
            </w:r>
          </w:p>
          <w:p w14:paraId="5AAA8E54" w14:textId="77777777" w:rsidR="001071E7" w:rsidRPr="00116C1F" w:rsidRDefault="001071E7" w:rsidP="001504C0">
            <w:pPr>
              <w:autoSpaceDE w:val="0"/>
              <w:autoSpaceDN w:val="0"/>
              <w:adjustRightInd w:val="0"/>
              <w:spacing w:after="0"/>
              <w:rPr>
                <w:rFonts w:ascii="Courier New" w:hAnsi="Courier New" w:cs="Courier New"/>
                <w:sz w:val="18"/>
                <w:szCs w:val="18"/>
              </w:rPr>
            </w:pPr>
            <w:r w:rsidRPr="00116C1F">
              <w:rPr>
                <w:rFonts w:ascii="Courier New" w:hAnsi="Courier New" w:cs="Courier New"/>
                <w:sz w:val="18"/>
                <w:szCs w:val="18"/>
              </w:rPr>
              <w:t xml:space="preserve">    </w:t>
            </w:r>
          </w:p>
          <w:p w14:paraId="5C232573" w14:textId="77777777" w:rsidR="001071E7" w:rsidRPr="00116C1F" w:rsidRDefault="001071E7" w:rsidP="001504C0">
            <w:pPr>
              <w:autoSpaceDE w:val="0"/>
              <w:autoSpaceDN w:val="0"/>
              <w:adjustRightInd w:val="0"/>
              <w:spacing w:after="0"/>
              <w:rPr>
                <w:rFonts w:ascii="Courier New" w:hAnsi="Courier New" w:cs="Courier New"/>
                <w:sz w:val="18"/>
                <w:szCs w:val="18"/>
              </w:rPr>
            </w:pPr>
            <w:r w:rsidRPr="00116C1F">
              <w:rPr>
                <w:rFonts w:ascii="Courier New" w:hAnsi="Courier New" w:cs="Courier New"/>
                <w:sz w:val="18"/>
                <w:szCs w:val="18"/>
              </w:rPr>
              <w:t xml:space="preserve">    f_NR_TestBody_Set(true);</w:t>
            </w:r>
          </w:p>
          <w:p w14:paraId="4B608D0F" w14:textId="77777777" w:rsidR="001071E7" w:rsidRPr="00116C1F" w:rsidRDefault="001071E7" w:rsidP="001504C0">
            <w:pPr>
              <w:autoSpaceDE w:val="0"/>
              <w:autoSpaceDN w:val="0"/>
              <w:adjustRightInd w:val="0"/>
              <w:spacing w:after="0"/>
              <w:rPr>
                <w:rFonts w:ascii="Courier New" w:hAnsi="Courier New" w:cs="Courier New"/>
                <w:sz w:val="18"/>
                <w:szCs w:val="18"/>
              </w:rPr>
            </w:pPr>
          </w:p>
          <w:p w14:paraId="521061F3" w14:textId="77777777" w:rsidR="001071E7" w:rsidRPr="00116C1F" w:rsidRDefault="001071E7" w:rsidP="001504C0">
            <w:pPr>
              <w:autoSpaceDE w:val="0"/>
              <w:autoSpaceDN w:val="0"/>
              <w:adjustRightInd w:val="0"/>
              <w:spacing w:after="0"/>
              <w:rPr>
                <w:rFonts w:ascii="Courier New" w:hAnsi="Courier New" w:cs="Courier New"/>
                <w:sz w:val="18"/>
                <w:szCs w:val="18"/>
              </w:rPr>
            </w:pPr>
            <w:r w:rsidRPr="00116C1F">
              <w:rPr>
                <w:rFonts w:ascii="Courier New" w:hAnsi="Courier New" w:cs="Courier New"/>
                <w:sz w:val="18"/>
                <w:szCs w:val="18"/>
              </w:rPr>
              <w:t xml:space="preserve">    fl_TC_11_5_4_NR5GC_TestBody();</w:t>
            </w:r>
          </w:p>
          <w:p w14:paraId="598A7786" w14:textId="77777777" w:rsidR="001071E7" w:rsidRPr="00116C1F" w:rsidRDefault="001071E7" w:rsidP="001504C0">
            <w:pPr>
              <w:autoSpaceDE w:val="0"/>
              <w:autoSpaceDN w:val="0"/>
              <w:adjustRightInd w:val="0"/>
              <w:spacing w:after="0"/>
              <w:rPr>
                <w:rFonts w:ascii="Courier New" w:hAnsi="Courier New" w:cs="Courier New"/>
                <w:sz w:val="18"/>
                <w:szCs w:val="18"/>
              </w:rPr>
            </w:pPr>
          </w:p>
          <w:p w14:paraId="30183E20" w14:textId="77777777" w:rsidR="001071E7" w:rsidRPr="00116C1F" w:rsidRDefault="001071E7" w:rsidP="001504C0">
            <w:pPr>
              <w:autoSpaceDE w:val="0"/>
              <w:autoSpaceDN w:val="0"/>
              <w:adjustRightInd w:val="0"/>
              <w:spacing w:after="0"/>
              <w:rPr>
                <w:rFonts w:ascii="Courier New" w:hAnsi="Courier New" w:cs="Courier New"/>
                <w:sz w:val="18"/>
                <w:szCs w:val="18"/>
              </w:rPr>
            </w:pPr>
            <w:r w:rsidRPr="00116C1F">
              <w:rPr>
                <w:rFonts w:ascii="Courier New" w:hAnsi="Courier New" w:cs="Courier New"/>
                <w:sz w:val="18"/>
                <w:szCs w:val="18"/>
              </w:rPr>
              <w:t xml:space="preserve">    f_NR_TestBody_Set(false);</w:t>
            </w:r>
          </w:p>
          <w:p w14:paraId="2D14216D" w14:textId="77777777" w:rsidR="001071E7" w:rsidRPr="00116C1F" w:rsidRDefault="001071E7" w:rsidP="001504C0">
            <w:pPr>
              <w:autoSpaceDE w:val="0"/>
              <w:autoSpaceDN w:val="0"/>
              <w:adjustRightInd w:val="0"/>
              <w:spacing w:after="0"/>
              <w:rPr>
                <w:rFonts w:ascii="Courier New" w:hAnsi="Courier New" w:cs="Courier New"/>
                <w:sz w:val="18"/>
                <w:szCs w:val="18"/>
              </w:rPr>
            </w:pPr>
          </w:p>
          <w:p w14:paraId="26AF1AF6" w14:textId="7D30F44B" w:rsidR="001071E7" w:rsidRPr="00116C1F" w:rsidRDefault="001071E7" w:rsidP="009E156F">
            <w:pPr>
              <w:autoSpaceDE w:val="0"/>
              <w:autoSpaceDN w:val="0"/>
              <w:adjustRightInd w:val="0"/>
              <w:spacing w:after="0"/>
              <w:rPr>
                <w:rFonts w:ascii="Courier New" w:hAnsi="Courier New" w:cs="Courier New"/>
                <w:sz w:val="18"/>
                <w:szCs w:val="18"/>
              </w:rPr>
            </w:pPr>
            <w:r w:rsidRPr="00116C1F">
              <w:rPr>
                <w:rFonts w:ascii="Courier New" w:hAnsi="Courier New" w:cs="Courier New"/>
                <w:sz w:val="18"/>
                <w:szCs w:val="18"/>
              </w:rPr>
              <w:t xml:space="preserve">    </w:t>
            </w:r>
            <w:r w:rsidRPr="00116C1F">
              <w:rPr>
                <w:rFonts w:ascii="Courier New" w:hAnsi="Courier New" w:cs="Courier New"/>
                <w:sz w:val="18"/>
                <w:szCs w:val="18"/>
                <w:highlight w:val="yellow"/>
              </w:rPr>
              <w:t xml:space="preserve">// </w:t>
            </w:r>
            <w:r w:rsidR="009E156F" w:rsidRPr="009E156F">
              <w:rPr>
                <w:rFonts w:ascii="Courier New" w:hAnsi="Courier New" w:cs="Courier New"/>
                <w:sz w:val="18"/>
                <w:szCs w:val="18"/>
                <w:highlight w:val="yellow"/>
              </w:rPr>
              <w:t>REMOVED f_NR_Postamble(nr_Cell1, STATE_DEREGISTERED);</w:t>
            </w:r>
          </w:p>
          <w:p w14:paraId="26AA11D5" w14:textId="77777777" w:rsidR="001071E7" w:rsidRPr="00116C1F" w:rsidRDefault="001071E7" w:rsidP="001504C0">
            <w:pPr>
              <w:autoSpaceDE w:val="0"/>
              <w:autoSpaceDN w:val="0"/>
              <w:adjustRightInd w:val="0"/>
              <w:spacing w:after="0"/>
              <w:rPr>
                <w:rFonts w:ascii="Courier New" w:hAnsi="Courier New" w:cs="Courier New"/>
                <w:sz w:val="18"/>
                <w:szCs w:val="18"/>
              </w:rPr>
            </w:pPr>
          </w:p>
          <w:p w14:paraId="657AD046" w14:textId="77777777" w:rsidR="001071E7" w:rsidRDefault="001071E7" w:rsidP="001504C0">
            <w:pPr>
              <w:autoSpaceDE w:val="0"/>
              <w:autoSpaceDN w:val="0"/>
              <w:adjustRightInd w:val="0"/>
              <w:spacing w:after="0"/>
              <w:rPr>
                <w:rFonts w:ascii="Courier New" w:hAnsi="Courier New" w:cs="Courier New"/>
                <w:sz w:val="18"/>
                <w:szCs w:val="18"/>
              </w:rPr>
            </w:pPr>
            <w:r w:rsidRPr="00116C1F">
              <w:rPr>
                <w:rFonts w:ascii="Courier New" w:hAnsi="Courier New" w:cs="Courier New"/>
                <w:sz w:val="18"/>
                <w:szCs w:val="18"/>
              </w:rPr>
              <w:t xml:space="preserve">    }</w:t>
            </w:r>
          </w:p>
          <w:p w14:paraId="3394FA9A" w14:textId="77777777" w:rsidR="001071E7" w:rsidRDefault="001071E7" w:rsidP="001504C0">
            <w:pPr>
              <w:autoSpaceDE w:val="0"/>
              <w:autoSpaceDN w:val="0"/>
              <w:adjustRightInd w:val="0"/>
              <w:spacing w:after="0"/>
              <w:rPr>
                <w:rFonts w:ascii="Courier New" w:hAnsi="Courier New" w:cs="Courier New"/>
                <w:sz w:val="18"/>
                <w:szCs w:val="18"/>
              </w:rPr>
            </w:pPr>
          </w:p>
        </w:tc>
      </w:tr>
    </w:tbl>
    <w:p w14:paraId="1E5DCA84" w14:textId="77777777" w:rsidR="001071E7" w:rsidRDefault="001071E7" w:rsidP="00AA2ECD"/>
    <w:p w14:paraId="18131BEA" w14:textId="77777777" w:rsidR="001071E7" w:rsidRPr="00AA2ECD" w:rsidRDefault="001071E7" w:rsidP="00AA2ECD"/>
    <w:p w14:paraId="22385CB1" w14:textId="4F07CE2B" w:rsidR="007045BA" w:rsidRPr="00D268E5" w:rsidRDefault="007045BA" w:rsidP="001071E7">
      <w:pPr>
        <w:pStyle w:val="Heading1"/>
        <w:numPr>
          <w:ilvl w:val="0"/>
          <w:numId w:val="2"/>
        </w:numPr>
        <w:autoSpaceDN w:val="0"/>
        <w:rPr>
          <w:rFonts w:cs="Arial"/>
        </w:rPr>
      </w:pPr>
      <w:bookmarkStart w:id="30" w:name="_Toc199967320"/>
      <w:r w:rsidRPr="00D268E5">
        <w:rPr>
          <w:rFonts w:cs="Arial"/>
        </w:rPr>
        <w:t>Branches executed</w:t>
      </w:r>
      <w:bookmarkEnd w:id="13"/>
      <w:bookmarkEnd w:id="14"/>
      <w:bookmarkEnd w:id="30"/>
    </w:p>
    <w:p w14:paraId="2976FC8D" w14:textId="649868F5" w:rsidR="00771FA1" w:rsidRDefault="00771FA1" w:rsidP="007045BA">
      <w:pPr>
        <w:keepNext/>
        <w:keepLines/>
        <w:spacing w:before="180"/>
        <w:outlineLvl w:val="1"/>
        <w:rPr>
          <w:rFonts w:ascii="Arial" w:hAnsi="Arial" w:cs="Arial"/>
          <w:lang w:eastAsia="zh-CN"/>
        </w:rPr>
      </w:pPr>
      <w:r>
        <w:rPr>
          <w:rFonts w:ascii="Arial" w:hAnsi="Arial" w:cs="Arial"/>
          <w:lang w:eastAsia="zh-CN"/>
        </w:rPr>
        <w:t>This NR5GC TC was executed in 5GS Stand Alone mode (Option 2) on NR Primary Band “n</w:t>
      </w:r>
      <w:r w:rsidR="00723927">
        <w:rPr>
          <w:rFonts w:ascii="Arial" w:hAnsi="Arial" w:cs="Arial"/>
          <w:lang w:eastAsia="zh-CN"/>
        </w:rPr>
        <w:t>41</w:t>
      </w:r>
      <w:r>
        <w:rPr>
          <w:rFonts w:ascii="Arial" w:hAnsi="Arial" w:cs="Arial"/>
          <w:lang w:eastAsia="zh-CN"/>
        </w:rPr>
        <w:t>”</w:t>
      </w:r>
      <w:r w:rsidR="00723927">
        <w:rPr>
          <w:rFonts w:ascii="Arial" w:hAnsi="Arial" w:cs="Arial"/>
          <w:lang w:eastAsia="zh-CN"/>
        </w:rPr>
        <w:t xml:space="preserve"> and LTE Band “FDD</w:t>
      </w:r>
      <w:r w:rsidR="00860C4D">
        <w:rPr>
          <w:rFonts w:ascii="Arial" w:hAnsi="Arial" w:cs="Arial"/>
          <w:lang w:eastAsia="zh-CN"/>
        </w:rPr>
        <w:t>3</w:t>
      </w:r>
      <w:r w:rsidR="00723927">
        <w:rPr>
          <w:rFonts w:ascii="Arial" w:hAnsi="Arial" w:cs="Arial"/>
          <w:lang w:eastAsia="zh-CN"/>
        </w:rPr>
        <w:t>”</w:t>
      </w:r>
      <w:r>
        <w:rPr>
          <w:rFonts w:ascii="Arial" w:hAnsi="Arial" w:cs="Arial"/>
          <w:lang w:eastAsia="zh-CN"/>
        </w:rPr>
        <w:t xml:space="preserve"> using NIA</w:t>
      </w:r>
      <w:r w:rsidR="00CA59D9">
        <w:rPr>
          <w:rFonts w:ascii="Arial" w:hAnsi="Arial" w:cs="Arial"/>
          <w:lang w:eastAsia="zh-CN"/>
        </w:rPr>
        <w:t>1/EIA1</w:t>
      </w:r>
      <w:r>
        <w:rPr>
          <w:rFonts w:ascii="Arial" w:hAnsi="Arial" w:cs="Arial"/>
          <w:lang w:eastAsia="zh-CN"/>
        </w:rPr>
        <w:t xml:space="preserve"> Integrity and NEA</w:t>
      </w:r>
      <w:r w:rsidR="00CA59D9">
        <w:rPr>
          <w:rFonts w:ascii="Arial" w:hAnsi="Arial" w:cs="Arial"/>
          <w:lang w:eastAsia="zh-CN"/>
        </w:rPr>
        <w:t>1/EEA1</w:t>
      </w:r>
      <w:r>
        <w:rPr>
          <w:rFonts w:ascii="Arial" w:hAnsi="Arial" w:cs="Arial"/>
          <w:lang w:eastAsia="zh-CN"/>
        </w:rPr>
        <w:t xml:space="preserve"> ciphering </w:t>
      </w:r>
      <w:r w:rsidRPr="00CA59D9">
        <w:rPr>
          <w:rFonts w:ascii="Arial" w:hAnsi="Arial" w:cs="Arial"/>
          <w:lang w:eastAsia="zh-CN"/>
        </w:rPr>
        <w:t>algorithms</w:t>
      </w:r>
      <w:r w:rsidR="00CA59D9" w:rsidRPr="00CA59D9">
        <w:rPr>
          <w:rFonts w:ascii="Arial" w:hAnsi="Arial" w:cs="Arial"/>
          <w:lang w:eastAsia="zh-CN"/>
        </w:rPr>
        <w:t xml:space="preserve"> in </w:t>
      </w:r>
      <w:r w:rsidR="00CA59D9" w:rsidRPr="00CA59D9">
        <w:rPr>
          <w:rFonts w:ascii="Arial" w:hAnsi="Arial" w:cs="Arial"/>
        </w:rPr>
        <w:t>Anritsu Protocol Conformance Test System ME7834NR</w:t>
      </w:r>
      <w:r w:rsidR="00CA59D9">
        <w:rPr>
          <w:rFonts w:ascii="Arial" w:hAnsi="Arial" w:cs="Arial"/>
        </w:rPr>
        <w:t>.</w:t>
      </w:r>
    </w:p>
    <w:p w14:paraId="10BCDEF3" w14:textId="62CA5C93" w:rsidR="00CA59D9" w:rsidRPr="00D268E5" w:rsidRDefault="00CA59D9" w:rsidP="007045BA">
      <w:pPr>
        <w:keepNext/>
        <w:keepLines/>
        <w:spacing w:before="180"/>
        <w:outlineLvl w:val="1"/>
        <w:rPr>
          <w:rFonts w:ascii="Arial" w:hAnsi="Arial" w:cs="Arial"/>
          <w:lang w:eastAsia="zh-CN"/>
        </w:rPr>
      </w:pPr>
      <w:r>
        <w:rPr>
          <w:rFonts w:ascii="Arial" w:hAnsi="Arial" w:cs="Arial"/>
          <w:lang w:eastAsia="zh-CN"/>
        </w:rPr>
        <w:t xml:space="preserve">This NR5GC TC was executed in 5GS Stand Alone mode (Option 2) on NR Primary Band “n41” and LTE Band “FDD3” using NIA2 Integrity and NEA2 ciphering algorithms in </w:t>
      </w:r>
      <w:r w:rsidRPr="00CA59D9">
        <w:rPr>
          <w:rFonts w:ascii="Arial" w:hAnsi="Arial" w:cs="Arial"/>
          <w:lang w:eastAsia="zh-CN"/>
        </w:rPr>
        <w:t>R&amp;S® 5G Protocol Conformance Test platform</w:t>
      </w:r>
      <w:r>
        <w:rPr>
          <w:rFonts w:ascii="Arial" w:hAnsi="Arial" w:cs="Arial"/>
          <w:lang w:eastAsia="zh-CN"/>
        </w:rPr>
        <w:t>.</w:t>
      </w:r>
    </w:p>
    <w:p w14:paraId="692F1369" w14:textId="77777777" w:rsidR="007045BA" w:rsidRPr="00C04E95" w:rsidRDefault="007045BA" w:rsidP="007045BA"/>
    <w:p w14:paraId="4E0897CF" w14:textId="77777777" w:rsidR="007045BA" w:rsidRPr="00D268E5" w:rsidRDefault="007045BA" w:rsidP="007045BA">
      <w:pPr>
        <w:pStyle w:val="Heading1"/>
        <w:numPr>
          <w:ilvl w:val="0"/>
          <w:numId w:val="2"/>
        </w:numPr>
        <w:autoSpaceDN w:val="0"/>
        <w:rPr>
          <w:rFonts w:cs="Arial"/>
        </w:rPr>
      </w:pPr>
      <w:bookmarkStart w:id="31" w:name="_Toc126833895"/>
      <w:bookmarkStart w:id="32" w:name="_Toc199967321"/>
      <w:r w:rsidRPr="00D268E5">
        <w:rPr>
          <w:rFonts w:cs="Arial"/>
        </w:rPr>
        <w:t>Execution Log Files</w:t>
      </w:r>
      <w:bookmarkEnd w:id="15"/>
      <w:bookmarkEnd w:id="16"/>
      <w:bookmarkEnd w:id="17"/>
      <w:bookmarkEnd w:id="31"/>
      <w:bookmarkEnd w:id="32"/>
      <w:r w:rsidRPr="00D268E5">
        <w:rPr>
          <w:rFonts w:cs="Arial"/>
        </w:rPr>
        <w:t xml:space="preserve"> </w:t>
      </w:r>
    </w:p>
    <w:p w14:paraId="3AB4B2EC" w14:textId="7E08519B" w:rsidR="007045BA" w:rsidRDefault="0018713F" w:rsidP="007045BA">
      <w:pPr>
        <w:pStyle w:val="Heading2"/>
        <w:numPr>
          <w:ilvl w:val="1"/>
          <w:numId w:val="2"/>
        </w:numPr>
        <w:tabs>
          <w:tab w:val="clear" w:pos="1566"/>
          <w:tab w:val="num" w:pos="576"/>
        </w:tabs>
        <w:overflowPunct w:val="0"/>
        <w:autoSpaceDE w:val="0"/>
        <w:autoSpaceDN w:val="0"/>
        <w:adjustRightInd w:val="0"/>
        <w:spacing w:before="480"/>
        <w:ind w:left="576"/>
        <w:rPr>
          <w:b/>
          <w:lang w:val="en-US"/>
        </w:rPr>
      </w:pPr>
      <w:bookmarkStart w:id="33" w:name="_Toc199967322"/>
      <w:r w:rsidRPr="0018713F">
        <w:rPr>
          <w:b/>
          <w:lang w:val="en-US"/>
        </w:rPr>
        <w:t>Snapdragon Auto 5G Modem-RF Gen 2, Qualcomm Technologies</w:t>
      </w:r>
      <w:bookmarkEnd w:id="33"/>
    </w:p>
    <w:p w14:paraId="1C46121E" w14:textId="4786DDC7" w:rsidR="0018713F" w:rsidRDefault="0018713F" w:rsidP="0018713F">
      <w:pPr>
        <w:rPr>
          <w:rFonts w:cs="Arial"/>
        </w:rPr>
      </w:pPr>
      <w:r w:rsidRPr="009F0511">
        <w:rPr>
          <w:rFonts w:cs="Arial"/>
        </w:rPr>
        <w:t>Snapdragon Auto 5G Modem-RF Gen 2</w:t>
      </w:r>
      <w:r>
        <w:rPr>
          <w:rFonts w:cs="Arial"/>
        </w:rPr>
        <w:t xml:space="preserve"> </w:t>
      </w:r>
      <w:r w:rsidRPr="00DC0CB3">
        <w:rPr>
          <w:rFonts w:cs="Arial"/>
        </w:rPr>
        <w:t>UE</w:t>
      </w:r>
      <w:r>
        <w:rPr>
          <w:rFonts w:cs="Arial"/>
        </w:rPr>
        <w:t xml:space="preserve"> passed this test case on</w:t>
      </w:r>
      <w:r w:rsidRPr="00AB3F52">
        <w:t xml:space="preserve"> </w:t>
      </w:r>
      <w:r w:rsidRPr="00791EB0">
        <w:t xml:space="preserve">Anritsu Protocol Conformance Test System ME7834NR </w:t>
      </w:r>
      <w:r w:rsidR="00C82910">
        <w:t>a</w:t>
      </w:r>
      <w:r>
        <w:t xml:space="preserve">nd </w:t>
      </w:r>
      <w:r w:rsidR="00C82910" w:rsidRPr="00D268E5">
        <w:t>R&amp;S® 5G Protocol Conformance Test platform</w:t>
      </w:r>
      <w:r>
        <w:rPr>
          <w:rFonts w:cs="Arial"/>
        </w:rPr>
        <w:t>. The documentation below is enclosed as evidence of the successful test case run [1]:</w:t>
      </w:r>
    </w:p>
    <w:p w14:paraId="4731C19E" w14:textId="77777777" w:rsidR="0018713F" w:rsidRPr="003C4E4F" w:rsidRDefault="0018713F" w:rsidP="0018713F">
      <w:pPr>
        <w:numPr>
          <w:ilvl w:val="0"/>
          <w:numId w:val="33"/>
        </w:numPr>
        <w:overflowPunct w:val="0"/>
        <w:autoSpaceDE w:val="0"/>
        <w:autoSpaceDN w:val="0"/>
        <w:adjustRightInd w:val="0"/>
        <w:rPr>
          <w:rFonts w:ascii="Arial" w:hAnsi="Arial" w:cs="Arial"/>
          <w:b/>
        </w:rPr>
      </w:pPr>
      <w:r w:rsidRPr="003C4E4F">
        <w:rPr>
          <w:rFonts w:ascii="Arial" w:hAnsi="Arial" w:cs="Arial"/>
          <w:b/>
        </w:rPr>
        <w:t>Test case execution log file:</w:t>
      </w:r>
    </w:p>
    <w:p w14:paraId="5ADDB77E" w14:textId="4AF7779B" w:rsidR="0018713F" w:rsidRPr="003C4E4F" w:rsidRDefault="0018713F" w:rsidP="0018713F">
      <w:pPr>
        <w:overflowPunct w:val="0"/>
        <w:autoSpaceDE w:val="0"/>
        <w:autoSpaceDN w:val="0"/>
        <w:adjustRightInd w:val="0"/>
        <w:ind w:left="284"/>
        <w:rPr>
          <w:rFonts w:ascii="Arial" w:hAnsi="Arial" w:cs="Arial"/>
        </w:rPr>
      </w:pPr>
      <w:r>
        <w:rPr>
          <w:rFonts w:ascii="Arial" w:hAnsi="Arial" w:cs="Arial"/>
        </w:rPr>
        <w:t>Anritsu/</w:t>
      </w:r>
      <w:r w:rsidRPr="00AA2688">
        <w:rPr>
          <w:rFonts w:ascii="Arial" w:hAnsi="Arial" w:cs="Arial"/>
        </w:rPr>
        <w:t xml:space="preserve"> </w:t>
      </w:r>
      <w:r w:rsidRPr="003C4E4F">
        <w:rPr>
          <w:rFonts w:ascii="Arial" w:hAnsi="Arial" w:cs="Arial"/>
        </w:rPr>
        <w:t>TC_</w:t>
      </w:r>
      <w:r>
        <w:rPr>
          <w:rFonts w:ascii="Arial" w:hAnsi="Arial" w:cs="Arial"/>
        </w:rPr>
        <w:t>11_5_</w:t>
      </w:r>
      <w:r w:rsidR="00C82910">
        <w:rPr>
          <w:rFonts w:ascii="Arial" w:hAnsi="Arial" w:cs="Arial"/>
        </w:rPr>
        <w:t>4</w:t>
      </w:r>
      <w:r w:rsidRPr="003C4E4F">
        <w:rPr>
          <w:rFonts w:ascii="Arial" w:hAnsi="Arial" w:cs="Arial"/>
        </w:rPr>
        <w:t>_LOG.</w:t>
      </w:r>
      <w:r>
        <w:rPr>
          <w:rFonts w:ascii="Arial" w:hAnsi="Arial" w:cs="Arial"/>
        </w:rPr>
        <w:t>x</w:t>
      </w:r>
      <w:r w:rsidRPr="003C4E4F">
        <w:rPr>
          <w:rFonts w:ascii="Arial" w:hAnsi="Arial" w:cs="Arial"/>
        </w:rPr>
        <w:t>ml</w:t>
      </w:r>
      <w:r>
        <w:rPr>
          <w:rFonts w:ascii="Arial" w:hAnsi="Arial" w:cs="Arial"/>
        </w:rPr>
        <w:br/>
        <w:t>RnS/</w:t>
      </w:r>
      <w:r w:rsidRPr="00AF6245">
        <w:rPr>
          <w:rFonts w:ascii="Arial" w:hAnsi="Arial" w:cs="Arial"/>
        </w:rPr>
        <w:t xml:space="preserve"> </w:t>
      </w:r>
      <w:r w:rsidR="00677CDE" w:rsidRPr="00677CDE">
        <w:rPr>
          <w:rFonts w:ascii="Arial" w:hAnsi="Arial" w:cs="Arial"/>
        </w:rPr>
        <w:t>tc_11_5_4_QC</w:t>
      </w:r>
      <w:r w:rsidRPr="003C4E4F">
        <w:rPr>
          <w:rFonts w:ascii="Arial" w:hAnsi="Arial" w:cs="Arial"/>
        </w:rPr>
        <w:t>.</w:t>
      </w:r>
      <w:r>
        <w:rPr>
          <w:rFonts w:ascii="Arial" w:hAnsi="Arial" w:cs="Arial"/>
        </w:rPr>
        <w:t>log</w:t>
      </w:r>
    </w:p>
    <w:p w14:paraId="06D54899" w14:textId="77777777" w:rsidR="0018713F" w:rsidRPr="003C4E4F" w:rsidRDefault="0018713F" w:rsidP="0018713F">
      <w:pPr>
        <w:overflowPunct w:val="0"/>
        <w:autoSpaceDE w:val="0"/>
        <w:autoSpaceDN w:val="0"/>
        <w:adjustRightInd w:val="0"/>
        <w:ind w:left="284"/>
        <w:rPr>
          <w:rFonts w:ascii="Arial" w:hAnsi="Arial" w:cs="Arial"/>
        </w:rPr>
      </w:pPr>
    </w:p>
    <w:p w14:paraId="3F4ED7AB" w14:textId="77777777" w:rsidR="0018713F" w:rsidRPr="003C4E4F" w:rsidRDefault="0018713F" w:rsidP="0018713F">
      <w:pPr>
        <w:numPr>
          <w:ilvl w:val="0"/>
          <w:numId w:val="33"/>
        </w:numPr>
        <w:overflowPunct w:val="0"/>
        <w:autoSpaceDE w:val="0"/>
        <w:autoSpaceDN w:val="0"/>
        <w:adjustRightInd w:val="0"/>
        <w:rPr>
          <w:rFonts w:ascii="Arial" w:hAnsi="Arial" w:cs="Arial"/>
        </w:rPr>
      </w:pPr>
      <w:r w:rsidRPr="003C4E4F">
        <w:rPr>
          <w:rFonts w:ascii="Arial" w:hAnsi="Arial" w:cs="Arial"/>
          <w:b/>
        </w:rPr>
        <w:t>PICS/PIXIT parameter file:</w:t>
      </w:r>
    </w:p>
    <w:p w14:paraId="4EB49CE7" w14:textId="19E689E0" w:rsidR="0018713F" w:rsidRDefault="0018713F" w:rsidP="00CA59D9">
      <w:pPr>
        <w:ind w:left="284"/>
        <w:rPr>
          <w:rFonts w:cs="Arial"/>
        </w:rPr>
      </w:pPr>
      <w:r>
        <w:rPr>
          <w:rFonts w:ascii="Arial" w:hAnsi="Arial" w:cs="Arial"/>
        </w:rPr>
        <w:t>Anritsu/</w:t>
      </w:r>
      <w:r w:rsidRPr="00AA2688">
        <w:rPr>
          <w:rFonts w:ascii="Arial" w:hAnsi="Arial" w:cs="Arial"/>
        </w:rPr>
        <w:t xml:space="preserve"> </w:t>
      </w:r>
      <w:r w:rsidRPr="003C4E4F">
        <w:rPr>
          <w:rFonts w:ascii="Arial" w:hAnsi="Arial" w:cs="Arial"/>
        </w:rPr>
        <w:t>TC_</w:t>
      </w:r>
      <w:r>
        <w:rPr>
          <w:rFonts w:ascii="Arial" w:hAnsi="Arial" w:cs="Arial"/>
        </w:rPr>
        <w:t>11_5_</w:t>
      </w:r>
      <w:r w:rsidR="00C82910">
        <w:rPr>
          <w:rFonts w:ascii="Arial" w:hAnsi="Arial" w:cs="Arial"/>
        </w:rPr>
        <w:t>4</w:t>
      </w:r>
      <w:r w:rsidRPr="003C4E4F">
        <w:rPr>
          <w:rFonts w:ascii="Arial" w:hAnsi="Arial" w:cs="Arial"/>
        </w:rPr>
        <w:t>_</w:t>
      </w:r>
      <w:r>
        <w:rPr>
          <w:rFonts w:ascii="Arial" w:hAnsi="Arial" w:cs="Arial"/>
        </w:rPr>
        <w:t>PIXIT</w:t>
      </w:r>
      <w:r w:rsidRPr="003C4E4F">
        <w:rPr>
          <w:rFonts w:ascii="Arial" w:hAnsi="Arial" w:cs="Arial"/>
        </w:rPr>
        <w:t>.</w:t>
      </w:r>
      <w:r>
        <w:rPr>
          <w:rFonts w:ascii="Arial" w:hAnsi="Arial" w:cs="Arial"/>
        </w:rPr>
        <w:t>txt</w:t>
      </w:r>
      <w:r>
        <w:rPr>
          <w:rFonts w:ascii="Arial" w:hAnsi="Arial" w:cs="Arial"/>
        </w:rPr>
        <w:br/>
        <w:t>RnS/</w:t>
      </w:r>
      <w:r w:rsidRPr="00AA2688">
        <w:rPr>
          <w:rFonts w:ascii="Arial" w:hAnsi="Arial" w:cs="Arial"/>
        </w:rPr>
        <w:t xml:space="preserve"> </w:t>
      </w:r>
      <w:r w:rsidR="00B44E66" w:rsidRPr="00B44E66">
        <w:rPr>
          <w:rFonts w:ascii="Arial" w:hAnsi="Arial" w:cs="Arial"/>
        </w:rPr>
        <w:t>tc_11_5_4_QC.log</w:t>
      </w:r>
    </w:p>
    <w:p w14:paraId="01F42556" w14:textId="77777777" w:rsidR="0018713F" w:rsidRDefault="0018713F" w:rsidP="0018713F">
      <w:pPr>
        <w:rPr>
          <w:rFonts w:cs="Arial"/>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054A4AE3" w14:textId="77777777" w:rsidR="007045BA" w:rsidRPr="00D268E5" w:rsidRDefault="007045BA" w:rsidP="007045BA">
      <w:pPr>
        <w:pStyle w:val="Heading1"/>
        <w:numPr>
          <w:ilvl w:val="0"/>
          <w:numId w:val="2"/>
        </w:numPr>
        <w:autoSpaceDN w:val="0"/>
        <w:rPr>
          <w:rFonts w:cs="Arial"/>
        </w:rPr>
      </w:pPr>
      <w:bookmarkStart w:id="34" w:name="_Toc122434496"/>
      <w:bookmarkStart w:id="35" w:name="_Toc295288973"/>
      <w:bookmarkStart w:id="36" w:name="_Toc325725668"/>
      <w:bookmarkStart w:id="37" w:name="_Toc126833897"/>
      <w:bookmarkStart w:id="38" w:name="_Toc199967323"/>
      <w:r w:rsidRPr="00D268E5">
        <w:rPr>
          <w:rFonts w:cs="Arial"/>
        </w:rPr>
        <w:t>References</w:t>
      </w:r>
      <w:bookmarkEnd w:id="34"/>
      <w:bookmarkEnd w:id="35"/>
      <w:bookmarkEnd w:id="36"/>
      <w:bookmarkEnd w:id="37"/>
      <w:bookmarkEnd w:id="38"/>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7045BA" w:rsidRPr="00D268E5" w14:paraId="37A7AABC" w14:textId="77777777" w:rsidTr="008C78B2">
        <w:tc>
          <w:tcPr>
            <w:tcW w:w="709" w:type="dxa"/>
            <w:hideMark/>
          </w:tcPr>
          <w:p w14:paraId="0E279406" w14:textId="77777777" w:rsidR="007045BA" w:rsidRPr="00D268E5" w:rsidRDefault="007045BA" w:rsidP="008C78B2">
            <w:pPr>
              <w:pStyle w:val="FP"/>
              <w:spacing w:before="40" w:after="40"/>
              <w:rPr>
                <w:sz w:val="18"/>
                <w:lang w:eastAsia="en-GB"/>
              </w:rPr>
            </w:pPr>
            <w:r w:rsidRPr="00D268E5">
              <w:rPr>
                <w:sz w:val="18"/>
              </w:rPr>
              <w:t>[1]</w:t>
            </w:r>
          </w:p>
        </w:tc>
        <w:tc>
          <w:tcPr>
            <w:tcW w:w="8930" w:type="dxa"/>
            <w:hideMark/>
          </w:tcPr>
          <w:p w14:paraId="1F666E71" w14:textId="7838228C" w:rsidR="007045BA" w:rsidRPr="00D268E5" w:rsidRDefault="00794BE8" w:rsidP="008C78B2">
            <w:pPr>
              <w:overflowPunct w:val="0"/>
              <w:autoSpaceDE w:val="0"/>
              <w:autoSpaceDN w:val="0"/>
              <w:adjustRightInd w:val="0"/>
              <w:spacing w:before="40" w:after="40"/>
            </w:pPr>
            <w:r w:rsidRPr="00794BE8">
              <w:t>R5s250226 : Supporting information for addition of NR5GC eCall testcase 11.5.4 in FR1</w:t>
            </w:r>
          </w:p>
        </w:tc>
      </w:tr>
    </w:tbl>
    <w:p w14:paraId="364DC54A" w14:textId="77777777" w:rsidR="007045BA" w:rsidRPr="00B31E19" w:rsidRDefault="007045BA" w:rsidP="007045BA">
      <w:pPr>
        <w:rPr>
          <w:noProof/>
        </w:rPr>
      </w:pPr>
    </w:p>
    <w:p w14:paraId="60967D4D" w14:textId="77777777" w:rsidR="001C6BC1" w:rsidRPr="007045BA" w:rsidRDefault="001C6BC1" w:rsidP="00A47490">
      <w:pPr>
        <w:pStyle w:val="Heading2"/>
        <w:overflowPunct w:val="0"/>
        <w:autoSpaceDE w:val="0"/>
        <w:autoSpaceDN w:val="0"/>
        <w:adjustRightInd w:val="0"/>
        <w:spacing w:before="480"/>
        <w:ind w:left="0" w:firstLine="0"/>
        <w:rPr>
          <w:lang w:val="en-US" w:eastAsia="en-GB"/>
        </w:rPr>
      </w:pPr>
    </w:p>
    <w:sectPr w:rsidR="001C6BC1" w:rsidRPr="007045BA" w:rsidSect="00B76E16">
      <w:headerReference w:type="even" r:id="rId24"/>
      <w:headerReference w:type="default" r:id="rId25"/>
      <w:headerReference w:type="first" r:id="rId2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69128F" w14:textId="77777777" w:rsidR="00D83EA6" w:rsidRDefault="00D83EA6">
      <w:r>
        <w:separator/>
      </w:r>
    </w:p>
  </w:endnote>
  <w:endnote w:type="continuationSeparator" w:id="0">
    <w:p w14:paraId="363FF795" w14:textId="77777777" w:rsidR="00D83EA6" w:rsidRDefault="00D83E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C3571" w14:textId="77777777" w:rsidR="00140063" w:rsidRDefault="001400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C90967" w14:textId="77777777" w:rsidR="00140063" w:rsidRDefault="0014006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21C0E" w14:textId="77777777" w:rsidR="00140063" w:rsidRDefault="001400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975181" w14:textId="77777777" w:rsidR="00D83EA6" w:rsidRDefault="00D83EA6">
      <w:r>
        <w:separator/>
      </w:r>
    </w:p>
  </w:footnote>
  <w:footnote w:type="continuationSeparator" w:id="0">
    <w:p w14:paraId="61C4B98F" w14:textId="77777777" w:rsidR="00D83EA6" w:rsidRDefault="00D83E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B88348" w14:textId="77777777" w:rsidR="008C78B2" w:rsidRDefault="008C78B2">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7B6D2D9E" wp14:editId="267C063A">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632757704"/>
                          </w:sdtPr>
                          <w:sdtContent>
                            <w:p w14:paraId="1B889CD0" w14:textId="77777777" w:rsidR="008C78B2" w:rsidRPr="00A11327" w:rsidRDefault="00482C35" w:rsidP="003B0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B6D2D9E"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632757704"/>
                    </w:sdtPr>
                    <w:sdtContent>
                      <w:p w14:paraId="1B889CD0" w14:textId="77777777" w:rsidR="008C78B2" w:rsidRPr="00A11327" w:rsidRDefault="00482C35" w:rsidP="003B0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1EA204" w14:textId="77777777" w:rsidR="008C78B2" w:rsidRDefault="008C78B2">
    <w:pPr>
      <w:pStyle w:val="Header"/>
    </w:pPr>
    <w:r w:rsidRPr="002D3E8C">
      <w:rPr>
        <w:lang w:val="de-DE"/>
      </w:rPr>
      <mc:AlternateContent>
        <mc:Choice Requires="wps">
          <w:drawing>
            <wp:anchor distT="0" distB="0" distL="114300" distR="114300" simplePos="0" relativeHeight="251659264" behindDoc="0" locked="1" layoutInCell="1" allowOverlap="1" wp14:anchorId="7F07B469" wp14:editId="65A11C13">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Content>
                            <w:p w14:paraId="5C1EFDF0" w14:textId="77777777" w:rsidR="008C78B2" w:rsidRPr="00A11327" w:rsidRDefault="00482C35" w:rsidP="003B0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07B46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Content>
                      <w:p w14:paraId="5C1EFDF0" w14:textId="77777777" w:rsidR="008C78B2" w:rsidRPr="00A11327" w:rsidRDefault="00482C35" w:rsidP="003B0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49235" w14:textId="77777777" w:rsidR="008C78B2" w:rsidRDefault="008C78B2">
    <w:pPr>
      <w:pStyle w:val="Header"/>
    </w:pPr>
    <w:r w:rsidRPr="002D3E8C">
      <w:rPr>
        <w:lang w:val="de-DE"/>
      </w:rPr>
      <mc:AlternateContent>
        <mc:Choice Requires="wps">
          <w:drawing>
            <wp:anchor distT="0" distB="0" distL="114300" distR="114300" simplePos="0" relativeHeight="251661312" behindDoc="0" locked="1" layoutInCell="1" allowOverlap="1" wp14:anchorId="70BEEF86" wp14:editId="67F7D3B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47684186"/>
                          </w:sdtPr>
                          <w:sdtContent>
                            <w:p w14:paraId="37263F97" w14:textId="77777777" w:rsidR="008C78B2" w:rsidRPr="00A11327" w:rsidRDefault="00482C35" w:rsidP="003B0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0BEEF8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547684186"/>
                    </w:sdtPr>
                    <w:sdtContent>
                      <w:p w14:paraId="37263F97" w14:textId="77777777" w:rsidR="008C78B2" w:rsidRPr="00A11327" w:rsidRDefault="00482C35" w:rsidP="003B0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19284" w14:textId="77777777" w:rsidR="008C78B2" w:rsidRDefault="008C78B2">
    <w:pPr>
      <w:pStyle w:val="Header"/>
    </w:pPr>
    <w:r w:rsidRPr="002D3E8C">
      <w:rPr>
        <w:lang w:val="de-DE"/>
      </w:rPr>
      <mc:AlternateContent>
        <mc:Choice Requires="wps">
          <w:drawing>
            <wp:anchor distT="0" distB="0" distL="114300" distR="114300" simplePos="0" relativeHeight="251669504" behindDoc="0" locked="1" layoutInCell="1" allowOverlap="1" wp14:anchorId="29825DB7" wp14:editId="0951F27A">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980890826"/>
                          </w:sdtPr>
                          <w:sdtContent>
                            <w:p w14:paraId="436121FA" w14:textId="77777777" w:rsidR="008C78B2" w:rsidRPr="00A11327" w:rsidRDefault="00482C35" w:rsidP="003B0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9825DB7"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980890826"/>
                    </w:sdtPr>
                    <w:sdtContent>
                      <w:p w14:paraId="436121FA" w14:textId="77777777" w:rsidR="008C78B2" w:rsidRPr="00A11327" w:rsidRDefault="00482C35" w:rsidP="003B0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4C311" w14:textId="77777777" w:rsidR="008C78B2" w:rsidRDefault="008C78B2">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27CFE041" wp14:editId="6CDADE5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831531891"/>
                          </w:sdtPr>
                          <w:sdtContent>
                            <w:p w14:paraId="3099964F" w14:textId="77777777" w:rsidR="008C78B2" w:rsidRPr="00A11327" w:rsidRDefault="00482C35" w:rsidP="003B0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CFE041"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831531891"/>
                    </w:sdtPr>
                    <w:sdtContent>
                      <w:p w14:paraId="3099964F" w14:textId="77777777" w:rsidR="008C78B2" w:rsidRPr="00A11327" w:rsidRDefault="00482C35" w:rsidP="003B0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B9661" w14:textId="77777777" w:rsidR="008C78B2" w:rsidRDefault="008C78B2">
    <w:pPr>
      <w:pStyle w:val="Header"/>
    </w:pPr>
    <w:r w:rsidRPr="002D3E8C">
      <w:rPr>
        <w:lang w:val="de-DE"/>
      </w:rPr>
      <mc:AlternateContent>
        <mc:Choice Requires="wps">
          <w:drawing>
            <wp:anchor distT="0" distB="0" distL="114300" distR="114300" simplePos="0" relativeHeight="251667456" behindDoc="0" locked="1" layoutInCell="1" allowOverlap="1" wp14:anchorId="2390FA24" wp14:editId="0BD8E9A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009750366"/>
                          </w:sdtPr>
                          <w:sdtContent>
                            <w:p w14:paraId="10EDA275" w14:textId="77777777" w:rsidR="008C78B2" w:rsidRPr="00A11327" w:rsidRDefault="00482C35" w:rsidP="003B0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390FA24"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2009750366"/>
                    </w:sdtPr>
                    <w:sdtContent>
                      <w:p w14:paraId="10EDA275" w14:textId="77777777" w:rsidR="008C78B2" w:rsidRPr="00A11327" w:rsidRDefault="00482C35" w:rsidP="003B0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A0DC3"/>
    <w:multiLevelType w:val="hybridMultilevel"/>
    <w:tmpl w:val="55168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381000"/>
    <w:multiLevelType w:val="hybridMultilevel"/>
    <w:tmpl w:val="FD52D5C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852656"/>
    <w:multiLevelType w:val="multilevel"/>
    <w:tmpl w:val="E834D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ABF4FE3"/>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FC5CA5"/>
    <w:multiLevelType w:val="hybridMultilevel"/>
    <w:tmpl w:val="E59C5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F00963"/>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684017"/>
    <w:multiLevelType w:val="hybridMultilevel"/>
    <w:tmpl w:val="D220ABD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6B05BBE"/>
    <w:multiLevelType w:val="hybridMultilevel"/>
    <w:tmpl w:val="ABBA960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C25538E"/>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0901FA"/>
    <w:multiLevelType w:val="hybridMultilevel"/>
    <w:tmpl w:val="ED9E45C0"/>
    <w:lvl w:ilvl="0" w:tplc="D076EFAA">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1566"/>
        </w:tabs>
        <w:ind w:left="156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399E1A04"/>
    <w:multiLevelType w:val="multilevel"/>
    <w:tmpl w:val="7A489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C7351A5"/>
    <w:multiLevelType w:val="hybridMultilevel"/>
    <w:tmpl w:val="0F74380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06104EA"/>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1566"/>
        </w:tabs>
        <w:ind w:left="156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45906E29"/>
    <w:multiLevelType w:val="multilevel"/>
    <w:tmpl w:val="F5405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67E1322"/>
    <w:multiLevelType w:val="hybridMultilevel"/>
    <w:tmpl w:val="411AC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ED3323"/>
    <w:multiLevelType w:val="hybridMultilevel"/>
    <w:tmpl w:val="7E4CCA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AA1DB8"/>
    <w:multiLevelType w:val="hybridMultilevel"/>
    <w:tmpl w:val="8368C85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05D4E2E"/>
    <w:multiLevelType w:val="hybridMultilevel"/>
    <w:tmpl w:val="EF04F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0C34D4"/>
    <w:multiLevelType w:val="hybridMultilevel"/>
    <w:tmpl w:val="8A4E70D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82E13B2"/>
    <w:multiLevelType w:val="hybridMultilevel"/>
    <w:tmpl w:val="0F74380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8EC2044"/>
    <w:multiLevelType w:val="hybridMultilevel"/>
    <w:tmpl w:val="FFB44E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BC7F2B"/>
    <w:multiLevelType w:val="hybridMultilevel"/>
    <w:tmpl w:val="532426B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647C4467"/>
    <w:multiLevelType w:val="multilevel"/>
    <w:tmpl w:val="EC04F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5E9793C"/>
    <w:multiLevelType w:val="hybridMultilevel"/>
    <w:tmpl w:val="7B40B1E6"/>
    <w:lvl w:ilvl="0" w:tplc="83806296">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394409"/>
    <w:multiLevelType w:val="hybridMultilevel"/>
    <w:tmpl w:val="FE269F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CB76D2C"/>
    <w:multiLevelType w:val="hybridMultilevel"/>
    <w:tmpl w:val="ED3CD9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C16B6D"/>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7431A51"/>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D4A59A7"/>
    <w:multiLevelType w:val="hybridMultilevel"/>
    <w:tmpl w:val="F8661A3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7E53776D"/>
    <w:multiLevelType w:val="hybridMultilevel"/>
    <w:tmpl w:val="D38084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0886586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96809505">
    <w:abstractNumId w:val="11"/>
  </w:num>
  <w:num w:numId="3" w16cid:durableId="2086494729">
    <w:abstractNumId w:val="4"/>
  </w:num>
  <w:num w:numId="4" w16cid:durableId="969555402">
    <w:abstractNumId w:val="29"/>
  </w:num>
  <w:num w:numId="5" w16cid:durableId="775297242">
    <w:abstractNumId w:val="22"/>
  </w:num>
  <w:num w:numId="6" w16cid:durableId="147326435">
    <w:abstractNumId w:val="27"/>
  </w:num>
  <w:num w:numId="7" w16cid:durableId="1129397180">
    <w:abstractNumId w:val="6"/>
  </w:num>
  <w:num w:numId="8" w16cid:durableId="863594733">
    <w:abstractNumId w:val="28"/>
  </w:num>
  <w:num w:numId="9" w16cid:durableId="1178273174">
    <w:abstractNumId w:val="9"/>
  </w:num>
  <w:num w:numId="10" w16cid:durableId="1920207616">
    <w:abstractNumId w:val="17"/>
  </w:num>
  <w:num w:numId="11" w16cid:durableId="971209558">
    <w:abstractNumId w:val="0"/>
  </w:num>
  <w:num w:numId="12" w16cid:durableId="1951162241">
    <w:abstractNumId w:val="5"/>
  </w:num>
  <w:num w:numId="13" w16cid:durableId="1640963243">
    <w:abstractNumId w:val="31"/>
  </w:num>
  <w:num w:numId="14" w16cid:durableId="1414011288">
    <w:abstractNumId w:val="1"/>
  </w:num>
  <w:num w:numId="15" w16cid:durableId="1509178765">
    <w:abstractNumId w:val="19"/>
  </w:num>
  <w:num w:numId="16" w16cid:durableId="395738778">
    <w:abstractNumId w:val="16"/>
  </w:num>
  <w:num w:numId="17" w16cid:durableId="728500869">
    <w:abstractNumId w:val="10"/>
  </w:num>
  <w:num w:numId="18" w16cid:durableId="36588066">
    <w:abstractNumId w:val="25"/>
  </w:num>
  <w:num w:numId="19" w16cid:durableId="131027763">
    <w:abstractNumId w:val="12"/>
  </w:num>
  <w:num w:numId="20" w16cid:durableId="356858166">
    <w:abstractNumId w:val="2"/>
  </w:num>
  <w:num w:numId="21" w16cid:durableId="181826809">
    <w:abstractNumId w:val="15"/>
  </w:num>
  <w:num w:numId="22" w16cid:durableId="481896989">
    <w:abstractNumId w:val="24"/>
  </w:num>
  <w:num w:numId="23" w16cid:durableId="1968654826">
    <w:abstractNumId w:val="8"/>
  </w:num>
  <w:num w:numId="24" w16cid:durableId="545604291">
    <w:abstractNumId w:val="30"/>
  </w:num>
  <w:num w:numId="25" w16cid:durableId="563413209">
    <w:abstractNumId w:val="23"/>
  </w:num>
  <w:num w:numId="26" w16cid:durableId="1853764474">
    <w:abstractNumId w:val="26"/>
  </w:num>
  <w:num w:numId="27" w16cid:durableId="500244920">
    <w:abstractNumId w:val="20"/>
  </w:num>
  <w:num w:numId="28" w16cid:durableId="1468475702">
    <w:abstractNumId w:val="18"/>
  </w:num>
  <w:num w:numId="29" w16cid:durableId="1585529029">
    <w:abstractNumId w:val="13"/>
  </w:num>
  <w:num w:numId="30" w16cid:durableId="911355442">
    <w:abstractNumId w:val="7"/>
  </w:num>
  <w:num w:numId="31" w16cid:durableId="998927040">
    <w:abstractNumId w:val="21"/>
  </w:num>
  <w:num w:numId="32" w16cid:durableId="922572166">
    <w:abstractNumId w:val="14"/>
  </w:num>
  <w:num w:numId="33" w16cid:durableId="369111295">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59"/>
    <w:rsid w:val="00001833"/>
    <w:rsid w:val="00001968"/>
    <w:rsid w:val="000019B7"/>
    <w:rsid w:val="00002B06"/>
    <w:rsid w:val="0000479F"/>
    <w:rsid w:val="00004B78"/>
    <w:rsid w:val="00005265"/>
    <w:rsid w:val="00005467"/>
    <w:rsid w:val="00005F24"/>
    <w:rsid w:val="00006BC6"/>
    <w:rsid w:val="00007575"/>
    <w:rsid w:val="00010604"/>
    <w:rsid w:val="00010ABB"/>
    <w:rsid w:val="00011405"/>
    <w:rsid w:val="000118C1"/>
    <w:rsid w:val="00011C14"/>
    <w:rsid w:val="0001328A"/>
    <w:rsid w:val="000136A3"/>
    <w:rsid w:val="00013E3F"/>
    <w:rsid w:val="00013FFC"/>
    <w:rsid w:val="0001496E"/>
    <w:rsid w:val="00015DDF"/>
    <w:rsid w:val="000207FE"/>
    <w:rsid w:val="000214FA"/>
    <w:rsid w:val="000219CE"/>
    <w:rsid w:val="00022E4A"/>
    <w:rsid w:val="000239BD"/>
    <w:rsid w:val="00024866"/>
    <w:rsid w:val="000249D9"/>
    <w:rsid w:val="00026854"/>
    <w:rsid w:val="000301A3"/>
    <w:rsid w:val="00031A51"/>
    <w:rsid w:val="000344D8"/>
    <w:rsid w:val="00034CDB"/>
    <w:rsid w:val="0003629C"/>
    <w:rsid w:val="00036FE7"/>
    <w:rsid w:val="00037130"/>
    <w:rsid w:val="000408F8"/>
    <w:rsid w:val="00040BD0"/>
    <w:rsid w:val="00042706"/>
    <w:rsid w:val="00042E7D"/>
    <w:rsid w:val="0004332A"/>
    <w:rsid w:val="0004361F"/>
    <w:rsid w:val="00046D35"/>
    <w:rsid w:val="00047AAB"/>
    <w:rsid w:val="0005014E"/>
    <w:rsid w:val="0005036B"/>
    <w:rsid w:val="000507D6"/>
    <w:rsid w:val="00051BC3"/>
    <w:rsid w:val="00052A3A"/>
    <w:rsid w:val="00052C9D"/>
    <w:rsid w:val="000532F9"/>
    <w:rsid w:val="00053790"/>
    <w:rsid w:val="00054E62"/>
    <w:rsid w:val="0005555B"/>
    <w:rsid w:val="00055CD4"/>
    <w:rsid w:val="00056EB6"/>
    <w:rsid w:val="000577E8"/>
    <w:rsid w:val="00057DBD"/>
    <w:rsid w:val="000602A8"/>
    <w:rsid w:val="000614B3"/>
    <w:rsid w:val="0006172A"/>
    <w:rsid w:val="00061DFF"/>
    <w:rsid w:val="00063580"/>
    <w:rsid w:val="00063C7B"/>
    <w:rsid w:val="0006409E"/>
    <w:rsid w:val="0006562C"/>
    <w:rsid w:val="0006591B"/>
    <w:rsid w:val="00065A0F"/>
    <w:rsid w:val="000660F3"/>
    <w:rsid w:val="00067771"/>
    <w:rsid w:val="00067DBE"/>
    <w:rsid w:val="00067F11"/>
    <w:rsid w:val="00070BD3"/>
    <w:rsid w:val="000721D3"/>
    <w:rsid w:val="000724EA"/>
    <w:rsid w:val="00072AE2"/>
    <w:rsid w:val="00073112"/>
    <w:rsid w:val="00074218"/>
    <w:rsid w:val="000749BF"/>
    <w:rsid w:val="00074A2B"/>
    <w:rsid w:val="00075111"/>
    <w:rsid w:val="00075DDB"/>
    <w:rsid w:val="00076BD8"/>
    <w:rsid w:val="00077D67"/>
    <w:rsid w:val="00080856"/>
    <w:rsid w:val="000808F6"/>
    <w:rsid w:val="000814A5"/>
    <w:rsid w:val="00081A5A"/>
    <w:rsid w:val="00082B7B"/>
    <w:rsid w:val="00082F84"/>
    <w:rsid w:val="0008356D"/>
    <w:rsid w:val="00084025"/>
    <w:rsid w:val="00084DD9"/>
    <w:rsid w:val="00085CA5"/>
    <w:rsid w:val="00086B57"/>
    <w:rsid w:val="00086DFC"/>
    <w:rsid w:val="00086E4A"/>
    <w:rsid w:val="000903CD"/>
    <w:rsid w:val="00090CA0"/>
    <w:rsid w:val="00090DA6"/>
    <w:rsid w:val="00093546"/>
    <w:rsid w:val="00093BCD"/>
    <w:rsid w:val="00094662"/>
    <w:rsid w:val="00095118"/>
    <w:rsid w:val="000954D7"/>
    <w:rsid w:val="0009581D"/>
    <w:rsid w:val="00096738"/>
    <w:rsid w:val="00096F4A"/>
    <w:rsid w:val="00096F61"/>
    <w:rsid w:val="00097B3B"/>
    <w:rsid w:val="000A076B"/>
    <w:rsid w:val="000A0EC9"/>
    <w:rsid w:val="000A1C38"/>
    <w:rsid w:val="000A255D"/>
    <w:rsid w:val="000A30FB"/>
    <w:rsid w:val="000A4903"/>
    <w:rsid w:val="000A4AB6"/>
    <w:rsid w:val="000A4F99"/>
    <w:rsid w:val="000A55CC"/>
    <w:rsid w:val="000A6394"/>
    <w:rsid w:val="000A6905"/>
    <w:rsid w:val="000A71B9"/>
    <w:rsid w:val="000A73AB"/>
    <w:rsid w:val="000A79C4"/>
    <w:rsid w:val="000B3141"/>
    <w:rsid w:val="000B3C1D"/>
    <w:rsid w:val="000B4B47"/>
    <w:rsid w:val="000B5A4D"/>
    <w:rsid w:val="000B70AF"/>
    <w:rsid w:val="000B7FED"/>
    <w:rsid w:val="000C038A"/>
    <w:rsid w:val="000C104F"/>
    <w:rsid w:val="000C1B2C"/>
    <w:rsid w:val="000C430E"/>
    <w:rsid w:val="000C54DB"/>
    <w:rsid w:val="000C6063"/>
    <w:rsid w:val="000C6598"/>
    <w:rsid w:val="000C72FB"/>
    <w:rsid w:val="000D098B"/>
    <w:rsid w:val="000D1216"/>
    <w:rsid w:val="000D18A6"/>
    <w:rsid w:val="000D2446"/>
    <w:rsid w:val="000D2BD3"/>
    <w:rsid w:val="000D32DC"/>
    <w:rsid w:val="000D40AB"/>
    <w:rsid w:val="000D45C3"/>
    <w:rsid w:val="000D4E2D"/>
    <w:rsid w:val="000D4F01"/>
    <w:rsid w:val="000D5450"/>
    <w:rsid w:val="000D56C0"/>
    <w:rsid w:val="000D62AE"/>
    <w:rsid w:val="000D6694"/>
    <w:rsid w:val="000E07FB"/>
    <w:rsid w:val="000E0B9A"/>
    <w:rsid w:val="000E0F84"/>
    <w:rsid w:val="000E1C08"/>
    <w:rsid w:val="000E2881"/>
    <w:rsid w:val="000E34B8"/>
    <w:rsid w:val="000E5A69"/>
    <w:rsid w:val="000E6612"/>
    <w:rsid w:val="000E681E"/>
    <w:rsid w:val="000E732E"/>
    <w:rsid w:val="000F0539"/>
    <w:rsid w:val="000F0F70"/>
    <w:rsid w:val="000F0F81"/>
    <w:rsid w:val="000F119F"/>
    <w:rsid w:val="000F16B4"/>
    <w:rsid w:val="000F20B4"/>
    <w:rsid w:val="000F34D6"/>
    <w:rsid w:val="000F3C6B"/>
    <w:rsid w:val="000F5117"/>
    <w:rsid w:val="000F5876"/>
    <w:rsid w:val="000F62B6"/>
    <w:rsid w:val="000F68BB"/>
    <w:rsid w:val="000F72BF"/>
    <w:rsid w:val="00100D3F"/>
    <w:rsid w:val="00101135"/>
    <w:rsid w:val="00101905"/>
    <w:rsid w:val="00101E79"/>
    <w:rsid w:val="001033E9"/>
    <w:rsid w:val="001037D4"/>
    <w:rsid w:val="00103810"/>
    <w:rsid w:val="00103C72"/>
    <w:rsid w:val="00103EA4"/>
    <w:rsid w:val="00105AD9"/>
    <w:rsid w:val="00105DFB"/>
    <w:rsid w:val="0010602A"/>
    <w:rsid w:val="001065C8"/>
    <w:rsid w:val="001071E7"/>
    <w:rsid w:val="0010735D"/>
    <w:rsid w:val="00110724"/>
    <w:rsid w:val="0011094C"/>
    <w:rsid w:val="001109AC"/>
    <w:rsid w:val="00111440"/>
    <w:rsid w:val="0011146B"/>
    <w:rsid w:val="00111B77"/>
    <w:rsid w:val="00112092"/>
    <w:rsid w:val="001124B3"/>
    <w:rsid w:val="00112785"/>
    <w:rsid w:val="001127D4"/>
    <w:rsid w:val="00112C0E"/>
    <w:rsid w:val="00112C21"/>
    <w:rsid w:val="00112F01"/>
    <w:rsid w:val="00113E18"/>
    <w:rsid w:val="0011415B"/>
    <w:rsid w:val="00114637"/>
    <w:rsid w:val="00115405"/>
    <w:rsid w:val="00115ED4"/>
    <w:rsid w:val="00115FB1"/>
    <w:rsid w:val="001166B1"/>
    <w:rsid w:val="00117390"/>
    <w:rsid w:val="00117E8C"/>
    <w:rsid w:val="0012012E"/>
    <w:rsid w:val="001209DE"/>
    <w:rsid w:val="00120BF9"/>
    <w:rsid w:val="001211F6"/>
    <w:rsid w:val="001212C7"/>
    <w:rsid w:val="0012136E"/>
    <w:rsid w:val="00121DF3"/>
    <w:rsid w:val="00124915"/>
    <w:rsid w:val="001257A7"/>
    <w:rsid w:val="00125935"/>
    <w:rsid w:val="00125E9D"/>
    <w:rsid w:val="00125F25"/>
    <w:rsid w:val="00126237"/>
    <w:rsid w:val="001302CE"/>
    <w:rsid w:val="00130448"/>
    <w:rsid w:val="0013099C"/>
    <w:rsid w:val="00130C2E"/>
    <w:rsid w:val="0013147F"/>
    <w:rsid w:val="00132561"/>
    <w:rsid w:val="001333C9"/>
    <w:rsid w:val="0013349F"/>
    <w:rsid w:val="00134AE4"/>
    <w:rsid w:val="001359ED"/>
    <w:rsid w:val="0013630B"/>
    <w:rsid w:val="00136690"/>
    <w:rsid w:val="001373AB"/>
    <w:rsid w:val="00140063"/>
    <w:rsid w:val="001405D9"/>
    <w:rsid w:val="00140A34"/>
    <w:rsid w:val="00140F92"/>
    <w:rsid w:val="00141B84"/>
    <w:rsid w:val="00141E68"/>
    <w:rsid w:val="001423DB"/>
    <w:rsid w:val="001425BB"/>
    <w:rsid w:val="001435E8"/>
    <w:rsid w:val="00143ACE"/>
    <w:rsid w:val="001456EB"/>
    <w:rsid w:val="00145D43"/>
    <w:rsid w:val="001467D7"/>
    <w:rsid w:val="00146DCF"/>
    <w:rsid w:val="0014712D"/>
    <w:rsid w:val="001473FD"/>
    <w:rsid w:val="00150375"/>
    <w:rsid w:val="00150799"/>
    <w:rsid w:val="00150952"/>
    <w:rsid w:val="00152FAF"/>
    <w:rsid w:val="001533CE"/>
    <w:rsid w:val="00154BB0"/>
    <w:rsid w:val="00155AF0"/>
    <w:rsid w:val="0015619B"/>
    <w:rsid w:val="00157A6A"/>
    <w:rsid w:val="00160071"/>
    <w:rsid w:val="0016022D"/>
    <w:rsid w:val="00160310"/>
    <w:rsid w:val="00160313"/>
    <w:rsid w:val="0016061F"/>
    <w:rsid w:val="001609DB"/>
    <w:rsid w:val="00160E00"/>
    <w:rsid w:val="00162902"/>
    <w:rsid w:val="00162B21"/>
    <w:rsid w:val="00162E72"/>
    <w:rsid w:val="00164CFC"/>
    <w:rsid w:val="0017036C"/>
    <w:rsid w:val="00170840"/>
    <w:rsid w:val="0017163D"/>
    <w:rsid w:val="00171D45"/>
    <w:rsid w:val="00172C97"/>
    <w:rsid w:val="0017331C"/>
    <w:rsid w:val="00173835"/>
    <w:rsid w:val="0017482C"/>
    <w:rsid w:val="001748D6"/>
    <w:rsid w:val="00174F1A"/>
    <w:rsid w:val="001750E1"/>
    <w:rsid w:val="00176185"/>
    <w:rsid w:val="001767F2"/>
    <w:rsid w:val="00176B97"/>
    <w:rsid w:val="001778B1"/>
    <w:rsid w:val="001834E5"/>
    <w:rsid w:val="00183F58"/>
    <w:rsid w:val="001844AC"/>
    <w:rsid w:val="001849D1"/>
    <w:rsid w:val="00184FAA"/>
    <w:rsid w:val="001860F5"/>
    <w:rsid w:val="0018713F"/>
    <w:rsid w:val="0018773B"/>
    <w:rsid w:val="00187ADA"/>
    <w:rsid w:val="00187C4B"/>
    <w:rsid w:val="00187F72"/>
    <w:rsid w:val="001901A2"/>
    <w:rsid w:val="0019064C"/>
    <w:rsid w:val="001906B6"/>
    <w:rsid w:val="0019133A"/>
    <w:rsid w:val="001919D9"/>
    <w:rsid w:val="001925FB"/>
    <w:rsid w:val="00192C46"/>
    <w:rsid w:val="00193020"/>
    <w:rsid w:val="00194378"/>
    <w:rsid w:val="00195339"/>
    <w:rsid w:val="00195994"/>
    <w:rsid w:val="00195DD9"/>
    <w:rsid w:val="001960F4"/>
    <w:rsid w:val="0019670B"/>
    <w:rsid w:val="00196C17"/>
    <w:rsid w:val="00196C48"/>
    <w:rsid w:val="001972C1"/>
    <w:rsid w:val="001A0113"/>
    <w:rsid w:val="001A08B3"/>
    <w:rsid w:val="001A0D31"/>
    <w:rsid w:val="001A10A7"/>
    <w:rsid w:val="001A1F6E"/>
    <w:rsid w:val="001A34BF"/>
    <w:rsid w:val="001A39D0"/>
    <w:rsid w:val="001A3A40"/>
    <w:rsid w:val="001A3E1A"/>
    <w:rsid w:val="001A41BB"/>
    <w:rsid w:val="001A62F8"/>
    <w:rsid w:val="001A6DD0"/>
    <w:rsid w:val="001A709A"/>
    <w:rsid w:val="001A7861"/>
    <w:rsid w:val="001A7B60"/>
    <w:rsid w:val="001A7DF3"/>
    <w:rsid w:val="001B0C74"/>
    <w:rsid w:val="001B2433"/>
    <w:rsid w:val="001B2825"/>
    <w:rsid w:val="001B3994"/>
    <w:rsid w:val="001B40B2"/>
    <w:rsid w:val="001B4949"/>
    <w:rsid w:val="001B52F0"/>
    <w:rsid w:val="001B65A9"/>
    <w:rsid w:val="001B71FC"/>
    <w:rsid w:val="001B7A65"/>
    <w:rsid w:val="001C249D"/>
    <w:rsid w:val="001C24F8"/>
    <w:rsid w:val="001C31F3"/>
    <w:rsid w:val="001C3BAD"/>
    <w:rsid w:val="001C4405"/>
    <w:rsid w:val="001C44F3"/>
    <w:rsid w:val="001C5C2A"/>
    <w:rsid w:val="001C6BC1"/>
    <w:rsid w:val="001C76B8"/>
    <w:rsid w:val="001D1407"/>
    <w:rsid w:val="001D22EC"/>
    <w:rsid w:val="001D29C1"/>
    <w:rsid w:val="001D3C55"/>
    <w:rsid w:val="001D4D0B"/>
    <w:rsid w:val="001D76CD"/>
    <w:rsid w:val="001D7C9F"/>
    <w:rsid w:val="001D7DA2"/>
    <w:rsid w:val="001E0BCF"/>
    <w:rsid w:val="001E0C6E"/>
    <w:rsid w:val="001E1129"/>
    <w:rsid w:val="001E15AE"/>
    <w:rsid w:val="001E1BEE"/>
    <w:rsid w:val="001E3D37"/>
    <w:rsid w:val="001E41F3"/>
    <w:rsid w:val="001E6DB4"/>
    <w:rsid w:val="001E742C"/>
    <w:rsid w:val="001F121A"/>
    <w:rsid w:val="001F1549"/>
    <w:rsid w:val="001F1817"/>
    <w:rsid w:val="001F1ED2"/>
    <w:rsid w:val="001F406A"/>
    <w:rsid w:val="001F4FAB"/>
    <w:rsid w:val="001F52DE"/>
    <w:rsid w:val="001F5864"/>
    <w:rsid w:val="00200173"/>
    <w:rsid w:val="0020019A"/>
    <w:rsid w:val="00200CF3"/>
    <w:rsid w:val="0020107D"/>
    <w:rsid w:val="00201757"/>
    <w:rsid w:val="00201D67"/>
    <w:rsid w:val="00202337"/>
    <w:rsid w:val="002025FD"/>
    <w:rsid w:val="002040A1"/>
    <w:rsid w:val="00204437"/>
    <w:rsid w:val="00204C7E"/>
    <w:rsid w:val="00205361"/>
    <w:rsid w:val="00205944"/>
    <w:rsid w:val="00205DA2"/>
    <w:rsid w:val="00207AAA"/>
    <w:rsid w:val="002102E3"/>
    <w:rsid w:val="002104D0"/>
    <w:rsid w:val="00210A4C"/>
    <w:rsid w:val="00211C64"/>
    <w:rsid w:val="00211F33"/>
    <w:rsid w:val="002124CC"/>
    <w:rsid w:val="00212503"/>
    <w:rsid w:val="00212AF9"/>
    <w:rsid w:val="002141D9"/>
    <w:rsid w:val="00214509"/>
    <w:rsid w:val="00215615"/>
    <w:rsid w:val="00215D50"/>
    <w:rsid w:val="00216489"/>
    <w:rsid w:val="00220349"/>
    <w:rsid w:val="00220405"/>
    <w:rsid w:val="00221C5A"/>
    <w:rsid w:val="00222013"/>
    <w:rsid w:val="00223084"/>
    <w:rsid w:val="00223485"/>
    <w:rsid w:val="002249E0"/>
    <w:rsid w:val="00224D88"/>
    <w:rsid w:val="0022628F"/>
    <w:rsid w:val="002264D8"/>
    <w:rsid w:val="0022762D"/>
    <w:rsid w:val="00230073"/>
    <w:rsid w:val="00230276"/>
    <w:rsid w:val="00231C49"/>
    <w:rsid w:val="00232611"/>
    <w:rsid w:val="00232B70"/>
    <w:rsid w:val="002339FF"/>
    <w:rsid w:val="00233AFC"/>
    <w:rsid w:val="00235000"/>
    <w:rsid w:val="00235BDF"/>
    <w:rsid w:val="002367CB"/>
    <w:rsid w:val="00237559"/>
    <w:rsid w:val="00237EF8"/>
    <w:rsid w:val="002405A4"/>
    <w:rsid w:val="00241A66"/>
    <w:rsid w:val="00241E8A"/>
    <w:rsid w:val="0024200A"/>
    <w:rsid w:val="00242D7F"/>
    <w:rsid w:val="00243010"/>
    <w:rsid w:val="00243BDC"/>
    <w:rsid w:val="00245BFC"/>
    <w:rsid w:val="00245CA4"/>
    <w:rsid w:val="00246329"/>
    <w:rsid w:val="00246D3D"/>
    <w:rsid w:val="00246F69"/>
    <w:rsid w:val="0024707C"/>
    <w:rsid w:val="00247C72"/>
    <w:rsid w:val="002503D3"/>
    <w:rsid w:val="00251639"/>
    <w:rsid w:val="00253329"/>
    <w:rsid w:val="00254D56"/>
    <w:rsid w:val="00254EDA"/>
    <w:rsid w:val="002563B1"/>
    <w:rsid w:val="00256480"/>
    <w:rsid w:val="002564C6"/>
    <w:rsid w:val="0025679F"/>
    <w:rsid w:val="0026004D"/>
    <w:rsid w:val="002607CD"/>
    <w:rsid w:val="00260C7D"/>
    <w:rsid w:val="002617E2"/>
    <w:rsid w:val="00261DF2"/>
    <w:rsid w:val="002626E6"/>
    <w:rsid w:val="0026339A"/>
    <w:rsid w:val="00263668"/>
    <w:rsid w:val="00264080"/>
    <w:rsid w:val="002640DD"/>
    <w:rsid w:val="00264A3B"/>
    <w:rsid w:val="00266119"/>
    <w:rsid w:val="0026715F"/>
    <w:rsid w:val="0026741D"/>
    <w:rsid w:val="00270080"/>
    <w:rsid w:val="002725D4"/>
    <w:rsid w:val="00273E8B"/>
    <w:rsid w:val="00274398"/>
    <w:rsid w:val="002745D4"/>
    <w:rsid w:val="00274776"/>
    <w:rsid w:val="00274A2D"/>
    <w:rsid w:val="00275D12"/>
    <w:rsid w:val="00275E53"/>
    <w:rsid w:val="00276787"/>
    <w:rsid w:val="00280375"/>
    <w:rsid w:val="00280E08"/>
    <w:rsid w:val="00281651"/>
    <w:rsid w:val="002839A6"/>
    <w:rsid w:val="00284863"/>
    <w:rsid w:val="00284FEB"/>
    <w:rsid w:val="002856E9"/>
    <w:rsid w:val="002860C4"/>
    <w:rsid w:val="00286591"/>
    <w:rsid w:val="00286D57"/>
    <w:rsid w:val="00286D8C"/>
    <w:rsid w:val="00287D61"/>
    <w:rsid w:val="002901A3"/>
    <w:rsid w:val="00290566"/>
    <w:rsid w:val="0029157F"/>
    <w:rsid w:val="00292D35"/>
    <w:rsid w:val="00293A78"/>
    <w:rsid w:val="002940D8"/>
    <w:rsid w:val="0029466D"/>
    <w:rsid w:val="002949C5"/>
    <w:rsid w:val="002954BB"/>
    <w:rsid w:val="00295744"/>
    <w:rsid w:val="00296865"/>
    <w:rsid w:val="002977CB"/>
    <w:rsid w:val="002A0A67"/>
    <w:rsid w:val="002A29B2"/>
    <w:rsid w:val="002A3532"/>
    <w:rsid w:val="002A3654"/>
    <w:rsid w:val="002A3658"/>
    <w:rsid w:val="002A4DCB"/>
    <w:rsid w:val="002A6222"/>
    <w:rsid w:val="002A7EBA"/>
    <w:rsid w:val="002A7F3A"/>
    <w:rsid w:val="002B0756"/>
    <w:rsid w:val="002B0F56"/>
    <w:rsid w:val="002B1324"/>
    <w:rsid w:val="002B14D3"/>
    <w:rsid w:val="002B159B"/>
    <w:rsid w:val="002B2CFA"/>
    <w:rsid w:val="002B3D95"/>
    <w:rsid w:val="002B42D8"/>
    <w:rsid w:val="002B4D7F"/>
    <w:rsid w:val="002B4E18"/>
    <w:rsid w:val="002B506F"/>
    <w:rsid w:val="002B5741"/>
    <w:rsid w:val="002B5757"/>
    <w:rsid w:val="002B66CE"/>
    <w:rsid w:val="002C04C7"/>
    <w:rsid w:val="002C0A93"/>
    <w:rsid w:val="002C0F4A"/>
    <w:rsid w:val="002C113D"/>
    <w:rsid w:val="002C1216"/>
    <w:rsid w:val="002C2496"/>
    <w:rsid w:val="002C2E46"/>
    <w:rsid w:val="002C77CD"/>
    <w:rsid w:val="002C7E01"/>
    <w:rsid w:val="002D16DD"/>
    <w:rsid w:val="002D1762"/>
    <w:rsid w:val="002D2960"/>
    <w:rsid w:val="002D41DC"/>
    <w:rsid w:val="002D4E4F"/>
    <w:rsid w:val="002D5490"/>
    <w:rsid w:val="002D607D"/>
    <w:rsid w:val="002D6A77"/>
    <w:rsid w:val="002D766F"/>
    <w:rsid w:val="002D7C70"/>
    <w:rsid w:val="002E008A"/>
    <w:rsid w:val="002E008B"/>
    <w:rsid w:val="002E0899"/>
    <w:rsid w:val="002E137B"/>
    <w:rsid w:val="002E2700"/>
    <w:rsid w:val="002E3F2A"/>
    <w:rsid w:val="002E43C2"/>
    <w:rsid w:val="002E5D89"/>
    <w:rsid w:val="002E69D0"/>
    <w:rsid w:val="002E6CD4"/>
    <w:rsid w:val="002F029B"/>
    <w:rsid w:val="002F2F6A"/>
    <w:rsid w:val="002F3664"/>
    <w:rsid w:val="002F3F5B"/>
    <w:rsid w:val="002F4354"/>
    <w:rsid w:val="002F45F1"/>
    <w:rsid w:val="002F48D2"/>
    <w:rsid w:val="002F53B6"/>
    <w:rsid w:val="002F7D40"/>
    <w:rsid w:val="00300465"/>
    <w:rsid w:val="00300A37"/>
    <w:rsid w:val="00300FAB"/>
    <w:rsid w:val="00301663"/>
    <w:rsid w:val="00301A2E"/>
    <w:rsid w:val="0030314C"/>
    <w:rsid w:val="003048CC"/>
    <w:rsid w:val="00305409"/>
    <w:rsid w:val="00305EC4"/>
    <w:rsid w:val="003068A6"/>
    <w:rsid w:val="00307CD1"/>
    <w:rsid w:val="00310217"/>
    <w:rsid w:val="0031061D"/>
    <w:rsid w:val="003108AC"/>
    <w:rsid w:val="0031156E"/>
    <w:rsid w:val="00311DF7"/>
    <w:rsid w:val="00312DE9"/>
    <w:rsid w:val="00317A71"/>
    <w:rsid w:val="003216F1"/>
    <w:rsid w:val="00321725"/>
    <w:rsid w:val="00321AA5"/>
    <w:rsid w:val="00322D46"/>
    <w:rsid w:val="00322EFF"/>
    <w:rsid w:val="00323AC8"/>
    <w:rsid w:val="003246FB"/>
    <w:rsid w:val="003248B5"/>
    <w:rsid w:val="00325F40"/>
    <w:rsid w:val="003266E7"/>
    <w:rsid w:val="003304A9"/>
    <w:rsid w:val="0033116F"/>
    <w:rsid w:val="0033187A"/>
    <w:rsid w:val="003320BA"/>
    <w:rsid w:val="003328F3"/>
    <w:rsid w:val="0033294A"/>
    <w:rsid w:val="00334295"/>
    <w:rsid w:val="003343EB"/>
    <w:rsid w:val="003377F0"/>
    <w:rsid w:val="00340413"/>
    <w:rsid w:val="003413B5"/>
    <w:rsid w:val="00341F6F"/>
    <w:rsid w:val="00342CBD"/>
    <w:rsid w:val="00342D98"/>
    <w:rsid w:val="0034341E"/>
    <w:rsid w:val="00343CD7"/>
    <w:rsid w:val="003448A4"/>
    <w:rsid w:val="00345383"/>
    <w:rsid w:val="003454EA"/>
    <w:rsid w:val="00346D77"/>
    <w:rsid w:val="00347AC6"/>
    <w:rsid w:val="00350A47"/>
    <w:rsid w:val="00350C3D"/>
    <w:rsid w:val="00351C67"/>
    <w:rsid w:val="003533D5"/>
    <w:rsid w:val="003539A5"/>
    <w:rsid w:val="00354E1E"/>
    <w:rsid w:val="003556DC"/>
    <w:rsid w:val="00355C6B"/>
    <w:rsid w:val="003569DF"/>
    <w:rsid w:val="003573A5"/>
    <w:rsid w:val="003575E5"/>
    <w:rsid w:val="003578D2"/>
    <w:rsid w:val="00357B00"/>
    <w:rsid w:val="00357D29"/>
    <w:rsid w:val="003609EF"/>
    <w:rsid w:val="003614D1"/>
    <w:rsid w:val="0036231A"/>
    <w:rsid w:val="00363861"/>
    <w:rsid w:val="00363EC0"/>
    <w:rsid w:val="0036418A"/>
    <w:rsid w:val="0036509E"/>
    <w:rsid w:val="003658C3"/>
    <w:rsid w:val="00366950"/>
    <w:rsid w:val="00366971"/>
    <w:rsid w:val="00367D9B"/>
    <w:rsid w:val="00370456"/>
    <w:rsid w:val="00370568"/>
    <w:rsid w:val="00370FAB"/>
    <w:rsid w:val="00371199"/>
    <w:rsid w:val="003715FE"/>
    <w:rsid w:val="00372D2B"/>
    <w:rsid w:val="00374DD4"/>
    <w:rsid w:val="00375B55"/>
    <w:rsid w:val="00375BB0"/>
    <w:rsid w:val="003764EC"/>
    <w:rsid w:val="0037699A"/>
    <w:rsid w:val="0038028D"/>
    <w:rsid w:val="0038036C"/>
    <w:rsid w:val="003806A7"/>
    <w:rsid w:val="00381A73"/>
    <w:rsid w:val="00381FC2"/>
    <w:rsid w:val="00383C3D"/>
    <w:rsid w:val="003858C9"/>
    <w:rsid w:val="00386B54"/>
    <w:rsid w:val="0038743F"/>
    <w:rsid w:val="00387792"/>
    <w:rsid w:val="00387CFD"/>
    <w:rsid w:val="003904E3"/>
    <w:rsid w:val="003926A3"/>
    <w:rsid w:val="00392C80"/>
    <w:rsid w:val="00393BCA"/>
    <w:rsid w:val="00394C1A"/>
    <w:rsid w:val="00394D9E"/>
    <w:rsid w:val="00394DFF"/>
    <w:rsid w:val="0039698E"/>
    <w:rsid w:val="00396A3F"/>
    <w:rsid w:val="00396B87"/>
    <w:rsid w:val="003A0D19"/>
    <w:rsid w:val="003A17EE"/>
    <w:rsid w:val="003A216B"/>
    <w:rsid w:val="003A2F96"/>
    <w:rsid w:val="003A35E1"/>
    <w:rsid w:val="003A399A"/>
    <w:rsid w:val="003A688D"/>
    <w:rsid w:val="003A688F"/>
    <w:rsid w:val="003A6911"/>
    <w:rsid w:val="003A6C80"/>
    <w:rsid w:val="003A6DD8"/>
    <w:rsid w:val="003A705A"/>
    <w:rsid w:val="003A75F5"/>
    <w:rsid w:val="003A7F68"/>
    <w:rsid w:val="003B0247"/>
    <w:rsid w:val="003B0474"/>
    <w:rsid w:val="003B083D"/>
    <w:rsid w:val="003B0DCE"/>
    <w:rsid w:val="003B0E73"/>
    <w:rsid w:val="003B1970"/>
    <w:rsid w:val="003B415A"/>
    <w:rsid w:val="003B4C67"/>
    <w:rsid w:val="003B4E84"/>
    <w:rsid w:val="003B53C2"/>
    <w:rsid w:val="003B5441"/>
    <w:rsid w:val="003B5F64"/>
    <w:rsid w:val="003B6514"/>
    <w:rsid w:val="003B79C8"/>
    <w:rsid w:val="003C028D"/>
    <w:rsid w:val="003C12B8"/>
    <w:rsid w:val="003C1478"/>
    <w:rsid w:val="003C2766"/>
    <w:rsid w:val="003C2940"/>
    <w:rsid w:val="003C3F82"/>
    <w:rsid w:val="003C4639"/>
    <w:rsid w:val="003C4691"/>
    <w:rsid w:val="003C4C45"/>
    <w:rsid w:val="003C4FCA"/>
    <w:rsid w:val="003C526F"/>
    <w:rsid w:val="003C56AE"/>
    <w:rsid w:val="003C5800"/>
    <w:rsid w:val="003C6AD0"/>
    <w:rsid w:val="003C6BF2"/>
    <w:rsid w:val="003D08DB"/>
    <w:rsid w:val="003D0C52"/>
    <w:rsid w:val="003D1092"/>
    <w:rsid w:val="003D1466"/>
    <w:rsid w:val="003D2E26"/>
    <w:rsid w:val="003D4228"/>
    <w:rsid w:val="003D48A3"/>
    <w:rsid w:val="003D49F9"/>
    <w:rsid w:val="003D5051"/>
    <w:rsid w:val="003D5C48"/>
    <w:rsid w:val="003D65E8"/>
    <w:rsid w:val="003D6AF6"/>
    <w:rsid w:val="003D6BC5"/>
    <w:rsid w:val="003E0DD2"/>
    <w:rsid w:val="003E149A"/>
    <w:rsid w:val="003E1A36"/>
    <w:rsid w:val="003E300A"/>
    <w:rsid w:val="003E3232"/>
    <w:rsid w:val="003E33B8"/>
    <w:rsid w:val="003E51C2"/>
    <w:rsid w:val="003E7365"/>
    <w:rsid w:val="003E74A0"/>
    <w:rsid w:val="003F055F"/>
    <w:rsid w:val="003F0FA2"/>
    <w:rsid w:val="003F10F0"/>
    <w:rsid w:val="003F20A4"/>
    <w:rsid w:val="003F24DC"/>
    <w:rsid w:val="003F253A"/>
    <w:rsid w:val="003F3287"/>
    <w:rsid w:val="003F4BEA"/>
    <w:rsid w:val="003F567F"/>
    <w:rsid w:val="003F60BD"/>
    <w:rsid w:val="003F6159"/>
    <w:rsid w:val="003F65DF"/>
    <w:rsid w:val="003F6B3D"/>
    <w:rsid w:val="003F74BE"/>
    <w:rsid w:val="003F7CD1"/>
    <w:rsid w:val="004013ED"/>
    <w:rsid w:val="0040172D"/>
    <w:rsid w:val="00401946"/>
    <w:rsid w:val="00401F47"/>
    <w:rsid w:val="0040281C"/>
    <w:rsid w:val="004036AE"/>
    <w:rsid w:val="00403D21"/>
    <w:rsid w:val="00403DA1"/>
    <w:rsid w:val="00404F37"/>
    <w:rsid w:val="004055BB"/>
    <w:rsid w:val="00405FCE"/>
    <w:rsid w:val="0041033B"/>
    <w:rsid w:val="00410371"/>
    <w:rsid w:val="00411482"/>
    <w:rsid w:val="0041182D"/>
    <w:rsid w:val="00411BE5"/>
    <w:rsid w:val="00411E65"/>
    <w:rsid w:val="00412379"/>
    <w:rsid w:val="004129A3"/>
    <w:rsid w:val="00413ACA"/>
    <w:rsid w:val="00413E33"/>
    <w:rsid w:val="0041471B"/>
    <w:rsid w:val="004152D5"/>
    <w:rsid w:val="004153A1"/>
    <w:rsid w:val="00415491"/>
    <w:rsid w:val="00416ABF"/>
    <w:rsid w:val="00416E09"/>
    <w:rsid w:val="00416FA7"/>
    <w:rsid w:val="004171DA"/>
    <w:rsid w:val="004174B7"/>
    <w:rsid w:val="00417C34"/>
    <w:rsid w:val="00422B30"/>
    <w:rsid w:val="0042378D"/>
    <w:rsid w:val="0042427E"/>
    <w:rsid w:val="004242F1"/>
    <w:rsid w:val="0042625D"/>
    <w:rsid w:val="004269DC"/>
    <w:rsid w:val="00426FCD"/>
    <w:rsid w:val="00431186"/>
    <w:rsid w:val="0043163D"/>
    <w:rsid w:val="0043184C"/>
    <w:rsid w:val="00433603"/>
    <w:rsid w:val="00433730"/>
    <w:rsid w:val="0043576E"/>
    <w:rsid w:val="00435B12"/>
    <w:rsid w:val="00436A3E"/>
    <w:rsid w:val="00440D0A"/>
    <w:rsid w:val="00440F27"/>
    <w:rsid w:val="0044348F"/>
    <w:rsid w:val="00443ECE"/>
    <w:rsid w:val="00444377"/>
    <w:rsid w:val="00445B34"/>
    <w:rsid w:val="00446488"/>
    <w:rsid w:val="0044735D"/>
    <w:rsid w:val="00450CF1"/>
    <w:rsid w:val="0045263E"/>
    <w:rsid w:val="00453E2E"/>
    <w:rsid w:val="004544ED"/>
    <w:rsid w:val="00454BAB"/>
    <w:rsid w:val="00454EBB"/>
    <w:rsid w:val="004552BE"/>
    <w:rsid w:val="00455718"/>
    <w:rsid w:val="00455951"/>
    <w:rsid w:val="004567CC"/>
    <w:rsid w:val="00457907"/>
    <w:rsid w:val="00460239"/>
    <w:rsid w:val="004603D2"/>
    <w:rsid w:val="004607A2"/>
    <w:rsid w:val="00461008"/>
    <w:rsid w:val="00461F12"/>
    <w:rsid w:val="004623C2"/>
    <w:rsid w:val="004635E5"/>
    <w:rsid w:val="004642B2"/>
    <w:rsid w:val="00467921"/>
    <w:rsid w:val="00471065"/>
    <w:rsid w:val="004717EA"/>
    <w:rsid w:val="00471D69"/>
    <w:rsid w:val="00473D94"/>
    <w:rsid w:val="004745E7"/>
    <w:rsid w:val="0047488D"/>
    <w:rsid w:val="00474A64"/>
    <w:rsid w:val="004757E9"/>
    <w:rsid w:val="004760B0"/>
    <w:rsid w:val="00476A25"/>
    <w:rsid w:val="00477734"/>
    <w:rsid w:val="00477DCB"/>
    <w:rsid w:val="00477F3F"/>
    <w:rsid w:val="004801BC"/>
    <w:rsid w:val="00480473"/>
    <w:rsid w:val="00480835"/>
    <w:rsid w:val="00480B98"/>
    <w:rsid w:val="00482B43"/>
    <w:rsid w:val="00482C35"/>
    <w:rsid w:val="00483F13"/>
    <w:rsid w:val="00483F54"/>
    <w:rsid w:val="0048412C"/>
    <w:rsid w:val="004845DE"/>
    <w:rsid w:val="00484D1C"/>
    <w:rsid w:val="00485646"/>
    <w:rsid w:val="004870C5"/>
    <w:rsid w:val="004906E6"/>
    <w:rsid w:val="0049101E"/>
    <w:rsid w:val="00494265"/>
    <w:rsid w:val="00494AD9"/>
    <w:rsid w:val="00495060"/>
    <w:rsid w:val="00495E46"/>
    <w:rsid w:val="00496C8F"/>
    <w:rsid w:val="0049728D"/>
    <w:rsid w:val="004976F0"/>
    <w:rsid w:val="004A03D7"/>
    <w:rsid w:val="004A0850"/>
    <w:rsid w:val="004A1CE5"/>
    <w:rsid w:val="004A1E6D"/>
    <w:rsid w:val="004A2983"/>
    <w:rsid w:val="004A2AED"/>
    <w:rsid w:val="004A39FF"/>
    <w:rsid w:val="004A428B"/>
    <w:rsid w:val="004A429B"/>
    <w:rsid w:val="004A533C"/>
    <w:rsid w:val="004A5765"/>
    <w:rsid w:val="004A60F7"/>
    <w:rsid w:val="004A66D3"/>
    <w:rsid w:val="004A794F"/>
    <w:rsid w:val="004B01A5"/>
    <w:rsid w:val="004B0364"/>
    <w:rsid w:val="004B0912"/>
    <w:rsid w:val="004B0F62"/>
    <w:rsid w:val="004B1493"/>
    <w:rsid w:val="004B19F8"/>
    <w:rsid w:val="004B1ACD"/>
    <w:rsid w:val="004B2C2D"/>
    <w:rsid w:val="004B31CC"/>
    <w:rsid w:val="004B351D"/>
    <w:rsid w:val="004B38C2"/>
    <w:rsid w:val="004B418F"/>
    <w:rsid w:val="004B526E"/>
    <w:rsid w:val="004B6766"/>
    <w:rsid w:val="004B6F01"/>
    <w:rsid w:val="004B7016"/>
    <w:rsid w:val="004B720D"/>
    <w:rsid w:val="004B73D1"/>
    <w:rsid w:val="004B75B7"/>
    <w:rsid w:val="004B76F6"/>
    <w:rsid w:val="004B7B95"/>
    <w:rsid w:val="004C083C"/>
    <w:rsid w:val="004C0BE8"/>
    <w:rsid w:val="004C29A3"/>
    <w:rsid w:val="004C31F2"/>
    <w:rsid w:val="004C441C"/>
    <w:rsid w:val="004C5606"/>
    <w:rsid w:val="004C56A7"/>
    <w:rsid w:val="004C57E4"/>
    <w:rsid w:val="004C5DAE"/>
    <w:rsid w:val="004C60C0"/>
    <w:rsid w:val="004C6200"/>
    <w:rsid w:val="004C6530"/>
    <w:rsid w:val="004C7B36"/>
    <w:rsid w:val="004C7D70"/>
    <w:rsid w:val="004D0A11"/>
    <w:rsid w:val="004D0D5A"/>
    <w:rsid w:val="004D336B"/>
    <w:rsid w:val="004D455F"/>
    <w:rsid w:val="004D4A95"/>
    <w:rsid w:val="004D5164"/>
    <w:rsid w:val="004D575F"/>
    <w:rsid w:val="004D57D7"/>
    <w:rsid w:val="004D5927"/>
    <w:rsid w:val="004D746E"/>
    <w:rsid w:val="004D751D"/>
    <w:rsid w:val="004E025F"/>
    <w:rsid w:val="004E0535"/>
    <w:rsid w:val="004E1D18"/>
    <w:rsid w:val="004E348B"/>
    <w:rsid w:val="004E3C15"/>
    <w:rsid w:val="004E50C6"/>
    <w:rsid w:val="004F0155"/>
    <w:rsid w:val="004F0977"/>
    <w:rsid w:val="004F1AD2"/>
    <w:rsid w:val="004F24BD"/>
    <w:rsid w:val="004F28DC"/>
    <w:rsid w:val="004F29F6"/>
    <w:rsid w:val="004F2BA3"/>
    <w:rsid w:val="004F36AE"/>
    <w:rsid w:val="004F4319"/>
    <w:rsid w:val="004F57CD"/>
    <w:rsid w:val="004F5949"/>
    <w:rsid w:val="004F5BE9"/>
    <w:rsid w:val="004F5E1D"/>
    <w:rsid w:val="004F613B"/>
    <w:rsid w:val="004F6175"/>
    <w:rsid w:val="004F619D"/>
    <w:rsid w:val="004F6267"/>
    <w:rsid w:val="004F661B"/>
    <w:rsid w:val="004F72F6"/>
    <w:rsid w:val="00503097"/>
    <w:rsid w:val="00503C1B"/>
    <w:rsid w:val="005045C7"/>
    <w:rsid w:val="005046A6"/>
    <w:rsid w:val="0050517D"/>
    <w:rsid w:val="00505A85"/>
    <w:rsid w:val="00505EAE"/>
    <w:rsid w:val="00506826"/>
    <w:rsid w:val="0050797D"/>
    <w:rsid w:val="005105E0"/>
    <w:rsid w:val="005114F3"/>
    <w:rsid w:val="00511692"/>
    <w:rsid w:val="0051196A"/>
    <w:rsid w:val="00512160"/>
    <w:rsid w:val="005132D3"/>
    <w:rsid w:val="005135A1"/>
    <w:rsid w:val="005140BD"/>
    <w:rsid w:val="0051446F"/>
    <w:rsid w:val="0051580D"/>
    <w:rsid w:val="00515CAB"/>
    <w:rsid w:val="005161C7"/>
    <w:rsid w:val="00520DB4"/>
    <w:rsid w:val="00521482"/>
    <w:rsid w:val="0052213F"/>
    <w:rsid w:val="005223D8"/>
    <w:rsid w:val="0052292C"/>
    <w:rsid w:val="00522B51"/>
    <w:rsid w:val="00522CFD"/>
    <w:rsid w:val="00523336"/>
    <w:rsid w:val="005255AE"/>
    <w:rsid w:val="005262E4"/>
    <w:rsid w:val="00526932"/>
    <w:rsid w:val="00526E71"/>
    <w:rsid w:val="00526EF6"/>
    <w:rsid w:val="005279F5"/>
    <w:rsid w:val="005310CB"/>
    <w:rsid w:val="005311EC"/>
    <w:rsid w:val="0053160A"/>
    <w:rsid w:val="0053283F"/>
    <w:rsid w:val="00532891"/>
    <w:rsid w:val="00532EAB"/>
    <w:rsid w:val="00533927"/>
    <w:rsid w:val="00534968"/>
    <w:rsid w:val="0053550D"/>
    <w:rsid w:val="005371B9"/>
    <w:rsid w:val="00537987"/>
    <w:rsid w:val="0054198B"/>
    <w:rsid w:val="00542353"/>
    <w:rsid w:val="005424E1"/>
    <w:rsid w:val="00544788"/>
    <w:rsid w:val="00544C56"/>
    <w:rsid w:val="00546044"/>
    <w:rsid w:val="005463DD"/>
    <w:rsid w:val="00547111"/>
    <w:rsid w:val="00547519"/>
    <w:rsid w:val="00547665"/>
    <w:rsid w:val="00547DAC"/>
    <w:rsid w:val="00550364"/>
    <w:rsid w:val="00550D1E"/>
    <w:rsid w:val="00550D59"/>
    <w:rsid w:val="00550FD7"/>
    <w:rsid w:val="00552878"/>
    <w:rsid w:val="00552E85"/>
    <w:rsid w:val="00553886"/>
    <w:rsid w:val="005549F0"/>
    <w:rsid w:val="00554E43"/>
    <w:rsid w:val="00554F8C"/>
    <w:rsid w:val="00557BF6"/>
    <w:rsid w:val="0056128B"/>
    <w:rsid w:val="005613E0"/>
    <w:rsid w:val="00561695"/>
    <w:rsid w:val="0056378D"/>
    <w:rsid w:val="00564EDF"/>
    <w:rsid w:val="0056673A"/>
    <w:rsid w:val="00566F6F"/>
    <w:rsid w:val="005672CB"/>
    <w:rsid w:val="0057089C"/>
    <w:rsid w:val="00570DF6"/>
    <w:rsid w:val="0057254B"/>
    <w:rsid w:val="00572AF5"/>
    <w:rsid w:val="00572D66"/>
    <w:rsid w:val="00572D6C"/>
    <w:rsid w:val="00573121"/>
    <w:rsid w:val="00574954"/>
    <w:rsid w:val="005767B2"/>
    <w:rsid w:val="00580A43"/>
    <w:rsid w:val="00580EF6"/>
    <w:rsid w:val="005813EC"/>
    <w:rsid w:val="00581ECE"/>
    <w:rsid w:val="0058240F"/>
    <w:rsid w:val="00582A39"/>
    <w:rsid w:val="005830A7"/>
    <w:rsid w:val="00583FEE"/>
    <w:rsid w:val="00584960"/>
    <w:rsid w:val="005855D1"/>
    <w:rsid w:val="00586E2E"/>
    <w:rsid w:val="00587F6A"/>
    <w:rsid w:val="005912FE"/>
    <w:rsid w:val="00592D74"/>
    <w:rsid w:val="0059301A"/>
    <w:rsid w:val="00593B30"/>
    <w:rsid w:val="005945D5"/>
    <w:rsid w:val="005948BA"/>
    <w:rsid w:val="00596753"/>
    <w:rsid w:val="005970EE"/>
    <w:rsid w:val="00597A85"/>
    <w:rsid w:val="005A149E"/>
    <w:rsid w:val="005A2D63"/>
    <w:rsid w:val="005A31A0"/>
    <w:rsid w:val="005A4C6C"/>
    <w:rsid w:val="005A5094"/>
    <w:rsid w:val="005A5C61"/>
    <w:rsid w:val="005A61EB"/>
    <w:rsid w:val="005A6679"/>
    <w:rsid w:val="005A74BD"/>
    <w:rsid w:val="005A74DF"/>
    <w:rsid w:val="005B1170"/>
    <w:rsid w:val="005B1FCC"/>
    <w:rsid w:val="005B2C3E"/>
    <w:rsid w:val="005B3086"/>
    <w:rsid w:val="005B32EC"/>
    <w:rsid w:val="005B3792"/>
    <w:rsid w:val="005B4127"/>
    <w:rsid w:val="005B62B9"/>
    <w:rsid w:val="005B6F43"/>
    <w:rsid w:val="005B7AC3"/>
    <w:rsid w:val="005C01AA"/>
    <w:rsid w:val="005C0252"/>
    <w:rsid w:val="005C0385"/>
    <w:rsid w:val="005C0ACB"/>
    <w:rsid w:val="005C2245"/>
    <w:rsid w:val="005C2D20"/>
    <w:rsid w:val="005C3595"/>
    <w:rsid w:val="005C3EAB"/>
    <w:rsid w:val="005C4B24"/>
    <w:rsid w:val="005C4D52"/>
    <w:rsid w:val="005C60FD"/>
    <w:rsid w:val="005C6479"/>
    <w:rsid w:val="005C68F5"/>
    <w:rsid w:val="005C7369"/>
    <w:rsid w:val="005C74D2"/>
    <w:rsid w:val="005D07BE"/>
    <w:rsid w:val="005D0B3C"/>
    <w:rsid w:val="005D27CA"/>
    <w:rsid w:val="005D2AB2"/>
    <w:rsid w:val="005D2B14"/>
    <w:rsid w:val="005D30BB"/>
    <w:rsid w:val="005D3787"/>
    <w:rsid w:val="005D4396"/>
    <w:rsid w:val="005D476E"/>
    <w:rsid w:val="005D5EBD"/>
    <w:rsid w:val="005D6478"/>
    <w:rsid w:val="005D786B"/>
    <w:rsid w:val="005E04FA"/>
    <w:rsid w:val="005E156D"/>
    <w:rsid w:val="005E18C6"/>
    <w:rsid w:val="005E1F0C"/>
    <w:rsid w:val="005E27C4"/>
    <w:rsid w:val="005E2C44"/>
    <w:rsid w:val="005E318A"/>
    <w:rsid w:val="005E391E"/>
    <w:rsid w:val="005E3C50"/>
    <w:rsid w:val="005E3CF2"/>
    <w:rsid w:val="005E42FB"/>
    <w:rsid w:val="005E4D0A"/>
    <w:rsid w:val="005E6474"/>
    <w:rsid w:val="005E6533"/>
    <w:rsid w:val="005E7715"/>
    <w:rsid w:val="005E7BC2"/>
    <w:rsid w:val="005F020D"/>
    <w:rsid w:val="005F1205"/>
    <w:rsid w:val="005F124F"/>
    <w:rsid w:val="005F12D6"/>
    <w:rsid w:val="005F14FF"/>
    <w:rsid w:val="005F2130"/>
    <w:rsid w:val="005F2216"/>
    <w:rsid w:val="005F391D"/>
    <w:rsid w:val="005F58A0"/>
    <w:rsid w:val="005F5CEE"/>
    <w:rsid w:val="005F7408"/>
    <w:rsid w:val="005F740E"/>
    <w:rsid w:val="005F7FD2"/>
    <w:rsid w:val="005F7FF7"/>
    <w:rsid w:val="006003A2"/>
    <w:rsid w:val="00600458"/>
    <w:rsid w:val="006006C1"/>
    <w:rsid w:val="00601153"/>
    <w:rsid w:val="00610C5B"/>
    <w:rsid w:val="00613A2E"/>
    <w:rsid w:val="00613BB7"/>
    <w:rsid w:val="00613D6B"/>
    <w:rsid w:val="00614139"/>
    <w:rsid w:val="006149E4"/>
    <w:rsid w:val="00615906"/>
    <w:rsid w:val="00616335"/>
    <w:rsid w:val="006164BF"/>
    <w:rsid w:val="00616B5C"/>
    <w:rsid w:val="0061777C"/>
    <w:rsid w:val="00617D68"/>
    <w:rsid w:val="00617DD7"/>
    <w:rsid w:val="00617E9F"/>
    <w:rsid w:val="00620F69"/>
    <w:rsid w:val="00621188"/>
    <w:rsid w:val="006225EC"/>
    <w:rsid w:val="0062378A"/>
    <w:rsid w:val="00623A14"/>
    <w:rsid w:val="00623E1A"/>
    <w:rsid w:val="00623E21"/>
    <w:rsid w:val="0062527B"/>
    <w:rsid w:val="006257ED"/>
    <w:rsid w:val="00625935"/>
    <w:rsid w:val="00626105"/>
    <w:rsid w:val="00626779"/>
    <w:rsid w:val="00626811"/>
    <w:rsid w:val="006270A9"/>
    <w:rsid w:val="006277D6"/>
    <w:rsid w:val="006316B2"/>
    <w:rsid w:val="00634244"/>
    <w:rsid w:val="006349A1"/>
    <w:rsid w:val="006357A5"/>
    <w:rsid w:val="00637DB3"/>
    <w:rsid w:val="0064052A"/>
    <w:rsid w:val="006409C1"/>
    <w:rsid w:val="00640FBC"/>
    <w:rsid w:val="0064139A"/>
    <w:rsid w:val="006416F0"/>
    <w:rsid w:val="00642CCB"/>
    <w:rsid w:val="00643526"/>
    <w:rsid w:val="00643A7D"/>
    <w:rsid w:val="00644586"/>
    <w:rsid w:val="0064539E"/>
    <w:rsid w:val="00647FBD"/>
    <w:rsid w:val="0065076E"/>
    <w:rsid w:val="00652A36"/>
    <w:rsid w:val="00652D2F"/>
    <w:rsid w:val="0065364E"/>
    <w:rsid w:val="006537B5"/>
    <w:rsid w:val="00654D81"/>
    <w:rsid w:val="0065538B"/>
    <w:rsid w:val="0065647F"/>
    <w:rsid w:val="0065656E"/>
    <w:rsid w:val="006566DC"/>
    <w:rsid w:val="00656B71"/>
    <w:rsid w:val="00656EAF"/>
    <w:rsid w:val="00657B30"/>
    <w:rsid w:val="0066034F"/>
    <w:rsid w:val="00661976"/>
    <w:rsid w:val="00661E2C"/>
    <w:rsid w:val="00663542"/>
    <w:rsid w:val="00663B18"/>
    <w:rsid w:val="00663E63"/>
    <w:rsid w:val="00664735"/>
    <w:rsid w:val="00664A85"/>
    <w:rsid w:val="00665026"/>
    <w:rsid w:val="006656C2"/>
    <w:rsid w:val="00665E27"/>
    <w:rsid w:val="0066679E"/>
    <w:rsid w:val="00667016"/>
    <w:rsid w:val="0066741D"/>
    <w:rsid w:val="00667F32"/>
    <w:rsid w:val="00670049"/>
    <w:rsid w:val="0067057F"/>
    <w:rsid w:val="00671372"/>
    <w:rsid w:val="006714DC"/>
    <w:rsid w:val="00672571"/>
    <w:rsid w:val="006726D2"/>
    <w:rsid w:val="006735AF"/>
    <w:rsid w:val="0067414F"/>
    <w:rsid w:val="00674725"/>
    <w:rsid w:val="00674BA8"/>
    <w:rsid w:val="0067573F"/>
    <w:rsid w:val="00676A70"/>
    <w:rsid w:val="00676F10"/>
    <w:rsid w:val="00677CDE"/>
    <w:rsid w:val="00680042"/>
    <w:rsid w:val="006835C7"/>
    <w:rsid w:val="0068444E"/>
    <w:rsid w:val="00690679"/>
    <w:rsid w:val="00691021"/>
    <w:rsid w:val="006939C7"/>
    <w:rsid w:val="00693E69"/>
    <w:rsid w:val="006945E1"/>
    <w:rsid w:val="00694F50"/>
    <w:rsid w:val="00695808"/>
    <w:rsid w:val="00695F67"/>
    <w:rsid w:val="00696432"/>
    <w:rsid w:val="00697EC8"/>
    <w:rsid w:val="00697F8B"/>
    <w:rsid w:val="006A1178"/>
    <w:rsid w:val="006A1A7B"/>
    <w:rsid w:val="006A2209"/>
    <w:rsid w:val="006A26C2"/>
    <w:rsid w:val="006A42DF"/>
    <w:rsid w:val="006A4D9A"/>
    <w:rsid w:val="006A5853"/>
    <w:rsid w:val="006A5FB4"/>
    <w:rsid w:val="006A6982"/>
    <w:rsid w:val="006A737E"/>
    <w:rsid w:val="006A75B3"/>
    <w:rsid w:val="006A76D6"/>
    <w:rsid w:val="006A7CCE"/>
    <w:rsid w:val="006B0A3B"/>
    <w:rsid w:val="006B2762"/>
    <w:rsid w:val="006B2A14"/>
    <w:rsid w:val="006B2F5F"/>
    <w:rsid w:val="006B344B"/>
    <w:rsid w:val="006B427D"/>
    <w:rsid w:val="006B46FB"/>
    <w:rsid w:val="006B55A1"/>
    <w:rsid w:val="006B5664"/>
    <w:rsid w:val="006B61CA"/>
    <w:rsid w:val="006B6299"/>
    <w:rsid w:val="006B721E"/>
    <w:rsid w:val="006B7B2F"/>
    <w:rsid w:val="006C04A1"/>
    <w:rsid w:val="006C061B"/>
    <w:rsid w:val="006C0FBE"/>
    <w:rsid w:val="006C114A"/>
    <w:rsid w:val="006C214F"/>
    <w:rsid w:val="006C29EF"/>
    <w:rsid w:val="006C2A6F"/>
    <w:rsid w:val="006C34B3"/>
    <w:rsid w:val="006C3D37"/>
    <w:rsid w:val="006C50BB"/>
    <w:rsid w:val="006C58CF"/>
    <w:rsid w:val="006C7475"/>
    <w:rsid w:val="006C77D5"/>
    <w:rsid w:val="006D0191"/>
    <w:rsid w:val="006D1B9A"/>
    <w:rsid w:val="006D35E4"/>
    <w:rsid w:val="006D6410"/>
    <w:rsid w:val="006D6FB1"/>
    <w:rsid w:val="006D79D6"/>
    <w:rsid w:val="006E0E88"/>
    <w:rsid w:val="006E1B84"/>
    <w:rsid w:val="006E21FB"/>
    <w:rsid w:val="006E2FF2"/>
    <w:rsid w:val="006E3B30"/>
    <w:rsid w:val="006E4465"/>
    <w:rsid w:val="006E4A96"/>
    <w:rsid w:val="006E4F7C"/>
    <w:rsid w:val="006E5627"/>
    <w:rsid w:val="006E7092"/>
    <w:rsid w:val="006E7773"/>
    <w:rsid w:val="006F02F1"/>
    <w:rsid w:val="006F0DA9"/>
    <w:rsid w:val="006F13BB"/>
    <w:rsid w:val="006F1B3D"/>
    <w:rsid w:val="006F2DE7"/>
    <w:rsid w:val="006F43B8"/>
    <w:rsid w:val="006F4AAD"/>
    <w:rsid w:val="006F558B"/>
    <w:rsid w:val="006F5BF2"/>
    <w:rsid w:val="006F632A"/>
    <w:rsid w:val="006F6B99"/>
    <w:rsid w:val="006F6CE9"/>
    <w:rsid w:val="006F7952"/>
    <w:rsid w:val="006F7B09"/>
    <w:rsid w:val="00700343"/>
    <w:rsid w:val="0070178A"/>
    <w:rsid w:val="007018F2"/>
    <w:rsid w:val="00702CDE"/>
    <w:rsid w:val="00703868"/>
    <w:rsid w:val="00703875"/>
    <w:rsid w:val="007045BA"/>
    <w:rsid w:val="00704829"/>
    <w:rsid w:val="00704EE0"/>
    <w:rsid w:val="00705157"/>
    <w:rsid w:val="007056A2"/>
    <w:rsid w:val="007071A0"/>
    <w:rsid w:val="007074BA"/>
    <w:rsid w:val="00707A54"/>
    <w:rsid w:val="007101ED"/>
    <w:rsid w:val="007101FB"/>
    <w:rsid w:val="007102A3"/>
    <w:rsid w:val="00710F82"/>
    <w:rsid w:val="00711FFF"/>
    <w:rsid w:val="0071228D"/>
    <w:rsid w:val="0071264E"/>
    <w:rsid w:val="00712A2B"/>
    <w:rsid w:val="007130C0"/>
    <w:rsid w:val="00713435"/>
    <w:rsid w:val="00713784"/>
    <w:rsid w:val="0071537C"/>
    <w:rsid w:val="007162DB"/>
    <w:rsid w:val="007169BC"/>
    <w:rsid w:val="0071755D"/>
    <w:rsid w:val="00717AA2"/>
    <w:rsid w:val="00717D86"/>
    <w:rsid w:val="00720D86"/>
    <w:rsid w:val="00720F82"/>
    <w:rsid w:val="00721325"/>
    <w:rsid w:val="007218D0"/>
    <w:rsid w:val="00721D8D"/>
    <w:rsid w:val="00722684"/>
    <w:rsid w:val="00722896"/>
    <w:rsid w:val="00723927"/>
    <w:rsid w:val="00724EF9"/>
    <w:rsid w:val="0072522A"/>
    <w:rsid w:val="00725497"/>
    <w:rsid w:val="00725812"/>
    <w:rsid w:val="0072766E"/>
    <w:rsid w:val="00731CDA"/>
    <w:rsid w:val="0073208D"/>
    <w:rsid w:val="00733621"/>
    <w:rsid w:val="0073372F"/>
    <w:rsid w:val="00733D8D"/>
    <w:rsid w:val="00734E8F"/>
    <w:rsid w:val="00735405"/>
    <w:rsid w:val="0073662A"/>
    <w:rsid w:val="0073742E"/>
    <w:rsid w:val="007374F7"/>
    <w:rsid w:val="0073773F"/>
    <w:rsid w:val="007400D9"/>
    <w:rsid w:val="00740321"/>
    <w:rsid w:val="0074071C"/>
    <w:rsid w:val="007409AD"/>
    <w:rsid w:val="0074257A"/>
    <w:rsid w:val="0074289D"/>
    <w:rsid w:val="00742960"/>
    <w:rsid w:val="00742A03"/>
    <w:rsid w:val="00743655"/>
    <w:rsid w:val="007461B4"/>
    <w:rsid w:val="00747834"/>
    <w:rsid w:val="007511D6"/>
    <w:rsid w:val="0075249E"/>
    <w:rsid w:val="007528D9"/>
    <w:rsid w:val="00752B4B"/>
    <w:rsid w:val="00755B36"/>
    <w:rsid w:val="00755C92"/>
    <w:rsid w:val="00755FD5"/>
    <w:rsid w:val="007567E2"/>
    <w:rsid w:val="007603AD"/>
    <w:rsid w:val="007606D9"/>
    <w:rsid w:val="00761BCF"/>
    <w:rsid w:val="00762213"/>
    <w:rsid w:val="00762AEB"/>
    <w:rsid w:val="00763406"/>
    <w:rsid w:val="00763BA2"/>
    <w:rsid w:val="007656FE"/>
    <w:rsid w:val="007658A5"/>
    <w:rsid w:val="007668C7"/>
    <w:rsid w:val="0076794A"/>
    <w:rsid w:val="007714A2"/>
    <w:rsid w:val="00771FA1"/>
    <w:rsid w:val="0077295E"/>
    <w:rsid w:val="00773780"/>
    <w:rsid w:val="00774634"/>
    <w:rsid w:val="007746AB"/>
    <w:rsid w:val="00774943"/>
    <w:rsid w:val="007769B5"/>
    <w:rsid w:val="00777C3F"/>
    <w:rsid w:val="007807B2"/>
    <w:rsid w:val="0078179D"/>
    <w:rsid w:val="00781852"/>
    <w:rsid w:val="0078321D"/>
    <w:rsid w:val="007834DD"/>
    <w:rsid w:val="007834E2"/>
    <w:rsid w:val="00783782"/>
    <w:rsid w:val="00783BB6"/>
    <w:rsid w:val="00784193"/>
    <w:rsid w:val="0078579E"/>
    <w:rsid w:val="00786ADE"/>
    <w:rsid w:val="0078716D"/>
    <w:rsid w:val="0079074F"/>
    <w:rsid w:val="00791A68"/>
    <w:rsid w:val="007922C0"/>
    <w:rsid w:val="00792342"/>
    <w:rsid w:val="00793029"/>
    <w:rsid w:val="007949E9"/>
    <w:rsid w:val="00794BE8"/>
    <w:rsid w:val="0079502E"/>
    <w:rsid w:val="0079529B"/>
    <w:rsid w:val="007955CC"/>
    <w:rsid w:val="00796E8A"/>
    <w:rsid w:val="007977A8"/>
    <w:rsid w:val="007A0E0D"/>
    <w:rsid w:val="007A1543"/>
    <w:rsid w:val="007A2258"/>
    <w:rsid w:val="007A2600"/>
    <w:rsid w:val="007A2DF8"/>
    <w:rsid w:val="007A39F5"/>
    <w:rsid w:val="007A40DB"/>
    <w:rsid w:val="007A4458"/>
    <w:rsid w:val="007A51A8"/>
    <w:rsid w:val="007A59FF"/>
    <w:rsid w:val="007A6585"/>
    <w:rsid w:val="007A65F4"/>
    <w:rsid w:val="007A6A07"/>
    <w:rsid w:val="007A73E5"/>
    <w:rsid w:val="007B10C4"/>
    <w:rsid w:val="007B1330"/>
    <w:rsid w:val="007B24BB"/>
    <w:rsid w:val="007B2702"/>
    <w:rsid w:val="007B293C"/>
    <w:rsid w:val="007B3FE2"/>
    <w:rsid w:val="007B442A"/>
    <w:rsid w:val="007B46A9"/>
    <w:rsid w:val="007B504B"/>
    <w:rsid w:val="007B512A"/>
    <w:rsid w:val="007B586E"/>
    <w:rsid w:val="007B6B16"/>
    <w:rsid w:val="007C067D"/>
    <w:rsid w:val="007C0A23"/>
    <w:rsid w:val="007C0D4E"/>
    <w:rsid w:val="007C13F4"/>
    <w:rsid w:val="007C1B2D"/>
    <w:rsid w:val="007C2097"/>
    <w:rsid w:val="007C20B6"/>
    <w:rsid w:val="007C28A7"/>
    <w:rsid w:val="007C36F2"/>
    <w:rsid w:val="007C3B00"/>
    <w:rsid w:val="007C3FBC"/>
    <w:rsid w:val="007C4F84"/>
    <w:rsid w:val="007C6ABF"/>
    <w:rsid w:val="007C7BAF"/>
    <w:rsid w:val="007D1EE7"/>
    <w:rsid w:val="007D298A"/>
    <w:rsid w:val="007D2EE9"/>
    <w:rsid w:val="007D30FD"/>
    <w:rsid w:val="007D3E99"/>
    <w:rsid w:val="007D4432"/>
    <w:rsid w:val="007D46DC"/>
    <w:rsid w:val="007D6A07"/>
    <w:rsid w:val="007D6DB1"/>
    <w:rsid w:val="007D7566"/>
    <w:rsid w:val="007E0564"/>
    <w:rsid w:val="007E07EF"/>
    <w:rsid w:val="007E0E30"/>
    <w:rsid w:val="007E1D5F"/>
    <w:rsid w:val="007E1DA8"/>
    <w:rsid w:val="007E26E1"/>
    <w:rsid w:val="007E294F"/>
    <w:rsid w:val="007E3376"/>
    <w:rsid w:val="007E436A"/>
    <w:rsid w:val="007E58BA"/>
    <w:rsid w:val="007E5E45"/>
    <w:rsid w:val="007E643A"/>
    <w:rsid w:val="007E7227"/>
    <w:rsid w:val="007F0389"/>
    <w:rsid w:val="007F1A9F"/>
    <w:rsid w:val="007F2D57"/>
    <w:rsid w:val="007F3701"/>
    <w:rsid w:val="007F37B7"/>
    <w:rsid w:val="007F51FD"/>
    <w:rsid w:val="007F56A5"/>
    <w:rsid w:val="007F5C63"/>
    <w:rsid w:val="007F7259"/>
    <w:rsid w:val="007F7C41"/>
    <w:rsid w:val="00800A71"/>
    <w:rsid w:val="0080133B"/>
    <w:rsid w:val="008016C4"/>
    <w:rsid w:val="00801CF0"/>
    <w:rsid w:val="0080254E"/>
    <w:rsid w:val="0080284C"/>
    <w:rsid w:val="008029CE"/>
    <w:rsid w:val="0080392D"/>
    <w:rsid w:val="00803DF8"/>
    <w:rsid w:val="008040A8"/>
    <w:rsid w:val="00804B8D"/>
    <w:rsid w:val="00804EC2"/>
    <w:rsid w:val="008071D1"/>
    <w:rsid w:val="00807B85"/>
    <w:rsid w:val="00810296"/>
    <w:rsid w:val="00811DA0"/>
    <w:rsid w:val="00812124"/>
    <w:rsid w:val="00812326"/>
    <w:rsid w:val="00813B91"/>
    <w:rsid w:val="00814CF6"/>
    <w:rsid w:val="008159D3"/>
    <w:rsid w:val="00817415"/>
    <w:rsid w:val="00820822"/>
    <w:rsid w:val="008212D4"/>
    <w:rsid w:val="00822816"/>
    <w:rsid w:val="00822A77"/>
    <w:rsid w:val="0082451E"/>
    <w:rsid w:val="00824C2C"/>
    <w:rsid w:val="00824E59"/>
    <w:rsid w:val="00825391"/>
    <w:rsid w:val="008259AE"/>
    <w:rsid w:val="008263B1"/>
    <w:rsid w:val="008268DF"/>
    <w:rsid w:val="00827110"/>
    <w:rsid w:val="0082765A"/>
    <w:rsid w:val="008276E2"/>
    <w:rsid w:val="008279FA"/>
    <w:rsid w:val="008322F4"/>
    <w:rsid w:val="00833C54"/>
    <w:rsid w:val="008346BC"/>
    <w:rsid w:val="00834CE5"/>
    <w:rsid w:val="00835B5E"/>
    <w:rsid w:val="00837183"/>
    <w:rsid w:val="00840FCF"/>
    <w:rsid w:val="008423DE"/>
    <w:rsid w:val="00842723"/>
    <w:rsid w:val="00842C33"/>
    <w:rsid w:val="00843BED"/>
    <w:rsid w:val="00844847"/>
    <w:rsid w:val="00844AAA"/>
    <w:rsid w:val="00845EA9"/>
    <w:rsid w:val="008475F7"/>
    <w:rsid w:val="00850153"/>
    <w:rsid w:val="0085026D"/>
    <w:rsid w:val="00850D98"/>
    <w:rsid w:val="00852764"/>
    <w:rsid w:val="0085287B"/>
    <w:rsid w:val="00852C3E"/>
    <w:rsid w:val="008532B8"/>
    <w:rsid w:val="00853ED1"/>
    <w:rsid w:val="00854266"/>
    <w:rsid w:val="0085441A"/>
    <w:rsid w:val="0085474F"/>
    <w:rsid w:val="008549BA"/>
    <w:rsid w:val="00854F42"/>
    <w:rsid w:val="0085506F"/>
    <w:rsid w:val="00855541"/>
    <w:rsid w:val="008560A6"/>
    <w:rsid w:val="008576EC"/>
    <w:rsid w:val="00857715"/>
    <w:rsid w:val="00860AA6"/>
    <w:rsid w:val="00860C4D"/>
    <w:rsid w:val="00861BAC"/>
    <w:rsid w:val="00861EC3"/>
    <w:rsid w:val="008626E7"/>
    <w:rsid w:val="00863B8B"/>
    <w:rsid w:val="00864DAC"/>
    <w:rsid w:val="008667AF"/>
    <w:rsid w:val="00867119"/>
    <w:rsid w:val="0086761B"/>
    <w:rsid w:val="00867981"/>
    <w:rsid w:val="00870356"/>
    <w:rsid w:val="00870EE7"/>
    <w:rsid w:val="008711B7"/>
    <w:rsid w:val="00872554"/>
    <w:rsid w:val="008730DD"/>
    <w:rsid w:val="008732F1"/>
    <w:rsid w:val="0087422E"/>
    <w:rsid w:val="00874EED"/>
    <w:rsid w:val="0087510D"/>
    <w:rsid w:val="00876308"/>
    <w:rsid w:val="008765EE"/>
    <w:rsid w:val="00876900"/>
    <w:rsid w:val="0087723E"/>
    <w:rsid w:val="008804B8"/>
    <w:rsid w:val="00880F55"/>
    <w:rsid w:val="008835F6"/>
    <w:rsid w:val="00883A39"/>
    <w:rsid w:val="0088547D"/>
    <w:rsid w:val="008863B9"/>
    <w:rsid w:val="00886A10"/>
    <w:rsid w:val="008907E5"/>
    <w:rsid w:val="0089088C"/>
    <w:rsid w:val="008915F4"/>
    <w:rsid w:val="0089198D"/>
    <w:rsid w:val="008931C6"/>
    <w:rsid w:val="00893782"/>
    <w:rsid w:val="00893BF9"/>
    <w:rsid w:val="00894819"/>
    <w:rsid w:val="00894C47"/>
    <w:rsid w:val="00895954"/>
    <w:rsid w:val="00895D6B"/>
    <w:rsid w:val="008968BD"/>
    <w:rsid w:val="00896C64"/>
    <w:rsid w:val="00896D84"/>
    <w:rsid w:val="008977EC"/>
    <w:rsid w:val="00897AEC"/>
    <w:rsid w:val="00897D91"/>
    <w:rsid w:val="008A03D7"/>
    <w:rsid w:val="008A27EC"/>
    <w:rsid w:val="008A3054"/>
    <w:rsid w:val="008A45A6"/>
    <w:rsid w:val="008A5658"/>
    <w:rsid w:val="008A58E9"/>
    <w:rsid w:val="008A6092"/>
    <w:rsid w:val="008A60A2"/>
    <w:rsid w:val="008A62F0"/>
    <w:rsid w:val="008A6B4B"/>
    <w:rsid w:val="008A768C"/>
    <w:rsid w:val="008B0905"/>
    <w:rsid w:val="008B2407"/>
    <w:rsid w:val="008B2743"/>
    <w:rsid w:val="008B3228"/>
    <w:rsid w:val="008B3B03"/>
    <w:rsid w:val="008B3D87"/>
    <w:rsid w:val="008B5BF0"/>
    <w:rsid w:val="008B5CAA"/>
    <w:rsid w:val="008C1152"/>
    <w:rsid w:val="008C14E4"/>
    <w:rsid w:val="008C1B50"/>
    <w:rsid w:val="008C1E5A"/>
    <w:rsid w:val="008C2F23"/>
    <w:rsid w:val="008C6934"/>
    <w:rsid w:val="008C6953"/>
    <w:rsid w:val="008C78B2"/>
    <w:rsid w:val="008D01F1"/>
    <w:rsid w:val="008D18B2"/>
    <w:rsid w:val="008D2021"/>
    <w:rsid w:val="008D2746"/>
    <w:rsid w:val="008D4141"/>
    <w:rsid w:val="008D4BAE"/>
    <w:rsid w:val="008D4DBE"/>
    <w:rsid w:val="008D5A5B"/>
    <w:rsid w:val="008D6B4A"/>
    <w:rsid w:val="008E0128"/>
    <w:rsid w:val="008E0802"/>
    <w:rsid w:val="008E133B"/>
    <w:rsid w:val="008E1470"/>
    <w:rsid w:val="008E227A"/>
    <w:rsid w:val="008E275F"/>
    <w:rsid w:val="008E2B43"/>
    <w:rsid w:val="008E46BE"/>
    <w:rsid w:val="008E4A13"/>
    <w:rsid w:val="008E4D4B"/>
    <w:rsid w:val="008E550B"/>
    <w:rsid w:val="008E57B6"/>
    <w:rsid w:val="008E5FD0"/>
    <w:rsid w:val="008E6B1F"/>
    <w:rsid w:val="008E755E"/>
    <w:rsid w:val="008F0F75"/>
    <w:rsid w:val="008F2760"/>
    <w:rsid w:val="008F4C55"/>
    <w:rsid w:val="008F686C"/>
    <w:rsid w:val="008F69F2"/>
    <w:rsid w:val="008F6F01"/>
    <w:rsid w:val="008F733A"/>
    <w:rsid w:val="008F7891"/>
    <w:rsid w:val="009003D5"/>
    <w:rsid w:val="00900D53"/>
    <w:rsid w:val="00901400"/>
    <w:rsid w:val="00901BB0"/>
    <w:rsid w:val="009023D8"/>
    <w:rsid w:val="00902A92"/>
    <w:rsid w:val="00902F9B"/>
    <w:rsid w:val="0090350D"/>
    <w:rsid w:val="009038BF"/>
    <w:rsid w:val="00903BDE"/>
    <w:rsid w:val="00904EBA"/>
    <w:rsid w:val="0090522F"/>
    <w:rsid w:val="009070E5"/>
    <w:rsid w:val="00907514"/>
    <w:rsid w:val="00907B05"/>
    <w:rsid w:val="00911115"/>
    <w:rsid w:val="0091228B"/>
    <w:rsid w:val="0091261A"/>
    <w:rsid w:val="00912A5E"/>
    <w:rsid w:val="009131FF"/>
    <w:rsid w:val="00913344"/>
    <w:rsid w:val="00913DF9"/>
    <w:rsid w:val="00913E0B"/>
    <w:rsid w:val="00913F47"/>
    <w:rsid w:val="009148DE"/>
    <w:rsid w:val="009160BA"/>
    <w:rsid w:val="00916386"/>
    <w:rsid w:val="00916DEC"/>
    <w:rsid w:val="0091752E"/>
    <w:rsid w:val="0091778C"/>
    <w:rsid w:val="009177D7"/>
    <w:rsid w:val="00920C40"/>
    <w:rsid w:val="00921978"/>
    <w:rsid w:val="00921F7B"/>
    <w:rsid w:val="00923B50"/>
    <w:rsid w:val="009273EA"/>
    <w:rsid w:val="00927787"/>
    <w:rsid w:val="0093020E"/>
    <w:rsid w:val="009314F9"/>
    <w:rsid w:val="00932792"/>
    <w:rsid w:val="009329ED"/>
    <w:rsid w:val="00932A85"/>
    <w:rsid w:val="00932D4E"/>
    <w:rsid w:val="0093355C"/>
    <w:rsid w:val="00933A0E"/>
    <w:rsid w:val="00934560"/>
    <w:rsid w:val="00937A61"/>
    <w:rsid w:val="00940802"/>
    <w:rsid w:val="00940EDC"/>
    <w:rsid w:val="00941580"/>
    <w:rsid w:val="00941845"/>
    <w:rsid w:val="009418D9"/>
    <w:rsid w:val="00941C76"/>
    <w:rsid w:val="00941E09"/>
    <w:rsid w:val="00941E30"/>
    <w:rsid w:val="00942D5E"/>
    <w:rsid w:val="00943B79"/>
    <w:rsid w:val="00943B96"/>
    <w:rsid w:val="00944C25"/>
    <w:rsid w:val="00944DA1"/>
    <w:rsid w:val="00945D5C"/>
    <w:rsid w:val="00946424"/>
    <w:rsid w:val="00946DAD"/>
    <w:rsid w:val="0094725B"/>
    <w:rsid w:val="009475AA"/>
    <w:rsid w:val="009478EE"/>
    <w:rsid w:val="0095139C"/>
    <w:rsid w:val="009517ED"/>
    <w:rsid w:val="0095452D"/>
    <w:rsid w:val="0095482B"/>
    <w:rsid w:val="00954C1A"/>
    <w:rsid w:val="00956250"/>
    <w:rsid w:val="00956A50"/>
    <w:rsid w:val="0095736A"/>
    <w:rsid w:val="009573A0"/>
    <w:rsid w:val="00957C00"/>
    <w:rsid w:val="00960389"/>
    <w:rsid w:val="00960BFC"/>
    <w:rsid w:val="0096262E"/>
    <w:rsid w:val="00962F0B"/>
    <w:rsid w:val="00963402"/>
    <w:rsid w:val="009635DE"/>
    <w:rsid w:val="00964E66"/>
    <w:rsid w:val="00965794"/>
    <w:rsid w:val="009667E8"/>
    <w:rsid w:val="00966D6E"/>
    <w:rsid w:val="009708DA"/>
    <w:rsid w:val="00973015"/>
    <w:rsid w:val="00974255"/>
    <w:rsid w:val="00974F0C"/>
    <w:rsid w:val="0097530A"/>
    <w:rsid w:val="0097547D"/>
    <w:rsid w:val="009755D9"/>
    <w:rsid w:val="00976E1E"/>
    <w:rsid w:val="009777D9"/>
    <w:rsid w:val="00977A4A"/>
    <w:rsid w:val="00980F70"/>
    <w:rsid w:val="00981247"/>
    <w:rsid w:val="00981752"/>
    <w:rsid w:val="00982DFC"/>
    <w:rsid w:val="0098336A"/>
    <w:rsid w:val="009837EC"/>
    <w:rsid w:val="00984B37"/>
    <w:rsid w:val="00985613"/>
    <w:rsid w:val="00986821"/>
    <w:rsid w:val="00987C9F"/>
    <w:rsid w:val="00990B3D"/>
    <w:rsid w:val="00991577"/>
    <w:rsid w:val="00991B88"/>
    <w:rsid w:val="009928B8"/>
    <w:rsid w:val="00992B6F"/>
    <w:rsid w:val="0099321D"/>
    <w:rsid w:val="009942F8"/>
    <w:rsid w:val="0099572C"/>
    <w:rsid w:val="00995A86"/>
    <w:rsid w:val="009A02AE"/>
    <w:rsid w:val="009A07BF"/>
    <w:rsid w:val="009A17A9"/>
    <w:rsid w:val="009A17F3"/>
    <w:rsid w:val="009A3848"/>
    <w:rsid w:val="009A40A2"/>
    <w:rsid w:val="009A44A5"/>
    <w:rsid w:val="009A4546"/>
    <w:rsid w:val="009A4CC3"/>
    <w:rsid w:val="009A4DCB"/>
    <w:rsid w:val="009A4E0F"/>
    <w:rsid w:val="009A515C"/>
    <w:rsid w:val="009A5255"/>
    <w:rsid w:val="009A5753"/>
    <w:rsid w:val="009A579D"/>
    <w:rsid w:val="009A5EA2"/>
    <w:rsid w:val="009A61F7"/>
    <w:rsid w:val="009A66BD"/>
    <w:rsid w:val="009B0B50"/>
    <w:rsid w:val="009B2AA5"/>
    <w:rsid w:val="009B5164"/>
    <w:rsid w:val="009B7A21"/>
    <w:rsid w:val="009B7FA1"/>
    <w:rsid w:val="009C1018"/>
    <w:rsid w:val="009C159B"/>
    <w:rsid w:val="009C22FE"/>
    <w:rsid w:val="009C39B2"/>
    <w:rsid w:val="009C3B20"/>
    <w:rsid w:val="009C44A8"/>
    <w:rsid w:val="009C4A00"/>
    <w:rsid w:val="009C4C52"/>
    <w:rsid w:val="009C6496"/>
    <w:rsid w:val="009C65D6"/>
    <w:rsid w:val="009C6AD8"/>
    <w:rsid w:val="009C75AF"/>
    <w:rsid w:val="009D075B"/>
    <w:rsid w:val="009D0A30"/>
    <w:rsid w:val="009D0C54"/>
    <w:rsid w:val="009D0E4E"/>
    <w:rsid w:val="009D1F02"/>
    <w:rsid w:val="009D30EB"/>
    <w:rsid w:val="009D3F9E"/>
    <w:rsid w:val="009D476E"/>
    <w:rsid w:val="009D5180"/>
    <w:rsid w:val="009D549D"/>
    <w:rsid w:val="009D54CE"/>
    <w:rsid w:val="009D569E"/>
    <w:rsid w:val="009D7147"/>
    <w:rsid w:val="009D7AE1"/>
    <w:rsid w:val="009E10F4"/>
    <w:rsid w:val="009E156F"/>
    <w:rsid w:val="009E24DE"/>
    <w:rsid w:val="009E3297"/>
    <w:rsid w:val="009E34C0"/>
    <w:rsid w:val="009E474B"/>
    <w:rsid w:val="009E5444"/>
    <w:rsid w:val="009E59E3"/>
    <w:rsid w:val="009E63A9"/>
    <w:rsid w:val="009E6905"/>
    <w:rsid w:val="009E7184"/>
    <w:rsid w:val="009F115B"/>
    <w:rsid w:val="009F18A0"/>
    <w:rsid w:val="009F1B11"/>
    <w:rsid w:val="009F29A3"/>
    <w:rsid w:val="009F2AD0"/>
    <w:rsid w:val="009F2D20"/>
    <w:rsid w:val="009F32FA"/>
    <w:rsid w:val="009F5054"/>
    <w:rsid w:val="009F5071"/>
    <w:rsid w:val="009F5489"/>
    <w:rsid w:val="009F66AC"/>
    <w:rsid w:val="009F68D7"/>
    <w:rsid w:val="009F734F"/>
    <w:rsid w:val="009F7D81"/>
    <w:rsid w:val="00A00192"/>
    <w:rsid w:val="00A0032D"/>
    <w:rsid w:val="00A00487"/>
    <w:rsid w:val="00A014A9"/>
    <w:rsid w:val="00A03125"/>
    <w:rsid w:val="00A032EA"/>
    <w:rsid w:val="00A040E8"/>
    <w:rsid w:val="00A043C8"/>
    <w:rsid w:val="00A04888"/>
    <w:rsid w:val="00A04D2F"/>
    <w:rsid w:val="00A0538B"/>
    <w:rsid w:val="00A054F0"/>
    <w:rsid w:val="00A0746C"/>
    <w:rsid w:val="00A1015B"/>
    <w:rsid w:val="00A11801"/>
    <w:rsid w:val="00A118F7"/>
    <w:rsid w:val="00A11D89"/>
    <w:rsid w:val="00A12CE3"/>
    <w:rsid w:val="00A12FBC"/>
    <w:rsid w:val="00A132A6"/>
    <w:rsid w:val="00A13632"/>
    <w:rsid w:val="00A136ED"/>
    <w:rsid w:val="00A1776F"/>
    <w:rsid w:val="00A179A0"/>
    <w:rsid w:val="00A22308"/>
    <w:rsid w:val="00A230E4"/>
    <w:rsid w:val="00A23475"/>
    <w:rsid w:val="00A234A1"/>
    <w:rsid w:val="00A2452A"/>
    <w:rsid w:val="00A246B6"/>
    <w:rsid w:val="00A24A99"/>
    <w:rsid w:val="00A271D4"/>
    <w:rsid w:val="00A27413"/>
    <w:rsid w:val="00A27431"/>
    <w:rsid w:val="00A27D3B"/>
    <w:rsid w:val="00A30B5B"/>
    <w:rsid w:val="00A30C68"/>
    <w:rsid w:val="00A31D14"/>
    <w:rsid w:val="00A33A3E"/>
    <w:rsid w:val="00A33DA0"/>
    <w:rsid w:val="00A34271"/>
    <w:rsid w:val="00A35367"/>
    <w:rsid w:val="00A37AD1"/>
    <w:rsid w:val="00A37E73"/>
    <w:rsid w:val="00A40634"/>
    <w:rsid w:val="00A41750"/>
    <w:rsid w:val="00A41C3D"/>
    <w:rsid w:val="00A42341"/>
    <w:rsid w:val="00A42CE2"/>
    <w:rsid w:val="00A44B28"/>
    <w:rsid w:val="00A45128"/>
    <w:rsid w:val="00A46561"/>
    <w:rsid w:val="00A469B6"/>
    <w:rsid w:val="00A46FFE"/>
    <w:rsid w:val="00A4713A"/>
    <w:rsid w:val="00A47490"/>
    <w:rsid w:val="00A47E70"/>
    <w:rsid w:val="00A50CF0"/>
    <w:rsid w:val="00A52D16"/>
    <w:rsid w:val="00A52D48"/>
    <w:rsid w:val="00A52F6F"/>
    <w:rsid w:val="00A54077"/>
    <w:rsid w:val="00A54521"/>
    <w:rsid w:val="00A54BA4"/>
    <w:rsid w:val="00A55571"/>
    <w:rsid w:val="00A55C54"/>
    <w:rsid w:val="00A5705D"/>
    <w:rsid w:val="00A57528"/>
    <w:rsid w:val="00A57B35"/>
    <w:rsid w:val="00A601CD"/>
    <w:rsid w:val="00A601E5"/>
    <w:rsid w:val="00A60B18"/>
    <w:rsid w:val="00A60E00"/>
    <w:rsid w:val="00A6456D"/>
    <w:rsid w:val="00A64EA3"/>
    <w:rsid w:val="00A6583D"/>
    <w:rsid w:val="00A66C63"/>
    <w:rsid w:val="00A70BC7"/>
    <w:rsid w:val="00A72118"/>
    <w:rsid w:val="00A72665"/>
    <w:rsid w:val="00A72BBC"/>
    <w:rsid w:val="00A734EB"/>
    <w:rsid w:val="00A73740"/>
    <w:rsid w:val="00A73F7D"/>
    <w:rsid w:val="00A7410A"/>
    <w:rsid w:val="00A7416A"/>
    <w:rsid w:val="00A748DA"/>
    <w:rsid w:val="00A74CA6"/>
    <w:rsid w:val="00A7583C"/>
    <w:rsid w:val="00A75B7C"/>
    <w:rsid w:val="00A7671C"/>
    <w:rsid w:val="00A8046F"/>
    <w:rsid w:val="00A810AD"/>
    <w:rsid w:val="00A81680"/>
    <w:rsid w:val="00A81D66"/>
    <w:rsid w:val="00A81EA3"/>
    <w:rsid w:val="00A8259E"/>
    <w:rsid w:val="00A829C3"/>
    <w:rsid w:val="00A830E3"/>
    <w:rsid w:val="00A833ED"/>
    <w:rsid w:val="00A8348B"/>
    <w:rsid w:val="00A836AF"/>
    <w:rsid w:val="00A84550"/>
    <w:rsid w:val="00A852C3"/>
    <w:rsid w:val="00A87C7C"/>
    <w:rsid w:val="00A90314"/>
    <w:rsid w:val="00A90724"/>
    <w:rsid w:val="00A91419"/>
    <w:rsid w:val="00A916D2"/>
    <w:rsid w:val="00A91D75"/>
    <w:rsid w:val="00A93292"/>
    <w:rsid w:val="00A93336"/>
    <w:rsid w:val="00A9426C"/>
    <w:rsid w:val="00A94A64"/>
    <w:rsid w:val="00A9515D"/>
    <w:rsid w:val="00A95786"/>
    <w:rsid w:val="00A95D0D"/>
    <w:rsid w:val="00A9637C"/>
    <w:rsid w:val="00A9651A"/>
    <w:rsid w:val="00A96E64"/>
    <w:rsid w:val="00A96FD7"/>
    <w:rsid w:val="00A97059"/>
    <w:rsid w:val="00A97562"/>
    <w:rsid w:val="00AA0376"/>
    <w:rsid w:val="00AA16FF"/>
    <w:rsid w:val="00AA1D1A"/>
    <w:rsid w:val="00AA1F86"/>
    <w:rsid w:val="00AA238C"/>
    <w:rsid w:val="00AA291E"/>
    <w:rsid w:val="00AA2CBC"/>
    <w:rsid w:val="00AA2ECD"/>
    <w:rsid w:val="00AA313A"/>
    <w:rsid w:val="00AA3345"/>
    <w:rsid w:val="00AA4351"/>
    <w:rsid w:val="00AA49EB"/>
    <w:rsid w:val="00AA71A7"/>
    <w:rsid w:val="00AB0D3A"/>
    <w:rsid w:val="00AB1A26"/>
    <w:rsid w:val="00AB36AD"/>
    <w:rsid w:val="00AB4631"/>
    <w:rsid w:val="00AB509D"/>
    <w:rsid w:val="00AB5B36"/>
    <w:rsid w:val="00AB658C"/>
    <w:rsid w:val="00AB6981"/>
    <w:rsid w:val="00AB6C65"/>
    <w:rsid w:val="00AB6C94"/>
    <w:rsid w:val="00AB6EA3"/>
    <w:rsid w:val="00AB7145"/>
    <w:rsid w:val="00AB7552"/>
    <w:rsid w:val="00AC0B02"/>
    <w:rsid w:val="00AC0E3B"/>
    <w:rsid w:val="00AC256C"/>
    <w:rsid w:val="00AC2C02"/>
    <w:rsid w:val="00AC2C7E"/>
    <w:rsid w:val="00AC393C"/>
    <w:rsid w:val="00AC3A3B"/>
    <w:rsid w:val="00AC4C70"/>
    <w:rsid w:val="00AC5369"/>
    <w:rsid w:val="00AC5820"/>
    <w:rsid w:val="00AC6599"/>
    <w:rsid w:val="00AC6AE9"/>
    <w:rsid w:val="00AC6BE3"/>
    <w:rsid w:val="00AC72C4"/>
    <w:rsid w:val="00AD0A0F"/>
    <w:rsid w:val="00AD0B20"/>
    <w:rsid w:val="00AD0B75"/>
    <w:rsid w:val="00AD1CD8"/>
    <w:rsid w:val="00AD2144"/>
    <w:rsid w:val="00AD286D"/>
    <w:rsid w:val="00AD379A"/>
    <w:rsid w:val="00AD4ADA"/>
    <w:rsid w:val="00AD5009"/>
    <w:rsid w:val="00AD506F"/>
    <w:rsid w:val="00AD6065"/>
    <w:rsid w:val="00AD7555"/>
    <w:rsid w:val="00AD7E9E"/>
    <w:rsid w:val="00AE007E"/>
    <w:rsid w:val="00AE07BF"/>
    <w:rsid w:val="00AE1283"/>
    <w:rsid w:val="00AE1718"/>
    <w:rsid w:val="00AE2360"/>
    <w:rsid w:val="00AE2836"/>
    <w:rsid w:val="00AE2882"/>
    <w:rsid w:val="00AE2B2C"/>
    <w:rsid w:val="00AE32DA"/>
    <w:rsid w:val="00AE3B37"/>
    <w:rsid w:val="00AE441F"/>
    <w:rsid w:val="00AE463E"/>
    <w:rsid w:val="00AE75FD"/>
    <w:rsid w:val="00AE7895"/>
    <w:rsid w:val="00AE7B1B"/>
    <w:rsid w:val="00AF0F3A"/>
    <w:rsid w:val="00AF1A1B"/>
    <w:rsid w:val="00AF3280"/>
    <w:rsid w:val="00AF357C"/>
    <w:rsid w:val="00AF3B0B"/>
    <w:rsid w:val="00AF5B9C"/>
    <w:rsid w:val="00B017FE"/>
    <w:rsid w:val="00B02883"/>
    <w:rsid w:val="00B02E28"/>
    <w:rsid w:val="00B0513D"/>
    <w:rsid w:val="00B05D84"/>
    <w:rsid w:val="00B06B88"/>
    <w:rsid w:val="00B07742"/>
    <w:rsid w:val="00B07AF4"/>
    <w:rsid w:val="00B07C51"/>
    <w:rsid w:val="00B107D2"/>
    <w:rsid w:val="00B108E3"/>
    <w:rsid w:val="00B1091F"/>
    <w:rsid w:val="00B10E9C"/>
    <w:rsid w:val="00B111F9"/>
    <w:rsid w:val="00B11841"/>
    <w:rsid w:val="00B13880"/>
    <w:rsid w:val="00B13A4F"/>
    <w:rsid w:val="00B14250"/>
    <w:rsid w:val="00B14E1C"/>
    <w:rsid w:val="00B16661"/>
    <w:rsid w:val="00B175B1"/>
    <w:rsid w:val="00B17C3F"/>
    <w:rsid w:val="00B17CA9"/>
    <w:rsid w:val="00B17EC1"/>
    <w:rsid w:val="00B203F1"/>
    <w:rsid w:val="00B205AB"/>
    <w:rsid w:val="00B22A20"/>
    <w:rsid w:val="00B22C82"/>
    <w:rsid w:val="00B23DAA"/>
    <w:rsid w:val="00B24EC9"/>
    <w:rsid w:val="00B250F1"/>
    <w:rsid w:val="00B2588E"/>
    <w:rsid w:val="00B258BB"/>
    <w:rsid w:val="00B25DB6"/>
    <w:rsid w:val="00B260AB"/>
    <w:rsid w:val="00B27407"/>
    <w:rsid w:val="00B27A76"/>
    <w:rsid w:val="00B27C73"/>
    <w:rsid w:val="00B3074E"/>
    <w:rsid w:val="00B30D15"/>
    <w:rsid w:val="00B3127E"/>
    <w:rsid w:val="00B31E19"/>
    <w:rsid w:val="00B3427D"/>
    <w:rsid w:val="00B359EE"/>
    <w:rsid w:val="00B35A2F"/>
    <w:rsid w:val="00B35DC1"/>
    <w:rsid w:val="00B36048"/>
    <w:rsid w:val="00B37BA1"/>
    <w:rsid w:val="00B4022F"/>
    <w:rsid w:val="00B406A0"/>
    <w:rsid w:val="00B407CF"/>
    <w:rsid w:val="00B408EF"/>
    <w:rsid w:val="00B40A6D"/>
    <w:rsid w:val="00B41C88"/>
    <w:rsid w:val="00B421C5"/>
    <w:rsid w:val="00B435E3"/>
    <w:rsid w:val="00B44E66"/>
    <w:rsid w:val="00B4695C"/>
    <w:rsid w:val="00B477CA"/>
    <w:rsid w:val="00B47B5A"/>
    <w:rsid w:val="00B504BB"/>
    <w:rsid w:val="00B51287"/>
    <w:rsid w:val="00B51BA6"/>
    <w:rsid w:val="00B51BF9"/>
    <w:rsid w:val="00B52828"/>
    <w:rsid w:val="00B55C8A"/>
    <w:rsid w:val="00B56511"/>
    <w:rsid w:val="00B5725C"/>
    <w:rsid w:val="00B61179"/>
    <w:rsid w:val="00B64127"/>
    <w:rsid w:val="00B643F9"/>
    <w:rsid w:val="00B648DF"/>
    <w:rsid w:val="00B65C21"/>
    <w:rsid w:val="00B67038"/>
    <w:rsid w:val="00B67401"/>
    <w:rsid w:val="00B67B97"/>
    <w:rsid w:val="00B7159F"/>
    <w:rsid w:val="00B7315D"/>
    <w:rsid w:val="00B73E0F"/>
    <w:rsid w:val="00B74ED6"/>
    <w:rsid w:val="00B751E9"/>
    <w:rsid w:val="00B75C71"/>
    <w:rsid w:val="00B75DA7"/>
    <w:rsid w:val="00B75E77"/>
    <w:rsid w:val="00B76282"/>
    <w:rsid w:val="00B767DD"/>
    <w:rsid w:val="00B76D02"/>
    <w:rsid w:val="00B76E16"/>
    <w:rsid w:val="00B77457"/>
    <w:rsid w:val="00B80A56"/>
    <w:rsid w:val="00B80E89"/>
    <w:rsid w:val="00B83D59"/>
    <w:rsid w:val="00B843B7"/>
    <w:rsid w:val="00B84F41"/>
    <w:rsid w:val="00B86001"/>
    <w:rsid w:val="00B86B9A"/>
    <w:rsid w:val="00B876E6"/>
    <w:rsid w:val="00B87890"/>
    <w:rsid w:val="00B87943"/>
    <w:rsid w:val="00B918AC"/>
    <w:rsid w:val="00B91C30"/>
    <w:rsid w:val="00B92942"/>
    <w:rsid w:val="00B92A7D"/>
    <w:rsid w:val="00B93321"/>
    <w:rsid w:val="00B9335B"/>
    <w:rsid w:val="00B94E2E"/>
    <w:rsid w:val="00B9592C"/>
    <w:rsid w:val="00B968C8"/>
    <w:rsid w:val="00B96A5F"/>
    <w:rsid w:val="00B97913"/>
    <w:rsid w:val="00BA048E"/>
    <w:rsid w:val="00BA0A12"/>
    <w:rsid w:val="00BA0A95"/>
    <w:rsid w:val="00BA1B45"/>
    <w:rsid w:val="00BA2544"/>
    <w:rsid w:val="00BA2CD7"/>
    <w:rsid w:val="00BA38FA"/>
    <w:rsid w:val="00BA3EC5"/>
    <w:rsid w:val="00BA42F1"/>
    <w:rsid w:val="00BA4959"/>
    <w:rsid w:val="00BA51D9"/>
    <w:rsid w:val="00BA565E"/>
    <w:rsid w:val="00BA62F7"/>
    <w:rsid w:val="00BA63BC"/>
    <w:rsid w:val="00BA659F"/>
    <w:rsid w:val="00BA6B74"/>
    <w:rsid w:val="00BB1BF6"/>
    <w:rsid w:val="00BB2352"/>
    <w:rsid w:val="00BB2775"/>
    <w:rsid w:val="00BB2CF6"/>
    <w:rsid w:val="00BB3B86"/>
    <w:rsid w:val="00BB5645"/>
    <w:rsid w:val="00BB5DFC"/>
    <w:rsid w:val="00BB794D"/>
    <w:rsid w:val="00BC019A"/>
    <w:rsid w:val="00BC095A"/>
    <w:rsid w:val="00BC0B7B"/>
    <w:rsid w:val="00BC0C8B"/>
    <w:rsid w:val="00BC1C6F"/>
    <w:rsid w:val="00BC25AF"/>
    <w:rsid w:val="00BC30AA"/>
    <w:rsid w:val="00BC391C"/>
    <w:rsid w:val="00BC3D4E"/>
    <w:rsid w:val="00BC40B1"/>
    <w:rsid w:val="00BC5205"/>
    <w:rsid w:val="00BC625E"/>
    <w:rsid w:val="00BC65BC"/>
    <w:rsid w:val="00BC6A9C"/>
    <w:rsid w:val="00BC79E3"/>
    <w:rsid w:val="00BC7EA1"/>
    <w:rsid w:val="00BD1D78"/>
    <w:rsid w:val="00BD279D"/>
    <w:rsid w:val="00BD3A86"/>
    <w:rsid w:val="00BD436E"/>
    <w:rsid w:val="00BD5479"/>
    <w:rsid w:val="00BD5B77"/>
    <w:rsid w:val="00BD5D39"/>
    <w:rsid w:val="00BD67EC"/>
    <w:rsid w:val="00BD6B34"/>
    <w:rsid w:val="00BD6BB8"/>
    <w:rsid w:val="00BD746D"/>
    <w:rsid w:val="00BD79CD"/>
    <w:rsid w:val="00BE1F9C"/>
    <w:rsid w:val="00BE2B20"/>
    <w:rsid w:val="00BE47A2"/>
    <w:rsid w:val="00BE4952"/>
    <w:rsid w:val="00BE49C1"/>
    <w:rsid w:val="00BE4DD2"/>
    <w:rsid w:val="00BE5483"/>
    <w:rsid w:val="00BE553A"/>
    <w:rsid w:val="00BE65BF"/>
    <w:rsid w:val="00BE6D84"/>
    <w:rsid w:val="00BE6E84"/>
    <w:rsid w:val="00BF1721"/>
    <w:rsid w:val="00BF21FB"/>
    <w:rsid w:val="00BF271E"/>
    <w:rsid w:val="00BF46A2"/>
    <w:rsid w:val="00BF49B4"/>
    <w:rsid w:val="00BF4CF9"/>
    <w:rsid w:val="00BF4F0A"/>
    <w:rsid w:val="00BF53F2"/>
    <w:rsid w:val="00BF60DF"/>
    <w:rsid w:val="00BF648C"/>
    <w:rsid w:val="00BF653C"/>
    <w:rsid w:val="00BF65D3"/>
    <w:rsid w:val="00BF760B"/>
    <w:rsid w:val="00C0088C"/>
    <w:rsid w:val="00C01A4C"/>
    <w:rsid w:val="00C01E7A"/>
    <w:rsid w:val="00C02292"/>
    <w:rsid w:val="00C057CB"/>
    <w:rsid w:val="00C07A7D"/>
    <w:rsid w:val="00C07E17"/>
    <w:rsid w:val="00C1082F"/>
    <w:rsid w:val="00C10D23"/>
    <w:rsid w:val="00C10F29"/>
    <w:rsid w:val="00C11925"/>
    <w:rsid w:val="00C15555"/>
    <w:rsid w:val="00C15593"/>
    <w:rsid w:val="00C1654B"/>
    <w:rsid w:val="00C2152F"/>
    <w:rsid w:val="00C23C46"/>
    <w:rsid w:val="00C23E57"/>
    <w:rsid w:val="00C24416"/>
    <w:rsid w:val="00C259BF"/>
    <w:rsid w:val="00C25A0A"/>
    <w:rsid w:val="00C2628A"/>
    <w:rsid w:val="00C27C4C"/>
    <w:rsid w:val="00C303D1"/>
    <w:rsid w:val="00C30A15"/>
    <w:rsid w:val="00C315A0"/>
    <w:rsid w:val="00C319ED"/>
    <w:rsid w:val="00C32AB2"/>
    <w:rsid w:val="00C32AE4"/>
    <w:rsid w:val="00C3333F"/>
    <w:rsid w:val="00C333FD"/>
    <w:rsid w:val="00C3394C"/>
    <w:rsid w:val="00C34190"/>
    <w:rsid w:val="00C34763"/>
    <w:rsid w:val="00C352AA"/>
    <w:rsid w:val="00C36922"/>
    <w:rsid w:val="00C40866"/>
    <w:rsid w:val="00C4086C"/>
    <w:rsid w:val="00C40A25"/>
    <w:rsid w:val="00C41FB4"/>
    <w:rsid w:val="00C42E0C"/>
    <w:rsid w:val="00C4494A"/>
    <w:rsid w:val="00C4522A"/>
    <w:rsid w:val="00C46A5F"/>
    <w:rsid w:val="00C47F3E"/>
    <w:rsid w:val="00C508F4"/>
    <w:rsid w:val="00C50E8C"/>
    <w:rsid w:val="00C51DFD"/>
    <w:rsid w:val="00C51E37"/>
    <w:rsid w:val="00C521FB"/>
    <w:rsid w:val="00C5286D"/>
    <w:rsid w:val="00C53A51"/>
    <w:rsid w:val="00C53AC6"/>
    <w:rsid w:val="00C53E42"/>
    <w:rsid w:val="00C542A6"/>
    <w:rsid w:val="00C54343"/>
    <w:rsid w:val="00C56130"/>
    <w:rsid w:val="00C56A9B"/>
    <w:rsid w:val="00C56D14"/>
    <w:rsid w:val="00C57085"/>
    <w:rsid w:val="00C60C31"/>
    <w:rsid w:val="00C628B1"/>
    <w:rsid w:val="00C63287"/>
    <w:rsid w:val="00C6535C"/>
    <w:rsid w:val="00C657A8"/>
    <w:rsid w:val="00C65F29"/>
    <w:rsid w:val="00C66BA2"/>
    <w:rsid w:val="00C671E2"/>
    <w:rsid w:val="00C6728B"/>
    <w:rsid w:val="00C67754"/>
    <w:rsid w:val="00C70A50"/>
    <w:rsid w:val="00C70B59"/>
    <w:rsid w:val="00C72CB2"/>
    <w:rsid w:val="00C72ED8"/>
    <w:rsid w:val="00C74D7B"/>
    <w:rsid w:val="00C77243"/>
    <w:rsid w:val="00C77298"/>
    <w:rsid w:val="00C777BE"/>
    <w:rsid w:val="00C777F1"/>
    <w:rsid w:val="00C77E55"/>
    <w:rsid w:val="00C77EA6"/>
    <w:rsid w:val="00C80BD9"/>
    <w:rsid w:val="00C81C0A"/>
    <w:rsid w:val="00C82910"/>
    <w:rsid w:val="00C8315C"/>
    <w:rsid w:val="00C833A5"/>
    <w:rsid w:val="00C83A8A"/>
    <w:rsid w:val="00C84D57"/>
    <w:rsid w:val="00C84EF8"/>
    <w:rsid w:val="00C852CF"/>
    <w:rsid w:val="00C856F4"/>
    <w:rsid w:val="00C85908"/>
    <w:rsid w:val="00C871A8"/>
    <w:rsid w:val="00C87A12"/>
    <w:rsid w:val="00C9025D"/>
    <w:rsid w:val="00C911BC"/>
    <w:rsid w:val="00C91DB0"/>
    <w:rsid w:val="00C9268C"/>
    <w:rsid w:val="00C92F36"/>
    <w:rsid w:val="00C93D91"/>
    <w:rsid w:val="00C9436E"/>
    <w:rsid w:val="00C95985"/>
    <w:rsid w:val="00C95A3E"/>
    <w:rsid w:val="00C95A50"/>
    <w:rsid w:val="00C9778B"/>
    <w:rsid w:val="00C9793A"/>
    <w:rsid w:val="00C979AE"/>
    <w:rsid w:val="00CA0043"/>
    <w:rsid w:val="00CA0B74"/>
    <w:rsid w:val="00CA1F3F"/>
    <w:rsid w:val="00CA2488"/>
    <w:rsid w:val="00CA3559"/>
    <w:rsid w:val="00CA53F9"/>
    <w:rsid w:val="00CA59D9"/>
    <w:rsid w:val="00CA7C0E"/>
    <w:rsid w:val="00CB07CA"/>
    <w:rsid w:val="00CB12BC"/>
    <w:rsid w:val="00CB151D"/>
    <w:rsid w:val="00CB276E"/>
    <w:rsid w:val="00CB2A59"/>
    <w:rsid w:val="00CB2F11"/>
    <w:rsid w:val="00CB3774"/>
    <w:rsid w:val="00CB4135"/>
    <w:rsid w:val="00CB4875"/>
    <w:rsid w:val="00CB5ED7"/>
    <w:rsid w:val="00CB70C7"/>
    <w:rsid w:val="00CB7824"/>
    <w:rsid w:val="00CC1A73"/>
    <w:rsid w:val="00CC1C39"/>
    <w:rsid w:val="00CC20B0"/>
    <w:rsid w:val="00CC21F8"/>
    <w:rsid w:val="00CC2E8A"/>
    <w:rsid w:val="00CC30B2"/>
    <w:rsid w:val="00CC3401"/>
    <w:rsid w:val="00CC39F9"/>
    <w:rsid w:val="00CC3C16"/>
    <w:rsid w:val="00CC3FEA"/>
    <w:rsid w:val="00CC42AB"/>
    <w:rsid w:val="00CC4988"/>
    <w:rsid w:val="00CC5026"/>
    <w:rsid w:val="00CC5F55"/>
    <w:rsid w:val="00CC63D6"/>
    <w:rsid w:val="00CC68D0"/>
    <w:rsid w:val="00CC698E"/>
    <w:rsid w:val="00CC6C7D"/>
    <w:rsid w:val="00CC72C3"/>
    <w:rsid w:val="00CD041E"/>
    <w:rsid w:val="00CD057D"/>
    <w:rsid w:val="00CD0993"/>
    <w:rsid w:val="00CD0C26"/>
    <w:rsid w:val="00CD2451"/>
    <w:rsid w:val="00CD297B"/>
    <w:rsid w:val="00CD2ED4"/>
    <w:rsid w:val="00CD3161"/>
    <w:rsid w:val="00CD330F"/>
    <w:rsid w:val="00CD3D52"/>
    <w:rsid w:val="00CD3E44"/>
    <w:rsid w:val="00CD4275"/>
    <w:rsid w:val="00CD4AC6"/>
    <w:rsid w:val="00CD5099"/>
    <w:rsid w:val="00CD5E77"/>
    <w:rsid w:val="00CD6101"/>
    <w:rsid w:val="00CD7372"/>
    <w:rsid w:val="00CD7B8A"/>
    <w:rsid w:val="00CE041C"/>
    <w:rsid w:val="00CE0B19"/>
    <w:rsid w:val="00CE0BFA"/>
    <w:rsid w:val="00CE18AB"/>
    <w:rsid w:val="00CE2362"/>
    <w:rsid w:val="00CE2A4C"/>
    <w:rsid w:val="00CE3B53"/>
    <w:rsid w:val="00CE3B92"/>
    <w:rsid w:val="00CE3EA5"/>
    <w:rsid w:val="00CE473F"/>
    <w:rsid w:val="00CE4C61"/>
    <w:rsid w:val="00CE4FE9"/>
    <w:rsid w:val="00CE52B0"/>
    <w:rsid w:val="00CE5930"/>
    <w:rsid w:val="00CE5D19"/>
    <w:rsid w:val="00CE7AF9"/>
    <w:rsid w:val="00CF0433"/>
    <w:rsid w:val="00CF0674"/>
    <w:rsid w:val="00CF1024"/>
    <w:rsid w:val="00CF1782"/>
    <w:rsid w:val="00CF181D"/>
    <w:rsid w:val="00CF2709"/>
    <w:rsid w:val="00CF2917"/>
    <w:rsid w:val="00CF39F2"/>
    <w:rsid w:val="00CF3B1F"/>
    <w:rsid w:val="00CF46BF"/>
    <w:rsid w:val="00CF5B85"/>
    <w:rsid w:val="00CF5C5A"/>
    <w:rsid w:val="00CF6AEA"/>
    <w:rsid w:val="00CF72CE"/>
    <w:rsid w:val="00D00537"/>
    <w:rsid w:val="00D00932"/>
    <w:rsid w:val="00D00A1C"/>
    <w:rsid w:val="00D03268"/>
    <w:rsid w:val="00D03582"/>
    <w:rsid w:val="00D0387D"/>
    <w:rsid w:val="00D03AC8"/>
    <w:rsid w:val="00D03D5E"/>
    <w:rsid w:val="00D03F9A"/>
    <w:rsid w:val="00D04644"/>
    <w:rsid w:val="00D04DC1"/>
    <w:rsid w:val="00D05437"/>
    <w:rsid w:val="00D0553D"/>
    <w:rsid w:val="00D05BE0"/>
    <w:rsid w:val="00D05F02"/>
    <w:rsid w:val="00D06D51"/>
    <w:rsid w:val="00D0752E"/>
    <w:rsid w:val="00D07AB2"/>
    <w:rsid w:val="00D1100C"/>
    <w:rsid w:val="00D12904"/>
    <w:rsid w:val="00D1299A"/>
    <w:rsid w:val="00D13E9A"/>
    <w:rsid w:val="00D15A3C"/>
    <w:rsid w:val="00D15CFD"/>
    <w:rsid w:val="00D1649F"/>
    <w:rsid w:val="00D17487"/>
    <w:rsid w:val="00D1785D"/>
    <w:rsid w:val="00D208E2"/>
    <w:rsid w:val="00D2193A"/>
    <w:rsid w:val="00D22195"/>
    <w:rsid w:val="00D224F0"/>
    <w:rsid w:val="00D22A47"/>
    <w:rsid w:val="00D23373"/>
    <w:rsid w:val="00D235D8"/>
    <w:rsid w:val="00D23ADB"/>
    <w:rsid w:val="00D23E2F"/>
    <w:rsid w:val="00D24582"/>
    <w:rsid w:val="00D24991"/>
    <w:rsid w:val="00D25772"/>
    <w:rsid w:val="00D25A5F"/>
    <w:rsid w:val="00D265EE"/>
    <w:rsid w:val="00D3151A"/>
    <w:rsid w:val="00D32B66"/>
    <w:rsid w:val="00D32DA0"/>
    <w:rsid w:val="00D340B5"/>
    <w:rsid w:val="00D34E67"/>
    <w:rsid w:val="00D3533D"/>
    <w:rsid w:val="00D3627C"/>
    <w:rsid w:val="00D36440"/>
    <w:rsid w:val="00D3654B"/>
    <w:rsid w:val="00D366B9"/>
    <w:rsid w:val="00D374F9"/>
    <w:rsid w:val="00D400B8"/>
    <w:rsid w:val="00D4039D"/>
    <w:rsid w:val="00D426F1"/>
    <w:rsid w:val="00D42E2A"/>
    <w:rsid w:val="00D44254"/>
    <w:rsid w:val="00D4496F"/>
    <w:rsid w:val="00D45108"/>
    <w:rsid w:val="00D4618B"/>
    <w:rsid w:val="00D46AD2"/>
    <w:rsid w:val="00D46E6D"/>
    <w:rsid w:val="00D47AEF"/>
    <w:rsid w:val="00D50255"/>
    <w:rsid w:val="00D50913"/>
    <w:rsid w:val="00D51C4E"/>
    <w:rsid w:val="00D525A2"/>
    <w:rsid w:val="00D52BD7"/>
    <w:rsid w:val="00D53253"/>
    <w:rsid w:val="00D56B68"/>
    <w:rsid w:val="00D57575"/>
    <w:rsid w:val="00D60CA3"/>
    <w:rsid w:val="00D61AA0"/>
    <w:rsid w:val="00D61BF0"/>
    <w:rsid w:val="00D621F4"/>
    <w:rsid w:val="00D62BC5"/>
    <w:rsid w:val="00D63444"/>
    <w:rsid w:val="00D643C1"/>
    <w:rsid w:val="00D64FF1"/>
    <w:rsid w:val="00D6517A"/>
    <w:rsid w:val="00D66520"/>
    <w:rsid w:val="00D67905"/>
    <w:rsid w:val="00D70275"/>
    <w:rsid w:val="00D71279"/>
    <w:rsid w:val="00D71883"/>
    <w:rsid w:val="00D720E3"/>
    <w:rsid w:val="00D7237E"/>
    <w:rsid w:val="00D7259D"/>
    <w:rsid w:val="00D729BD"/>
    <w:rsid w:val="00D72CC9"/>
    <w:rsid w:val="00D72CE6"/>
    <w:rsid w:val="00D73004"/>
    <w:rsid w:val="00D7387B"/>
    <w:rsid w:val="00D73E11"/>
    <w:rsid w:val="00D74400"/>
    <w:rsid w:val="00D752FD"/>
    <w:rsid w:val="00D757B0"/>
    <w:rsid w:val="00D76235"/>
    <w:rsid w:val="00D76811"/>
    <w:rsid w:val="00D76A0B"/>
    <w:rsid w:val="00D80AF4"/>
    <w:rsid w:val="00D80B6A"/>
    <w:rsid w:val="00D81384"/>
    <w:rsid w:val="00D8215F"/>
    <w:rsid w:val="00D82982"/>
    <w:rsid w:val="00D830CE"/>
    <w:rsid w:val="00D83176"/>
    <w:rsid w:val="00D83EA6"/>
    <w:rsid w:val="00D83EBA"/>
    <w:rsid w:val="00D8491C"/>
    <w:rsid w:val="00D85557"/>
    <w:rsid w:val="00D85B62"/>
    <w:rsid w:val="00D86DC8"/>
    <w:rsid w:val="00D8774A"/>
    <w:rsid w:val="00D87C52"/>
    <w:rsid w:val="00D900C6"/>
    <w:rsid w:val="00D90BF6"/>
    <w:rsid w:val="00D91489"/>
    <w:rsid w:val="00D91571"/>
    <w:rsid w:val="00D93A23"/>
    <w:rsid w:val="00D93AC6"/>
    <w:rsid w:val="00D93C66"/>
    <w:rsid w:val="00D93F5C"/>
    <w:rsid w:val="00D94A04"/>
    <w:rsid w:val="00D96605"/>
    <w:rsid w:val="00DA0030"/>
    <w:rsid w:val="00DA0394"/>
    <w:rsid w:val="00DA09B3"/>
    <w:rsid w:val="00DA0A21"/>
    <w:rsid w:val="00DA1CDD"/>
    <w:rsid w:val="00DA2AE2"/>
    <w:rsid w:val="00DA2F91"/>
    <w:rsid w:val="00DA356D"/>
    <w:rsid w:val="00DA5AA3"/>
    <w:rsid w:val="00DA6151"/>
    <w:rsid w:val="00DB0677"/>
    <w:rsid w:val="00DB1A9B"/>
    <w:rsid w:val="00DB1AFD"/>
    <w:rsid w:val="00DB3570"/>
    <w:rsid w:val="00DB3862"/>
    <w:rsid w:val="00DB3DEB"/>
    <w:rsid w:val="00DB4C8C"/>
    <w:rsid w:val="00DB5720"/>
    <w:rsid w:val="00DB68E3"/>
    <w:rsid w:val="00DB6C54"/>
    <w:rsid w:val="00DB7C9A"/>
    <w:rsid w:val="00DC0D26"/>
    <w:rsid w:val="00DC13A2"/>
    <w:rsid w:val="00DC195F"/>
    <w:rsid w:val="00DC216E"/>
    <w:rsid w:val="00DC2E16"/>
    <w:rsid w:val="00DC31B1"/>
    <w:rsid w:val="00DC3AAA"/>
    <w:rsid w:val="00DC41B3"/>
    <w:rsid w:val="00DC5C04"/>
    <w:rsid w:val="00DC7140"/>
    <w:rsid w:val="00DC72C8"/>
    <w:rsid w:val="00DD09B3"/>
    <w:rsid w:val="00DD0ECA"/>
    <w:rsid w:val="00DD0F43"/>
    <w:rsid w:val="00DD11FD"/>
    <w:rsid w:val="00DD1318"/>
    <w:rsid w:val="00DD18B9"/>
    <w:rsid w:val="00DD2069"/>
    <w:rsid w:val="00DD2D1D"/>
    <w:rsid w:val="00DD45E5"/>
    <w:rsid w:val="00DD4B64"/>
    <w:rsid w:val="00DD4ED9"/>
    <w:rsid w:val="00DD50D9"/>
    <w:rsid w:val="00DD50DA"/>
    <w:rsid w:val="00DD527E"/>
    <w:rsid w:val="00DD52AA"/>
    <w:rsid w:val="00DD53E1"/>
    <w:rsid w:val="00DD588F"/>
    <w:rsid w:val="00DD7F13"/>
    <w:rsid w:val="00DE1DCE"/>
    <w:rsid w:val="00DE237C"/>
    <w:rsid w:val="00DE2B66"/>
    <w:rsid w:val="00DE2D14"/>
    <w:rsid w:val="00DE2F99"/>
    <w:rsid w:val="00DE32CC"/>
    <w:rsid w:val="00DE3424"/>
    <w:rsid w:val="00DE34CF"/>
    <w:rsid w:val="00DE477E"/>
    <w:rsid w:val="00DE569E"/>
    <w:rsid w:val="00DE58C6"/>
    <w:rsid w:val="00DE67FB"/>
    <w:rsid w:val="00DE6BCE"/>
    <w:rsid w:val="00DE7CE0"/>
    <w:rsid w:val="00DF0FB2"/>
    <w:rsid w:val="00DF343E"/>
    <w:rsid w:val="00DF4AA6"/>
    <w:rsid w:val="00DF6448"/>
    <w:rsid w:val="00DF68C0"/>
    <w:rsid w:val="00DF69F6"/>
    <w:rsid w:val="00E00E97"/>
    <w:rsid w:val="00E0170D"/>
    <w:rsid w:val="00E01762"/>
    <w:rsid w:val="00E01AB4"/>
    <w:rsid w:val="00E028F4"/>
    <w:rsid w:val="00E029A5"/>
    <w:rsid w:val="00E04501"/>
    <w:rsid w:val="00E04823"/>
    <w:rsid w:val="00E05218"/>
    <w:rsid w:val="00E0521F"/>
    <w:rsid w:val="00E05E71"/>
    <w:rsid w:val="00E0697C"/>
    <w:rsid w:val="00E06DB5"/>
    <w:rsid w:val="00E12056"/>
    <w:rsid w:val="00E12E7B"/>
    <w:rsid w:val="00E13812"/>
    <w:rsid w:val="00E13C3C"/>
    <w:rsid w:val="00E13D17"/>
    <w:rsid w:val="00E13F3D"/>
    <w:rsid w:val="00E14D7D"/>
    <w:rsid w:val="00E1748E"/>
    <w:rsid w:val="00E17497"/>
    <w:rsid w:val="00E17697"/>
    <w:rsid w:val="00E20322"/>
    <w:rsid w:val="00E2067E"/>
    <w:rsid w:val="00E20D53"/>
    <w:rsid w:val="00E22222"/>
    <w:rsid w:val="00E23527"/>
    <w:rsid w:val="00E254C1"/>
    <w:rsid w:val="00E2682E"/>
    <w:rsid w:val="00E27163"/>
    <w:rsid w:val="00E2747E"/>
    <w:rsid w:val="00E318A0"/>
    <w:rsid w:val="00E319CF"/>
    <w:rsid w:val="00E32E48"/>
    <w:rsid w:val="00E3424C"/>
    <w:rsid w:val="00E34898"/>
    <w:rsid w:val="00E35A68"/>
    <w:rsid w:val="00E35D6E"/>
    <w:rsid w:val="00E37029"/>
    <w:rsid w:val="00E3799A"/>
    <w:rsid w:val="00E4046B"/>
    <w:rsid w:val="00E40A18"/>
    <w:rsid w:val="00E41C63"/>
    <w:rsid w:val="00E44127"/>
    <w:rsid w:val="00E44194"/>
    <w:rsid w:val="00E44D07"/>
    <w:rsid w:val="00E453B4"/>
    <w:rsid w:val="00E45ED8"/>
    <w:rsid w:val="00E462ED"/>
    <w:rsid w:val="00E4661F"/>
    <w:rsid w:val="00E479E7"/>
    <w:rsid w:val="00E5070D"/>
    <w:rsid w:val="00E50D3D"/>
    <w:rsid w:val="00E51BDD"/>
    <w:rsid w:val="00E52A3E"/>
    <w:rsid w:val="00E5305A"/>
    <w:rsid w:val="00E536B5"/>
    <w:rsid w:val="00E539F5"/>
    <w:rsid w:val="00E53EBC"/>
    <w:rsid w:val="00E541FB"/>
    <w:rsid w:val="00E54C66"/>
    <w:rsid w:val="00E63FB2"/>
    <w:rsid w:val="00E643BA"/>
    <w:rsid w:val="00E64C0B"/>
    <w:rsid w:val="00E65529"/>
    <w:rsid w:val="00E6655D"/>
    <w:rsid w:val="00E66585"/>
    <w:rsid w:val="00E6738A"/>
    <w:rsid w:val="00E70968"/>
    <w:rsid w:val="00E70B13"/>
    <w:rsid w:val="00E71263"/>
    <w:rsid w:val="00E716C1"/>
    <w:rsid w:val="00E717C5"/>
    <w:rsid w:val="00E71E49"/>
    <w:rsid w:val="00E7248C"/>
    <w:rsid w:val="00E72C50"/>
    <w:rsid w:val="00E72DEB"/>
    <w:rsid w:val="00E73D60"/>
    <w:rsid w:val="00E74273"/>
    <w:rsid w:val="00E74EA5"/>
    <w:rsid w:val="00E75469"/>
    <w:rsid w:val="00E754CC"/>
    <w:rsid w:val="00E75658"/>
    <w:rsid w:val="00E75832"/>
    <w:rsid w:val="00E7593E"/>
    <w:rsid w:val="00E75AF3"/>
    <w:rsid w:val="00E770DC"/>
    <w:rsid w:val="00E77188"/>
    <w:rsid w:val="00E777D7"/>
    <w:rsid w:val="00E77B87"/>
    <w:rsid w:val="00E77C55"/>
    <w:rsid w:val="00E8107F"/>
    <w:rsid w:val="00E81450"/>
    <w:rsid w:val="00E814FE"/>
    <w:rsid w:val="00E819BC"/>
    <w:rsid w:val="00E81B2D"/>
    <w:rsid w:val="00E82724"/>
    <w:rsid w:val="00E827EF"/>
    <w:rsid w:val="00E83DFE"/>
    <w:rsid w:val="00E83E43"/>
    <w:rsid w:val="00E847DB"/>
    <w:rsid w:val="00E8672F"/>
    <w:rsid w:val="00E86B9D"/>
    <w:rsid w:val="00E8742B"/>
    <w:rsid w:val="00E877C8"/>
    <w:rsid w:val="00E906B3"/>
    <w:rsid w:val="00E9073C"/>
    <w:rsid w:val="00E919C5"/>
    <w:rsid w:val="00E93873"/>
    <w:rsid w:val="00E93F86"/>
    <w:rsid w:val="00E94182"/>
    <w:rsid w:val="00E9504A"/>
    <w:rsid w:val="00E9606D"/>
    <w:rsid w:val="00E96706"/>
    <w:rsid w:val="00E972AB"/>
    <w:rsid w:val="00E97CAA"/>
    <w:rsid w:val="00EA052D"/>
    <w:rsid w:val="00EA1E6C"/>
    <w:rsid w:val="00EA442A"/>
    <w:rsid w:val="00EA573A"/>
    <w:rsid w:val="00EA6BD9"/>
    <w:rsid w:val="00EA73DF"/>
    <w:rsid w:val="00EA7D1D"/>
    <w:rsid w:val="00EA7E97"/>
    <w:rsid w:val="00EB09B7"/>
    <w:rsid w:val="00EB0BE9"/>
    <w:rsid w:val="00EB0DA0"/>
    <w:rsid w:val="00EB0DD2"/>
    <w:rsid w:val="00EB1802"/>
    <w:rsid w:val="00EB1D3F"/>
    <w:rsid w:val="00EB2E60"/>
    <w:rsid w:val="00EB304C"/>
    <w:rsid w:val="00EB384C"/>
    <w:rsid w:val="00EB40F5"/>
    <w:rsid w:val="00EB51E0"/>
    <w:rsid w:val="00EB54A3"/>
    <w:rsid w:val="00EB5C86"/>
    <w:rsid w:val="00EB6217"/>
    <w:rsid w:val="00EB6B8A"/>
    <w:rsid w:val="00EB795A"/>
    <w:rsid w:val="00EB79B8"/>
    <w:rsid w:val="00EC012B"/>
    <w:rsid w:val="00EC1351"/>
    <w:rsid w:val="00EC13C0"/>
    <w:rsid w:val="00EC222D"/>
    <w:rsid w:val="00EC24A6"/>
    <w:rsid w:val="00EC2ED2"/>
    <w:rsid w:val="00EC34AA"/>
    <w:rsid w:val="00EC34D8"/>
    <w:rsid w:val="00EC37D6"/>
    <w:rsid w:val="00EC4152"/>
    <w:rsid w:val="00EC51B2"/>
    <w:rsid w:val="00EC5CBB"/>
    <w:rsid w:val="00EC5E7A"/>
    <w:rsid w:val="00EC6798"/>
    <w:rsid w:val="00EC7C20"/>
    <w:rsid w:val="00ED0417"/>
    <w:rsid w:val="00ED11B5"/>
    <w:rsid w:val="00ED1341"/>
    <w:rsid w:val="00ED31D4"/>
    <w:rsid w:val="00ED3841"/>
    <w:rsid w:val="00ED3892"/>
    <w:rsid w:val="00ED3982"/>
    <w:rsid w:val="00ED3FEC"/>
    <w:rsid w:val="00ED515E"/>
    <w:rsid w:val="00ED67BD"/>
    <w:rsid w:val="00ED6974"/>
    <w:rsid w:val="00ED788A"/>
    <w:rsid w:val="00EE01F9"/>
    <w:rsid w:val="00EE11C0"/>
    <w:rsid w:val="00EE16C4"/>
    <w:rsid w:val="00EE201A"/>
    <w:rsid w:val="00EE216E"/>
    <w:rsid w:val="00EE27BE"/>
    <w:rsid w:val="00EE2981"/>
    <w:rsid w:val="00EE35F1"/>
    <w:rsid w:val="00EE5D0F"/>
    <w:rsid w:val="00EE6CB4"/>
    <w:rsid w:val="00EE724F"/>
    <w:rsid w:val="00EE75B4"/>
    <w:rsid w:val="00EE7D7C"/>
    <w:rsid w:val="00EF0AAC"/>
    <w:rsid w:val="00EF1304"/>
    <w:rsid w:val="00EF13FD"/>
    <w:rsid w:val="00EF1AB4"/>
    <w:rsid w:val="00EF1C05"/>
    <w:rsid w:val="00EF2028"/>
    <w:rsid w:val="00EF423E"/>
    <w:rsid w:val="00EF4636"/>
    <w:rsid w:val="00EF475C"/>
    <w:rsid w:val="00EF4DEF"/>
    <w:rsid w:val="00EF544C"/>
    <w:rsid w:val="00EF67F0"/>
    <w:rsid w:val="00EF75CB"/>
    <w:rsid w:val="00EF7CBD"/>
    <w:rsid w:val="00F0037F"/>
    <w:rsid w:val="00F00826"/>
    <w:rsid w:val="00F0098D"/>
    <w:rsid w:val="00F01341"/>
    <w:rsid w:val="00F01CE5"/>
    <w:rsid w:val="00F02AB3"/>
    <w:rsid w:val="00F03645"/>
    <w:rsid w:val="00F03AA1"/>
    <w:rsid w:val="00F0527A"/>
    <w:rsid w:val="00F053E3"/>
    <w:rsid w:val="00F054B9"/>
    <w:rsid w:val="00F05EDB"/>
    <w:rsid w:val="00F06779"/>
    <w:rsid w:val="00F0717D"/>
    <w:rsid w:val="00F11469"/>
    <w:rsid w:val="00F11B42"/>
    <w:rsid w:val="00F12C50"/>
    <w:rsid w:val="00F12FF5"/>
    <w:rsid w:val="00F150F5"/>
    <w:rsid w:val="00F15505"/>
    <w:rsid w:val="00F15BE7"/>
    <w:rsid w:val="00F173A4"/>
    <w:rsid w:val="00F1767D"/>
    <w:rsid w:val="00F208FD"/>
    <w:rsid w:val="00F21059"/>
    <w:rsid w:val="00F23F6B"/>
    <w:rsid w:val="00F247E8"/>
    <w:rsid w:val="00F25290"/>
    <w:rsid w:val="00F25AB1"/>
    <w:rsid w:val="00F25D98"/>
    <w:rsid w:val="00F27CFC"/>
    <w:rsid w:val="00F300FB"/>
    <w:rsid w:val="00F3049B"/>
    <w:rsid w:val="00F309F1"/>
    <w:rsid w:val="00F313E8"/>
    <w:rsid w:val="00F3187D"/>
    <w:rsid w:val="00F320CF"/>
    <w:rsid w:val="00F32328"/>
    <w:rsid w:val="00F324F8"/>
    <w:rsid w:val="00F32999"/>
    <w:rsid w:val="00F32F07"/>
    <w:rsid w:val="00F34856"/>
    <w:rsid w:val="00F35517"/>
    <w:rsid w:val="00F3685C"/>
    <w:rsid w:val="00F40C72"/>
    <w:rsid w:val="00F41CE1"/>
    <w:rsid w:val="00F423C5"/>
    <w:rsid w:val="00F43D5E"/>
    <w:rsid w:val="00F43E17"/>
    <w:rsid w:val="00F4461D"/>
    <w:rsid w:val="00F44707"/>
    <w:rsid w:val="00F449A2"/>
    <w:rsid w:val="00F44B1A"/>
    <w:rsid w:val="00F44FAD"/>
    <w:rsid w:val="00F45719"/>
    <w:rsid w:val="00F45CF5"/>
    <w:rsid w:val="00F465C7"/>
    <w:rsid w:val="00F467B9"/>
    <w:rsid w:val="00F47533"/>
    <w:rsid w:val="00F510C9"/>
    <w:rsid w:val="00F52E61"/>
    <w:rsid w:val="00F530A0"/>
    <w:rsid w:val="00F535F7"/>
    <w:rsid w:val="00F543C8"/>
    <w:rsid w:val="00F547AE"/>
    <w:rsid w:val="00F54CDF"/>
    <w:rsid w:val="00F55BD1"/>
    <w:rsid w:val="00F55BE5"/>
    <w:rsid w:val="00F561C0"/>
    <w:rsid w:val="00F56205"/>
    <w:rsid w:val="00F562D6"/>
    <w:rsid w:val="00F57B52"/>
    <w:rsid w:val="00F57FCE"/>
    <w:rsid w:val="00F607AD"/>
    <w:rsid w:val="00F623F0"/>
    <w:rsid w:val="00F62A9B"/>
    <w:rsid w:val="00F62AB4"/>
    <w:rsid w:val="00F637A3"/>
    <w:rsid w:val="00F63A5C"/>
    <w:rsid w:val="00F63CFF"/>
    <w:rsid w:val="00F65E51"/>
    <w:rsid w:val="00F6796E"/>
    <w:rsid w:val="00F708CA"/>
    <w:rsid w:val="00F70D58"/>
    <w:rsid w:val="00F73479"/>
    <w:rsid w:val="00F73566"/>
    <w:rsid w:val="00F7548F"/>
    <w:rsid w:val="00F7580F"/>
    <w:rsid w:val="00F75B69"/>
    <w:rsid w:val="00F75DFD"/>
    <w:rsid w:val="00F767D7"/>
    <w:rsid w:val="00F76AF6"/>
    <w:rsid w:val="00F76F15"/>
    <w:rsid w:val="00F770AB"/>
    <w:rsid w:val="00F80EF5"/>
    <w:rsid w:val="00F81231"/>
    <w:rsid w:val="00F82F4E"/>
    <w:rsid w:val="00F83E9A"/>
    <w:rsid w:val="00F847A9"/>
    <w:rsid w:val="00F84887"/>
    <w:rsid w:val="00F8537A"/>
    <w:rsid w:val="00F857B7"/>
    <w:rsid w:val="00F8616F"/>
    <w:rsid w:val="00F867B9"/>
    <w:rsid w:val="00F90D12"/>
    <w:rsid w:val="00F91EB2"/>
    <w:rsid w:val="00F92262"/>
    <w:rsid w:val="00F95530"/>
    <w:rsid w:val="00F95DCB"/>
    <w:rsid w:val="00F96833"/>
    <w:rsid w:val="00F971DC"/>
    <w:rsid w:val="00FA1F4E"/>
    <w:rsid w:val="00FA2AB0"/>
    <w:rsid w:val="00FA2C28"/>
    <w:rsid w:val="00FA2F4F"/>
    <w:rsid w:val="00FA485A"/>
    <w:rsid w:val="00FA4BD6"/>
    <w:rsid w:val="00FA530C"/>
    <w:rsid w:val="00FA5A4B"/>
    <w:rsid w:val="00FA64A6"/>
    <w:rsid w:val="00FA698F"/>
    <w:rsid w:val="00FB0A08"/>
    <w:rsid w:val="00FB0DAB"/>
    <w:rsid w:val="00FB2D1A"/>
    <w:rsid w:val="00FB3196"/>
    <w:rsid w:val="00FB4454"/>
    <w:rsid w:val="00FB598F"/>
    <w:rsid w:val="00FB6386"/>
    <w:rsid w:val="00FB64CA"/>
    <w:rsid w:val="00FB7ED8"/>
    <w:rsid w:val="00FC3A1C"/>
    <w:rsid w:val="00FC3B55"/>
    <w:rsid w:val="00FC3E32"/>
    <w:rsid w:val="00FC3E53"/>
    <w:rsid w:val="00FC5623"/>
    <w:rsid w:val="00FC58C2"/>
    <w:rsid w:val="00FC5B8A"/>
    <w:rsid w:val="00FC60A7"/>
    <w:rsid w:val="00FC75B0"/>
    <w:rsid w:val="00FC75C1"/>
    <w:rsid w:val="00FD01B4"/>
    <w:rsid w:val="00FD0343"/>
    <w:rsid w:val="00FD22E5"/>
    <w:rsid w:val="00FD2BC3"/>
    <w:rsid w:val="00FD38A5"/>
    <w:rsid w:val="00FD38CC"/>
    <w:rsid w:val="00FD3F6B"/>
    <w:rsid w:val="00FD44EF"/>
    <w:rsid w:val="00FD4565"/>
    <w:rsid w:val="00FD4F4E"/>
    <w:rsid w:val="00FD6A6F"/>
    <w:rsid w:val="00FD6D76"/>
    <w:rsid w:val="00FD7716"/>
    <w:rsid w:val="00FD7A24"/>
    <w:rsid w:val="00FE02B4"/>
    <w:rsid w:val="00FE0C37"/>
    <w:rsid w:val="00FE11F4"/>
    <w:rsid w:val="00FE1FC7"/>
    <w:rsid w:val="00FE240E"/>
    <w:rsid w:val="00FE3DEA"/>
    <w:rsid w:val="00FE49B9"/>
    <w:rsid w:val="00FE5FF6"/>
    <w:rsid w:val="00FE601A"/>
    <w:rsid w:val="00FE6941"/>
    <w:rsid w:val="00FE7207"/>
    <w:rsid w:val="00FF1A2A"/>
    <w:rsid w:val="00FF2C33"/>
    <w:rsid w:val="00FF41D4"/>
    <w:rsid w:val="00FF5019"/>
    <w:rsid w:val="00FF5074"/>
    <w:rsid w:val="00FF539B"/>
    <w:rsid w:val="00FF5654"/>
    <w:rsid w:val="00FF5A68"/>
    <w:rsid w:val="00FF5FBF"/>
    <w:rsid w:val="00FF7E9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FC3D9E"/>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71E7"/>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qFormat/>
    <w:rsid w:val="00E77B87"/>
    <w:rPr>
      <w:rFonts w:ascii="Arial" w:hAnsi="Arial"/>
      <w:sz w:val="32"/>
      <w:lang w:val="en-GB" w:eastAsia="en-US"/>
    </w:rPr>
  </w:style>
  <w:style w:type="character" w:styleId="Strong">
    <w:name w:val="Strong"/>
    <w:uiPriority w:val="22"/>
    <w:qFormat/>
    <w:rsid w:val="00B76E16"/>
    <w:rPr>
      <w:b/>
      <w:bCs/>
    </w:rPr>
  </w:style>
  <w:style w:type="table" w:styleId="TableGrid">
    <w:name w:val="Table Grid"/>
    <w:basedOn w:val="TableNormal"/>
    <w:rsid w:val="003650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basedOn w:val="DefaultParagraphFont"/>
    <w:uiPriority w:val="99"/>
    <w:unhideWhenUsed/>
    <w:rsid w:val="00B75C7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B75C71"/>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B75C71"/>
    <w:rPr>
      <w:vanish/>
      <w:color w:val="AEB5BB"/>
    </w:rPr>
  </w:style>
  <w:style w:type="paragraph" w:styleId="NoSpacing">
    <w:name w:val="No Spacing"/>
    <w:basedOn w:val="Normal"/>
    <w:link w:val="NoSpacingChar"/>
    <w:uiPriority w:val="1"/>
    <w:qFormat/>
    <w:rsid w:val="00B75C71"/>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B75C71"/>
    <w:rPr>
      <w:rFonts w:asciiTheme="minorHAnsi" w:eastAsiaTheme="minorEastAsia" w:hAnsiTheme="minorHAnsi" w:cstheme="minorBidi"/>
      <w:lang w:val="en-US" w:eastAsia="zh-CN"/>
    </w:rPr>
  </w:style>
  <w:style w:type="character" w:customStyle="1" w:styleId="B4Char">
    <w:name w:val="B4 Char"/>
    <w:link w:val="B4"/>
    <w:qFormat/>
    <w:rsid w:val="00D93F5C"/>
    <w:rPr>
      <w:rFonts w:ascii="Times New Roman" w:hAnsi="Times New Roman"/>
      <w:lang w:eastAsia="en-US"/>
    </w:rPr>
  </w:style>
  <w:style w:type="character" w:customStyle="1" w:styleId="TALChar">
    <w:name w:val="TAL Char"/>
    <w:link w:val="TAL"/>
    <w:qFormat/>
    <w:rsid w:val="008804B8"/>
    <w:rPr>
      <w:rFonts w:ascii="Arial" w:hAnsi="Arial"/>
      <w:sz w:val="18"/>
      <w:lang w:eastAsia="en-US"/>
    </w:rPr>
  </w:style>
  <w:style w:type="paragraph" w:styleId="NormalWeb">
    <w:name w:val="Normal (Web)"/>
    <w:basedOn w:val="Normal"/>
    <w:uiPriority w:val="99"/>
    <w:semiHidden/>
    <w:unhideWhenUsed/>
    <w:rsid w:val="00725497"/>
    <w:pPr>
      <w:spacing w:before="100" w:beforeAutospacing="1" w:after="100" w:afterAutospacing="1"/>
    </w:pPr>
    <w:rPr>
      <w:rFonts w:eastAsia="Times New Roman"/>
      <w:sz w:val="24"/>
      <w:szCs w:val="24"/>
      <w:lang w:val="en-US"/>
    </w:rPr>
  </w:style>
  <w:style w:type="character" w:styleId="UnresolvedMention">
    <w:name w:val="Unresolved Mention"/>
    <w:basedOn w:val="DefaultParagraphFont"/>
    <w:uiPriority w:val="99"/>
    <w:semiHidden/>
    <w:unhideWhenUsed/>
    <w:rsid w:val="00B31E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1193767248">
      <w:bodyDiv w:val="1"/>
      <w:marLeft w:val="0"/>
      <w:marRight w:val="0"/>
      <w:marTop w:val="0"/>
      <w:marBottom w:val="0"/>
      <w:divBdr>
        <w:top w:val="none" w:sz="0" w:space="0" w:color="auto"/>
        <w:left w:val="none" w:sz="0" w:space="0" w:color="auto"/>
        <w:bottom w:val="none" w:sz="0" w:space="0" w:color="auto"/>
        <w:right w:val="none" w:sz="0" w:space="0" w:color="auto"/>
      </w:divBdr>
      <w:divsChild>
        <w:div w:id="156698413">
          <w:marLeft w:val="0"/>
          <w:marRight w:val="0"/>
          <w:marTop w:val="0"/>
          <w:marBottom w:val="0"/>
          <w:divBdr>
            <w:top w:val="none" w:sz="0" w:space="0" w:color="auto"/>
            <w:left w:val="none" w:sz="0" w:space="0" w:color="auto"/>
            <w:bottom w:val="none" w:sz="0" w:space="0" w:color="auto"/>
            <w:right w:val="none" w:sz="0" w:space="0" w:color="auto"/>
          </w:divBdr>
          <w:divsChild>
            <w:div w:id="2106489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539190">
      <w:bodyDiv w:val="1"/>
      <w:marLeft w:val="0"/>
      <w:marRight w:val="0"/>
      <w:marTop w:val="0"/>
      <w:marBottom w:val="0"/>
      <w:divBdr>
        <w:top w:val="none" w:sz="0" w:space="0" w:color="auto"/>
        <w:left w:val="none" w:sz="0" w:space="0" w:color="auto"/>
        <w:bottom w:val="none" w:sz="0" w:space="0" w:color="auto"/>
        <w:right w:val="none" w:sz="0" w:space="0" w:color="auto"/>
      </w:divBdr>
      <w:divsChild>
        <w:div w:id="1206867242">
          <w:marLeft w:val="0"/>
          <w:marRight w:val="0"/>
          <w:marTop w:val="0"/>
          <w:marBottom w:val="0"/>
          <w:divBdr>
            <w:top w:val="none" w:sz="0" w:space="0" w:color="auto"/>
            <w:left w:val="none" w:sz="0" w:space="0" w:color="auto"/>
            <w:bottom w:val="none" w:sz="0" w:space="0" w:color="auto"/>
            <w:right w:val="none" w:sz="0" w:space="0" w:color="auto"/>
          </w:divBdr>
          <w:divsChild>
            <w:div w:id="1894929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46059793">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402286250">
      <w:bodyDiv w:val="1"/>
      <w:marLeft w:val="0"/>
      <w:marRight w:val="0"/>
      <w:marTop w:val="0"/>
      <w:marBottom w:val="0"/>
      <w:divBdr>
        <w:top w:val="none" w:sz="0" w:space="0" w:color="auto"/>
        <w:left w:val="none" w:sz="0" w:space="0" w:color="auto"/>
        <w:bottom w:val="none" w:sz="0" w:space="0" w:color="auto"/>
        <w:right w:val="none" w:sz="0" w:space="0" w:color="auto"/>
      </w:divBdr>
    </w:div>
    <w:div w:id="1649237855">
      <w:bodyDiv w:val="1"/>
      <w:marLeft w:val="0"/>
      <w:marRight w:val="0"/>
      <w:marTop w:val="0"/>
      <w:marBottom w:val="0"/>
      <w:divBdr>
        <w:top w:val="none" w:sz="0" w:space="0" w:color="auto"/>
        <w:left w:val="none" w:sz="0" w:space="0" w:color="auto"/>
        <w:bottom w:val="none" w:sz="0" w:space="0" w:color="auto"/>
        <w:right w:val="none" w:sz="0" w:space="0" w:color="auto"/>
      </w:divBdr>
    </w:div>
    <w:div w:id="1820342893">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 w:id="1928466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yperlink" Target="mailto:Juan.GarciaMartin@rohde-schwarz.com" TargetMode="Externa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yperlink" Target="mailto:Narendra.kalahasti@anritsu.com"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5fef6b6-48ff-4793-a586-dff4857ec2fd">H4VU7HTV54JD-1231737843-1192</_dlc_DocId>
    <_dlc_DocIdUrl xmlns="05fef6b6-48ff-4793-a586-dff4857ec2fd">
      <Url>https://sharepoint.rsint.net/teams/MRT_Dev/_layouts/15/DocIdRedir.aspx?ID=H4VU7HTV54JD-1231737843-1192</Url>
      <Description>H4VU7HTV54JD-1231737843-1192</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BCDA46B2B03D2D41A08489D915B86FB5" ma:contentTypeVersion="2" ma:contentTypeDescription="Create a new document." ma:contentTypeScope="" ma:versionID="639a76a3a3a64d37442b4f5d75fe35f6">
  <xsd:schema xmlns:xsd="http://www.w3.org/2001/XMLSchema" xmlns:xs="http://www.w3.org/2001/XMLSchema" xmlns:p="http://schemas.microsoft.com/office/2006/metadata/properties" xmlns:ns2="05fef6b6-48ff-4793-a586-dff4857ec2fd" targetNamespace="http://schemas.microsoft.com/office/2006/metadata/properties" ma:root="true" ma:fieldsID="f9d7d8ab7db92d77e6815c3a5665272a"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113D66-FD0C-446E-824F-E255D43C4FCC}">
  <ds:schemaRefs>
    <ds:schemaRef ds:uri="http://schemas.microsoft.com/office/2006/metadata/properties"/>
    <ds:schemaRef ds:uri="http://schemas.microsoft.com/office/infopath/2007/PartnerControls"/>
    <ds:schemaRef ds:uri="05fef6b6-48ff-4793-a586-dff4857ec2fd"/>
  </ds:schemaRefs>
</ds:datastoreItem>
</file>

<file path=customXml/itemProps2.xml><?xml version="1.0" encoding="utf-8"?>
<ds:datastoreItem xmlns:ds="http://schemas.openxmlformats.org/officeDocument/2006/customXml" ds:itemID="{A10AB458-4A6A-45A4-8C75-167D1E4DC8CD}">
  <ds:schemaRefs>
    <ds:schemaRef ds:uri="http://schemas.microsoft.com/sharepoint/v3/contenttype/forms"/>
  </ds:schemaRefs>
</ds:datastoreItem>
</file>

<file path=customXml/itemProps3.xml><?xml version="1.0" encoding="utf-8"?>
<ds:datastoreItem xmlns:ds="http://schemas.openxmlformats.org/officeDocument/2006/customXml" ds:itemID="{670F5ABF-46B0-4234-A763-6A4AA7D98A87}">
  <ds:schemaRefs>
    <ds:schemaRef ds:uri="http://schemas.microsoft.com/sharepoint/events"/>
  </ds:schemaRefs>
</ds:datastoreItem>
</file>

<file path=customXml/itemProps4.xml><?xml version="1.0" encoding="utf-8"?>
<ds:datastoreItem xmlns:ds="http://schemas.openxmlformats.org/officeDocument/2006/customXml" ds:itemID="{38725E5D-05FD-4955-89AE-0F2F2C994C3D}">
  <ds:schemaRefs>
    <ds:schemaRef ds:uri="http://schemas.openxmlformats.org/officeDocument/2006/bibliography"/>
  </ds:schemaRefs>
</ds:datastoreItem>
</file>

<file path=customXml/itemProps5.xml><?xml version="1.0" encoding="utf-8"?>
<ds:datastoreItem xmlns:ds="http://schemas.openxmlformats.org/officeDocument/2006/customXml" ds:itemID="{D8F7AAF8-0DC6-45FE-BB49-2D5E953BA6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5</Pages>
  <Words>3753</Words>
  <Characters>21396</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25099</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6</cp:revision>
  <cp:lastPrinted>1900-01-01T08:00:00Z</cp:lastPrinted>
  <dcterms:created xsi:type="dcterms:W3CDTF">2025-06-04T20:55:00Z</dcterms:created>
  <dcterms:modified xsi:type="dcterms:W3CDTF">2025-06-06T05:21:00Z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1b944d2597f1287accd91e643a8f1fd2f7a70a7107cf01bbbe8b82c9b7e6e07f</vt:lpwstr>
  </property>
  <property fmtid="{D5CDD505-2E9C-101B-9397-08002B2CF9AE}" pid="22" name="ContentTypeId">
    <vt:lpwstr>0x010100BCDA46B2B03D2D41A08489D915B86FB5</vt:lpwstr>
  </property>
  <property fmtid="{D5CDD505-2E9C-101B-9397-08002B2CF9AE}" pid="23" name="_dlc_DocIdItemGuid">
    <vt:lpwstr>066efa44-fe26-4426-a4c1-31ed868e7ffb</vt:lpwstr>
  </property>
  <property fmtid="{D5CDD505-2E9C-101B-9397-08002B2CF9AE}" pid="24" name="MSIP_Label_9764cdcd-3664-4d05-9615-7cbf65a4f0a8_Enabled">
    <vt:lpwstr>true</vt:lpwstr>
  </property>
  <property fmtid="{D5CDD505-2E9C-101B-9397-08002B2CF9AE}" pid="25" name="MSIP_Label_9764cdcd-3664-4d05-9615-7cbf65a4f0a8_SetDate">
    <vt:lpwstr>2024-05-03T10:55:35Z</vt:lpwstr>
  </property>
  <property fmtid="{D5CDD505-2E9C-101B-9397-08002B2CF9AE}" pid="26" name="MSIP_Label_9764cdcd-3664-4d05-9615-7cbf65a4f0a8_Method">
    <vt:lpwstr>Privileged</vt:lpwstr>
  </property>
  <property fmtid="{D5CDD505-2E9C-101B-9397-08002B2CF9AE}" pid="27" name="MSIP_Label_9764cdcd-3664-4d05-9615-7cbf65a4f0a8_Name">
    <vt:lpwstr>UNRESTRICTED</vt:lpwstr>
  </property>
  <property fmtid="{D5CDD505-2E9C-101B-9397-08002B2CF9AE}" pid="28" name="MSIP_Label_9764cdcd-3664-4d05-9615-7cbf65a4f0a8_SiteId">
    <vt:lpwstr>74bddbd9-705c-456e-aabd-99beb719a2b2</vt:lpwstr>
  </property>
  <property fmtid="{D5CDD505-2E9C-101B-9397-08002B2CF9AE}" pid="29" name="MSIP_Label_9764cdcd-3664-4d05-9615-7cbf65a4f0a8_ActionId">
    <vt:lpwstr>b584db1c-6032-4194-87b2-a56afd7c3bde</vt:lpwstr>
  </property>
  <property fmtid="{D5CDD505-2E9C-101B-9397-08002B2CF9AE}" pid="30" name="MSIP_Label_9764cdcd-3664-4d05-9615-7cbf65a4f0a8_ContentBits">
    <vt:lpwstr>0</vt:lpwstr>
  </property>
</Properties>
</file>