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1D63E23C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</w:t>
      </w:r>
      <w:r w:rsidR="0025703E">
        <w:rPr>
          <w:rFonts w:cs="Arial"/>
          <w:b/>
          <w:bCs/>
          <w:i/>
          <w:iCs/>
          <w:sz w:val="24"/>
          <w:szCs w:val="24"/>
        </w:rPr>
        <w:t>877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1AA7AFD7" w:rsidR="00D86314" w:rsidRPr="003C4E4F" w:rsidRDefault="0025703E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3277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B3E4EB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0334F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70DAF8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Pr="00A652F8">
              <w:rPr>
                <w:rFonts w:cs="Arial"/>
              </w:rPr>
              <w:t xml:space="preserve">testcase </w:t>
            </w:r>
            <w:r w:rsidR="00C57971">
              <w:rPr>
                <w:rFonts w:cs="Arial"/>
              </w:rPr>
              <w:t>8.1.3.1.5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19C763CD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57971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851DF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40334F">
              <w:rPr>
                <w:rFonts w:cs="Arial"/>
              </w:rPr>
              <w:t>11-</w:t>
            </w:r>
            <w:r w:rsidR="00642AB5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28D634E8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C57971">
              <w:rPr>
                <w:rFonts w:ascii="Arial" w:hAnsi="Arial" w:cs="Arial"/>
                <w:noProof/>
                <w:lang w:val="en-SG"/>
              </w:rPr>
              <w:t>8.1.3.1.5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CE9167F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C57971">
              <w:rPr>
                <w:rFonts w:cs="Arial"/>
                <w:noProof/>
                <w:lang w:val="en-SG"/>
              </w:rPr>
              <w:t>8.1.3.1.5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12B857C" w:rsidR="00D86314" w:rsidRPr="003C4E4F" w:rsidRDefault="00C5797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8.1.3.1.5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8258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5647D91" w14:textId="31AC6AD1" w:rsidR="00C579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57971" w:rsidRPr="002F3017">
        <w:rPr>
          <w:rFonts w:ascii="Arial" w:hAnsi="Arial" w:cs="Arial"/>
          <w:iCs/>
        </w:rPr>
        <w:t>Table of Contents</w:t>
      </w:r>
      <w:r w:rsidR="00C57971">
        <w:tab/>
      </w:r>
      <w:r w:rsidR="00C57971">
        <w:fldChar w:fldCharType="begin"/>
      </w:r>
      <w:r w:rsidR="00C57971">
        <w:instrText xml:space="preserve"> PAGEREF _Toc151982586 \h </w:instrText>
      </w:r>
      <w:r w:rsidR="00C57971">
        <w:fldChar w:fldCharType="separate"/>
      </w:r>
      <w:r w:rsidR="00C57971">
        <w:t>2</w:t>
      </w:r>
      <w:r w:rsidR="00C57971">
        <w:fldChar w:fldCharType="end"/>
      </w:r>
    </w:p>
    <w:p w14:paraId="1B31E10B" w14:textId="2F38DE61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639333C4" w14:textId="4AB995A7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135DF11" w14:textId="4568154C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2ABB4221" w14:textId="6FC6B5BB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_Toc151982590 \h </w:instrText>
      </w:r>
      <w:r>
        <w:fldChar w:fldCharType="separate"/>
      </w:r>
      <w:r>
        <w:t>3</w:t>
      </w:r>
      <w:r>
        <w:fldChar w:fldCharType="end"/>
      </w:r>
    </w:p>
    <w:p w14:paraId="6CE4B33E" w14:textId="4D0BD91F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_Toc151982591 \h </w:instrText>
      </w:r>
      <w:r>
        <w:fldChar w:fldCharType="separate"/>
      </w:r>
      <w:r>
        <w:t>3</w:t>
      </w:r>
      <w:r>
        <w:fldChar w:fldCharType="end"/>
      </w:r>
    </w:p>
    <w:p w14:paraId="1CBD47C3" w14:textId="1D4E3010" w:rsidR="00C57971" w:rsidRDefault="00C579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_Toc151982592 \h </w:instrText>
      </w:r>
      <w:r>
        <w:fldChar w:fldCharType="separate"/>
      </w:r>
      <w:r>
        <w:t>3</w:t>
      </w:r>
      <w:r>
        <w:fldChar w:fldCharType="end"/>
      </w:r>
    </w:p>
    <w:p w14:paraId="2476CF98" w14:textId="6B2440D9" w:rsidR="00C57971" w:rsidRDefault="00C579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_Toc151982593 \h </w:instrText>
      </w:r>
      <w:r>
        <w:fldChar w:fldCharType="separate"/>
      </w:r>
      <w:r>
        <w:t>3</w:t>
      </w:r>
      <w:r>
        <w:fldChar w:fldCharType="end"/>
      </w:r>
    </w:p>
    <w:p w14:paraId="325A0C2F" w14:textId="7D06C63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1982587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73D8372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C57971">
        <w:rPr>
          <w:rFonts w:ascii="Arial" w:hAnsi="Arial" w:cs="Arial"/>
        </w:rPr>
        <w:t>8.1.3.1.5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1982588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12A12B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C57971">
        <w:rPr>
          <w:rFonts w:ascii="Arial" w:hAnsi="Arial" w:cs="Arial"/>
        </w:rPr>
        <w:t>8.1.3.1.5</w:t>
      </w:r>
    </w:p>
    <w:p w14:paraId="763E129C" w14:textId="395ED0C9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A667B1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40334F">
        <w:rPr>
          <w:rFonts w:ascii="Arial" w:hAnsi="Arial" w:cs="Arial"/>
          <w:lang w:eastAsia="ja-JP"/>
        </w:rPr>
        <w:t>37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1982589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4758F5F0" w:rsidR="0047783B" w:rsidRPr="003C4E4F" w:rsidRDefault="00C101F2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1982590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1982591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1982592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641B7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57971">
        <w:rPr>
          <w:rFonts w:ascii="Arial" w:hAnsi="Arial" w:cs="Arial"/>
        </w:rPr>
        <w:t>8_1_3_1_5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892177B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57971">
        <w:rPr>
          <w:rFonts w:ascii="Arial" w:hAnsi="Arial" w:cs="Arial"/>
        </w:rPr>
        <w:t>8_1_3_1_5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198259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DC4CB43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25703E">
              <w:rPr>
                <w:rFonts w:ascii="Arial" w:hAnsi="Arial" w:cs="Arial"/>
                <w:bCs/>
                <w:szCs w:val="22"/>
              </w:rPr>
              <w:t>878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testcase </w:t>
            </w:r>
            <w:r w:rsidR="00C57971">
              <w:rPr>
                <w:rFonts w:ascii="Arial" w:hAnsi="Arial" w:cs="Arial"/>
                <w:bCs/>
                <w:szCs w:val="22"/>
              </w:rPr>
              <w:t>8.1.3.1.5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FEC59" w14:textId="77777777" w:rsidR="00030225" w:rsidRDefault="00030225">
      <w:r>
        <w:separator/>
      </w:r>
    </w:p>
  </w:endnote>
  <w:endnote w:type="continuationSeparator" w:id="0">
    <w:p w14:paraId="6E5E5444" w14:textId="77777777" w:rsidR="00030225" w:rsidRDefault="00030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4AAA" w14:textId="77777777" w:rsidR="00030225" w:rsidRDefault="00030225">
      <w:r>
        <w:separator/>
      </w:r>
    </w:p>
  </w:footnote>
  <w:footnote w:type="continuationSeparator" w:id="0">
    <w:p w14:paraId="33E2E197" w14:textId="77777777" w:rsidR="00030225" w:rsidRDefault="00030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0225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0D8C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703E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429A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2AB5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2A53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667B1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0C8D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05F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01F2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57971"/>
    <w:rsid w:val="00C60BD0"/>
    <w:rsid w:val="00C6232D"/>
    <w:rsid w:val="00C63B6B"/>
    <w:rsid w:val="00C6611A"/>
    <w:rsid w:val="00C66BA2"/>
    <w:rsid w:val="00C76115"/>
    <w:rsid w:val="00C777AD"/>
    <w:rsid w:val="00C809BD"/>
    <w:rsid w:val="00C822B3"/>
    <w:rsid w:val="00C85B0D"/>
    <w:rsid w:val="00C863E3"/>
    <w:rsid w:val="00C870F6"/>
    <w:rsid w:val="00C87494"/>
    <w:rsid w:val="00C9477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2023-11-27T23:20:00Z</dcterms:created>
  <dcterms:modified xsi:type="dcterms:W3CDTF">2023-11-28T14:24:00Z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