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4E1B888E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76B0">
        <w:fldChar w:fldCharType="begin"/>
      </w:r>
      <w:r w:rsidR="00AA76B0">
        <w:instrText xml:space="preserve"> DOCPROPERTY  TSG/WGRef  \* MERGEFORMAT </w:instrText>
      </w:r>
      <w:r w:rsidR="00AA76B0">
        <w:fldChar w:fldCharType="separate"/>
      </w:r>
      <w:r>
        <w:rPr>
          <w:b/>
          <w:noProof/>
          <w:sz w:val="24"/>
        </w:rPr>
        <w:t>RAN5</w:t>
      </w:r>
      <w:r w:rsidR="00AA76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A76B0">
        <w:fldChar w:fldCharType="begin"/>
      </w:r>
      <w:r w:rsidR="00AA76B0">
        <w:instrText xml:space="preserve"> DOCPROPERTY  MtgSeq  \* MERGEFORMAT </w:instrText>
      </w:r>
      <w:r w:rsidR="00AA76B0">
        <w:fldChar w:fldCharType="separate"/>
      </w:r>
      <w:r w:rsidRPr="00EB09B7">
        <w:rPr>
          <w:b/>
          <w:noProof/>
          <w:sz w:val="24"/>
        </w:rPr>
        <w:t>2023</w:t>
      </w:r>
      <w:r w:rsidR="00AA76B0">
        <w:rPr>
          <w:b/>
          <w:noProof/>
          <w:sz w:val="24"/>
        </w:rPr>
        <w:fldChar w:fldCharType="end"/>
      </w:r>
      <w:r w:rsidR="00AA76B0">
        <w:fldChar w:fldCharType="begin"/>
      </w:r>
      <w:r w:rsidR="00AA76B0">
        <w:instrText xml:space="preserve"> DOCPROPERTY  MtgTitle  \* MERGEFORMAT </w:instrText>
      </w:r>
      <w:r w:rsidR="00AA76B0">
        <w:fldChar w:fldCharType="separate"/>
      </w:r>
      <w:r>
        <w:rPr>
          <w:b/>
          <w:noProof/>
          <w:sz w:val="24"/>
        </w:rPr>
        <w:t>-TTCN email</w:t>
      </w:r>
      <w:r w:rsidR="00AA76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76B0">
        <w:fldChar w:fldCharType="begin"/>
      </w:r>
      <w:r w:rsidR="00AA76B0">
        <w:instrText xml:space="preserve"> DOCPROPERTY  Tdoc#  \* MERGEFORMAT </w:instrText>
      </w:r>
      <w:r w:rsidR="00AA76B0">
        <w:fldChar w:fldCharType="separate"/>
      </w:r>
      <w:r w:rsidRPr="00E13F3D">
        <w:rPr>
          <w:b/>
          <w:i/>
          <w:noProof/>
          <w:sz w:val="28"/>
        </w:rPr>
        <w:t>R5s230</w:t>
      </w:r>
      <w:r w:rsidR="00AA76B0">
        <w:rPr>
          <w:b/>
          <w:i/>
          <w:noProof/>
          <w:sz w:val="28"/>
        </w:rPr>
        <w:t>560</w:t>
      </w:r>
      <w:r w:rsidR="00AA76B0">
        <w:rPr>
          <w:b/>
          <w:i/>
          <w:noProof/>
          <w:sz w:val="28"/>
        </w:rPr>
        <w:fldChar w:fldCharType="end"/>
      </w:r>
    </w:p>
    <w:p w14:paraId="1F23185C" w14:textId="77777777" w:rsidR="000460FA" w:rsidRDefault="00AA76B0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AA76B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2B863430" w:rsidR="000460FA" w:rsidRPr="00410371" w:rsidRDefault="00AA76B0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A0B00">
              <w:rPr>
                <w:b/>
                <w:noProof/>
                <w:sz w:val="28"/>
              </w:rPr>
              <w:t>3042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24E7FDDC" w:rsidR="000460FA" w:rsidRPr="00410371" w:rsidRDefault="00AA76B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48737727" w:rsidR="000460FA" w:rsidRPr="00410371" w:rsidRDefault="00AA76B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574A46FB" w:rsidR="000460FA" w:rsidRDefault="00FA0B00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A0B00">
              <w:t>NR/5GC FR1: re-verification of Rel-16 power saving test case 7.1.1.12.3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3379AB9E" w:rsidR="000460FA" w:rsidRDefault="00FA66EF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FA66EF">
              <w:t xml:space="preserve">TEI16_Test, </w:t>
            </w:r>
            <w:r w:rsidR="00AA76B0">
              <w:fldChar w:fldCharType="begin"/>
            </w:r>
            <w:r w:rsidR="00AA76B0">
              <w:instrText xml:space="preserve"> DOCPROPERTY  RelatedWis  \* MERGEFORMAT </w:instrText>
            </w:r>
            <w:r w:rsidR="00AA76B0">
              <w:fldChar w:fldCharType="separate"/>
            </w:r>
            <w:r w:rsidR="00FA0B00" w:rsidRPr="00FA0B00">
              <w:rPr>
                <w:noProof/>
              </w:rPr>
              <w:t xml:space="preserve">NR_UE_pow_sav-UEConTest </w:t>
            </w:r>
            <w:r w:rsidR="00AA76B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2786B08D" w:rsidR="000460FA" w:rsidRDefault="00AA76B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</w:t>
            </w:r>
            <w:r w:rsidR="00FA0B00">
              <w:rPr>
                <w:noProof/>
              </w:rPr>
              <w:t>4</w:t>
            </w:r>
            <w:r w:rsidR="000460FA">
              <w:rPr>
                <w:noProof/>
              </w:rPr>
              <w:t>-</w:t>
            </w:r>
            <w:r w:rsidR="00FA0B00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30B351DC" w:rsidR="000460FA" w:rsidRPr="00EE664E" w:rsidRDefault="00FA66EF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AA76B0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3D7ACC4D" w:rsidR="000460FA" w:rsidRPr="00D268E5" w:rsidRDefault="00FA0B00" w:rsidP="000460FA">
            <w:pPr>
              <w:pStyle w:val="CRCoverPage"/>
              <w:spacing w:after="0"/>
              <w:rPr>
                <w:noProof/>
              </w:rPr>
            </w:pPr>
            <w:r w:rsidRPr="00FA0B00">
              <w:t>To add test case 7.1.1.12.3</w:t>
            </w:r>
            <w:r>
              <w:t xml:space="preserve"> </w:t>
            </w:r>
            <w:r w:rsidRPr="00FA0B00">
              <w:t>to the 5G/NR5GC ATS for FR1 path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6CF40F29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</w:t>
            </w:r>
            <w:r w:rsidR="001E4F7D" w:rsidRPr="00FA0B00">
              <w:t>7.1.1.12.3</w:t>
            </w:r>
            <w:r w:rsidR="001E4F7D">
              <w:t xml:space="preserve">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4E805D01" w:rsidR="000460FA" w:rsidRDefault="00FA0B00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FA0B00">
              <w:t>7.1.1.12.3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41E401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0D1275EA" w:rsidR="000460FA" w:rsidRDefault="00800F3F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18424ABB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2C219E1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</w:t>
            </w:r>
            <w:r w:rsidR="00E36B29">
              <w:rPr>
                <w:noProof/>
              </w:rPr>
              <w:t xml:space="preserve"> 38.508-1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25AD4E4F" w:rsidR="000460FA" w:rsidRDefault="007D69A4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7D69A4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31517024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6D6861A" w14:textId="767836DE" w:rsidR="006C01A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6C01AC" w:rsidRPr="00494717">
        <w:rPr>
          <w:rFonts w:ascii="Arial" w:hAnsi="Arial" w:cs="Arial"/>
          <w:iCs/>
        </w:rPr>
        <w:t>Table of Contents</w:t>
      </w:r>
      <w:r w:rsidR="006C01AC">
        <w:tab/>
      </w:r>
      <w:r w:rsidR="006C01AC">
        <w:fldChar w:fldCharType="begin"/>
      </w:r>
      <w:r w:rsidR="006C01AC">
        <w:instrText xml:space="preserve"> PAGEREF _Toc131517024 \h </w:instrText>
      </w:r>
      <w:r w:rsidR="006C01AC">
        <w:fldChar w:fldCharType="separate"/>
      </w:r>
      <w:r w:rsidR="00103D06">
        <w:t>2</w:t>
      </w:r>
      <w:r w:rsidR="006C01AC">
        <w:fldChar w:fldCharType="end"/>
      </w:r>
    </w:p>
    <w:p w14:paraId="1EE391ED" w14:textId="631BC791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_Toc131517025 \h </w:instrText>
      </w:r>
      <w:r>
        <w:fldChar w:fldCharType="separate"/>
      </w:r>
      <w:r w:rsidR="00103D06">
        <w:t>3</w:t>
      </w:r>
      <w:r>
        <w:fldChar w:fldCharType="end"/>
      </w:r>
    </w:p>
    <w:p w14:paraId="1B61FBF4" w14:textId="679E7761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_Toc131517026 \h </w:instrText>
      </w:r>
      <w:r>
        <w:fldChar w:fldCharType="separate"/>
      </w:r>
      <w:r w:rsidR="00103D06">
        <w:t>3</w:t>
      </w:r>
      <w:r>
        <w:fldChar w:fldCharType="end"/>
      </w:r>
    </w:p>
    <w:p w14:paraId="190B84BA" w14:textId="2745F394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_Toc131517027 \h </w:instrText>
      </w:r>
      <w:r>
        <w:fldChar w:fldCharType="separate"/>
      </w:r>
      <w:r w:rsidR="00103D06">
        <w:t>3</w:t>
      </w:r>
      <w:r>
        <w:fldChar w:fldCharType="end"/>
      </w:r>
    </w:p>
    <w:p w14:paraId="69EF992D" w14:textId="6C9A1743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9471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_Toc131517028 \h </w:instrText>
      </w:r>
      <w:r>
        <w:fldChar w:fldCharType="separate"/>
      </w:r>
      <w:r w:rsidR="00103D06">
        <w:t>3</w:t>
      </w:r>
      <w:r>
        <w:fldChar w:fldCharType="end"/>
      </w:r>
    </w:p>
    <w:p w14:paraId="27D449BC" w14:textId="0A9DC92B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9471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_Toc131517029 \h </w:instrText>
      </w:r>
      <w:r>
        <w:fldChar w:fldCharType="separate"/>
      </w:r>
      <w:r w:rsidR="00103D06">
        <w:t>10</w:t>
      </w:r>
      <w:r>
        <w:fldChar w:fldCharType="end"/>
      </w:r>
    </w:p>
    <w:p w14:paraId="161D8AD7" w14:textId="10B42AD0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9471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_Toc131517030 \h </w:instrText>
      </w:r>
      <w:r>
        <w:fldChar w:fldCharType="separate"/>
      </w:r>
      <w:r w:rsidR="00103D06">
        <w:t>12</w:t>
      </w:r>
      <w:r>
        <w:fldChar w:fldCharType="end"/>
      </w:r>
    </w:p>
    <w:p w14:paraId="06640FE8" w14:textId="7361505F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_Toc131517031 \h </w:instrText>
      </w:r>
      <w:r>
        <w:fldChar w:fldCharType="separate"/>
      </w:r>
      <w:r w:rsidR="00103D06">
        <w:t>14</w:t>
      </w:r>
      <w:r>
        <w:fldChar w:fldCharType="end"/>
      </w:r>
    </w:p>
    <w:p w14:paraId="47C2FACB" w14:textId="1CC36D5F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_Toc131517032 \h </w:instrText>
      </w:r>
      <w:r>
        <w:fldChar w:fldCharType="separate"/>
      </w:r>
      <w:r w:rsidR="00103D06">
        <w:t>14</w:t>
      </w:r>
      <w:r>
        <w:fldChar w:fldCharType="end"/>
      </w:r>
    </w:p>
    <w:p w14:paraId="1E1C0A7A" w14:textId="23C69EEE" w:rsidR="006C01AC" w:rsidRDefault="006C01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947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94717">
        <w:rPr>
          <w:rFonts w:cs="Arial"/>
        </w:rPr>
        <w:t>MediaTek MT6879</w:t>
      </w:r>
      <w:r>
        <w:tab/>
      </w:r>
      <w:r>
        <w:fldChar w:fldCharType="begin"/>
      </w:r>
      <w:r>
        <w:instrText xml:space="preserve"> PAGEREF _Toc131517033 \h </w:instrText>
      </w:r>
      <w:r>
        <w:fldChar w:fldCharType="separate"/>
      </w:r>
      <w:r w:rsidR="00103D06">
        <w:t>14</w:t>
      </w:r>
      <w:r>
        <w:fldChar w:fldCharType="end"/>
      </w:r>
    </w:p>
    <w:p w14:paraId="34CA9DCC" w14:textId="45DAD7D7" w:rsidR="006C01AC" w:rsidRDefault="006C01A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94717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49471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_Toc131517034 \h </w:instrText>
      </w:r>
      <w:r>
        <w:fldChar w:fldCharType="separate"/>
      </w:r>
      <w:r w:rsidR="00103D06">
        <w:t>15</w:t>
      </w:r>
      <w:r>
        <w:fldChar w:fldCharType="end"/>
      </w:r>
    </w:p>
    <w:p w14:paraId="33D17DF6" w14:textId="5C146CC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31517025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096AB37B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essencial changes needed to correct problems in the TTCN implementation of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AC2C87" w:rsidRPr="00D268E5">
        <w:rPr>
          <w:rFonts w:cs="Arial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D90DDB" w:rsidRPr="00FA0B00">
        <w:t>7.1.1.12.3</w:t>
      </w:r>
      <w:r w:rsidR="00F16198">
        <w:rPr>
          <w:rFonts w:cs="Arial"/>
        </w:rPr>
        <w:t>,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2367B5" w:rsidRPr="00D268E5">
        <w:rPr>
          <w:rFonts w:cs="Arial"/>
        </w:rPr>
        <w:t xml:space="preserve">NR5GC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</w:t>
      </w:r>
      <w:r w:rsidR="002C2B3A">
        <w:t>3</w:t>
      </w:r>
      <w:r w:rsidR="005653AA" w:rsidRPr="005653AA">
        <w:t>wk</w:t>
      </w:r>
      <w:r w:rsidR="002C2B3A">
        <w:t>12</w:t>
      </w:r>
      <w:r w:rsidR="007C2E1F" w:rsidRPr="00D268E5">
        <w:rPr>
          <w:rFonts w:cs="Arial"/>
        </w:rPr>
        <w:t>.</w:t>
      </w:r>
    </w:p>
    <w:p w14:paraId="0E51672E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1649995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1517026"/>
      <w:r w:rsidRPr="00D268E5">
        <w:rPr>
          <w:sz w:val="28"/>
          <w:szCs w:val="28"/>
        </w:rPr>
        <w:t>Verification Test Summary</w:t>
      </w:r>
      <w:bookmarkEnd w:id="3"/>
      <w:r w:rsidRPr="00D268E5">
        <w:rPr>
          <w:sz w:val="28"/>
          <w:szCs w:val="28"/>
        </w:rPr>
        <w:t xml:space="preserve"> </w:t>
      </w:r>
    </w:p>
    <w:p w14:paraId="208D5A48" w14:textId="3AEC90DA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681796">
        <w:t>7.1.1.12.3</w:t>
      </w:r>
      <w:r w:rsidR="00290AFB">
        <w:rPr>
          <w:rFonts w:cs="Arial"/>
          <w:lang w:eastAsia="ja-JP"/>
        </w:rPr>
        <w:t>.</w:t>
      </w:r>
      <w:r w:rsidR="00F16198">
        <w:rPr>
          <w:rFonts w:cs="Arial"/>
          <w:lang w:eastAsia="ja-JP"/>
        </w:rPr>
        <w:t>NR5GC</w:t>
      </w:r>
    </w:p>
    <w:p w14:paraId="69CD394C" w14:textId="6584F7FA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</w:t>
      </w:r>
      <w:r w:rsidR="0000437D">
        <w:rPr>
          <w:lang w:eastAsia="ja-JP"/>
        </w:rPr>
        <w:t>3</w:t>
      </w:r>
      <w:r w:rsidR="005653AA" w:rsidRPr="005653AA">
        <w:rPr>
          <w:lang w:eastAsia="ja-JP"/>
        </w:rPr>
        <w:t>wk</w:t>
      </w:r>
      <w:r w:rsidR="0000437D">
        <w:rPr>
          <w:lang w:eastAsia="ja-JP"/>
        </w:rPr>
        <w:t>12</w:t>
      </w:r>
    </w:p>
    <w:p w14:paraId="011BFAD8" w14:textId="32DDECF1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4" w:name="_Hlk37919671"/>
      <w:r w:rsidR="00FF4D98" w:rsidRPr="00662A05">
        <w:rPr>
          <w:rFonts w:cs="Arial"/>
          <w:lang w:eastAsia="ja-JP"/>
        </w:rPr>
        <w:t>Keysight S8704A Protocol Conformance Toolset</w:t>
      </w:r>
    </w:p>
    <w:bookmarkEnd w:id="4"/>
    <w:p w14:paraId="2972E8F7" w14:textId="081A1E85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r w:rsidR="00681796">
        <w:rPr>
          <w:rFonts w:cs="Arial"/>
          <w:b/>
          <w:lang w:eastAsia="ja-JP"/>
        </w:rPr>
        <w:t>MediaTek MT6879</w:t>
      </w:r>
    </w:p>
    <w:p w14:paraId="386023EC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B4EF20E" w14:textId="6819EFC9" w:rsidR="00446488" w:rsidRDefault="00446488" w:rsidP="00446488"/>
    <w:p w14:paraId="4610E496" w14:textId="77777777" w:rsidR="00DB72EB" w:rsidRPr="00D268E5" w:rsidRDefault="00DB72EB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31517027"/>
      <w:r w:rsidRPr="00D268E5">
        <w:rPr>
          <w:rFonts w:cs="Arial"/>
        </w:rPr>
        <w:t>Corrections required</w:t>
      </w:r>
      <w:bookmarkEnd w:id="5"/>
      <w:bookmarkEnd w:id="6"/>
      <w:bookmarkEnd w:id="7"/>
    </w:p>
    <w:p w14:paraId="28DDA8F6" w14:textId="77777777" w:rsidR="00084CA5" w:rsidRDefault="00084CA5" w:rsidP="00084C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09680267"/>
      <w:bookmarkStart w:id="10" w:name="_Toc122623878"/>
      <w:bookmarkStart w:id="11" w:name="_Toc131171424"/>
      <w:bookmarkStart w:id="12" w:name="_Toc131517028"/>
      <w:bookmarkStart w:id="13" w:name="_Toc122434493"/>
      <w:bookmarkStart w:id="14" w:name="_Toc295288970"/>
      <w:bookmarkStart w:id="15" w:name="_Toc325725665"/>
      <w:r>
        <w:rPr>
          <w:b/>
          <w:lang w:val="pt-BR"/>
        </w:rPr>
        <w:t xml:space="preserve">Change </w:t>
      </w:r>
      <w:bookmarkEnd w:id="8"/>
      <w:r w:rsidRPr="00B86C3F">
        <w:rPr>
          <w:b/>
          <w:lang w:val="pt-BR"/>
        </w:rPr>
        <w:t>1</w:t>
      </w:r>
      <w:bookmarkEnd w:id="9"/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4CA5" w14:paraId="1556D32C" w14:textId="77777777" w:rsidTr="00AA2CBD">
        <w:trPr>
          <w:trHeight w:val="447"/>
        </w:trPr>
        <w:tc>
          <w:tcPr>
            <w:tcW w:w="1985" w:type="dxa"/>
          </w:tcPr>
          <w:p w14:paraId="5AA7B683" w14:textId="77777777" w:rsidR="00084CA5" w:rsidRDefault="00084CA5" w:rsidP="00AA2C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F11B4ED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f_TC_7_1_1_12_3_NR5GC</w:t>
            </w:r>
          </w:p>
        </w:tc>
      </w:tr>
      <w:tr w:rsidR="00084CA5" w14:paraId="7D0359CD" w14:textId="77777777" w:rsidTr="00AA2CBD">
        <w:trPr>
          <w:trHeight w:val="452"/>
        </w:trPr>
        <w:tc>
          <w:tcPr>
            <w:tcW w:w="1985" w:type="dxa"/>
          </w:tcPr>
          <w:p w14:paraId="3EF00831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77050A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1, According to R5-231902, searchspace ID for DCI_2_6 is 7. But it is configured to 6</w:t>
            </w:r>
          </w:p>
          <w:p w14:paraId="0608FDD2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2, searchSpacesToAddModList, searchSpacesToAddModListExt_r16 in rrcReconfiguration at step1 is incorrect</w:t>
            </w:r>
          </w:p>
          <w:p w14:paraId="21FE02B6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3, spCellConfigDedicated.tag_Id is not configured</w:t>
            </w:r>
          </w:p>
          <w:p w14:paraId="28BAB40B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4, v_DownlinkBWP.Pdcch.SearchSpaceArray is filed incorrect</w:t>
            </w:r>
          </w:p>
          <w:p w14:paraId="1D99DF1E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5, SearchSpaceExt is not configured at SS</w:t>
            </w:r>
          </w:p>
          <w:p w14:paraId="33114290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6, at step 7-8. v_</w:t>
            </w:r>
            <w:bookmarkStart w:id="16" w:name="OLE_LINK3"/>
            <w:r w:rsidRPr="005B2B0A">
              <w:rPr>
                <w:rFonts w:ascii="Arial" w:hAnsi="Arial" w:cs="Arial"/>
              </w:rPr>
              <w:t>PhysicalCellGroupConfig</w:t>
            </w:r>
            <w:bookmarkEnd w:id="16"/>
            <w:r w:rsidRPr="005B2B0A">
              <w:rPr>
                <w:rFonts w:ascii="Arial" w:hAnsi="Arial" w:cs="Arial"/>
              </w:rPr>
              <w:t xml:space="preserve"> is changed, but it is not saved</w:t>
            </w:r>
          </w:p>
          <w:p w14:paraId="38335EC9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7, at step 19A, the current ps_PositionDCI_2_6_r16 is 0. So the DCI_2_6 sent at this step should be configured with the 1</w:t>
            </w:r>
            <w:r w:rsidRPr="005B2B0A">
              <w:rPr>
                <w:rFonts w:ascii="Arial" w:hAnsi="Arial" w:cs="Arial"/>
                <w:vertAlign w:val="superscript"/>
              </w:rPr>
              <w:t>st</w:t>
            </w:r>
            <w:r w:rsidRPr="005B2B0A">
              <w:rPr>
                <w:rFonts w:ascii="Arial" w:hAnsi="Arial" w:cs="Arial"/>
              </w:rPr>
              <w:t xml:space="preserve"> block</w:t>
            </w:r>
          </w:p>
          <w:p w14:paraId="25C82202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 xml:space="preserve">8, at step 20, Measurement Gap is configured. According to TP4, UE shall always </w:t>
            </w:r>
          </w:p>
          <w:p w14:paraId="09CD6A2A" w14:textId="77777777" w:rsidR="00084CA5" w:rsidRPr="005B2B0A" w:rsidRDefault="00084CA5" w:rsidP="00AA2CBD">
            <w:pPr>
              <w:rPr>
                <w:rFonts w:ascii="Arial" w:hAnsi="Arial" w:cs="Arial"/>
                <w:i/>
                <w:iCs/>
              </w:rPr>
            </w:pPr>
            <w:r w:rsidRPr="005B2B0A">
              <w:rPr>
                <w:rFonts w:ascii="Arial" w:hAnsi="Arial" w:cs="Arial"/>
              </w:rPr>
              <w:t xml:space="preserve"> </w:t>
            </w:r>
            <w:r w:rsidRPr="005B2B0A">
              <w:rPr>
                <w:rFonts w:ascii="Arial" w:hAnsi="Arial" w:cs="Arial"/>
                <w:i/>
                <w:iCs/>
              </w:rPr>
              <w:t xml:space="preserve">starts the drx-onDurationTimer after drx-SlotOffset from the beginning of the subframe and monitors the PDCCH. </w:t>
            </w:r>
          </w:p>
          <w:p w14:paraId="286E9305" w14:textId="77777777" w:rsidR="00084CA5" w:rsidRPr="005B2B0A" w:rsidRDefault="00084CA5" w:rsidP="00AA2CBD">
            <w:pPr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</w:rPr>
              <w:t>So, it is not needed to send DCI_2_6 explicitly before postamble</w:t>
            </w:r>
          </w:p>
          <w:p w14:paraId="350ADE6A" w14:textId="77777777" w:rsidR="00084CA5" w:rsidRPr="005B2B0A" w:rsidRDefault="00084CA5" w:rsidP="00AA2CB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084CA5" w14:paraId="06CB46D7" w14:textId="77777777" w:rsidTr="00AA2CBD">
        <w:tc>
          <w:tcPr>
            <w:tcW w:w="1985" w:type="dxa"/>
          </w:tcPr>
          <w:p w14:paraId="049910C0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F245237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  <w:r w:rsidRPr="005B2B0A">
              <w:rPr>
                <w:rFonts w:cs="Arial"/>
                <w:lang w:val="en-SG" w:eastAsia="zh-CN"/>
              </w:rPr>
              <w:t xml:space="preserve">1, </w:t>
            </w:r>
            <w:r w:rsidRPr="005B2B0A">
              <w:rPr>
                <w:rFonts w:eastAsia="DengXian" w:cs="Arial"/>
                <w:lang w:val="en-SG" w:eastAsia="zh-CN"/>
              </w:rPr>
              <w:t>change searchSpaceId to 7</w:t>
            </w:r>
          </w:p>
          <w:p w14:paraId="2F72F839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</w:p>
          <w:p w14:paraId="68A98071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  <w:r w:rsidRPr="005B2B0A">
              <w:rPr>
                <w:rFonts w:eastAsia="DengXian" w:cs="Arial"/>
                <w:lang w:val="en-SG" w:eastAsia="zh-CN"/>
              </w:rPr>
              <w:t xml:space="preserve">2, correct the context of rrcReconfiguration </w:t>
            </w:r>
          </w:p>
          <w:p w14:paraId="49B151CE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</w:p>
          <w:p w14:paraId="329C351D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  <w:r w:rsidRPr="005B2B0A">
              <w:rPr>
                <w:rFonts w:eastAsia="DengXian" w:cs="Arial"/>
                <w:lang w:val="en-SG" w:eastAsia="zh-CN"/>
              </w:rPr>
              <w:t>3,</w:t>
            </w:r>
            <w:r w:rsidRPr="005B2B0A">
              <w:rPr>
                <w:rFonts w:cs="Arial"/>
              </w:rPr>
              <w:t xml:space="preserve"> set </w:t>
            </w:r>
            <w:r w:rsidRPr="005B2B0A">
              <w:rPr>
                <w:rFonts w:eastAsia="DengXian" w:cs="Arial"/>
                <w:lang w:val="en-SG" w:eastAsia="zh-CN"/>
              </w:rPr>
              <w:t>spCellConfigDedicated.tag_Id</w:t>
            </w:r>
          </w:p>
          <w:p w14:paraId="2DAE54E1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</w:p>
          <w:p w14:paraId="13FB102F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  <w:r w:rsidRPr="005B2B0A">
              <w:rPr>
                <w:rFonts w:eastAsia="DengXian" w:cs="Arial"/>
                <w:lang w:val="en-SG" w:eastAsia="zh-CN"/>
              </w:rPr>
              <w:lastRenderedPageBreak/>
              <w:t>4, correct v_DownlinkBWP.Pdcch.SearchSpaceArray</w:t>
            </w:r>
          </w:p>
          <w:p w14:paraId="21A8A9C0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</w:p>
          <w:p w14:paraId="5E84F9F3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  <w:r w:rsidRPr="005B2B0A">
              <w:rPr>
                <w:rFonts w:eastAsia="DengXian" w:cs="Arial"/>
                <w:lang w:val="en-SG" w:eastAsia="zh-CN"/>
              </w:rPr>
              <w:t>5, configure SearchSpaceExt at SS</w:t>
            </w:r>
            <w:r>
              <w:rPr>
                <w:rFonts w:eastAsia="DengXian" w:cs="Arial"/>
                <w:lang w:val="en-SG" w:eastAsia="zh-CN"/>
              </w:rPr>
              <w:t xml:space="preserve"> (also see Change 3)</w:t>
            </w:r>
          </w:p>
          <w:p w14:paraId="2E75B8E5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</w:p>
          <w:p w14:paraId="7542E5F5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</w:rPr>
            </w:pPr>
            <w:r w:rsidRPr="005B2B0A">
              <w:rPr>
                <w:rFonts w:eastAsia="DengXian" w:cs="Arial"/>
                <w:lang w:val="en-SG" w:eastAsia="zh-CN"/>
              </w:rPr>
              <w:t xml:space="preserve">6, call f_NR_CellInfo_SetPhysicalCellGroupConfig to save </w:t>
            </w:r>
            <w:r w:rsidRPr="005B2B0A">
              <w:rPr>
                <w:rFonts w:cs="Arial"/>
              </w:rPr>
              <w:t>PhysicalCellGroupConfig at step 7-8</w:t>
            </w:r>
          </w:p>
          <w:p w14:paraId="227CCDC2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</w:rPr>
            </w:pPr>
          </w:p>
          <w:p w14:paraId="28EE58BB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</w:rPr>
            </w:pPr>
            <w:r w:rsidRPr="005B2B0A">
              <w:rPr>
                <w:rFonts w:cs="Arial"/>
              </w:rPr>
              <w:t>7, correct the configuration of DCI_2_6 blocks at step 19A</w:t>
            </w:r>
          </w:p>
          <w:p w14:paraId="5ACEBBD3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</w:rPr>
            </w:pPr>
          </w:p>
          <w:p w14:paraId="480868D7" w14:textId="77777777" w:rsidR="00084CA5" w:rsidRPr="005B2B0A" w:rsidRDefault="00084CA5" w:rsidP="00AA2CBD">
            <w:pPr>
              <w:pStyle w:val="CRCoverPage"/>
              <w:spacing w:after="0"/>
              <w:rPr>
                <w:rFonts w:eastAsia="DengXian" w:cs="Arial"/>
                <w:lang w:val="en-SG" w:eastAsia="zh-CN"/>
              </w:rPr>
            </w:pPr>
            <w:r w:rsidRPr="005B2B0A">
              <w:rPr>
                <w:rFonts w:cs="Arial"/>
              </w:rPr>
              <w:t>8, remove the DCI_2_6 before postamble</w:t>
            </w:r>
          </w:p>
          <w:p w14:paraId="05AADC1F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084CA5" w14:paraId="25F900F9" w14:textId="77777777" w:rsidTr="00AA2CBD">
        <w:tc>
          <w:tcPr>
            <w:tcW w:w="1985" w:type="dxa"/>
          </w:tcPr>
          <w:p w14:paraId="3F6954B6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46E3A335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r w:rsidRPr="005B2B0A">
              <w:rPr>
                <w:rFonts w:ascii="Arial" w:hAnsi="Arial" w:cs="Arial"/>
                <w:lang w:eastAsia="zh-CN"/>
              </w:rPr>
              <w:t>MAC_PowerSaving_NR5GC</w:t>
            </w:r>
          </w:p>
        </w:tc>
      </w:tr>
      <w:tr w:rsidR="00084CA5" w14:paraId="45FC5307" w14:textId="77777777" w:rsidTr="00AA2CBD">
        <w:tc>
          <w:tcPr>
            <w:tcW w:w="1985" w:type="dxa"/>
          </w:tcPr>
          <w:p w14:paraId="5CA70654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AAB55C" w14:textId="77777777" w:rsidR="00084CA5" w:rsidRDefault="00084CA5" w:rsidP="00AA2CBD">
            <w:pPr>
              <w:rPr>
                <w:rFonts w:ascii="Arial" w:hAnsi="Arial"/>
                <w:highlight w:val="cyan"/>
              </w:rPr>
            </w:pPr>
          </w:p>
        </w:tc>
      </w:tr>
    </w:tbl>
    <w:p w14:paraId="7C0A0DC1" w14:textId="77777777" w:rsidR="00084CA5" w:rsidRDefault="00084CA5" w:rsidP="00084CA5"/>
    <w:p w14:paraId="28BE99A1" w14:textId="77777777" w:rsidR="00084CA5" w:rsidRDefault="00084CA5" w:rsidP="00084CA5">
      <w:pPr>
        <w:rPr>
          <w:b/>
          <w:bCs/>
        </w:rPr>
      </w:pPr>
    </w:p>
    <w:p w14:paraId="33187A59" w14:textId="77777777" w:rsidR="00084CA5" w:rsidRPr="00D874E4" w:rsidRDefault="00084CA5" w:rsidP="00084CA5">
      <w:pPr>
        <w:rPr>
          <w:b/>
          <w:bCs/>
          <w:lang w:eastAsia="zh-CN"/>
        </w:rPr>
      </w:pPr>
      <w:r w:rsidRPr="00D874E4">
        <w:rPr>
          <w:b/>
          <w:bCs/>
          <w:lang w:eastAsia="zh-CN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102583" w14:paraId="02ED96DB" w14:textId="77777777" w:rsidTr="00AA2CBD">
        <w:tc>
          <w:tcPr>
            <w:tcW w:w="9855" w:type="dxa"/>
          </w:tcPr>
          <w:p w14:paraId="4D1A7F6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function f_TC_7_1_1_12_3_NR5GC() runs on NR5GC_PTC</w:t>
            </w:r>
          </w:p>
          <w:p w14:paraId="0C96487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 //DRX adaptation / UE wakeup indication</w:t>
            </w:r>
          </w:p>
          <w:p w14:paraId="7C65EF76" w14:textId="77777777" w:rsidR="00084CA5" w:rsidRPr="00102583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6DA08EF4" w14:textId="77777777" w:rsidR="00084CA5" w:rsidRPr="00102583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4399280B" w14:textId="77777777" w:rsidR="00084CA5" w:rsidRPr="00102583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65A1FC2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NR_DownlinkBWP_Type v_DownlinkBWP ;</w:t>
            </w:r>
          </w:p>
          <w:p w14:paraId="1253029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SubFrameTiming_Type v_WakeUpTiming;</w:t>
            </w:r>
          </w:p>
          <w:p w14:paraId="15972AF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SubFrameTiming_Type v_NextOccasion;</w:t>
            </w:r>
          </w:p>
          <w:p w14:paraId="6357B32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template(value) SearchSpace v_SearchSpace;</w:t>
            </w:r>
          </w:p>
          <w:p w14:paraId="368090D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7D4198B7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//Init Cell parameters</w:t>
            </w:r>
          </w:p>
          <w:p w14:paraId="588C940C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f_NR5GC_Init(NR_1);</w:t>
            </w:r>
          </w:p>
          <w:p w14:paraId="24187C0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5A5B196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73EB07E4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1A9AB6D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//Table 7.1.1.12.3.3.3-4</w:t>
            </w:r>
          </w:p>
          <w:p w14:paraId="3C65C14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v_SpCellConfig := f_NR_GetSpCellConfigDef(nr_Cell1);</w:t>
            </w:r>
          </w:p>
          <w:p w14:paraId="26B5ADB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v_ControlResourceSet := f_NR_CellInfo_GetControlResourceSet(nr_Cell1, tsc_NR_ControlResourceSetId, tsc_NR_BWP_Id);</w:t>
            </w:r>
          </w:p>
          <w:p w14:paraId="22D54FC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v_ControlResourceSet.controlResourceSetId := 1;</w:t>
            </w:r>
          </w:p>
          <w:p w14:paraId="6C6204B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v_SpCellConfig.spCellConfigDedicated.initialDownlinkBWP.pdcch_Config.setup.controlResourceSetToAddModList := {v_ControlResourceSet}</w:t>
            </w:r>
          </w:p>
          <w:p w14:paraId="075AE920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5AE169D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v_SearchSpace := f_NR_CellInfo_GetSearchSpaceConfigAtUE(nr_Cell1, tsc_NR_ControlResourceSetId, tsc_NR_BWP_Id);</w:t>
            </w:r>
          </w:p>
          <w:p w14:paraId="42A6626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v_SearchSpace.searchSpaceId 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:= 6;</w:t>
            </w:r>
          </w:p>
          <w:p w14:paraId="0419A2F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v_SearchSpace.controlResourceSetId := 1;</w:t>
            </w:r>
          </w:p>
          <w:p w14:paraId="668DDB9C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v_SearchSpace.searchSpaceType := cs_NR_SearchSpace_SearchSpaceType_CSS_AllOmit;</w:t>
            </w:r>
          </w:p>
          <w:p w14:paraId="6B2ECF8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v_SpCellConfig.spCellConfigDedicated.initialDownlinkBWP.pdcch_Config.setup.searchSpacesToAddModList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[1]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v_SearchSpace; //@sic R5s230001 Ch1.3, R5-231902 sic@</w:t>
            </w:r>
          </w:p>
          <w:p w14:paraId="7DDB6DE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6614932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v_SpCellConfig.spCellConfigDedicated.initialDownlinkBWP.pdcch_Config.setup.searchSpacesToAddModListExt_r16 := {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cs_SearchSpaceExt_r16_AllOmit, //@sic R5s230001 Ch.1.3, R5-231902 sic@</w:t>
            </w:r>
          </w:p>
          <w:p w14:paraId="3E5D533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                                                                                                               cs_SearchSpaceExt_r16_Dci_Format2_6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}</w:t>
            </w:r>
          </w:p>
          <w:p w14:paraId="1D4D88D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286AA1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v_DownlinkBWP := f_NR_CellInfo_GetDownlinkBWP(nr_Cell1, tsc_NR_BWP_Id);</w:t>
            </w:r>
          </w:p>
          <w:p w14:paraId="4338315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v_DownlinkBWP.Pdcch.SearchSpaceArray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[1].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SearchSpaceConfigAtUE.R15 :=  v_SearchSpace;</w:t>
            </w:r>
          </w:p>
          <w:p w14:paraId="5DC9892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v_DownlinkBWP.Pdcch.SearchSpaceArray[0].SearchSpaceConfigAtUE.R16 := cs_SearchSpaceExt_r16_AllOmit;</w:t>
            </w:r>
          </w:p>
          <w:p w14:paraId="17A09AD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v_DownlinkBWP.Pdcch.SearchSpaceArray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[1].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SearchSpaceConfigAtUE.R16 := cs_SearchSpaceExt_r16_Dci_Format2_6;</w:t>
            </w:r>
          </w:p>
          <w:p w14:paraId="076181A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f_NR_CellInfo_SetDownlinkBWP(nr_Cell1, v_DownlinkBWP, tsc_NR_BWP_Id);  //@sic R5s230001 Ch.1.3 sic@</w:t>
            </w:r>
          </w:p>
          <w:p w14:paraId="42B89394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E02646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7CD3139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v_CellGroupConfig := cs_38508_CellGroupConfig (tsc_NR_CellGroupId_MCG,</w:t>
            </w:r>
          </w:p>
          <w:p w14:paraId="48A2927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-,</w:t>
            </w:r>
          </w:p>
          <w:p w14:paraId="1FD8E12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-,</w:t>
            </w:r>
          </w:p>
          <w:p w14:paraId="5E416DED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v_MAC_CellGroupConfig,</w:t>
            </w:r>
          </w:p>
          <w:p w14:paraId="0F230D1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v_PhysicalCellGroupConfig,</w:t>
            </w:r>
          </w:p>
          <w:p w14:paraId="4EBB0094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v_SpCellConfig);</w:t>
            </w:r>
          </w:p>
          <w:p w14:paraId="77120EF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0AD44A4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v_V1530Ext := cs_NR_RRCReconfiguration_v1530_IEs(bit2oct(encvalue(v_CellGroupConfig)));</w:t>
            </w:r>
          </w:p>
          <w:p w14:paraId="0D337DDD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f_NR_SendRRCReconfiguration (nr_Cell1, -,-, v_V1530Ext);</w:t>
            </w:r>
          </w:p>
          <w:p w14:paraId="0B702D8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698E536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v_LongDRXCycle := 10240; //@sic R5s230001 Ch.1.4 sic@</w:t>
            </w:r>
          </w:p>
          <w:p w14:paraId="1422705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v_DrxStartOffset := 0;</w:t>
            </w:r>
          </w:p>
          <w:p w14:paraId="083C458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0B43D497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43F4D1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Steps 3-6 siclog@</w:t>
            </w:r>
          </w:p>
          <w:p w14:paraId="4B7D59F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f_TC_7_1_1_12_3_NR_Steps3_6(v_LongDRXCycle, v_DrxStartOffset,  v_DRBId);</w:t>
            </w:r>
          </w:p>
          <w:p w14:paraId="22F09D04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03C45ED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//@siclog Steps 7-8 siclog@</w:t>
            </w:r>
          </w:p>
          <w:p w14:paraId="1F776DB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//SS transmits RRCReconfiguration to configure ps-wakeup with value true. (Note 1)</w:t>
            </w:r>
          </w:p>
          <w:p w14:paraId="43B9F3B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//The UE transmits RRCReconfigurationComplete. (Note 2)</w:t>
            </w:r>
          </w:p>
          <w:p w14:paraId="4FC8216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v_PhysicalCellGroupConfig.dcp_Config_r16.setup.ps_WakeUp_r16 := true_;</w:t>
            </w:r>
          </w:p>
          <w:p w14:paraId="4BB554E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v_CellGroupConfig.physicalCellGroupConfig := v_PhysicalCellGroupConfig;</w:t>
            </w:r>
          </w:p>
          <w:p w14:paraId="0687643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f_NR_SS_ServingCellConfig(nr_Cell1, -, cs_NR_ServingCellConfig_SpCell(cs_NR_SS_SpCellConfig(omit, omit, omit, v_PhysicalCellGroupConfig)));</w:t>
            </w:r>
          </w:p>
          <w:p w14:paraId="131C1ED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8D90DC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v_V1530Ext := cs_NR_RRCReconfiguration_v1530_IEs(bit2oct(encvalue(v_CellGroupConfig)));</w:t>
            </w:r>
          </w:p>
          <w:p w14:paraId="79F2710B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f_NR_SendRRCReconfiguration (nr_Cell1, -,-, v_V1530Ext);</w:t>
            </w:r>
          </w:p>
          <w:p w14:paraId="64E7A67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25E9D34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Steps 9-11 siclog@</w:t>
            </w:r>
          </w:p>
          <w:p w14:paraId="165A756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…………………………………………………..</w:t>
            </w:r>
          </w:p>
          <w:p w14:paraId="2755BB0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 19A siclog@</w:t>
            </w:r>
          </w:p>
          <w:p w14:paraId="1EF46BC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//The SS transmits DCI 2-6 on the PDCCH within the PS-offset time before the start of next long DRX drx-onDurationTimer and the DCI 2-6 indicates to start the next Drx-onDurationTimer</w:t>
            </w:r>
          </w:p>
          <w:p w14:paraId="21D8B87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122AA0E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v_WakeUpTiming := f_NR_GetWakeUpSignalTiming (v_NextOccasion, nr_Cell1, v_LongDRXCycle, v_DrxStartOffset, 7);</w:t>
            </w:r>
          </w:p>
          <w:p w14:paraId="086A88D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f_NR_SS_CommonCellConfig(nr_Cell1, cads_NR_DciTrigger_WakeUP_REQ(nr_Cell1, cs_TimingInfo_NR(v_WakeUpTiming),cs_NR_DciFormat_2_6_Block_List_6Items_FirstOrLast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(-,'1'B)));</w:t>
            </w: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//@sic R5s230001, R5-231906 sic@</w:t>
            </w:r>
          </w:p>
          <w:p w14:paraId="7A0F92C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27F398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v_Timing := f_SubFrameTiming_AddMilliSeconds(v_NextOccasion, 5);   // add 5ms</w:t>
            </w:r>
          </w:p>
          <w:p w14:paraId="25CFE54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</w:t>
            </w:r>
          </w:p>
          <w:p w14:paraId="339B0BA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 20 siclog@</w:t>
            </w:r>
          </w:p>
          <w:p w14:paraId="5E1B47C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//SS transmits RRCReconfiguration to configure specific measonfig parameters. (Note 1)</w:t>
            </w:r>
          </w:p>
          <w:p w14:paraId="579E9BE0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7ACECBBE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……….   </w:t>
            </w:r>
          </w:p>
          <w:p w14:paraId="6A6B436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30052779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//Postamble</w:t>
            </w:r>
          </w:p>
          <w:p w14:paraId="50C8261F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f_NR_ULGrantConfiguration_Start(nr_Cell1); // Def UL Grant Config</w:t>
            </w:r>
          </w:p>
          <w:p w14:paraId="296B52F2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 configure SS Mac IN NORMAL TEST MODE.</w:t>
            </w:r>
          </w:p>
          <w:p w14:paraId="1559E60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v_SS_Drb_ConfigList := {cs_NR_SS_RadioBearer_MAC_TestMode(v_DRBId, cs_NR_MAC_TestModeInfo_NormalMode)};</w:t>
            </w:r>
          </w:p>
          <w:p w14:paraId="34DA8BC3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f_NR_SS_CommonRadioBearerConfig(nr_Cell1, v_SS_Drb_ConfigList);</w:t>
            </w:r>
          </w:p>
          <w:p w14:paraId="3F307CED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23555B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// leaving UE test state 3</w:t>
            </w:r>
          </w:p>
          <w:p w14:paraId="1325D0C8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v_WakeUpTiming := f_NR_GetWakeUpSignalTiming (v_NextOccasion, nr_Cell1, v_LongDRXCycle, v_DrxStartOffset, 7);  //@sic R5s230001 Ch1.9 sic@</w:t>
            </w:r>
          </w:p>
          <w:p w14:paraId="2CC73BD5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bookmarkStart w:id="17" w:name="OLE_LINK4"/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102583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f_NR_SS_CommonCellConfig(nr_Cell1, cads_NR_DciTrigger_WakeUP_REQ(nr_Cell1, cs_TimingInfo_NR(v_WakeUpTiming),cs_NR_DciFormat_2_6_Block_List_6Items_FirstOrLast( -,'1'B))); //@sic R5s230001 sic@</w:t>
            </w:r>
          </w:p>
          <w:bookmarkEnd w:id="17"/>
          <w:p w14:paraId="724F368A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f_NR_RRCRelease_Common(nr_Cell1, cs_38508_RRCRelease(tsc_NR_RRC_TI_Def), cs_TimingInfo_NR(v_NextOccasion)); //@sic R5s230001 sic@</w:t>
            </w:r>
          </w:p>
          <w:p w14:paraId="63EC3601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f_NR_Postamble(nr_Cell1, STATE_IDLE_1A);</w:t>
            </w:r>
          </w:p>
          <w:p w14:paraId="77E0B786" w14:textId="77777777" w:rsidR="00084CA5" w:rsidRPr="00102583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102583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6FC0F6BE" w14:textId="77777777" w:rsidR="00084CA5" w:rsidRDefault="00084CA5" w:rsidP="00084CA5">
      <w:pPr>
        <w:rPr>
          <w:b/>
          <w:bCs/>
        </w:rPr>
      </w:pPr>
    </w:p>
    <w:p w14:paraId="58C6D727" w14:textId="77777777" w:rsidR="00084CA5" w:rsidRDefault="00084CA5" w:rsidP="00084CA5">
      <w:pPr>
        <w:rPr>
          <w:b/>
          <w:bCs/>
        </w:rPr>
      </w:pPr>
    </w:p>
    <w:p w14:paraId="5F38D4F3" w14:textId="77777777" w:rsidR="00084CA5" w:rsidRPr="00D874E4" w:rsidRDefault="00084CA5" w:rsidP="00084CA5">
      <w:pPr>
        <w:rPr>
          <w:b/>
          <w:bCs/>
          <w:lang w:eastAsia="zh-CN"/>
        </w:rPr>
      </w:pPr>
      <w:r w:rsidRPr="00D874E4">
        <w:rPr>
          <w:b/>
          <w:bCs/>
          <w:lang w:eastAsia="zh-CN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C73A58" w14:paraId="25BB9344" w14:textId="77777777" w:rsidTr="00AA2CBD">
        <w:tc>
          <w:tcPr>
            <w:tcW w:w="9855" w:type="dxa"/>
          </w:tcPr>
          <w:p w14:paraId="224E49B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function f_TC_7_1_1_12_3_NR5GC() runs on NR5GC_PTC</w:t>
            </w:r>
          </w:p>
          <w:p w14:paraId="306DD5D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 //DRX adaptation / UE wakeup indication</w:t>
            </w:r>
          </w:p>
          <w:p w14:paraId="00B2022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……….</w:t>
            </w:r>
          </w:p>
          <w:p w14:paraId="4808A87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……….</w:t>
            </w:r>
          </w:p>
          <w:p w14:paraId="0F32EBF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 (value) NR_DownlinkBWP_Type v_DownlinkBWP ;</w:t>
            </w:r>
          </w:p>
          <w:p w14:paraId="2F92494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SubFrameTiming_Type v_WakeUpTiming;</w:t>
            </w:r>
          </w:p>
          <w:p w14:paraId="1A1202A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SubFrameTiming_Type v_NextOccasion;</w:t>
            </w:r>
          </w:p>
          <w:p w14:paraId="3FFBD28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var template(value) SearchSpace v_SearchSpace;</w:t>
            </w:r>
          </w:p>
          <w:p w14:paraId="3AC8381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var template (value) NR_SearchSpace_NrofCandidates_Type v_NrofCandidates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2E1BD8C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7D57A2F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//Init Cell parameters</w:t>
            </w:r>
          </w:p>
          <w:p w14:paraId="26135CF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f_NR5GC_Init(NR_1);</w:t>
            </w:r>
          </w:p>
          <w:p w14:paraId="4FE2EA3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……….</w:t>
            </w:r>
          </w:p>
          <w:p w14:paraId="4F40227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6A75F01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49886E2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//Table 7.1.1.12.3.3.3-4</w:t>
            </w:r>
          </w:p>
          <w:p w14:paraId="11F7D40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v_SpCellConfig := f_NR_GetSpCellConfigDef(nr_Cell1);</w:t>
            </w:r>
          </w:p>
          <w:p w14:paraId="6B8DA09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v_ControlResourceSet := f_NR_CellInfo_GetControlResourceSet(nr_Cell1, tsc_NR_ControlResourceSetId, tsc_NR_BWP_Id);</w:t>
            </w:r>
          </w:p>
          <w:p w14:paraId="335622A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v_ControlResourceSet.controlResourceSetId := 1;</w:t>
            </w:r>
          </w:p>
          <w:p w14:paraId="0A7C7F9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v_SpCellConfig.spCellConfigDedicated.initialDownlinkBWP.pdcch_Config.setup.controlResourceSetToAddModList := {v_ControlResourceSet}</w:t>
            </w:r>
          </w:p>
          <w:p w14:paraId="6537A7A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2327D62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v_SearchSpace := f_NR_CellInfo_GetSearchSpaceConfigAtUE(nr_Cell1, tsc_NR_ControlResourceSetId, tsc_NR_BWP_Id);</w:t>
            </w:r>
          </w:p>
          <w:p w14:paraId="4A4ECB1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v_SearchSpace.searchSpaceId :=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7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14:paraId="4BD20B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v_SearchSpace.controlResourceSetId := 1;</w:t>
            </w:r>
          </w:p>
          <w:p w14:paraId="53FE8F1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v_SearchSpace.searchSpaceType := cs_NR_SearchSpace_SearchSpaceType_CSS_AllOmit;</w:t>
            </w:r>
          </w:p>
          <w:p w14:paraId="67C46D5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v_SpCellConfig.spCellConfigDedicated.initialDownlinkBWP.pdcch_Config.setup.searchSpacesToAddModList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[0]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v_SearchSpace; //@sic R5s230001 Ch1.3, R5-231902 sic@ </w:t>
            </w:r>
          </w:p>
          <w:p w14:paraId="75A3E32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2B4EE1C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v_SpCellConfig.spCellConfigDedicated.initialDownlinkBWP.pdcch_Config.setup.searchSpacesToAddModListExt_r16 := {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cs_SearchSpaceExt_r16_Dci_Format2_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6} //@sic R5s230001 Ch.1.3, R5-231902 sic@ </w:t>
            </w:r>
          </w:p>
          <w:p w14:paraId="0C38848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6F421FB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v_SpCellConfig.spCellConfigDedicated.tag_Id := 0;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  <w:p w14:paraId="56C6968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1B8A838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v_DownlinkBWP := f_NR_CellInfo_GetDownlinkBWP(nr_Cell1, tsc_NR_BWP_Id);</w:t>
            </w:r>
          </w:p>
          <w:p w14:paraId="2BE59A6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v_DownlinkBWP.Pdcch.SearchSpaceArray[0].SearchSpaceConfigAtUE.R15 :=  v_SearchSpace; </w:t>
            </w:r>
          </w:p>
          <w:p w14:paraId="2260532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v_DownlinkBWP.Pdcch.SearchSpaceArray[0].SearchSpaceConfigAtUE.R16 := cs_SearchSpaceExt_r16_Dci_Format2_6;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  <w:p w14:paraId="6461F54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1D0C5C6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f_NR_CellInfo_SetDownlinkBWP(nr_Cell1, v_DownlinkBWP, tsc_NR_BWP_Id);  //@sic R5s230001 Ch.1.3 sic@</w:t>
            </w:r>
          </w:p>
          <w:p w14:paraId="7E425FB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535EF06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if(f_NR_CellInfo_GetIsFR1(nr_Cell1)) {</w:t>
            </w:r>
          </w:p>
          <w:p w14:paraId="7C3A9D0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  v_NrofCandidates := cs_38508_NrofCandidates_Def;</w:t>
            </w:r>
          </w:p>
          <w:p w14:paraId="6FA6F30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} else {</w:t>
            </w:r>
          </w:p>
          <w:p w14:paraId="72C72DE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  v_NrofCandidates := cds_38508_NrofCandidates_FR2</w:t>
            </w:r>
          </w:p>
          <w:p w14:paraId="5E3A1F8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}</w:t>
            </w:r>
          </w:p>
          <w:p w14:paraId="76D8B26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   f_NR_SS_SearchSpaceExtConfig(nr_Cell1, -, v_NrofCandidates);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</w:t>
            </w:r>
          </w:p>
          <w:p w14:paraId="7240AE8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675136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v_CellGroupConfig := cs_38508_CellGroupConfig (tsc_NR_CellGroupId_MCG,</w:t>
            </w:r>
          </w:p>
          <w:p w14:paraId="4475B7C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-,</w:t>
            </w:r>
          </w:p>
          <w:p w14:paraId="7317F5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-,</w:t>
            </w:r>
          </w:p>
          <w:p w14:paraId="79360A8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v_MAC_CellGroupConfig,</w:t>
            </w:r>
          </w:p>
          <w:p w14:paraId="293DF6E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v_PhysicalCellGroupConfig,</w:t>
            </w:r>
          </w:p>
          <w:p w14:paraId="4936592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                v_SpCellConfig);</w:t>
            </w:r>
          </w:p>
          <w:p w14:paraId="4508225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6419206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v_V1530Ext := cs_NR_RRCReconfiguration_v1530_IEs(bit2oct(encvalue(v_CellGroupConfig)));</w:t>
            </w:r>
          </w:p>
          <w:p w14:paraId="32FD7C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f_NR_SendRRCReconfiguration (nr_Cell1, -,-, v_V1530Ext);</w:t>
            </w:r>
          </w:p>
          <w:p w14:paraId="418C7D4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45AFBB8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v_LongDRXCycle := 10240; //@sic R5s230001 Ch.1.4 sic@</w:t>
            </w:r>
          </w:p>
          <w:p w14:paraId="01B9171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v_DrxStartOffset := 0;</w:t>
            </w:r>
          </w:p>
          <w:p w14:paraId="34B85F7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20325CD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471FF54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"Steps 3-6" siclog@</w:t>
            </w:r>
          </w:p>
          <w:p w14:paraId="30116A7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f_TC_7_1_1_12_3_NR_Steps3_6(v_LongDRXCycle, v_DrxStartOffset,  v_DRBId);</w:t>
            </w:r>
          </w:p>
          <w:p w14:paraId="272EA15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42EF4F7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"Steps 7-8" siclog@</w:t>
            </w:r>
          </w:p>
          <w:p w14:paraId="71C8FE3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//SS transmits RRCReconfiguration to configure ps-wakeup with value true. (Note 1)</w:t>
            </w:r>
          </w:p>
          <w:p w14:paraId="46CD90B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//The UE transmits RRCReconfigurationComplete. (Note 2)</w:t>
            </w:r>
          </w:p>
          <w:p w14:paraId="5734DB4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v_PhysicalCellGroupConfig.dcp_Config_r16.setup.ps_WakeUp_r16 := true_;</w:t>
            </w:r>
          </w:p>
          <w:p w14:paraId="21CDDC4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v_CellGroupConfig.physicalCellGroupConfig := v_PhysicalCellGroupConfig;</w:t>
            </w:r>
          </w:p>
          <w:p w14:paraId="7187AE2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f_NR_SS_ServingCellConfig(nr_Cell1, -, cs_NR_ServingCellConfig_SpCell(cs_NR_SS_SpCellConfig(omit, omit, omit, v_PhysicalCellGroupConfig)));</w:t>
            </w:r>
          </w:p>
          <w:p w14:paraId="7D31411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f_NR_CellInfo_SetPhysicalCellGroupConfig(nr_Cell1, v_PhysicalCellGroupConfig);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  <w:p w14:paraId="659B2CA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0D0C008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v_V1530Ext := cs_NR_RRCReconfiguration_v1530_IEs(bit2oct(encvalue(v_CellGroupConfig)));</w:t>
            </w:r>
          </w:p>
          <w:p w14:paraId="207CB4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f_NR_SendRRCReconfiguration (nr_Cell1, -,-, v_V1530Ext);</w:t>
            </w:r>
          </w:p>
          <w:p w14:paraId="6B2939F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27A146D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"Steps 9-11" siclog@</w:t>
            </w:r>
          </w:p>
          <w:p w14:paraId="71269F7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  <w:t xml:space="preserve">    ……………………………………………..</w:t>
            </w:r>
          </w:p>
          <w:p w14:paraId="71C03C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 19A siclog@</w:t>
            </w:r>
          </w:p>
          <w:p w14:paraId="76CC6B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//The SS transmits DCI 2-6 on the PDCCH within the PS-offset time before the start of next long DRX drx-onDurationTimer and the DCI 2-6 indicates to start the next Drx-onDurationTimer</w:t>
            </w:r>
          </w:p>
          <w:p w14:paraId="1B48EBA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</w:p>
          <w:p w14:paraId="5785577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v_WakeUpTiming := f_NR_GetWakeUpSignalTiming (v_NextOccasion, nr_Cell1, v_LongDRXCycle, v_DrxStartOffset, 7);</w:t>
            </w:r>
          </w:p>
          <w:p w14:paraId="317A068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f_NR_SS_CommonCellConfig(nr_Cell1, cads_NR_DciTrigger_WakeUP_REQ(nr_Cell1, cs_TimingInfo_NR(v_WakeUpTiming),cs_NR_DciFormat_2_6_Block_List_6Items_FirstOrLast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('1'B)));</w:t>
            </w: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//@sic R5s230001, R5-231906 sic@ </w:t>
            </w:r>
          </w:p>
          <w:p w14:paraId="3158C0F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4EF4A0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v_Timing := f_SubFrameTiming_AddMilliSeconds(v_NextOccasion, 5);   // add 5ms</w:t>
            </w:r>
          </w:p>
          <w:p w14:paraId="5AF7ABE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</w:t>
            </w:r>
          </w:p>
          <w:p w14:paraId="6A8ADA6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//@siclog Step 20 siclog@</w:t>
            </w:r>
          </w:p>
          <w:p w14:paraId="6BEA0D5D" w14:textId="77777777" w:rsidR="00084CA5" w:rsidRPr="00C73A58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//SS transmits RRCReconfiguration to configure specific measonfig parameters. (Note 1)</w:t>
            </w:r>
          </w:p>
          <w:p w14:paraId="0D0FA877" w14:textId="77777777" w:rsidR="00084CA5" w:rsidRPr="00C73A58" w:rsidRDefault="00084CA5" w:rsidP="00AA2CBD">
            <w:pPr>
              <w:ind w:firstLine="20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14:paraId="2CBEA47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>………</w:t>
            </w:r>
          </w:p>
          <w:p w14:paraId="28B91F4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……….   </w:t>
            </w:r>
          </w:p>
          <w:p w14:paraId="60F1FF1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</w:t>
            </w:r>
          </w:p>
          <w:p w14:paraId="3ED52CA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//Postamble</w:t>
            </w:r>
          </w:p>
          <w:p w14:paraId="131F5EE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f_NR_ULGrantConfiguration_Start(nr_Cell1); // Def UL Grant Config</w:t>
            </w:r>
          </w:p>
          <w:p w14:paraId="3587D7D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 configure SS Mac IN NORMAL TEST MODE.</w:t>
            </w:r>
          </w:p>
          <w:p w14:paraId="377162B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v_SS_Drb_ConfigList := {cs_NR_SS_RadioBearer_MAC_TestMode(v_DRBId, cs_NR_MAC_TestModeInfo_NormalMode)};</w:t>
            </w:r>
          </w:p>
          <w:p w14:paraId="13E43AF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f_NR_SS_CommonRadioBearerConfig(nr_Cell1, v_SS_Drb_ConfigList);</w:t>
            </w:r>
          </w:p>
          <w:p w14:paraId="35B678E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14:paraId="3448529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 leaving UE test state 3</w:t>
            </w:r>
          </w:p>
          <w:p w14:paraId="55943DB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v_WakeUpTiming := f_NR_GetWakeUpSignalTiming (v_NextOccasion, nr_Cell1, v_LongDRXCycle, v_DrxStartOffset, 7);  //@sic R5s230001 Ch1.9 sic@</w:t>
            </w:r>
          </w:p>
          <w:p w14:paraId="330FB84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val="en-US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//REMOVE</w:t>
            </w:r>
            <w:r w:rsidRPr="00C73A58">
              <w:rPr>
                <w:rFonts w:ascii="Courier New" w:hAnsi="Courier New" w:cs="Courier New"/>
                <w:sz w:val="18"/>
                <w:szCs w:val="18"/>
                <w:lang w:val="en-US"/>
              </w:rPr>
              <w:t xml:space="preserve">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  <w:lang w:val="en-US"/>
              </w:rPr>
              <w:t>f_NR_SS_CommonCellConfig(nr_Cell1, cads_NR_DciTrigger_WakeUP_REQ(nr_Cell1, cs_TimingInfo_NR(v_WakeUpTiming),cs_NR_DciFormat_2_6_Block_List_6Items_FirstOrLast( -,'1'B))); //@sic R5s230001 sic@</w:t>
            </w:r>
          </w:p>
          <w:p w14:paraId="7D1D0A6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val="en-US" w:eastAsia="zh-CN"/>
              </w:rPr>
            </w:pPr>
          </w:p>
          <w:p w14:paraId="5E24FB5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f_NR_RRCRelease_Common(nr_Cell1, cs_38508_RRCRelease(tsc_NR_RRC_TI_Def), cs_TimingInfo_NR(v_NextOccasion)); //@sic R5s230001 sic@</w:t>
            </w:r>
          </w:p>
          <w:p w14:paraId="4BCC18F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f_NR_Postamble(nr_Cell1, STATE_IDLE_1A);</w:t>
            </w:r>
          </w:p>
          <w:p w14:paraId="6FE7ABE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};</w:t>
            </w:r>
          </w:p>
        </w:tc>
      </w:tr>
    </w:tbl>
    <w:p w14:paraId="280D6E66" w14:textId="77777777" w:rsidR="00084CA5" w:rsidRDefault="00084CA5" w:rsidP="00084CA5">
      <w:pPr>
        <w:rPr>
          <w:b/>
          <w:bCs/>
        </w:rPr>
      </w:pPr>
    </w:p>
    <w:p w14:paraId="2650F89A" w14:textId="77777777" w:rsidR="00084CA5" w:rsidRDefault="00084CA5" w:rsidP="00084CA5">
      <w:pPr>
        <w:rPr>
          <w:b/>
          <w:bCs/>
        </w:rPr>
      </w:pPr>
    </w:p>
    <w:p w14:paraId="0B5DF29B" w14:textId="77777777" w:rsidR="00084CA5" w:rsidRDefault="00084CA5" w:rsidP="00084C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31171425"/>
      <w:bookmarkStart w:id="19" w:name="_Toc131517029"/>
      <w:r>
        <w:rPr>
          <w:b/>
          <w:lang w:val="pt-BR"/>
        </w:rPr>
        <w:t>Change 2</w:t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4CA5" w14:paraId="67E32C9E" w14:textId="77777777" w:rsidTr="00AA2CBD">
        <w:trPr>
          <w:trHeight w:val="447"/>
        </w:trPr>
        <w:tc>
          <w:tcPr>
            <w:tcW w:w="1985" w:type="dxa"/>
          </w:tcPr>
          <w:p w14:paraId="2E30E2CD" w14:textId="77777777" w:rsidR="00084CA5" w:rsidRDefault="00084CA5" w:rsidP="00AA2C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47998AF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r w:rsidRPr="00CB697E">
              <w:t>f_TC_7_1_1_12_3_NR_Steps14_19</w:t>
            </w:r>
          </w:p>
        </w:tc>
      </w:tr>
      <w:tr w:rsidR="00084CA5" w14:paraId="5242C194" w14:textId="77777777" w:rsidTr="00AA2CBD">
        <w:trPr>
          <w:trHeight w:val="452"/>
        </w:trPr>
        <w:tc>
          <w:tcPr>
            <w:tcW w:w="1985" w:type="dxa"/>
          </w:tcPr>
          <w:p w14:paraId="11338856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02040B" w14:textId="77777777" w:rsidR="00084CA5" w:rsidRDefault="00084CA5" w:rsidP="00AA2C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according to </w:t>
            </w:r>
            <w:r w:rsidRPr="007E3625">
              <w:rPr>
                <w:rFonts w:ascii="Arial" w:hAnsi="Arial" w:cs="Arial"/>
              </w:rPr>
              <w:t>Table 7.1.1.12.3.3.2-1</w:t>
            </w:r>
            <w:r>
              <w:rPr>
                <w:rFonts w:ascii="Arial" w:hAnsi="Arial" w:cs="Arial"/>
              </w:rPr>
              <w:t>, should delay 1280ms at step 14</w:t>
            </w:r>
          </w:p>
          <w:p w14:paraId="4561C155" w14:textId="77777777" w:rsidR="00084CA5" w:rsidRPr="005B2B0A" w:rsidRDefault="00084CA5" w:rsidP="00AA2CB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</w:rPr>
              <w:t xml:space="preserve">2, </w:t>
            </w:r>
            <w:r w:rsidRPr="007E3625">
              <w:rPr>
                <w:rFonts w:cs="Arial"/>
              </w:rPr>
              <w:t>p_LongDRXCycle</w:t>
            </w:r>
            <w:r>
              <w:rPr>
                <w:rFonts w:cs="Arial"/>
              </w:rPr>
              <w:t xml:space="preserve"> is in unit </w:t>
            </w:r>
            <w:r>
              <w:rPr>
                <w:rFonts w:cs="Arial" w:hint="eastAsia"/>
                <w:lang w:eastAsia="zh-CN"/>
              </w:rPr>
              <w:t>ms.</w:t>
            </w:r>
            <w:r>
              <w:rPr>
                <w:rFonts w:cs="Arial"/>
                <w:lang w:eastAsia="zh-CN"/>
              </w:rPr>
              <w:t xml:space="preserve"> But </w:t>
            </w:r>
            <w:bookmarkStart w:id="20" w:name="OLE_LINK7"/>
            <w:r>
              <w:t xml:space="preserve">f_NR_SubFrameTiming_AddSlots </w:t>
            </w:r>
            <w:bookmarkEnd w:id="20"/>
            <w:r>
              <w:t>is called at step 18</w:t>
            </w:r>
          </w:p>
        </w:tc>
      </w:tr>
      <w:tr w:rsidR="00084CA5" w14:paraId="1C10EE7A" w14:textId="77777777" w:rsidTr="00AA2CBD">
        <w:tc>
          <w:tcPr>
            <w:tcW w:w="1985" w:type="dxa"/>
          </w:tcPr>
          <w:p w14:paraId="66093F0D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BC4D255" w14:textId="77777777" w:rsidR="00084CA5" w:rsidRDefault="00084CA5" w:rsidP="00AA2CB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1, delay 1.28s at step 14</w:t>
            </w:r>
          </w:p>
          <w:p w14:paraId="18C5BCFB" w14:textId="77777777" w:rsidR="00084CA5" w:rsidRDefault="00084CA5" w:rsidP="00AA2CBD">
            <w:pPr>
              <w:pStyle w:val="CRCoverPage"/>
              <w:spacing w:after="0"/>
              <w:rPr>
                <w:lang w:val="en-SG"/>
              </w:rPr>
            </w:pPr>
          </w:p>
          <w:p w14:paraId="74EFA233" w14:textId="77777777" w:rsidR="00084CA5" w:rsidRDefault="00084CA5" w:rsidP="00AA2CB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2, replace </w:t>
            </w:r>
            <w:r w:rsidRPr="007E3625">
              <w:rPr>
                <w:lang w:val="en-SG"/>
              </w:rPr>
              <w:t>f_NR_SubFrameTiming_AddSlots</w:t>
            </w:r>
            <w:r>
              <w:rPr>
                <w:lang w:val="en-SG"/>
              </w:rPr>
              <w:t xml:space="preserve"> with </w:t>
            </w:r>
            <w:r w:rsidRPr="007E3625">
              <w:rPr>
                <w:lang w:val="en-SG"/>
              </w:rPr>
              <w:t>f_SubFrameTiming_AddMilliSeconds</w:t>
            </w:r>
            <w:r>
              <w:rPr>
                <w:lang w:val="en-SG"/>
              </w:rPr>
              <w:t xml:space="preserve"> at step18</w:t>
            </w:r>
          </w:p>
          <w:p w14:paraId="282E877F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084CA5" w14:paraId="67A97089" w14:textId="77777777" w:rsidTr="00AA2CBD">
        <w:tc>
          <w:tcPr>
            <w:tcW w:w="1985" w:type="dxa"/>
          </w:tcPr>
          <w:p w14:paraId="509981E8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C1974FA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r w:rsidRPr="00CB697E">
              <w:rPr>
                <w:rFonts w:ascii="Arial" w:hAnsi="Arial" w:cs="Arial"/>
              </w:rPr>
              <w:t>MAC_PowerSaving_TC_Common_NR</w:t>
            </w:r>
          </w:p>
        </w:tc>
      </w:tr>
      <w:tr w:rsidR="00084CA5" w14:paraId="1D864FC0" w14:textId="77777777" w:rsidTr="00AA2CBD">
        <w:tc>
          <w:tcPr>
            <w:tcW w:w="1985" w:type="dxa"/>
          </w:tcPr>
          <w:p w14:paraId="6A4F302D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AF82A93" w14:textId="77777777" w:rsidR="00084CA5" w:rsidRDefault="00084CA5" w:rsidP="00AA2CBD">
            <w:pPr>
              <w:rPr>
                <w:rFonts w:ascii="Arial" w:hAnsi="Arial"/>
                <w:highlight w:val="cyan"/>
              </w:rPr>
            </w:pPr>
          </w:p>
        </w:tc>
      </w:tr>
    </w:tbl>
    <w:p w14:paraId="44AE4673" w14:textId="77777777" w:rsidR="00084CA5" w:rsidRDefault="00084CA5" w:rsidP="00084CA5"/>
    <w:p w14:paraId="6CD1917A" w14:textId="77777777" w:rsidR="00084CA5" w:rsidRPr="00D874E4" w:rsidRDefault="00084CA5" w:rsidP="00084CA5">
      <w:pPr>
        <w:rPr>
          <w:b/>
          <w:bCs/>
        </w:rPr>
      </w:pPr>
      <w:r w:rsidRPr="00D874E4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C73A58" w14:paraId="7F80D930" w14:textId="77777777" w:rsidTr="00AA2CBD">
        <w:tc>
          <w:tcPr>
            <w:tcW w:w="9855" w:type="dxa"/>
          </w:tcPr>
          <w:p w14:paraId="3EC6DE2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function f_TC_7_1_1_12_3_NR_Steps14_19(UInt_Type </w:t>
            </w:r>
            <w:bookmarkStart w:id="21" w:name="OLE_LINK5"/>
            <w:r w:rsidRPr="00C73A58">
              <w:rPr>
                <w:rFonts w:ascii="Courier New" w:hAnsi="Courier New" w:cs="Courier New"/>
                <w:sz w:val="18"/>
                <w:szCs w:val="18"/>
              </w:rPr>
              <w:t>p_LongDRXCycle</w:t>
            </w:r>
            <w:bookmarkEnd w:id="21"/>
            <w:r w:rsidRPr="00C73A58">
              <w:rPr>
                <w:rFonts w:ascii="Courier New" w:hAnsi="Courier New" w:cs="Courier New"/>
                <w:sz w:val="18"/>
                <w:szCs w:val="18"/>
              </w:rPr>
              <w:t>,</w:t>
            </w:r>
          </w:p>
          <w:p w14:paraId="6E450FC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UInt_Type p_DrxStartOffset,</w:t>
            </w:r>
          </w:p>
          <w:p w14:paraId="6A7B131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DRB_Identity p_DRBId) runs on NR_BASE_PTC</w:t>
            </w:r>
          </w:p>
          <w:p w14:paraId="0E97620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{//DRX adaptation / UE wakeup indication</w:t>
            </w:r>
          </w:p>
          <w:p w14:paraId="60973FE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lastRenderedPageBreak/>
              <w:t>………</w:t>
            </w:r>
          </w:p>
          <w:p w14:paraId="257BCA6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1910957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2C425A4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Step 14 siclog@</w:t>
            </w:r>
          </w:p>
          <w:p w14:paraId="088E5F8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//Wait 20ms to ensure UE is out DRX active time.</w:t>
            </w:r>
          </w:p>
          <w:p w14:paraId="58F2F8E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f_Delay(0.02);</w:t>
            </w:r>
          </w:p>
          <w:p w14:paraId="7C42DD3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C2CEB5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Step 15 siclog@</w:t>
            </w:r>
          </w:p>
          <w:p w14:paraId="524CF4D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6D58E71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06A55BA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10BA05D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"Step 18" siclog@</w:t>
            </w:r>
          </w:p>
          <w:p w14:paraId="4B7EB95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//In the PDCCH occasion when the next Drx-onDurationTimer is running, the SS indicates the transmission of a DL MAC PDU on the PDCCH.</w:t>
            </w:r>
          </w:p>
          <w:p w14:paraId="5799D75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v_Timing := </w:t>
            </w:r>
            <w:bookmarkStart w:id="22" w:name="OLE_LINK6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f_NR_SubFrameTiming_AddSlots</w:t>
            </w:r>
            <w:bookmarkEnd w:id="22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(v_Timing ,p_LongDRXCycle*2);</w:t>
            </w: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//@sic R5s230001 sic@</w:t>
            </w:r>
          </w:p>
          <w:p w14:paraId="43E7D59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f_NR_SS_L1_TestModeConfig(nr_Cell1, cas_NR_L1_TestMode_DL_SCH_CRC_REQ(nr_Cell1, Normal,cs_TimingInfo_NR(v_WakeUpTiming))); //@sic R5s230001 sic@</w:t>
            </w:r>
          </w:p>
          <w:p w14:paraId="2FF8D9C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DRB.send(cas_NR_DRB_COMMON_REQ_MAC_PDUList(nr_Cell1, p_DRBId, cs_TimingInfo_NR(v_Timing), v_MAC_PDUListDL, cs_NR_HarqProcessAssignment));</w:t>
            </w:r>
          </w:p>
          <w:p w14:paraId="78C80A7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2D46B9F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0D593C3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336874C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4955E6B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0D18F70F" w14:textId="77777777" w:rsidR="00084CA5" w:rsidRDefault="00084CA5" w:rsidP="00084CA5">
      <w:pPr>
        <w:rPr>
          <w:b/>
          <w:bCs/>
        </w:rPr>
      </w:pPr>
    </w:p>
    <w:p w14:paraId="11CAAE3A" w14:textId="77777777" w:rsidR="00084CA5" w:rsidRPr="00D874E4" w:rsidRDefault="00084CA5" w:rsidP="00084CA5">
      <w:pPr>
        <w:rPr>
          <w:b/>
          <w:bCs/>
        </w:rPr>
      </w:pPr>
      <w:r w:rsidRPr="00D874E4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C73A58" w14:paraId="3457C719" w14:textId="77777777" w:rsidTr="00AA2CBD">
        <w:tc>
          <w:tcPr>
            <w:tcW w:w="9855" w:type="dxa"/>
          </w:tcPr>
          <w:p w14:paraId="278AAE4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function f_TC_7_1_1_12_3_NR_Steps14_19(UInt_Type p_LongDRXCycle,</w:t>
            </w:r>
          </w:p>
          <w:p w14:paraId="0E4BBC8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UInt_Type p_DrxStartOffset,</w:t>
            </w:r>
          </w:p>
          <w:p w14:paraId="0A8C0A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DRB_Identity p_DRBId) runs on NR_BASE_PTC</w:t>
            </w:r>
          </w:p>
          <w:p w14:paraId="396A05A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{//DRX adaptation / UE wakeup indication</w:t>
            </w:r>
          </w:p>
          <w:p w14:paraId="3368110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3A62950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72FB488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Step 14 siclog@</w:t>
            </w:r>
          </w:p>
          <w:p w14:paraId="2D1AB5A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//Wait 1280ms to ensure UE is out DRX active time.</w:t>
            </w:r>
          </w:p>
          <w:p w14:paraId="74B82B5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f_Delay(1.28);</w:t>
            </w:r>
          </w:p>
          <w:p w14:paraId="5864DBF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30566CE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Step 15 siclog@</w:t>
            </w:r>
          </w:p>
          <w:p w14:paraId="7E9D27F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lastRenderedPageBreak/>
              <w:t>………</w:t>
            </w:r>
          </w:p>
          <w:p w14:paraId="6E13429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73ED76A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77EF18D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//@siclog "Step 18" siclog@</w:t>
            </w:r>
          </w:p>
          <w:p w14:paraId="2A983D3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//In the PDCCH occasion when the next Drx-onDurationTimer is running, the SS indicates the transmission of a DL MAC PDU on the PDCCH.</w:t>
            </w:r>
          </w:p>
          <w:p w14:paraId="2D71CD8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 := f_SubFrameTiming_AddMilliSeconds(v_Timing ,p_LongDRXCycle*2);</w:t>
            </w: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//@sic R5s230001 sic@ </w:t>
            </w:r>
          </w:p>
          <w:p w14:paraId="01E6D71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f_NR_SS_L1_TestModeConfig(nr_Cell1, cas_NR_L1_TestMode_DL_SCH_CRC_REQ(nr_Cell1, Normal,cs_TimingInfo_NR(v_WakeUpTiming))); //@sic R5s230001 sic@</w:t>
            </w:r>
          </w:p>
          <w:p w14:paraId="0FD64A6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DRB.send(cas_NR_DRB_COMMON_REQ_MAC_PDUList(nr_Cell1, p_DRBId, cs_TimingInfo_NR(v_Timing), v_MAC_PDUListDL, cs_NR_HarqProcessAssignment));</w:t>
            </w:r>
          </w:p>
          <w:p w14:paraId="2AF1EC8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</w:p>
          <w:p w14:paraId="1E0ABE1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1D2C7A0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>………</w:t>
            </w:r>
          </w:p>
          <w:p w14:paraId="4E519B4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</w:p>
          <w:p w14:paraId="2BBE087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267DEC51" w14:textId="77777777" w:rsidR="00084CA5" w:rsidRDefault="00084CA5" w:rsidP="00084CA5">
      <w:pPr>
        <w:rPr>
          <w:b/>
          <w:bCs/>
        </w:rPr>
      </w:pPr>
    </w:p>
    <w:p w14:paraId="47DF97EC" w14:textId="77777777" w:rsidR="00084CA5" w:rsidRDefault="00084CA5" w:rsidP="00084CA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131171426"/>
      <w:bookmarkStart w:id="24" w:name="_Toc131517030"/>
      <w:r>
        <w:rPr>
          <w:b/>
          <w:lang w:val="pt-BR"/>
        </w:rPr>
        <w:t>Change 3</w:t>
      </w:r>
      <w:bookmarkEnd w:id="23"/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84CA5" w14:paraId="2DAD8FB3" w14:textId="77777777" w:rsidTr="00AA2CBD">
        <w:trPr>
          <w:trHeight w:val="447"/>
        </w:trPr>
        <w:tc>
          <w:tcPr>
            <w:tcW w:w="1985" w:type="dxa"/>
          </w:tcPr>
          <w:p w14:paraId="67D410EC" w14:textId="77777777" w:rsidR="00084CA5" w:rsidRDefault="00084CA5" w:rsidP="00AA2CB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D144A1B" w14:textId="77777777" w:rsidR="003478E0" w:rsidRDefault="003478E0" w:rsidP="00AA2CB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(new) </w:t>
            </w:r>
            <w:r w:rsidR="00E52CE0" w:rsidRPr="00E52CE0">
              <w:rPr>
                <w:rFonts w:ascii="Arial" w:hAnsi="Arial" w:cs="Arial"/>
              </w:rPr>
              <w:t>f_NR_SS_SearchSpaceExtConfig</w:t>
            </w:r>
          </w:p>
          <w:p w14:paraId="3C9E9F00" w14:textId="77777777" w:rsidR="003015A7" w:rsidRDefault="003015A7" w:rsidP="00AA2CBD">
            <w:pPr>
              <w:spacing w:after="0"/>
              <w:rPr>
                <w:rFonts w:ascii="Arial" w:hAnsi="Arial" w:cs="Arial"/>
              </w:rPr>
            </w:pPr>
            <w:r>
              <w:t>(</w:t>
            </w:r>
            <w:r>
              <w:rPr>
                <w:rFonts w:ascii="Arial" w:hAnsi="Arial" w:cs="Arial"/>
              </w:rPr>
              <w:t>new</w:t>
            </w:r>
            <w:r>
              <w:t xml:space="preserve">) </w:t>
            </w:r>
            <w:r w:rsidRPr="00D874E4">
              <w:rPr>
                <w:rFonts w:ascii="Arial" w:hAnsi="Arial" w:cs="Arial"/>
              </w:rPr>
              <w:t>cs_NR_BWP_SearchSpaceConfig_CSS_DCI_2_6</w:t>
            </w:r>
          </w:p>
          <w:p w14:paraId="4D9A25EB" w14:textId="5A050429" w:rsidR="00963050" w:rsidRPr="003015A7" w:rsidRDefault="00963050" w:rsidP="00AA2CB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(new) </w:t>
            </w:r>
            <w:r w:rsidRPr="00963050">
              <w:rPr>
                <w:rFonts w:ascii="Arial" w:hAnsi="Arial" w:cs="Arial"/>
              </w:rPr>
              <w:t>cads_NR_SSExtConfig_REQ</w:t>
            </w:r>
          </w:p>
        </w:tc>
      </w:tr>
      <w:tr w:rsidR="00084CA5" w14:paraId="74755B3A" w14:textId="77777777" w:rsidTr="00AA2CBD">
        <w:trPr>
          <w:trHeight w:val="452"/>
        </w:trPr>
        <w:tc>
          <w:tcPr>
            <w:tcW w:w="1985" w:type="dxa"/>
          </w:tcPr>
          <w:p w14:paraId="766E8C02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FE1B98" w14:textId="77777777" w:rsidR="00084CA5" w:rsidRPr="005B2B0A" w:rsidRDefault="00084CA5" w:rsidP="00AA2CB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</w:rPr>
              <w:t>For change 1.5</w:t>
            </w:r>
          </w:p>
        </w:tc>
      </w:tr>
      <w:tr w:rsidR="00084CA5" w14:paraId="57820B86" w14:textId="77777777" w:rsidTr="00AA2CBD">
        <w:tc>
          <w:tcPr>
            <w:tcW w:w="1985" w:type="dxa"/>
          </w:tcPr>
          <w:p w14:paraId="5539A513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7E9E0D" w14:textId="77777777" w:rsidR="00084CA5" w:rsidRPr="005B2B0A" w:rsidRDefault="00084CA5" w:rsidP="00AA2CB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lang w:val="en-SG"/>
              </w:rPr>
              <w:t>new function and template to configure searchspaceExt at SS</w:t>
            </w:r>
          </w:p>
        </w:tc>
      </w:tr>
      <w:tr w:rsidR="00084CA5" w14:paraId="79997EC5" w14:textId="77777777" w:rsidTr="00AA2CBD">
        <w:tc>
          <w:tcPr>
            <w:tcW w:w="1985" w:type="dxa"/>
          </w:tcPr>
          <w:p w14:paraId="3300F35D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850EE7" w14:textId="77777777" w:rsidR="00084CA5" w:rsidRPr="005B2B0A" w:rsidRDefault="00084CA5" w:rsidP="00AA2CBD">
            <w:pPr>
              <w:spacing w:after="0"/>
              <w:rPr>
                <w:rFonts w:ascii="Arial" w:hAnsi="Arial" w:cs="Arial"/>
              </w:rPr>
            </w:pPr>
            <w:r w:rsidRPr="00BF3C4D">
              <w:rPr>
                <w:rFonts w:ascii="Arial" w:hAnsi="Arial" w:cs="Arial"/>
              </w:rPr>
              <w:t>MAC_PowerSaving_TC_Common_NR</w:t>
            </w:r>
          </w:p>
        </w:tc>
      </w:tr>
      <w:tr w:rsidR="00084CA5" w14:paraId="0839A795" w14:textId="77777777" w:rsidTr="00AA2CBD">
        <w:tc>
          <w:tcPr>
            <w:tcW w:w="1985" w:type="dxa"/>
          </w:tcPr>
          <w:p w14:paraId="10A13704" w14:textId="77777777" w:rsidR="00084CA5" w:rsidRDefault="00084CA5" w:rsidP="00AA2CB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3C85A37" w14:textId="77777777" w:rsidR="00084CA5" w:rsidRDefault="00084CA5" w:rsidP="00AA2CBD">
            <w:pPr>
              <w:rPr>
                <w:rFonts w:ascii="Arial" w:hAnsi="Arial"/>
                <w:highlight w:val="cyan"/>
              </w:rPr>
            </w:pPr>
          </w:p>
        </w:tc>
      </w:tr>
    </w:tbl>
    <w:p w14:paraId="26DEAA11" w14:textId="77777777" w:rsidR="00084CA5" w:rsidRDefault="00084CA5" w:rsidP="00084CA5"/>
    <w:p w14:paraId="472F04B9" w14:textId="77777777" w:rsidR="00084CA5" w:rsidRPr="00D874E4" w:rsidRDefault="00084CA5" w:rsidP="00084CA5">
      <w:pPr>
        <w:rPr>
          <w:b/>
          <w:bCs/>
        </w:rPr>
      </w:pPr>
      <w:r w:rsidRPr="00D874E4">
        <w:rPr>
          <w:b/>
          <w:bCs/>
        </w:rPr>
        <w:t>(New)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84CA5" w:rsidRPr="00C73A58" w14:paraId="3A54D0B1" w14:textId="77777777" w:rsidTr="00AA2CBD">
        <w:tc>
          <w:tcPr>
            <w:tcW w:w="9855" w:type="dxa"/>
          </w:tcPr>
          <w:p w14:paraId="71D5100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bookmarkStart w:id="25" w:name="_Hlk131171352"/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>template (value) NR_BWP_SearchSpaceConfig_Type cs_NR_BWP_SearchSpaceConfig_CSS_DCI_2_6(template (value) NR_SearchSpace_NrofCandidates_Type p_NrofCandidates,</w:t>
            </w:r>
          </w:p>
          <w:p w14:paraId="15D5198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                     SearchSpaceId p_SearchSpaceId := 7,</w:t>
            </w:r>
          </w:p>
          <w:p w14:paraId="2B40945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                     ControlResourceSetId p_ControlResourceSetId := tsc_NR_ControlResourceSetId) :=</w:t>
            </w:r>
          </w:p>
          <w:p w14:paraId="678716E8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{ </w:t>
            </w:r>
          </w:p>
          <w:p w14:paraId="4486AB8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TypeAndPriorityList :={ tsc_NR_SearchSpaceTypeAndPriority_CssType3},</w:t>
            </w:r>
          </w:p>
          <w:p w14:paraId="7D70484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AggregationLevel := AggregationLevel4,</w:t>
            </w:r>
          </w:p>
          <w:p w14:paraId="579239B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SearchSpaceConfigAtUE := {</w:t>
            </w:r>
          </w:p>
          <w:p w14:paraId="1FBC0A0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lastRenderedPageBreak/>
              <w:t xml:space="preserve">      R15 := cs_38508_SearchSpace(p_SearchSpaceId, p_ControlResourceSetId, cs_NR_SearchSpace_SearchSpaceType_CSS_AllOmit, p_NrofCandidates),</w:t>
            </w:r>
          </w:p>
          <w:p w14:paraId="0BDA6AE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R16 := cs_SearchSpaceExt_r16_Dci_Format2_6</w:t>
            </w:r>
          </w:p>
          <w:p w14:paraId="5543825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9EB674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};</w:t>
            </w:r>
          </w:p>
          <w:p w14:paraId="76E68A7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template (value) NR_SYSTEM_CTRL_REQ cads_NR_SSExtConfig_REQ(NR_CellId_Type    p_NR_CellId,</w:t>
            </w:r>
          </w:p>
          <w:p w14:paraId="055B492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template (value) TimingInfo_Type p_TimingInfo,</w:t>
            </w:r>
          </w:p>
          <w:p w14:paraId="1A13420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template (value) NR_SearchSpace_NrofCandidates_Type p_NrofCandidates</w:t>
            </w:r>
          </w:p>
          <w:p w14:paraId="6FD9CC7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                       ) modifies cas_NR_CellConfigAllOmit_REQ :=</w:t>
            </w:r>
          </w:p>
          <w:p w14:paraId="118669C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{ </w:t>
            </w:r>
          </w:p>
          <w:p w14:paraId="6C94715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Common := cs_NR_ReqAspCommonPart_CellCfg(p_NR_CellId, p_TimingInfo),</w:t>
            </w:r>
          </w:p>
          <w:p w14:paraId="15CE3C4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Request := {</w:t>
            </w:r>
          </w:p>
          <w:p w14:paraId="23EC3A4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Cell := {</w:t>
            </w:r>
          </w:p>
          <w:p w14:paraId="38857E2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AddOrReconfigure := {</w:t>
            </w:r>
          </w:p>
          <w:p w14:paraId="74448FE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PhysicalLayer := {</w:t>
            </w:r>
          </w:p>
          <w:p w14:paraId="0550870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Common := omit,</w:t>
            </w:r>
          </w:p>
          <w:p w14:paraId="7D59CF2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Downlink := {</w:t>
            </w:r>
          </w:p>
          <w:p w14:paraId="796D8F7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FrequencyInfoDL := omit,</w:t>
            </w:r>
          </w:p>
          <w:p w14:paraId="7B25C95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SSPbchBlock := omit,</w:t>
            </w:r>
          </w:p>
          <w:p w14:paraId="73A99A8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PdschCellLevelConfig := omit,</w:t>
            </w:r>
          </w:p>
          <w:p w14:paraId="4C99B5A9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BWPs := omit,</w:t>
            </w:r>
          </w:p>
          <w:p w14:paraId="3FDAEA0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BWPs := {               </w:t>
            </w:r>
          </w:p>
          <w:p w14:paraId="4C514CB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ActiveBWP := omit,</w:t>
            </w:r>
          </w:p>
          <w:p w14:paraId="65F8BC1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BwpArray := {</w:t>
            </w:r>
          </w:p>
          <w:p w14:paraId="1255376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{</w:t>
            </w:r>
          </w:p>
          <w:p w14:paraId="6A3BD50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Id := omit,</w:t>
            </w:r>
          </w:p>
          <w:p w14:paraId="1467EFC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BWP := omit,                  </w:t>
            </w:r>
          </w:p>
          <w:p w14:paraId="7267037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Pdcch := {</w:t>
            </w:r>
          </w:p>
          <w:p w14:paraId="74FC68A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SearchSpaceArray := {cs_NR_BWP_SearchSpaceConfig_CSS_DCI_2_6(p_NrofCandidates)},</w:t>
            </w:r>
          </w:p>
          <w:p w14:paraId="1246F37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CoresetArray := omit,</w:t>
            </w:r>
          </w:p>
          <w:p w14:paraId="46F78D6D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RelativeTxPower := omit,</w:t>
            </w:r>
          </w:p>
          <w:p w14:paraId="21F95CF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Coreset0_OffsetRBs := omit</w:t>
            </w:r>
          </w:p>
          <w:p w14:paraId="76709625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},</w:t>
            </w:r>
          </w:p>
          <w:p w14:paraId="583CF38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Pdsch := omit,</w:t>
            </w:r>
          </w:p>
          <w:p w14:paraId="3557D6C4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lastRenderedPageBreak/>
              <w:t xml:space="preserve">                    Sps := omit</w:t>
            </w:r>
          </w:p>
          <w:p w14:paraId="05D6EAA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}</w:t>
            </w:r>
          </w:p>
          <w:p w14:paraId="20F5E80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}                          </w:t>
            </w:r>
          </w:p>
          <w:p w14:paraId="14D2638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},</w:t>
            </w:r>
          </w:p>
          <w:p w14:paraId="6641F55B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CsiConfig := omit</w:t>
            </w:r>
          </w:p>
          <w:p w14:paraId="0B6E9BC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},</w:t>
            </w:r>
          </w:p>
          <w:p w14:paraId="2D5B9EA1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Uplink := omit</w:t>
            </w:r>
          </w:p>
          <w:p w14:paraId="2EE13ED6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}</w:t>
            </w:r>
          </w:p>
          <w:p w14:paraId="12346200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7EA04DB2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}</w:t>
            </w:r>
          </w:p>
          <w:p w14:paraId="66D1B2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5BDB16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};</w:t>
            </w:r>
          </w:p>
          <w:p w14:paraId="294BDF7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</w:t>
            </w:r>
          </w:p>
          <w:p w14:paraId="5EC8954C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function f_NR_SS_SearchSpaceExtConfig(NR_CellId_Type p_NR_CellId,</w:t>
            </w:r>
          </w:p>
          <w:p w14:paraId="50145FDF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template (value) TimingInfo_Type p_TimingInfo := cs_TimingInfo_Now,</w:t>
            </w:r>
          </w:p>
          <w:p w14:paraId="38AED0FE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        template (value) NR_SearchSpace_NrofCandidates_Type p_NrofCandidates) runs on NR_BASE_PTC</w:t>
            </w:r>
          </w:p>
          <w:p w14:paraId="25947817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{</w:t>
            </w:r>
          </w:p>
          <w:p w14:paraId="4BCFDFB3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f_NR_SS_CommonCellConfig(p_NR_CellId, cads_NR_SSExtConfig_REQ(p_NR_CellId, p_TimingInfo, p_NrofCandidates));</w:t>
            </w:r>
          </w:p>
          <w:p w14:paraId="00C5AB9A" w14:textId="77777777" w:rsidR="00084CA5" w:rsidRPr="00C73A58" w:rsidRDefault="00084CA5" w:rsidP="00AA2CBD">
            <w:pPr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C73A5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}</w:t>
            </w:r>
          </w:p>
        </w:tc>
      </w:tr>
      <w:bookmarkEnd w:id="25"/>
    </w:tbl>
    <w:p w14:paraId="62D6F469" w14:textId="77777777" w:rsidR="00084CA5" w:rsidRDefault="00084CA5" w:rsidP="00084CA5">
      <w:pPr>
        <w:rPr>
          <w:b/>
          <w:bCs/>
        </w:rPr>
      </w:pPr>
    </w:p>
    <w:p w14:paraId="79937432" w14:textId="77777777" w:rsidR="00084CA5" w:rsidRDefault="00084CA5" w:rsidP="006D2480">
      <w:pPr>
        <w:rPr>
          <w:lang w:eastAsia="en-GB"/>
        </w:rPr>
      </w:pPr>
    </w:p>
    <w:p w14:paraId="44361023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6" w:name="_Toc54888065"/>
      <w:bookmarkStart w:id="27" w:name="_Toc131517031"/>
      <w:bookmarkStart w:id="28" w:name="_Toc122434494"/>
      <w:bookmarkStart w:id="29" w:name="_Toc295288971"/>
      <w:bookmarkStart w:id="30" w:name="_Toc325725666"/>
      <w:bookmarkEnd w:id="13"/>
      <w:bookmarkEnd w:id="14"/>
      <w:bookmarkEnd w:id="15"/>
      <w:r w:rsidRPr="00D268E5">
        <w:rPr>
          <w:rFonts w:cs="Arial"/>
        </w:rPr>
        <w:t>Branches executed</w:t>
      </w:r>
      <w:bookmarkEnd w:id="26"/>
      <w:bookmarkEnd w:id="27"/>
    </w:p>
    <w:p w14:paraId="091CDA89" w14:textId="2559A69A" w:rsidR="00005DD9" w:rsidRPr="00C04E95" w:rsidRDefault="003371CB" w:rsidP="00700B7B">
      <w:r>
        <w:rPr>
          <w:rFonts w:cs="Arial"/>
        </w:rPr>
        <w:t>he test case was executed on NR band n41 using NR ciphering nea2 and integrity algorithm nia2</w:t>
      </w:r>
    </w:p>
    <w:p w14:paraId="32F87CAE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1" w:name="_Toc131517032"/>
      <w:r w:rsidRPr="00D268E5">
        <w:rPr>
          <w:rFonts w:cs="Arial"/>
        </w:rPr>
        <w:t>Execution Log Files</w:t>
      </w:r>
      <w:bookmarkEnd w:id="28"/>
      <w:bookmarkEnd w:id="29"/>
      <w:bookmarkEnd w:id="30"/>
      <w:bookmarkEnd w:id="31"/>
      <w:r w:rsidRPr="00D268E5">
        <w:rPr>
          <w:rFonts w:cs="Arial"/>
        </w:rPr>
        <w:t xml:space="preserve"> </w:t>
      </w:r>
    </w:p>
    <w:p w14:paraId="01D400EC" w14:textId="12515B77" w:rsidR="00446488" w:rsidRDefault="003371CB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32" w:name="_Toc131517033"/>
      <w:r>
        <w:rPr>
          <w:rFonts w:cs="Arial"/>
        </w:rPr>
        <w:t>MediaTek MT6879</w:t>
      </w:r>
      <w:bookmarkEnd w:id="32"/>
    </w:p>
    <w:p w14:paraId="37253427" w14:textId="77777777" w:rsidR="003371CB" w:rsidRDefault="003371CB" w:rsidP="003371CB">
      <w:pPr>
        <w:rPr>
          <w:rFonts w:cs="Arial"/>
        </w:rPr>
      </w:pPr>
      <w:bookmarkStart w:id="33" w:name="_Toc122434496"/>
      <w:bookmarkStart w:id="34" w:name="_Toc295288973"/>
      <w:bookmarkStart w:id="35" w:name="_Toc325725668"/>
      <w:r>
        <w:rPr>
          <w:rFonts w:cs="Arial"/>
        </w:rPr>
        <w:t>The MediaTek MT6879UE passed this test case on Keysight S8704A Protocol Conformance Toolset</w:t>
      </w:r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94E8F44" w14:textId="77777777" w:rsidR="003371CB" w:rsidRDefault="003371CB" w:rsidP="003371CB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Test case execution log file:</w:t>
      </w:r>
    </w:p>
    <w:p w14:paraId="45DAE80A" w14:textId="77777777" w:rsidR="003371CB" w:rsidRDefault="003371CB" w:rsidP="003371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TC_</w:t>
      </w:r>
      <w:r>
        <w:t>7_1_1_12_3</w:t>
      </w:r>
      <w:r>
        <w:rPr>
          <w:rFonts w:cs="Arial"/>
        </w:rPr>
        <w:t>_LOG.html</w:t>
      </w:r>
    </w:p>
    <w:p w14:paraId="7A049448" w14:textId="77777777" w:rsidR="003371CB" w:rsidRDefault="003371CB" w:rsidP="003371CB">
      <w:pPr>
        <w:numPr>
          <w:ilvl w:val="0"/>
          <w:numId w:val="37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1CB98765" w14:textId="77777777" w:rsidR="003371CB" w:rsidRDefault="003371CB" w:rsidP="003371CB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TC_7_1_1_12_3_PIXIT.xml</w:t>
      </w:r>
    </w:p>
    <w:p w14:paraId="0321AB5B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6" w:name="_Toc131517034"/>
      <w:r w:rsidRPr="00D268E5">
        <w:rPr>
          <w:rFonts w:cs="Arial"/>
        </w:rPr>
        <w:lastRenderedPageBreak/>
        <w:t>References</w:t>
      </w:r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41FEE8AF" w14:textId="77777777" w:rsidTr="00F829B4">
        <w:tc>
          <w:tcPr>
            <w:tcW w:w="709" w:type="dxa"/>
            <w:hideMark/>
          </w:tcPr>
          <w:p w14:paraId="3DB77FA6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43A8E8FC" w14:textId="4F786A75" w:rsidR="00446488" w:rsidRPr="00D268E5" w:rsidRDefault="00996707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996707">
              <w:t>R5s230</w:t>
            </w:r>
            <w:r w:rsidR="00E80B7E">
              <w:t>310</w:t>
            </w:r>
            <w:r w:rsidR="00AB3F52" w:rsidRPr="00D268E5">
              <w:t xml:space="preserve">:   </w:t>
            </w:r>
            <w:r w:rsidR="00E80B7E" w:rsidRPr="00E80B7E">
              <w:t>NR/5GC FR1: Supporting information for re-verification of Rel-16 power saving test case 7.1.1.12.3</w:t>
            </w:r>
          </w:p>
        </w:tc>
      </w:tr>
    </w:tbl>
    <w:p w14:paraId="6B3152F2" w14:textId="77777777" w:rsidR="00446488" w:rsidRPr="00D268E5" w:rsidRDefault="00446488" w:rsidP="00446488">
      <w:pPr>
        <w:rPr>
          <w:noProof/>
          <w:lang w:val="en-US"/>
        </w:rPr>
      </w:pPr>
    </w:p>
    <w:p w14:paraId="5E47F1CB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C96E" w14:textId="77777777" w:rsidR="00FA029A" w:rsidRDefault="00FA029A">
      <w:r>
        <w:separator/>
      </w:r>
    </w:p>
  </w:endnote>
  <w:endnote w:type="continuationSeparator" w:id="0">
    <w:p w14:paraId="44ED9943" w14:textId="77777777" w:rsidR="00FA029A" w:rsidRDefault="00FA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74127" w14:textId="77777777" w:rsidR="00FA029A" w:rsidRDefault="00FA029A">
      <w:r>
        <w:separator/>
      </w:r>
    </w:p>
  </w:footnote>
  <w:footnote w:type="continuationSeparator" w:id="0">
    <w:p w14:paraId="3608363E" w14:textId="77777777" w:rsidR="00FA029A" w:rsidRDefault="00FA0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7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0312556">
    <w:abstractNumId w:val="14"/>
  </w:num>
  <w:num w:numId="3" w16cid:durableId="1281693017">
    <w:abstractNumId w:val="8"/>
  </w:num>
  <w:num w:numId="4" w16cid:durableId="1444838762">
    <w:abstractNumId w:val="15"/>
  </w:num>
  <w:num w:numId="5" w16cid:durableId="343291482">
    <w:abstractNumId w:val="0"/>
  </w:num>
  <w:num w:numId="6" w16cid:durableId="324629524">
    <w:abstractNumId w:val="28"/>
  </w:num>
  <w:num w:numId="7" w16cid:durableId="1281961537">
    <w:abstractNumId w:val="16"/>
  </w:num>
  <w:num w:numId="8" w16cid:durableId="1820148599">
    <w:abstractNumId w:val="1"/>
  </w:num>
  <w:num w:numId="9" w16cid:durableId="1309171644">
    <w:abstractNumId w:val="9"/>
  </w:num>
  <w:num w:numId="10" w16cid:durableId="535854619">
    <w:abstractNumId w:val="4"/>
  </w:num>
  <w:num w:numId="11" w16cid:durableId="1327515710">
    <w:abstractNumId w:val="23"/>
  </w:num>
  <w:num w:numId="12" w16cid:durableId="1611283118">
    <w:abstractNumId w:val="11"/>
  </w:num>
  <w:num w:numId="13" w16cid:durableId="476997004">
    <w:abstractNumId w:val="31"/>
  </w:num>
  <w:num w:numId="14" w16cid:durableId="659578109">
    <w:abstractNumId w:val="34"/>
  </w:num>
  <w:num w:numId="15" w16cid:durableId="2128742896">
    <w:abstractNumId w:val="24"/>
  </w:num>
  <w:num w:numId="16" w16cid:durableId="1261645351">
    <w:abstractNumId w:val="32"/>
  </w:num>
  <w:num w:numId="17" w16cid:durableId="480082418">
    <w:abstractNumId w:val="25"/>
  </w:num>
  <w:num w:numId="18" w16cid:durableId="1081174693">
    <w:abstractNumId w:val="13"/>
  </w:num>
  <w:num w:numId="19" w16cid:durableId="107282783">
    <w:abstractNumId w:val="29"/>
  </w:num>
  <w:num w:numId="20" w16cid:durableId="404499975">
    <w:abstractNumId w:val="30"/>
  </w:num>
  <w:num w:numId="21" w16cid:durableId="858351164">
    <w:abstractNumId w:val="2"/>
  </w:num>
  <w:num w:numId="22" w16cid:durableId="792793415">
    <w:abstractNumId w:val="33"/>
  </w:num>
  <w:num w:numId="23" w16cid:durableId="1552156007">
    <w:abstractNumId w:val="19"/>
  </w:num>
  <w:num w:numId="24" w16cid:durableId="1445492349">
    <w:abstractNumId w:val="7"/>
  </w:num>
  <w:num w:numId="25" w16cid:durableId="1446345210">
    <w:abstractNumId w:val="12"/>
  </w:num>
  <w:num w:numId="26" w16cid:durableId="1398557036">
    <w:abstractNumId w:val="5"/>
  </w:num>
  <w:num w:numId="27" w16cid:durableId="2109033852">
    <w:abstractNumId w:val="26"/>
  </w:num>
  <w:num w:numId="28" w16cid:durableId="1790666498">
    <w:abstractNumId w:val="18"/>
  </w:num>
  <w:num w:numId="29" w16cid:durableId="634144332">
    <w:abstractNumId w:val="17"/>
  </w:num>
  <w:num w:numId="30" w16cid:durableId="562299467">
    <w:abstractNumId w:val="6"/>
  </w:num>
  <w:num w:numId="31" w16cid:durableId="465198857">
    <w:abstractNumId w:val="10"/>
  </w:num>
  <w:num w:numId="32" w16cid:durableId="1042096056">
    <w:abstractNumId w:val="20"/>
  </w:num>
  <w:num w:numId="33" w16cid:durableId="496966342">
    <w:abstractNumId w:val="21"/>
  </w:num>
  <w:num w:numId="34" w16cid:durableId="1267662930">
    <w:abstractNumId w:val="27"/>
  </w:num>
  <w:num w:numId="35" w16cid:durableId="1558321521">
    <w:abstractNumId w:val="22"/>
  </w:num>
  <w:num w:numId="36" w16cid:durableId="848715407">
    <w:abstractNumId w:val="3"/>
  </w:num>
  <w:num w:numId="37" w16cid:durableId="222181904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3EA3"/>
    <w:rsid w:val="0000437D"/>
    <w:rsid w:val="00004509"/>
    <w:rsid w:val="00004DAD"/>
    <w:rsid w:val="000055ED"/>
    <w:rsid w:val="00005DD9"/>
    <w:rsid w:val="00005DFA"/>
    <w:rsid w:val="000116DC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4CA5"/>
    <w:rsid w:val="000879B9"/>
    <w:rsid w:val="0009046C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3122"/>
    <w:rsid w:val="000F4C0F"/>
    <w:rsid w:val="00102583"/>
    <w:rsid w:val="00103D06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5C3F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301D"/>
    <w:rsid w:val="001E41F3"/>
    <w:rsid w:val="001E4368"/>
    <w:rsid w:val="001E46B7"/>
    <w:rsid w:val="001E4F7D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4DCA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2B3A"/>
    <w:rsid w:val="002C4A21"/>
    <w:rsid w:val="002C4A26"/>
    <w:rsid w:val="002C4CC8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15A7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1CB"/>
    <w:rsid w:val="00341CE0"/>
    <w:rsid w:val="00342BE9"/>
    <w:rsid w:val="00343230"/>
    <w:rsid w:val="003436E5"/>
    <w:rsid w:val="00345741"/>
    <w:rsid w:val="00346664"/>
    <w:rsid w:val="00346D37"/>
    <w:rsid w:val="00347450"/>
    <w:rsid w:val="003478E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28B4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5EFF"/>
    <w:rsid w:val="00446488"/>
    <w:rsid w:val="00450F21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0AF"/>
    <w:rsid w:val="00487D3B"/>
    <w:rsid w:val="00492A1B"/>
    <w:rsid w:val="004932AE"/>
    <w:rsid w:val="00493511"/>
    <w:rsid w:val="004936C4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23D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1796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1AC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5D8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BB7"/>
    <w:rsid w:val="007C5140"/>
    <w:rsid w:val="007D3FB8"/>
    <w:rsid w:val="007D485D"/>
    <w:rsid w:val="007D69A4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0F3F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39F3"/>
    <w:rsid w:val="0084615F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283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16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3050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B52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169"/>
    <w:rsid w:val="00A83BF2"/>
    <w:rsid w:val="00A85F07"/>
    <w:rsid w:val="00A878CF"/>
    <w:rsid w:val="00A90051"/>
    <w:rsid w:val="00A93136"/>
    <w:rsid w:val="00A93449"/>
    <w:rsid w:val="00A93D3D"/>
    <w:rsid w:val="00A94C6A"/>
    <w:rsid w:val="00A94F4B"/>
    <w:rsid w:val="00A957AA"/>
    <w:rsid w:val="00A95F5A"/>
    <w:rsid w:val="00A97FF6"/>
    <w:rsid w:val="00AA0DB4"/>
    <w:rsid w:val="00AA2CBC"/>
    <w:rsid w:val="00AA340C"/>
    <w:rsid w:val="00AA4B05"/>
    <w:rsid w:val="00AA76B0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7E95"/>
    <w:rsid w:val="00BD279D"/>
    <w:rsid w:val="00BD4387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3A58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24D3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050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0DDB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B24F5"/>
    <w:rsid w:val="00DB72E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2CE0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6B29"/>
    <w:rsid w:val="00E37029"/>
    <w:rsid w:val="00E4037E"/>
    <w:rsid w:val="00E40D3E"/>
    <w:rsid w:val="00E419D7"/>
    <w:rsid w:val="00E429F2"/>
    <w:rsid w:val="00E42ADA"/>
    <w:rsid w:val="00E465CE"/>
    <w:rsid w:val="00E519F0"/>
    <w:rsid w:val="00E52CE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0B7E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0A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29A"/>
    <w:rsid w:val="00FA098E"/>
    <w:rsid w:val="00FA0B00"/>
    <w:rsid w:val="00FA212F"/>
    <w:rsid w:val="00FA3CDC"/>
    <w:rsid w:val="00FA40E5"/>
    <w:rsid w:val="00FA440E"/>
    <w:rsid w:val="00FA5FD1"/>
    <w:rsid w:val="00FA66EF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15</Pages>
  <Words>1721</Words>
  <Characters>20154</Characters>
  <Application>Microsoft Office Word</Application>
  <DocSecurity>0</DocSecurity>
  <Lines>167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21832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54</cp:revision>
  <cp:lastPrinted>1900-01-01T00:00:00Z</cp:lastPrinted>
  <dcterms:created xsi:type="dcterms:W3CDTF">2023-01-04T11:09:00Z</dcterms:created>
  <dcterms:modified xsi:type="dcterms:W3CDTF">2023-07-21T15:09:00Z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