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A27E8" w14:textId="77777777" w:rsidR="009259D2" w:rsidRDefault="009259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CE2936" w14:textId="77777777" w:rsidR="009259D2" w:rsidRDefault="009259D2" w:rsidP="00925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R5s230520</w:t>
      </w:r>
      <w:r>
        <w:rPr>
          <w:b/>
          <w:i/>
          <w:noProof/>
          <w:sz w:val="28"/>
        </w:rPr>
        <w:fldChar w:fldCharType="end"/>
      </w:r>
    </w:p>
    <w:p w14:paraId="570FCEAA" w14:textId="77777777" w:rsidR="009259D2" w:rsidRDefault="009259D2" w:rsidP="009259D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59D2" w14:paraId="60484B1B" w14:textId="77777777" w:rsidTr="00EC77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825A1" w14:textId="77777777" w:rsidR="009259D2" w:rsidRDefault="009259D2" w:rsidP="00EC77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59D2" w14:paraId="6353F8D7" w14:textId="77777777" w:rsidTr="00EC77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63ECC" w14:textId="77777777" w:rsidR="009259D2" w:rsidRDefault="009259D2" w:rsidP="00EC77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59D2" w14:paraId="30F8F99C" w14:textId="77777777" w:rsidTr="00EC77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E3D0E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9D2" w14:paraId="462C793B" w14:textId="77777777" w:rsidTr="00EC7783">
        <w:tc>
          <w:tcPr>
            <w:tcW w:w="142" w:type="dxa"/>
            <w:tcBorders>
              <w:left w:val="single" w:sz="4" w:space="0" w:color="auto"/>
            </w:tcBorders>
          </w:tcPr>
          <w:p w14:paraId="5A8CA000" w14:textId="77777777" w:rsidR="009259D2" w:rsidRDefault="009259D2" w:rsidP="00EC77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E30108" w14:textId="77777777" w:rsidR="009259D2" w:rsidRPr="00410371" w:rsidRDefault="009259D2" w:rsidP="00EC77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AB725D" w14:textId="77777777" w:rsidR="009259D2" w:rsidRDefault="009259D2" w:rsidP="00EC77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F2730" w14:textId="77777777" w:rsidR="009259D2" w:rsidRPr="00410371" w:rsidRDefault="009259D2" w:rsidP="00EC778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9F2844" w14:textId="77777777" w:rsidR="009259D2" w:rsidRDefault="009259D2" w:rsidP="00EC77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D88BA7" w14:textId="77777777" w:rsidR="009259D2" w:rsidRPr="00410371" w:rsidRDefault="009259D2" w:rsidP="00EC77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723C10" w14:textId="77777777" w:rsidR="009259D2" w:rsidRDefault="009259D2" w:rsidP="00EC77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772D12" w14:textId="77777777" w:rsidR="009259D2" w:rsidRPr="00410371" w:rsidRDefault="009259D2" w:rsidP="00EC77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8DDA9" w14:textId="77777777" w:rsidR="009259D2" w:rsidRDefault="009259D2" w:rsidP="00EC7783">
            <w:pPr>
              <w:pStyle w:val="CRCoverPage"/>
              <w:spacing w:after="0"/>
              <w:rPr>
                <w:noProof/>
              </w:rPr>
            </w:pPr>
          </w:p>
        </w:tc>
      </w:tr>
      <w:tr w:rsidR="009259D2" w14:paraId="5FCC399C" w14:textId="77777777" w:rsidTr="00EC77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3A84C" w14:textId="77777777" w:rsidR="009259D2" w:rsidRDefault="009259D2" w:rsidP="00EC7783">
            <w:pPr>
              <w:pStyle w:val="CRCoverPage"/>
              <w:spacing w:after="0"/>
              <w:rPr>
                <w:noProof/>
              </w:rPr>
            </w:pPr>
          </w:p>
        </w:tc>
      </w:tr>
      <w:tr w:rsidR="009259D2" w14:paraId="5CD4A071" w14:textId="77777777" w:rsidTr="00EC77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CAF2E2" w14:textId="77777777" w:rsidR="009259D2" w:rsidRPr="00F25D98" w:rsidRDefault="009259D2" w:rsidP="00EC77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59D2" w14:paraId="1EA55A49" w14:textId="77777777" w:rsidTr="00EC7783">
        <w:tc>
          <w:tcPr>
            <w:tcW w:w="9641" w:type="dxa"/>
            <w:gridSpan w:val="9"/>
          </w:tcPr>
          <w:p w14:paraId="641BEECF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856940" w14:textId="77777777" w:rsidR="009259D2" w:rsidRDefault="009259D2" w:rsidP="009259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59D2" w14:paraId="5EE8F801" w14:textId="77777777" w:rsidTr="00EC7783">
        <w:tc>
          <w:tcPr>
            <w:tcW w:w="2835" w:type="dxa"/>
          </w:tcPr>
          <w:p w14:paraId="4123A812" w14:textId="77777777" w:rsidR="009259D2" w:rsidRDefault="009259D2" w:rsidP="00EC77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3A2FE" w14:textId="77777777" w:rsidR="009259D2" w:rsidRDefault="009259D2" w:rsidP="00EC77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C0A5B2" w14:textId="77777777" w:rsidR="009259D2" w:rsidRDefault="009259D2" w:rsidP="00EC7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A152B7" w14:textId="77777777" w:rsidR="009259D2" w:rsidRDefault="009259D2" w:rsidP="00EC77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F0109" w14:textId="77777777" w:rsidR="009259D2" w:rsidRDefault="009259D2" w:rsidP="00EC7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0785D9" w14:textId="77777777" w:rsidR="009259D2" w:rsidRDefault="009259D2" w:rsidP="00EC77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A68590" w14:textId="77777777" w:rsidR="009259D2" w:rsidRDefault="009259D2" w:rsidP="00EC7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5EB3D6" w14:textId="77777777" w:rsidR="009259D2" w:rsidRDefault="009259D2" w:rsidP="00EC77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6005E" w14:textId="77777777" w:rsidR="009259D2" w:rsidRDefault="009259D2" w:rsidP="00EC77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7F20BF" w14:textId="77777777" w:rsidR="009259D2" w:rsidRDefault="009259D2" w:rsidP="009259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59D2" w14:paraId="36A4193D" w14:textId="77777777" w:rsidTr="00EC7783">
        <w:tc>
          <w:tcPr>
            <w:tcW w:w="9640" w:type="dxa"/>
            <w:gridSpan w:val="11"/>
          </w:tcPr>
          <w:p w14:paraId="6A1805D1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9D2" w14:paraId="6FAD587A" w14:textId="77777777" w:rsidTr="00EC77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690BBB" w14:textId="77777777" w:rsidR="009259D2" w:rsidRDefault="009259D2" w:rsidP="00EC7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3E537" w14:textId="77777777" w:rsidR="009259D2" w:rsidRDefault="009259D2" w:rsidP="00EC77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IMS 5GS Emergency Call test case 10.4</w:t>
            </w:r>
            <w:r>
              <w:fldChar w:fldCharType="end"/>
            </w:r>
          </w:p>
        </w:tc>
      </w:tr>
      <w:tr w:rsidR="009259D2" w14:paraId="73DA11F3" w14:textId="77777777" w:rsidTr="00EC7783">
        <w:tc>
          <w:tcPr>
            <w:tcW w:w="1843" w:type="dxa"/>
            <w:tcBorders>
              <w:left w:val="single" w:sz="4" w:space="0" w:color="auto"/>
            </w:tcBorders>
          </w:tcPr>
          <w:p w14:paraId="682836EE" w14:textId="77777777" w:rsidR="009259D2" w:rsidRDefault="009259D2" w:rsidP="00EC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036FA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9D2" w14:paraId="0E985C47" w14:textId="77777777" w:rsidTr="00EC7783">
        <w:tc>
          <w:tcPr>
            <w:tcW w:w="1843" w:type="dxa"/>
            <w:tcBorders>
              <w:left w:val="single" w:sz="4" w:space="0" w:color="auto"/>
            </w:tcBorders>
          </w:tcPr>
          <w:p w14:paraId="0FEF7E28" w14:textId="77777777" w:rsidR="009259D2" w:rsidRDefault="009259D2" w:rsidP="00EC7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C78724" w14:textId="77777777" w:rsidR="009259D2" w:rsidRDefault="009259D2" w:rsidP="00EC77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259D2" w14:paraId="31A006DE" w14:textId="77777777" w:rsidTr="00EC7783">
        <w:tc>
          <w:tcPr>
            <w:tcW w:w="1843" w:type="dxa"/>
            <w:tcBorders>
              <w:left w:val="single" w:sz="4" w:space="0" w:color="auto"/>
            </w:tcBorders>
          </w:tcPr>
          <w:p w14:paraId="0618CE5D" w14:textId="77777777" w:rsidR="009259D2" w:rsidRDefault="009259D2" w:rsidP="00EC7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16C9A" w14:textId="11861CD9" w:rsidR="009259D2" w:rsidRDefault="006C7DE2" w:rsidP="00EC77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259D2">
              <w:fldChar w:fldCharType="begin"/>
            </w:r>
            <w:r w:rsidR="009259D2">
              <w:instrText xml:space="preserve"> DOCPROPERTY  SourceIfTsg  \* MERGEFORMAT </w:instrText>
            </w:r>
            <w:r w:rsidR="009259D2">
              <w:fldChar w:fldCharType="end"/>
            </w:r>
          </w:p>
        </w:tc>
      </w:tr>
      <w:tr w:rsidR="009259D2" w14:paraId="4C6D5239" w14:textId="77777777" w:rsidTr="00EC7783">
        <w:tc>
          <w:tcPr>
            <w:tcW w:w="1843" w:type="dxa"/>
            <w:tcBorders>
              <w:left w:val="single" w:sz="4" w:space="0" w:color="auto"/>
            </w:tcBorders>
          </w:tcPr>
          <w:p w14:paraId="633451F5" w14:textId="77777777" w:rsidR="009259D2" w:rsidRDefault="009259D2" w:rsidP="00EC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90B24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9D2" w14:paraId="1EDB6E0E" w14:textId="77777777" w:rsidTr="00EC7783">
        <w:tc>
          <w:tcPr>
            <w:tcW w:w="1843" w:type="dxa"/>
            <w:tcBorders>
              <w:left w:val="single" w:sz="4" w:space="0" w:color="auto"/>
            </w:tcBorders>
          </w:tcPr>
          <w:p w14:paraId="18F82F00" w14:textId="77777777" w:rsidR="009259D2" w:rsidRDefault="009259D2" w:rsidP="00EC7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2FC1C2" w14:textId="77777777" w:rsidR="009259D2" w:rsidRDefault="009259D2" w:rsidP="00EC77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28F024" w14:textId="77777777" w:rsidR="009259D2" w:rsidRDefault="009259D2" w:rsidP="00EC77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1658D" w14:textId="77777777" w:rsidR="009259D2" w:rsidRDefault="009259D2" w:rsidP="00EC77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1AF36" w14:textId="77777777" w:rsidR="009259D2" w:rsidRDefault="009259D2" w:rsidP="00EC77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2023-07-03</w:t>
            </w:r>
            <w:r>
              <w:rPr>
                <w:noProof/>
              </w:rPr>
              <w:fldChar w:fldCharType="end"/>
            </w:r>
          </w:p>
        </w:tc>
      </w:tr>
      <w:tr w:rsidR="009259D2" w14:paraId="44B50361" w14:textId="77777777" w:rsidTr="00EC7783">
        <w:tc>
          <w:tcPr>
            <w:tcW w:w="1843" w:type="dxa"/>
            <w:tcBorders>
              <w:left w:val="single" w:sz="4" w:space="0" w:color="auto"/>
            </w:tcBorders>
          </w:tcPr>
          <w:p w14:paraId="6319D4D8" w14:textId="77777777" w:rsidR="009259D2" w:rsidRDefault="009259D2" w:rsidP="00EC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07406D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3F8D42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AF9F7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43C2A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9D2" w14:paraId="66735993" w14:textId="77777777" w:rsidTr="00EC77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F7E32" w14:textId="77777777" w:rsidR="009259D2" w:rsidRDefault="009259D2" w:rsidP="00EC7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A93BD3" w14:textId="77777777" w:rsidR="009259D2" w:rsidRDefault="009259D2" w:rsidP="00EC77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68EAA4" w14:textId="77777777" w:rsidR="009259D2" w:rsidRDefault="009259D2" w:rsidP="00EC77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E5903" w14:textId="77777777" w:rsidR="009259D2" w:rsidRDefault="009259D2" w:rsidP="00EC77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A9B437" w14:textId="77777777" w:rsidR="009259D2" w:rsidRDefault="009259D2" w:rsidP="00EC77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259D2" w14:paraId="2844B717" w14:textId="77777777" w:rsidTr="00EC77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5410" w14:textId="77777777" w:rsidR="009259D2" w:rsidRDefault="009259D2" w:rsidP="00EC77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E5D230" w14:textId="77777777" w:rsidR="009259D2" w:rsidRDefault="009259D2" w:rsidP="00EC77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BD5654" w14:textId="77777777" w:rsidR="009259D2" w:rsidRDefault="009259D2" w:rsidP="00EC77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A594A7" w14:textId="77777777" w:rsidR="009259D2" w:rsidRPr="007C2097" w:rsidRDefault="009259D2" w:rsidP="00EC77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59D2" w14:paraId="211DB481" w14:textId="77777777" w:rsidTr="00EC7783">
        <w:tc>
          <w:tcPr>
            <w:tcW w:w="1843" w:type="dxa"/>
          </w:tcPr>
          <w:p w14:paraId="6F30C0D3" w14:textId="77777777" w:rsidR="009259D2" w:rsidRDefault="009259D2" w:rsidP="00EC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245D4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6D0" w14:paraId="2F212F73" w14:textId="77777777" w:rsidTr="00EC77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A26E37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E2C7D" w14:textId="77777777" w:rsidR="005F26D0" w:rsidRDefault="005F26D0" w:rsidP="005F26D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Current implementation of the test case follows TS 34.229-5 Annex A.4.1 while it should </w:t>
            </w:r>
            <w:proofErr w:type="spellStart"/>
            <w:r>
              <w:rPr>
                <w:lang w:val="en-US"/>
              </w:rPr>
              <w:t>procede</w:t>
            </w:r>
            <w:proofErr w:type="spellEnd"/>
            <w:r>
              <w:rPr>
                <w:lang w:val="en-US"/>
              </w:rPr>
              <w:t xml:space="preserve"> according to Annex A.4.1a and use default configuration EVS A2.</w:t>
            </w:r>
          </w:p>
          <w:p w14:paraId="421D651E" w14:textId="77777777" w:rsidR="005F26D0" w:rsidRDefault="005F26D0" w:rsidP="005F26D0">
            <w:pPr>
              <w:pStyle w:val="CRCoverPage"/>
              <w:spacing w:after="0"/>
              <w:rPr>
                <w:lang w:val="en-US"/>
              </w:rPr>
            </w:pPr>
          </w:p>
          <w:p w14:paraId="716AF40B" w14:textId="7CBD0217" w:rsidR="005F26D0" w:rsidRDefault="005F26D0" w:rsidP="005F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Adapt functions and usage of input parameters to establish the audio call with EVS default configuration following Annex A.4.1a.</w:t>
            </w:r>
          </w:p>
        </w:tc>
      </w:tr>
      <w:tr w:rsidR="005F26D0" w14:paraId="12F581FE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62685" w14:textId="77777777" w:rsidR="005F26D0" w:rsidRDefault="005F26D0" w:rsidP="005F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08AB0" w14:textId="77777777" w:rsidR="005F26D0" w:rsidRDefault="005F26D0" w:rsidP="005F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6D0" w14:paraId="5DFEAFC9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B115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E5B3A" w14:textId="7A063685" w:rsidR="005F26D0" w:rsidRDefault="005F26D0" w:rsidP="005F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Changed to Annex A.4.1a related functions and made usage of input parameters to configure the call to use EVS default configuration.</w:t>
            </w:r>
          </w:p>
        </w:tc>
      </w:tr>
      <w:tr w:rsidR="005F26D0" w14:paraId="1E7AC05C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AAB8E" w14:textId="77777777" w:rsidR="005F26D0" w:rsidRDefault="005F26D0" w:rsidP="005F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431E4" w14:textId="77777777" w:rsidR="005F26D0" w:rsidRDefault="005F26D0" w:rsidP="005F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6D0" w14:paraId="3C758D1A" w14:textId="77777777" w:rsidTr="00EC77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325CAA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9DE65" w14:textId="5B668A6B" w:rsidR="005F26D0" w:rsidRDefault="005F26D0" w:rsidP="005F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5F26D0" w14:paraId="124A0E45" w14:textId="77777777" w:rsidTr="00EC7783">
        <w:tc>
          <w:tcPr>
            <w:tcW w:w="2694" w:type="dxa"/>
            <w:gridSpan w:val="2"/>
          </w:tcPr>
          <w:p w14:paraId="04B2F212" w14:textId="77777777" w:rsidR="005F26D0" w:rsidRDefault="005F26D0" w:rsidP="005F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D44EC" w14:textId="77777777" w:rsidR="005F26D0" w:rsidRDefault="005F26D0" w:rsidP="005F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6D0" w14:paraId="76D7BB59" w14:textId="77777777" w:rsidTr="00EC77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21C32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08DAB" w14:textId="07D91FB0" w:rsidR="005F26D0" w:rsidRDefault="005F26D0" w:rsidP="005F26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10.4.NR5GC</w:t>
            </w:r>
          </w:p>
        </w:tc>
      </w:tr>
      <w:tr w:rsidR="005F26D0" w14:paraId="265EC0DC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B4A8E" w14:textId="77777777" w:rsidR="005F26D0" w:rsidRDefault="005F26D0" w:rsidP="005F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801EC" w14:textId="77777777" w:rsidR="005F26D0" w:rsidRDefault="005F26D0" w:rsidP="005F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6D0" w14:paraId="4DDA1BC6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970CC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8F06B" w14:textId="77777777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FBF616" w14:textId="77777777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1C9330" w14:textId="77777777" w:rsidR="005F26D0" w:rsidRDefault="005F26D0" w:rsidP="005F26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47998A" w14:textId="77777777" w:rsidR="005F26D0" w:rsidRDefault="005F26D0" w:rsidP="005F26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6D0" w14:paraId="45BB2A3E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85033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98321" w14:textId="77777777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85139" w14:textId="6BCC25F4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0AF13" w14:textId="77777777" w:rsidR="005F26D0" w:rsidRDefault="005F26D0" w:rsidP="005F26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97506" w14:textId="493C0D13" w:rsidR="005F26D0" w:rsidRDefault="005F26D0" w:rsidP="005F26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6D0" w14:paraId="1F4C6421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055CE" w14:textId="77777777" w:rsidR="005F26D0" w:rsidRDefault="005F26D0" w:rsidP="005F26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89780" w14:textId="01210BBE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8F745" w14:textId="77777777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92EFF5" w14:textId="77777777" w:rsidR="005F26D0" w:rsidRDefault="005F26D0" w:rsidP="005F26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C2DF8" w14:textId="2C8DF242" w:rsidR="005F26D0" w:rsidRDefault="005F26D0" w:rsidP="005F26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5F26D0" w14:paraId="29BD5A6A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A0215" w14:textId="77777777" w:rsidR="005F26D0" w:rsidRDefault="005F26D0" w:rsidP="005F26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1EAD08" w14:textId="77777777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0D7BC" w14:textId="11D8E8BF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11A3E" w14:textId="77777777" w:rsidR="005F26D0" w:rsidRDefault="005F26D0" w:rsidP="005F26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89948" w14:textId="1FCE672C" w:rsidR="005F26D0" w:rsidRDefault="005F26D0" w:rsidP="005F26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6D0" w14:paraId="16CDB4E8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266B4" w14:textId="77777777" w:rsidR="005F26D0" w:rsidRDefault="005F26D0" w:rsidP="005F26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AEB31" w14:textId="77777777" w:rsidR="005F26D0" w:rsidRDefault="005F26D0" w:rsidP="005F26D0">
            <w:pPr>
              <w:pStyle w:val="CRCoverPage"/>
              <w:spacing w:after="0"/>
              <w:rPr>
                <w:noProof/>
              </w:rPr>
            </w:pPr>
          </w:p>
        </w:tc>
      </w:tr>
      <w:tr w:rsidR="005F26D0" w14:paraId="72EB3AFB" w14:textId="77777777" w:rsidTr="00EC77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1F6BB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34498" w14:textId="54E7C946" w:rsidR="005F26D0" w:rsidRDefault="005F26D0" w:rsidP="005F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prose CR will be </w:t>
            </w:r>
            <w:r>
              <w:rPr>
                <w:noProof/>
              </w:rPr>
              <w:t>raised for this ch</w:t>
            </w:r>
            <w:r>
              <w:rPr>
                <w:noProof/>
              </w:rPr>
              <w:t>ange.</w:t>
            </w:r>
          </w:p>
        </w:tc>
      </w:tr>
      <w:tr w:rsidR="005F26D0" w:rsidRPr="008863B9" w14:paraId="42DF5612" w14:textId="77777777" w:rsidTr="00EC77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29F20" w14:textId="77777777" w:rsidR="005F26D0" w:rsidRPr="008863B9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F76DA" w14:textId="77777777" w:rsidR="005F26D0" w:rsidRPr="008863B9" w:rsidRDefault="005F26D0" w:rsidP="005F26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6D0" w14:paraId="7BC1FFB2" w14:textId="77777777" w:rsidTr="00EC77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5D851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864DB" w14:textId="77777777" w:rsidR="005F26D0" w:rsidRDefault="005F26D0" w:rsidP="005F26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08EF0F" w14:textId="77777777" w:rsidR="008E5026" w:rsidRDefault="008E5026" w:rsidP="00647F8D">
      <w:pPr>
        <w:pStyle w:val="Title"/>
        <w:jc w:val="left"/>
        <w:rPr>
          <w:rStyle w:val="Emphasis"/>
          <w:rFonts w:ascii="Arial" w:hAnsi="Arial" w:cs="Arial"/>
        </w:rPr>
      </w:pPr>
    </w:p>
    <w:p w14:paraId="0ED07BC3" w14:textId="0AA4D195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9272278"/>
      <w:r>
        <w:rPr>
          <w:rStyle w:val="Emphasis"/>
          <w:rFonts w:ascii="Arial" w:hAnsi="Arial" w:cs="Arial"/>
        </w:rPr>
        <w:t>Table of Contents</w:t>
      </w:r>
      <w:bookmarkEnd w:id="0"/>
    </w:p>
    <w:p w14:paraId="2EB85B36" w14:textId="2323B39A" w:rsidR="0041360A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lastRenderedPageBreak/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41360A" w:rsidRPr="00655D51">
        <w:rPr>
          <w:rFonts w:ascii="Arial" w:hAnsi="Arial" w:cs="Arial"/>
          <w:i/>
          <w:iCs/>
        </w:rPr>
        <w:t>Table of Contents</w:t>
      </w:r>
      <w:r w:rsidR="0041360A">
        <w:tab/>
      </w:r>
      <w:r w:rsidR="0041360A">
        <w:fldChar w:fldCharType="begin"/>
      </w:r>
      <w:r w:rsidR="0041360A">
        <w:instrText xml:space="preserve"> PAGEREF _Toc139272278 \h </w:instrText>
      </w:r>
      <w:r w:rsidR="0041360A">
        <w:fldChar w:fldCharType="separate"/>
      </w:r>
      <w:r w:rsidR="0041360A">
        <w:t>1</w:t>
      </w:r>
      <w:r w:rsidR="0041360A">
        <w:fldChar w:fldCharType="end"/>
      </w:r>
    </w:p>
    <w:p w14:paraId="718FFEF4" w14:textId="3C92525C" w:rsidR="0041360A" w:rsidRDefault="0041360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5D5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5D5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_Toc139272279 \h </w:instrText>
      </w:r>
      <w:r>
        <w:fldChar w:fldCharType="separate"/>
      </w:r>
      <w:r>
        <w:t>3</w:t>
      </w:r>
      <w:r>
        <w:fldChar w:fldCharType="end"/>
      </w:r>
    </w:p>
    <w:p w14:paraId="3C34DCC3" w14:textId="0F0E81DF" w:rsidR="0041360A" w:rsidRDefault="0041360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5D5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5D5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_Toc139272280 \h </w:instrText>
      </w:r>
      <w:r>
        <w:fldChar w:fldCharType="separate"/>
      </w:r>
      <w:r>
        <w:t>3</w:t>
      </w:r>
      <w:r>
        <w:fldChar w:fldCharType="end"/>
      </w:r>
    </w:p>
    <w:p w14:paraId="53060413" w14:textId="086B7BEC" w:rsidR="0041360A" w:rsidRDefault="0041360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55D5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55D51">
        <w:rPr>
          <w:b/>
        </w:rPr>
        <w:t>f_TC_10_4_NR5GC_IMS1</w:t>
      </w:r>
      <w:r>
        <w:tab/>
      </w:r>
      <w:r>
        <w:fldChar w:fldCharType="begin"/>
      </w:r>
      <w:r>
        <w:instrText xml:space="preserve"> PAGEREF _Toc139272281 \h </w:instrText>
      </w:r>
      <w:r>
        <w:fldChar w:fldCharType="separate"/>
      </w:r>
      <w:r>
        <w:t>3</w:t>
      </w:r>
      <w:r>
        <w:fldChar w:fldCharType="end"/>
      </w:r>
    </w:p>
    <w:p w14:paraId="01A29AD3" w14:textId="79BBA510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31CBF928" w14:textId="77777777" w:rsidR="00C74601" w:rsidRDefault="00C74601" w:rsidP="00C7460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295288959"/>
      <w:bookmarkStart w:id="3" w:name="_Toc122434488"/>
      <w:bookmarkStart w:id="4" w:name="_Toc122434485"/>
      <w:bookmarkStart w:id="5" w:name="_Toc138932971"/>
      <w:bookmarkStart w:id="6" w:name="_Toc139272279"/>
      <w:r>
        <w:rPr>
          <w:b/>
          <w:lang w:eastAsia="ja-JP"/>
        </w:rPr>
        <w:t>Overview</w:t>
      </w:r>
      <w:bookmarkEnd w:id="4"/>
      <w:bookmarkEnd w:id="5"/>
      <w:bookmarkEnd w:id="6"/>
    </w:p>
    <w:p w14:paraId="7C2D1E0B" w14:textId="77777777" w:rsidR="00C74601" w:rsidRDefault="00C74601" w:rsidP="00C746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 w:rsidRPr="00C74601">
        <w:rPr>
          <w:rFonts w:cs="Arial"/>
        </w:rPr>
        <w:t>This document lists all the essential changes needed to correct problems in the iwd-TTCN3-B2022-09_D23wk24 related to the title of this CR.</w:t>
      </w:r>
    </w:p>
    <w:p w14:paraId="07166767" w14:textId="164F52ED" w:rsidR="00C74601" w:rsidRDefault="00C74601" w:rsidP="00C746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2F357B67" w14:textId="1D0338C0" w:rsidR="00C74601" w:rsidRPr="00C74601" w:rsidRDefault="00C74601" w:rsidP="00C746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5D2201">
        <w:rPr>
          <w:rStyle w:val="Hyperlink"/>
          <w:rFonts w:cs="Arial"/>
          <w:b/>
          <w:sz w:val="24"/>
          <w:lang w:eastAsia="ja-JP"/>
        </w:rPr>
        <w:t>Juan.GarciaMartin@rohde-schwarz.com</w:t>
      </w:r>
      <w:r w:rsidRPr="00576945">
        <w:rPr>
          <w:rFonts w:cs="Arial"/>
          <w:sz w:val="24"/>
          <w:lang w:eastAsia="ja-JP"/>
        </w:rPr>
        <w:br/>
      </w:r>
    </w:p>
    <w:p w14:paraId="45F1577A" w14:textId="2CBECFC5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39272280"/>
      <w:r>
        <w:rPr>
          <w:b/>
        </w:rPr>
        <w:t>Corrections required</w:t>
      </w:r>
      <w:bookmarkEnd w:id="2"/>
      <w:bookmarkEnd w:id="3"/>
      <w:bookmarkEnd w:id="7"/>
    </w:p>
    <w:p w14:paraId="56B5B225" w14:textId="6BC13753" w:rsidR="00647F8D" w:rsidRDefault="008955CC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39272281"/>
      <w:r w:rsidRPr="008955CC">
        <w:rPr>
          <w:b/>
        </w:rPr>
        <w:t>f_TC_10_4_NR5GC_IMS1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62AFA352" w:rsidR="00647F8D" w:rsidRPr="00E40CB8" w:rsidRDefault="008955CC" w:rsidP="00607FC7">
            <w:pPr>
              <w:pStyle w:val="CRCoverPage"/>
              <w:spacing w:after="0"/>
              <w:rPr>
                <w:noProof/>
              </w:rPr>
            </w:pPr>
            <w:r w:rsidRPr="008955CC">
              <w:rPr>
                <w:noProof/>
              </w:rPr>
              <w:t>f_TC_10_4_NR5GC_IMS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4B8" w14:textId="3EA52358" w:rsidR="00684BE0" w:rsidRPr="00310CD9" w:rsidRDefault="001910A8" w:rsidP="001910A8">
            <w:pPr>
              <w:pStyle w:val="CRCoverPage"/>
              <w:rPr>
                <w:lang w:val="en-US"/>
              </w:rPr>
            </w:pPr>
            <w:r w:rsidRPr="001910A8">
              <w:rPr>
                <w:lang w:val="en-US"/>
              </w:rPr>
              <w:t xml:space="preserve">Current implementation of the test case follows TS 34.229-5 Annex A.4.1 while it should </w:t>
            </w:r>
            <w:proofErr w:type="spellStart"/>
            <w:r w:rsidRPr="001910A8">
              <w:rPr>
                <w:lang w:val="en-US"/>
              </w:rPr>
              <w:t>procede</w:t>
            </w:r>
            <w:proofErr w:type="spellEnd"/>
            <w:r w:rsidRPr="001910A8">
              <w:rPr>
                <w:lang w:val="en-US"/>
              </w:rPr>
              <w:t xml:space="preserve"> according to Annex A.4.1a and use default configuration EVS A2.</w:t>
            </w:r>
          </w:p>
        </w:tc>
      </w:tr>
      <w:tr w:rsidR="00310CD9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1C7C80FD" w:rsidR="00310CD9" w:rsidRPr="009E52D1" w:rsidRDefault="001910A8" w:rsidP="00032A79">
            <w:pPr>
              <w:pStyle w:val="CRCoverPage"/>
              <w:spacing w:after="0"/>
              <w:rPr>
                <w:noProof/>
                <w:lang w:val="en-US"/>
              </w:rPr>
            </w:pPr>
            <w:r w:rsidRPr="001910A8">
              <w:rPr>
                <w:noProof/>
                <w:lang w:val="en-US"/>
              </w:rPr>
              <w:t>Changed to Annex A.4.1a related functions and made usage of input parameters to configure the call to use EVS default configuration.</w:t>
            </w:r>
          </w:p>
        </w:tc>
      </w:tr>
      <w:tr w:rsidR="00310CD9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641F7CC" w:rsidR="00310CD9" w:rsidRDefault="00E31F71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\IMS</w:t>
            </w:r>
            <w:r w:rsidR="00032A79">
              <w:rPr>
                <w:rFonts w:ascii="Arial" w:hAnsi="Arial" w:cs="Arial"/>
                <w:noProof/>
                <w:lang w:val="en-US"/>
              </w:rPr>
              <w:t>\NR5GC_</w:t>
            </w:r>
            <w:r w:rsidR="00B92935">
              <w:rPr>
                <w:rFonts w:ascii="Arial" w:hAnsi="Arial" w:cs="Arial"/>
                <w:noProof/>
                <w:lang w:val="en-US"/>
              </w:rPr>
              <w:t>10</w:t>
            </w:r>
            <w:r w:rsidR="00310CD9">
              <w:rPr>
                <w:rFonts w:ascii="Arial" w:hAnsi="Arial" w:cs="Arial"/>
                <w:noProof/>
                <w:lang w:val="en-US"/>
              </w:rPr>
              <w:t>\</w:t>
            </w:r>
            <w:r w:rsidR="00B140CD" w:rsidRPr="00B140CD">
              <w:rPr>
                <w:rFonts w:ascii="Arial" w:hAnsi="Arial" w:cs="Arial"/>
                <w:noProof/>
                <w:lang w:val="en-US"/>
              </w:rPr>
              <w:t>IMS_NR5GC_EmergencyCallTestcases</w:t>
            </w:r>
            <w:r w:rsidR="00310CD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10CD9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310CD9" w:rsidRDefault="00310CD9" w:rsidP="00310CD9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554048E2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3A96E74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function f_TC_10_4_NR5GC_IMS1() runs on IMS_PTC</w:t>
            </w:r>
          </w:p>
          <w:p w14:paraId="05FF252C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823898">
              <w:rPr>
                <w:rFonts w:ascii="Arial" w:hAnsi="Arial"/>
                <w:lang w:eastAsia="en-GB"/>
              </w:rPr>
              <w:t>{ /</w:t>
            </w:r>
            <w:proofErr w:type="gramEnd"/>
            <w:r w:rsidRPr="00823898">
              <w:rPr>
                <w:rFonts w:ascii="Arial" w:hAnsi="Arial"/>
                <w:lang w:eastAsia="en-GB"/>
              </w:rPr>
              <w:t>/ Non-UE detectable emergency call / IM CN sends a 1xx response / UE geographical location information available or not / 5GS</w:t>
            </w:r>
          </w:p>
          <w:p w14:paraId="2841B1F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7B555EA4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823898">
              <w:rPr>
                <w:rFonts w:ascii="Arial" w:hAnsi="Arial"/>
                <w:lang w:eastAsia="en-GB"/>
              </w:rPr>
              <w:t>;</w:t>
            </w:r>
          </w:p>
          <w:p w14:paraId="151CBAD5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SipUrl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v_ContactUrlUE</w:t>
            </w:r>
            <w:proofErr w:type="spellEnd"/>
            <w:r w:rsidRPr="00823898">
              <w:rPr>
                <w:rFonts w:ascii="Arial" w:hAnsi="Arial"/>
                <w:lang w:eastAsia="en-GB"/>
              </w:rPr>
              <w:t>;</w:t>
            </w:r>
          </w:p>
          <w:p w14:paraId="0A383D9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GeolocationUsage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2389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pc_IMS_Geolocation</w:t>
            </w:r>
            <w:proofErr w:type="spellEnd"/>
            <w:r w:rsidRPr="00823898">
              <w:rPr>
                <w:rFonts w:ascii="Arial" w:hAnsi="Arial"/>
                <w:lang w:eastAsia="en-GB"/>
              </w:rPr>
              <w:t>;</w:t>
            </w:r>
          </w:p>
          <w:p w14:paraId="2A9FBD3F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4D2BE93C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@sic R5-225444, R5-233448 sic@</w:t>
            </w:r>
          </w:p>
          <w:p w14:paraId="289F8A5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0B8B533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Preamble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23898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823898">
              <w:rPr>
                <w:rFonts w:ascii="Arial" w:hAnsi="Arial"/>
                <w:lang w:eastAsia="en-GB"/>
              </w:rPr>
              <w:t>, IMS_REGISTERED);</w:t>
            </w:r>
          </w:p>
          <w:p w14:paraId="7B0471D8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    </w:t>
            </w:r>
          </w:p>
          <w:p w14:paraId="749057E3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Trigger SS to execute location related functions to allow UE to get its position</w:t>
            </w:r>
          </w:p>
          <w:p w14:paraId="6088995F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823898">
              <w:rPr>
                <w:rFonts w:ascii="Arial" w:hAnsi="Arial"/>
                <w:lang w:eastAsia="en-GB"/>
              </w:rPr>
              <w:t>if  (</w:t>
            </w:r>
            <w:proofErr w:type="spellStart"/>
            <w:proofErr w:type="gramEnd"/>
            <w:r w:rsidRPr="00823898">
              <w:rPr>
                <w:rFonts w:ascii="Arial" w:hAnsi="Arial"/>
                <w:lang w:eastAsia="en-GB"/>
              </w:rPr>
              <w:t>v_GeolocationUsage</w:t>
            </w:r>
            <w:proofErr w:type="spellEnd"/>
            <w:r w:rsidRPr="00823898">
              <w:rPr>
                <w:rFonts w:ascii="Arial" w:hAnsi="Arial"/>
                <w:lang w:eastAsia="en-GB"/>
              </w:rPr>
              <w:t>) {</w:t>
            </w:r>
          </w:p>
          <w:p w14:paraId="7370BFBA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UpdateUELocationInformation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gramEnd"/>
            <w:r w:rsidRPr="00823898">
              <w:rPr>
                <w:rFonts w:ascii="Arial" w:hAnsi="Arial"/>
                <w:lang w:eastAsia="en-GB"/>
              </w:rPr>
              <w:t>IPCAN);</w:t>
            </w:r>
          </w:p>
          <w:p w14:paraId="47784A31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}</w:t>
            </w:r>
          </w:p>
          <w:p w14:paraId="6CC30AF2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      // Test Case Body</w:t>
            </w:r>
          </w:p>
          <w:p w14:paraId="1187DB41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823898">
              <w:rPr>
                <w:rFonts w:ascii="Arial" w:hAnsi="Arial"/>
                <w:lang w:eastAsia="en-GB"/>
              </w:rPr>
              <w:t>(true);</w:t>
            </w:r>
          </w:p>
          <w:p w14:paraId="23F3117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3EF22606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"Step 1 - 7"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</w:t>
            </w:r>
          </w:p>
          <w:p w14:paraId="6AA99090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StartCall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23898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823898">
              <w:rPr>
                <w:rFonts w:ascii="Arial" w:hAnsi="Arial"/>
                <w:lang w:eastAsia="en-GB"/>
              </w:rPr>
              <w:t>);</w:t>
            </w:r>
          </w:p>
          <w:p w14:paraId="061BE318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76E3D014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"Step 8"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                 INVITE</w:t>
            </w:r>
          </w:p>
          <w:p w14:paraId="1CB29098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23898">
              <w:rPr>
                <w:rFonts w:ascii="Arial" w:hAnsi="Arial"/>
                <w:lang w:eastAsia="en-GB"/>
              </w:rPr>
              <w:t>= f_IMS_MOCallSetup_NR5GC_A_4_1_Step1(); // @sic R5-225444, R5-226095 sic@</w:t>
            </w:r>
          </w:p>
          <w:p w14:paraId="0961DE7B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gramEnd"/>
            <w:r w:rsidRPr="00823898">
              <w:rPr>
                <w:rFonts w:ascii="Arial" w:hAnsi="Arial"/>
                <w:lang w:eastAsia="en-GB"/>
              </w:rPr>
              <w:t>__FILE__, __LINE__, "Step 8");</w:t>
            </w:r>
          </w:p>
          <w:p w14:paraId="0AA0BE33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53AD4FC4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"Step 9"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             100 Trying</w:t>
            </w:r>
          </w:p>
          <w:p w14:paraId="3AD9F69C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lastRenderedPageBreak/>
              <w:t xml:space="preserve">    f_IMS_MOCallSetup_Send100Trying(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823898">
              <w:rPr>
                <w:rFonts w:ascii="Arial" w:hAnsi="Arial"/>
                <w:lang w:eastAsia="en-GB"/>
              </w:rPr>
              <w:t>);</w:t>
            </w:r>
          </w:p>
          <w:p w14:paraId="56D6816F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</w:p>
          <w:p w14:paraId="7E305317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"Steps 10 - 12 Void"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</w:t>
            </w:r>
          </w:p>
          <w:p w14:paraId="1EF09C68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0FAD0FC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"Steps 13 - 15"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      183 Session in Progress, PRACK OK</w:t>
            </w:r>
          </w:p>
          <w:p w14:paraId="7D4348DD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f_IMS_MOCallSetup_NR5GC_A_4_X_Step3_5(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, -, -, -, ASSERTED_EMERGENCY, EVS_16000, EVS_AnyNG114, -,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tsc_SDP_WithPreconditions</w:t>
            </w:r>
            <w:proofErr w:type="spellEnd"/>
            <w:r w:rsidRPr="00823898">
              <w:rPr>
                <w:rFonts w:ascii="Arial" w:hAnsi="Arial"/>
                <w:lang w:eastAsia="en-GB"/>
              </w:rPr>
              <w:t>); // @sic R5-225444, R5233448 sic@</w:t>
            </w:r>
          </w:p>
          <w:p w14:paraId="194F44FE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11167DBF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"Steps 15A - 15C"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      to trigger steps 10-12 of 38.508-1 Table 4.9.15.2.2-1</w:t>
            </w:r>
          </w:p>
          <w:p w14:paraId="26E2C814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TriggerDedicatedBearerActivation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23898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823898">
              <w:rPr>
                <w:rFonts w:ascii="Arial" w:hAnsi="Arial"/>
                <w:lang w:eastAsia="en-GB"/>
              </w:rPr>
              <w:t>);  // @sic R5-233448 sic@</w:t>
            </w:r>
          </w:p>
          <w:p w14:paraId="652269E0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7444A292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"Step 16"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</w:t>
            </w:r>
          </w:p>
          <w:p w14:paraId="081D9FF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Check: Does the UE send an UPDATE?</w:t>
            </w:r>
          </w:p>
          <w:p w14:paraId="738EBA58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f_IMS_MOCallSetup_NR5GC_A_4_X_Step6_7(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v_GeolocationUsage</w:t>
            </w:r>
            <w:proofErr w:type="spellEnd"/>
            <w:r w:rsidRPr="00823898">
              <w:rPr>
                <w:rFonts w:ascii="Arial" w:hAnsi="Arial"/>
                <w:lang w:eastAsia="en-GB"/>
              </w:rPr>
              <w:t>, ASSERTED_EMERGENCY, EVS_16000, EVS_AnyNG114); // @sic R5s230324 sic@</w:t>
            </w:r>
          </w:p>
          <w:p w14:paraId="458FA63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gramEnd"/>
            <w:r w:rsidRPr="00823898">
              <w:rPr>
                <w:rFonts w:ascii="Arial" w:hAnsi="Arial"/>
                <w:lang w:eastAsia="en-GB"/>
              </w:rPr>
              <w:t>__FILE__, __LINE__, "Step 16");</w:t>
            </w:r>
          </w:p>
          <w:p w14:paraId="32E8B40C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</w:p>
          <w:p w14:paraId="244FF3F2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"Steps 17A - 18"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       Ringing, PRACK, 200, OK, 200 OK, ACK</w:t>
            </w:r>
          </w:p>
          <w:p w14:paraId="2A4E5E9C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f_IMS_MOCallSetup_NR5GC_A_4_1_Step8_12(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823898">
              <w:rPr>
                <w:rFonts w:ascii="Arial" w:hAnsi="Arial"/>
                <w:lang w:eastAsia="en-GB"/>
              </w:rPr>
              <w:t>, -, ASSERTED_EMERGENCY); // @sic R5-225444, R5s230324 sic@</w:t>
            </w:r>
          </w:p>
          <w:p w14:paraId="1B905C64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0C353A61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"Steps 19 - 20"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             BYE, 200 OK</w:t>
            </w:r>
          </w:p>
          <w:p w14:paraId="710D4ABD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ContactUrlUE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2389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f_IMS_PTC_ImsInfo_GetContactUrlUE</w:t>
            </w:r>
            <w:proofErr w:type="spellEnd"/>
            <w:r w:rsidRPr="00823898">
              <w:rPr>
                <w:rFonts w:ascii="Arial" w:hAnsi="Arial"/>
                <w:lang w:eastAsia="en-GB"/>
              </w:rPr>
              <w:t>(dialog);  // @sic R5s230324 sic@</w:t>
            </w:r>
          </w:p>
          <w:p w14:paraId="25F93B02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f_IMS_CallReleaseMT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v_ContactUrlUE</w:t>
            </w:r>
            <w:proofErr w:type="spellEnd"/>
            <w:r w:rsidRPr="00823898">
              <w:rPr>
                <w:rFonts w:ascii="Arial" w:hAnsi="Arial"/>
                <w:lang w:eastAsia="en-GB"/>
              </w:rPr>
              <w:t>);</w:t>
            </w:r>
          </w:p>
          <w:p w14:paraId="6559896D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</w:p>
          <w:p w14:paraId="36FA024D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823898">
              <w:rPr>
                <w:rFonts w:ascii="Arial" w:hAnsi="Arial"/>
                <w:lang w:eastAsia="en-GB"/>
              </w:rPr>
              <w:t>(false);</w:t>
            </w:r>
          </w:p>
          <w:p w14:paraId="3037066F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   </w:t>
            </w:r>
          </w:p>
          <w:p w14:paraId="49FEAE95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"Steps 21 - 23"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</w:t>
            </w:r>
          </w:p>
          <w:p w14:paraId="4A7C774D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23898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823898">
              <w:rPr>
                <w:rFonts w:ascii="Arial" w:hAnsi="Arial"/>
                <w:lang w:eastAsia="en-GB"/>
              </w:rPr>
              <w:t>);</w:t>
            </w:r>
          </w:p>
          <w:p w14:paraId="5105C3C2" w14:textId="77777777" w:rsid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384BDA62" w:rsidR="00647F8D" w:rsidRPr="007111EE" w:rsidRDefault="00647F8D" w:rsidP="00823898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51B72566" w14:textId="78DB966F" w:rsidR="001D786B" w:rsidRDefault="001D786B" w:rsidP="001D78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D786B" w14:paraId="7D7E5E82" w14:textId="77777777" w:rsidTr="00442A3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28E92" w14:textId="2B75020E" w:rsidR="001D786B" w:rsidRDefault="001D786B" w:rsidP="00442A3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D2734C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function f_TC_10_4_NR5GC_IMS1() runs on IMS_PTC</w:t>
            </w:r>
          </w:p>
          <w:p w14:paraId="2420B2D3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01FBA">
              <w:rPr>
                <w:rFonts w:ascii="Arial" w:hAnsi="Arial"/>
                <w:lang w:eastAsia="en-GB"/>
              </w:rPr>
              <w:t>{ /</w:t>
            </w:r>
            <w:proofErr w:type="gramEnd"/>
            <w:r w:rsidRPr="00A01FBA">
              <w:rPr>
                <w:rFonts w:ascii="Arial" w:hAnsi="Arial"/>
                <w:lang w:eastAsia="en-GB"/>
              </w:rPr>
              <w:t>/ Non-UE detectable emergency call / IM CN sends a 1xx response / UE geographical location information available or not / 5GS</w:t>
            </w:r>
          </w:p>
          <w:p w14:paraId="15791E26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628654F2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A01FBA">
              <w:rPr>
                <w:rFonts w:ascii="Arial" w:hAnsi="Arial"/>
                <w:lang w:eastAsia="en-GB"/>
              </w:rPr>
              <w:t>;</w:t>
            </w:r>
          </w:p>
          <w:p w14:paraId="5675AA25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SipUrl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v_ContactUrlUE</w:t>
            </w:r>
            <w:proofErr w:type="spellEnd"/>
            <w:r w:rsidRPr="00A01FBA">
              <w:rPr>
                <w:rFonts w:ascii="Arial" w:hAnsi="Arial"/>
                <w:lang w:eastAsia="en-GB"/>
              </w:rPr>
              <w:t>;</w:t>
            </w:r>
          </w:p>
          <w:p w14:paraId="7B0D2C4C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boolean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GeolocationUsage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1FB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pc_IMS_Geolocation</w:t>
            </w:r>
            <w:proofErr w:type="spellEnd"/>
            <w:r w:rsidRPr="00A01FBA">
              <w:rPr>
                <w:rFonts w:ascii="Arial" w:hAnsi="Arial"/>
                <w:lang w:eastAsia="en-GB"/>
              </w:rPr>
              <w:t>;</w:t>
            </w:r>
          </w:p>
          <w:p w14:paraId="43695E2A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3C4E432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@sic R5-225444, R5-233448 sic@</w:t>
            </w:r>
          </w:p>
          <w:p w14:paraId="21731D77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583E2017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Preamble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01FBA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A01FBA">
              <w:rPr>
                <w:rFonts w:ascii="Arial" w:hAnsi="Arial"/>
                <w:lang w:eastAsia="en-GB"/>
              </w:rPr>
              <w:t>, IMS_REGISTERED);</w:t>
            </w:r>
          </w:p>
          <w:p w14:paraId="6262059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    </w:t>
            </w:r>
          </w:p>
          <w:p w14:paraId="657D7FFE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Trigger SS to execute location related functions to allow UE to get its position</w:t>
            </w:r>
          </w:p>
          <w:p w14:paraId="1AA42312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A01FBA">
              <w:rPr>
                <w:rFonts w:ascii="Arial" w:hAnsi="Arial"/>
                <w:lang w:eastAsia="en-GB"/>
              </w:rPr>
              <w:t>if  (</w:t>
            </w:r>
            <w:proofErr w:type="spellStart"/>
            <w:proofErr w:type="gramEnd"/>
            <w:r w:rsidRPr="00A01FBA">
              <w:rPr>
                <w:rFonts w:ascii="Arial" w:hAnsi="Arial"/>
                <w:lang w:eastAsia="en-GB"/>
              </w:rPr>
              <w:t>v_GeolocationUsage</w:t>
            </w:r>
            <w:proofErr w:type="spellEnd"/>
            <w:r w:rsidRPr="00A01FBA">
              <w:rPr>
                <w:rFonts w:ascii="Arial" w:hAnsi="Arial"/>
                <w:lang w:eastAsia="en-GB"/>
              </w:rPr>
              <w:t>) {</w:t>
            </w:r>
          </w:p>
          <w:p w14:paraId="25E21D51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UpdateUELocationInformation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gramEnd"/>
            <w:r w:rsidRPr="00A01FBA">
              <w:rPr>
                <w:rFonts w:ascii="Arial" w:hAnsi="Arial"/>
                <w:lang w:eastAsia="en-GB"/>
              </w:rPr>
              <w:t>IPCAN);</w:t>
            </w:r>
          </w:p>
          <w:p w14:paraId="6E8B739B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}</w:t>
            </w:r>
          </w:p>
          <w:p w14:paraId="76DEF093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      // Test Case Body</w:t>
            </w:r>
          </w:p>
          <w:p w14:paraId="61C02D90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A01FBA">
              <w:rPr>
                <w:rFonts w:ascii="Arial" w:hAnsi="Arial"/>
                <w:lang w:eastAsia="en-GB"/>
              </w:rPr>
              <w:t>(true);</w:t>
            </w:r>
          </w:p>
          <w:p w14:paraId="24A0D863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499A171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"Step 1 - 7"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</w:t>
            </w:r>
          </w:p>
          <w:p w14:paraId="3774D859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StartCall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01FBA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A01FBA">
              <w:rPr>
                <w:rFonts w:ascii="Arial" w:hAnsi="Arial"/>
                <w:lang w:eastAsia="en-GB"/>
              </w:rPr>
              <w:t>);</w:t>
            </w:r>
          </w:p>
          <w:p w14:paraId="189CA600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4C99156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"Step 8"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                 INVITE</w:t>
            </w:r>
          </w:p>
          <w:p w14:paraId="27D71498" w14:textId="7F130624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1FBA">
              <w:rPr>
                <w:rFonts w:ascii="Arial" w:hAnsi="Arial"/>
                <w:lang w:eastAsia="en-GB"/>
              </w:rPr>
              <w:t xml:space="preserve">= </w:t>
            </w:r>
            <w:r w:rsidRPr="00A01FBA">
              <w:rPr>
                <w:rFonts w:ascii="Arial" w:hAnsi="Arial"/>
                <w:highlight w:val="yellow"/>
                <w:lang w:eastAsia="en-GB"/>
              </w:rPr>
              <w:t>f_IMS_MOCallSetup_NR5GC_A_4_1a_Step1();</w:t>
            </w:r>
            <w:r w:rsidRPr="00A01FBA">
              <w:rPr>
                <w:rFonts w:ascii="Arial" w:hAnsi="Arial"/>
                <w:lang w:eastAsia="en-GB"/>
              </w:rPr>
              <w:t xml:space="preserve"> // @sic R5-225444, R5-226095 sic@</w:t>
            </w:r>
          </w:p>
          <w:p w14:paraId="013DCE95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lastRenderedPageBreak/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gramEnd"/>
            <w:r w:rsidRPr="00A01FBA">
              <w:rPr>
                <w:rFonts w:ascii="Arial" w:hAnsi="Arial"/>
                <w:lang w:eastAsia="en-GB"/>
              </w:rPr>
              <w:t>__FILE__, __LINE__, "Step 8");</w:t>
            </w:r>
          </w:p>
          <w:p w14:paraId="3B2AE8EB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78366173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"Step 9"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             100 Trying</w:t>
            </w:r>
          </w:p>
          <w:p w14:paraId="59457B87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f_IMS_MOCallSetup_Send100Trying(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A01FBA">
              <w:rPr>
                <w:rFonts w:ascii="Arial" w:hAnsi="Arial"/>
                <w:lang w:eastAsia="en-GB"/>
              </w:rPr>
              <w:t>);</w:t>
            </w:r>
          </w:p>
          <w:p w14:paraId="59A0C28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</w:p>
          <w:p w14:paraId="0753C91B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"Steps 10 - 12 Void"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</w:t>
            </w:r>
          </w:p>
          <w:p w14:paraId="3456C14A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7F41FB5C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"Steps 13 - 15"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      183 Session in Progress, PRACK OK</w:t>
            </w:r>
          </w:p>
          <w:p w14:paraId="21550391" w14:textId="17DF9515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f_IMS_MOCallSetup_NR5GC_A_4_X_Step3_5(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, -, -, -, ASSERTED_EMERGENCY, EVS_16000, </w:t>
            </w:r>
            <w:r w:rsidRPr="00A01FBA">
              <w:rPr>
                <w:rFonts w:ascii="Arial" w:hAnsi="Arial"/>
                <w:highlight w:val="yellow"/>
                <w:lang w:eastAsia="en-GB"/>
              </w:rPr>
              <w:t>EVS_A2</w:t>
            </w:r>
            <w:r w:rsidRPr="00A01FBA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tsc_SDP_WithPreconditions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); // @sic R5-225444, R5233448 sic@ </w:t>
            </w:r>
          </w:p>
          <w:p w14:paraId="557690FD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40A5266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"Steps 15A - 15C"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      to trigger steps 10-12 of 38.508-1 Table 4.9.15.2.2-1</w:t>
            </w:r>
          </w:p>
          <w:p w14:paraId="1ABF3E39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TriggerDedicatedBearerActivation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01FBA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A01FBA">
              <w:rPr>
                <w:rFonts w:ascii="Arial" w:hAnsi="Arial"/>
                <w:lang w:eastAsia="en-GB"/>
              </w:rPr>
              <w:t>);  // @sic R5-233448 sic@</w:t>
            </w:r>
          </w:p>
          <w:p w14:paraId="35C2CD66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0D4EA0D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"Step 16"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</w:t>
            </w:r>
          </w:p>
          <w:p w14:paraId="1C7D2955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Check: Does the UE send an UPDATE?</w:t>
            </w:r>
          </w:p>
          <w:p w14:paraId="08A75176" w14:textId="7766FFCC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f_IMS_MOCallSetup_NR5GC_A_4_X_Step6_7(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v_GeolocationUsage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, ASSERTED_EMERGENCY, EVS_16000, </w:t>
            </w:r>
            <w:r w:rsidRPr="00A01FBA">
              <w:rPr>
                <w:rFonts w:ascii="Arial" w:hAnsi="Arial"/>
                <w:highlight w:val="yellow"/>
                <w:lang w:eastAsia="en-GB"/>
              </w:rPr>
              <w:t>EVS_A2</w:t>
            </w:r>
            <w:r w:rsidRPr="00A01FBA">
              <w:rPr>
                <w:rFonts w:ascii="Arial" w:hAnsi="Arial"/>
                <w:lang w:eastAsia="en-GB"/>
              </w:rPr>
              <w:t xml:space="preserve">); // @sic R5s230324 sic@ </w:t>
            </w:r>
          </w:p>
          <w:p w14:paraId="15ECDC75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gramEnd"/>
            <w:r w:rsidRPr="00A01FBA">
              <w:rPr>
                <w:rFonts w:ascii="Arial" w:hAnsi="Arial"/>
                <w:lang w:eastAsia="en-GB"/>
              </w:rPr>
              <w:t>__FILE__, __LINE__, "Step 16");</w:t>
            </w:r>
          </w:p>
          <w:p w14:paraId="3AD23E02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</w:p>
          <w:p w14:paraId="2EA1B3D6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"Steps 17A - 18"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       Ringing, PRACK, 200, OK, 200 OK, ACK</w:t>
            </w:r>
          </w:p>
          <w:p w14:paraId="0C7CDBCE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f_IMS_MOCallSetup_NR5GC_A_4_1_Step8_12(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A01FBA">
              <w:rPr>
                <w:rFonts w:ascii="Arial" w:hAnsi="Arial"/>
                <w:lang w:eastAsia="en-GB"/>
              </w:rPr>
              <w:t>, -, ASSERTED_EMERGENCY); // @sic R5-225444, R5s230324 sic@</w:t>
            </w:r>
          </w:p>
          <w:p w14:paraId="2D09371E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55944619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"Steps 19 - 20"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             BYE, 200 OK</w:t>
            </w:r>
          </w:p>
          <w:p w14:paraId="345222DF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ContactUrlUE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1FB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f_IMS_PTC_ImsInfo_GetContactUrlUE</w:t>
            </w:r>
            <w:proofErr w:type="spellEnd"/>
            <w:r w:rsidRPr="00A01FBA">
              <w:rPr>
                <w:rFonts w:ascii="Arial" w:hAnsi="Arial"/>
                <w:lang w:eastAsia="en-GB"/>
              </w:rPr>
              <w:t>(dialog);  // @sic R5s230324 sic@</w:t>
            </w:r>
          </w:p>
          <w:p w14:paraId="4E108D2B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f_IMS_CallReleaseMT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v_ContactUrlUE</w:t>
            </w:r>
            <w:proofErr w:type="spellEnd"/>
            <w:r w:rsidRPr="00A01FBA">
              <w:rPr>
                <w:rFonts w:ascii="Arial" w:hAnsi="Arial"/>
                <w:lang w:eastAsia="en-GB"/>
              </w:rPr>
              <w:t>);</w:t>
            </w:r>
          </w:p>
          <w:p w14:paraId="6C048163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</w:p>
          <w:p w14:paraId="03E499D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A01FBA">
              <w:rPr>
                <w:rFonts w:ascii="Arial" w:hAnsi="Arial"/>
                <w:lang w:eastAsia="en-GB"/>
              </w:rPr>
              <w:t>(false);</w:t>
            </w:r>
          </w:p>
          <w:p w14:paraId="73EEB614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   </w:t>
            </w:r>
          </w:p>
          <w:p w14:paraId="27CC0977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"Steps 21 - 23"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</w:t>
            </w:r>
          </w:p>
          <w:p w14:paraId="5993D8CB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01FBA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A01FBA">
              <w:rPr>
                <w:rFonts w:ascii="Arial" w:hAnsi="Arial"/>
                <w:lang w:eastAsia="en-GB"/>
              </w:rPr>
              <w:t>);</w:t>
            </w:r>
          </w:p>
          <w:p w14:paraId="206E6C86" w14:textId="77777777" w:rsidR="00823898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}</w:t>
            </w:r>
          </w:p>
          <w:p w14:paraId="1AC4730C" w14:textId="6BFE9386" w:rsidR="001D786B" w:rsidRPr="007111EE" w:rsidRDefault="001D786B" w:rsidP="00A01FB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1D786B" w14:paraId="3EDADE7F" w14:textId="77777777" w:rsidTr="00442A3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88B" w14:textId="77777777" w:rsidR="001D786B" w:rsidRDefault="001D786B" w:rsidP="00442A3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49A54A0" w14:textId="77777777" w:rsidR="0063428C" w:rsidRPr="007F33F1" w:rsidRDefault="0063428C" w:rsidP="0063428C"/>
    <w:sectPr w:rsidR="0063428C" w:rsidRPr="007F33F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CE858" w14:textId="77777777" w:rsidR="00B03A9B" w:rsidRDefault="00B03A9B">
      <w:r>
        <w:separator/>
      </w:r>
    </w:p>
  </w:endnote>
  <w:endnote w:type="continuationSeparator" w:id="0">
    <w:p w14:paraId="3B6A23E0" w14:textId="77777777" w:rsidR="00B03A9B" w:rsidRDefault="00B0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33A72" w14:textId="77777777" w:rsidR="00AE15C8" w:rsidRDefault="00AE15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28EE2" w14:textId="77777777" w:rsidR="00AE15C8" w:rsidRDefault="00AE15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3B199" w14:textId="77777777" w:rsidR="00AE15C8" w:rsidRDefault="00AE15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95E49" w14:textId="77777777" w:rsidR="00B03A9B" w:rsidRDefault="00B03A9B">
      <w:r>
        <w:separator/>
      </w:r>
    </w:p>
  </w:footnote>
  <w:footnote w:type="continuationSeparator" w:id="0">
    <w:p w14:paraId="0A1D8CDA" w14:textId="77777777" w:rsidR="00B03A9B" w:rsidRDefault="00B03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97797"/>
    <w:multiLevelType w:val="hybridMultilevel"/>
    <w:tmpl w:val="4E4C3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4A88"/>
    <w:multiLevelType w:val="hybridMultilevel"/>
    <w:tmpl w:val="8796F4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7F1A6D"/>
    <w:multiLevelType w:val="hybridMultilevel"/>
    <w:tmpl w:val="444EC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7943CA7"/>
    <w:multiLevelType w:val="hybridMultilevel"/>
    <w:tmpl w:val="444EC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5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66C26752"/>
    <w:multiLevelType w:val="hybridMultilevel"/>
    <w:tmpl w:val="42AAEB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5"/>
  </w:num>
  <w:num w:numId="5">
    <w:abstractNumId w:val="1"/>
  </w:num>
  <w:num w:numId="6">
    <w:abstractNumId w:val="14"/>
  </w:num>
  <w:num w:numId="7">
    <w:abstractNumId w:val="19"/>
  </w:num>
  <w:num w:numId="8">
    <w:abstractNumId w:val="4"/>
  </w:num>
  <w:num w:numId="9">
    <w:abstractNumId w:val="12"/>
  </w:num>
  <w:num w:numId="10">
    <w:abstractNumId w:val="7"/>
  </w:num>
  <w:num w:numId="11">
    <w:abstractNumId w:val="3"/>
  </w:num>
  <w:num w:numId="12">
    <w:abstractNumId w:val="18"/>
  </w:num>
  <w:num w:numId="13">
    <w:abstractNumId w:val="8"/>
  </w:num>
  <w:num w:numId="14">
    <w:abstractNumId w:val="10"/>
  </w:num>
  <w:num w:numId="15">
    <w:abstractNumId w:val="17"/>
  </w:num>
  <w:num w:numId="16">
    <w:abstractNumId w:val="16"/>
  </w:num>
  <w:num w:numId="17">
    <w:abstractNumId w:val="0"/>
  </w:num>
  <w:num w:numId="18">
    <w:abstractNumId w:val="5"/>
  </w:num>
  <w:num w:numId="19">
    <w:abstractNumId w:val="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79"/>
    <w:rsid w:val="00032AFA"/>
    <w:rsid w:val="000332AC"/>
    <w:rsid w:val="000365EE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87FC4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3D9C"/>
    <w:rsid w:val="00126787"/>
    <w:rsid w:val="00126B57"/>
    <w:rsid w:val="00130544"/>
    <w:rsid w:val="001400B0"/>
    <w:rsid w:val="00145D43"/>
    <w:rsid w:val="00147063"/>
    <w:rsid w:val="001516B4"/>
    <w:rsid w:val="0015409A"/>
    <w:rsid w:val="00155A28"/>
    <w:rsid w:val="0016364A"/>
    <w:rsid w:val="00165F27"/>
    <w:rsid w:val="00166893"/>
    <w:rsid w:val="001676BC"/>
    <w:rsid w:val="00167BBB"/>
    <w:rsid w:val="001746B2"/>
    <w:rsid w:val="00174FA0"/>
    <w:rsid w:val="001759BB"/>
    <w:rsid w:val="001909D2"/>
    <w:rsid w:val="001910A8"/>
    <w:rsid w:val="00192C46"/>
    <w:rsid w:val="00192CC7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D786B"/>
    <w:rsid w:val="001E41F3"/>
    <w:rsid w:val="001E5DA1"/>
    <w:rsid w:val="001F13A2"/>
    <w:rsid w:val="001F20C8"/>
    <w:rsid w:val="00200286"/>
    <w:rsid w:val="002017E2"/>
    <w:rsid w:val="0020278A"/>
    <w:rsid w:val="002037D2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2D6F"/>
    <w:rsid w:val="002B5741"/>
    <w:rsid w:val="002B6EC7"/>
    <w:rsid w:val="002C2EC3"/>
    <w:rsid w:val="002C4220"/>
    <w:rsid w:val="002C48F6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0143"/>
    <w:rsid w:val="0030158A"/>
    <w:rsid w:val="00302855"/>
    <w:rsid w:val="00302C70"/>
    <w:rsid w:val="00305409"/>
    <w:rsid w:val="00305616"/>
    <w:rsid w:val="003061B9"/>
    <w:rsid w:val="00310CD9"/>
    <w:rsid w:val="00312CB4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7EB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63A60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175D"/>
    <w:rsid w:val="004024E3"/>
    <w:rsid w:val="0040270C"/>
    <w:rsid w:val="00410371"/>
    <w:rsid w:val="004108D3"/>
    <w:rsid w:val="0041360A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0EFA"/>
    <w:rsid w:val="00452AA6"/>
    <w:rsid w:val="0046086D"/>
    <w:rsid w:val="004617A3"/>
    <w:rsid w:val="0046273F"/>
    <w:rsid w:val="00465034"/>
    <w:rsid w:val="0046581F"/>
    <w:rsid w:val="004718F0"/>
    <w:rsid w:val="004719E7"/>
    <w:rsid w:val="0047420D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C5212"/>
    <w:rsid w:val="004D03BE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4E2"/>
    <w:rsid w:val="00534173"/>
    <w:rsid w:val="0053451B"/>
    <w:rsid w:val="005351E9"/>
    <w:rsid w:val="00542785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E9D"/>
    <w:rsid w:val="005749B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26D0"/>
    <w:rsid w:val="005F40FC"/>
    <w:rsid w:val="005F4EBC"/>
    <w:rsid w:val="005F532B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3428C"/>
    <w:rsid w:val="00647F8D"/>
    <w:rsid w:val="006558E7"/>
    <w:rsid w:val="006665FD"/>
    <w:rsid w:val="00672AEA"/>
    <w:rsid w:val="0067311F"/>
    <w:rsid w:val="00673479"/>
    <w:rsid w:val="00676CD0"/>
    <w:rsid w:val="00682659"/>
    <w:rsid w:val="00684BE0"/>
    <w:rsid w:val="00684C96"/>
    <w:rsid w:val="0068659F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039"/>
    <w:rsid w:val="006C1A0D"/>
    <w:rsid w:val="006C2617"/>
    <w:rsid w:val="006C2882"/>
    <w:rsid w:val="006C3011"/>
    <w:rsid w:val="006C343C"/>
    <w:rsid w:val="006C3C95"/>
    <w:rsid w:val="006C567C"/>
    <w:rsid w:val="006C5AE7"/>
    <w:rsid w:val="006C7DE2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612D7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5016"/>
    <w:rsid w:val="007D6A07"/>
    <w:rsid w:val="007E0C19"/>
    <w:rsid w:val="007E0F29"/>
    <w:rsid w:val="007E1BFB"/>
    <w:rsid w:val="007E4120"/>
    <w:rsid w:val="007F33F1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3898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8176D"/>
    <w:rsid w:val="00891BA2"/>
    <w:rsid w:val="008921F3"/>
    <w:rsid w:val="008955CC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E5026"/>
    <w:rsid w:val="008F686C"/>
    <w:rsid w:val="00902980"/>
    <w:rsid w:val="00907252"/>
    <w:rsid w:val="00907D24"/>
    <w:rsid w:val="009131B6"/>
    <w:rsid w:val="009148DE"/>
    <w:rsid w:val="00920F40"/>
    <w:rsid w:val="009259D2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483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47A7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1E24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1FBA"/>
    <w:rsid w:val="00A028A6"/>
    <w:rsid w:val="00A031C9"/>
    <w:rsid w:val="00A03EB9"/>
    <w:rsid w:val="00A06C9D"/>
    <w:rsid w:val="00A0718C"/>
    <w:rsid w:val="00A07881"/>
    <w:rsid w:val="00A10B7F"/>
    <w:rsid w:val="00A21CCD"/>
    <w:rsid w:val="00A246B6"/>
    <w:rsid w:val="00A300B3"/>
    <w:rsid w:val="00A3660D"/>
    <w:rsid w:val="00A40144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15C8"/>
    <w:rsid w:val="00AE432C"/>
    <w:rsid w:val="00AE55A1"/>
    <w:rsid w:val="00AE7C31"/>
    <w:rsid w:val="00AF3431"/>
    <w:rsid w:val="00AF72A9"/>
    <w:rsid w:val="00B02863"/>
    <w:rsid w:val="00B036DB"/>
    <w:rsid w:val="00B03A9B"/>
    <w:rsid w:val="00B0518D"/>
    <w:rsid w:val="00B0683C"/>
    <w:rsid w:val="00B0725F"/>
    <w:rsid w:val="00B10BB9"/>
    <w:rsid w:val="00B140CD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34BE"/>
    <w:rsid w:val="00B670AE"/>
    <w:rsid w:val="00B67B97"/>
    <w:rsid w:val="00B70EA0"/>
    <w:rsid w:val="00B71FDE"/>
    <w:rsid w:val="00B74501"/>
    <w:rsid w:val="00B82563"/>
    <w:rsid w:val="00B82DEA"/>
    <w:rsid w:val="00B8590A"/>
    <w:rsid w:val="00B865E5"/>
    <w:rsid w:val="00B92935"/>
    <w:rsid w:val="00B93CA7"/>
    <w:rsid w:val="00B968C8"/>
    <w:rsid w:val="00B9773B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C763F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601"/>
    <w:rsid w:val="00C74C75"/>
    <w:rsid w:val="00C75365"/>
    <w:rsid w:val="00C75BF0"/>
    <w:rsid w:val="00C76A0E"/>
    <w:rsid w:val="00C82106"/>
    <w:rsid w:val="00C86B80"/>
    <w:rsid w:val="00C909C3"/>
    <w:rsid w:val="00C928C2"/>
    <w:rsid w:val="00C93C88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B506E"/>
    <w:rsid w:val="00CC0D03"/>
    <w:rsid w:val="00CC3558"/>
    <w:rsid w:val="00CC5026"/>
    <w:rsid w:val="00CC68D0"/>
    <w:rsid w:val="00CC71D6"/>
    <w:rsid w:val="00CD0A95"/>
    <w:rsid w:val="00CD37D5"/>
    <w:rsid w:val="00CD3FFD"/>
    <w:rsid w:val="00CE08EE"/>
    <w:rsid w:val="00CE228D"/>
    <w:rsid w:val="00CE5AB0"/>
    <w:rsid w:val="00D0218C"/>
    <w:rsid w:val="00D03F9A"/>
    <w:rsid w:val="00D06D51"/>
    <w:rsid w:val="00D2061E"/>
    <w:rsid w:val="00D248EC"/>
    <w:rsid w:val="00D24991"/>
    <w:rsid w:val="00D33AAA"/>
    <w:rsid w:val="00D36BCC"/>
    <w:rsid w:val="00D4148A"/>
    <w:rsid w:val="00D427F5"/>
    <w:rsid w:val="00D43688"/>
    <w:rsid w:val="00D50255"/>
    <w:rsid w:val="00D54400"/>
    <w:rsid w:val="00D62AF5"/>
    <w:rsid w:val="00D65877"/>
    <w:rsid w:val="00D6768E"/>
    <w:rsid w:val="00D70A94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C6A34"/>
    <w:rsid w:val="00DD115E"/>
    <w:rsid w:val="00DD2A8D"/>
    <w:rsid w:val="00DD6316"/>
    <w:rsid w:val="00DD67C4"/>
    <w:rsid w:val="00DE07F2"/>
    <w:rsid w:val="00DE0B53"/>
    <w:rsid w:val="00DE19E4"/>
    <w:rsid w:val="00DE34CF"/>
    <w:rsid w:val="00DE65FC"/>
    <w:rsid w:val="00DE70E2"/>
    <w:rsid w:val="00DE73A3"/>
    <w:rsid w:val="00DF1720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1F71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C24B1"/>
    <w:rsid w:val="00EC67CC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CCE"/>
    <w:rsid w:val="00F05F99"/>
    <w:rsid w:val="00F06A77"/>
    <w:rsid w:val="00F12796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38C2"/>
    <w:rsid w:val="00FC3E4B"/>
    <w:rsid w:val="00FC412F"/>
    <w:rsid w:val="00FC6A89"/>
    <w:rsid w:val="00FD4924"/>
    <w:rsid w:val="00FD5EA4"/>
    <w:rsid w:val="00FD7FA6"/>
    <w:rsid w:val="00FE07E0"/>
    <w:rsid w:val="00FE261F"/>
    <w:rsid w:val="00FE405F"/>
    <w:rsid w:val="00FE4431"/>
    <w:rsid w:val="00FF27FB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10A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E9F2F-5468-4501-A59E-964DB16C8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1308</Words>
  <Characters>7456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8747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8</cp:revision>
  <cp:lastPrinted>1900-01-01T08:00:00Z</cp:lastPrinted>
  <dcterms:created xsi:type="dcterms:W3CDTF">2023-07-03T08:15:00Z</dcterms:created>
  <dcterms:modified xsi:type="dcterms:W3CDTF">2023-07-03T08:24:00Z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