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2A3993EE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D0A98">
        <w:fldChar w:fldCharType="begin"/>
      </w:r>
      <w:r w:rsidR="006D0A98">
        <w:instrText xml:space="preserve"> DOCPROPERTY  Tdoc#  \* MERGEFORMAT </w:instrText>
      </w:r>
      <w:r w:rsidR="006D0A98">
        <w:fldChar w:fldCharType="separate"/>
      </w:r>
      <w:r>
        <w:rPr>
          <w:b/>
          <w:i/>
          <w:noProof/>
          <w:sz w:val="28"/>
        </w:rPr>
        <w:t>R5s230</w:t>
      </w:r>
      <w:r w:rsidR="0055025D">
        <w:rPr>
          <w:b/>
          <w:i/>
          <w:noProof/>
          <w:sz w:val="28"/>
        </w:rPr>
        <w:t>2</w:t>
      </w:r>
      <w:r w:rsidR="00735254">
        <w:rPr>
          <w:b/>
          <w:i/>
          <w:noProof/>
          <w:sz w:val="28"/>
        </w:rPr>
        <w:t>73</w:t>
      </w:r>
      <w:r w:rsidR="006D0A98">
        <w:rPr>
          <w:b/>
          <w:i/>
          <w:noProof/>
          <w:sz w:val="28"/>
        </w:rPr>
        <w:fldChar w:fldCharType="end"/>
      </w:r>
    </w:p>
    <w:p w14:paraId="6FC967F9" w14:textId="77777777" w:rsidR="00D02481" w:rsidRDefault="006D0A98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D0A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A751E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73525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F795" w:rsidR="001E41F3" w:rsidRPr="00410371" w:rsidRDefault="006D0A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55025D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68BA0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 xml:space="preserve">NR5GC FR2 : Addition of test case </w:t>
            </w:r>
            <w:r w:rsidR="000C743A">
              <w:rPr>
                <w:rFonts w:cs="Arial"/>
                <w:color w:val="000000"/>
                <w:sz w:val="18"/>
                <w:szCs w:val="18"/>
              </w:rPr>
              <w:t>9.1.</w:t>
            </w:r>
            <w:r w:rsidR="00963C90">
              <w:rPr>
                <w:rFonts w:cs="Arial"/>
                <w:color w:val="000000"/>
                <w:sz w:val="18"/>
                <w:szCs w:val="18"/>
              </w:rPr>
              <w:t>10.</w:t>
            </w:r>
            <w:r w:rsidR="00735254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4321E" w:rsidR="001E41F3" w:rsidRDefault="006D0A98" w:rsidP="0025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FE1E42" w:rsidRPr="00FE1E42">
              <w:rPr>
                <w:noProof/>
              </w:rPr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04211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</w:t>
            </w:r>
            <w:r w:rsidR="007248E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B55D5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E1E42">
              <w:t>9.1.10.</w:t>
            </w:r>
            <w:r w:rsidR="00735254">
              <w:t>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E17016E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E1E42">
              <w:t>9.1.10.</w:t>
            </w:r>
            <w:r w:rsidR="00735254">
              <w:t>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8B56B" w:rsidR="004D7D01" w:rsidRDefault="00FE1E4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</w:t>
            </w:r>
            <w:r w:rsidR="00735254">
              <w:t>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4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4B7D4C" w14:textId="2242B612" w:rsidR="008E1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113A" w:rsidRPr="00E21C87">
        <w:rPr>
          <w:rFonts w:cs="Arial"/>
          <w:iCs/>
        </w:rPr>
        <w:t>Table of Contents</w:t>
      </w:r>
      <w:r w:rsidR="008E113A">
        <w:tab/>
      </w:r>
      <w:r w:rsidR="008E113A">
        <w:fldChar w:fldCharType="begin"/>
      </w:r>
      <w:r w:rsidR="008E113A">
        <w:instrText xml:space="preserve"> PAGEREF _Toc129870485 \h </w:instrText>
      </w:r>
      <w:r w:rsidR="008E113A">
        <w:fldChar w:fldCharType="separate"/>
      </w:r>
      <w:r w:rsidR="008E113A">
        <w:t>2</w:t>
      </w:r>
      <w:r w:rsidR="008E113A">
        <w:fldChar w:fldCharType="end"/>
      </w:r>
    </w:p>
    <w:p w14:paraId="65129CA1" w14:textId="4BC6875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_Toc129870486 \h </w:instrText>
      </w:r>
      <w:r>
        <w:fldChar w:fldCharType="separate"/>
      </w:r>
      <w:r>
        <w:t>3</w:t>
      </w:r>
      <w:r>
        <w:fldChar w:fldCharType="end"/>
      </w:r>
    </w:p>
    <w:p w14:paraId="160FCC65" w14:textId="474C9632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_Toc129870487 \h </w:instrText>
      </w:r>
      <w:r>
        <w:fldChar w:fldCharType="separate"/>
      </w:r>
      <w:r>
        <w:t>3</w:t>
      </w:r>
      <w:r>
        <w:fldChar w:fldCharType="end"/>
      </w:r>
    </w:p>
    <w:p w14:paraId="7720F47D" w14:textId="7BE759F8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_Toc129870488 \h </w:instrText>
      </w:r>
      <w:r>
        <w:fldChar w:fldCharType="separate"/>
      </w:r>
      <w:r>
        <w:t>3</w:t>
      </w:r>
      <w:r>
        <w:fldChar w:fldCharType="end"/>
      </w:r>
    </w:p>
    <w:p w14:paraId="46504949" w14:textId="2B0FAD21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_Toc129870489 \h </w:instrText>
      </w:r>
      <w:r>
        <w:fldChar w:fldCharType="separate"/>
      </w:r>
      <w:r>
        <w:t>3</w:t>
      </w:r>
      <w:r>
        <w:fldChar w:fldCharType="end"/>
      </w:r>
    </w:p>
    <w:p w14:paraId="11184253" w14:textId="71D6BDA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_Toc129870490 \h </w:instrText>
      </w:r>
      <w:r>
        <w:fldChar w:fldCharType="separate"/>
      </w:r>
      <w:r>
        <w:t>3</w:t>
      </w:r>
      <w:r>
        <w:fldChar w:fldCharType="end"/>
      </w:r>
    </w:p>
    <w:p w14:paraId="6AB52498" w14:textId="399494B7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_Toc129870491 \h </w:instrText>
      </w:r>
      <w:r>
        <w:fldChar w:fldCharType="separate"/>
      </w:r>
      <w:r>
        <w:t>3</w:t>
      </w:r>
      <w:r>
        <w:fldChar w:fldCharType="end"/>
      </w:r>
    </w:p>
    <w:p w14:paraId="4249CF22" w14:textId="4AE9B5F7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_Toc129870492 \h </w:instrText>
      </w:r>
      <w:r>
        <w:fldChar w:fldCharType="separate"/>
      </w:r>
      <w:r>
        <w:t>3</w:t>
      </w:r>
      <w:r>
        <w:fldChar w:fldCharType="end"/>
      </w:r>
    </w:p>
    <w:p w14:paraId="325A0C2F" w14:textId="249C25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48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5E2D82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E1E42">
        <w:t>9.1.10.</w:t>
      </w:r>
      <w:r w:rsidR="00735254">
        <w:t>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48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567020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E1E42">
        <w:t>9.1.10.</w:t>
      </w:r>
      <w:r w:rsidR="00735254">
        <w:t>4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48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489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47169A22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250094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490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491"/>
      <w:bookmarkStart w:id="19" w:name="_Hlk120026754"/>
      <w:r w:rsidRPr="008E113A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4D7E2E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32BD9">
        <w:t>9_1_10_</w:t>
      </w:r>
      <w:r w:rsidR="00735254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AC4F780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32BD9">
        <w:rPr>
          <w:rFonts w:cs="Arial"/>
        </w:rPr>
        <w:t>9_1_10</w:t>
      </w:r>
      <w:r w:rsidR="00250094">
        <w:rPr>
          <w:rFonts w:cs="Arial"/>
        </w:rPr>
        <w:t>_</w:t>
      </w:r>
      <w:r w:rsidR="00735254">
        <w:rPr>
          <w:rFonts w:cs="Arial"/>
        </w:rPr>
        <w:t>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492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75BA33D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802A9B">
              <w:rPr>
                <w:rFonts w:cs="Arial"/>
                <w:b/>
                <w:sz w:val="18"/>
              </w:rPr>
              <w:t>7</w:t>
            </w:r>
            <w:r w:rsidR="00A7211F">
              <w:rPr>
                <w:rFonts w:cs="Arial"/>
                <w:b/>
                <w:sz w:val="18"/>
              </w:rPr>
              <w:t>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802A9B">
              <w:rPr>
                <w:rFonts w:cs="Arial"/>
                <w:b/>
                <w:sz w:val="18"/>
              </w:rPr>
              <w:t>9.1.10.</w:t>
            </w:r>
            <w:r w:rsidR="00A7211F">
              <w:rPr>
                <w:rFonts w:cs="Arial"/>
                <w:b/>
                <w:sz w:val="18"/>
              </w:rPr>
              <w:t>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1B15C" w14:textId="77777777" w:rsidR="00887FC5" w:rsidRDefault="00887FC5">
      <w:r>
        <w:separator/>
      </w:r>
    </w:p>
  </w:endnote>
  <w:endnote w:type="continuationSeparator" w:id="0">
    <w:p w14:paraId="7898D204" w14:textId="77777777" w:rsidR="00887FC5" w:rsidRDefault="0088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64FE6" w14:textId="77777777" w:rsidR="00887FC5" w:rsidRDefault="00887FC5">
      <w:r>
        <w:separator/>
      </w:r>
    </w:p>
  </w:footnote>
  <w:footnote w:type="continuationSeparator" w:id="0">
    <w:p w14:paraId="60614707" w14:textId="77777777" w:rsidR="00887FC5" w:rsidRDefault="00887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C743A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2A34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D0A98"/>
    <w:rsid w:val="006E13A4"/>
    <w:rsid w:val="006E21FB"/>
    <w:rsid w:val="006E6C37"/>
    <w:rsid w:val="006F0E64"/>
    <w:rsid w:val="006F7A50"/>
    <w:rsid w:val="0071432D"/>
    <w:rsid w:val="00716369"/>
    <w:rsid w:val="0072197D"/>
    <w:rsid w:val="007248E7"/>
    <w:rsid w:val="00732BD9"/>
    <w:rsid w:val="00735254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2A9B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87FC5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63C9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211F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1E42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819</TotalTime>
  <Pages>3</Pages>
  <Words>463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338</cp:revision>
  <cp:lastPrinted>1900-01-01T00:00:00Z</cp:lastPrinted>
  <dcterms:created xsi:type="dcterms:W3CDTF">2022-01-24T16:23:00Z</dcterms:created>
  <dcterms:modified xsi:type="dcterms:W3CDTF">2023-03-22T12:04:00Z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