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1B90960D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4650DC" w:rsidRPr="004650DC">
        <w:rPr>
          <w:b/>
          <w:i/>
          <w:iCs/>
          <w:noProof/>
          <w:sz w:val="24"/>
        </w:rPr>
        <w:t>R5s230791</w:t>
      </w:r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21026A6D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</w:t>
              </w:r>
              <w:r w:rsidR="00D115C6">
                <w:rPr>
                  <w:b/>
                  <w:noProof/>
                  <w:sz w:val="28"/>
                </w:rPr>
                <w:t>8.523</w:t>
              </w:r>
              <w:r w:rsidR="000460FA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3203A50E" w:rsidR="000460FA" w:rsidRPr="004650DC" w:rsidRDefault="004650DC" w:rsidP="00E121F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650DC">
              <w:rPr>
                <w:rFonts w:cs="Arial"/>
                <w:b/>
                <w:bCs/>
                <w:color w:val="000000"/>
                <w:sz w:val="28"/>
                <w:szCs w:val="28"/>
              </w:rPr>
              <w:t>3251</w:t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1E73996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B6495B">
                <w:rPr>
                  <w:b/>
                  <w:noProof/>
                  <w:sz w:val="28"/>
                </w:rPr>
                <w:t>8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7927783E" w:rsidR="000460FA" w:rsidRDefault="00515B06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515B06">
              <w:t xml:space="preserve">Correction </w:t>
            </w:r>
            <w:r w:rsidR="00D115C6">
              <w:t xml:space="preserve">to </w:t>
            </w:r>
            <w:r w:rsidR="00B66831">
              <w:t>NR5GC logged MDT test cases 8.1.6.1.2.x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B31C1E1" w:rsidR="000460FA" w:rsidRDefault="005A1E3D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636222FF" w:rsidR="000460FA" w:rsidRDefault="00B479BD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TEI16_Test, </w:t>
            </w:r>
            <w:r w:rsidRPr="00642C17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49651419" w:rsidR="000460FA" w:rsidRDefault="005844A2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B66831">
              <w:t>10-31</w:t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47775" w14:textId="287412E0" w:rsidR="00D115C6" w:rsidRDefault="00B66831" w:rsidP="00B66831">
            <w:pPr>
              <w:pStyle w:val="CRCoverPage"/>
              <w:spacing w:after="0"/>
              <w:rPr>
                <w:lang w:val="fr-FR"/>
              </w:rPr>
            </w:pPr>
            <w:r>
              <w:t xml:space="preserve">For the logged MDT test cases, the other contents of </w:t>
            </w:r>
            <w:r w:rsidRPr="00B66831">
              <w:rPr>
                <w:i/>
                <w:iCs/>
              </w:rPr>
              <w:t>UE-MeasurementsAvailable-r16</w:t>
            </w:r>
            <w:r>
              <w:t xml:space="preserve"> apart from </w:t>
            </w:r>
            <w:r w:rsidRPr="00B66831">
              <w:rPr>
                <w:i/>
                <w:iCs/>
                <w:lang w:val="fr-FR"/>
              </w:rPr>
              <w:t>logMeasAvailable-r16</w:t>
            </w:r>
            <w:r>
              <w:rPr>
                <w:i/>
                <w:iCs/>
                <w:lang w:val="fr-FR"/>
              </w:rPr>
              <w:t xml:space="preserve"> </w:t>
            </w:r>
            <w:r>
              <w:rPr>
                <w:lang w:val="fr-FR"/>
              </w:rPr>
              <w:t xml:space="preserve">are not </w:t>
            </w:r>
            <w:proofErr w:type="spellStart"/>
            <w:r>
              <w:rPr>
                <w:lang w:val="fr-FR"/>
              </w:rPr>
              <w:t>supposed</w:t>
            </w:r>
            <w:proofErr w:type="spellEnd"/>
            <w:r>
              <w:rPr>
                <w:lang w:val="fr-FR"/>
              </w:rPr>
              <w:t xml:space="preserve"> to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checked</w:t>
            </w:r>
            <w:proofErr w:type="spellEnd"/>
            <w:r>
              <w:rPr>
                <w:lang w:val="fr-FR"/>
              </w:rPr>
              <w:t xml:space="preserve">. </w:t>
            </w:r>
            <w:proofErr w:type="spellStart"/>
            <w:r>
              <w:rPr>
                <w:lang w:val="fr-FR"/>
              </w:rPr>
              <w:t>These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other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fields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may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reported</w:t>
            </w:r>
            <w:proofErr w:type="spellEnd"/>
            <w:r>
              <w:rPr>
                <w:lang w:val="fr-FR"/>
              </w:rPr>
              <w:t xml:space="preserve"> by a conformant UE if </w:t>
            </w:r>
            <w:proofErr w:type="spellStart"/>
            <w:r>
              <w:rPr>
                <w:lang w:val="fr-FR"/>
              </w:rPr>
              <w:t>it</w:t>
            </w:r>
            <w:proofErr w:type="spellEnd"/>
            <w:r>
              <w:rPr>
                <w:lang w:val="fr-FR"/>
              </w:rPr>
              <w:t xml:space="preserve"> has </w:t>
            </w:r>
            <w:proofErr w:type="spellStart"/>
            <w:r>
              <w:rPr>
                <w:lang w:val="fr-FR"/>
              </w:rPr>
              <w:t>stored</w:t>
            </w:r>
            <w:proofErr w:type="spellEnd"/>
            <w:r>
              <w:rPr>
                <w:lang w:val="fr-FR"/>
              </w:rPr>
              <w:t xml:space="preserve"> information </w:t>
            </w:r>
            <w:proofErr w:type="spellStart"/>
            <w:r>
              <w:rPr>
                <w:lang w:val="fr-FR"/>
              </w:rPr>
              <w:t>such</w:t>
            </w:r>
            <w:proofErr w:type="spellEnd"/>
            <w:r>
              <w:rPr>
                <w:lang w:val="fr-FR"/>
              </w:rPr>
              <w:t xml:space="preserve"> as a </w:t>
            </w:r>
            <w:proofErr w:type="spellStart"/>
            <w:r>
              <w:rPr>
                <w:lang w:val="fr-FR"/>
              </w:rPr>
              <w:t>previous</w:t>
            </w:r>
            <w:proofErr w:type="spellEnd"/>
            <w:r>
              <w:rPr>
                <w:lang w:val="fr-FR"/>
              </w:rPr>
              <w:t xml:space="preserve"> RLF.</w:t>
            </w:r>
          </w:p>
          <w:p w14:paraId="3FF85F65" w14:textId="75FE19AF" w:rsidR="00B66831" w:rsidRPr="00B66831" w:rsidRDefault="00B66831" w:rsidP="00B66831">
            <w:pPr>
              <w:pStyle w:val="CRCoverPage"/>
              <w:spacing w:after="0"/>
            </w:pPr>
            <w:proofErr w:type="spellStart"/>
            <w:r>
              <w:rPr>
                <w:lang w:val="fr-FR"/>
              </w:rPr>
              <w:t>Therefore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current</w:t>
            </w:r>
            <w:proofErr w:type="spellEnd"/>
            <w:r>
              <w:rPr>
                <w:lang w:val="fr-FR"/>
              </w:rPr>
              <w:t xml:space="preserve"> TTCN </w:t>
            </w:r>
            <w:proofErr w:type="spellStart"/>
            <w:r>
              <w:rPr>
                <w:lang w:val="fr-FR"/>
              </w:rPr>
              <w:t>implementation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affected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TCs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should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modified</w:t>
            </w:r>
            <w:proofErr w:type="spellEnd"/>
            <w:r>
              <w:rPr>
                <w:lang w:val="fr-FR"/>
              </w:rPr>
              <w:t xml:space="preserve"> to use * </w:t>
            </w:r>
            <w:proofErr w:type="spellStart"/>
            <w:r>
              <w:rPr>
                <w:lang w:val="fr-FR"/>
              </w:rPr>
              <w:t>instead</w:t>
            </w:r>
            <w:proofErr w:type="spellEnd"/>
            <w:r>
              <w:rPr>
                <w:lang w:val="fr-FR"/>
              </w:rPr>
              <w:t xml:space="preserve"> of omit.</w:t>
            </w:r>
          </w:p>
          <w:p w14:paraId="67DB3B78" w14:textId="77777777" w:rsidR="00B66831" w:rsidRDefault="00B66831" w:rsidP="00B66831">
            <w:pPr>
              <w:pStyle w:val="CRCoverPage"/>
              <w:spacing w:after="0"/>
            </w:pPr>
          </w:p>
          <w:p w14:paraId="17AD471D" w14:textId="1B4A9C69" w:rsidR="00B66831" w:rsidRPr="00D268E5" w:rsidRDefault="00B66831" w:rsidP="00B66831">
            <w:pPr>
              <w:pStyle w:val="CRCoverPage"/>
              <w:spacing w:after="0"/>
            </w:pPr>
            <w:r>
              <w:t>The same change has already been accepted for 8.1.6.1.2.3 in R5s230553[1].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0BED3E2D" w:rsidR="000C4114" w:rsidRPr="00D268E5" w:rsidRDefault="00B66831" w:rsidP="00B66831">
            <w:pPr>
              <w:pStyle w:val="CRCoverPage"/>
              <w:spacing w:after="0"/>
              <w:rPr>
                <w:noProof/>
              </w:rPr>
            </w:pPr>
            <w:r>
              <w:t xml:space="preserve">For logged MDT test cases, change all calls of </w:t>
            </w:r>
            <w:r w:rsidRPr="00B66831">
              <w:t>cr_UE_MeasurementsAvailable_r16</w:t>
            </w:r>
            <w:r>
              <w:t xml:space="preserve"> to use default value instead of omit except for the first input argument (</w:t>
            </w:r>
            <w:r w:rsidRPr="00B66831">
              <w:t>p_LogMeasAvailable_r16</w:t>
            </w:r>
            <w:r>
              <w:t>)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62CDA7F3" w:rsidR="000460FA" w:rsidRDefault="00B66831" w:rsidP="00B66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8.1.6.1.2.1.NR5GC, 8.1.6.1.2.2.NR5GC, 8.1.6.1.2.4.NR5GC, 8.1.6.1.2.5.NR5GC, 8.1.6.1.2.10.NR5GC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49672731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1F114093" w14:textId="38DB19B1" w:rsidR="004650D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4650DC" w:rsidRPr="006943A6">
        <w:rPr>
          <w:rFonts w:ascii="Arial" w:hAnsi="Arial" w:cs="Arial"/>
          <w:iCs/>
        </w:rPr>
        <w:t>Table of Contents</w:t>
      </w:r>
      <w:r w:rsidR="004650DC">
        <w:tab/>
      </w:r>
      <w:r w:rsidR="004650DC">
        <w:fldChar w:fldCharType="begin"/>
      </w:r>
      <w:r w:rsidR="004650DC">
        <w:instrText xml:space="preserve"> PAGEREF _Toc149672731 \h </w:instrText>
      </w:r>
      <w:r w:rsidR="004650DC">
        <w:fldChar w:fldCharType="separate"/>
      </w:r>
      <w:r w:rsidR="004650DC">
        <w:t>2</w:t>
      </w:r>
      <w:r w:rsidR="004650DC">
        <w:fldChar w:fldCharType="end"/>
      </w:r>
    </w:p>
    <w:p w14:paraId="73E71686" w14:textId="7F603038" w:rsidR="004650DC" w:rsidRDefault="004650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943A6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943A6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_Toc149672732 \h </w:instrText>
      </w:r>
      <w:r>
        <w:fldChar w:fldCharType="separate"/>
      </w:r>
      <w:r>
        <w:t>3</w:t>
      </w:r>
      <w:r>
        <w:fldChar w:fldCharType="end"/>
      </w:r>
    </w:p>
    <w:p w14:paraId="03580BB1" w14:textId="4A253401" w:rsidR="004650DC" w:rsidRDefault="004650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943A6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943A6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_Toc149672733 \h </w:instrText>
      </w:r>
      <w:r>
        <w:fldChar w:fldCharType="separate"/>
      </w:r>
      <w:r>
        <w:t>3</w:t>
      </w:r>
      <w:r>
        <w:fldChar w:fldCharType="end"/>
      </w:r>
    </w:p>
    <w:p w14:paraId="63C54643" w14:textId="16727F66" w:rsidR="004650DC" w:rsidRDefault="004650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943A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943A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_Toc149672734 \h </w:instrText>
      </w:r>
      <w:r>
        <w:fldChar w:fldCharType="separate"/>
      </w:r>
      <w:r>
        <w:t>3</w:t>
      </w:r>
      <w:r>
        <w:fldChar w:fldCharType="end"/>
      </w:r>
    </w:p>
    <w:p w14:paraId="222564B0" w14:textId="7942BA0E" w:rsidR="004650DC" w:rsidRDefault="004650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943A6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943A6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_Toc149672735 \h </w:instrText>
      </w:r>
      <w:r>
        <w:fldChar w:fldCharType="separate"/>
      </w:r>
      <w:r>
        <w:t>8</w:t>
      </w:r>
      <w:r>
        <w:fldChar w:fldCharType="end"/>
      </w:r>
    </w:p>
    <w:p w14:paraId="0F948071" w14:textId="388C27C2" w:rsidR="004650DC" w:rsidRDefault="004650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943A6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943A6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_Toc149672736 \h </w:instrText>
      </w:r>
      <w:r>
        <w:fldChar w:fldCharType="separate"/>
      </w:r>
      <w:r>
        <w:t>11</w:t>
      </w:r>
      <w:r>
        <w:fldChar w:fldCharType="end"/>
      </w:r>
    </w:p>
    <w:p w14:paraId="4F1033FC" w14:textId="20090F1C" w:rsidR="004650DC" w:rsidRDefault="004650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943A6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943A6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_Toc149672737 \h </w:instrText>
      </w:r>
      <w:r>
        <w:fldChar w:fldCharType="separate"/>
      </w:r>
      <w:r>
        <w:t>15</w:t>
      </w:r>
      <w:r>
        <w:fldChar w:fldCharType="end"/>
      </w:r>
    </w:p>
    <w:p w14:paraId="3BA72895" w14:textId="1F21A855" w:rsidR="004650DC" w:rsidRDefault="004650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943A6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943A6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_Toc149672738 \h </w:instrText>
      </w:r>
      <w:r>
        <w:fldChar w:fldCharType="separate"/>
      </w:r>
      <w:r>
        <w:t>19</w:t>
      </w:r>
      <w:r>
        <w:fldChar w:fldCharType="end"/>
      </w:r>
    </w:p>
    <w:p w14:paraId="16CCB466" w14:textId="10FA4DD8" w:rsidR="004650DC" w:rsidRDefault="004650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943A6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943A6">
        <w:rPr>
          <w:b/>
          <w:lang w:val="pt-BR"/>
        </w:rPr>
        <w:t>Change 6</w:t>
      </w:r>
      <w:r>
        <w:tab/>
      </w:r>
      <w:r>
        <w:fldChar w:fldCharType="begin"/>
      </w:r>
      <w:r>
        <w:instrText xml:space="preserve"> PAGEREF _Toc149672739 \h </w:instrText>
      </w:r>
      <w:r>
        <w:fldChar w:fldCharType="separate"/>
      </w:r>
      <w:r>
        <w:t>25</w:t>
      </w:r>
      <w:r>
        <w:fldChar w:fldCharType="end"/>
      </w:r>
    </w:p>
    <w:p w14:paraId="46315F7B" w14:textId="6C3BEE67" w:rsidR="004650DC" w:rsidRDefault="004650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943A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943A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_Toc149672740 \h </w:instrText>
      </w:r>
      <w:r>
        <w:fldChar w:fldCharType="separate"/>
      </w:r>
      <w:r>
        <w:t>26</w:t>
      </w:r>
      <w:r>
        <w:fldChar w:fldCharType="end"/>
      </w:r>
    </w:p>
    <w:p w14:paraId="33D17DF6" w14:textId="6F28D4E3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49672732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44C42B5A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425632">
        <w:t>3</w:t>
      </w:r>
      <w:r w:rsidR="005653AA" w:rsidRPr="005653AA">
        <w:t>wk</w:t>
      </w:r>
      <w:r w:rsidR="005202EE">
        <w:t>37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44F8AA09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5A1E3D" w:rsidRPr="005A1E3D">
        <w:rPr>
          <w:rFonts w:cs="Arial"/>
          <w:sz w:val="24"/>
          <w:lang w:eastAsia="ja-JP"/>
        </w:rPr>
        <w:t xml:space="preserve"> </w:t>
      </w:r>
      <w:r w:rsidR="005A1E3D">
        <w:rPr>
          <w:rFonts w:cs="Arial"/>
          <w:sz w:val="24"/>
          <w:lang w:eastAsia="ja-JP"/>
        </w:rPr>
        <w:t xml:space="preserve">                     </w:t>
      </w:r>
      <w:r w:rsidR="005A1E3D" w:rsidRPr="00E47023">
        <w:rPr>
          <w:rFonts w:cs="Arial"/>
          <w:sz w:val="24"/>
          <w:lang w:eastAsia="ja-JP"/>
        </w:rPr>
        <w:t>Kalahasti, Narendra</w:t>
      </w:r>
      <w:r w:rsidR="005A1E3D" w:rsidRPr="00E47023">
        <w:rPr>
          <w:rFonts w:cs="Arial"/>
          <w:sz w:val="24"/>
          <w:lang w:eastAsia="ja-JP"/>
        </w:rPr>
        <w:br/>
      </w:r>
      <w:r w:rsidR="005A1E3D" w:rsidRPr="00E47023">
        <w:rPr>
          <w:rFonts w:cs="Arial"/>
          <w:b/>
          <w:lang w:eastAsia="ja-JP"/>
        </w:rPr>
        <w:tab/>
      </w:r>
      <w:r w:rsidR="005A1E3D" w:rsidRPr="00E47023">
        <w:rPr>
          <w:rFonts w:cs="Arial"/>
          <w:lang w:eastAsia="ja-JP"/>
        </w:rPr>
        <w:t>Narendra.Kalahasti@anritsu.com</w:t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49672733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49672734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A1E3D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5A1E3D" w:rsidRDefault="005A1E3D" w:rsidP="005A1E3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65B6EE13" w:rsidR="005A1E3D" w:rsidRDefault="005202EE" w:rsidP="005A1E3D">
            <w:pPr>
              <w:spacing w:after="0"/>
            </w:pPr>
            <w:r w:rsidRPr="005202EE">
              <w:rPr>
                <w:rFonts w:ascii="Arial" w:hAnsi="Arial"/>
              </w:rPr>
              <w:t>function f_TC_8_1_6_1_2_1_NR5GC_TestBody</w:t>
            </w:r>
          </w:p>
        </w:tc>
      </w:tr>
      <w:tr w:rsidR="0079109A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299FCFF" w14:textId="77777777" w:rsidR="00B6495B" w:rsidRDefault="00B6495B" w:rsidP="00B6495B">
            <w:pPr>
              <w:pStyle w:val="CRCoverPage"/>
              <w:spacing w:after="0"/>
              <w:rPr>
                <w:lang w:val="fr-FR"/>
              </w:rPr>
            </w:pPr>
            <w:r>
              <w:t xml:space="preserve">For the logged MDT test cases, the other contents of </w:t>
            </w:r>
            <w:r w:rsidRPr="00B66831">
              <w:rPr>
                <w:i/>
                <w:iCs/>
              </w:rPr>
              <w:t>UE-MeasurementsAvailable-r16</w:t>
            </w:r>
            <w:r>
              <w:t xml:space="preserve"> apart from </w:t>
            </w:r>
            <w:r w:rsidRPr="00B66831">
              <w:rPr>
                <w:i/>
                <w:iCs/>
                <w:lang w:val="fr-FR"/>
              </w:rPr>
              <w:t>logMeasAvailable-r16</w:t>
            </w:r>
            <w:r>
              <w:rPr>
                <w:i/>
                <w:iCs/>
                <w:lang w:val="fr-FR"/>
              </w:rPr>
              <w:t xml:space="preserve"> </w:t>
            </w:r>
            <w:r>
              <w:rPr>
                <w:lang w:val="fr-FR"/>
              </w:rPr>
              <w:t xml:space="preserve">are not </w:t>
            </w:r>
            <w:proofErr w:type="spellStart"/>
            <w:r>
              <w:rPr>
                <w:lang w:val="fr-FR"/>
              </w:rPr>
              <w:t>supposed</w:t>
            </w:r>
            <w:proofErr w:type="spellEnd"/>
            <w:r>
              <w:rPr>
                <w:lang w:val="fr-FR"/>
              </w:rPr>
              <w:t xml:space="preserve"> to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checked</w:t>
            </w:r>
            <w:proofErr w:type="spellEnd"/>
            <w:r>
              <w:rPr>
                <w:lang w:val="fr-FR"/>
              </w:rPr>
              <w:t xml:space="preserve">. </w:t>
            </w:r>
            <w:proofErr w:type="spellStart"/>
            <w:r>
              <w:rPr>
                <w:lang w:val="fr-FR"/>
              </w:rPr>
              <w:t>These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other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fields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may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reported</w:t>
            </w:r>
            <w:proofErr w:type="spellEnd"/>
            <w:r>
              <w:rPr>
                <w:lang w:val="fr-FR"/>
              </w:rPr>
              <w:t xml:space="preserve"> by a conformant UE if </w:t>
            </w:r>
            <w:proofErr w:type="spellStart"/>
            <w:r>
              <w:rPr>
                <w:lang w:val="fr-FR"/>
              </w:rPr>
              <w:t>it</w:t>
            </w:r>
            <w:proofErr w:type="spellEnd"/>
            <w:r>
              <w:rPr>
                <w:lang w:val="fr-FR"/>
              </w:rPr>
              <w:t xml:space="preserve"> has </w:t>
            </w:r>
            <w:proofErr w:type="spellStart"/>
            <w:r>
              <w:rPr>
                <w:lang w:val="fr-FR"/>
              </w:rPr>
              <w:t>stored</w:t>
            </w:r>
            <w:proofErr w:type="spellEnd"/>
            <w:r>
              <w:rPr>
                <w:lang w:val="fr-FR"/>
              </w:rPr>
              <w:t xml:space="preserve"> information </w:t>
            </w:r>
            <w:proofErr w:type="spellStart"/>
            <w:r>
              <w:rPr>
                <w:lang w:val="fr-FR"/>
              </w:rPr>
              <w:t>such</w:t>
            </w:r>
            <w:proofErr w:type="spellEnd"/>
            <w:r>
              <w:rPr>
                <w:lang w:val="fr-FR"/>
              </w:rPr>
              <w:t xml:space="preserve"> as a </w:t>
            </w:r>
            <w:proofErr w:type="spellStart"/>
            <w:r>
              <w:rPr>
                <w:lang w:val="fr-FR"/>
              </w:rPr>
              <w:t>previous</w:t>
            </w:r>
            <w:proofErr w:type="spellEnd"/>
            <w:r>
              <w:rPr>
                <w:lang w:val="fr-FR"/>
              </w:rPr>
              <w:t xml:space="preserve"> RLF.</w:t>
            </w:r>
          </w:p>
          <w:p w14:paraId="488BB0EE" w14:textId="77777777" w:rsidR="00B6495B" w:rsidRPr="00B66831" w:rsidRDefault="00B6495B" w:rsidP="00B6495B">
            <w:pPr>
              <w:pStyle w:val="CRCoverPage"/>
              <w:spacing w:after="0"/>
            </w:pPr>
            <w:proofErr w:type="spellStart"/>
            <w:r>
              <w:rPr>
                <w:lang w:val="fr-FR"/>
              </w:rPr>
              <w:t>Therefore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current</w:t>
            </w:r>
            <w:proofErr w:type="spellEnd"/>
            <w:r>
              <w:rPr>
                <w:lang w:val="fr-FR"/>
              </w:rPr>
              <w:t xml:space="preserve"> TTCN </w:t>
            </w:r>
            <w:proofErr w:type="spellStart"/>
            <w:r>
              <w:rPr>
                <w:lang w:val="fr-FR"/>
              </w:rPr>
              <w:t>implementation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affected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TCs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should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modified</w:t>
            </w:r>
            <w:proofErr w:type="spellEnd"/>
            <w:r>
              <w:rPr>
                <w:lang w:val="fr-FR"/>
              </w:rPr>
              <w:t xml:space="preserve"> to use * </w:t>
            </w:r>
            <w:proofErr w:type="spellStart"/>
            <w:r>
              <w:rPr>
                <w:lang w:val="fr-FR"/>
              </w:rPr>
              <w:t>instead</w:t>
            </w:r>
            <w:proofErr w:type="spellEnd"/>
            <w:r>
              <w:rPr>
                <w:lang w:val="fr-FR"/>
              </w:rPr>
              <w:t xml:space="preserve"> of omit.</w:t>
            </w:r>
          </w:p>
          <w:p w14:paraId="320F82B0" w14:textId="77777777" w:rsidR="00B6495B" w:rsidRDefault="00B6495B" w:rsidP="00B6495B">
            <w:pPr>
              <w:pStyle w:val="CRCoverPage"/>
              <w:spacing w:after="0"/>
            </w:pPr>
          </w:p>
          <w:p w14:paraId="6C7D0B60" w14:textId="181566D1" w:rsidR="00FE12B4" w:rsidRPr="00FA46AD" w:rsidRDefault="00B6495B" w:rsidP="00B6495B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t>The same change has already been accepted for 8.1.6.1.2.3 in R5s230553[1].</w:t>
            </w:r>
          </w:p>
        </w:tc>
      </w:tr>
      <w:tr w:rsidR="0079109A" w14:paraId="4403EECE" w14:textId="77777777" w:rsidTr="0053135D">
        <w:tc>
          <w:tcPr>
            <w:tcW w:w="1985" w:type="dxa"/>
          </w:tcPr>
          <w:p w14:paraId="37831C4A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08CDC0EC" w:rsidR="0079109A" w:rsidRPr="00FA46AD" w:rsidRDefault="00B6495B" w:rsidP="0079109A">
            <w:pPr>
              <w:pStyle w:val="CRCoverPage"/>
              <w:spacing w:after="0"/>
              <w:rPr>
                <w:lang w:val="en-SG"/>
              </w:rPr>
            </w:pPr>
            <w:r>
              <w:t xml:space="preserve">Change </w:t>
            </w:r>
            <w:r w:rsidRPr="00B66831">
              <w:t>cr_UE_MeasurementsAvailable_r16</w:t>
            </w:r>
            <w:r>
              <w:t xml:space="preserve"> to use default value instead of omit except for the first input argument (</w:t>
            </w:r>
            <w:r w:rsidRPr="00B66831">
              <w:t>p_LogMeasAvailable_r16</w:t>
            </w:r>
            <w:r>
              <w:t>)</w:t>
            </w:r>
          </w:p>
        </w:tc>
      </w:tr>
      <w:tr w:rsidR="0079109A" w14:paraId="170F8D79" w14:textId="77777777" w:rsidTr="0053135D">
        <w:tc>
          <w:tcPr>
            <w:tcW w:w="1985" w:type="dxa"/>
          </w:tcPr>
          <w:p w14:paraId="65ED295A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1BD29F28" w:rsidR="0079109A" w:rsidRPr="00880368" w:rsidRDefault="005202EE" w:rsidP="0079109A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5202EE">
              <w:rPr>
                <w:rFonts w:ascii="Arial" w:hAnsi="Arial" w:cs="Arial"/>
                <w:lang w:val="en-IN" w:eastAsia="en-GB"/>
              </w:rPr>
              <w:t>RRC_MDT_IntraNR_Logged_NR5GC</w:t>
            </w:r>
            <w:r w:rsidR="0079109A">
              <w:rPr>
                <w:rFonts w:ascii="Arial" w:hAnsi="Arial" w:cs="Arial"/>
                <w:lang w:eastAsia="en-GB"/>
              </w:rPr>
              <w:t>.</w:t>
            </w:r>
            <w:proofErr w:type="spellStart"/>
            <w:r w:rsidR="0079109A"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  <w:tr w:rsidR="0079109A" w14:paraId="7A70A8CE" w14:textId="77777777" w:rsidTr="0053135D">
        <w:tc>
          <w:tcPr>
            <w:tcW w:w="1985" w:type="dxa"/>
          </w:tcPr>
          <w:p w14:paraId="4AB30E95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79109A" w:rsidRDefault="0079109A" w:rsidP="0079109A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FE12B4" w:rsidRDefault="00213FE3" w:rsidP="00213FE3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:rsidRPr="00B479BD" w14:paraId="5FA10901" w14:textId="77777777" w:rsidTr="0053135D">
        <w:tc>
          <w:tcPr>
            <w:tcW w:w="9855" w:type="dxa"/>
          </w:tcPr>
          <w:p w14:paraId="7E7D7B21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function f_TC_8_1_6_1_2_1_NR5GC_TestBody() runs on NR5GC_PTC</w:t>
            </w:r>
          </w:p>
          <w:p w14:paraId="2EE98E29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</w:t>
            </w:r>
          </w:p>
          <w:p w14:paraId="50FF8765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NG_NAS_MSG_Indication_Type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75FA18F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PLMN_Identity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v_PlmnID_NRCell1 :=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f_NR_CellInfo_GetPLMN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(nr_Cell1);</w:t>
            </w:r>
          </w:p>
          <w:p w14:paraId="169D7FF3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CellIdentity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v_CellIdentity_NRCell1 :=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f_NR_CellInfo_GetCellIdentity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 //@sic R5s220121 sic@</w:t>
            </w:r>
          </w:p>
          <w:p w14:paraId="33423F41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TrackingAreaCode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v_TAC_NRCell1 :=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f_NR_CellInfo_GetTAC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(nr_Cell1);              //@sic R5s220121 sic@</w:t>
            </w:r>
          </w:p>
          <w:p w14:paraId="0F818060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76269B98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v_FieldCnt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422C0351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LogMeasInfo_r16 v_LogMeasInfo_r16;</w:t>
            </w:r>
          </w:p>
          <w:p w14:paraId="2D87FFE3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(present)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MeasQuantityResults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v_MeasQuantityResults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5570698D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NR_SRB_COMMON_IND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v_ReceivedAsp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548E2801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AbsoluteTimeInfo_r16 v_AbsoluteTimeInfo_r16 :=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f_MDT_GetAbsolute_TimeStamp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();</w:t>
            </w:r>
          </w:p>
          <w:p w14:paraId="6CA189C6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GMM_MobilityInfo_Type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v_GMM_MobilityInfo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f_NR5GC_MobileInfo_GetGMM_MobilityInfo();</w:t>
            </w:r>
          </w:p>
          <w:p w14:paraId="0C2F61D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ARFCN_ValueNR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v_ARFCN_Neighbour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f_NR_CellInfo_GetFrequencySSB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(nr_Cell11);   //cell 11 ARFCN   //@sic R5s220121 sic@</w:t>
            </w:r>
          </w:p>
          <w:p w14:paraId="10C9917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PhysCellId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v_PhysCellIdNeighbour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:=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f_NR_CellInfo_GetPhysicalCellId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(nr_Cell11); //cell 11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CellId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//@sic R5s220121 sic@</w:t>
            </w:r>
          </w:p>
          <w:p w14:paraId="1FDEF8BF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7F981C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1"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49F50A62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SS transmits a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LoggedMeasurementConfiguration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</w:t>
            </w:r>
          </w:p>
          <w:p w14:paraId="589C2FEF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SRB.send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(cas_NR_SRB1_RrcPdu_REQ(nr_Cell1,</w:t>
            </w:r>
          </w:p>
          <w:p w14:paraId="7AE7D7F6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cs_TimingInfo_Now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2B54E70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cs_38508_LoggedMeasurementConfiguration(v_PlmnID_NRCell1,</w:t>
            </w:r>
          </w:p>
          <w:p w14:paraId="7330290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                                                                        v_AbsoluteTimeInfo_r16,</w:t>
            </w:r>
          </w:p>
          <w:p w14:paraId="19A396F7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cs_LoggedMeasurementConfiguration_reportType_Periodical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)));</w:t>
            </w:r>
          </w:p>
          <w:p w14:paraId="33E340E5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03D6FC1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2"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FF4FB6E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SS transmits an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RRCRelease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message.</w:t>
            </w:r>
          </w:p>
          <w:p w14:paraId="345E8D45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f_NR_RRCRelease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2A5E4F88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F1DE879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3"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96C6284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Wait 5s to allow UE to activate logging.</w:t>
            </w:r>
          </w:p>
          <w:p w14:paraId="0E0C45D6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f_Delay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(5.0);</w:t>
            </w:r>
          </w:p>
          <w:p w14:paraId="07DFDB18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1E4CB9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4"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163F9BD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//Set SS/PBCH EPRE levels acc. to row "T1"</w:t>
            </w:r>
          </w:p>
          <w:p w14:paraId="637087DF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f_NR_SetCellPower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(nr_Cell1, -85, -91);  //@sic R5-220329 R5-222116 sic@</w:t>
            </w:r>
          </w:p>
          <w:p w14:paraId="6F196966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f_NR_SetCellPower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(nr_Cell11, -78, -82); //@sic R5-220329 R5-222116 sic@</w:t>
            </w:r>
          </w:p>
          <w:p w14:paraId="3CED63C4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A193DD3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5"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565CFDF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UE transmits an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RRCSetupRequest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on Cell 11.</w:t>
            </w:r>
          </w:p>
          <w:p w14:paraId="1DE4808B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f_NR_RRC_SetupRequest_Def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(nr_Cell11);</w:t>
            </w:r>
          </w:p>
          <w:p w14:paraId="622428DD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040945B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6"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8883A60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SS transmit an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message.</w:t>
            </w:r>
          </w:p>
          <w:p w14:paraId="4D34747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f_NR_RRCSetup_Def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(nr_Cell11);</w:t>
            </w:r>
          </w:p>
          <w:p w14:paraId="706552F8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A2CEE73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7"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8C4A372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Check: Does the UE include the IE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logMeasAvailable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 the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RRCSetupComplete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message?</w:t>
            </w:r>
          </w:p>
          <w:p w14:paraId="1ABF1506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f_NR_RRCSetupComplete_Def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(nr_Cell11,</w:t>
            </w:r>
          </w:p>
          <w:p w14:paraId="2F963B08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cr_38508_RRCSetupComplete(tsc_NR_RRC_TI_Def,-,-,-,cr_RRCSetupComplete_v1610_IEs(*,*,</w:t>
            </w: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cr_UE_MeasurementsAvailable_r16(true_,omit,omit,omit,omit)</w:t>
            </w: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)));</w:t>
            </w:r>
          </w:p>
          <w:p w14:paraId="3163700F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f_NR_PreliminaryPass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"Test Case 8.1.6.1.2.1 Step 7");</w:t>
            </w:r>
          </w:p>
          <w:p w14:paraId="4ECEB43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AE531E5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8-10"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5B7FEB2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Steps 4 to 6a1 of generic test procedure in TS 38.508-1[4] subclause 4.9.5.2.2-1 are performed on Cell 11.</w:t>
            </w:r>
          </w:p>
          <w:p w14:paraId="2EB2F112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f_NR5GC_MobilityRegistration_Steps4_6(nr_Cell11,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v_GMM_MobilityInfo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21D70380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0AE15A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11-18"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41824EF6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Steps 1 to 8 of the generic procedure in TS 38.508-1 Table 4.5.4.2-3 are executed to successfully complete the service request procedure on Cell 11.</w:t>
            </w:r>
          </w:p>
          <w:p w14:paraId="3F1C074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f_NR_Paging_Def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(nr_Cell11, RRC_IDLE);</w:t>
            </w:r>
          </w:p>
          <w:p w14:paraId="31506625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f_NR_RRC_SetupRequest_Def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(nr_Cell11);</w:t>
            </w:r>
          </w:p>
          <w:p w14:paraId="746B5F1F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f_NR_RRCSetup_Def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(nr_Cell11);</w:t>
            </w:r>
          </w:p>
          <w:p w14:paraId="562D259E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f_NR_RRCSetupComplete_Def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(nr_Cell11,</w:t>
            </w:r>
          </w:p>
          <w:p w14:paraId="1D08F3E5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cr_38508_RRCSetupComplete(tsc_NR_RRC_TI_Def,-,-,-,cr_RRCSetupComplete_v1610_IEs(*,*,</w:t>
            </w: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cr_UE_MeasurementsAvailable_r16(true_,omit,omit,omit,omit)</w:t>
            </w: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)));</w:t>
            </w:r>
          </w:p>
          <w:p w14:paraId="7B815554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f_NR5GC_RRC_ConnectedState3N_Steps5_8(nr_Cell11,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2BB3801D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046911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19"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4E3997F8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SS transmits a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UEInformationRequest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on Cell 11.</w:t>
            </w:r>
          </w:p>
          <w:p w14:paraId="1287D2C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SRB.send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(cas_NR_SRB1_RrcPdu_REQ(nr_Cell11,</w:t>
            </w:r>
          </w:p>
          <w:p w14:paraId="7FAE9D71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-,</w:t>
            </w:r>
          </w:p>
          <w:p w14:paraId="68DB073D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cs_38508_UEInformationRequest(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tsc_NR_RRC_TI_Def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-, true_)));</w:t>
            </w:r>
          </w:p>
          <w:p w14:paraId="35B18D7F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78E0EE9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"Step 20"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FDEEF51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Check: Does the UE transmit a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UEInformationResponse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with the IEs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absoluteTimeStamp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traceReference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traceRecordingSessionRef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and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tce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-Id set to same value as received in the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LoggedMeasurementConfiguration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in step 1; and a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LogMeasInfoList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with at least two  entries with serving cell idle mode measurements and where in at least one of the entries the IE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measResultListNR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include a neighbouring cell measurement of Cell 11; and  where the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relativeTimeStamp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is increased between the subsequent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LogMeasInfoList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entries by at least the value of configured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loggingInterval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 the received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LoggedMeasurementConfiguration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in step 1.</w:t>
            </w:r>
          </w:p>
          <w:p w14:paraId="468FB4D7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v_MeasQuantityResults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f_NR_Get_MeasQuantityResults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();</w:t>
            </w:r>
          </w:p>
          <w:p w14:paraId="121981B6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SRB.receive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car_NR_SRB_RrcPdu_IND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(nr_Cell11, tsc_NR_RbId_SRB2, // received on SRB2 //@sic R5s220121 sic@</w:t>
            </w:r>
          </w:p>
          <w:p w14:paraId="7791E247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cr_38508_UEInformationResponse(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tsc_NR_RRC_TI_Def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-,-,</w:t>
            </w:r>
          </w:p>
          <w:p w14:paraId="32A2C2B8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cr_LogMeasReport_r16(v_AbsoluteTimeInfo_r16,</w:t>
            </w:r>
          </w:p>
          <w:p w14:paraId="2914C950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 cr_TraceReference_r16(v_PlmnID_NRCell1),</w:t>
            </w:r>
          </w:p>
          <w:p w14:paraId="1D7BCBF2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 '001A'O,</w:t>
            </w:r>
          </w:p>
          <w:p w14:paraId="314BBA23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 '05'O,</w:t>
            </w:r>
          </w:p>
          <w:p w14:paraId="4130A589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 ?,</w:t>
            </w:r>
          </w:p>
          <w:p w14:paraId="024B43ED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omit,omit,omit</w:t>
            </w:r>
            <w:proofErr w:type="spellEnd"/>
          </w:p>
          <w:p w14:paraId="1C7995B2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 )))) -&gt; value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v_ReceivedAsp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7F7082C9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A5667E9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v_FieldCnt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7FDD181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v_FieldCnt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&lt; 2) {</w:t>
            </w:r>
          </w:p>
          <w:p w14:paraId="5FF2A211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f_NR_SetVerdictFailOrInconc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(__FILE__, __LINE__, "Step 20: Not enough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LogMeasurementInfo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entries")</w:t>
            </w:r>
          </w:p>
          <w:p w14:paraId="7A40537E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10D00981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for (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:=0;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&lt;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v_FieldCnt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 i:=i+1){</w:t>
            </w:r>
          </w:p>
          <w:p w14:paraId="18094FBD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v_LogMeasInfo_r16 := v_ReceivedAsp.Signalling.Rrc.Dcch.message_.messageClassExtension.c2.ueInformationResponse_r16.criticalExtensions.ueInformationResponse_r16.logMeasReport_r16.logMeasInfoList_r16[i];</w:t>
            </w:r>
          </w:p>
          <w:p w14:paraId="3844D024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if (not match(v_LogMeasInfo_r16, cr_LogMeasInfo_r16_Def(-, -, cr_CGI_Info_Logging_r16(v_PlmnID_NRCell1, v_CellIdentity_NRCell1, v_TAC_NRCell1),  //@sic R5s220121 sic@</w:t>
            </w:r>
          </w:p>
          <w:p w14:paraId="42F1BDAF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cr_MeasResultServCell_r16(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v_MeasQuantityResults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</w:t>
            </w:r>
          </w:p>
          <w:p w14:paraId="4F06BCC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{cr_MeasResultLogging2NR_r16(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v_ARFCN_Neighbour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{cr_MeasResultLoggingNR_r16(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v_PhysCellIdNeighbour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)})}, //@sic R5s220121 sic@,</w:t>
            </w:r>
          </w:p>
          <w:p w14:paraId="50855F88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omit)))</w:t>
            </w:r>
          </w:p>
          <w:p w14:paraId="27AECF8E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{</w:t>
            </w:r>
          </w:p>
          <w:p w14:paraId="785D4AAE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if (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==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v_FieldCnt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- 1) {</w:t>
            </w:r>
          </w:p>
          <w:p w14:paraId="2E06FC15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f_NR_SetVerdictFailOrInconc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(__FILE__, __LINE__, "Step 21: None of the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LogMeasurementInfo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matched the template");</w:t>
            </w:r>
          </w:p>
          <w:p w14:paraId="5D0189AB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}</w:t>
            </w:r>
          </w:p>
          <w:p w14:paraId="1F0B4F5F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0FF0B8B8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else {</w:t>
            </w:r>
          </w:p>
          <w:p w14:paraId="20EB3014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f_NR_PreliminaryPass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"Step 21");</w:t>
            </w:r>
          </w:p>
          <w:p w14:paraId="79A042CF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break;</w:t>
            </w:r>
          </w:p>
          <w:p w14:paraId="142FED59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0DB12369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}</w:t>
            </w:r>
          </w:p>
          <w:p w14:paraId="1E5B603C" w14:textId="5FA82FD6" w:rsidR="00517AF1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}//end of f_TC_8_1_6_1_2_1_NR5GC_TestBody</w:t>
            </w:r>
          </w:p>
          <w:p w14:paraId="107124E4" w14:textId="4D620E07" w:rsidR="00213FE3" w:rsidRPr="00B479BD" w:rsidRDefault="005A60C2" w:rsidP="00847B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FE12B4" w:rsidRDefault="00213FE3" w:rsidP="00213FE3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:rsidRPr="00B479BD" w14:paraId="7A953469" w14:textId="77777777" w:rsidTr="0053135D">
        <w:tc>
          <w:tcPr>
            <w:tcW w:w="9855" w:type="dxa"/>
          </w:tcPr>
          <w:p w14:paraId="62BA79A6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function f_TC_8_1_6_1_2_1_NR5GC_TestBody() runs on NR5GC_PTC</w:t>
            </w:r>
          </w:p>
          <w:p w14:paraId="26D9CE2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</w:t>
            </w:r>
          </w:p>
          <w:p w14:paraId="0CC6FA93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NG_NAS_MSG_Indication_Type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4887A0A9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PLMN_Identity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v_PlmnID_NRCell1 :=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f_NR_CellInfo_GetPLMN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(nr_Cell1);</w:t>
            </w:r>
          </w:p>
          <w:p w14:paraId="162B4345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CellIdentity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v_CellIdentity_NRCell1 :=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f_NR_CellInfo_GetCellIdentity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 //@sic R5s220121 sic@</w:t>
            </w:r>
          </w:p>
          <w:p w14:paraId="14C079A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TrackingAreaCode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v_TAC_NRCell1 :=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f_NR_CellInfo_GetTAC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(nr_Cell1);              //@sic R5s220121 sic@</w:t>
            </w:r>
          </w:p>
          <w:p w14:paraId="37087987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5B2AF2CE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v_FieldCnt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19B19C9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var LogMeasInfo_r16 v_LogMeasInfo_r16;</w:t>
            </w:r>
          </w:p>
          <w:p w14:paraId="4DD1C2FF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(present)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MeasQuantityResults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v_MeasQuantityResults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03327E91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NR_SRB_COMMON_IND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v_ReceivedAsp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432E308E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AbsoluteTimeInfo_r16 v_AbsoluteTimeInfo_r16 :=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f_MDT_GetAbsolute_TimeStamp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();</w:t>
            </w:r>
          </w:p>
          <w:p w14:paraId="5E09940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GMM_MobilityInfo_Type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v_GMM_MobilityInfo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f_NR5GC_MobileInfo_GetGMM_MobilityInfo();</w:t>
            </w:r>
          </w:p>
          <w:p w14:paraId="308186BF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ARFCN_ValueNR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v_ARFCN_Neighbour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f_NR_CellInfo_GetFrequencySSB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(nr_Cell11);   //cell 11 ARFCN   //@sic R5s220121 sic@</w:t>
            </w:r>
          </w:p>
          <w:p w14:paraId="741B26E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PhysCellId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v_PhysCellIdNeighbour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:=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f_NR_CellInfo_GetPhysicalCellId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(nr_Cell11); //cell 11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CellId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//@sic R5s220121 sic@</w:t>
            </w:r>
          </w:p>
          <w:p w14:paraId="50B12E42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8488400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1"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0FCCEA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SS transmits a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LoggedMeasurementConfiguration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</w:t>
            </w:r>
          </w:p>
          <w:p w14:paraId="0D91215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SRB.send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(cas_NR_SRB1_RrcPdu_REQ(nr_Cell1,</w:t>
            </w:r>
          </w:p>
          <w:p w14:paraId="13B9727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cs_TimingInfo_Now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4C69AB08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cs_38508_LoggedMeasurementConfiguration(v_PlmnID_NRCell1,</w:t>
            </w:r>
          </w:p>
          <w:p w14:paraId="0CD31D4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v_AbsoluteTimeInfo_r16,</w:t>
            </w:r>
          </w:p>
          <w:p w14:paraId="1A174905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cs_LoggedMeasurementConfiguration_reportType_Periodical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)));</w:t>
            </w:r>
          </w:p>
          <w:p w14:paraId="0A5913F2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65ED733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2"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4F72806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SS transmits an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RRCRelease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message.</w:t>
            </w:r>
          </w:p>
          <w:p w14:paraId="76B547E2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f_NR_RRCRelease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2393A017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17156E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3"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4203091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Wait 5s to allow UE to activate logging.</w:t>
            </w:r>
          </w:p>
          <w:p w14:paraId="01F3F156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f_Delay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(5.0);</w:t>
            </w:r>
          </w:p>
          <w:p w14:paraId="067E2EB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1D3A882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4"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FF45544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//Set SS/PBCH EPRE levels acc. to row "T1"</w:t>
            </w:r>
          </w:p>
          <w:p w14:paraId="7B77D852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f_NR_SetCellPower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(nr_Cell1, -85, -91);  //@sic R5-220329 R5-222116 sic@</w:t>
            </w:r>
          </w:p>
          <w:p w14:paraId="3FB2B657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f_NR_SetCellPower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(nr_Cell11, -78, -82); //@sic R5-220329 R5-222116 sic@</w:t>
            </w:r>
          </w:p>
          <w:p w14:paraId="460A0318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925813F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5"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EDBF2F9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UE transmits an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RRCSetupRequest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on Cell 11.</w:t>
            </w:r>
          </w:p>
          <w:p w14:paraId="57053749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f_NR_RRC_SetupRequest_Def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(nr_Cell11);</w:t>
            </w:r>
          </w:p>
          <w:p w14:paraId="7E26DD08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3FA833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6"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C8923B6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SS transmit an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message.</w:t>
            </w:r>
          </w:p>
          <w:p w14:paraId="242BB637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f_NR_RRCSetup_Def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(nr_Cell11);</w:t>
            </w:r>
          </w:p>
          <w:p w14:paraId="3BFA1F31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58B7205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7"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1A1EDC7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Check: Does the UE include the IE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logMeasAvailable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 the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RRCSetupComplete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message?</w:t>
            </w:r>
          </w:p>
          <w:p w14:paraId="4C2BBB77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f_NR_RRCSetupComplete_Def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(nr_Cell11,</w:t>
            </w:r>
          </w:p>
          <w:p w14:paraId="44C3ABB5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cr_38508_RRCSetupComplete(tsc_NR_RRC_TI_Def,-,-,-,cr_RRCSetupComplete_v1610_IEs(*,*,</w:t>
            </w: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cr_UE_MeasurementsAvailable_r16(true_)</w:t>
            </w: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)));</w:t>
            </w:r>
          </w:p>
          <w:p w14:paraId="219F12AD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f_NR_PreliminaryPass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"Test Case 8.1.6.1.2.1 Step 7");</w:t>
            </w:r>
          </w:p>
          <w:p w14:paraId="6E9C3B1B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A9466D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8-10"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A3AB6B4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Steps 4 to 6a1 of generic test procedure in TS 38.508-1[4] subclause 4.9.5.2.2-1 are performed on Cell 11.</w:t>
            </w:r>
          </w:p>
          <w:p w14:paraId="297FD475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f_NR5GC_MobilityRegistration_Steps4_6(nr_Cell11,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v_GMM_MobilityInfo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280667C5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8C7AD30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11-18"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F4BBBE4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Steps 1 to 8 of the generic procedure in TS 38.508-1 Table 4.5.4.2-3 are executed to successfully complete the service request procedure on Cell 11.</w:t>
            </w:r>
          </w:p>
          <w:p w14:paraId="5773EF2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f_NR_Paging_Def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(nr_Cell11, RRC_IDLE);</w:t>
            </w:r>
          </w:p>
          <w:p w14:paraId="15AB408E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f_NR_RRC_SetupRequest_Def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(nr_Cell11);</w:t>
            </w:r>
          </w:p>
          <w:p w14:paraId="65D84BB2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f_NR_RRCSetup_Def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(nr_Cell11);</w:t>
            </w:r>
          </w:p>
          <w:p w14:paraId="35DCC9C6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f_NR_RRCSetupComplete_Def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(nr_Cell11,</w:t>
            </w:r>
          </w:p>
          <w:p w14:paraId="72359029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cr_38508_RRCSetupComplete(tsc_NR_RRC_TI_Def,-,-,-,cr_RRCSetupComplete_v1610_IEs(*,*,</w:t>
            </w: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cr_UE_MeasurementsAvailable_r16(true_)</w:t>
            </w: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)));</w:t>
            </w:r>
          </w:p>
          <w:p w14:paraId="0BE86FEE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f_NR5GC_RRC_ConnectedState3N_Steps5_8(nr_Cell11,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6F1ABAD3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F7E27C9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19"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5C94307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// The SS transmits a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UEInformationRequest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on Cell 11.</w:t>
            </w:r>
          </w:p>
          <w:p w14:paraId="251D4ADF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SRB.send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(cas_NR_SRB1_RrcPdu_REQ(nr_Cell11,</w:t>
            </w:r>
          </w:p>
          <w:p w14:paraId="6FCE12FE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-,</w:t>
            </w:r>
          </w:p>
          <w:p w14:paraId="4FBB8D23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cs_38508_UEInformationRequest(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tsc_NR_RRC_TI_Def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-, true_)));</w:t>
            </w:r>
          </w:p>
          <w:p w14:paraId="69226316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74027FE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"Step 20"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34B35C9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Check: Does the UE transmit a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UEInformationResponse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with the IEs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absoluteTimeStamp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traceReference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traceRecordingSessionRef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and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tce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-Id set to same value as received in the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LoggedMeasurementConfiguration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in step 1; and a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LogMeasInfoList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with at least two  entries with serving cell idle mode measurements and where in at least one of the entries the IE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measResultListNR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include a neighbouring cell measurement of Cell 11; and  where the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relativeTimeStamp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is increased between the subsequent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LogMeasInfoList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entries by at least the value of configured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loggingInterval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 the received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LoggedMeasurementConfiguration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in step 1.</w:t>
            </w:r>
          </w:p>
          <w:p w14:paraId="175B12D3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v_MeasQuantityResults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f_NR_Get_MeasQuantityResults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();</w:t>
            </w:r>
          </w:p>
          <w:p w14:paraId="1BEDE1F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SRB.receive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car_NR_SRB_RrcPdu_IND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(nr_Cell11, tsc_NR_RbId_SRB2, // received on SRB2 //@sic R5s220121 sic@</w:t>
            </w:r>
          </w:p>
          <w:p w14:paraId="1002E593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cr_38508_UEInformationResponse(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tsc_NR_RRC_TI_Def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-,-,</w:t>
            </w:r>
          </w:p>
          <w:p w14:paraId="5A2E0341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cr_LogMeasReport_r16(v_AbsoluteTimeInfo_r16,</w:t>
            </w:r>
          </w:p>
          <w:p w14:paraId="323FC010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 cr_TraceReference_r16(v_PlmnID_NRCell1),</w:t>
            </w:r>
          </w:p>
          <w:p w14:paraId="52B7EB6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 '001A'O,</w:t>
            </w:r>
          </w:p>
          <w:p w14:paraId="74CF5E41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 '05'O,</w:t>
            </w:r>
          </w:p>
          <w:p w14:paraId="525FE384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 ?,</w:t>
            </w:r>
          </w:p>
          <w:p w14:paraId="43A81B31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omit,omit,omit</w:t>
            </w:r>
            <w:proofErr w:type="spellEnd"/>
          </w:p>
          <w:p w14:paraId="2327F148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 )))) -&gt; value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v_ReceivedAsp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4E601FC3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8AF560D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v_FieldCnt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5985253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v_FieldCnt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&lt; 2) {</w:t>
            </w:r>
          </w:p>
          <w:p w14:paraId="63F259F1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f_NR_SetVerdictFailOrInconc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(__FILE__, __LINE__, "Step 20: Not enough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LogMeasurementInfo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entries")</w:t>
            </w:r>
          </w:p>
          <w:p w14:paraId="63716903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10D6789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for (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:=0;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&lt;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v_FieldCnt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 i:=i+1){</w:t>
            </w:r>
          </w:p>
          <w:p w14:paraId="0EDD5DA0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v_LogMeasInfo_r16 := v_ReceivedAsp.Signalling.Rrc.Dcch.message_.messageClassExtension.c2.ueInformationResponse_r16.criticalExtensions.ueInformationResponse_r16.logMeasReport_r16.logMeasInfoList_r16[i];</w:t>
            </w:r>
          </w:p>
          <w:p w14:paraId="5D5D8702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if (not match(v_LogMeasInfo_r16, cr_LogMeasInfo_r16_Def(-, -, cr_CGI_Info_Logging_r16(v_PlmnID_NRCell1, v_CellIdentity_NRCell1, v_TAC_NRCell1),  //@sic R5s220121 sic@</w:t>
            </w:r>
          </w:p>
          <w:p w14:paraId="6811474B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cr_MeasResultServCell_r16(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v_MeasQuantityResults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</w:t>
            </w:r>
          </w:p>
          <w:p w14:paraId="79E8F3D7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{cr_MeasResultLogging2NR_r16(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v_ARFCN_Neighbour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{cr_MeasResultLoggingNR_r16(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v_PhysCellIdNeighbour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)})}, //@sic R5s220121 sic@,</w:t>
            </w:r>
          </w:p>
          <w:p w14:paraId="78DF7903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omit)))</w:t>
            </w:r>
          </w:p>
          <w:p w14:paraId="30325650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{</w:t>
            </w:r>
          </w:p>
          <w:p w14:paraId="1625F609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if (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==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v_FieldCnt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- 1) {</w:t>
            </w:r>
          </w:p>
          <w:p w14:paraId="495C68DF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f_NR_SetVerdictFailOrInconc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(__FILE__, __LINE__, "Step 21: None of the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LogMeasurementInfo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matched the template");</w:t>
            </w:r>
          </w:p>
          <w:p w14:paraId="7930164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}</w:t>
            </w:r>
          </w:p>
          <w:p w14:paraId="44D40892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1559B444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else {</w:t>
            </w:r>
          </w:p>
          <w:p w14:paraId="2D654568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proofErr w:type="spellStart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f_NR_PreliminaryPass</w:t>
            </w:r>
            <w:proofErr w:type="spellEnd"/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"Step 21");</w:t>
            </w:r>
          </w:p>
          <w:p w14:paraId="2124832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break;</w:t>
            </w:r>
          </w:p>
          <w:p w14:paraId="10C8E10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056DFD00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}</w:t>
            </w:r>
          </w:p>
          <w:p w14:paraId="5729D31F" w14:textId="0B9DE40E" w:rsidR="00C826E6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}//end of f_TC_8_1_6_1_2_1_NR5GC_TestBody </w:t>
            </w:r>
          </w:p>
        </w:tc>
      </w:tr>
    </w:tbl>
    <w:p w14:paraId="49088C6A" w14:textId="63A28F4F" w:rsidR="00213FE3" w:rsidRDefault="00213FE3" w:rsidP="00213FE3"/>
    <w:bookmarkEnd w:id="10"/>
    <w:bookmarkEnd w:id="11"/>
    <w:bookmarkEnd w:id="12"/>
    <w:p w14:paraId="327E128F" w14:textId="77777777" w:rsidR="005202EE" w:rsidRDefault="005202EE" w:rsidP="005202EE">
      <w:pPr>
        <w:overflowPunct w:val="0"/>
        <w:autoSpaceDE w:val="0"/>
        <w:autoSpaceDN w:val="0"/>
        <w:adjustRightInd w:val="0"/>
        <w:rPr>
          <w:rFonts w:ascii="Arial" w:hAnsi="Arial" w:cs="Arial"/>
          <w:color w:val="FF0000"/>
        </w:rPr>
      </w:pPr>
    </w:p>
    <w:p w14:paraId="2D310F26" w14:textId="5409D009" w:rsidR="005202EE" w:rsidRDefault="005202EE" w:rsidP="005202EE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49672735"/>
      <w:r>
        <w:rPr>
          <w:b/>
          <w:lang w:val="pt-BR"/>
        </w:rPr>
        <w:t xml:space="preserve">Change </w:t>
      </w:r>
      <w:r w:rsidR="00B6495B">
        <w:rPr>
          <w:b/>
          <w:lang w:val="pt-BR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202EE" w14:paraId="20D22135" w14:textId="77777777" w:rsidTr="000B16D0">
        <w:trPr>
          <w:trHeight w:val="447"/>
        </w:trPr>
        <w:tc>
          <w:tcPr>
            <w:tcW w:w="1985" w:type="dxa"/>
          </w:tcPr>
          <w:p w14:paraId="4E1EFECB" w14:textId="77777777" w:rsidR="005202EE" w:rsidRDefault="005202EE" w:rsidP="000B16D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621915C" w14:textId="3B30C3C3" w:rsidR="005202EE" w:rsidRDefault="005202EE" w:rsidP="000B16D0">
            <w:pPr>
              <w:spacing w:after="0"/>
            </w:pPr>
            <w:r w:rsidRPr="005202EE">
              <w:rPr>
                <w:rFonts w:ascii="Arial" w:hAnsi="Arial"/>
              </w:rPr>
              <w:t>function f_TC_8_1_6_1_2_</w:t>
            </w:r>
            <w:r w:rsidR="00B6495B">
              <w:rPr>
                <w:rFonts w:ascii="Arial" w:hAnsi="Arial"/>
              </w:rPr>
              <w:t>4</w:t>
            </w:r>
            <w:r w:rsidRPr="005202EE">
              <w:rPr>
                <w:rFonts w:ascii="Arial" w:hAnsi="Arial"/>
              </w:rPr>
              <w:t>_NR5GC_TestBody</w:t>
            </w:r>
          </w:p>
        </w:tc>
      </w:tr>
      <w:tr w:rsidR="005202EE" w14:paraId="7D016591" w14:textId="77777777" w:rsidTr="000B16D0">
        <w:trPr>
          <w:trHeight w:val="452"/>
        </w:trPr>
        <w:tc>
          <w:tcPr>
            <w:tcW w:w="1985" w:type="dxa"/>
          </w:tcPr>
          <w:p w14:paraId="3850BD3B" w14:textId="77777777" w:rsidR="005202EE" w:rsidRDefault="005202EE" w:rsidP="000B16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C784525" w14:textId="6AC10518" w:rsidR="005202EE" w:rsidRPr="00FA46AD" w:rsidRDefault="00B6495B" w:rsidP="000B16D0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Same as Change 1</w:t>
            </w:r>
          </w:p>
        </w:tc>
      </w:tr>
      <w:tr w:rsidR="005202EE" w14:paraId="697DCDA8" w14:textId="77777777" w:rsidTr="000B16D0">
        <w:tc>
          <w:tcPr>
            <w:tcW w:w="1985" w:type="dxa"/>
          </w:tcPr>
          <w:p w14:paraId="39A276AB" w14:textId="77777777" w:rsidR="005202EE" w:rsidRDefault="005202EE" w:rsidP="000B16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8AF55DD" w14:textId="0F12D766" w:rsidR="005202EE" w:rsidRPr="00FA46AD" w:rsidRDefault="00B6495B" w:rsidP="000B16D0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Same as Change 1</w:t>
            </w:r>
          </w:p>
        </w:tc>
      </w:tr>
      <w:tr w:rsidR="005202EE" w14:paraId="34078A34" w14:textId="77777777" w:rsidTr="000B16D0">
        <w:tc>
          <w:tcPr>
            <w:tcW w:w="1985" w:type="dxa"/>
          </w:tcPr>
          <w:p w14:paraId="1A47A616" w14:textId="77777777" w:rsidR="005202EE" w:rsidRDefault="005202EE" w:rsidP="000B16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9BB5DBA" w14:textId="77777777" w:rsidR="005202EE" w:rsidRPr="00880368" w:rsidRDefault="005202EE" w:rsidP="000B16D0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5202EE">
              <w:rPr>
                <w:rFonts w:ascii="Arial" w:hAnsi="Arial" w:cs="Arial"/>
                <w:lang w:val="en-IN" w:eastAsia="en-GB"/>
              </w:rPr>
              <w:t>RRC_MDT_IntraNR_Logged_NR5GC</w:t>
            </w:r>
            <w:r>
              <w:rPr>
                <w:rFonts w:ascii="Arial" w:hAnsi="Arial" w:cs="Arial"/>
                <w:lang w:eastAsia="en-GB"/>
              </w:rPr>
              <w:t>.</w:t>
            </w:r>
            <w:proofErr w:type="spellStart"/>
            <w:r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  <w:tr w:rsidR="005202EE" w14:paraId="77C064BC" w14:textId="77777777" w:rsidTr="000B16D0">
        <w:tc>
          <w:tcPr>
            <w:tcW w:w="1985" w:type="dxa"/>
          </w:tcPr>
          <w:p w14:paraId="204DBA5E" w14:textId="77777777" w:rsidR="005202EE" w:rsidRDefault="005202EE" w:rsidP="000B16D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0F37AF1" w14:textId="77777777" w:rsidR="005202EE" w:rsidRDefault="005202EE" w:rsidP="000B16D0">
            <w:pPr>
              <w:rPr>
                <w:rFonts w:ascii="Arial" w:hAnsi="Arial"/>
                <w:highlight w:val="cyan"/>
              </w:rPr>
            </w:pPr>
          </w:p>
        </w:tc>
      </w:tr>
    </w:tbl>
    <w:p w14:paraId="2AE583CC" w14:textId="77777777" w:rsidR="005202EE" w:rsidRDefault="005202EE" w:rsidP="005202EE"/>
    <w:p w14:paraId="41FDFA8E" w14:textId="77777777" w:rsidR="005202EE" w:rsidRPr="00FE12B4" w:rsidRDefault="005202EE" w:rsidP="005202EE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202EE" w:rsidRPr="00B479BD" w14:paraId="11919D3B" w14:textId="77777777" w:rsidTr="000B16D0">
        <w:tc>
          <w:tcPr>
            <w:tcW w:w="9855" w:type="dxa"/>
          </w:tcPr>
          <w:p w14:paraId="33E5DD2D" w14:textId="18505CA9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function f_TC_8_1_6_1_2_4_TestBody() runs on NR5GC_PTC</w:t>
            </w:r>
          </w:p>
          <w:p w14:paraId="1462CE75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 // @sic R5-216300, R5-220331, R5-222118, R5-223496 sic@</w:t>
            </w:r>
          </w:p>
          <w:p w14:paraId="2D972071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template(value)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NR_CellPowerList_Type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v_CellPowerList_AtT0;</w:t>
            </w:r>
          </w:p>
          <w:p w14:paraId="19C462E6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template(value)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NR_CellPowerList_Type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v_CellPowerList_AtT1;</w:t>
            </w:r>
          </w:p>
          <w:p w14:paraId="1E12CED9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PLMN_Identity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v_PlmnID_NRCell1;</w:t>
            </w:r>
          </w:p>
          <w:p w14:paraId="529624A3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PLMN_Identity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v_PlmnID_NRCell11;</w:t>
            </w:r>
          </w:p>
          <w:p w14:paraId="650857D4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TrackingAreaCode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v_TAC_NRCell11;</w:t>
            </w:r>
          </w:p>
          <w:p w14:paraId="0C1E5F53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B48_Type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v_AbsoluteTimeInfo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043B9792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NG_NAS_MSG_Indication_Type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7D327A27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GMM_MobilityInfo_Type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v_GMM_MobilityInfo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14851A43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NG_NAS_GutiParameters_Type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v_GutiParams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;</w:t>
            </w:r>
          </w:p>
          <w:p w14:paraId="514D4BFD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NG_MobileIdentity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v_S_TMSI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1D6905F9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LogMeasInfo_r16 v_LogMeasInfo_r16;</w:t>
            </w:r>
          </w:p>
          <w:p w14:paraId="6116EBDC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CellIdentity v_CellIdentity_NRCell11;</w:t>
            </w:r>
          </w:p>
          <w:p w14:paraId="47633EEC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PhysCellId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v_PhysCellId_NRCell1;</w:t>
            </w:r>
          </w:p>
          <w:p w14:paraId="4571C212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ARFCN_ValueNR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v_CarrierFreq_NRCell1;</w:t>
            </w:r>
          </w:p>
          <w:p w14:paraId="382EFA51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NR_SRB_COMMON_IND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v_ReceivedAsp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7D45BDBA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(present)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MeasQuantityResults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v_MeasQuantityResults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778C93A2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v_FieldCnt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6708B2D9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53C2188E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</w:t>
            </w:r>
          </w:p>
          <w:p w14:paraId="5834E4BD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v_CellPowerList_AtT0 := {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cs_NR_CellPower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-78, -82),</w:t>
            </w:r>
          </w:p>
          <w:p w14:paraId="003808BF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cs_NR_CellPower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(nr_Cell11, -85, -91)};</w:t>
            </w:r>
          </w:p>
          <w:p w14:paraId="00B431F3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v_CellPowerList_AtT1 := {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cs_NR_CellPower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-85, -91),</w:t>
            </w:r>
          </w:p>
          <w:p w14:paraId="1BECF15A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cs_NR_CellPower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(nr_Cell11, -78, -82)};</w:t>
            </w:r>
          </w:p>
          <w:p w14:paraId="6BF3C2C7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01842A7B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f_NR_SetCellPowerList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(v_CellPowerList_AtT0);</w:t>
            </w:r>
          </w:p>
          <w:p w14:paraId="465E7099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3012751A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1"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4F232B61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//SS transmits a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LoggedMeasurementConfiguration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with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reportType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is set to 'periodical' and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LoggingInterval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is set to 'ms10240', to configure the UE to perform logging of measurement results while in RRC_IDLE</w:t>
            </w:r>
          </w:p>
          <w:p w14:paraId="13440647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v_PlmnID_NRCell1 :=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f_NR_CellInfo_GetPLMN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33B183B2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v_AbsoluteTimeInfo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f_MDT_GetAbsolute_TimeStamp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();</w:t>
            </w:r>
          </w:p>
          <w:p w14:paraId="3C161C74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SRB.send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(cas_NR_SRB1_RrcPdu_REQ(nr_Cell1, -,</w:t>
            </w:r>
          </w:p>
          <w:p w14:paraId="374E7159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cs_38508_LoggedMeasurementConfiguration(v_PlmnID_NRCell1,</w:t>
            </w:r>
          </w:p>
          <w:p w14:paraId="575F29B0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v_AbsoluteTimeInfo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78CF3447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cs_LoggedMeasurementConfiguration_reportType_Periodical(ms10240))));</w:t>
            </w:r>
          </w:p>
          <w:p w14:paraId="401584D9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49658D1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2"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6DA178D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RRCRelease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</w:t>
            </w:r>
          </w:p>
          <w:p w14:paraId="57C65CF4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f_NR_RRCRelease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6FE8E995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555FD60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//@siclog "Steps 3"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EE63CA4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5s and the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LoggingInterval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will not be expired</w:t>
            </w:r>
          </w:p>
          <w:p w14:paraId="41B14794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f_Delay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(5.0);</w:t>
            </w:r>
          </w:p>
          <w:p w14:paraId="4913D71A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92FCE39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4"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A072903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changes NR Cell 1 and NR Cell 11 levels according to the row "T1" in table 8.1.6.1.2.4.3.2-1/2</w:t>
            </w:r>
          </w:p>
          <w:p w14:paraId="5FBD3CCB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f_NR_SetCellPowerList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(v_CellPowerList_AtT1);</w:t>
            </w:r>
          </w:p>
          <w:p w14:paraId="79D21661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BB170E4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5"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14492CD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UE transmits an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RRCSetupRequest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on NR Cell 11 to initiate a tracking area update procedure</w:t>
            </w:r>
          </w:p>
          <w:p w14:paraId="2EC09040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6"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C6AAF8F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//SS transmits an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</w:t>
            </w:r>
          </w:p>
          <w:p w14:paraId="13DDBF4B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7"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D005885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logMeasAvailable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 the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RRCSetupComplete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message?</w:t>
            </w:r>
          </w:p>
          <w:p w14:paraId="5150A99A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f_NR_RRC_ConnEst_DefWithNas(nr_Cell11,tsc_NR_RRC_TI_Def,?,-,-,-,-,cr_RRCSetupComplete_v1610_IEs(*,*,cr_UE_MeasurementsAvailable_r16_NologMeasAvailable)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ifpresent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 // @sic R5s220072, R5s220812 sic@</w:t>
            </w:r>
          </w:p>
          <w:p w14:paraId="1E875722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9267331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(not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f_Check_NG_RegistrationReqMsg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v_GMM_MobilityInfo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v_ReceivedMsg.Pdu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Mobility)) {</w:t>
            </w:r>
          </w:p>
          <w:p w14:paraId="631DEF59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f_NR_SetVerdictFailOrInconc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"Registration Request Message Failed");</w:t>
            </w:r>
          </w:p>
          <w:p w14:paraId="0E740D4A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152E8F33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6385DA9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8-10"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B6DF6D6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4 to 6a1 of generic test procedure in TS 38.508-1 [4] subclause 4.9.5.2.2-1 are performed on NR Cell 11</w:t>
            </w:r>
          </w:p>
          <w:p w14:paraId="34A32C6F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f_NR5GC_MobilityRegistration_Steps4_6(nr_Cell11,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v_GMM_MobilityInfo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72EC7D1B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5886C64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11"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DB334A3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30s to allow UE to activate logging</w:t>
            </w:r>
          </w:p>
          <w:p w14:paraId="2EF711E1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f_Delay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(30.0);</w:t>
            </w:r>
          </w:p>
          <w:p w14:paraId="5775B536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9B5B59A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12-14"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B04BEBF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1 to 3 of the generic procedure in TS 38.508-1 Table 4.5.4.2-3 are executed to successfully complete the service request procedure</w:t>
            </w:r>
          </w:p>
          <w:p w14:paraId="70166B24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f_NR_Paging_Def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(nr_Cell11, RRC_IDLE);</w:t>
            </w:r>
          </w:p>
          <w:p w14:paraId="27194867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f_NR_RRC_SetupRequest_Def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(nr_Cell11);</w:t>
            </w:r>
          </w:p>
          <w:p w14:paraId="0FFB68DE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f_NR_RRCSetup_Def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(nr_Cell11);</w:t>
            </w:r>
          </w:p>
          <w:p w14:paraId="3AF2D122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04DDFF1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15"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694EB2F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logMeasAvailable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 the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RRCSetupComplete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message?</w:t>
            </w:r>
          </w:p>
          <w:p w14:paraId="6A0F1A40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f_NR_RRCSetupComplete_Def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(nr_Cell11,</w:t>
            </w:r>
          </w:p>
          <w:p w14:paraId="606F0195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cr_38508_RRCSetupComplete(tsc_NR_RRC_TI_Def,-,-,-,cr_RRCSetupComplete_v1610_IEs(*,*,</w:t>
            </w:r>
            <w:r w:rsidRPr="00985ED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cr_UE_MeasurementsAvailable_r16(true_, omit, omit))));</w:t>
            </w:r>
          </w:p>
          <w:p w14:paraId="1D9CA665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33342C2" w14:textId="77777777" w:rsid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f_NR_PreliminaryPass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"Step 15");</w:t>
            </w:r>
          </w:p>
          <w:p w14:paraId="44B1AF88" w14:textId="77777777" w:rsidR="00985ED6" w:rsidRDefault="00985ED6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</w:p>
          <w:p w14:paraId="29F0AFB6" w14:textId="3290EB07" w:rsidR="00985ED6" w:rsidRPr="00B479BD" w:rsidRDefault="00985ED6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985ED6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*skipped code*</w:t>
            </w:r>
          </w:p>
        </w:tc>
      </w:tr>
    </w:tbl>
    <w:p w14:paraId="1A49982F" w14:textId="77777777" w:rsidR="005202EE" w:rsidRDefault="005202EE" w:rsidP="005202EE"/>
    <w:p w14:paraId="145FFBF3" w14:textId="77777777" w:rsidR="005202EE" w:rsidRPr="00FE12B4" w:rsidRDefault="005202EE" w:rsidP="005202EE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202EE" w:rsidRPr="00B479BD" w14:paraId="4022A6B4" w14:textId="77777777" w:rsidTr="000B16D0">
        <w:tc>
          <w:tcPr>
            <w:tcW w:w="9855" w:type="dxa"/>
          </w:tcPr>
          <w:p w14:paraId="3069DD72" w14:textId="51A2385F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f_TC_8_1_6_1_2_4_TestBody() runs on NR5GC_PTC</w:t>
            </w:r>
          </w:p>
          <w:p w14:paraId="68613ACC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 // @sic R5-216300, R5-220331, R5-222118, R5-223496 sic@</w:t>
            </w:r>
          </w:p>
          <w:p w14:paraId="7519A2E3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template(value)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NR_CellPowerList_Type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v_CellPowerList_AtT0;</w:t>
            </w:r>
          </w:p>
          <w:p w14:paraId="738AC530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template(value)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NR_CellPowerList_Type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v_CellPowerList_AtT1;</w:t>
            </w:r>
          </w:p>
          <w:p w14:paraId="2DBBC3D7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PLMN_Identity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v_PlmnID_NRCell1;</w:t>
            </w:r>
          </w:p>
          <w:p w14:paraId="1754DD42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PLMN_Identity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v_PlmnID_NRCell11;</w:t>
            </w:r>
          </w:p>
          <w:p w14:paraId="2DB8F1C3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TrackingAreaCode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v_TAC_NRCell11;</w:t>
            </w:r>
          </w:p>
          <w:p w14:paraId="2B1F95F1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B48_Type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v_AbsoluteTimeInfo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75C7F8B1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NG_NAS_MSG_Indication_Type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139C9CB5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GMM_MobilityInfo_Type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v_GMM_MobilityInfo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7A348FB6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var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NG_NAS_GutiParameters_Type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v_GutiParams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;</w:t>
            </w:r>
          </w:p>
          <w:p w14:paraId="4D7A2FA7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NG_MobileIdentity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v_S_TMSI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6383014B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LogMeasInfo_r16 v_LogMeasInfo_r16;</w:t>
            </w:r>
          </w:p>
          <w:p w14:paraId="33D57C1A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CellIdentity v_CellIdentity_NRCell11;</w:t>
            </w:r>
          </w:p>
          <w:p w14:paraId="2006D3D4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PhysCellId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v_PhysCellId_NRCell1;</w:t>
            </w:r>
          </w:p>
          <w:p w14:paraId="40F93273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ARFCN_ValueNR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v_CarrierFreq_NRCell1;</w:t>
            </w:r>
          </w:p>
          <w:p w14:paraId="331135BA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NR_SRB_COMMON_IND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v_ReceivedAsp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3646F324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(present)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MeasQuantityResults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v_MeasQuantityResults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5AEA8C5C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v_FieldCnt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73178EEB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69D2C3FB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</w:t>
            </w:r>
          </w:p>
          <w:p w14:paraId="55B562B4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v_CellPowerList_AtT0 := {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cs_NR_CellPower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-78, -82),</w:t>
            </w:r>
          </w:p>
          <w:p w14:paraId="2A986A29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cs_NR_CellPower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(nr_Cell11, -85, -91)};</w:t>
            </w:r>
          </w:p>
          <w:p w14:paraId="342D6769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v_CellPowerList_AtT1 := {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cs_NR_CellPower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-85, -91),</w:t>
            </w:r>
          </w:p>
          <w:p w14:paraId="4CE4E9AE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cs_NR_CellPower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(nr_Cell11, -78, -82)};</w:t>
            </w:r>
          </w:p>
          <w:p w14:paraId="04E59D71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77D5BABC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f_NR_SetCellPowerList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(v_CellPowerList_AtT0);</w:t>
            </w:r>
          </w:p>
          <w:p w14:paraId="5D69B176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3AC9DCC0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1"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D268644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//SS transmits a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LoggedMeasurementConfiguration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with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reportType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is set to 'periodical' and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LoggingInterval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is set to 'ms10240', to configure the UE to perform logging of measurement results while in RRC_IDLE</w:t>
            </w:r>
          </w:p>
          <w:p w14:paraId="79F9DAB5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v_PlmnID_NRCell1 :=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f_NR_CellInfo_GetPLMN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01484346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v_AbsoluteTimeInfo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f_MDT_GetAbsolute_TimeStamp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();</w:t>
            </w:r>
          </w:p>
          <w:p w14:paraId="4C498F19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SRB.send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(cas_NR_SRB1_RrcPdu_REQ(nr_Cell1, -,</w:t>
            </w:r>
          </w:p>
          <w:p w14:paraId="3D03948A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cs_38508_LoggedMeasurementConfiguration(v_PlmnID_NRCell1,</w:t>
            </w:r>
          </w:p>
          <w:p w14:paraId="4D664AFF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v_AbsoluteTimeInfo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685802CF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cs_LoggedMeasurementConfiguration_reportType_Periodical(ms10240))));</w:t>
            </w:r>
          </w:p>
          <w:p w14:paraId="1370A7CD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3E22CD3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2"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6DE942F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RRCRelease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</w:t>
            </w:r>
          </w:p>
          <w:p w14:paraId="53E7C0BD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f_NR_RRCRelease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7CDA01A0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27D57B3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3"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D9A628B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5s and the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LoggingInterval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will not be expired</w:t>
            </w:r>
          </w:p>
          <w:p w14:paraId="16C33348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f_Delay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(5.0);</w:t>
            </w:r>
          </w:p>
          <w:p w14:paraId="59932141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C6F9B1E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4"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09ECC4D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changes NR Cell 1 and NR Cell 11 levels according to the row "T1" in table 8.1.6.1.2.4.3.2-1/2</w:t>
            </w:r>
          </w:p>
          <w:p w14:paraId="4710904C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f_NR_SetCellPowerList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(v_CellPowerList_AtT1);</w:t>
            </w:r>
          </w:p>
          <w:p w14:paraId="617C83C8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0D87723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5"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B5F2746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UE transmits an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RRCSetupRequest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on NR Cell 11 to initiate a tracking area update procedure</w:t>
            </w:r>
          </w:p>
          <w:p w14:paraId="5C726CB0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6"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CC0937D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//SS transmits an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</w:t>
            </w:r>
          </w:p>
          <w:p w14:paraId="72E6E1A6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7"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E6B82D6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logMeasAvailable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 the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RRCSetupComplete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message?</w:t>
            </w:r>
          </w:p>
          <w:p w14:paraId="1D870404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f_NR_RRC_ConnEst_DefWithNas(nr_Cell11,tsc_NR_RRC_TI_Def,?,-,-,-,-,cr_RRCSetupComplete_v1610_IEs(*,*,cr_UE_MeasurementsAvailable_r16_NologMeasAvailable)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ifpresent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 // @sic R5s220072, R5s220812 sic@</w:t>
            </w:r>
          </w:p>
          <w:p w14:paraId="5FB1D0BD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3A1C0D8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(not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f_Check_NG_RegistrationReqMsg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v_GMM_MobilityInfo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v_ReceivedMsg.Pdu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Mobility)) {</w:t>
            </w:r>
          </w:p>
          <w:p w14:paraId="2F7004AC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f_NR_SetVerdictFailOrInconc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"Registration Request Message Failed");</w:t>
            </w:r>
          </w:p>
          <w:p w14:paraId="77700B07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206415DD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AA77EC0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8-10"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46B65FD2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4 to 6a1 of generic test procedure in TS 38.508-1 [4] subclause 4.9.5.2.2-1 are performed on NR Cell 11</w:t>
            </w:r>
          </w:p>
          <w:p w14:paraId="5D86CD7C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f_NR5GC_MobilityRegistration_Steps4_6(nr_Cell11,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v_GMM_MobilityInfo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1785F1DB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89C0FF1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11"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61C388F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//Wait 30s to allow UE to activate logging</w:t>
            </w:r>
          </w:p>
          <w:p w14:paraId="63B2C600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f_Delay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(30.0);</w:t>
            </w:r>
          </w:p>
          <w:p w14:paraId="5C62D819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70918B6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12-14"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305F1F6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1 to 3 of the generic procedure in TS 38.508-1 Table 4.5.4.2-3 are executed to successfully complete the service request procedure</w:t>
            </w:r>
          </w:p>
          <w:p w14:paraId="662016CC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f_NR_Paging_Def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(nr_Cell11, RRC_IDLE);</w:t>
            </w:r>
          </w:p>
          <w:p w14:paraId="7817854B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f_NR_RRC_SetupRequest_Def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(nr_Cell11);</w:t>
            </w:r>
          </w:p>
          <w:p w14:paraId="396191BF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f_NR_RRCSetup_Def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(nr_Cell11);</w:t>
            </w:r>
          </w:p>
          <w:p w14:paraId="6F211DD5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4825F3A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15"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88C0ECE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logMeasAvailable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 the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RRCSetupComplete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message?</w:t>
            </w:r>
          </w:p>
          <w:p w14:paraId="3020F3C4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f_NR_RRCSetupComplete_Def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(nr_Cell11,</w:t>
            </w:r>
          </w:p>
          <w:p w14:paraId="7B3474A6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cr_38508_RRCSetupComplete(tsc_NR_RRC_TI_Def,-,-,-,cr_RRCSetupComplete_v1610_IEs(*,*,</w:t>
            </w:r>
            <w:r w:rsidRPr="00985ED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cr_UE_MeasurementsAvailable_r16(true_))));</w:t>
            </w:r>
          </w:p>
          <w:p w14:paraId="266C0B54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AAD6EE9" w14:textId="77777777" w:rsid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f_NR_PreliminaryPass</w:t>
            </w:r>
            <w:proofErr w:type="spellEnd"/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"Step 15");</w:t>
            </w:r>
          </w:p>
          <w:p w14:paraId="30B69B70" w14:textId="77777777" w:rsidR="00985ED6" w:rsidRDefault="00985ED6" w:rsidP="005202EE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  <w:p w14:paraId="3906421A" w14:textId="6875D487" w:rsidR="00985ED6" w:rsidRPr="00B479BD" w:rsidRDefault="00985ED6" w:rsidP="005202EE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85ED6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*skipped code*</w:t>
            </w:r>
          </w:p>
        </w:tc>
      </w:tr>
    </w:tbl>
    <w:p w14:paraId="25F88876" w14:textId="77777777" w:rsidR="005202EE" w:rsidRDefault="005202EE" w:rsidP="005202EE">
      <w:pPr>
        <w:overflowPunct w:val="0"/>
        <w:autoSpaceDE w:val="0"/>
        <w:autoSpaceDN w:val="0"/>
        <w:adjustRightInd w:val="0"/>
        <w:rPr>
          <w:rFonts w:ascii="Arial" w:hAnsi="Arial" w:cs="Arial"/>
          <w:color w:val="FF0000"/>
        </w:rPr>
      </w:pPr>
    </w:p>
    <w:p w14:paraId="4ED26BB2" w14:textId="2D5BB565" w:rsidR="000E3299" w:rsidRDefault="000E3299" w:rsidP="000E3299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49672736"/>
      <w:r>
        <w:rPr>
          <w:b/>
          <w:lang w:val="pt-BR"/>
        </w:rPr>
        <w:t xml:space="preserve">Change </w:t>
      </w:r>
      <w:r w:rsidR="00B6495B">
        <w:rPr>
          <w:b/>
          <w:lang w:val="pt-BR"/>
        </w:rPr>
        <w:t>3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3299" w14:paraId="304CF8B2" w14:textId="77777777" w:rsidTr="000B16D0">
        <w:trPr>
          <w:trHeight w:val="447"/>
        </w:trPr>
        <w:tc>
          <w:tcPr>
            <w:tcW w:w="1985" w:type="dxa"/>
          </w:tcPr>
          <w:p w14:paraId="797A7443" w14:textId="77777777" w:rsidR="000E3299" w:rsidRDefault="000E3299" w:rsidP="000B16D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9CB1E0E" w14:textId="4A487DF6" w:rsidR="000E3299" w:rsidRDefault="000E3299" w:rsidP="000B16D0">
            <w:pPr>
              <w:spacing w:after="0"/>
            </w:pPr>
            <w:r w:rsidRPr="005202EE">
              <w:rPr>
                <w:rFonts w:ascii="Arial" w:hAnsi="Arial"/>
              </w:rPr>
              <w:t>function f_TC_8_1_6_1_2_</w:t>
            </w:r>
            <w:r w:rsidR="00B6495B">
              <w:rPr>
                <w:rFonts w:ascii="Arial" w:hAnsi="Arial"/>
              </w:rPr>
              <w:t>5</w:t>
            </w:r>
            <w:r w:rsidRPr="005202EE">
              <w:rPr>
                <w:rFonts w:ascii="Arial" w:hAnsi="Arial"/>
              </w:rPr>
              <w:t>_NR5GC_TestBody</w:t>
            </w:r>
          </w:p>
        </w:tc>
      </w:tr>
      <w:tr w:rsidR="00B6495B" w14:paraId="2EE27634" w14:textId="77777777" w:rsidTr="000B16D0">
        <w:trPr>
          <w:trHeight w:val="452"/>
        </w:trPr>
        <w:tc>
          <w:tcPr>
            <w:tcW w:w="1985" w:type="dxa"/>
          </w:tcPr>
          <w:p w14:paraId="13ED96F0" w14:textId="3273C04E" w:rsidR="00B6495B" w:rsidRDefault="00B6495B" w:rsidP="00B6495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CC43999" w14:textId="1DA54755" w:rsidR="00B6495B" w:rsidRPr="00FA46AD" w:rsidRDefault="00B6495B" w:rsidP="00B6495B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Same as Change 1</w:t>
            </w:r>
          </w:p>
        </w:tc>
      </w:tr>
      <w:tr w:rsidR="00B6495B" w14:paraId="3D1408E1" w14:textId="77777777" w:rsidTr="000B16D0">
        <w:tc>
          <w:tcPr>
            <w:tcW w:w="1985" w:type="dxa"/>
          </w:tcPr>
          <w:p w14:paraId="40DD77A4" w14:textId="7E7E4B5B" w:rsidR="00B6495B" w:rsidRDefault="00B6495B" w:rsidP="00B6495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B43A4C0" w14:textId="4E1DEEC6" w:rsidR="00B6495B" w:rsidRPr="00FA46AD" w:rsidRDefault="00B6495B" w:rsidP="00B6495B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Same as Change 1</w:t>
            </w:r>
          </w:p>
        </w:tc>
      </w:tr>
      <w:tr w:rsidR="000E3299" w14:paraId="116AA1FA" w14:textId="77777777" w:rsidTr="000B16D0">
        <w:tc>
          <w:tcPr>
            <w:tcW w:w="1985" w:type="dxa"/>
          </w:tcPr>
          <w:p w14:paraId="44A5833E" w14:textId="77777777" w:rsidR="000E3299" w:rsidRDefault="000E3299" w:rsidP="000B16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CA8C3C2" w14:textId="77777777" w:rsidR="000E3299" w:rsidRPr="00880368" w:rsidRDefault="000E3299" w:rsidP="000B16D0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5202EE">
              <w:rPr>
                <w:rFonts w:ascii="Arial" w:hAnsi="Arial" w:cs="Arial"/>
                <w:lang w:val="en-IN" w:eastAsia="en-GB"/>
              </w:rPr>
              <w:t>RRC_MDT_IntraNR_Logged_NR5GC</w:t>
            </w:r>
            <w:r>
              <w:rPr>
                <w:rFonts w:ascii="Arial" w:hAnsi="Arial" w:cs="Arial"/>
                <w:lang w:eastAsia="en-GB"/>
              </w:rPr>
              <w:t>.</w:t>
            </w:r>
            <w:proofErr w:type="spellStart"/>
            <w:r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  <w:tr w:rsidR="000E3299" w14:paraId="21F5E9F4" w14:textId="77777777" w:rsidTr="000B16D0">
        <w:tc>
          <w:tcPr>
            <w:tcW w:w="1985" w:type="dxa"/>
          </w:tcPr>
          <w:p w14:paraId="42D4A5A6" w14:textId="77777777" w:rsidR="000E3299" w:rsidRDefault="000E3299" w:rsidP="000B16D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2E3A320" w14:textId="77777777" w:rsidR="000E3299" w:rsidRDefault="000E3299" w:rsidP="000B16D0">
            <w:pPr>
              <w:rPr>
                <w:rFonts w:ascii="Arial" w:hAnsi="Arial"/>
                <w:highlight w:val="cyan"/>
              </w:rPr>
            </w:pPr>
          </w:p>
        </w:tc>
      </w:tr>
    </w:tbl>
    <w:p w14:paraId="721CFBB2" w14:textId="77777777" w:rsidR="000E3299" w:rsidRDefault="000E3299" w:rsidP="000E3299"/>
    <w:p w14:paraId="5CF0D57F" w14:textId="77777777" w:rsidR="000E3299" w:rsidRPr="00FE12B4" w:rsidRDefault="000E3299" w:rsidP="000E3299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3299" w:rsidRPr="00B479BD" w14:paraId="0A596594" w14:textId="77777777" w:rsidTr="000B16D0">
        <w:tc>
          <w:tcPr>
            <w:tcW w:w="9855" w:type="dxa"/>
          </w:tcPr>
          <w:p w14:paraId="6EC05E45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f_TC_8_1_6_1_2_5_TestBody() runs on NR5GC_PTC</w:t>
            </w:r>
          </w:p>
          <w:p w14:paraId="64ED7998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</w:t>
            </w:r>
          </w:p>
          <w:p w14:paraId="055EB83B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PLMN_Identity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v_PLMN_Identity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1DCE5427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B48_Type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v_AbsoluteTimeInfo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0F7F0FCC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NG_NAS_MSG_Indication_Type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188DBE5B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NG_NAS_GutiParameters_Type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v_GutiParams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;</w:t>
            </w:r>
          </w:p>
          <w:p w14:paraId="10CC7A36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NG_MobileIdentity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v_S_TMSI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0F79123B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LogMeasInfo_r16 v_LogMeasInfo_r16;</w:t>
            </w:r>
          </w:p>
          <w:p w14:paraId="32BD2625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CellIdentity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v_CellIdentity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1D6D2293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TrackingAreaCode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v_TAC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7ED41FAA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NR_SRB_COMMON_IND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v_ReceivedAsp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2ACFBACA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(present)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MeasQuantityResults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v_MeasQuantityResults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7E3D9EF0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v_FieldCnt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1D0748F0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3B85DA75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RSRP_Range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v_Thres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191A87FC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DeltaValues_Type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v_Deltas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29DF7AFB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D7DBE01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v_Deltas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f_NR_MobileInfo_GetPrimaryDeltaValue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();</w:t>
            </w:r>
          </w:p>
          <w:p w14:paraId="5BEF2FDC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20C02BC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(f_NR_CellInfo_GetIsFR1(nr_Cell1)){</w:t>
            </w:r>
          </w:p>
          <w:p w14:paraId="21D1AAC9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v_Thres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69; // @sic R5-216301 sic@</w:t>
            </w:r>
          </w:p>
          <w:p w14:paraId="03919540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 else {</w:t>
            </w:r>
          </w:p>
          <w:p w14:paraId="03177386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v_Thres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65 + v_Deltas.DeltaNRf1; // @sic R5-232393 sic@</w:t>
            </w:r>
          </w:p>
          <w:p w14:paraId="35B782CB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5C21788B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0B1A5254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1"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BD50E3A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//SS transmits a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LoggedMeasurementConfiguration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with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reportType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is set to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eventTriggered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and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eventType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is set to eventL1, to configure the UE to perform logging of measurement results while in RRC_IDLE</w:t>
            </w:r>
          </w:p>
          <w:p w14:paraId="078F72E8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v_PLMN_Identity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f_NR_CellInfo_GetPLMN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2537EBB9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v_AbsoluteTimeInfo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f_MDT_GetAbsolute_TimeStamp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();</w:t>
            </w:r>
          </w:p>
          <w:p w14:paraId="6D5AEFF2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SRB.send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(cas_NR_SRB1_RrcPdu_REQ(nr_Cell1, -,</w:t>
            </w:r>
          </w:p>
          <w:p w14:paraId="54B40BA7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cs_38508_LoggedMeasurementConfiguration(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v_PLMN_Identity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1A2FDF82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v_AbsoluteTimeInfo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399E4FE6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cs_LoggedMeasurementConfiguration_reportType_EventL1(v_Thres))));</w:t>
            </w:r>
          </w:p>
          <w:p w14:paraId="096C03F3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FE02924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2"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59715D5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RRCRelease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</w:t>
            </w:r>
          </w:p>
          <w:p w14:paraId="302D585C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f_NR_RRCRelease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56A37BF1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8D6A112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3"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CEE052F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30s to allow UE to activate logging</w:t>
            </w:r>
          </w:p>
          <w:p w14:paraId="1249A728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f_Delay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(30.0);</w:t>
            </w:r>
          </w:p>
          <w:p w14:paraId="2E9E5D29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C68A725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4-6"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5E0E13A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1 to 3 of the generic procedure in TS 38.508-1 Table 4.5.4.2-3 are executed to successfully complete the service request procedure</w:t>
            </w:r>
          </w:p>
          <w:p w14:paraId="3F2D3D0C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7"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458BBA12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logMeasAvailable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 the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RRCSetupComplete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message?</w:t>
            </w:r>
          </w:p>
          <w:p w14:paraId="1C6E0DAC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f_NR_Paging_Def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RRC_IDLE);</w:t>
            </w:r>
          </w:p>
          <w:p w14:paraId="450F3DC0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f_NR_RRC_ConnEst_DefWithNas(nr_Cell1,tsc_NR_RRC_TI_Def,?,-,-,-,-,cr_RRCSetupComplete_v1610_IEs(*,*,cr_UE_MeasurementsAvailable_r16_NologMeasAvailable)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ifpresent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 // @sic R5s220073, R5-223496, R5s220812 sic@</w:t>
            </w:r>
          </w:p>
          <w:p w14:paraId="74C0C66A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288BE48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v_GutiParams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f_NR5GC_CellInfo_GetGutiParameters(nr_Cell1);</w:t>
            </w:r>
          </w:p>
          <w:p w14:paraId="72F887AD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v_S_TMSI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f_NG_S_TMSI2MobileIdentity(omit,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v_GutiParams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4379E88A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6DAD72A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(not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f_Check_NG_ServiceReqMsg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v_ReceivedMsg.Pdu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cs_NAS_KeySetIdentifier_lv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f_NR_SecurityKSIamf_Get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(),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tsc_NasKsi_NativeSecurityContext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),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v_S_TMSI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'0010'B)) {</w:t>
            </w:r>
          </w:p>
          <w:p w14:paraId="047D48B8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f_NR_SetVerdictFailOrInconc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"Service Request Message Failed");</w:t>
            </w:r>
          </w:p>
          <w:p w14:paraId="555B61E1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2DC6E6EE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2960B68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8-11"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140718C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5 to 8 of the generic procedure in TS 38.508-1 Table 4.5.4.2-3 are executed to successfully complete the service request procedure</w:t>
            </w:r>
          </w:p>
          <w:p w14:paraId="7050B663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f_NR5GC_RRC_ConnectedState3N_Steps5_8(nr_Cell1,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6371EC73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488D49E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12"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05166E6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UEInformationRequest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with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logMeasReportReq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present</w:t>
            </w:r>
          </w:p>
          <w:p w14:paraId="3DE5538E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SRB.send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(cas_NR_SRB1_RrcPdu_REQ(nr_Cell1, -,</w:t>
            </w:r>
          </w:p>
          <w:p w14:paraId="21C34BCD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cs_NR_UEInformationRequest_LOG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));</w:t>
            </w:r>
          </w:p>
          <w:p w14:paraId="5C3FA973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154808A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13"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1D3E6DA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transmit a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UEInformationResponse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on SRB1 including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logMeasReport</w:t>
            </w:r>
            <w:proofErr w:type="spellEnd"/>
          </w:p>
          <w:p w14:paraId="694C264A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SRB.receive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(car_NR_SRB1_RrcPdu_IND(nr_Cell1,</w:t>
            </w:r>
          </w:p>
          <w:p w14:paraId="2965D0B5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cr_38508_UEInformationResponse(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tsc_NR_RRC_TI_Def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omit, omit, omit, omit, omit, omit, omit)));</w:t>
            </w:r>
          </w:p>
          <w:p w14:paraId="420471D7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F9026E3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14"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830ADE1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RRCRelease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</w:t>
            </w:r>
          </w:p>
          <w:p w14:paraId="1E8B5B4B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f_NR_RRCRelease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633A1BD1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74A1D62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15"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1560721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changes NR Cell 1 levels according to the row "T1" in table 8.1.6.1.2.5.3.2-1/2</w:t>
            </w:r>
          </w:p>
          <w:p w14:paraId="5C5C3E40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f_NR_SetCellPower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-98, tsc_NR_NonSuitableCellSSS_EPRE_FR2); // @sic R5-232393 sic@</w:t>
            </w:r>
          </w:p>
          <w:p w14:paraId="59CCFF1B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8639CA8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16"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07D9773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30s to allow UE to activate logging</w:t>
            </w:r>
          </w:p>
          <w:p w14:paraId="3D27D604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f_Delay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(30.0);</w:t>
            </w:r>
          </w:p>
          <w:p w14:paraId="3C4A3CFB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71247BF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17-19"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35726B4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1 to 3 of the generic procedure in TS 38.508-1 Table 4.5.4.2-3 are executed to successfully complete the service request procedure</w:t>
            </w:r>
          </w:p>
          <w:p w14:paraId="2174A9B3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f_NR_Paging_Def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RRC_IDLE);</w:t>
            </w:r>
          </w:p>
          <w:p w14:paraId="139EF77F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f_NR_RRC_SetupRequest_Def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548970D8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f_NR_RRCSetup_Def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37BAE0AA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749BD91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20"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2FA150F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logMeasAvailable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 the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RRCSetupComplete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message?</w:t>
            </w:r>
          </w:p>
          <w:p w14:paraId="4F068876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f_NR_RRCSetupComplete_Def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</w:t>
            </w:r>
          </w:p>
          <w:p w14:paraId="48ADF08F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cr_38508_RRCSetupComplete(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tsc_NR_RRC_TI_Def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,-,-,-,</w:t>
            </w:r>
          </w:p>
          <w:p w14:paraId="53F278B0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cr_RRCSetupComplete_v1610_IEs(*,*,</w:t>
            </w: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cr_UE_MeasurementsAvailable_r16(true_, omit, omit))));</w:t>
            </w: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// @sic R5-223496 sic@</w:t>
            </w:r>
          </w:p>
          <w:p w14:paraId="53210BC1" w14:textId="180CD081" w:rsid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f_NR_PreliminaryPass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"Step 20");</w:t>
            </w:r>
          </w:p>
          <w:p w14:paraId="429124FB" w14:textId="77777777" w:rsid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</w:p>
          <w:p w14:paraId="35CCBC1D" w14:textId="77777777" w:rsidR="000E3299" w:rsidRPr="00B479BD" w:rsidRDefault="000E3299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985ED6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*skipped code*</w:t>
            </w:r>
          </w:p>
        </w:tc>
      </w:tr>
    </w:tbl>
    <w:p w14:paraId="229A855B" w14:textId="77777777" w:rsidR="000E3299" w:rsidRDefault="000E3299" w:rsidP="000E3299"/>
    <w:p w14:paraId="1CFABC71" w14:textId="77777777" w:rsidR="000E3299" w:rsidRPr="00FE12B4" w:rsidRDefault="000E3299" w:rsidP="000E3299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3299" w:rsidRPr="00B479BD" w14:paraId="139AF935" w14:textId="77777777" w:rsidTr="000B16D0">
        <w:tc>
          <w:tcPr>
            <w:tcW w:w="9855" w:type="dxa"/>
          </w:tcPr>
          <w:p w14:paraId="582C33B9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f_TC_8_1_6_1_2_5_TestBody() runs on NR5GC_PTC</w:t>
            </w:r>
          </w:p>
          <w:p w14:paraId="32C93206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</w:t>
            </w:r>
          </w:p>
          <w:p w14:paraId="6B90E6A5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PLMN_Identity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v_PLMN_Identity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30ED394F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B48_Type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v_AbsoluteTimeInfo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17BC5ECC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NG_NAS_MSG_Indication_Type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308D7C72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NG_NAS_GutiParameters_Type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v_GutiParams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;</w:t>
            </w:r>
          </w:p>
          <w:p w14:paraId="3EEBEE11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NG_MobileIdentity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v_S_TMSI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7C18D50B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LogMeasInfo_r16 v_LogMeasInfo_r16;</w:t>
            </w:r>
          </w:p>
          <w:p w14:paraId="5FB20327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CellIdentity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v_CellIdentity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4B2FC842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TrackingAreaCode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v_TAC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032264B2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NR_SRB_COMMON_IND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v_ReceivedAsp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597DB689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(present)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MeasQuantityResults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v_MeasQuantityResults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46D0969D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v_FieldCnt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4B2EE4A5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61065F16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RSRP_Range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v_Thres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4C7AC454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DeltaValues_Type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v_Deltas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1CCAB597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7A52AFD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v_Deltas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f_NR_MobileInfo_GetPrimaryDeltaValue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();</w:t>
            </w:r>
          </w:p>
          <w:p w14:paraId="066EEA2E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81A9803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(f_NR_CellInfo_GetIsFR1(nr_Cell1)){</w:t>
            </w:r>
          </w:p>
          <w:p w14:paraId="5F4698DC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v_Thres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69; // @sic R5-216301 sic@</w:t>
            </w:r>
          </w:p>
          <w:p w14:paraId="32630DBC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 else {</w:t>
            </w:r>
          </w:p>
          <w:p w14:paraId="1D12A8A9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v_Thres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65 + v_Deltas.DeltaNRf1; // @sic R5-232393 sic@</w:t>
            </w:r>
          </w:p>
          <w:p w14:paraId="6FDD1A2F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10425F29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5D495287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1"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0EFEC71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//SS transmits a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LoggedMeasurementConfiguration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with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reportType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is set to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eventTriggered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and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eventType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is set to eventL1, to configure the UE to perform logging of measurement results while in RRC_IDLE</w:t>
            </w:r>
          </w:p>
          <w:p w14:paraId="6F4E9E5D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v_PLMN_Identity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f_NR_CellInfo_GetPLMN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361E4488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v_AbsoluteTimeInfo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f_MDT_GetAbsolute_TimeStamp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();</w:t>
            </w:r>
          </w:p>
          <w:p w14:paraId="4237DADD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SRB.send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(cas_NR_SRB1_RrcPdu_REQ(nr_Cell1, -,</w:t>
            </w:r>
          </w:p>
          <w:p w14:paraId="73D438BB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cs_38508_LoggedMeasurementConfiguration(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v_PLMN_Identity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2F916614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v_AbsoluteTimeInfo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7805E8C0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cs_LoggedMeasurementConfiguration_reportType_EventL1(v_Thres))));</w:t>
            </w:r>
          </w:p>
          <w:p w14:paraId="15BF05A3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C4809AB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2"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2A7BB96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RRCRelease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</w:t>
            </w:r>
          </w:p>
          <w:p w14:paraId="07D45ADD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f_NR_RRCRelease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78AE7CF0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8FC0D47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3"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8965401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30s to allow UE to activate logging</w:t>
            </w:r>
          </w:p>
          <w:p w14:paraId="1A2183D5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f_Delay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(30.0);</w:t>
            </w:r>
          </w:p>
          <w:p w14:paraId="12CB3136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82BAC40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4-6"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E7BDF9A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1 to 3 of the generic procedure in TS 38.508-1 Table 4.5.4.2-3 are executed to successfully complete the service request procedure</w:t>
            </w:r>
          </w:p>
          <w:p w14:paraId="513DF44E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7"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0D23A9D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logMeasAvailable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 the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RRCSetupComplete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message?</w:t>
            </w:r>
          </w:p>
          <w:p w14:paraId="2C1F708E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f_NR_Paging_Def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RRC_IDLE);</w:t>
            </w:r>
          </w:p>
          <w:p w14:paraId="4D2DB10E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f_NR_RRC_ConnEst_DefWithNas(nr_Cell1,tsc_NR_RRC_TI_Def,?,-,-,-,-,cr_RRCSetupComplete_v1610_IEs(*,*,cr_UE_MeasurementsAvailable_r16_NologMeasAvailable)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ifpresent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 // @sic R5s220073, R5-223496, R5s220812 sic@</w:t>
            </w:r>
          </w:p>
          <w:p w14:paraId="6CEE4C23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CEBC3B1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v_GutiParams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f_NR5GC_CellInfo_GetGutiParameters(nr_Cell1);</w:t>
            </w:r>
          </w:p>
          <w:p w14:paraId="4BBF2335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v_S_TMSI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f_NG_S_TMSI2MobileIdentity(omit,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v_GutiParams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7EB69426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D5E6539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(not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f_Check_NG_ServiceReqMsg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v_ReceivedMsg.Pdu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cs_NAS_KeySetIdentifier_lv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f_NR_SecurityKSIamf_Get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(),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tsc_NasKsi_NativeSecurityContext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),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v_S_TMSI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'0010'B)) {</w:t>
            </w:r>
          </w:p>
          <w:p w14:paraId="695E1971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f_NR_SetVerdictFailOrInconc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"Service Request Message Failed");</w:t>
            </w:r>
          </w:p>
          <w:p w14:paraId="5A02E6CE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3C5D561C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3BD51E0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8-11"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0FAF92E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5 to 8 of the generic procedure in TS 38.508-1 Table 4.5.4.2-3 are executed to successfully complete the service request procedure</w:t>
            </w:r>
          </w:p>
          <w:p w14:paraId="67364EBF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f_NR5GC_RRC_ConnectedState3N_Steps5_8(nr_Cell1,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2977EB1A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88305A1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12"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57BF2BD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UEInformationRequest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with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logMeasReportReq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present</w:t>
            </w:r>
          </w:p>
          <w:p w14:paraId="0F1C233E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SRB.send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(cas_NR_SRB1_RrcPdu_REQ(nr_Cell1, -,</w:t>
            </w:r>
          </w:p>
          <w:p w14:paraId="4580A830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cs_NR_UEInformationRequest_LOG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));</w:t>
            </w:r>
          </w:p>
          <w:p w14:paraId="73C108C9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F7AEE92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13"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A1F3214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transmit a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UEInformationResponse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on SRB1 including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logMeasReport</w:t>
            </w:r>
            <w:proofErr w:type="spellEnd"/>
          </w:p>
          <w:p w14:paraId="59D0F757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SRB.receive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(car_NR_SRB1_RrcPdu_IND(nr_Cell1,</w:t>
            </w:r>
          </w:p>
          <w:p w14:paraId="40ADA8C9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cr_38508_UEInformationResponse(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tsc_NR_RRC_TI_Def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omit, omit, omit, omit, omit, omit, omit)));</w:t>
            </w:r>
          </w:p>
          <w:p w14:paraId="6130FB3D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F23334B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14"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4739FCE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RRCRelease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</w:t>
            </w:r>
          </w:p>
          <w:p w14:paraId="12C6A0B1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f_NR_RRCRelease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690F6DB5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FF09691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15"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BCCFC0A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changes NR Cell 1 levels according to the row "T1" in table 8.1.6.1.2.5.3.2-1/2</w:t>
            </w:r>
          </w:p>
          <w:p w14:paraId="21EDCA6D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f_NR_SetCellPower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-98, tsc_NR_NonSuitableCellSSS_EPRE_FR2); // @sic R5-232393 sic@</w:t>
            </w:r>
          </w:p>
          <w:p w14:paraId="3A7B7351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D03BB5A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16"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33725C5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30s to allow UE to activate logging</w:t>
            </w:r>
          </w:p>
          <w:p w14:paraId="75B0A146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f_Delay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(30.0);</w:t>
            </w:r>
          </w:p>
          <w:p w14:paraId="1427E8CE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A1AE04E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17-19"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41BF663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1 to 3 of the generic procedure in TS 38.508-1 Table 4.5.4.2-3 are executed to successfully complete the service request procedure</w:t>
            </w:r>
          </w:p>
          <w:p w14:paraId="4FC81CF0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f_NR_Paging_Def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RRC_IDLE);</w:t>
            </w:r>
          </w:p>
          <w:p w14:paraId="4B0B0F62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f_NR_RRC_SetupRequest_Def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025A0789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f_NR_RRCSetup_Def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52DFB995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BDF666A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20"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468E6D1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logMeasAvailable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 the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RRCSetupComplete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message?</w:t>
            </w:r>
          </w:p>
          <w:p w14:paraId="776BD8EF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f_NR_RRCSetupComplete_Def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</w:t>
            </w:r>
          </w:p>
          <w:p w14:paraId="7F6E3026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cr_38508_RRCSetupComplete(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tsc_NR_RRC_TI_Def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,-,-,-,</w:t>
            </w:r>
          </w:p>
          <w:p w14:paraId="413A0E3A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cr_RRCSetupComplete_v1610_IEs(*,*,</w:t>
            </w: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cr_UE_MeasurementsAvailable_r16(true_))));</w:t>
            </w: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// @sic R5-223496 sic@</w:t>
            </w:r>
          </w:p>
          <w:p w14:paraId="338E8919" w14:textId="6B409A9D" w:rsid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f_NR_PreliminaryPass</w:t>
            </w:r>
            <w:proofErr w:type="spellEnd"/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"Step 20");</w:t>
            </w:r>
          </w:p>
          <w:p w14:paraId="7E2E5F44" w14:textId="77777777" w:rsidR="000E3299" w:rsidRDefault="000E3299" w:rsidP="000B16D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  <w:p w14:paraId="5409B614" w14:textId="77777777" w:rsidR="000E3299" w:rsidRPr="00B479BD" w:rsidRDefault="000E3299" w:rsidP="000B16D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85ED6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*skipped code*</w:t>
            </w:r>
          </w:p>
        </w:tc>
      </w:tr>
    </w:tbl>
    <w:p w14:paraId="559BA33E" w14:textId="77777777" w:rsidR="000E3299" w:rsidRDefault="000E3299" w:rsidP="005202EE">
      <w:pPr>
        <w:overflowPunct w:val="0"/>
        <w:autoSpaceDE w:val="0"/>
        <w:autoSpaceDN w:val="0"/>
        <w:adjustRightInd w:val="0"/>
        <w:rPr>
          <w:rFonts w:ascii="Arial" w:hAnsi="Arial" w:cs="Arial"/>
          <w:color w:val="FF0000"/>
        </w:rPr>
      </w:pPr>
    </w:p>
    <w:p w14:paraId="102AE765" w14:textId="675210E0" w:rsidR="000E3299" w:rsidRDefault="000E3299" w:rsidP="000E3299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49672737"/>
      <w:r>
        <w:rPr>
          <w:b/>
          <w:lang w:val="pt-BR"/>
        </w:rPr>
        <w:t xml:space="preserve">Change </w:t>
      </w:r>
      <w:r w:rsidR="00B6495B">
        <w:rPr>
          <w:b/>
          <w:lang w:val="pt-BR"/>
        </w:rPr>
        <w:t>4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3299" w14:paraId="0C884B83" w14:textId="77777777" w:rsidTr="000B16D0">
        <w:trPr>
          <w:trHeight w:val="447"/>
        </w:trPr>
        <w:tc>
          <w:tcPr>
            <w:tcW w:w="1985" w:type="dxa"/>
          </w:tcPr>
          <w:p w14:paraId="58FBD7DF" w14:textId="77777777" w:rsidR="000E3299" w:rsidRDefault="000E3299" w:rsidP="000B16D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095591B" w14:textId="782DDB2A" w:rsidR="000E3299" w:rsidRDefault="000E3299" w:rsidP="000B16D0">
            <w:pPr>
              <w:spacing w:after="0"/>
            </w:pPr>
            <w:r w:rsidRPr="005202EE">
              <w:rPr>
                <w:rFonts w:ascii="Arial" w:hAnsi="Arial"/>
              </w:rPr>
              <w:t>function f_TC_8_1_6_1_2_</w:t>
            </w:r>
            <w:r w:rsidR="00B6495B">
              <w:rPr>
                <w:rFonts w:ascii="Arial" w:hAnsi="Arial"/>
              </w:rPr>
              <w:t>6</w:t>
            </w:r>
            <w:r w:rsidRPr="005202EE">
              <w:rPr>
                <w:rFonts w:ascii="Arial" w:hAnsi="Arial"/>
              </w:rPr>
              <w:t>_NR5GC_TestBody</w:t>
            </w:r>
          </w:p>
        </w:tc>
      </w:tr>
      <w:tr w:rsidR="00B6495B" w14:paraId="078C8E78" w14:textId="77777777" w:rsidTr="000B16D0">
        <w:trPr>
          <w:trHeight w:val="452"/>
        </w:trPr>
        <w:tc>
          <w:tcPr>
            <w:tcW w:w="1985" w:type="dxa"/>
          </w:tcPr>
          <w:p w14:paraId="63C586E0" w14:textId="6F31132D" w:rsidR="00B6495B" w:rsidRDefault="00B6495B" w:rsidP="00B6495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BD4389C" w14:textId="48B9A2A1" w:rsidR="00B6495B" w:rsidRPr="00FA46AD" w:rsidRDefault="00B6495B" w:rsidP="00B6495B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Same as Change 1</w:t>
            </w:r>
          </w:p>
        </w:tc>
      </w:tr>
      <w:tr w:rsidR="00B6495B" w14:paraId="02428537" w14:textId="77777777" w:rsidTr="000B16D0">
        <w:tc>
          <w:tcPr>
            <w:tcW w:w="1985" w:type="dxa"/>
          </w:tcPr>
          <w:p w14:paraId="3642443F" w14:textId="77497FD8" w:rsidR="00B6495B" w:rsidRDefault="00B6495B" w:rsidP="00B6495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740F6A3" w14:textId="59BA6772" w:rsidR="00B6495B" w:rsidRPr="00FA46AD" w:rsidRDefault="00B6495B" w:rsidP="00B6495B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Same as Change 1</w:t>
            </w:r>
          </w:p>
        </w:tc>
      </w:tr>
      <w:tr w:rsidR="000E3299" w14:paraId="2B4655B4" w14:textId="77777777" w:rsidTr="000B16D0">
        <w:tc>
          <w:tcPr>
            <w:tcW w:w="1985" w:type="dxa"/>
          </w:tcPr>
          <w:p w14:paraId="4CFD32B9" w14:textId="77777777" w:rsidR="000E3299" w:rsidRDefault="000E3299" w:rsidP="000B16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88FAF57" w14:textId="77777777" w:rsidR="000E3299" w:rsidRPr="00880368" w:rsidRDefault="000E3299" w:rsidP="000B16D0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5202EE">
              <w:rPr>
                <w:rFonts w:ascii="Arial" w:hAnsi="Arial" w:cs="Arial"/>
                <w:lang w:val="en-IN" w:eastAsia="en-GB"/>
              </w:rPr>
              <w:t>RRC_MDT_IntraNR_Logged_NR5GC</w:t>
            </w:r>
            <w:r>
              <w:rPr>
                <w:rFonts w:ascii="Arial" w:hAnsi="Arial" w:cs="Arial"/>
                <w:lang w:eastAsia="en-GB"/>
              </w:rPr>
              <w:t>.</w:t>
            </w:r>
            <w:proofErr w:type="spellStart"/>
            <w:r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  <w:tr w:rsidR="000E3299" w14:paraId="11C7B339" w14:textId="77777777" w:rsidTr="000B16D0">
        <w:tc>
          <w:tcPr>
            <w:tcW w:w="1985" w:type="dxa"/>
          </w:tcPr>
          <w:p w14:paraId="44529D9A" w14:textId="77777777" w:rsidR="000E3299" w:rsidRDefault="000E3299" w:rsidP="000B16D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074F42A" w14:textId="77777777" w:rsidR="000E3299" w:rsidRDefault="000E3299" w:rsidP="000B16D0">
            <w:pPr>
              <w:rPr>
                <w:rFonts w:ascii="Arial" w:hAnsi="Arial"/>
                <w:highlight w:val="cyan"/>
              </w:rPr>
            </w:pPr>
          </w:p>
        </w:tc>
      </w:tr>
    </w:tbl>
    <w:p w14:paraId="35333B85" w14:textId="77777777" w:rsidR="000E3299" w:rsidRDefault="000E3299" w:rsidP="000E3299"/>
    <w:p w14:paraId="097F1E6F" w14:textId="77777777" w:rsidR="000E3299" w:rsidRPr="00FE12B4" w:rsidRDefault="000E3299" w:rsidP="000E3299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3299" w:rsidRPr="00B479BD" w14:paraId="6ED637E6" w14:textId="77777777" w:rsidTr="000B16D0">
        <w:tc>
          <w:tcPr>
            <w:tcW w:w="9855" w:type="dxa"/>
          </w:tcPr>
          <w:p w14:paraId="1480DE1F" w14:textId="77777777" w:rsidR="006817E8" w:rsidRPr="006817E8" w:rsidRDefault="000E3299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r w:rsidR="006817E8"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f_TC_8_1_6_1_2_6_TestBody() runs on NR5GC_PTC</w:t>
            </w:r>
          </w:p>
          <w:p w14:paraId="2ED60927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</w:t>
            </w:r>
          </w:p>
          <w:p w14:paraId="6429F85B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PLMN_Identity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v_PLMN_Identity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39299712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B48_Type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v_AbsoluteTimeInfo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0B95697B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NG_NAS_MSG_Indication_Type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7DFC4249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NG_NAS_GutiParameters_Type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v_GutiParams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;</w:t>
            </w:r>
          </w:p>
          <w:p w14:paraId="5187E9F9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NG_MobileIdentity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v_S_TMSI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6627CE3F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LogMeasInfo_r16 v_LogMeasInfo_r16;</w:t>
            </w:r>
          </w:p>
          <w:p w14:paraId="20202A18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CellIdentity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v_CellIdentity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0CFBA114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TrackingAreaCode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v_TAC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2C5F453F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NR_SRB_COMMON_IND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v_ReceivedAsp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5DF05894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(present)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MeasQuantityResults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v_MeasQuantityResults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688305AC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v_RelativeTimeStamp1;</w:t>
            </w:r>
          </w:p>
          <w:p w14:paraId="057D8482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v_RelativeTimeStamp2;</w:t>
            </w:r>
          </w:p>
          <w:p w14:paraId="3B512DB8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v_FieldCnt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3453B20D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09E27E22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510D96EC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1"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163BAE5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//SS transmits a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LoggedMeasurementConfiguration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with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reportType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is set to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eventTriggered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and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eventType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is set to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outOfCoverage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to configure the UE to perform logging of measurement results</w:t>
            </w:r>
          </w:p>
          <w:p w14:paraId="3A05B0E5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v_PLMN_Identity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f_NR_CellInfo_GetPLMN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07600288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v_AbsoluteTimeInfo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f_MDT_GetAbsolute_TimeStamp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();</w:t>
            </w:r>
          </w:p>
          <w:p w14:paraId="094DDDDF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SRB.send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(cas_NR_SRB1_RrcPdu_REQ(nr_Cell1, -,</w:t>
            </w:r>
          </w:p>
          <w:p w14:paraId="0B456BE9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cs_38508_LoggedMeasurementConfiguration(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v_PLMN_Identity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01499075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v_AbsoluteTimeInfo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7E377E90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cs_LoggedMeasurementConfiguration_reportType_OutOfCoverage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)));</w:t>
            </w:r>
          </w:p>
          <w:p w14:paraId="31FF6502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DD2C522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2"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9E1872A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RRCRelease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</w:t>
            </w:r>
          </w:p>
          <w:p w14:paraId="2C0B199F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f_NR_RRCRelease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40E2A78D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242AE4E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3"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325B742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30s to allow UE to activate logging</w:t>
            </w:r>
          </w:p>
          <w:p w14:paraId="38F43F69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f_Delay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(30.0);</w:t>
            </w:r>
          </w:p>
          <w:p w14:paraId="0D317038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CAADC5A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//@siclog "Steps 4-6"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1D43188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1 to 3 of the generic procedure in TS 38.508-1 Table 4.5.4.2-3 are executed</w:t>
            </w:r>
          </w:p>
          <w:p w14:paraId="447CD0CC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7"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3630A44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logMeasAvailable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 the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RRCSetupComplete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message?</w:t>
            </w:r>
          </w:p>
          <w:p w14:paraId="098D8941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f_NR_Paging_Def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RRC_IDLE);</w:t>
            </w:r>
          </w:p>
          <w:p w14:paraId="15D73F15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f_NR_RRC_ConnEst_DefWithNas(nr_Cell1,tsc_NR_RRC_TI_Def,?,-,-,-,-,cr_RRCSetupComplete_v1610_IEs(*,*,(cr_UE_MeasurementsAvailable_r16_NologMeasAvailable)ifpresent)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ifpresent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 // @sic R5s220094, R5-223496, R5s220812, R5-234635 sic@</w:t>
            </w:r>
          </w:p>
          <w:p w14:paraId="7D9BD281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DE7A2CF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v_GutiParams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f_NR5GC_CellInfo_GetGutiParameters(nr_Cell1);</w:t>
            </w:r>
          </w:p>
          <w:p w14:paraId="1A5DDA75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v_S_TMSI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f_NG_S_TMSI2MobileIdentity(omit,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v_GutiParams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1D928CA1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A29B2F7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(not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f_Check_NG_ServiceReqMsg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v_ReceivedMsg.Pdu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cs_NAS_KeySetIdentifier_lv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f_NR_SecurityKSIamf_Get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(),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tsc_NasKsi_NativeSecurityContext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),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v_S_TMSI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'0010'B)) {</w:t>
            </w:r>
          </w:p>
          <w:p w14:paraId="4CC3633B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f_NR_SetVerdictFailOrInconc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"Service Request Message Failed");</w:t>
            </w:r>
          </w:p>
          <w:p w14:paraId="7EC29C6E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0AF82B8A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DAAFF1C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8-11"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409B4EE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5 to 8 of the generic procedure in TS 38.508-1 Table 4.5.4.2-3 are executed to successfully complete the service request procedure</w:t>
            </w:r>
          </w:p>
          <w:p w14:paraId="136EEDB3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f_NR5GC_RRC_ConnectedState3N_Steps5_8(nr_Cell1,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21A19A56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FAA9275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12"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DC17BB4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UEInformationRequest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with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logMeasReportReq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present</w:t>
            </w:r>
          </w:p>
          <w:p w14:paraId="62B38321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SRB.send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(cas_NR_SRB1_RrcPdu_REQ(nr_Cell1, -,</w:t>
            </w:r>
          </w:p>
          <w:p w14:paraId="1BBA618E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cs_NR_UEInformationRequest_LOG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));</w:t>
            </w:r>
          </w:p>
          <w:p w14:paraId="583D52E3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3A1A130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13"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AB1764C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transmit a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UEInformationResponse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on SRB1 including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logMeasReport</w:t>
            </w:r>
            <w:proofErr w:type="spellEnd"/>
          </w:p>
          <w:p w14:paraId="7513FC80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SRB.receive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(car_NR_SRB1_RrcPdu_IND(nr_Cell1,</w:t>
            </w:r>
          </w:p>
          <w:p w14:paraId="1ACAB1DD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cr_38508_UEInformationResponse(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tsc_NR_RRC_TI_Def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omit, omit, omit, omit, omit, omit, omit)));</w:t>
            </w:r>
          </w:p>
          <w:p w14:paraId="6D162C65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6B218FA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14"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974F314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RRCRelease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</w:t>
            </w:r>
          </w:p>
          <w:p w14:paraId="169E3251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f_NR_RRCRelease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4DFCFE34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DB0F43E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15"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896E92F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changes NR Cell 1 level according to the row "T1" in table 8.1.6.1.2.6.3.2-1/2</w:t>
            </w:r>
          </w:p>
          <w:p w14:paraId="207C70E4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f_NR_SetCellPower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(nr_Cell1,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tsc_NR_NonSuitableOffCellSSS_EPRE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tsc_NR_NonSuitableOffCellSSS_EPRE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 // @sic R5-216302 sic@</w:t>
            </w:r>
          </w:p>
          <w:p w14:paraId="610392DF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126701E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16"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AA81973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30s to allow UE to activate logging</w:t>
            </w:r>
          </w:p>
          <w:p w14:paraId="3DE50F7E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f_Delay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(30.0);</w:t>
            </w:r>
          </w:p>
          <w:p w14:paraId="17902FE4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189EC83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17"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3431748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changes NR Cell 1 level according to the row "T2" in table 8.1.6.1.2.6.3.2-1/2</w:t>
            </w:r>
          </w:p>
          <w:p w14:paraId="6FE1201C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f_NR_SetCellPower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-85, -82); // @sic R5-216302 sic@</w:t>
            </w:r>
          </w:p>
          <w:p w14:paraId="2A99D539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A95B9B5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18"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D0231F8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10s to allow UE to go to camp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normaly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state and activate logging</w:t>
            </w:r>
          </w:p>
          <w:p w14:paraId="2843A913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f_Delay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(10.0);</w:t>
            </w:r>
          </w:p>
          <w:p w14:paraId="46B9F74C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750FDB1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19"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9215C66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1 to 3 of the generic procedure in TS 38.508-1 Table 4.5.4.2-3 are executed</w:t>
            </w:r>
          </w:p>
          <w:p w14:paraId="7FE27A82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f_NR_Paging_Def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RRC_IDLE);</w:t>
            </w:r>
          </w:p>
          <w:p w14:paraId="2E82DC0B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f_NR_RRC_SetupRequest_Def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6D404D90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f_NR_RRCSetup_Def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56EC76A9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8911A38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20"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1A7B49C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//Check: Does the UE include the IE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logMeasAvailable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 the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RRCSetupComplete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message?</w:t>
            </w:r>
          </w:p>
          <w:p w14:paraId="19C8651E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f_NR_RRCSetupComplete_Def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</w:t>
            </w:r>
          </w:p>
          <w:p w14:paraId="37DBFC54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cr_38508_RRCSetupComplete(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tsc_NR_RRC_TI_Def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,-,-,-,</w:t>
            </w:r>
          </w:p>
          <w:p w14:paraId="0D6BEBFC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cr_RRCSetupComplete_v1610_IEs(*,*,</w:t>
            </w: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cr_UE_MeasurementsAvailable_r16(true_, omit, omit)</w:t>
            </w: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)));// @sic R5-223496 sic@</w:t>
            </w:r>
          </w:p>
          <w:p w14:paraId="093F210A" w14:textId="0048ED08" w:rsidR="000E3299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f_NR_PreliminaryPass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"Step 20");</w:t>
            </w:r>
          </w:p>
          <w:p w14:paraId="55E3288A" w14:textId="77777777" w:rsidR="000E3299" w:rsidRDefault="000E3299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</w:p>
          <w:p w14:paraId="069720E9" w14:textId="77777777" w:rsidR="000E3299" w:rsidRPr="00B479BD" w:rsidRDefault="000E3299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985ED6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*skipped code*</w:t>
            </w:r>
          </w:p>
        </w:tc>
      </w:tr>
    </w:tbl>
    <w:p w14:paraId="2B2B67AB" w14:textId="77777777" w:rsidR="000E3299" w:rsidRDefault="000E3299" w:rsidP="000E3299"/>
    <w:p w14:paraId="3B34E15D" w14:textId="77777777" w:rsidR="000E3299" w:rsidRPr="00FE12B4" w:rsidRDefault="000E3299" w:rsidP="000E3299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3299" w:rsidRPr="00B479BD" w14:paraId="3AE81AC0" w14:textId="77777777" w:rsidTr="000B16D0">
        <w:tc>
          <w:tcPr>
            <w:tcW w:w="9855" w:type="dxa"/>
          </w:tcPr>
          <w:p w14:paraId="0EC86F1F" w14:textId="77777777" w:rsidR="006817E8" w:rsidRPr="006817E8" w:rsidRDefault="000E3299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="006817E8"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f_TC_8_1_6_1_2_6_TestBody() runs on NR5GC_PTC</w:t>
            </w:r>
          </w:p>
          <w:p w14:paraId="3A5BC404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</w:t>
            </w:r>
          </w:p>
          <w:p w14:paraId="6D7B996E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PLMN_Identity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v_PLMN_Identity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39B9F1D8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B48_Type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v_AbsoluteTimeInfo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2D7FC010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NG_NAS_MSG_Indication_Type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18F8026D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NG_NAS_GutiParameters_Type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v_GutiParams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;</w:t>
            </w:r>
          </w:p>
          <w:p w14:paraId="7D81D68D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NG_MobileIdentity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v_S_TMSI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7910DFF2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LogMeasInfo_r16 v_LogMeasInfo_r16;</w:t>
            </w:r>
          </w:p>
          <w:p w14:paraId="176C4984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CellIdentity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v_CellIdentity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304D1782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TrackingAreaCode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v_TAC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188BA5CE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NR_SRB_COMMON_IND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v_ReceivedAsp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40647F91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(present)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MeasQuantityResults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v_MeasQuantityResults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6A7EAC33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v_RelativeTimeStamp1;</w:t>
            </w:r>
          </w:p>
          <w:p w14:paraId="18A10828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v_RelativeTimeStamp2;</w:t>
            </w:r>
          </w:p>
          <w:p w14:paraId="74C2A205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v_FieldCnt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69CEA28F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373F34D2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0EDA3336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1"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3EB46B4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//SS transmits a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LoggedMeasurementConfiguration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with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reportType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is set to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eventTriggered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and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eventType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is set to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outOfCoverage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to configure the UE to perform logging of measurement results</w:t>
            </w:r>
          </w:p>
          <w:p w14:paraId="5404480C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v_PLMN_Identity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f_NR_CellInfo_GetPLMN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434CDA56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v_AbsoluteTimeInfo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f_MDT_GetAbsolute_TimeStamp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();</w:t>
            </w:r>
          </w:p>
          <w:p w14:paraId="7660F73F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SRB.send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(cas_NR_SRB1_RrcPdu_REQ(nr_Cell1, -,</w:t>
            </w:r>
          </w:p>
          <w:p w14:paraId="00FA1C35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cs_38508_LoggedMeasurementConfiguration(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v_PLMN_Identity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1618DB86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v_AbsoluteTimeInfo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52AA54FC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cs_LoggedMeasurementConfiguration_reportType_OutOfCoverage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)));</w:t>
            </w:r>
          </w:p>
          <w:p w14:paraId="6B8B1A74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282C0A3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2"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D2507A6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RRCRelease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</w:t>
            </w:r>
          </w:p>
          <w:p w14:paraId="10A374BA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f_NR_RRCRelease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69C1BC24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85B903D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3"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BB941DC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30s to allow UE to activate logging</w:t>
            </w:r>
          </w:p>
          <w:p w14:paraId="0D207CA0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f_Delay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(30.0);</w:t>
            </w:r>
          </w:p>
          <w:p w14:paraId="3259C896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97100C1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4-6"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F36B2EC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1 to 3 of the generic procedure in TS 38.508-1 Table 4.5.4.2-3 are executed</w:t>
            </w:r>
          </w:p>
          <w:p w14:paraId="307AD42A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7"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32A0D39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logMeasAvailable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 the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RRCSetupComplete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message?</w:t>
            </w:r>
          </w:p>
          <w:p w14:paraId="2F4A25DD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f_NR_Paging_Def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RRC_IDLE);</w:t>
            </w:r>
          </w:p>
          <w:p w14:paraId="4A9B6753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f_NR_RRC_ConnEst_DefWithNas(nr_Cell1,tsc_NR_RRC_TI_Def,?,-,-,-,-,cr_RRCSetupComplete_v1610_IEs(*,*,(cr_UE_MeasurementsAvailable_r16_NologMeasAvailable)ifpresent)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ifpresent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 // @sic R5s220094, R5-223496, R5s220812, R5-234635 sic@</w:t>
            </w:r>
          </w:p>
          <w:p w14:paraId="46D7C567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EBCC99F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v_GutiParams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f_NR5GC_CellInfo_GetGutiParameters(nr_Cell1);</w:t>
            </w:r>
          </w:p>
          <w:p w14:paraId="0B8FC45D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v_S_TMSI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f_NG_S_TMSI2MobileIdentity(omit,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v_GutiParams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256CD0F8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A9981E0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if (not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f_Check_NG_ServiceReqMsg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v_ReceivedMsg.Pdu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cs_NAS_KeySetIdentifier_lv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f_NR_SecurityKSIamf_Get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(),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tsc_NasKsi_NativeSecurityContext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),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v_S_TMSI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'0010'B)) {</w:t>
            </w:r>
          </w:p>
          <w:p w14:paraId="4E1848AA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f_NR_SetVerdictFailOrInconc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"Service Request Message Failed");</w:t>
            </w:r>
          </w:p>
          <w:p w14:paraId="14A876E1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1DE55667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2307DE5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8-11"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95A70D1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5 to 8 of the generic procedure in TS 38.508-1 Table 4.5.4.2-3 are executed to successfully complete the service request procedure</w:t>
            </w:r>
          </w:p>
          <w:p w14:paraId="3DA6C55D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f_NR5GC_RRC_ConnectedState3N_Steps5_8(nr_Cell1,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41EE5D8C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08798C0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12"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CFBF63D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UEInformationRequest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with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logMeasReportReq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present</w:t>
            </w:r>
          </w:p>
          <w:p w14:paraId="092238A3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SRB.send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(cas_NR_SRB1_RrcPdu_REQ(nr_Cell1, -,</w:t>
            </w:r>
          </w:p>
          <w:p w14:paraId="00E37AB8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cs_NR_UEInformationRequest_LOG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));</w:t>
            </w:r>
          </w:p>
          <w:p w14:paraId="31E78C7B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B0527E6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13"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FD86009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transmit a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UEInformationResponse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on SRB1 including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logMeasReport</w:t>
            </w:r>
            <w:proofErr w:type="spellEnd"/>
          </w:p>
          <w:p w14:paraId="1AE90151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SRB.receive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(car_NR_SRB1_RrcPdu_IND(nr_Cell1,</w:t>
            </w:r>
          </w:p>
          <w:p w14:paraId="77E4398E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cr_38508_UEInformationResponse(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tsc_NR_RRC_TI_Def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omit, omit, omit, omit, omit, omit, omit)));</w:t>
            </w:r>
          </w:p>
          <w:p w14:paraId="0980FCD4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4701307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14"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4A96CE5B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RRCRelease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</w:t>
            </w:r>
          </w:p>
          <w:p w14:paraId="16775898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f_NR_RRCRelease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7B8E8965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639E127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15"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57F5995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changes NR Cell 1 level according to the row "T1" in table 8.1.6.1.2.6.3.2-1/2</w:t>
            </w:r>
          </w:p>
          <w:p w14:paraId="519C5663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f_NR_SetCellPower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(nr_Cell1,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tsc_NR_NonSuitableOffCellSSS_EPRE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tsc_NR_NonSuitableOffCellSSS_EPRE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 // @sic R5-216302 sic@</w:t>
            </w:r>
          </w:p>
          <w:p w14:paraId="75AAE2B6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7C85CA6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16"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C9721F3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30s to allow UE to activate logging</w:t>
            </w:r>
          </w:p>
          <w:p w14:paraId="6CFE325A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f_Delay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(30.0);</w:t>
            </w:r>
          </w:p>
          <w:p w14:paraId="6EDEA70C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EBB570A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17"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4071930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changes NR Cell 1 level according to the row "T2" in table 8.1.6.1.2.6.3.2-1/2</w:t>
            </w:r>
          </w:p>
          <w:p w14:paraId="3F5E1856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f_NR_SetCellPower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-85, -82); // @sic R5-216302 sic@</w:t>
            </w:r>
          </w:p>
          <w:p w14:paraId="17D8632D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3617735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18"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D271F7F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10s to allow UE to go to camp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normaly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state and activate logging</w:t>
            </w:r>
          </w:p>
          <w:p w14:paraId="50F00C8C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f_Delay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(10.0);</w:t>
            </w:r>
          </w:p>
          <w:p w14:paraId="241E46A8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8894ECF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19"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6A12263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1 to 3 of the generic procedure in TS 38.508-1 Table 4.5.4.2-3 are executed</w:t>
            </w:r>
          </w:p>
          <w:p w14:paraId="6EB0D281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f_NR_Paging_Def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RRC_IDLE);</w:t>
            </w:r>
          </w:p>
          <w:p w14:paraId="108894F4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f_NR_RRC_SetupRequest_Def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62C7124E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f_NR_RRCSetup_Def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0A1626FC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EE25390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20"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BAC6FC4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logMeasAvailable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 the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RRCSetupComplete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message?</w:t>
            </w:r>
          </w:p>
          <w:p w14:paraId="41486B60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f_NR_RRCSetupComplete_Def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</w:t>
            </w:r>
          </w:p>
          <w:p w14:paraId="124C0C0F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cr_38508_RRCSetupComplete(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tsc_NR_RRC_TI_Def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,-,-,-,</w:t>
            </w:r>
          </w:p>
          <w:p w14:paraId="0A77482F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cr_RRCSetupComplete_v1610_IEs(*,*,</w:t>
            </w: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cr_UE_MeasurementsAvailable_r16(true_)</w:t>
            </w: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)));// @sic R5-223496 sic@</w:t>
            </w:r>
          </w:p>
          <w:p w14:paraId="2A1DFD0D" w14:textId="1D18F769" w:rsidR="000E3299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f_NR_PreliminaryPass</w:t>
            </w:r>
            <w:proofErr w:type="spellEnd"/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"Step 20");</w:t>
            </w:r>
          </w:p>
          <w:p w14:paraId="5B81962A" w14:textId="77777777" w:rsidR="000E3299" w:rsidRDefault="000E3299" w:rsidP="000B16D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  <w:p w14:paraId="156ABD2D" w14:textId="77777777" w:rsidR="000E3299" w:rsidRPr="00B479BD" w:rsidRDefault="000E3299" w:rsidP="000B16D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85ED6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*skipped code*</w:t>
            </w:r>
          </w:p>
        </w:tc>
      </w:tr>
    </w:tbl>
    <w:p w14:paraId="75570273" w14:textId="77777777" w:rsidR="000E3299" w:rsidRDefault="000E3299" w:rsidP="000E3299">
      <w:pPr>
        <w:overflowPunct w:val="0"/>
        <w:autoSpaceDE w:val="0"/>
        <w:autoSpaceDN w:val="0"/>
        <w:adjustRightInd w:val="0"/>
        <w:rPr>
          <w:rFonts w:ascii="Arial" w:hAnsi="Arial" w:cs="Arial"/>
          <w:color w:val="FF0000"/>
        </w:rPr>
      </w:pPr>
    </w:p>
    <w:p w14:paraId="2605F9A7" w14:textId="5212730F" w:rsidR="000E3299" w:rsidRDefault="000E3299" w:rsidP="000E3299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149672738"/>
      <w:r>
        <w:rPr>
          <w:b/>
          <w:lang w:val="pt-BR"/>
        </w:rPr>
        <w:lastRenderedPageBreak/>
        <w:t xml:space="preserve">Change </w:t>
      </w:r>
      <w:r w:rsidR="00B6495B">
        <w:rPr>
          <w:b/>
          <w:lang w:val="pt-BR"/>
        </w:rPr>
        <w:t>5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3299" w14:paraId="5FF37B70" w14:textId="77777777" w:rsidTr="000B16D0">
        <w:trPr>
          <w:trHeight w:val="447"/>
        </w:trPr>
        <w:tc>
          <w:tcPr>
            <w:tcW w:w="1985" w:type="dxa"/>
          </w:tcPr>
          <w:p w14:paraId="4E474985" w14:textId="77777777" w:rsidR="000E3299" w:rsidRDefault="000E3299" w:rsidP="000B16D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FDC4298" w14:textId="28D4E6E2" w:rsidR="000E3299" w:rsidRDefault="000E3299" w:rsidP="000B16D0">
            <w:pPr>
              <w:spacing w:after="0"/>
            </w:pPr>
            <w:r w:rsidRPr="005202EE">
              <w:rPr>
                <w:rFonts w:ascii="Arial" w:hAnsi="Arial"/>
              </w:rPr>
              <w:t>function f_TC_8_1_6_1_2_1</w:t>
            </w:r>
            <w:r w:rsidR="00B6495B">
              <w:rPr>
                <w:rFonts w:ascii="Arial" w:hAnsi="Arial"/>
              </w:rPr>
              <w:t>0</w:t>
            </w:r>
            <w:r w:rsidRPr="005202EE">
              <w:rPr>
                <w:rFonts w:ascii="Arial" w:hAnsi="Arial"/>
              </w:rPr>
              <w:t>_NR5GC_TestBody</w:t>
            </w:r>
          </w:p>
        </w:tc>
      </w:tr>
      <w:tr w:rsidR="000E3299" w14:paraId="18A3C554" w14:textId="77777777" w:rsidTr="000B16D0">
        <w:trPr>
          <w:trHeight w:val="452"/>
        </w:trPr>
        <w:tc>
          <w:tcPr>
            <w:tcW w:w="1985" w:type="dxa"/>
          </w:tcPr>
          <w:p w14:paraId="1AD356B3" w14:textId="77777777" w:rsidR="000E3299" w:rsidRDefault="000E3299" w:rsidP="000B16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8B1D0CB" w14:textId="2A19C460" w:rsidR="000E3299" w:rsidRPr="00FA46AD" w:rsidRDefault="000B1D3D" w:rsidP="000B16D0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Same as Change 1</w:t>
            </w:r>
          </w:p>
        </w:tc>
      </w:tr>
      <w:tr w:rsidR="000E3299" w14:paraId="172F9B88" w14:textId="77777777" w:rsidTr="000B16D0">
        <w:tc>
          <w:tcPr>
            <w:tcW w:w="1985" w:type="dxa"/>
          </w:tcPr>
          <w:p w14:paraId="5DD5E93A" w14:textId="77777777" w:rsidR="000E3299" w:rsidRDefault="000E3299" w:rsidP="000B16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2613B5F" w14:textId="398F65DA" w:rsidR="000E3299" w:rsidRPr="00FA46AD" w:rsidRDefault="000B1D3D" w:rsidP="000B16D0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eastAsia="SimSun" w:cs="Arial"/>
                <w:color w:val="000000"/>
                <w:lang w:eastAsia="zh-CN"/>
              </w:rPr>
              <w:t>Same as Change 1</w:t>
            </w:r>
          </w:p>
        </w:tc>
      </w:tr>
      <w:tr w:rsidR="000E3299" w14:paraId="49FA4C44" w14:textId="77777777" w:rsidTr="000B16D0">
        <w:tc>
          <w:tcPr>
            <w:tcW w:w="1985" w:type="dxa"/>
          </w:tcPr>
          <w:p w14:paraId="186E792A" w14:textId="77777777" w:rsidR="000E3299" w:rsidRDefault="000E3299" w:rsidP="000B16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12B020B" w14:textId="77777777" w:rsidR="000E3299" w:rsidRPr="00880368" w:rsidRDefault="000E3299" w:rsidP="000B16D0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5202EE">
              <w:rPr>
                <w:rFonts w:ascii="Arial" w:hAnsi="Arial" w:cs="Arial"/>
                <w:lang w:val="en-IN" w:eastAsia="en-GB"/>
              </w:rPr>
              <w:t>RRC_MDT_IntraNR_Logged_NR5GC</w:t>
            </w:r>
            <w:r>
              <w:rPr>
                <w:rFonts w:ascii="Arial" w:hAnsi="Arial" w:cs="Arial"/>
                <w:lang w:eastAsia="en-GB"/>
              </w:rPr>
              <w:t>.</w:t>
            </w:r>
            <w:proofErr w:type="spellStart"/>
            <w:r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  <w:tr w:rsidR="000E3299" w14:paraId="23F69EAA" w14:textId="77777777" w:rsidTr="000B16D0">
        <w:tc>
          <w:tcPr>
            <w:tcW w:w="1985" w:type="dxa"/>
          </w:tcPr>
          <w:p w14:paraId="224CB89A" w14:textId="77777777" w:rsidR="000E3299" w:rsidRDefault="000E3299" w:rsidP="000B16D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452B4FF" w14:textId="77777777" w:rsidR="000E3299" w:rsidRDefault="000E3299" w:rsidP="000B16D0">
            <w:pPr>
              <w:rPr>
                <w:rFonts w:ascii="Arial" w:hAnsi="Arial"/>
                <w:highlight w:val="cyan"/>
              </w:rPr>
            </w:pPr>
          </w:p>
        </w:tc>
      </w:tr>
    </w:tbl>
    <w:p w14:paraId="47319555" w14:textId="77777777" w:rsidR="000E3299" w:rsidRDefault="000E3299" w:rsidP="000E3299"/>
    <w:p w14:paraId="543AB2D9" w14:textId="77777777" w:rsidR="000E3299" w:rsidRPr="00FE12B4" w:rsidRDefault="000E3299" w:rsidP="000E3299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3299" w:rsidRPr="00B479BD" w14:paraId="16D5F5F4" w14:textId="77777777" w:rsidTr="000B16D0">
        <w:tc>
          <w:tcPr>
            <w:tcW w:w="9855" w:type="dxa"/>
          </w:tcPr>
          <w:p w14:paraId="5A08D81C" w14:textId="77777777" w:rsidR="00FD02C3" w:rsidRPr="00FD02C3" w:rsidRDefault="000E3299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r w:rsidR="00FD02C3"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f_TC_8_1_6_1_2_10_NR5GC_TestBody() runs on NR5GC_PTC</w:t>
            </w:r>
          </w:p>
          <w:p w14:paraId="20579A57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 //@sic R5-221566 R5s220370 sic@</w:t>
            </w:r>
          </w:p>
          <w:p w14:paraId="5BC8D23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NG_NAS_MSG_Indication_Type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4235ADA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PLMN_Identity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v_PlmnID_NRCell1 :=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f_NR_CellInfo_GetPLMN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(nr_Cell1);</w:t>
            </w:r>
          </w:p>
          <w:p w14:paraId="2053841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PLMN_Identity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v_PlmnID_NRCell11 :=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f_NR_CellInfo_GetPLMN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(nr_Cell11);</w:t>
            </w:r>
          </w:p>
          <w:p w14:paraId="3EFEFE1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CellIdentity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v_CellIdentity_NRCell1 :=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f_NR_CellInfo_GetCellIdentity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576741E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CellIdentity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v_CellIdentity_NRCell11 :=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f_NR_CellInfo_GetCellIdentity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(nr_Cell11);</w:t>
            </w:r>
          </w:p>
          <w:p w14:paraId="2F580A9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TrackingAreaCode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v_TAC_NRCell1 :=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f_NR_CellInfo_GetTAC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(nr_Cell1);</w:t>
            </w:r>
          </w:p>
          <w:p w14:paraId="5F9A39B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TrackingAreaCode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v_TAC_NRCell11 :=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f_NR_CellInfo_GetTAC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(nr_Cell11);</w:t>
            </w:r>
          </w:p>
          <w:p w14:paraId="3AA5D21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AbsoluteTimeInfo_r16 v_AbsoluteTimeInfo_r16 :=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f_MDT_GetAbsolute_TimeStamp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();</w:t>
            </w:r>
          </w:p>
          <w:p w14:paraId="067897D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template (present)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MeasQuantityResults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v_MeasQuantityResults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5B64E4E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NR_SRB_COMMON_IND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v_ReceivedAsp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48AE1954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LogMeasInfo_r16 v_LogMeasInfo_r16;</w:t>
            </w:r>
          </w:p>
          <w:p w14:paraId="5A0E9A2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integer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v_FieldCnt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7D3DE1C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boolean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v_EntryFound_NR_Cell_1 := false;</w:t>
            </w:r>
          </w:p>
          <w:p w14:paraId="4A0B6DE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boolean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v_EntryFound_NR_Cell_11 := false;</w:t>
            </w:r>
          </w:p>
          <w:p w14:paraId="338506D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integer i:=0;</w:t>
            </w:r>
          </w:p>
          <w:p w14:paraId="11638B72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float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v_WaitToLogging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10.0;</w:t>
            </w:r>
          </w:p>
          <w:p w14:paraId="32E95022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BB3F94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template (value)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NR_CellPowerList_Type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v_CellPowerList_T1 := {</w:t>
            </w:r>
          </w:p>
          <w:p w14:paraId="026ED2D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cs_NR_CellPower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(nr_Cell1,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tsc_NR_NonSuitableOffCellSSS_EPRE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tsc_NR_NonSuitableOffCellSSS_EPRE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</w:t>
            </w:r>
          </w:p>
          <w:p w14:paraId="709C395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cs_NR_CellPower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(nr_Cell3, -85, -82)</w:t>
            </w:r>
          </w:p>
          <w:p w14:paraId="3451466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};</w:t>
            </w:r>
          </w:p>
          <w:p w14:paraId="2D07C9C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template (value)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NR_CellPowerList_Type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v_CellPowerList_T2 := {</w:t>
            </w:r>
          </w:p>
          <w:p w14:paraId="1ED556C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cs_NR_CellPower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(nr_Cell11, -85, -82),</w:t>
            </w:r>
          </w:p>
          <w:p w14:paraId="796FB91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cs_NR_CellPower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(nr_Cell3,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tsc_NR_NonSuitableOffCellSSS_EPRE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tsc_NR_NonSuitableOffCellSSS_EPRE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</w:t>
            </w:r>
          </w:p>
          <w:p w14:paraId="4E1C46D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};</w:t>
            </w:r>
          </w:p>
          <w:p w14:paraId="2DD5F19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3A1AE4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CA8C39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transmits a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LoggedMeasurementConfiguration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on NR Cell 1</w:t>
            </w:r>
          </w:p>
          <w:p w14:paraId="21658A1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SRB.send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(cas_NR_SRB1_RrcPdu_REQ(nr_Cell1,</w:t>
            </w:r>
          </w:p>
          <w:p w14:paraId="4F6EB02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-,</w:t>
            </w:r>
          </w:p>
          <w:p w14:paraId="64698DC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cs_38508_LoggedMeasurementConfiguration(v_PlmnID_NRCell1,</w:t>
            </w:r>
          </w:p>
          <w:p w14:paraId="4072016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v_AbsoluteTimeInfo_r16,</w:t>
            </w:r>
          </w:p>
          <w:p w14:paraId="70ACF05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cs_LoggedMeasurementConfiguration_reportType_Periodical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)));</w:t>
            </w:r>
          </w:p>
          <w:p w14:paraId="358DE3B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F66E6A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"Steps 2"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49AAC34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transmits a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RRCRelease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to release the RRC connection.</w:t>
            </w:r>
          </w:p>
          <w:p w14:paraId="37130A6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f_NR_RRCRelease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708322C7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1DA14D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3"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65D7EC0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Wait 10 seconds for UE performing the logging at regular time intervals</w:t>
            </w:r>
          </w:p>
          <w:p w14:paraId="5BD46A1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f_Delay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v_WaitToLogging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7EF69BC4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55C29CD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4"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608FBC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// The SS changes NR Cell 1 and NR Cell 3 level according to the row "T1" in Table 8.1.6.1.2.10.3.2-1/2.</w:t>
            </w:r>
          </w:p>
          <w:p w14:paraId="41B059F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f_NR_SetCellPowerList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(v_CellPowerList_T1);  // Table 8.1.6.1.2.10.3.2-1</w:t>
            </w:r>
          </w:p>
          <w:p w14:paraId="2578FE14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2DB7FD77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5-10"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6837A8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Steps 1 to 6a1 of generic test procedure in TS 38.508-1 subclause 4.9.5.2.2-1 are performed on NR Cell 3.</w:t>
            </w:r>
          </w:p>
          <w:p w14:paraId="7D012F2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f_NR5GC_MobilityRegistration (nr_Cell3);</w:t>
            </w:r>
          </w:p>
          <w:p w14:paraId="317B441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0EFD42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11"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BAA1BE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Wait 10 seconds for UE not to perform the logging at regular time intervals.</w:t>
            </w:r>
          </w:p>
          <w:p w14:paraId="77FC666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f_Delay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v_WaitToLogging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28F2156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6A2CC87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12"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314781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TThe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SS transmits a Paging message.</w:t>
            </w:r>
          </w:p>
          <w:p w14:paraId="534F0C6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f_NR_Paging_Def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(nr_Cell3, RRC_IDLE);</w:t>
            </w:r>
          </w:p>
          <w:p w14:paraId="1A9B984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5E2E5D0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13"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3B3789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UE transmits an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RRCRequest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message.</w:t>
            </w:r>
          </w:p>
          <w:p w14:paraId="0726D2D0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14"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7723CB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transmits an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message.</w:t>
            </w:r>
          </w:p>
          <w:p w14:paraId="7491344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15"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18FF10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Check: Does UE transmit an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RRCSetupComplete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with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logMeasAvailable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IE not present?</w:t>
            </w:r>
          </w:p>
          <w:p w14:paraId="0A1F1E12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f_NR_RRC_ConnEst_DefWithNas(nr_Cell3,tsc_NR_RRC_TI_Def,?,-,-,-,-,</w:t>
            </w:r>
          </w:p>
          <w:p w14:paraId="66D161A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cr_RRCSetupComplete_v1610_IEs(*,*,cr_UE_MeasurementsAvailable_r16(omit)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ifpresent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)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ifpresent</w:t>
            </w:r>
            <w:proofErr w:type="spellEnd"/>
          </w:p>
          <w:p w14:paraId="099CCD4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); //@sic R5s225389 R5-234636 sic@</w:t>
            </w:r>
          </w:p>
          <w:p w14:paraId="5F7AF69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0B53506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15A-15D"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64167A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Steps 5 to 8 of the generic procedure in TS 38.508-1 Table 4.5.4.2-3 are executed to successfully complete the service request procedure.</w:t>
            </w:r>
          </w:p>
          <w:p w14:paraId="663317E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f_NR5GC_RRC_ConnectedState3N_Steps5_8(nr_Cell3,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51292B1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36735A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16"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982EE4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transmits a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RRCRelease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to release RRC connection and move to RRC_IDLE on NR Cell 3.</w:t>
            </w:r>
          </w:p>
          <w:p w14:paraId="4EFC487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f_NR_RRCRelease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(nr_Cell3);</w:t>
            </w:r>
          </w:p>
          <w:p w14:paraId="3F744D20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6BBFAD4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17"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368334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changes NR Cell 1, NR Cell 11 and NR Cell 3 level according to the row "T2" in Table 8.1.6.1.2.10.3.2-1/2.</w:t>
            </w:r>
          </w:p>
          <w:p w14:paraId="3F84B9A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f_NR_SetCellPowerList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(v_CellPowerList_T2);</w:t>
            </w:r>
          </w:p>
          <w:p w14:paraId="61D35412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034D21E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18-23"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411ACCA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Steps 1 to 6a1 of generic test procedure in TS 38.508-1 subclause 4.9.5.2.2-1 are performed on NR Cell 11.</w:t>
            </w:r>
          </w:p>
          <w:p w14:paraId="3C29D074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f_NR5GC_MobilityRegistration (nr_Cell11);</w:t>
            </w:r>
          </w:p>
          <w:p w14:paraId="2B2EBBF2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3AED0988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24"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2937F5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Wait 10 seconds for UE performing the logging at regular time intervals</w:t>
            </w:r>
          </w:p>
          <w:p w14:paraId="5F89441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f_Delay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v_WaitToLogging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3006CAA7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0F993267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25"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32F42B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transmits a Paging message.</w:t>
            </w:r>
          </w:p>
          <w:p w14:paraId="471ED074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f_NR_Paging_Def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(nr_Cell11, RRC_IDLE);</w:t>
            </w:r>
          </w:p>
          <w:p w14:paraId="042FBC8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36611F80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26"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470246C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UE transmits an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RRCRequest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message.</w:t>
            </w:r>
          </w:p>
          <w:p w14:paraId="3D61C22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27"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A62B3D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transmits an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message.</w:t>
            </w:r>
          </w:p>
          <w:p w14:paraId="679A8FE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28"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F908038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Check: Does UE transmit an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RRCSetupComplete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with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logMeasAvailable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set as true?</w:t>
            </w:r>
          </w:p>
          <w:p w14:paraId="5593A74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f_NR_RRC_ConnEst_DefWithNas(nr_Cell11,tsc_NR_RRC_TI_Def,?,-,-,-,-,</w:t>
            </w:r>
          </w:p>
          <w:p w14:paraId="1C844A52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cr_RRCSetupComplete_v1610_IEs(*,*,</w:t>
            </w: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cr_UE_MeasurementsAvailable_r16(true_,omit,omit,omit,omit</w:t>
            </w: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))); // receive RRC Connection Setup Complete as per Table 8.1.6.1.2.10.3.3-2</w:t>
            </w:r>
          </w:p>
          <w:p w14:paraId="1A24003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</w:t>
            </w:r>
          </w:p>
          <w:p w14:paraId="7229CC78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29-31"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48960D28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Steps 5 to 8 of the generic procedure in TS 38.508-1 Table 4.5.4.2-3 are executed to successfully complete the service request procedure.</w:t>
            </w:r>
          </w:p>
          <w:p w14:paraId="3F83913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f_NR5GC_RRC_ConnectedState3N_Steps5_8(nr_Cell11,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3566FB7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4AC8FFA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32"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C05AA0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send a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UEInformationRequest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to get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logMeasReport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.</w:t>
            </w:r>
          </w:p>
          <w:p w14:paraId="2059878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SRB.send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(cas_NR_SRB1_RrcPdu_REQ(nr_Cell11,</w:t>
            </w:r>
          </w:p>
          <w:p w14:paraId="25B0C82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-,</w:t>
            </w:r>
          </w:p>
          <w:p w14:paraId="09FAEA38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cs_NR_UEInformationRequest_LOG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)); // Logged MDT</w:t>
            </w:r>
          </w:p>
          <w:p w14:paraId="79F8115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</w:t>
            </w:r>
          </w:p>
          <w:p w14:paraId="3CBE8D9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33"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54A1F2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Check: Does the UE send an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UEInformationResponse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including at least one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logMeasReport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with serving cell measurements for NR Cell 1 and NR Cell 11 and without serving cell measurements for NR Cell 3?</w:t>
            </w:r>
          </w:p>
          <w:p w14:paraId="379B45A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v_MeasQuantityResults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f_NR_Get_MeasQuantityResults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();</w:t>
            </w:r>
          </w:p>
          <w:p w14:paraId="5ACC3A5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SRB.receive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car_NR_SRB_RrcPdu_IND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(nr_Cell11,tsc_NR_RbId_SRB2,</w:t>
            </w:r>
          </w:p>
          <w:p w14:paraId="67E6DC3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cr_38508_UEInformationResponse(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tsc_NR_RRC_TI_Def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-,-,</w:t>
            </w:r>
          </w:p>
          <w:p w14:paraId="1E9A33A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cr_LogMeasReport_r16(v_AbsoluteTimeInfo_r16,</w:t>
            </w:r>
          </w:p>
          <w:p w14:paraId="1CBD083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cr_TraceReference_r16(v_PlmnID_NRCell1),</w:t>
            </w:r>
          </w:p>
          <w:p w14:paraId="1AF1827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'001A'O,</w:t>
            </w:r>
          </w:p>
          <w:p w14:paraId="3E280B6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'05'O,</w:t>
            </w:r>
          </w:p>
          <w:p w14:paraId="214AD41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?,</w:t>
            </w:r>
          </w:p>
          <w:p w14:paraId="4EB6AC5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omit,omit,omit</w:t>
            </w:r>
            <w:proofErr w:type="spellEnd"/>
          </w:p>
          <w:p w14:paraId="50FDDAA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)))) -&gt; value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v_ReceivedAsp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35BACF4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AADB120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v_FieldCnt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5471018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v_FieldCnt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&lt; 2) {</w:t>
            </w:r>
          </w:p>
          <w:p w14:paraId="0E5456E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f_NR_SetVerdictFailOrInconc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(__FILE__, __LINE__, "Step 33: Not enough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LogMeasurementInfo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entries")</w:t>
            </w:r>
          </w:p>
          <w:p w14:paraId="5496EB54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3CCEE8A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8C13C04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while ((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&lt;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v_FieldCnt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 and (not v_EntryFound_NR_Cell_1 or not v_EntryFound_NR_Cell_11)) {</w:t>
            </w:r>
          </w:p>
          <w:p w14:paraId="5828595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EF944E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v_LogMeasInfo_r16 := v_ReceivedAsp.Signalling.Rrc.Dcch.message_.messageClassExtension.c2.ueInformationResponse_r16.criticalExtensions.ueInformationResponse_r16.logMeasReport_r16.logMeasInfoList_r16[i];</w:t>
            </w:r>
          </w:p>
          <w:p w14:paraId="5BD58FB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if (match(v_LogMeasInfo_r16, cr_LogMeasInfo_r16_Def(-,-, cr_CGI_Info_Logging_r16(v_PlmnID_NRCell1, v_CellIdentity_NRCell1, v_TAC_NRCell1),</w:t>
            </w:r>
          </w:p>
          <w:p w14:paraId="2AF716A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cr_MeasResultServCell_r16(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v_MeasQuantityResults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</w:t>
            </w:r>
          </w:p>
          <w:p w14:paraId="642BEC5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*,</w:t>
            </w:r>
          </w:p>
          <w:p w14:paraId="041694E2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omit)))</w:t>
            </w:r>
          </w:p>
          <w:p w14:paraId="715A5C5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{</w:t>
            </w:r>
          </w:p>
          <w:p w14:paraId="329494C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v_EntryFound_NR_Cell_1 := true;</w:t>
            </w:r>
          </w:p>
          <w:p w14:paraId="091D3C3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}</w:t>
            </w:r>
          </w:p>
          <w:p w14:paraId="419CB9B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else if (match(v_LogMeasInfo_r16, cr_LogMeasInfo_r16_Def(-, -, cr_CGI_Info_Logging_r16(v_PlmnID_NRCell11, v_CellIdentity_NRCell11, v_TAC_NRCell11),</w:t>
            </w:r>
          </w:p>
          <w:p w14:paraId="348E6FB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cr_MeasResultServCell_r16(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v_MeasQuantityResults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</w:t>
            </w:r>
          </w:p>
          <w:p w14:paraId="5761649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*,</w:t>
            </w:r>
          </w:p>
          <w:p w14:paraId="4E5D319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omit)))</w:t>
            </w:r>
          </w:p>
          <w:p w14:paraId="6844A9A0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{</w:t>
            </w:r>
          </w:p>
          <w:p w14:paraId="2D2C404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v_EntryFound_NR_Cell_11 := true;</w:t>
            </w:r>
          </w:p>
          <w:p w14:paraId="15ABE0B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}</w:t>
            </w:r>
          </w:p>
          <w:p w14:paraId="7DD92B17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  i:=i+1;</w:t>
            </w:r>
          </w:p>
          <w:p w14:paraId="0F57044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184CA3A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F2F723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(v_EntryFound_NR_Cell_1 and v_EntryFound_NR_Cell_11)</w:t>
            </w:r>
          </w:p>
          <w:p w14:paraId="6A3EAB48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{</w:t>
            </w:r>
          </w:p>
          <w:p w14:paraId="013DE58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f_NR_PreliminaryPass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"Step 33");</w:t>
            </w:r>
          </w:p>
          <w:p w14:paraId="3E9BA6B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}</w:t>
            </w:r>
          </w:p>
          <w:p w14:paraId="745699A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else {</w:t>
            </w:r>
          </w:p>
          <w:p w14:paraId="3952BB8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f_NR_SetVerdictFailOrInconc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(__FILE__, __LINE__, "Step 33: condition not fulfilled for the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LogMeasurementInfo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entries");</w:t>
            </w:r>
          </w:p>
          <w:p w14:paraId="35F0BB5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37496C8C" w14:textId="6F5043F5" w:rsidR="000E3299" w:rsidRPr="00B479BD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}//end of f_TC_8_1_6_1_2_10_NR5GC_TestBody</w:t>
            </w:r>
          </w:p>
        </w:tc>
      </w:tr>
    </w:tbl>
    <w:p w14:paraId="294942DF" w14:textId="77777777" w:rsidR="000E3299" w:rsidRDefault="000E3299" w:rsidP="000E3299"/>
    <w:p w14:paraId="7A972572" w14:textId="77777777" w:rsidR="000E3299" w:rsidRPr="00FE12B4" w:rsidRDefault="000E3299" w:rsidP="000E3299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3299" w:rsidRPr="00B479BD" w14:paraId="43A7E5F5" w14:textId="77777777" w:rsidTr="000B16D0">
        <w:tc>
          <w:tcPr>
            <w:tcW w:w="9855" w:type="dxa"/>
          </w:tcPr>
          <w:p w14:paraId="58CE1B6D" w14:textId="77777777" w:rsidR="00FD02C3" w:rsidRPr="00FD02C3" w:rsidRDefault="000E3299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="00FD02C3"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f_TC_8_1_6_1_2_10_NR5GC_TestBody() runs on NR5GC_PTC</w:t>
            </w:r>
          </w:p>
          <w:p w14:paraId="75FEF79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 //@sic R5-221566 R5s220370 sic@</w:t>
            </w:r>
          </w:p>
          <w:p w14:paraId="516E4C2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NG_NAS_MSG_Indication_Type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0F6B5ED7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PLMN_Identity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v_PlmnID_NRCell1 :=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f_NR_CellInfo_GetPLMN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(nr_Cell1);</w:t>
            </w:r>
          </w:p>
          <w:p w14:paraId="2522113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PLMN_Identity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v_PlmnID_NRCell11 :=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f_NR_CellInfo_GetPLMN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(nr_Cell11);</w:t>
            </w:r>
          </w:p>
          <w:p w14:paraId="26FAF37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CellIdentity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v_CellIdentity_NRCell1 :=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f_NR_CellInfo_GetCellIdentity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045A4A6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CellIdentity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v_CellIdentity_NRCell11 :=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f_NR_CellInfo_GetCellIdentity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(nr_Cell11);</w:t>
            </w:r>
          </w:p>
          <w:p w14:paraId="16E56A80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TrackingAreaCode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v_TAC_NRCell1 :=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f_NR_CellInfo_GetTAC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(nr_Cell1);</w:t>
            </w:r>
          </w:p>
          <w:p w14:paraId="7A33677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TrackingAreaCode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v_TAC_NRCell11 :=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f_NR_CellInfo_GetTAC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(nr_Cell11);</w:t>
            </w:r>
          </w:p>
          <w:p w14:paraId="2116596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AbsoluteTimeInfo_r16 v_AbsoluteTimeInfo_r16 :=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f_MDT_GetAbsolute_TimeStamp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();</w:t>
            </w:r>
          </w:p>
          <w:p w14:paraId="71710F1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template (present)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MeasQuantityResults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v_MeasQuantityResults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195D18E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NR_SRB_COMMON_IND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v_ReceivedAsp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2390780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LogMeasInfo_r16 v_LogMeasInfo_r16;</w:t>
            </w:r>
          </w:p>
          <w:p w14:paraId="7859B44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integer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v_FieldCnt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24650A4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boolean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v_EntryFound_NR_Cell_1 := false;</w:t>
            </w:r>
          </w:p>
          <w:p w14:paraId="53488948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boolean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v_EntryFound_NR_Cell_11 := false;</w:t>
            </w:r>
          </w:p>
          <w:p w14:paraId="20C7652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integer i:=0;</w:t>
            </w:r>
          </w:p>
          <w:p w14:paraId="1C8136E8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float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v_WaitToLogging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10.0;</w:t>
            </w:r>
          </w:p>
          <w:p w14:paraId="242427A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A12863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template (value)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NR_CellPowerList_Type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v_CellPowerList_T1 := {</w:t>
            </w:r>
          </w:p>
          <w:p w14:paraId="53B4B810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cs_NR_CellPower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(nr_Cell1,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tsc_NR_NonSuitableOffCellSSS_EPRE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tsc_NR_NonSuitableOffCellSSS_EPRE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</w:t>
            </w:r>
          </w:p>
          <w:p w14:paraId="570618D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cs_NR_CellPower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(nr_Cell3, -85, -82)</w:t>
            </w:r>
          </w:p>
          <w:p w14:paraId="1FF4314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};</w:t>
            </w:r>
          </w:p>
          <w:p w14:paraId="7613083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template (value)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NR_CellPowerList_Type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v_CellPowerList_T2 := {</w:t>
            </w:r>
          </w:p>
          <w:p w14:paraId="53302D1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cs_NR_CellPower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(nr_Cell11, -85, -82),</w:t>
            </w:r>
          </w:p>
          <w:p w14:paraId="7A3F44F0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cs_NR_CellPower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(nr_Cell3,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tsc_NR_NonSuitableOffCellSSS_EPRE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tsc_NR_NonSuitableOffCellSSS_EPRE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</w:t>
            </w:r>
          </w:p>
          <w:p w14:paraId="6844AD1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};</w:t>
            </w:r>
          </w:p>
          <w:p w14:paraId="2DB20A2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23D359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13EBD00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transmits a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LoggedMeasurementConfiguration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on NR Cell 1</w:t>
            </w:r>
          </w:p>
          <w:p w14:paraId="7EE5713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SRB.send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(cas_NR_SRB1_RrcPdu_REQ(nr_Cell1,</w:t>
            </w:r>
          </w:p>
          <w:p w14:paraId="4335C22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-,</w:t>
            </w:r>
          </w:p>
          <w:p w14:paraId="0066CE7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cs_38508_LoggedMeasurementConfiguration(v_PlmnID_NRCell1,</w:t>
            </w:r>
          </w:p>
          <w:p w14:paraId="030B020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v_AbsoluteTimeInfo_r16,</w:t>
            </w:r>
          </w:p>
          <w:p w14:paraId="58595767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cs_LoggedMeasurementConfiguration_reportType_Periodical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)));</w:t>
            </w:r>
          </w:p>
          <w:p w14:paraId="767AED9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4FA6677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"Steps 2"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539D98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transmits a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RRCRelease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to release the RRC connection.</w:t>
            </w:r>
          </w:p>
          <w:p w14:paraId="475B7C1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f_NR_RRCRelease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1BB3789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F26C9B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3"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E166C6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Wait 10 seconds for UE performing the logging at regular time intervals</w:t>
            </w:r>
          </w:p>
          <w:p w14:paraId="5D49278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f_Delay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v_WaitToLogging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5A7E086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3016727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4"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832783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changes NR Cell 1 and NR Cell 3 level according to the row "T1" in Table 8.1.6.1.2.10.3.2-1/2.</w:t>
            </w:r>
          </w:p>
          <w:p w14:paraId="733B34F7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f_NR_SetCellPowerList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(v_CellPowerList_T1);  // Table 8.1.6.1.2.10.3.2-1</w:t>
            </w:r>
          </w:p>
          <w:p w14:paraId="416BD72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6129AA8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5-10"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68052E4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Steps 1 to 6a1 of generic test procedure in TS 38.508-1 subclause 4.9.5.2.2-1 are performed on NR Cell 3.</w:t>
            </w:r>
          </w:p>
          <w:p w14:paraId="53F8B7B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f_NR5GC_MobilityRegistration (nr_Cell3);</w:t>
            </w:r>
          </w:p>
          <w:p w14:paraId="07ADAF5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D2D7D98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11"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4537FEE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Wait 10 seconds for UE not to perform the logging at regular time intervals.</w:t>
            </w:r>
          </w:p>
          <w:p w14:paraId="103A666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f_Delay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v_WaitToLogging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2B76E3F2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0B1377A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12"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4E333F8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TThe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SS transmits a Paging message.</w:t>
            </w:r>
          </w:p>
          <w:p w14:paraId="1B4D57D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f_NR_Paging_Def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(nr_Cell3, RRC_IDLE);</w:t>
            </w:r>
          </w:p>
          <w:p w14:paraId="012F5CB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1103FC1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13"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0EAFFF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UE transmits an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RRCRequest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message.</w:t>
            </w:r>
          </w:p>
          <w:p w14:paraId="326B2EA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14"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4EA1642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transmits an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message.</w:t>
            </w:r>
          </w:p>
          <w:p w14:paraId="3364CE6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15"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D4EF28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Check: Does UE transmit an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RRCSetupComplete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with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logMeasAvailable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IE not present?</w:t>
            </w:r>
          </w:p>
          <w:p w14:paraId="18BAE5D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f_NR_RRC_ConnEst_DefWithNas(nr_Cell3,tsc_NR_RRC_TI_Def,?,-,-,-,-,</w:t>
            </w:r>
          </w:p>
          <w:p w14:paraId="5510E0F8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cr_RRCSetupComplete_v1610_IEs(*,*,cr_UE_MeasurementsAvailable_r16(omit)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ifpresent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)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ifpresent</w:t>
            </w:r>
            <w:proofErr w:type="spellEnd"/>
          </w:p>
          <w:p w14:paraId="03935ED7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); //@sic R5s225389 R5-234636 sic@</w:t>
            </w:r>
          </w:p>
          <w:p w14:paraId="47AA224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64F255F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15A-15D"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FD8997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Steps 5 to 8 of the generic procedure in TS 38.508-1 Table 4.5.4.2-3 are executed to successfully complete the service request procedure.</w:t>
            </w:r>
          </w:p>
          <w:p w14:paraId="7384D8B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f_NR5GC_RRC_ConnectedState3N_Steps5_8(nr_Cell3,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4A7B37A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411F03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16"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F39F1F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transmits a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RRCRelease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to release RRC connection and move to RRC_IDLE on NR Cell 3.</w:t>
            </w:r>
          </w:p>
          <w:p w14:paraId="1D050F6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f_NR_RRCRelease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(nr_Cell3);</w:t>
            </w:r>
          </w:p>
          <w:p w14:paraId="662D1844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6B08E2D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17"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4EF3086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changes NR Cell 1, NR Cell 11 and NR Cell 3 level according to the row "T2" in Table 8.1.6.1.2.10.3.2-1/2.</w:t>
            </w:r>
          </w:p>
          <w:p w14:paraId="5C9731F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f_NR_SetCellPowerList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(v_CellPowerList_T2);</w:t>
            </w:r>
          </w:p>
          <w:p w14:paraId="2F648794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3EB2111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18-23"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047189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Steps 1 to 6a1 of generic test procedure in TS 38.508-1 subclause 4.9.5.2.2-1 are performed on NR Cell 11.</w:t>
            </w:r>
          </w:p>
          <w:p w14:paraId="528651C2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f_NR5GC_MobilityRegistration (nr_Cell11);</w:t>
            </w:r>
          </w:p>
          <w:p w14:paraId="05FB6C9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198108D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24"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63DC860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Wait 10 seconds for UE performing the logging at regular time intervals</w:t>
            </w:r>
          </w:p>
          <w:p w14:paraId="0B3CC64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f_Delay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v_WaitToLogging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359006A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715C4BF2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25"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CDA78D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transmits a Paging message.</w:t>
            </w:r>
          </w:p>
          <w:p w14:paraId="645B1970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f_NR_Paging_Def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(nr_Cell11, RRC_IDLE);</w:t>
            </w:r>
          </w:p>
          <w:p w14:paraId="15EBBA3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0F540310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26"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50634F0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UE transmits an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RRCRequest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message.</w:t>
            </w:r>
          </w:p>
          <w:p w14:paraId="7A29908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27"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79ABE3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transmits an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message.</w:t>
            </w:r>
          </w:p>
          <w:p w14:paraId="767F69B0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28"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10689D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Check: Does UE transmit an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RRCSetupComplete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with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logMeasAvailable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set as true?</w:t>
            </w:r>
          </w:p>
          <w:p w14:paraId="42E39FC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f_NR_RRC_ConnEst_DefWithNas(nr_Cell11,tsc_NR_RRC_TI_Def,?,-,-,-,-,</w:t>
            </w:r>
          </w:p>
          <w:p w14:paraId="317478F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cr_RRCSetupComplete_v1610_IEs(*,*,</w:t>
            </w: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cr_UE_MeasurementsAvailable_r16(true_)</w:t>
            </w: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)); // receive RRC Connection Setup Complete as per Table 8.1.6.1.2.10.3.3-2</w:t>
            </w:r>
          </w:p>
          <w:p w14:paraId="5C5285D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64E61DB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29-31"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B0FCD2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// Steps 5 to 8 of the generic procedure in TS 38.508-1 Table 4.5.4.2-3 are executed to successfully complete the service request procedure.</w:t>
            </w:r>
          </w:p>
          <w:p w14:paraId="583F184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f_NR5GC_RRC_ConnectedState3N_Steps5_8(nr_Cell11,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079443F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5E0086E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32"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544A89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send a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UEInformationRequest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to get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logMeasReport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.</w:t>
            </w:r>
          </w:p>
          <w:p w14:paraId="46043358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SRB.send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(cas_NR_SRB1_RrcPdu_REQ(nr_Cell11,</w:t>
            </w:r>
          </w:p>
          <w:p w14:paraId="2A32A14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-,</w:t>
            </w:r>
          </w:p>
          <w:p w14:paraId="73628A6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cs_NR_UEInformationRequest_LOG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)); // Logged MDT</w:t>
            </w:r>
          </w:p>
          <w:p w14:paraId="2665125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</w:t>
            </w:r>
          </w:p>
          <w:p w14:paraId="0E7DB454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33"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77BC5B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Check: Does the UE send an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UEInformationResponse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including at least one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logMeasReport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with serving cell measurements for NR Cell 1 and NR Cell 11 and without serving cell measurements for NR Cell 3?</w:t>
            </w:r>
          </w:p>
          <w:p w14:paraId="325DF1F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v_MeasQuantityResults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f_NR_Get_MeasQuantityResults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();</w:t>
            </w:r>
          </w:p>
          <w:p w14:paraId="5917CEA4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SRB.receive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car_NR_SRB_RrcPdu_IND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(nr_Cell11,tsc_NR_RbId_SRB2,</w:t>
            </w:r>
          </w:p>
          <w:p w14:paraId="015F61D8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cr_38508_UEInformationResponse(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tsc_NR_RRC_TI_Def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-,-,</w:t>
            </w:r>
          </w:p>
          <w:p w14:paraId="43393D0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cr_LogMeasReport_r16(v_AbsoluteTimeInfo_r16,</w:t>
            </w:r>
          </w:p>
          <w:p w14:paraId="05E76A80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cr_TraceReference_r16(v_PlmnID_NRCell1),</w:t>
            </w:r>
          </w:p>
          <w:p w14:paraId="19ED627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'001A'O,</w:t>
            </w:r>
          </w:p>
          <w:p w14:paraId="42E7C214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'05'O,</w:t>
            </w:r>
          </w:p>
          <w:p w14:paraId="500D585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?,</w:t>
            </w:r>
          </w:p>
          <w:p w14:paraId="2B033B6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omit,omit,omit</w:t>
            </w:r>
            <w:proofErr w:type="spellEnd"/>
          </w:p>
          <w:p w14:paraId="360BB06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)))) -&gt; value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v_ReceivedAsp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797BE15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07FE89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v_FieldCnt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660A048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v_FieldCnt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&lt; 2) {</w:t>
            </w:r>
          </w:p>
          <w:p w14:paraId="295C809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f_NR_SetVerdictFailOrInconc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(__FILE__, __LINE__, "Step 33: Not enough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LogMeasurementInfo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entries")</w:t>
            </w:r>
          </w:p>
          <w:p w14:paraId="5CBD062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5AA0F674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C1BB18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while ((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&lt;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v_FieldCnt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 and (not v_EntryFound_NR_Cell_1 or not v_EntryFound_NR_Cell_11)) {</w:t>
            </w:r>
          </w:p>
          <w:p w14:paraId="7D759B3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3D1A39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v_LogMeasInfo_r16 := v_ReceivedAsp.Signalling.Rrc.Dcch.message_.messageClassExtension.c2.ueInformationResponse_r16.criticalExtensions.ueInformationResponse_r16.logMeasReport_r16.logMeasInfoList_r16[i];</w:t>
            </w:r>
          </w:p>
          <w:p w14:paraId="3C7EB53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if (match(v_LogMeasInfo_r16, cr_LogMeasInfo_r16_Def(-,-, cr_CGI_Info_Logging_r16(v_PlmnID_NRCell1, v_CellIdentity_NRCell1, v_TAC_NRCell1),</w:t>
            </w:r>
          </w:p>
          <w:p w14:paraId="63FC0B5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cr_MeasResultServCell_r16(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v_MeasQuantityResults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</w:t>
            </w:r>
          </w:p>
          <w:p w14:paraId="574C50E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*,</w:t>
            </w:r>
          </w:p>
          <w:p w14:paraId="25C8027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omit)))</w:t>
            </w:r>
          </w:p>
          <w:p w14:paraId="0513353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{</w:t>
            </w:r>
          </w:p>
          <w:p w14:paraId="4CED82B4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v_EntryFound_NR_Cell_1 := true;</w:t>
            </w:r>
          </w:p>
          <w:p w14:paraId="4EBC19A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}</w:t>
            </w:r>
          </w:p>
          <w:p w14:paraId="21318CA4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else if (match(v_LogMeasInfo_r16, cr_LogMeasInfo_r16_Def(-, -, cr_CGI_Info_Logging_r16(v_PlmnID_NRCell11, v_CellIdentity_NRCell11, v_TAC_NRCell11),</w:t>
            </w:r>
          </w:p>
          <w:p w14:paraId="04ED290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cr_MeasResultServCell_r16(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v_MeasQuantityResults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</w:t>
            </w:r>
          </w:p>
          <w:p w14:paraId="194C976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*,</w:t>
            </w:r>
          </w:p>
          <w:p w14:paraId="2A59801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omit)))</w:t>
            </w:r>
          </w:p>
          <w:p w14:paraId="4694EB18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{</w:t>
            </w:r>
          </w:p>
          <w:p w14:paraId="5A0BDCA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v_EntryFound_NR_Cell_11 := true;</w:t>
            </w:r>
          </w:p>
          <w:p w14:paraId="141C997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}</w:t>
            </w:r>
          </w:p>
          <w:p w14:paraId="2838E0F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i:=i+1;</w:t>
            </w:r>
          </w:p>
          <w:p w14:paraId="291B6967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1BA7700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182A88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(v_EntryFound_NR_Cell_1 and v_EntryFound_NR_Cell_11)</w:t>
            </w:r>
          </w:p>
          <w:p w14:paraId="0C88C61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{</w:t>
            </w:r>
          </w:p>
          <w:p w14:paraId="762377C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f_NR_PreliminaryPass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"Step 33");</w:t>
            </w:r>
          </w:p>
          <w:p w14:paraId="49B61CF0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}</w:t>
            </w:r>
          </w:p>
          <w:p w14:paraId="6A81021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else {</w:t>
            </w:r>
          </w:p>
          <w:p w14:paraId="723B3E6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f_NR_SetVerdictFailOrInconc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(__FILE__, __LINE__, "Step 33: condition not fulfilled for the </w:t>
            </w:r>
            <w:proofErr w:type="spellStart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LogMeasurementInfo</w:t>
            </w:r>
            <w:proofErr w:type="spellEnd"/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entries");</w:t>
            </w:r>
          </w:p>
          <w:p w14:paraId="65D682E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06AA05A9" w14:textId="7169F299" w:rsidR="000E3299" w:rsidRPr="00B479BD" w:rsidRDefault="00FD02C3" w:rsidP="00FD02C3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}//end of f_TC_8_1_6_1_2_10_NR5GC_TestBody</w:t>
            </w:r>
          </w:p>
        </w:tc>
      </w:tr>
    </w:tbl>
    <w:p w14:paraId="1B2DBF5F" w14:textId="77777777" w:rsidR="000E3299" w:rsidRDefault="000E3299" w:rsidP="000E3299">
      <w:pPr>
        <w:overflowPunct w:val="0"/>
        <w:autoSpaceDE w:val="0"/>
        <w:autoSpaceDN w:val="0"/>
        <w:adjustRightInd w:val="0"/>
        <w:rPr>
          <w:rFonts w:ascii="Arial" w:hAnsi="Arial" w:cs="Arial"/>
          <w:color w:val="FF0000"/>
        </w:rPr>
      </w:pPr>
    </w:p>
    <w:p w14:paraId="45137169" w14:textId="3FF9AF5B" w:rsidR="000E3299" w:rsidRDefault="000E3299" w:rsidP="000E3299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149672739"/>
      <w:r>
        <w:rPr>
          <w:b/>
          <w:lang w:val="pt-BR"/>
        </w:rPr>
        <w:t xml:space="preserve">Change </w:t>
      </w:r>
      <w:r w:rsidR="00B6495B">
        <w:rPr>
          <w:b/>
          <w:lang w:val="pt-BR"/>
        </w:rPr>
        <w:t>6</w:t>
      </w:r>
      <w:bookmarkEnd w:id="1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3299" w14:paraId="45F1B4DD" w14:textId="77777777" w:rsidTr="000B16D0">
        <w:trPr>
          <w:trHeight w:val="447"/>
        </w:trPr>
        <w:tc>
          <w:tcPr>
            <w:tcW w:w="1985" w:type="dxa"/>
          </w:tcPr>
          <w:p w14:paraId="15F29114" w14:textId="77777777" w:rsidR="000E3299" w:rsidRDefault="000E3299" w:rsidP="000B16D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5B46E21" w14:textId="626A79F8" w:rsidR="000E3299" w:rsidRDefault="00B6495B" w:rsidP="000B16D0">
            <w:pPr>
              <w:spacing w:after="0"/>
            </w:pPr>
            <w:r w:rsidRPr="00B6495B">
              <w:rPr>
                <w:rFonts w:ascii="Arial" w:hAnsi="Arial"/>
              </w:rPr>
              <w:t>Template</w:t>
            </w:r>
            <w:r>
              <w:rPr>
                <w:rFonts w:ascii="Arial" w:hAnsi="Arial"/>
              </w:rPr>
              <w:t xml:space="preserve"> </w:t>
            </w:r>
            <w:r w:rsidRPr="00B6495B">
              <w:rPr>
                <w:rFonts w:ascii="Arial" w:hAnsi="Arial"/>
              </w:rPr>
              <w:t>cr_RRCResumeComplete_ue_MeasurementsAvailable_r16</w:t>
            </w:r>
          </w:p>
        </w:tc>
      </w:tr>
      <w:tr w:rsidR="000E3299" w14:paraId="0A7D71AA" w14:textId="77777777" w:rsidTr="000B16D0">
        <w:trPr>
          <w:trHeight w:val="452"/>
        </w:trPr>
        <w:tc>
          <w:tcPr>
            <w:tcW w:w="1985" w:type="dxa"/>
          </w:tcPr>
          <w:p w14:paraId="64B46A0F" w14:textId="77777777" w:rsidR="000E3299" w:rsidRDefault="000E3299" w:rsidP="000B16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855B13D" w14:textId="0BB0B26E" w:rsidR="000E3299" w:rsidRPr="00FA46AD" w:rsidRDefault="00B6495B" w:rsidP="000B16D0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Same as Change 1</w:t>
            </w:r>
          </w:p>
        </w:tc>
      </w:tr>
      <w:tr w:rsidR="000E3299" w14:paraId="524FC51E" w14:textId="77777777" w:rsidTr="000B16D0">
        <w:tc>
          <w:tcPr>
            <w:tcW w:w="1985" w:type="dxa"/>
          </w:tcPr>
          <w:p w14:paraId="097E4E05" w14:textId="77777777" w:rsidR="000E3299" w:rsidRDefault="000E3299" w:rsidP="000B16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D83BF54" w14:textId="3BD7D4CA" w:rsidR="000E3299" w:rsidRPr="00FA46AD" w:rsidRDefault="00B6495B" w:rsidP="000B16D0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Same as Change 1</w:t>
            </w:r>
          </w:p>
        </w:tc>
      </w:tr>
      <w:tr w:rsidR="000E3299" w14:paraId="5438EDDA" w14:textId="77777777" w:rsidTr="000B16D0">
        <w:tc>
          <w:tcPr>
            <w:tcW w:w="1985" w:type="dxa"/>
          </w:tcPr>
          <w:p w14:paraId="5949F44D" w14:textId="77777777" w:rsidR="000E3299" w:rsidRDefault="000E3299" w:rsidP="000B16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52E171A" w14:textId="77777777" w:rsidR="000E3299" w:rsidRPr="00880368" w:rsidRDefault="000E3299" w:rsidP="000B16D0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5202EE">
              <w:rPr>
                <w:rFonts w:ascii="Arial" w:hAnsi="Arial" w:cs="Arial"/>
                <w:lang w:val="en-IN" w:eastAsia="en-GB"/>
              </w:rPr>
              <w:t>RRC_MDT_IntraNR_Logged_NR5GC</w:t>
            </w:r>
            <w:r>
              <w:rPr>
                <w:rFonts w:ascii="Arial" w:hAnsi="Arial" w:cs="Arial"/>
                <w:lang w:eastAsia="en-GB"/>
              </w:rPr>
              <w:t>.</w:t>
            </w:r>
            <w:proofErr w:type="spellStart"/>
            <w:r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  <w:tr w:rsidR="000E3299" w14:paraId="0A38FECA" w14:textId="77777777" w:rsidTr="000B16D0">
        <w:tc>
          <w:tcPr>
            <w:tcW w:w="1985" w:type="dxa"/>
          </w:tcPr>
          <w:p w14:paraId="2709A0E2" w14:textId="77777777" w:rsidR="000E3299" w:rsidRDefault="000E3299" w:rsidP="000B16D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76DCC07" w14:textId="77777777" w:rsidR="000E3299" w:rsidRDefault="000E3299" w:rsidP="000B16D0">
            <w:pPr>
              <w:rPr>
                <w:rFonts w:ascii="Arial" w:hAnsi="Arial"/>
                <w:highlight w:val="cyan"/>
              </w:rPr>
            </w:pPr>
          </w:p>
        </w:tc>
      </w:tr>
    </w:tbl>
    <w:p w14:paraId="4793417B" w14:textId="77777777" w:rsidR="000E3299" w:rsidRDefault="000E3299" w:rsidP="000E3299"/>
    <w:p w14:paraId="7743EB10" w14:textId="77777777" w:rsidR="000E3299" w:rsidRPr="00FE12B4" w:rsidRDefault="000E3299" w:rsidP="000E3299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3299" w:rsidRPr="00B479BD" w14:paraId="750D0D59" w14:textId="77777777" w:rsidTr="000B16D0">
        <w:tc>
          <w:tcPr>
            <w:tcW w:w="9855" w:type="dxa"/>
          </w:tcPr>
          <w:p w14:paraId="4FD71920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template(present) </w:t>
            </w:r>
            <w:proofErr w:type="spellStart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UL_DCCH_Message</w:t>
            </w:r>
            <w:proofErr w:type="spellEnd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cr_RRCResumeComplete_ue_MeasurementsAvailable_r16 ( </w:t>
            </w:r>
            <w:proofErr w:type="spellStart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RRC_TransactionIdentifier</w:t>
            </w:r>
            <w:proofErr w:type="spellEnd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p_RRC_TI</w:t>
            </w:r>
            <w:proofErr w:type="spellEnd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tsc_NR_RRC_TI_Def</w:t>
            </w:r>
            <w:proofErr w:type="spellEnd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) :=</w:t>
            </w:r>
          </w:p>
          <w:p w14:paraId="09EBB67F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 /* @status    APPROVED (NR5GC) */</w:t>
            </w:r>
          </w:p>
          <w:p w14:paraId="32C4DFC2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message_ := {</w:t>
            </w:r>
          </w:p>
          <w:p w14:paraId="45C8E31A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c1 := {</w:t>
            </w:r>
          </w:p>
          <w:p w14:paraId="46BD3D2D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rrcResumeComplete</w:t>
            </w:r>
            <w:proofErr w:type="spellEnd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{</w:t>
            </w:r>
          </w:p>
          <w:p w14:paraId="64E0D44B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</w:t>
            </w:r>
            <w:proofErr w:type="spellStart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rrc_TransactionIdentifier</w:t>
            </w:r>
            <w:proofErr w:type="spellEnd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p_RRC_TI</w:t>
            </w:r>
            <w:proofErr w:type="spellEnd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203D1F22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</w:t>
            </w:r>
            <w:proofErr w:type="spellStart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criticalExtensions</w:t>
            </w:r>
            <w:proofErr w:type="spellEnd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{</w:t>
            </w:r>
          </w:p>
          <w:p w14:paraId="63E025AE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proofErr w:type="spellStart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rrcResumeComplete</w:t>
            </w:r>
            <w:proofErr w:type="spellEnd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{</w:t>
            </w:r>
          </w:p>
          <w:p w14:paraId="2912653F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</w:t>
            </w:r>
            <w:proofErr w:type="spellStart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dedicatedNAS_Message</w:t>
            </w:r>
            <w:proofErr w:type="spellEnd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:= *,</w:t>
            </w:r>
          </w:p>
          <w:p w14:paraId="41C2DDFB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</w:t>
            </w:r>
            <w:proofErr w:type="spellStart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selectedPLMN_Identity</w:t>
            </w:r>
            <w:proofErr w:type="spellEnd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:= *,</w:t>
            </w:r>
          </w:p>
          <w:p w14:paraId="6BCAB395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</w:t>
            </w:r>
            <w:proofErr w:type="spellStart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uplinkTxDirectCurrentList</w:t>
            </w:r>
            <w:proofErr w:type="spellEnd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:= *,</w:t>
            </w:r>
          </w:p>
          <w:p w14:paraId="5A584D51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</w:t>
            </w:r>
            <w:proofErr w:type="spellStart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lateNonCriticalExtension</w:t>
            </w:r>
            <w:proofErr w:type="spellEnd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:= *,</w:t>
            </w:r>
          </w:p>
          <w:p w14:paraId="089B15BD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</w:t>
            </w:r>
            <w:proofErr w:type="spellStart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nonCriticalExtension</w:t>
            </w:r>
            <w:proofErr w:type="spellEnd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:= {</w:t>
            </w:r>
          </w:p>
          <w:p w14:paraId="409DAA0F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idleMeasAvailable_r16 := *,</w:t>
            </w:r>
          </w:p>
          <w:p w14:paraId="7B91D657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measResultIdleEUTRA_r16 := *,</w:t>
            </w:r>
          </w:p>
          <w:p w14:paraId="24D8C018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measResultIdleNR_r16 := *,</w:t>
            </w:r>
          </w:p>
          <w:p w14:paraId="2A4E0F31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scg_Response_r16 := *,</w:t>
            </w:r>
          </w:p>
          <w:p w14:paraId="0FA9A6AB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ue_MeasurementsAvailable_r16 := </w:t>
            </w: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cr_UE_MeasurementsAvailable_r16(true_,</w:t>
            </w:r>
            <w:proofErr w:type="spellStart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omit,omit,omit,omit</w:t>
            </w:r>
            <w:proofErr w:type="spellEnd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),</w:t>
            </w:r>
          </w:p>
          <w:p w14:paraId="7A6B95C1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/*{</w:t>
            </w:r>
          </w:p>
          <w:p w14:paraId="0C5D10B1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logMeasAvailable_r16 := true_,</w:t>
            </w:r>
          </w:p>
          <w:p w14:paraId="69560847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logMeasAvailableBT_r16 := omit,</w:t>
            </w:r>
          </w:p>
          <w:p w14:paraId="24886B8E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logMeasAvailableWLAN_r16 := omit,</w:t>
            </w:r>
          </w:p>
          <w:p w14:paraId="2092DF4F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connEstFailInfoAvailable_r16 := omit,</w:t>
            </w:r>
          </w:p>
          <w:p w14:paraId="3D8DA06F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rlf_InfoAvailable_r16 := omit,</w:t>
            </w:r>
          </w:p>
          <w:p w14:paraId="7D5087C8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successHO_InfoAvailable_r17   := *,  // @sic R5s221179 BASELINE MOVING 2022 rel-17 sic@</w:t>
            </w:r>
          </w:p>
          <w:p w14:paraId="1575EC1C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sigLogMeasConfigAvailable_r17 := *   // @sic R5s221179 BASELINE MOVING 2022 rel-17 sic@</w:t>
            </w:r>
          </w:p>
          <w:p w14:paraId="67EFA9BD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},*/</w:t>
            </w:r>
          </w:p>
          <w:p w14:paraId="704FA102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mobilityHistoryAvail_r16 := *,</w:t>
            </w:r>
          </w:p>
          <w:p w14:paraId="39E0B267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mobilityState_r16 := *,</w:t>
            </w:r>
          </w:p>
          <w:p w14:paraId="7C28E9D0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needForGapsInfoNR_r16 := *,</w:t>
            </w:r>
          </w:p>
          <w:p w14:paraId="489ECCF1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</w:t>
            </w:r>
            <w:proofErr w:type="spellStart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nonCriticalExtension</w:t>
            </w:r>
            <w:proofErr w:type="spellEnd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*</w:t>
            </w:r>
          </w:p>
          <w:p w14:paraId="0F292779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}</w:t>
            </w:r>
          </w:p>
          <w:p w14:paraId="38DC1257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}</w:t>
            </w:r>
          </w:p>
          <w:p w14:paraId="6DB87516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}</w:t>
            </w:r>
          </w:p>
          <w:p w14:paraId="5870B2E5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    }</w:t>
            </w:r>
          </w:p>
          <w:p w14:paraId="768BD63A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}</w:t>
            </w:r>
          </w:p>
          <w:p w14:paraId="6DA66382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60C808F8" w14:textId="2344568F" w:rsidR="000E3299" w:rsidRPr="00B479BD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};</w:t>
            </w:r>
          </w:p>
        </w:tc>
      </w:tr>
    </w:tbl>
    <w:p w14:paraId="10C607D2" w14:textId="77777777" w:rsidR="000E3299" w:rsidRDefault="000E3299" w:rsidP="000E3299"/>
    <w:p w14:paraId="1826B9C4" w14:textId="77777777" w:rsidR="000E3299" w:rsidRPr="00FE12B4" w:rsidRDefault="000E3299" w:rsidP="000E3299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3299" w:rsidRPr="00B479BD" w14:paraId="6C863979" w14:textId="77777777" w:rsidTr="000B16D0">
        <w:tc>
          <w:tcPr>
            <w:tcW w:w="9855" w:type="dxa"/>
          </w:tcPr>
          <w:p w14:paraId="5FCC0458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template(present) </w:t>
            </w:r>
            <w:proofErr w:type="spellStart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UL_DCCH_Message</w:t>
            </w:r>
            <w:proofErr w:type="spellEnd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cr_RRCResumeComplete_ue_MeasurementsAvailable_r16 ( </w:t>
            </w:r>
            <w:proofErr w:type="spellStart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RRC_TransactionIdentifier</w:t>
            </w:r>
            <w:proofErr w:type="spellEnd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p_RRC_TI</w:t>
            </w:r>
            <w:proofErr w:type="spellEnd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tsc_NR_RRC_TI_Def</w:t>
            </w:r>
            <w:proofErr w:type="spellEnd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) :=</w:t>
            </w:r>
          </w:p>
          <w:p w14:paraId="30CF8EE5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 /* @status    APPROVED (NR5GC) */</w:t>
            </w:r>
          </w:p>
          <w:p w14:paraId="25A9A263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message_ := {</w:t>
            </w:r>
          </w:p>
          <w:p w14:paraId="77C77678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c1 := {</w:t>
            </w:r>
          </w:p>
          <w:p w14:paraId="3A18D6E0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rrcResumeComplete</w:t>
            </w:r>
            <w:proofErr w:type="spellEnd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{</w:t>
            </w:r>
          </w:p>
          <w:p w14:paraId="65F81DD3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</w:t>
            </w:r>
            <w:proofErr w:type="spellStart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rrc_TransactionIdentifier</w:t>
            </w:r>
            <w:proofErr w:type="spellEnd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p_RRC_TI</w:t>
            </w:r>
            <w:proofErr w:type="spellEnd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7A9D084E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</w:t>
            </w:r>
            <w:proofErr w:type="spellStart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criticalExtensions</w:t>
            </w:r>
            <w:proofErr w:type="spellEnd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{</w:t>
            </w:r>
          </w:p>
          <w:p w14:paraId="7554A4AC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proofErr w:type="spellStart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rrcResumeComplete</w:t>
            </w:r>
            <w:proofErr w:type="spellEnd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{</w:t>
            </w:r>
          </w:p>
          <w:p w14:paraId="4B3E62EE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</w:t>
            </w:r>
            <w:proofErr w:type="spellStart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dedicatedNAS_Message</w:t>
            </w:r>
            <w:proofErr w:type="spellEnd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:= *,</w:t>
            </w:r>
          </w:p>
          <w:p w14:paraId="33661576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</w:t>
            </w:r>
            <w:proofErr w:type="spellStart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selectedPLMN_Identity</w:t>
            </w:r>
            <w:proofErr w:type="spellEnd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:= *,</w:t>
            </w:r>
          </w:p>
          <w:p w14:paraId="6E5210E7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</w:t>
            </w:r>
            <w:proofErr w:type="spellStart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uplinkTxDirectCurrentList</w:t>
            </w:r>
            <w:proofErr w:type="spellEnd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:= *,</w:t>
            </w:r>
          </w:p>
          <w:p w14:paraId="5D5F613B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</w:t>
            </w:r>
            <w:proofErr w:type="spellStart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lateNonCriticalExtension</w:t>
            </w:r>
            <w:proofErr w:type="spellEnd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:= *,</w:t>
            </w:r>
          </w:p>
          <w:p w14:paraId="2F220341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</w:t>
            </w:r>
            <w:proofErr w:type="spellStart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nonCriticalExtension</w:t>
            </w:r>
            <w:proofErr w:type="spellEnd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:= {</w:t>
            </w:r>
          </w:p>
          <w:p w14:paraId="46E3A0E4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idleMeasAvailable_r16 := *,</w:t>
            </w:r>
          </w:p>
          <w:p w14:paraId="25A02139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measResultIdleEUTRA_r16 := *,</w:t>
            </w:r>
          </w:p>
          <w:p w14:paraId="0B274BBF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measResultIdleNR_r16 := *,</w:t>
            </w:r>
          </w:p>
          <w:p w14:paraId="7D918F29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scg_Response_r16 := *,</w:t>
            </w:r>
          </w:p>
          <w:p w14:paraId="542E219D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ue_MeasurementsAvailable_r16 := </w:t>
            </w: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cr_UE_MeasurementsAvailable_r16(true_),</w:t>
            </w:r>
          </w:p>
          <w:p w14:paraId="08CC587C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/*{</w:t>
            </w:r>
          </w:p>
          <w:p w14:paraId="226B355C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logMeasAvailable_r16 := true_,</w:t>
            </w:r>
          </w:p>
          <w:p w14:paraId="05EAD9A0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logMeasAvailableBT_r16 := omit,</w:t>
            </w:r>
          </w:p>
          <w:p w14:paraId="1DAB8261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logMeasAvailableWLAN_r16 := omit,</w:t>
            </w:r>
          </w:p>
          <w:p w14:paraId="57B58001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connEstFailInfoAvailable_r16 := omit,</w:t>
            </w:r>
          </w:p>
          <w:p w14:paraId="68FC8C1D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rlf_InfoAvailable_r16 := omit,</w:t>
            </w:r>
          </w:p>
          <w:p w14:paraId="3B982800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successHO_InfoAvailable_r17   := *,  // @sic R5s221179 BASELINE MOVING 2022 rel-17 sic@</w:t>
            </w:r>
          </w:p>
          <w:p w14:paraId="57435E51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sigLogMeasConfigAvailable_r17 := *   // @sic R5s221179 BASELINE MOVING 2022 rel-17 sic@</w:t>
            </w:r>
          </w:p>
          <w:p w14:paraId="4E862CDB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},*/</w:t>
            </w:r>
          </w:p>
          <w:p w14:paraId="0C73A8D3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mobilityHistoryAvail_r16 := *,</w:t>
            </w:r>
          </w:p>
          <w:p w14:paraId="4C206345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mobilityState_r16 := *,</w:t>
            </w:r>
          </w:p>
          <w:p w14:paraId="118D25E3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needForGapsInfoNR_r16 := *,</w:t>
            </w:r>
          </w:p>
          <w:p w14:paraId="6EF32471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</w:t>
            </w:r>
            <w:proofErr w:type="spellStart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nonCriticalExtension</w:t>
            </w:r>
            <w:proofErr w:type="spellEnd"/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*</w:t>
            </w:r>
          </w:p>
          <w:p w14:paraId="00C9FEFD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}</w:t>
            </w:r>
          </w:p>
          <w:p w14:paraId="6047CDCE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}</w:t>
            </w:r>
          </w:p>
          <w:p w14:paraId="3DAF43E2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}</w:t>
            </w:r>
          </w:p>
          <w:p w14:paraId="07CC1790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3BB0965A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}</w:t>
            </w:r>
          </w:p>
          <w:p w14:paraId="0084C687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2829F419" w14:textId="00C0D5A1" w:rsidR="000E3299" w:rsidRPr="00B479BD" w:rsidRDefault="00B6495B" w:rsidP="00B6495B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};</w:t>
            </w:r>
          </w:p>
        </w:tc>
      </w:tr>
    </w:tbl>
    <w:p w14:paraId="7457C15A" w14:textId="77777777" w:rsidR="000E3299" w:rsidRDefault="000E3299" w:rsidP="000E3299">
      <w:pPr>
        <w:overflowPunct w:val="0"/>
        <w:autoSpaceDE w:val="0"/>
        <w:autoSpaceDN w:val="0"/>
        <w:adjustRightInd w:val="0"/>
        <w:rPr>
          <w:rFonts w:ascii="Arial" w:hAnsi="Arial" w:cs="Arial"/>
          <w:color w:val="FF0000"/>
        </w:rPr>
      </w:pPr>
    </w:p>
    <w:p w14:paraId="3EE2718C" w14:textId="77777777" w:rsidR="000E3299" w:rsidRDefault="000E3299" w:rsidP="005202EE">
      <w:pPr>
        <w:overflowPunct w:val="0"/>
        <w:autoSpaceDE w:val="0"/>
        <w:autoSpaceDN w:val="0"/>
        <w:adjustRightInd w:val="0"/>
        <w:rPr>
          <w:rFonts w:ascii="Arial" w:hAnsi="Arial" w:cs="Arial"/>
          <w:color w:val="FF0000"/>
        </w:rPr>
      </w:pPr>
    </w:p>
    <w:p w14:paraId="165CEF02" w14:textId="77777777" w:rsidR="00B66831" w:rsidRPr="003C4E4F" w:rsidRDefault="00B66831" w:rsidP="00B66831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21172019"/>
      <w:bookmarkStart w:id="22" w:name="_Toc149318014"/>
      <w:bookmarkStart w:id="23" w:name="_Toc149672740"/>
      <w:r w:rsidRPr="003C4E4F">
        <w:rPr>
          <w:rFonts w:cs="Arial"/>
          <w:b/>
        </w:rPr>
        <w:t>References</w:t>
      </w:r>
      <w:bookmarkEnd w:id="18"/>
      <w:bookmarkEnd w:id="19"/>
      <w:bookmarkEnd w:id="20"/>
      <w:bookmarkEnd w:id="21"/>
      <w:bookmarkEnd w:id="22"/>
      <w:bookmarkEnd w:id="23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B66831" w:rsidRPr="003C4E4F" w14:paraId="566CC005" w14:textId="77777777" w:rsidTr="000B16D0">
        <w:tc>
          <w:tcPr>
            <w:tcW w:w="709" w:type="dxa"/>
            <w:hideMark/>
          </w:tcPr>
          <w:p w14:paraId="0649DBE6" w14:textId="77777777" w:rsidR="00B66831" w:rsidRPr="003C4E4F" w:rsidRDefault="00B66831" w:rsidP="000B16D0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5A85B48F" w14:textId="476A959D" w:rsidR="00B66831" w:rsidRPr="003C4E4F" w:rsidRDefault="00B66831" w:rsidP="000B16D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>
              <w:rPr>
                <w:rFonts w:ascii="Arial" w:hAnsi="Arial" w:cs="Arial"/>
                <w:bCs/>
                <w:szCs w:val="22"/>
              </w:rPr>
              <w:t>553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Pr="00B66831">
              <w:rPr>
                <w:rFonts w:ascii="Arial" w:hAnsi="Arial" w:cs="Arial"/>
                <w:bCs/>
                <w:szCs w:val="22"/>
              </w:rPr>
              <w:t>Correction for NR5GC MDT test case 8.1.6.1.2.3</w:t>
            </w:r>
          </w:p>
        </w:tc>
      </w:tr>
    </w:tbl>
    <w:p w14:paraId="2AA98DC3" w14:textId="77777777" w:rsidR="00B66831" w:rsidRDefault="00B66831" w:rsidP="00C826E6"/>
    <w:sectPr w:rsidR="00B66831" w:rsidSect="00A0764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A4FDE" w14:textId="77777777" w:rsidR="00347FE2" w:rsidRDefault="00347FE2">
      <w:r>
        <w:separator/>
      </w:r>
    </w:p>
  </w:endnote>
  <w:endnote w:type="continuationSeparator" w:id="0">
    <w:p w14:paraId="605D9D5F" w14:textId="77777777" w:rsidR="00347FE2" w:rsidRDefault="00347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3F745" w14:textId="77777777" w:rsidR="00347FE2" w:rsidRDefault="00347FE2">
      <w:r>
        <w:separator/>
      </w:r>
    </w:p>
  </w:footnote>
  <w:footnote w:type="continuationSeparator" w:id="0">
    <w:p w14:paraId="38B2A52D" w14:textId="77777777" w:rsidR="00347FE2" w:rsidRDefault="00347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661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90490"/>
    <w:multiLevelType w:val="hybridMultilevel"/>
    <w:tmpl w:val="41BAF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B1F6F"/>
    <w:multiLevelType w:val="hybridMultilevel"/>
    <w:tmpl w:val="E946B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CF4705"/>
    <w:multiLevelType w:val="hybridMultilevel"/>
    <w:tmpl w:val="FDE253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FF1E06"/>
    <w:multiLevelType w:val="hybridMultilevel"/>
    <w:tmpl w:val="12967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0770D1"/>
    <w:multiLevelType w:val="hybridMultilevel"/>
    <w:tmpl w:val="5A56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1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043B09"/>
    <w:multiLevelType w:val="hybridMultilevel"/>
    <w:tmpl w:val="DD3A86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10CA6"/>
    <w:multiLevelType w:val="hybridMultilevel"/>
    <w:tmpl w:val="E7425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19F55D1"/>
    <w:multiLevelType w:val="hybridMultilevel"/>
    <w:tmpl w:val="261E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7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E04725"/>
    <w:multiLevelType w:val="hybridMultilevel"/>
    <w:tmpl w:val="F5D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9"/>
  </w:num>
  <w:num w:numId="3" w16cid:durableId="728577482">
    <w:abstractNumId w:val="11"/>
  </w:num>
  <w:num w:numId="4" w16cid:durableId="1191602620">
    <w:abstractNumId w:val="20"/>
  </w:num>
  <w:num w:numId="5" w16cid:durableId="507260479">
    <w:abstractNumId w:val="0"/>
  </w:num>
  <w:num w:numId="6" w16cid:durableId="894242694">
    <w:abstractNumId w:val="36"/>
  </w:num>
  <w:num w:numId="7" w16cid:durableId="948120722">
    <w:abstractNumId w:val="21"/>
  </w:num>
  <w:num w:numId="8" w16cid:durableId="1693460289">
    <w:abstractNumId w:val="1"/>
  </w:num>
  <w:num w:numId="9" w16cid:durableId="641085446">
    <w:abstractNumId w:val="12"/>
  </w:num>
  <w:num w:numId="10" w16cid:durableId="303966582">
    <w:abstractNumId w:val="4"/>
  </w:num>
  <w:num w:numId="11" w16cid:durableId="1216968300">
    <w:abstractNumId w:val="29"/>
  </w:num>
  <w:num w:numId="12" w16cid:durableId="523324553">
    <w:abstractNumId w:val="16"/>
  </w:num>
  <w:num w:numId="13" w16cid:durableId="287051507">
    <w:abstractNumId w:val="39"/>
  </w:num>
  <w:num w:numId="14" w16cid:durableId="1795129136">
    <w:abstractNumId w:val="43"/>
  </w:num>
  <w:num w:numId="15" w16cid:durableId="26806023">
    <w:abstractNumId w:val="30"/>
  </w:num>
  <w:num w:numId="16" w16cid:durableId="1962613018">
    <w:abstractNumId w:val="40"/>
  </w:num>
  <w:num w:numId="17" w16cid:durableId="463736656">
    <w:abstractNumId w:val="31"/>
  </w:num>
  <w:num w:numId="18" w16cid:durableId="1131020819">
    <w:abstractNumId w:val="18"/>
  </w:num>
  <w:num w:numId="19" w16cid:durableId="1121147347">
    <w:abstractNumId w:val="37"/>
  </w:num>
  <w:num w:numId="20" w16cid:durableId="709764419">
    <w:abstractNumId w:val="38"/>
  </w:num>
  <w:num w:numId="21" w16cid:durableId="1517619772">
    <w:abstractNumId w:val="2"/>
  </w:num>
  <w:num w:numId="22" w16cid:durableId="1614285389">
    <w:abstractNumId w:val="41"/>
  </w:num>
  <w:num w:numId="23" w16cid:durableId="248924874">
    <w:abstractNumId w:val="24"/>
  </w:num>
  <w:num w:numId="24" w16cid:durableId="413627412">
    <w:abstractNumId w:val="9"/>
  </w:num>
  <w:num w:numId="25" w16cid:durableId="1207795486">
    <w:abstractNumId w:val="17"/>
  </w:num>
  <w:num w:numId="26" w16cid:durableId="1414353635">
    <w:abstractNumId w:val="5"/>
  </w:num>
  <w:num w:numId="27" w16cid:durableId="1551916917">
    <w:abstractNumId w:val="32"/>
  </w:num>
  <w:num w:numId="28" w16cid:durableId="198469485">
    <w:abstractNumId w:val="23"/>
  </w:num>
  <w:num w:numId="29" w16cid:durableId="460268226">
    <w:abstractNumId w:val="22"/>
  </w:num>
  <w:num w:numId="30" w16cid:durableId="1162238421">
    <w:abstractNumId w:val="6"/>
  </w:num>
  <w:num w:numId="31" w16cid:durableId="31811867">
    <w:abstractNumId w:val="14"/>
  </w:num>
  <w:num w:numId="32" w16cid:durableId="1980186826">
    <w:abstractNumId w:val="25"/>
  </w:num>
  <w:num w:numId="33" w16cid:durableId="783620396">
    <w:abstractNumId w:val="27"/>
  </w:num>
  <w:num w:numId="34" w16cid:durableId="1217546700">
    <w:abstractNumId w:val="34"/>
  </w:num>
  <w:num w:numId="35" w16cid:durableId="226065135">
    <w:abstractNumId w:val="28"/>
  </w:num>
  <w:num w:numId="36" w16cid:durableId="311059353">
    <w:abstractNumId w:val="3"/>
  </w:num>
  <w:num w:numId="37" w16cid:durableId="1947887862">
    <w:abstractNumId w:val="15"/>
  </w:num>
  <w:num w:numId="38" w16cid:durableId="1673751202">
    <w:abstractNumId w:val="42"/>
  </w:num>
  <w:num w:numId="39" w16cid:durableId="1583375453">
    <w:abstractNumId w:val="13"/>
  </w:num>
  <w:num w:numId="40" w16cid:durableId="1001350174">
    <w:abstractNumId w:val="35"/>
  </w:num>
  <w:num w:numId="41" w16cid:durableId="1673878103">
    <w:abstractNumId w:val="10"/>
  </w:num>
  <w:num w:numId="42" w16cid:durableId="968978302">
    <w:abstractNumId w:val="33"/>
  </w:num>
  <w:num w:numId="43" w16cid:durableId="434518225">
    <w:abstractNumId w:val="26"/>
  </w:num>
  <w:num w:numId="44" w16cid:durableId="1563522694">
    <w:abstractNumId w:val="44"/>
  </w:num>
  <w:num w:numId="45" w16cid:durableId="768816093">
    <w:abstractNumId w:val="8"/>
  </w:num>
  <w:num w:numId="46" w16cid:durableId="904032093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05E12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23FD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1D3D"/>
    <w:rsid w:val="000B6A18"/>
    <w:rsid w:val="000B749E"/>
    <w:rsid w:val="000B7FED"/>
    <w:rsid w:val="000C038A"/>
    <w:rsid w:val="000C0936"/>
    <w:rsid w:val="000C233B"/>
    <w:rsid w:val="000C35E5"/>
    <w:rsid w:val="000C4114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3299"/>
    <w:rsid w:val="000E4DF3"/>
    <w:rsid w:val="000F09D1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27596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1A1F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1EC0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09C9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002D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399C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5CE"/>
    <w:rsid w:val="00342BE9"/>
    <w:rsid w:val="00343230"/>
    <w:rsid w:val="003436E5"/>
    <w:rsid w:val="00345741"/>
    <w:rsid w:val="00346664"/>
    <w:rsid w:val="00346D37"/>
    <w:rsid w:val="00347450"/>
    <w:rsid w:val="00347B92"/>
    <w:rsid w:val="00347FE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6901"/>
    <w:rsid w:val="003B10DE"/>
    <w:rsid w:val="003B11BD"/>
    <w:rsid w:val="003B205B"/>
    <w:rsid w:val="003B2C08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4D8D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632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959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50DC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4A09"/>
    <w:rsid w:val="0048606C"/>
    <w:rsid w:val="00487650"/>
    <w:rsid w:val="00487D3B"/>
    <w:rsid w:val="00492A1B"/>
    <w:rsid w:val="004932AE"/>
    <w:rsid w:val="00493511"/>
    <w:rsid w:val="004936C4"/>
    <w:rsid w:val="00494267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4B1B"/>
    <w:rsid w:val="004F69EA"/>
    <w:rsid w:val="004F76A6"/>
    <w:rsid w:val="004F7D61"/>
    <w:rsid w:val="00510B0A"/>
    <w:rsid w:val="0051486D"/>
    <w:rsid w:val="00514D73"/>
    <w:rsid w:val="0051580D"/>
    <w:rsid w:val="00515B06"/>
    <w:rsid w:val="005165E2"/>
    <w:rsid w:val="00517AF1"/>
    <w:rsid w:val="005202EE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6768D"/>
    <w:rsid w:val="00570611"/>
    <w:rsid w:val="00572C67"/>
    <w:rsid w:val="00574163"/>
    <w:rsid w:val="00574C7C"/>
    <w:rsid w:val="00576DAC"/>
    <w:rsid w:val="0058140E"/>
    <w:rsid w:val="005844A2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1E3D"/>
    <w:rsid w:val="005A5302"/>
    <w:rsid w:val="005A5524"/>
    <w:rsid w:val="005A57A3"/>
    <w:rsid w:val="005A5B53"/>
    <w:rsid w:val="005A60C2"/>
    <w:rsid w:val="005B008C"/>
    <w:rsid w:val="005B0B25"/>
    <w:rsid w:val="005B114D"/>
    <w:rsid w:val="005B197D"/>
    <w:rsid w:val="005B1E5F"/>
    <w:rsid w:val="005B3A85"/>
    <w:rsid w:val="005C2571"/>
    <w:rsid w:val="005C303E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6C15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4EF8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17E8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2284"/>
    <w:rsid w:val="006A3C31"/>
    <w:rsid w:val="006A3F4D"/>
    <w:rsid w:val="006A40AA"/>
    <w:rsid w:val="006A5A96"/>
    <w:rsid w:val="006A5ED3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109A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B69F7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3857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6DA3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47BF2"/>
    <w:rsid w:val="00856538"/>
    <w:rsid w:val="00856906"/>
    <w:rsid w:val="00857B05"/>
    <w:rsid w:val="00861269"/>
    <w:rsid w:val="008619BC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0368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12E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D5B1C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2D0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5ED6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59E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7EC"/>
    <w:rsid w:val="009D6D3C"/>
    <w:rsid w:val="009D742B"/>
    <w:rsid w:val="009E08DA"/>
    <w:rsid w:val="009E298E"/>
    <w:rsid w:val="009E2FE1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968"/>
    <w:rsid w:val="00A01CF2"/>
    <w:rsid w:val="00A05253"/>
    <w:rsid w:val="00A05A97"/>
    <w:rsid w:val="00A07642"/>
    <w:rsid w:val="00A144CA"/>
    <w:rsid w:val="00A14F75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888"/>
    <w:rsid w:val="00AB148C"/>
    <w:rsid w:val="00AB3F52"/>
    <w:rsid w:val="00AB4B70"/>
    <w:rsid w:val="00AB6215"/>
    <w:rsid w:val="00AC14EC"/>
    <w:rsid w:val="00AC20C5"/>
    <w:rsid w:val="00AC2C87"/>
    <w:rsid w:val="00AC3D59"/>
    <w:rsid w:val="00AC5820"/>
    <w:rsid w:val="00AD0684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31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9BD"/>
    <w:rsid w:val="00B47BBC"/>
    <w:rsid w:val="00B51FCB"/>
    <w:rsid w:val="00B52D3E"/>
    <w:rsid w:val="00B54510"/>
    <w:rsid w:val="00B55C85"/>
    <w:rsid w:val="00B5763F"/>
    <w:rsid w:val="00B6351C"/>
    <w:rsid w:val="00B6495B"/>
    <w:rsid w:val="00B64B6D"/>
    <w:rsid w:val="00B655E0"/>
    <w:rsid w:val="00B66831"/>
    <w:rsid w:val="00B6725B"/>
    <w:rsid w:val="00B67B97"/>
    <w:rsid w:val="00B67FAE"/>
    <w:rsid w:val="00B70080"/>
    <w:rsid w:val="00B71B48"/>
    <w:rsid w:val="00B743EF"/>
    <w:rsid w:val="00B75E77"/>
    <w:rsid w:val="00B75F92"/>
    <w:rsid w:val="00B7628E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1577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0070"/>
    <w:rsid w:val="00C51ABB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6E6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17F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5C6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18D1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97900"/>
    <w:rsid w:val="00DA01B4"/>
    <w:rsid w:val="00DA0F4C"/>
    <w:rsid w:val="00DA4947"/>
    <w:rsid w:val="00DA533D"/>
    <w:rsid w:val="00DA573E"/>
    <w:rsid w:val="00DA5BCB"/>
    <w:rsid w:val="00DA6D80"/>
    <w:rsid w:val="00DA70CD"/>
    <w:rsid w:val="00DB18FC"/>
    <w:rsid w:val="00DB2373"/>
    <w:rsid w:val="00DB24F5"/>
    <w:rsid w:val="00DB637D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5E1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2472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D7770"/>
    <w:rsid w:val="00EE06B6"/>
    <w:rsid w:val="00EE0C9F"/>
    <w:rsid w:val="00EE282C"/>
    <w:rsid w:val="00EE2833"/>
    <w:rsid w:val="00EE3DA5"/>
    <w:rsid w:val="00EE5404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4BF8"/>
    <w:rsid w:val="00F46E4A"/>
    <w:rsid w:val="00F50C66"/>
    <w:rsid w:val="00F519B3"/>
    <w:rsid w:val="00F51D3E"/>
    <w:rsid w:val="00F51D9E"/>
    <w:rsid w:val="00F524D0"/>
    <w:rsid w:val="00F52602"/>
    <w:rsid w:val="00F572EC"/>
    <w:rsid w:val="00F60377"/>
    <w:rsid w:val="00F635F0"/>
    <w:rsid w:val="00F64BBD"/>
    <w:rsid w:val="00F67174"/>
    <w:rsid w:val="00F67E1B"/>
    <w:rsid w:val="00F710A3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600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2028"/>
    <w:rsid w:val="00FC31B1"/>
    <w:rsid w:val="00FC69D2"/>
    <w:rsid w:val="00FD02C3"/>
    <w:rsid w:val="00FD34EE"/>
    <w:rsid w:val="00FD6FCD"/>
    <w:rsid w:val="00FD7325"/>
    <w:rsid w:val="00FD7C4D"/>
    <w:rsid w:val="00FE0428"/>
    <w:rsid w:val="00FE12B4"/>
    <w:rsid w:val="00FE2DE7"/>
    <w:rsid w:val="00FF115D"/>
    <w:rsid w:val="00FF1E61"/>
    <w:rsid w:val="00FF2603"/>
    <w:rsid w:val="00FF472E"/>
    <w:rsid w:val="00FF4D46"/>
    <w:rsid w:val="00FF4D98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  <w:style w:type="character" w:customStyle="1" w:styleId="B1Char">
    <w:name w:val="B1 Char"/>
    <w:basedOn w:val="DefaultParagraphFont"/>
    <w:link w:val="B1"/>
    <w:locked/>
    <w:rsid w:val="00DA70CD"/>
    <w:rPr>
      <w:rFonts w:ascii="Times New Roman" w:hAnsi="Times New Roman"/>
      <w:lang w:val="en-GB"/>
    </w:rPr>
  </w:style>
  <w:style w:type="character" w:customStyle="1" w:styleId="B2Char">
    <w:name w:val="B2 Char"/>
    <w:basedOn w:val="DefaultParagraphFont"/>
    <w:link w:val="B2"/>
    <w:locked/>
    <w:rsid w:val="00DA70C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2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1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7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0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7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6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9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9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85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4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2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8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8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7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5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6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53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05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9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0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8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5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7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7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7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19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7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6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5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96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5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3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2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9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5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7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66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3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2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8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4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1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2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2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4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4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4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8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7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1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1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5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4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9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9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6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8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2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1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6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8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2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0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0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9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1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1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3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4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37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1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45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1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46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4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0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4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1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7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7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62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2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2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7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0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5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9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3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9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46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5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5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75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5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9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26</Pages>
  <Words>10249</Words>
  <Characters>58422</Characters>
  <Application>Microsoft Office Word</Application>
  <DocSecurity>0</DocSecurity>
  <Lines>486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68534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1900-01-01T08:00:00Z</cp:lastPrinted>
  <dcterms:created xsi:type="dcterms:W3CDTF">2023-10-31T19:26:00Z</dcterms:created>
  <dcterms:modified xsi:type="dcterms:W3CDTF">2023-11-01T12:30:00Z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