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B5203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F1BCC">
        <w:fldChar w:fldCharType="begin"/>
      </w:r>
      <w:r w:rsidR="001F1BCC">
        <w:instrText xml:space="preserve"> DOCPROPERTY  Tdoc#  \* MERGEFORMAT </w:instrText>
      </w:r>
      <w:r w:rsidR="001F1BCC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D97CFA">
        <w:rPr>
          <w:b/>
          <w:i/>
          <w:noProof/>
          <w:sz w:val="28"/>
        </w:rPr>
        <w:t>7</w:t>
      </w:r>
      <w:r w:rsidR="00B52B16">
        <w:rPr>
          <w:b/>
          <w:i/>
          <w:noProof/>
          <w:sz w:val="28"/>
        </w:rPr>
        <w:t>0</w:t>
      </w:r>
      <w:r w:rsidR="001F1BCC">
        <w:rPr>
          <w:b/>
          <w:i/>
          <w:noProof/>
          <w:sz w:val="28"/>
        </w:rPr>
        <w:fldChar w:fldCharType="end"/>
      </w:r>
    </w:p>
    <w:p w14:paraId="210A5493" w14:textId="36EF72AA" w:rsidR="00745C21" w:rsidRDefault="001F1BC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1F1B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669B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</w:t>
            </w:r>
            <w:r w:rsidR="00B52B1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1F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50C66" w:rsidR="001E41F3" w:rsidRDefault="0077517F" w:rsidP="009C5B9C">
            <w:pPr>
              <w:pStyle w:val="CRCoverPage"/>
              <w:spacing w:after="0"/>
              <w:rPr>
                <w:noProof/>
              </w:rPr>
            </w:pPr>
            <w:r w:rsidRPr="0077517F">
              <w:t xml:space="preserve">Correction for Rel-17 </w:t>
            </w:r>
            <w:proofErr w:type="spellStart"/>
            <w:r w:rsidRPr="0077517F">
              <w:t>eCPSOR</w:t>
            </w:r>
            <w:proofErr w:type="spellEnd"/>
            <w:r w:rsidRPr="0077517F">
              <w:t xml:space="preserve"> test case 6.3.2.3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B4C8C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</w:t>
            </w:r>
            <w:r w:rsidR="001F1BCC">
              <w:rPr>
                <w:noProof/>
              </w:rPr>
              <w:t>7</w:t>
            </w:r>
            <w:r w:rsidRPr="00BA0D5A">
              <w:rPr>
                <w:noProof/>
              </w:rPr>
              <w:t xml:space="preserve">_Test, </w:t>
            </w:r>
            <w:r w:rsidR="001F1BCC" w:rsidRPr="001F1BCC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B63F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4B7DF4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F1B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53AC3" w14:textId="7E1C829C" w:rsidR="00061A5B" w:rsidRDefault="00061A5B" w:rsidP="00061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implementation of MCC comments for R5s230590, the SOR-CMCI rule contents at step 22 are encoded incorrectly. Since “Tsor-cm timer value”, “Criterion type” </w:t>
            </w:r>
            <w:r w:rsidR="00B52675">
              <w:rPr>
                <w:noProof/>
              </w:rPr>
              <w:t>and</w:t>
            </w:r>
            <w:r>
              <w:rPr>
                <w:noProof/>
              </w:rPr>
              <w:t xml:space="preserve"> “Cri</w:t>
            </w:r>
            <w:r w:rsidR="00B52675">
              <w:rPr>
                <w:noProof/>
              </w:rPr>
              <w:t>t</w:t>
            </w:r>
            <w:r>
              <w:rPr>
                <w:noProof/>
              </w:rPr>
              <w:t xml:space="preserve">erion value” are all part of “SOR-CMCI rule” according to 24.501 figure 9.11.3.51.8 and “Crierion value” is 0 </w:t>
            </w:r>
            <w:r w:rsidR="00B52675">
              <w:rPr>
                <w:noProof/>
              </w:rPr>
              <w:t>octets</w:t>
            </w:r>
            <w:r>
              <w:rPr>
                <w:noProof/>
              </w:rPr>
              <w:t xml:space="preserve"> if “Criterion type” is “FF”, then the length of SOR-CMCI rule should be 2 octets and the length of SOR-CMCI contents should be 3 octets. </w:t>
            </w:r>
          </w:p>
          <w:p w14:paraId="708AA7DE" w14:textId="43F2F3B4" w:rsidR="004D0C6B" w:rsidRPr="00256E59" w:rsidRDefault="004D0C6B" w:rsidP="00061A5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C2C10" w:rsidR="004D0C6B" w:rsidRPr="00256E59" w:rsidRDefault="00061A5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values of  v_Length_SOR_CMCI_rule_contents v_Length_SOR_CMCI_contents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5FC5B" w:rsidR="004D0C6B" w:rsidRPr="00E02E82" w:rsidRDefault="000B5122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6.3.2.3.</w:t>
            </w:r>
            <w:r w:rsidR="004D0C6B">
              <w:rPr>
                <w:noProof/>
              </w:rPr>
              <w:t>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8BAF9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EE4C8" w:rsidR="004D0C6B" w:rsidRDefault="000B5122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8B956D" w:rsidR="004D0C6B" w:rsidRDefault="00870BC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4D0C6B">
              <w:rPr>
                <w:noProof/>
              </w:rPr>
              <w:t xml:space="preserve"> </w:t>
            </w: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41247C1B" w14:textId="77777777" w:rsidR="00E33BD2" w:rsidRDefault="00E33BD2" w:rsidP="00E33B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33BD2" w14:paraId="7831392E" w14:textId="77777777" w:rsidTr="005B1D1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DDCB" w14:textId="77777777" w:rsidR="00E33BD2" w:rsidRPr="003C0071" w:rsidRDefault="00E33BD2" w:rsidP="005B1D1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8140" w14:textId="77777777" w:rsidR="00E33BD2" w:rsidRPr="003C0071" w:rsidRDefault="00E33BD2" w:rsidP="005B1D1D">
            <w:pPr>
              <w:spacing w:after="0"/>
              <w:rPr>
                <w:rFonts w:ascii="Arial" w:hAnsi="Arial" w:cs="Arial"/>
              </w:rPr>
            </w:pPr>
            <w:r w:rsidRPr="004127A6">
              <w:rPr>
                <w:rFonts w:ascii="Arial" w:hAnsi="Arial" w:cs="Arial"/>
              </w:rPr>
              <w:t>f_TC_7_1_1_11_1_NR_TestBody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E33BD2" w14:paraId="6353CE59" w14:textId="77777777" w:rsidTr="005B1D1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E1D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31A" w14:textId="51D90BC4" w:rsidR="00E33BD2" w:rsidRPr="00061A5B" w:rsidRDefault="00E66818" w:rsidP="00061A5B">
            <w:pPr>
              <w:rPr>
                <w:rFonts w:ascii="Arial" w:hAnsi="Arial" w:cs="Arial"/>
                <w:b/>
                <w:bCs/>
              </w:rPr>
            </w:pPr>
            <w:r w:rsidRPr="00061A5B">
              <w:rPr>
                <w:rFonts w:ascii="Arial" w:hAnsi="Arial" w:cs="Arial"/>
              </w:rPr>
              <w:t>Following implementation of MCC comments for R5s230</w:t>
            </w:r>
            <w:r w:rsidR="00EA716B" w:rsidRPr="00061A5B">
              <w:rPr>
                <w:rFonts w:ascii="Arial" w:hAnsi="Arial" w:cs="Arial"/>
              </w:rPr>
              <w:t xml:space="preserve">590, </w:t>
            </w:r>
            <w:r w:rsidR="0002137F" w:rsidRPr="00061A5B">
              <w:rPr>
                <w:rFonts w:ascii="Arial" w:hAnsi="Arial" w:cs="Arial"/>
              </w:rPr>
              <w:t xml:space="preserve">the SOR-CMCI rule contents at step 22 are encoded incorrectly. </w:t>
            </w:r>
            <w:r w:rsidR="00880E93" w:rsidRPr="00061A5B">
              <w:rPr>
                <w:rFonts w:ascii="Arial" w:hAnsi="Arial" w:cs="Arial"/>
              </w:rPr>
              <w:t xml:space="preserve">Since </w:t>
            </w:r>
            <w:r w:rsidR="00880E93" w:rsidRPr="00061A5B">
              <w:rPr>
                <w:rFonts w:ascii="Arial" w:hAnsi="Arial" w:cs="Arial"/>
              </w:rPr>
              <w:t>“</w:t>
            </w:r>
            <w:proofErr w:type="spellStart"/>
            <w:r w:rsidR="00880E93" w:rsidRPr="00061A5B">
              <w:rPr>
                <w:rFonts w:ascii="Arial" w:hAnsi="Arial" w:cs="Arial"/>
              </w:rPr>
              <w:t>Tsor</w:t>
            </w:r>
            <w:proofErr w:type="spellEnd"/>
            <w:r w:rsidR="00880E93" w:rsidRPr="00061A5B">
              <w:rPr>
                <w:rFonts w:ascii="Arial" w:hAnsi="Arial" w:cs="Arial"/>
              </w:rPr>
              <w:t>-cm timer value”</w:t>
            </w:r>
            <w:r w:rsidR="00880E93" w:rsidRPr="00061A5B">
              <w:rPr>
                <w:rFonts w:ascii="Arial" w:hAnsi="Arial" w:cs="Arial"/>
              </w:rPr>
              <w:t xml:space="preserve">, </w:t>
            </w:r>
            <w:r w:rsidR="00880E93" w:rsidRPr="00061A5B">
              <w:rPr>
                <w:rFonts w:ascii="Arial" w:hAnsi="Arial" w:cs="Arial"/>
              </w:rPr>
              <w:t xml:space="preserve">“Criterion type” are </w:t>
            </w:r>
            <w:r w:rsidR="00880E93" w:rsidRPr="00061A5B">
              <w:rPr>
                <w:rFonts w:ascii="Arial" w:hAnsi="Arial" w:cs="Arial"/>
              </w:rPr>
              <w:t>“</w:t>
            </w:r>
            <w:proofErr w:type="spellStart"/>
            <w:r w:rsidR="00880E93" w:rsidRPr="00061A5B">
              <w:rPr>
                <w:rFonts w:ascii="Arial" w:hAnsi="Arial" w:cs="Arial"/>
              </w:rPr>
              <w:t>Crierion</w:t>
            </w:r>
            <w:proofErr w:type="spellEnd"/>
            <w:r w:rsidR="00880E93" w:rsidRPr="00061A5B">
              <w:rPr>
                <w:rFonts w:ascii="Arial" w:hAnsi="Arial" w:cs="Arial"/>
              </w:rPr>
              <w:t xml:space="preserve"> value” are all </w:t>
            </w:r>
            <w:r w:rsidR="00880E93" w:rsidRPr="00061A5B">
              <w:rPr>
                <w:rFonts w:ascii="Arial" w:hAnsi="Arial" w:cs="Arial"/>
              </w:rPr>
              <w:t>part of “SOR-CMCI rule” according to 24.501 figure 9.11.3.51.8</w:t>
            </w:r>
            <w:r w:rsidR="00880E93" w:rsidRPr="00061A5B">
              <w:rPr>
                <w:rFonts w:ascii="Arial" w:hAnsi="Arial" w:cs="Arial"/>
              </w:rPr>
              <w:t xml:space="preserve"> and “</w:t>
            </w:r>
            <w:proofErr w:type="spellStart"/>
            <w:r w:rsidR="00880E93" w:rsidRPr="00061A5B">
              <w:rPr>
                <w:rFonts w:ascii="Arial" w:hAnsi="Arial" w:cs="Arial"/>
              </w:rPr>
              <w:t>Crierion</w:t>
            </w:r>
            <w:proofErr w:type="spellEnd"/>
            <w:r w:rsidR="00880E93" w:rsidRPr="00061A5B">
              <w:rPr>
                <w:rFonts w:ascii="Arial" w:hAnsi="Arial" w:cs="Arial"/>
              </w:rPr>
              <w:t xml:space="preserve"> value” is 0 bytes if “Criterion type” is “FF”, then the length of </w:t>
            </w:r>
            <w:r w:rsidR="00880E93" w:rsidRPr="00061A5B">
              <w:rPr>
                <w:rFonts w:ascii="Arial" w:hAnsi="Arial" w:cs="Arial"/>
              </w:rPr>
              <w:t>SOR-CMCI rule</w:t>
            </w:r>
            <w:r w:rsidR="00880E93" w:rsidRPr="00061A5B">
              <w:rPr>
                <w:rFonts w:ascii="Arial" w:hAnsi="Arial" w:cs="Arial"/>
              </w:rPr>
              <w:t xml:space="preserve"> should be 2 octets and the length of </w:t>
            </w:r>
            <w:r w:rsidR="00880E93" w:rsidRPr="00061A5B">
              <w:rPr>
                <w:rFonts w:ascii="Arial" w:hAnsi="Arial" w:cs="Arial"/>
              </w:rPr>
              <w:t>SOR-CMCI contents</w:t>
            </w:r>
            <w:r w:rsidR="00880E93" w:rsidRPr="00061A5B">
              <w:rPr>
                <w:rFonts w:ascii="Arial" w:hAnsi="Arial" w:cs="Arial"/>
              </w:rPr>
              <w:t xml:space="preserve"> should be 3 octets.</w:t>
            </w:r>
            <w:r w:rsidR="00061A5B" w:rsidRPr="00061A5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33BD2" w14:paraId="6B8216F3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0520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977" w14:textId="52273225" w:rsidR="00E33BD2" w:rsidRPr="00061A5B" w:rsidRDefault="00E33BD2" w:rsidP="005B1D1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61A5B">
              <w:rPr>
                <w:rFonts w:cs="Arial"/>
                <w:lang w:val="en-SG"/>
              </w:rPr>
              <w:t>Corrected</w:t>
            </w:r>
            <w:r w:rsidR="00061A5B" w:rsidRPr="00061A5B">
              <w:rPr>
                <w:rFonts w:cs="Arial"/>
                <w:lang w:val="en-SG"/>
              </w:rPr>
              <w:t xml:space="preserve"> values of </w:t>
            </w:r>
            <w:r w:rsidRPr="00061A5B">
              <w:rPr>
                <w:rFonts w:cs="Arial"/>
                <w:lang w:val="en-SG"/>
              </w:rPr>
              <w:t xml:space="preserve"> </w:t>
            </w:r>
            <w:proofErr w:type="spellStart"/>
            <w:r w:rsidRPr="00061A5B">
              <w:rPr>
                <w:rStyle w:val="HTMLCode"/>
                <w:rFonts w:ascii="Arial" w:eastAsia="SimSun" w:hAnsi="Arial" w:cs="Arial"/>
              </w:rPr>
              <w:t>v_Length_SOR_CMCI_rule_contents</w:t>
            </w:r>
            <w:proofErr w:type="spellEnd"/>
            <w:r w:rsidRPr="00061A5B">
              <w:rPr>
                <w:rStyle w:val="HTMLCode"/>
                <w:rFonts w:ascii="Arial" w:eastAsia="SimSun" w:hAnsi="Arial" w:cs="Arial"/>
              </w:rPr>
              <w:t xml:space="preserve"> </w:t>
            </w:r>
            <w:proofErr w:type="spellStart"/>
            <w:r w:rsidRPr="00061A5B">
              <w:rPr>
                <w:rStyle w:val="HTMLCode"/>
                <w:rFonts w:ascii="Arial" w:eastAsia="SimSun" w:hAnsi="Arial" w:cs="Arial"/>
              </w:rPr>
              <w:t>v_Length_SOR_CMCI_contents</w:t>
            </w:r>
            <w:proofErr w:type="spellEnd"/>
          </w:p>
        </w:tc>
      </w:tr>
      <w:tr w:rsidR="00E33BD2" w14:paraId="74E012DD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579E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59B" w14:textId="77777777" w:rsidR="00E33BD2" w:rsidRDefault="00E33BD2" w:rsidP="005B1D1D">
            <w:pPr>
              <w:spacing w:after="0"/>
              <w:rPr>
                <w:rFonts w:ascii="Arial" w:hAnsi="Arial" w:cs="Arial"/>
                <w:noProof/>
              </w:rPr>
            </w:pPr>
            <w:r>
              <w:t>SOR_CMCI_NR5GC.ttcn</w:t>
            </w:r>
          </w:p>
        </w:tc>
      </w:tr>
      <w:tr w:rsidR="00E33BD2" w14:paraId="7D2EF39B" w14:textId="77777777" w:rsidTr="005B1D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9408" w14:textId="77777777" w:rsidR="00E33BD2" w:rsidRDefault="00E33BD2" w:rsidP="005B1D1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D889" w14:textId="77777777" w:rsidR="00E33BD2" w:rsidRPr="0073704E" w:rsidRDefault="00E33BD2" w:rsidP="005B1D1D">
            <w:pPr>
              <w:rPr>
                <w:rFonts w:ascii="Arial" w:hAnsi="Arial"/>
                <w:highlight w:val="red"/>
              </w:rPr>
            </w:pPr>
          </w:p>
        </w:tc>
      </w:tr>
    </w:tbl>
    <w:p w14:paraId="0D447A9F" w14:textId="77777777" w:rsidR="00E33BD2" w:rsidRDefault="00E33BD2" w:rsidP="00E33BD2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1720DC3D" w14:textId="77777777" w:rsidR="00E33BD2" w:rsidRDefault="00E33BD2" w:rsidP="00E33B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3BD2" w14:paraId="41F999E6" w14:textId="77777777" w:rsidTr="005B1D1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5A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>function fl_TC_6_3_2_3_TestBody() runs on NR5GC_PTC</w:t>
            </w:r>
          </w:p>
          <w:p w14:paraId="3F84B26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0BCA9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40CEDB4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5ABE52B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5278D56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:='01'O;//SI/SSCMI/SSSI//@sic R5-233458 sic@</w:t>
            </w:r>
          </w:p>
          <w:p w14:paraId="009ED75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8B7C3B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CDB927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3E8F3F9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1886713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'FF'O;//@sic R5-233458 sic@</w:t>
            </w:r>
          </w:p>
          <w:p w14:paraId="78B25F7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E66818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E66818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'01'O;</w:t>
            </w:r>
            <w:r w:rsidRPr="00E66818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6E0618B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E66818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E66818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'02'O;</w:t>
            </w:r>
            <w:r w:rsidRPr="00E66818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7AEE603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25EE326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3E10DF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('1'B,'1'B,'1'B,'0'B,'1'B);//@sic R5-233458 sic@</w:t>
            </w:r>
          </w:p>
          <w:p w14:paraId="286A812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18E88B2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),1);//@sic R5s230590 sic@</w:t>
            </w:r>
          </w:p>
          <w:p w14:paraId="2C2F51E7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2E65D2A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134E177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"Steps 2-21a1"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35E649A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5EA4725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 22-34b3a1"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65C287C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;//@sic R5s230590 sic@</w:t>
            </w:r>
          </w:p>
          <w:p w14:paraId="72DFF53F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14D059D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)),</w:t>
            </w:r>
          </w:p>
          <w:p w14:paraId="1812580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12C6F73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7607563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1284712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);</w:t>
            </w:r>
          </w:p>
          <w:p w14:paraId="7DF4A1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2CF6ED5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 omit, omit))); //CR</w:t>
            </w:r>
          </w:p>
          <w:p w14:paraId="17FC878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</w:t>
            </w:r>
          </w:p>
          <w:p w14:paraId="4DE7830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459BA17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));</w:t>
            </w:r>
          </w:p>
          <w:p w14:paraId="7E8DB22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1CF8B2A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E974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}//End of fl_TC_6_3_2_3_TestBody</w:t>
            </w:r>
          </w:p>
          <w:p w14:paraId="16394DED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6F2BEE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6F51117" w14:textId="77777777" w:rsidR="00E33BD2" w:rsidRPr="0063303B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29D9213" w14:textId="77777777" w:rsidR="00E33BD2" w:rsidRPr="0063303B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1F91F2D6" w14:textId="77777777" w:rsidR="00E33BD2" w:rsidRDefault="00E33BD2" w:rsidP="00E33BD2">
      <w:pPr>
        <w:spacing w:after="0"/>
        <w:rPr>
          <w:rFonts w:ascii="Arial" w:hAnsi="Arial"/>
          <w:b/>
        </w:rPr>
      </w:pPr>
    </w:p>
    <w:p w14:paraId="3D1DACE5" w14:textId="77777777" w:rsidR="00E33BD2" w:rsidRDefault="00E33BD2" w:rsidP="00E33B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3BD2" w14:paraId="4DFCE39A" w14:textId="77777777" w:rsidTr="005B1D1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D07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4C0A53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>function fl_TC_6_3_2_3_TestBody() runs on NR5GC_PTC</w:t>
            </w:r>
          </w:p>
          <w:p w14:paraId="5D8FB16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95CE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4A3231C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02AB6001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:='0800'O;</w:t>
            </w:r>
          </w:p>
          <w:p w14:paraId="038EC442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:='01'O;//SI/SSCMI/SSSI//@sic R5-233458 sic@</w:t>
            </w:r>
          </w:p>
          <w:p w14:paraId="170BCCC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3ABCC77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O16_Type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773D7D4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0CFD03BD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61851A7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'FF'O;//@sic R5-233458 sic@</w:t>
            </w:r>
          </w:p>
          <w:p w14:paraId="4A541E0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E33BD2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E33BD2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'02'O;</w:t>
            </w:r>
            <w:r w:rsidRPr="00E33BD2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1811604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E33BD2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E33BD2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4A5A00">
              <w:rPr>
                <w:rFonts w:ascii="Courier New" w:hAnsi="Courier New" w:cs="Courier New"/>
                <w:highlight w:val="yellow"/>
                <w:lang w:eastAsia="de-DE"/>
              </w:rPr>
              <w:t>'03'O;</w:t>
            </w:r>
            <w:r w:rsidRPr="00E33BD2">
              <w:rPr>
                <w:rFonts w:ascii="Courier New" w:hAnsi="Courier New" w:cs="Courier New"/>
                <w:lang w:eastAsia="de-DE"/>
              </w:rPr>
              <w:t>//@</w:t>
            </w:r>
            <w:r w:rsidRPr="004A5A00">
              <w:rPr>
                <w:rFonts w:ascii="Courier New" w:hAnsi="Courier New" w:cs="Courier New"/>
                <w:lang w:eastAsia="de-DE"/>
              </w:rPr>
              <w:t>sic R5s230590 sic@</w:t>
            </w:r>
          </w:p>
          <w:p w14:paraId="6DA7DDF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:= '21'O;</w:t>
            </w:r>
          </w:p>
          <w:p w14:paraId="5BFBE3FD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O2_Type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:='0001'O;</w:t>
            </w:r>
          </w:p>
          <w:p w14:paraId="696639D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('1'B,'1'B,'1'B,'0'B,'1'B);//@sic R5-233458 sic@</w:t>
            </w:r>
          </w:p>
          <w:p w14:paraId="11C62AF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</w:t>
            </w:r>
          </w:p>
          <w:p w14:paraId="7A6B76EF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int2oct(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),1);//@sic R5s230590 sic@</w:t>
            </w:r>
          </w:p>
          <w:p w14:paraId="07BE9EE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36E36D0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4DDA35E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"Steps 2-21a1"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4751C324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//Void//@sic R5-233458 sic@</w:t>
            </w:r>
          </w:p>
          <w:p w14:paraId="26B82415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//@siclog "Step 22-34b3a1"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@</w:t>
            </w:r>
          </w:p>
          <w:p w14:paraId="014CF19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v_Length_PlmnID_AccessTechId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v_PlmnID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v_SORInfo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v_Length_SOR_CMCI_rule_contents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v_TsorcmTimer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&amp;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v_CriterionType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;//@sic R5s230590 sic@</w:t>
            </w:r>
          </w:p>
          <w:p w14:paraId="7FDD6EB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6CED778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v_Mac_A17 :=f_NG_Authentication_A17(bit2oct(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)),</w:t>
            </w:r>
          </w:p>
          <w:p w14:paraId="6D0ECCE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v_NAS_SecurityParams.KAUSF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6BD7C4E8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4FA9F663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</w:t>
            </w:r>
          </w:p>
          <w:p w14:paraId="465E026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v_NAS_SecurityParams.KDF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);</w:t>
            </w:r>
          </w:p>
          <w:p w14:paraId="1F8F7D2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bit2oct(v_Mac_A17);</w:t>
            </w:r>
          </w:p>
          <w:p w14:paraId="5EC19A3C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cs_NG_SORTransparentContainerValue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v_Mac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v_CounterSOR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, omit, omit))); //CR</w:t>
            </w:r>
          </w:p>
          <w:p w14:paraId="4446D1C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v_PduToSend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tsc_PayloadContainerSORMsg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),</w:t>
            </w:r>
          </w:p>
          <w:p w14:paraId="6BEB95CA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47DE4AF0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cs_PayloadContainer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v_NAS_TxMsgContainer_SOR_CMCI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>));</w:t>
            </w:r>
          </w:p>
          <w:p w14:paraId="35EDAA09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</w:t>
            </w:r>
            <w:proofErr w:type="spellStart"/>
            <w:r w:rsidRPr="004A5A00">
              <w:rPr>
                <w:rFonts w:ascii="Courier New" w:hAnsi="Courier New" w:cs="Courier New"/>
                <w:lang w:eastAsia="de-DE"/>
              </w:rPr>
              <w:t>PASS","Step</w:t>
            </w:r>
            <w:proofErr w:type="spellEnd"/>
            <w:r w:rsidRPr="004A5A00">
              <w:rPr>
                <w:rFonts w:ascii="Courier New" w:hAnsi="Courier New" w:cs="Courier New"/>
                <w:lang w:eastAsia="de-DE"/>
              </w:rPr>
              <w:t xml:space="preserve"> 28 PASS");</w:t>
            </w:r>
          </w:p>
          <w:p w14:paraId="79A0F4BB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D9A57E" w14:textId="77777777" w:rsidR="00E33BD2" w:rsidRPr="004A5A00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5A00">
              <w:rPr>
                <w:rFonts w:ascii="Courier New" w:hAnsi="Courier New" w:cs="Courier New"/>
                <w:lang w:eastAsia="de-DE"/>
              </w:rPr>
              <w:t xml:space="preserve">  }//End of fl_TC_6_3_2_3_TestBody</w:t>
            </w:r>
          </w:p>
          <w:p w14:paraId="6EAE9A7A" w14:textId="77777777" w:rsidR="00E33BD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693401" w14:textId="77777777" w:rsidR="00E33BD2" w:rsidRPr="00CA4CF2" w:rsidRDefault="00E33BD2" w:rsidP="005B1D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  <w:bookmarkEnd w:id="9"/>
      <w:bookmarkEnd w:id="10"/>
      <w:bookmarkEnd w:id="11"/>
      <w:bookmarkEnd w:id="12"/>
    </w:tbl>
    <w:p w14:paraId="79B47198" w14:textId="77777777" w:rsidR="00E33BD2" w:rsidRDefault="00E33BD2" w:rsidP="00E33BD2">
      <w:pPr>
        <w:spacing w:after="0"/>
        <w:rPr>
          <w:rFonts w:ascii="Arial" w:hAnsi="Arial"/>
          <w:b/>
        </w:rPr>
      </w:pPr>
    </w:p>
    <w:p w14:paraId="01E849D0" w14:textId="77777777" w:rsidR="000B5122" w:rsidRPr="000B5122" w:rsidRDefault="000B5122" w:rsidP="000B5122"/>
    <w:sectPr w:rsidR="000B5122" w:rsidRPr="000B51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907805419">
    <w:abstractNumId w:val="4"/>
  </w:num>
  <w:num w:numId="6" w16cid:durableId="1332097989">
    <w:abstractNumId w:val="0"/>
  </w:num>
  <w:num w:numId="7" w16cid:durableId="2092460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14A58"/>
    <w:rsid w:val="0002137F"/>
    <w:rsid w:val="00022E4A"/>
    <w:rsid w:val="0003093F"/>
    <w:rsid w:val="000339D8"/>
    <w:rsid w:val="00040BAC"/>
    <w:rsid w:val="000415E5"/>
    <w:rsid w:val="00045309"/>
    <w:rsid w:val="000579F6"/>
    <w:rsid w:val="00061A5B"/>
    <w:rsid w:val="00067513"/>
    <w:rsid w:val="0008307F"/>
    <w:rsid w:val="00095A97"/>
    <w:rsid w:val="0009779D"/>
    <w:rsid w:val="000A461F"/>
    <w:rsid w:val="000A6394"/>
    <w:rsid w:val="000A724E"/>
    <w:rsid w:val="000B302A"/>
    <w:rsid w:val="000B5122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1BC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B7DF4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E2C44"/>
    <w:rsid w:val="005E56F4"/>
    <w:rsid w:val="006170CF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517F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0E93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2675"/>
    <w:rsid w:val="00B52B1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3BD2"/>
    <w:rsid w:val="00E34898"/>
    <w:rsid w:val="00E35060"/>
    <w:rsid w:val="00E50DF1"/>
    <w:rsid w:val="00E52D8D"/>
    <w:rsid w:val="00E53BB2"/>
    <w:rsid w:val="00E62624"/>
    <w:rsid w:val="00E66818"/>
    <w:rsid w:val="00E87946"/>
    <w:rsid w:val="00E9177E"/>
    <w:rsid w:val="00E93810"/>
    <w:rsid w:val="00EA51E8"/>
    <w:rsid w:val="00EA716B"/>
    <w:rsid w:val="00EB09B7"/>
    <w:rsid w:val="00EB394A"/>
    <w:rsid w:val="00EB397C"/>
    <w:rsid w:val="00EC6DB7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297</cp:revision>
  <cp:lastPrinted>1900-01-01T00:00:00Z</cp:lastPrinted>
  <dcterms:created xsi:type="dcterms:W3CDTF">2022-12-12T09:24:00Z</dcterms:created>
  <dcterms:modified xsi:type="dcterms:W3CDTF">2023-10-24T16:07:00Z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