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5C731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8113B">
        <w:fldChar w:fldCharType="begin"/>
      </w:r>
      <w:r w:rsidR="0048113B">
        <w:instrText xml:space="preserve"> DOCPROPERTY  Tdoc#  \* MERGEFORMAT </w:instrText>
      </w:r>
      <w:r w:rsidR="0048113B">
        <w:fldChar w:fldCharType="separate"/>
      </w:r>
      <w:r>
        <w:rPr>
          <w:b/>
          <w:i/>
          <w:noProof/>
          <w:sz w:val="28"/>
        </w:rPr>
        <w:t>R5s22</w:t>
      </w:r>
      <w:r w:rsidR="00DE1CC8">
        <w:rPr>
          <w:b/>
          <w:i/>
          <w:noProof/>
          <w:sz w:val="28"/>
        </w:rPr>
        <w:t>1324</w:t>
      </w:r>
      <w:r w:rsidR="0048113B">
        <w:rPr>
          <w:b/>
          <w:i/>
          <w:noProof/>
          <w:sz w:val="28"/>
        </w:rPr>
        <w:fldChar w:fldCharType="end"/>
      </w:r>
    </w:p>
    <w:p w14:paraId="210A5493" w14:textId="77777777" w:rsidR="00745C21" w:rsidRDefault="0048113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481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40EE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BE4A9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481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38527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06A51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FR1 : Addition of Rel-16 RRC test case 8.2.4.1.1.4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8233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 xml:space="preserve">8.2.4.1.1.4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63068D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8113B">
              <w:t>8.2.4.1.1.4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FA975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EF71C21" w14:textId="3676A9D3" w:rsidR="00FB12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288" w:rsidRPr="00312459">
        <w:rPr>
          <w:rFonts w:cs="Arial"/>
          <w:iCs/>
        </w:rPr>
        <w:t>Table of Contents</w:t>
      </w:r>
      <w:r w:rsidR="00FB1288">
        <w:tab/>
      </w:r>
      <w:r w:rsidR="00FB1288">
        <w:fldChar w:fldCharType="begin"/>
      </w:r>
      <w:r w:rsidR="00FB1288">
        <w:instrText xml:space="preserve"> PAGEREF _Toc120031509 \h </w:instrText>
      </w:r>
      <w:r w:rsidR="00FB1288">
        <w:fldChar w:fldCharType="separate"/>
      </w:r>
      <w:r w:rsidR="00FB1288">
        <w:t>2</w:t>
      </w:r>
      <w:r w:rsidR="00FB1288">
        <w:fldChar w:fldCharType="end"/>
      </w:r>
    </w:p>
    <w:p w14:paraId="48FF03BE" w14:textId="727ED5A3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_Toc120031510 \h </w:instrText>
      </w:r>
      <w:r>
        <w:fldChar w:fldCharType="separate"/>
      </w:r>
      <w:r>
        <w:t>3</w:t>
      </w:r>
      <w:r>
        <w:fldChar w:fldCharType="end"/>
      </w:r>
    </w:p>
    <w:p w14:paraId="7A3F5D1F" w14:textId="713DD498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_Toc120031511 \h </w:instrText>
      </w:r>
      <w:r>
        <w:fldChar w:fldCharType="separate"/>
      </w:r>
      <w:r>
        <w:t>3</w:t>
      </w:r>
      <w:r>
        <w:fldChar w:fldCharType="end"/>
      </w:r>
    </w:p>
    <w:p w14:paraId="6BE46AF1" w14:textId="4CDAEEAA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_Toc120031512 \h </w:instrText>
      </w:r>
      <w:r>
        <w:fldChar w:fldCharType="separate"/>
      </w:r>
      <w:r>
        <w:t>3</w:t>
      </w:r>
      <w:r>
        <w:fldChar w:fldCharType="end"/>
      </w:r>
    </w:p>
    <w:p w14:paraId="34E782FB" w14:textId="37D1360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_Toc120031513 \h </w:instrText>
      </w:r>
      <w:r>
        <w:fldChar w:fldCharType="separate"/>
      </w:r>
      <w:r>
        <w:t>3</w:t>
      </w:r>
      <w:r>
        <w:fldChar w:fldCharType="end"/>
      </w:r>
    </w:p>
    <w:p w14:paraId="3098B286" w14:textId="25AD21C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_Toc120031514 \h </w:instrText>
      </w:r>
      <w:r>
        <w:fldChar w:fldCharType="separate"/>
      </w:r>
      <w:r>
        <w:t>4</w:t>
      </w:r>
      <w:r>
        <w:fldChar w:fldCharType="end"/>
      </w:r>
    </w:p>
    <w:p w14:paraId="6D058243" w14:textId="6454B912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_Toc120031515 \h </w:instrText>
      </w:r>
      <w:r>
        <w:fldChar w:fldCharType="separate"/>
      </w:r>
      <w:r>
        <w:t>5</w:t>
      </w:r>
      <w:r>
        <w:fldChar w:fldCharType="end"/>
      </w:r>
    </w:p>
    <w:p w14:paraId="07633E67" w14:textId="78E161D8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_Toc120031516 \h </w:instrText>
      </w:r>
      <w:r>
        <w:fldChar w:fldCharType="separate"/>
      </w:r>
      <w:r>
        <w:t>5</w:t>
      </w:r>
      <w:r>
        <w:fldChar w:fldCharType="end"/>
      </w:r>
    </w:p>
    <w:p w14:paraId="055DA4DA" w14:textId="562853CB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_Toc120031517 \h </w:instrText>
      </w:r>
      <w:r>
        <w:fldChar w:fldCharType="separate"/>
      </w:r>
      <w:r>
        <w:t>5</w:t>
      </w:r>
      <w:r>
        <w:fldChar w:fldCharType="end"/>
      </w:r>
    </w:p>
    <w:p w14:paraId="7489F1D8" w14:textId="3D76F425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_Toc120031518 \h </w:instrText>
      </w:r>
      <w:r>
        <w:fldChar w:fldCharType="separate"/>
      </w:r>
      <w:r>
        <w:t>5</w:t>
      </w:r>
      <w:r>
        <w:fldChar w:fldCharType="end"/>
      </w:r>
    </w:p>
    <w:p w14:paraId="325A0C2F" w14:textId="6B0FE3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56E4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9BC0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8.2.4.1.1.4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2C3F2E7E" w14:textId="77777777" w:rsidR="005C46C5" w:rsidRDefault="00CF6BA7" w:rsidP="005C46C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9" w:name="_Toc106975634"/>
      <w:bookmarkStart w:id="10" w:name="_Toc109680267"/>
      <w:bookmarkStart w:id="11" w:name="_Toc120031513"/>
      <w:r w:rsidR="005C46C5">
        <w:rPr>
          <w:b/>
          <w:lang w:val="pt-BR"/>
        </w:rPr>
        <w:t xml:space="preserve">Change </w:t>
      </w:r>
      <w:bookmarkEnd w:id="9"/>
      <w:r w:rsidR="005C46C5">
        <w:rPr>
          <w:b/>
          <w:lang w:val="en-US"/>
        </w:rPr>
        <w:t>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46C5" w14:paraId="22D11425" w14:textId="77777777" w:rsidTr="009949C7">
        <w:trPr>
          <w:trHeight w:val="447"/>
        </w:trPr>
        <w:tc>
          <w:tcPr>
            <w:tcW w:w="1985" w:type="dxa"/>
          </w:tcPr>
          <w:p w14:paraId="0EE750B9" w14:textId="77777777" w:rsidR="005C46C5" w:rsidRDefault="005C46C5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107E7B" w14:textId="35703E0F" w:rsidR="005C46C5" w:rsidRDefault="00A50CE4" w:rsidP="009949C7">
            <w:pPr>
              <w:spacing w:after="0"/>
            </w:pPr>
            <w:proofErr w:type="spellStart"/>
            <w:r>
              <w:t>f_GetTestcaseAttrib_Eutra_Release</w:t>
            </w:r>
            <w:proofErr w:type="spellEnd"/>
            <w:r>
              <w:t>()</w:t>
            </w:r>
          </w:p>
        </w:tc>
      </w:tr>
      <w:tr w:rsidR="005C46C5" w14:paraId="3EB82CC5" w14:textId="77777777" w:rsidTr="009949C7">
        <w:trPr>
          <w:trHeight w:val="452"/>
        </w:trPr>
        <w:tc>
          <w:tcPr>
            <w:tcW w:w="1985" w:type="dxa"/>
          </w:tcPr>
          <w:p w14:paraId="49FE92A7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68B36E" w14:textId="2140AFAE" w:rsidR="005C46C5" w:rsidRPr="00FA46AD" w:rsidRDefault="008C189A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</w:t>
            </w:r>
            <w:r w:rsidR="0029333C">
              <w:rPr>
                <w:rFonts w:eastAsia="SimSun" w:cs="Arial"/>
                <w:color w:val="000000"/>
                <w:lang w:eastAsia="zh-CN"/>
              </w:rPr>
              <w:t xml:space="preserve">is testing Rel-16 conformance requirements for NR not for EUTRA. 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For EUTRA </w:t>
            </w:r>
            <w:r w:rsidR="00FD273C">
              <w:rPr>
                <w:rFonts w:eastAsia="SimSun" w:cs="Arial"/>
                <w:color w:val="000000"/>
                <w:lang w:eastAsia="zh-CN"/>
              </w:rPr>
              <w:t>RAT</w:t>
            </w:r>
            <w:r w:rsidR="009C4E5A">
              <w:rPr>
                <w:rFonts w:eastAsia="SimSun" w:cs="Arial"/>
                <w:color w:val="000000"/>
                <w:lang w:eastAsia="zh-CN"/>
              </w:rPr>
              <w:t xml:space="preserve"> the UE is only required to comply to Rel-15 for EN-DC configuration.</w:t>
            </w:r>
          </w:p>
        </w:tc>
      </w:tr>
      <w:tr w:rsidR="005C46C5" w14:paraId="6F2961A1" w14:textId="77777777" w:rsidTr="009949C7">
        <w:tc>
          <w:tcPr>
            <w:tcW w:w="1985" w:type="dxa"/>
          </w:tcPr>
          <w:p w14:paraId="3A9A690B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BC9EEA" w14:textId="7616A798" w:rsidR="005C46C5" w:rsidRPr="00FA46AD" w:rsidRDefault="009C4E5A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="00266EE5">
              <w:rPr>
                <w:lang w:val="en-SG"/>
              </w:rPr>
              <w:t>required EUTRA release to Rel-15 for this test case.</w:t>
            </w:r>
          </w:p>
        </w:tc>
      </w:tr>
      <w:tr w:rsidR="005C46C5" w14:paraId="7ACC44FF" w14:textId="77777777" w:rsidTr="009949C7">
        <w:tc>
          <w:tcPr>
            <w:tcW w:w="1985" w:type="dxa"/>
          </w:tcPr>
          <w:p w14:paraId="21934989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78E3EA" w14:textId="1B3AB784" w:rsidR="005C46C5" w:rsidRDefault="00A50CE4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5C46C5" w14:paraId="44B5EEA5" w14:textId="77777777" w:rsidTr="009949C7">
        <w:tc>
          <w:tcPr>
            <w:tcW w:w="1985" w:type="dxa"/>
          </w:tcPr>
          <w:p w14:paraId="097FE54C" w14:textId="77777777" w:rsidR="005C46C5" w:rsidRDefault="005C46C5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8C556D" w14:textId="77777777" w:rsidR="005C46C5" w:rsidRDefault="005C46C5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129104B0" w14:textId="77777777" w:rsidR="005C46C5" w:rsidRDefault="005C46C5" w:rsidP="005C46C5"/>
    <w:p w14:paraId="606D981F" w14:textId="77777777" w:rsidR="005C46C5" w:rsidRPr="00570959" w:rsidRDefault="005C46C5" w:rsidP="005C46C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21DA8C84" w14:textId="77777777" w:rsidTr="009949C7">
        <w:tc>
          <w:tcPr>
            <w:tcW w:w="9855" w:type="dxa"/>
          </w:tcPr>
          <w:p w14:paraId="7DCF2879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0F50B075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258E2DC8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5A7F0AC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56CC5153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7758B45E" w14:textId="77777777" w:rsidR="00670381" w:rsidRDefault="00670381" w:rsidP="00670381">
            <w:pPr>
              <w:spacing w:after="0"/>
            </w:pPr>
            <w:r>
              <w:t>……………………..</w:t>
            </w:r>
          </w:p>
          <w:p w14:paraId="210C6479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73774634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648A1F2A" w14:textId="41CD2756" w:rsidR="005C46C5" w:rsidRDefault="00670381" w:rsidP="00670381">
            <w:pPr>
              <w:spacing w:after="0"/>
            </w:pPr>
            <w:r>
              <w:t xml:space="preserve">  }</w:t>
            </w:r>
          </w:p>
        </w:tc>
      </w:tr>
    </w:tbl>
    <w:p w14:paraId="584D59E6" w14:textId="77777777" w:rsidR="005C46C5" w:rsidRDefault="005C46C5" w:rsidP="005C46C5"/>
    <w:p w14:paraId="2A7EC45E" w14:textId="77777777" w:rsidR="005C46C5" w:rsidRPr="00BC25DD" w:rsidRDefault="005C46C5" w:rsidP="005C46C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46C5" w14:paraId="72FFCF5E" w14:textId="77777777" w:rsidTr="009949C7">
        <w:tc>
          <w:tcPr>
            <w:tcW w:w="9855" w:type="dxa"/>
          </w:tcPr>
          <w:p w14:paraId="766ADE30" w14:textId="77777777" w:rsidR="00670381" w:rsidRDefault="00670381" w:rsidP="00670381">
            <w:pPr>
              <w:spacing w:after="0"/>
            </w:pPr>
            <w:r>
              <w:t xml:space="preserve">function </w:t>
            </w:r>
            <w:proofErr w:type="spellStart"/>
            <w:r>
              <w:t>f_GetTestcaseAttrib_Eutra_Release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7CDAD05E" w14:textId="77777777" w:rsidR="00670381" w:rsidRDefault="00670381" w:rsidP="00670381">
            <w:pPr>
              <w:spacing w:after="0"/>
            </w:pPr>
            <w:r>
              <w:t xml:space="preserve">  {</w:t>
            </w:r>
          </w:p>
          <w:p w14:paraId="7178ACF1" w14:textId="77777777" w:rsidR="00670381" w:rsidRDefault="00670381" w:rsidP="00670381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3D8F9110" w14:textId="77777777" w:rsidR="00670381" w:rsidRDefault="00670381" w:rsidP="00670381">
            <w:pPr>
              <w:spacing w:after="0"/>
            </w:pPr>
            <w:r>
              <w:t>……………………………..</w:t>
            </w:r>
          </w:p>
          <w:p w14:paraId="47BCE1DD" w14:textId="77777777" w:rsidR="00670381" w:rsidRDefault="00670381" w:rsidP="00670381">
            <w:pPr>
              <w:spacing w:after="0"/>
            </w:pPr>
            <w:r>
              <w:t xml:space="preserve">      case ("TC_8_2_4_1_1_4_ENDC") { return "</w:t>
            </w:r>
            <w:r w:rsidRPr="00670381">
              <w:rPr>
                <w:highlight w:val="yellow"/>
              </w:rPr>
              <w:t>rel_16</w:t>
            </w:r>
            <w:r>
              <w:t>"; }</w:t>
            </w:r>
          </w:p>
          <w:p w14:paraId="3431A6F7" w14:textId="77777777" w:rsidR="00670381" w:rsidRDefault="00670381" w:rsidP="00670381">
            <w:pPr>
              <w:spacing w:after="0"/>
            </w:pPr>
            <w:r>
              <w:lastRenderedPageBreak/>
              <w:t>……………………..</w:t>
            </w:r>
          </w:p>
          <w:p w14:paraId="6FDF16BD" w14:textId="77777777" w:rsidR="00670381" w:rsidRDefault="00670381" w:rsidP="00670381">
            <w:pPr>
              <w:spacing w:after="0"/>
            </w:pPr>
            <w:r>
              <w:t xml:space="preserve">    }</w:t>
            </w:r>
          </w:p>
          <w:p w14:paraId="5C7835A9" w14:textId="77777777" w:rsidR="00670381" w:rsidRDefault="00670381" w:rsidP="00670381">
            <w:pPr>
              <w:spacing w:after="0"/>
            </w:pPr>
            <w:r>
              <w:t xml:space="preserve">    return "";</w:t>
            </w:r>
          </w:p>
          <w:p w14:paraId="00CFE5FC" w14:textId="0AAF8EE8" w:rsidR="005C46C5" w:rsidRDefault="00670381" w:rsidP="00670381">
            <w:r>
              <w:t xml:space="preserve">  }</w:t>
            </w:r>
          </w:p>
          <w:p w14:paraId="42B69F08" w14:textId="77777777" w:rsidR="005C46C5" w:rsidRDefault="005C46C5" w:rsidP="009949C7"/>
        </w:tc>
      </w:tr>
    </w:tbl>
    <w:p w14:paraId="5AC3502B" w14:textId="77777777" w:rsidR="005C46C5" w:rsidRDefault="005C46C5" w:rsidP="005C46C5"/>
    <w:p w14:paraId="64CB03A8" w14:textId="03210FF7" w:rsidR="00BC25DD" w:rsidRDefault="00BC25DD" w:rsidP="00BC25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20031514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25DD" w14:paraId="22B423F0" w14:textId="77777777" w:rsidTr="009949C7">
        <w:trPr>
          <w:trHeight w:val="447"/>
        </w:trPr>
        <w:tc>
          <w:tcPr>
            <w:tcW w:w="1985" w:type="dxa"/>
          </w:tcPr>
          <w:p w14:paraId="5B58261C" w14:textId="77777777" w:rsidR="00BC25DD" w:rsidRDefault="00BC25DD" w:rsidP="00994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BAF775" w14:textId="43ADB0F1" w:rsidR="00BC25DD" w:rsidRDefault="002409E7" w:rsidP="009949C7">
            <w:pPr>
              <w:spacing w:after="0"/>
            </w:pPr>
            <w:proofErr w:type="spellStart"/>
            <w:r>
              <w:t>f_GetTestcaseAttrib_NR_Release</w:t>
            </w:r>
            <w:proofErr w:type="spellEnd"/>
            <w:r>
              <w:t>()</w:t>
            </w:r>
          </w:p>
        </w:tc>
      </w:tr>
      <w:tr w:rsidR="00BC25DD" w14:paraId="2C62203D" w14:textId="77777777" w:rsidTr="009949C7">
        <w:trPr>
          <w:trHeight w:val="452"/>
        </w:trPr>
        <w:tc>
          <w:tcPr>
            <w:tcW w:w="1985" w:type="dxa"/>
          </w:tcPr>
          <w:p w14:paraId="73D37F4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C5F559" w14:textId="26342D91" w:rsidR="00BC25DD" w:rsidRPr="00FA46AD" w:rsidRDefault="00BC25DD" w:rsidP="009949C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This test case is testing Rel-16 conformance requirements for NR not for EUTRA. </w:t>
            </w:r>
          </w:p>
        </w:tc>
      </w:tr>
      <w:tr w:rsidR="00BC25DD" w14:paraId="1867C3A3" w14:textId="77777777" w:rsidTr="009949C7">
        <w:tc>
          <w:tcPr>
            <w:tcW w:w="1985" w:type="dxa"/>
          </w:tcPr>
          <w:p w14:paraId="4B7B93E2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E52921" w14:textId="6628460A" w:rsidR="00BC25DD" w:rsidRPr="00FA46AD" w:rsidRDefault="002409E7" w:rsidP="009949C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Return “rel_16” for this test case (instead of in </w:t>
            </w:r>
            <w:proofErr w:type="spellStart"/>
            <w:r>
              <w:t>f_GetTestcaseAttrib_Eutra_Release</w:t>
            </w:r>
            <w:proofErr w:type="spellEnd"/>
            <w:r>
              <w:t>(), see change 1)</w:t>
            </w:r>
          </w:p>
        </w:tc>
      </w:tr>
      <w:tr w:rsidR="00BC25DD" w14:paraId="3CE7F2A3" w14:textId="77777777" w:rsidTr="009949C7">
        <w:tc>
          <w:tcPr>
            <w:tcW w:w="1985" w:type="dxa"/>
          </w:tcPr>
          <w:p w14:paraId="5FC9063A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00B9E2" w14:textId="77777777" w:rsidR="00BC25DD" w:rsidRDefault="00BC25DD" w:rsidP="009949C7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BC25DD" w14:paraId="491BF3B8" w14:textId="77777777" w:rsidTr="009949C7">
        <w:tc>
          <w:tcPr>
            <w:tcW w:w="1985" w:type="dxa"/>
          </w:tcPr>
          <w:p w14:paraId="29542165" w14:textId="77777777" w:rsidR="00BC25DD" w:rsidRDefault="00BC25DD" w:rsidP="00994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91F2CA" w14:textId="77777777" w:rsidR="00BC25DD" w:rsidRDefault="00BC25DD" w:rsidP="009949C7">
            <w:pPr>
              <w:rPr>
                <w:rFonts w:ascii="Arial" w:hAnsi="Arial"/>
                <w:highlight w:val="cyan"/>
              </w:rPr>
            </w:pPr>
          </w:p>
        </w:tc>
      </w:tr>
    </w:tbl>
    <w:p w14:paraId="5061A67F" w14:textId="77777777" w:rsidR="00BC25DD" w:rsidRDefault="00BC25DD" w:rsidP="00BC25DD"/>
    <w:p w14:paraId="4D3D2902" w14:textId="77777777" w:rsidR="00BC25DD" w:rsidRPr="00570959" w:rsidRDefault="00BC25DD" w:rsidP="00BC25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140EF0CF" w14:textId="77777777" w:rsidTr="009949C7">
        <w:tc>
          <w:tcPr>
            <w:tcW w:w="9855" w:type="dxa"/>
          </w:tcPr>
          <w:p w14:paraId="3F1EEC10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205304F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2BF1774E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697AB86F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24027702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0D9C44CC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3F07FB02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0355EB5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0A7F1D93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499E3F62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56F2682B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2C932419" w14:textId="77777777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3DC8AD5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5EC6C63F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7DFE988" w14:textId="0AB059EC" w:rsidR="00BC25DD" w:rsidRDefault="00827F35" w:rsidP="00827F35">
            <w:pPr>
              <w:spacing w:after="0"/>
            </w:pPr>
            <w:r>
              <w:t xml:space="preserve">  }</w:t>
            </w:r>
          </w:p>
        </w:tc>
      </w:tr>
    </w:tbl>
    <w:p w14:paraId="1C38E5FB" w14:textId="77777777" w:rsidR="00BC25DD" w:rsidRDefault="00BC25DD" w:rsidP="00BC25DD"/>
    <w:p w14:paraId="4DDB8B2D" w14:textId="77777777" w:rsidR="00BC25DD" w:rsidRDefault="00BC25DD" w:rsidP="00BC25DD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C25DD" w14:paraId="6226A311" w14:textId="77777777" w:rsidTr="009949C7">
        <w:tc>
          <w:tcPr>
            <w:tcW w:w="9855" w:type="dxa"/>
          </w:tcPr>
          <w:p w14:paraId="4DF727FC" w14:textId="77777777" w:rsidR="00827F35" w:rsidRDefault="00827F35" w:rsidP="00827F35">
            <w:pPr>
              <w:spacing w:after="0"/>
            </w:pPr>
            <w:r>
              <w:t xml:space="preserve">  function </w:t>
            </w:r>
            <w:proofErr w:type="spellStart"/>
            <w:r>
              <w:t>f_GetTestcaseAttrib_NR_Release</w:t>
            </w:r>
            <w:proofErr w:type="spellEnd"/>
            <w:r>
              <w:t>(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p_Testcase</w:t>
            </w:r>
            <w:proofErr w:type="spellEnd"/>
            <w:r>
              <w:t xml:space="preserve">) return </w:t>
            </w:r>
            <w:proofErr w:type="spellStart"/>
            <w:r>
              <w:t>charstring</w:t>
            </w:r>
            <w:proofErr w:type="spellEnd"/>
          </w:p>
          <w:p w14:paraId="1DC5C0D2" w14:textId="77777777" w:rsidR="00827F35" w:rsidRDefault="00827F35" w:rsidP="00827F35">
            <w:pPr>
              <w:spacing w:after="0"/>
            </w:pPr>
            <w:r>
              <w:t xml:space="preserve">  {</w:t>
            </w:r>
          </w:p>
          <w:p w14:paraId="4682FCB3" w14:textId="77777777" w:rsidR="00827F35" w:rsidRDefault="00827F35" w:rsidP="00827F35">
            <w:pPr>
              <w:spacing w:after="0"/>
            </w:pPr>
            <w:r>
              <w:t xml:space="preserve">    select (</w:t>
            </w:r>
            <w:proofErr w:type="spellStart"/>
            <w:r>
              <w:t>p_Testcase</w:t>
            </w:r>
            <w:proofErr w:type="spellEnd"/>
            <w:r>
              <w:t>) {</w:t>
            </w:r>
          </w:p>
          <w:p w14:paraId="2A2532A6" w14:textId="77777777" w:rsidR="00827F35" w:rsidRDefault="00827F35" w:rsidP="00827F35">
            <w:pPr>
              <w:spacing w:after="0"/>
            </w:pPr>
            <w:r>
              <w:t xml:space="preserve">      case ("TC_7_1_1_12_3_ENDC") { return "rel_16"; }</w:t>
            </w:r>
          </w:p>
          <w:p w14:paraId="7014D90D" w14:textId="77777777" w:rsidR="00827F35" w:rsidRDefault="00827F35" w:rsidP="00827F35">
            <w:pPr>
              <w:spacing w:after="0"/>
            </w:pPr>
            <w:r>
              <w:t xml:space="preserve">      case ("TC_7_1_1_12_4_1_ENDC") { return "rel_16"; }</w:t>
            </w:r>
          </w:p>
          <w:p w14:paraId="6AD7C440" w14:textId="77777777" w:rsidR="00827F35" w:rsidRDefault="00827F35" w:rsidP="00827F35">
            <w:pPr>
              <w:spacing w:after="0"/>
            </w:pPr>
            <w:r>
              <w:t xml:space="preserve">      case ("TC_7_1_1_12_4_2_ENDC") { return "rel_16"; }</w:t>
            </w:r>
          </w:p>
          <w:p w14:paraId="7290C741" w14:textId="77777777" w:rsidR="00827F35" w:rsidRDefault="00827F35" w:rsidP="00827F35">
            <w:pPr>
              <w:spacing w:after="0"/>
            </w:pPr>
            <w:r>
              <w:t xml:space="preserve">      case ("TC_7_1_1_12_4_3_ENDC") { return "rel_16"; }</w:t>
            </w:r>
          </w:p>
          <w:p w14:paraId="3738FA21" w14:textId="77777777" w:rsidR="00827F35" w:rsidRDefault="00827F35" w:rsidP="00827F35">
            <w:pPr>
              <w:spacing w:after="0"/>
            </w:pPr>
            <w:r>
              <w:t xml:space="preserve">      case ("TC_7_1_1_4_1_5_ENDC") { return "rel_16"; }</w:t>
            </w:r>
          </w:p>
          <w:p w14:paraId="1FE0A506" w14:textId="77777777" w:rsidR="00827F35" w:rsidRDefault="00827F35" w:rsidP="00827F35">
            <w:pPr>
              <w:spacing w:after="0"/>
            </w:pPr>
            <w:r>
              <w:t xml:space="preserve">      case ("TC_7_1_1_4_2_6_ENDC") { return "rel_16"; }</w:t>
            </w:r>
          </w:p>
          <w:p w14:paraId="08279347" w14:textId="77777777" w:rsidR="00827F35" w:rsidRDefault="00827F35" w:rsidP="00827F35">
            <w:pPr>
              <w:spacing w:after="0"/>
            </w:pPr>
            <w:r>
              <w:t xml:space="preserve">      case ("TC_8_2_3_18_1_ENDC") { return "rel_16"; }</w:t>
            </w:r>
          </w:p>
          <w:p w14:paraId="7149B1D4" w14:textId="77777777" w:rsidR="00827F35" w:rsidRDefault="00827F35" w:rsidP="00827F35">
            <w:pPr>
              <w:spacing w:after="0"/>
            </w:pPr>
            <w:r>
              <w:t xml:space="preserve">      case ("TC_8_2_3_18_2_ENDC") { return "rel_16"; }</w:t>
            </w:r>
          </w:p>
          <w:p w14:paraId="33380435" w14:textId="4BF2646A" w:rsidR="00827F35" w:rsidRDefault="00827F35" w:rsidP="00827F35">
            <w:pPr>
              <w:spacing w:after="0"/>
            </w:pPr>
            <w:r>
              <w:t xml:space="preserve">      case ("TC_8_2_3_18_3_ENDC") { return "rel_16"; }</w:t>
            </w:r>
          </w:p>
          <w:p w14:paraId="2D031358" w14:textId="4CC6DF85" w:rsidR="00827F35" w:rsidRDefault="00827F35" w:rsidP="00827F35">
            <w:pPr>
              <w:spacing w:after="0"/>
            </w:pPr>
            <w:r>
              <w:t xml:space="preserve">      </w:t>
            </w:r>
            <w:r w:rsidRPr="00827F35">
              <w:rPr>
                <w:highlight w:val="yellow"/>
              </w:rPr>
              <w:t>case ("TC_8_2_4_1_1_4_ENDC") { return "rel_16"; }</w:t>
            </w:r>
          </w:p>
          <w:p w14:paraId="07063834" w14:textId="77777777" w:rsidR="00827F35" w:rsidRDefault="00827F35" w:rsidP="00827F35">
            <w:pPr>
              <w:spacing w:after="0"/>
            </w:pPr>
            <w:r>
              <w:t xml:space="preserve">    }</w:t>
            </w:r>
          </w:p>
          <w:p w14:paraId="14A6D94B" w14:textId="77777777" w:rsidR="00827F35" w:rsidRDefault="00827F35" w:rsidP="00827F35">
            <w:pPr>
              <w:spacing w:after="0"/>
            </w:pPr>
            <w:r>
              <w:t xml:space="preserve">    return "";</w:t>
            </w:r>
          </w:p>
          <w:p w14:paraId="65900BEE" w14:textId="5FEAC0C6" w:rsidR="00BC25DD" w:rsidRDefault="00827F35" w:rsidP="00827F35">
            <w:r>
              <w:t xml:space="preserve">  }</w:t>
            </w:r>
          </w:p>
        </w:tc>
      </w:tr>
    </w:tbl>
    <w:p w14:paraId="7F4ABBCF" w14:textId="77777777" w:rsidR="00BC25DD" w:rsidRDefault="00BC25DD" w:rsidP="00BC25DD"/>
    <w:p w14:paraId="7113DEF8" w14:textId="77777777" w:rsidR="00BC25DD" w:rsidRDefault="00BC25DD" w:rsidP="00BC25DD">
      <w:pPr>
        <w:pStyle w:val="Heading2"/>
        <w:rPr>
          <w:lang w:val="en-US"/>
        </w:rPr>
      </w:pPr>
    </w:p>
    <w:p w14:paraId="5959E1B1" w14:textId="11E767C0" w:rsidR="001F230F" w:rsidRDefault="001F230F" w:rsidP="00274529">
      <w:pPr>
        <w:pStyle w:val="Heading2"/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0031515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7A367498" w14:textId="27FC13CA" w:rsidR="00662A05" w:rsidRPr="00662A05" w:rsidRDefault="00662A05" w:rsidP="00662A05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662A05">
        <w:rPr>
          <w:rFonts w:cs="Arial"/>
        </w:rPr>
        <w:t xml:space="preserve">The test case was executed on </w:t>
      </w:r>
      <w:r w:rsidR="0029525E">
        <w:rPr>
          <w:rFonts w:cs="Arial"/>
        </w:rPr>
        <w:t xml:space="preserve">EN-DC band combination </w:t>
      </w:r>
      <w:r w:rsidR="0029525E" w:rsidRPr="0029525E">
        <w:rPr>
          <w:rFonts w:cs="Arial"/>
        </w:rPr>
        <w:t>1A_n78C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0031516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20031517"/>
      <w:bookmarkStart w:id="22" w:name="_Hlk120026754"/>
      <w:r>
        <w:rPr>
          <w:rFonts w:cs="Arial"/>
          <w:b/>
        </w:rPr>
        <w:t>MediaTek MT6879</w:t>
      </w:r>
      <w:bookmarkEnd w:id="21"/>
    </w:p>
    <w:bookmarkEnd w:id="22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B0E04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69EF7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0031518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2E3F830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325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 xml:space="preserve">RRC Rel-16 test case 8.2.4.1.1.4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1AC3F" w14:textId="77777777" w:rsidR="00F315AA" w:rsidRDefault="00F315AA">
      <w:r>
        <w:separator/>
      </w:r>
    </w:p>
  </w:endnote>
  <w:endnote w:type="continuationSeparator" w:id="0">
    <w:p w14:paraId="2E29B5F3" w14:textId="77777777" w:rsidR="00F315AA" w:rsidRDefault="00F3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A90E" w14:textId="77777777" w:rsidR="00F315AA" w:rsidRDefault="00F315AA">
      <w:r>
        <w:separator/>
      </w:r>
    </w:p>
  </w:footnote>
  <w:footnote w:type="continuationSeparator" w:id="0">
    <w:p w14:paraId="5B0D501F" w14:textId="77777777" w:rsidR="00F315AA" w:rsidRDefault="00F3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9525E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8113B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C46C5"/>
    <w:rsid w:val="005D5B00"/>
    <w:rsid w:val="005E2C44"/>
    <w:rsid w:val="00601DEF"/>
    <w:rsid w:val="00611656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E21FB"/>
    <w:rsid w:val="006F0E64"/>
    <w:rsid w:val="006F7A50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15AA"/>
    <w:rsid w:val="00F33300"/>
    <w:rsid w:val="00F33E10"/>
    <w:rsid w:val="00F62238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5</Pages>
  <Words>743</Words>
  <Characters>5688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120</cp:revision>
  <cp:lastPrinted>1900-01-01T00:00:00Z</cp:lastPrinted>
  <dcterms:created xsi:type="dcterms:W3CDTF">2022-01-24T16:23:00Z</dcterms:created>
  <dcterms:modified xsi:type="dcterms:W3CDTF">2022-11-23T12:39:00Z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