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EA8049E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334CC8">
        <w:fldChar w:fldCharType="begin"/>
      </w:r>
      <w:r w:rsidR="00334CC8">
        <w:instrText xml:space="preserve"> DOCPROPERTY  Tdoc#  \* MERGEFORMAT </w:instrText>
      </w:r>
      <w:r w:rsidR="00334CC8">
        <w:fldChar w:fldCharType="separate"/>
      </w:r>
      <w:r w:rsidR="00DC4393">
        <w:rPr>
          <w:b/>
          <w:i/>
          <w:noProof/>
          <w:sz w:val="28"/>
        </w:rPr>
        <w:t>R5s22</w:t>
      </w:r>
      <w:r w:rsidR="00B91AA7">
        <w:rPr>
          <w:b/>
          <w:i/>
          <w:noProof/>
          <w:sz w:val="28"/>
        </w:rPr>
        <w:t>1</w:t>
      </w:r>
      <w:r w:rsidR="005E4E22">
        <w:rPr>
          <w:b/>
          <w:i/>
          <w:noProof/>
          <w:sz w:val="28"/>
        </w:rPr>
        <w:t>2</w:t>
      </w:r>
      <w:r w:rsidR="00772831">
        <w:rPr>
          <w:b/>
          <w:i/>
          <w:noProof/>
          <w:sz w:val="28"/>
        </w:rPr>
        <w:t>3</w:t>
      </w:r>
      <w:r w:rsidR="005F2083">
        <w:rPr>
          <w:b/>
          <w:i/>
          <w:noProof/>
          <w:sz w:val="28"/>
        </w:rPr>
        <w:t>1</w:t>
      </w:r>
      <w:r w:rsidR="00334CC8">
        <w:rPr>
          <w:b/>
          <w:i/>
          <w:noProof/>
          <w:sz w:val="28"/>
        </w:rPr>
        <w:fldChar w:fldCharType="end"/>
      </w:r>
    </w:p>
    <w:p w14:paraId="210A5493" w14:textId="77777777" w:rsidR="00745C21" w:rsidRDefault="00334CC8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334C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04C9A5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5E4E22">
              <w:rPr>
                <w:b/>
                <w:noProof/>
                <w:sz w:val="28"/>
              </w:rPr>
              <w:t>8</w:t>
            </w:r>
            <w:r w:rsidR="00AD1DF8">
              <w:rPr>
                <w:b/>
                <w:noProof/>
                <w:sz w:val="28"/>
              </w:rPr>
              <w:t>3</w:t>
            </w:r>
            <w:r w:rsidR="009E4AA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BA3EF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B23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60D69C" w:rsidR="001E41F3" w:rsidRDefault="009E4AA7" w:rsidP="00B7489A">
            <w:pPr>
              <w:pStyle w:val="CRCoverPage"/>
              <w:spacing w:after="0"/>
              <w:rPr>
                <w:noProof/>
              </w:rPr>
            </w:pPr>
            <w:r w:rsidRPr="009E4AA7">
              <w:t>Correction for NR5GC test cases with SNPN-only device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5B52FF" w:rsidR="001E41F3" w:rsidRDefault="00334CC8" w:rsidP="003C7EE9">
            <w:pPr>
              <w:pStyle w:val="CRCoverPage"/>
              <w:spacing w:after="0"/>
              <w:rPr>
                <w:noProof/>
              </w:rPr>
            </w:pPr>
            <w:r w:rsidRPr="00334CC8">
              <w:rPr>
                <w:noProof/>
              </w:rPr>
              <w:t>NG_RAN_PRN_Vertical_LAN-UEConTest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353DEB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0F0111">
              <w:rPr>
                <w:noProof/>
              </w:rPr>
              <w:t>10-</w:t>
            </w:r>
            <w:r w:rsidR="00174478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334C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11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97118" w:rsidRDefault="00897118" w:rsidP="00897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5FAC3" w14:textId="26F6696E" w:rsidR="00CC2877" w:rsidRDefault="00897118" w:rsidP="00897118">
            <w:pPr>
              <w:pStyle w:val="CRCoverPage"/>
              <w:numPr>
                <w:ilvl w:val="0"/>
                <w:numId w:val="34"/>
              </w:numPr>
              <w:spacing w:after="0"/>
            </w:pPr>
            <w:r>
              <w:t xml:space="preserve">The current implementation </w:t>
            </w:r>
            <w:r>
              <w:t xml:space="preserve">of </w:t>
            </w:r>
            <w:proofErr w:type="spellStart"/>
            <w:r w:rsidRPr="00897118">
              <w:t>f_NR_CellInfo_GetNIDsForAllCells</w:t>
            </w:r>
            <w:proofErr w:type="spellEnd"/>
            <w:r>
              <w:t>() t</w:t>
            </w:r>
            <w:r>
              <w:t xml:space="preserve">ries to retrieve PLMN identity for each cell index. For some indices the cell information may never have been </w:t>
            </w:r>
            <w:proofErr w:type="spellStart"/>
            <w:r>
              <w:t>intialised</w:t>
            </w:r>
            <w:proofErr w:type="spellEnd"/>
            <w:r>
              <w:t xml:space="preserve"> in the execution of </w:t>
            </w:r>
            <w:proofErr w:type="spellStart"/>
            <w:r w:rsidRPr="000176F3">
              <w:t>f_NR_CellArray_Init</w:t>
            </w:r>
            <w:proofErr w:type="spellEnd"/>
            <w:r>
              <w:t>() due to the required frequen</w:t>
            </w:r>
            <w:r w:rsidR="003F3756">
              <w:t>c</w:t>
            </w:r>
            <w:r>
              <w:t>y not being defined (e.g. f2 for nr_cell3).</w:t>
            </w:r>
          </w:p>
          <w:p w14:paraId="34FCDC2C" w14:textId="77777777" w:rsidR="00CC2877" w:rsidRDefault="00CC2877" w:rsidP="00CC2877">
            <w:pPr>
              <w:pStyle w:val="CRCoverPage"/>
              <w:spacing w:after="0"/>
              <w:ind w:left="720"/>
            </w:pPr>
          </w:p>
          <w:p w14:paraId="576E6E6B" w14:textId="7D11F54F" w:rsidR="00897118" w:rsidRDefault="00897118" w:rsidP="00897118">
            <w:pPr>
              <w:pStyle w:val="CRCoverPage"/>
              <w:numPr>
                <w:ilvl w:val="0"/>
                <w:numId w:val="34"/>
              </w:numPr>
              <w:spacing w:after="0"/>
            </w:pPr>
            <w:r>
              <w:rPr>
                <w:noProof/>
              </w:rPr>
              <w:t xml:space="preserve">Currently NID input is used for calculating XRES* in SNPN test cases, this should also be used for all test cases in case of SNPN-only UE. </w:t>
            </w:r>
          </w:p>
          <w:p w14:paraId="708AA7DE" w14:textId="6A425EFB" w:rsidR="00897118" w:rsidRPr="00AE3960" w:rsidRDefault="00897118" w:rsidP="00897118">
            <w:pPr>
              <w:pStyle w:val="CRCoverPage"/>
              <w:spacing w:after="0"/>
              <w:rPr>
                <w:noProof/>
              </w:rPr>
            </w:pPr>
          </w:p>
        </w:tc>
      </w:tr>
      <w:tr w:rsidR="0089711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97118" w:rsidRDefault="00897118" w:rsidP="008971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60E876E" w:rsidR="00897118" w:rsidRDefault="00897118" w:rsidP="008971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1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97118" w:rsidRDefault="00897118" w:rsidP="00897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293630" w14:textId="77777777" w:rsidR="00CC2877" w:rsidRDefault="00897118" w:rsidP="00CC2877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 xml:space="preserve">A check is applied to see </w:t>
            </w:r>
            <w:proofErr w:type="spellStart"/>
            <w:r>
              <w:rPr>
                <w:rFonts w:cs="Arial"/>
                <w:lang w:val="en-US" w:eastAsia="zh-CN"/>
              </w:rPr>
              <w:t>ifthe</w:t>
            </w:r>
            <w:proofErr w:type="spellEnd"/>
            <w:r>
              <w:rPr>
                <w:rFonts w:cs="Arial"/>
                <w:lang w:val="en-US" w:eastAsia="zh-CN"/>
              </w:rPr>
              <w:t xml:space="preserve"> PLMN identity exists before accessing.</w:t>
            </w:r>
          </w:p>
          <w:p w14:paraId="4BA303D9" w14:textId="77777777" w:rsidR="00CC2877" w:rsidRDefault="00CC2877" w:rsidP="00CC2877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31C656EC" w14:textId="3910914D" w:rsidR="00897118" w:rsidRPr="0035396C" w:rsidRDefault="00897118" w:rsidP="00CC2877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the check to include the SNPN_Only case for the legacy 5G test cases to populate the NID value to be used for Authentication calculations</w:t>
            </w:r>
          </w:p>
        </w:tc>
      </w:tr>
      <w:tr w:rsidR="008971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97118" w:rsidRDefault="00897118" w:rsidP="008971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97118" w:rsidRDefault="00897118" w:rsidP="008971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11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97118" w:rsidRDefault="00897118" w:rsidP="00897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578A57" w:rsidR="00897118" w:rsidRPr="00BD4675" w:rsidRDefault="00897118" w:rsidP="008971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897118" w14:paraId="034AF533" w14:textId="77777777" w:rsidTr="00547111">
        <w:tc>
          <w:tcPr>
            <w:tcW w:w="2694" w:type="dxa"/>
            <w:gridSpan w:val="2"/>
          </w:tcPr>
          <w:p w14:paraId="39D9EB5B" w14:textId="77777777" w:rsidR="00897118" w:rsidRDefault="00897118" w:rsidP="008971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97118" w:rsidRDefault="00897118" w:rsidP="008971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118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97118" w:rsidRDefault="00897118" w:rsidP="00897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2431FF" w:rsidR="00897118" w:rsidRDefault="00897118" w:rsidP="008971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NR5GC test cases</w:t>
            </w:r>
          </w:p>
        </w:tc>
      </w:tr>
      <w:tr w:rsidR="0089711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97118" w:rsidRDefault="00897118" w:rsidP="008971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97118" w:rsidRDefault="00897118" w:rsidP="008971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11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97118" w:rsidRDefault="00897118" w:rsidP="00897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97118" w:rsidRDefault="00897118" w:rsidP="00897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97118" w:rsidRDefault="00897118" w:rsidP="00897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97118" w:rsidRDefault="00897118" w:rsidP="008971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97118" w:rsidRDefault="00897118" w:rsidP="008971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711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97118" w:rsidRDefault="00897118" w:rsidP="00897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97118" w:rsidRDefault="00897118" w:rsidP="00897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897118" w:rsidRDefault="00897118" w:rsidP="00897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97118" w:rsidRDefault="00897118" w:rsidP="008971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97118" w:rsidRDefault="00897118" w:rsidP="008971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711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97118" w:rsidRDefault="00897118" w:rsidP="008971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889389" w:rsidR="00897118" w:rsidRDefault="00897118" w:rsidP="00897118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87CB7A" w:rsidR="00897118" w:rsidRDefault="00897118" w:rsidP="00897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97118" w:rsidRDefault="00897118" w:rsidP="008971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9FABA0" w:rsidR="00897118" w:rsidRDefault="00897118" w:rsidP="008971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711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97118" w:rsidRDefault="00897118" w:rsidP="008971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97118" w:rsidRDefault="00897118" w:rsidP="00897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897118" w:rsidRDefault="00897118" w:rsidP="00897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97118" w:rsidRDefault="00897118" w:rsidP="008971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97118" w:rsidRDefault="00897118" w:rsidP="008971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711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97118" w:rsidRDefault="00897118" w:rsidP="008971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97118" w:rsidRDefault="00897118" w:rsidP="00897118">
            <w:pPr>
              <w:pStyle w:val="CRCoverPage"/>
              <w:spacing w:after="0"/>
              <w:rPr>
                <w:noProof/>
              </w:rPr>
            </w:pPr>
          </w:p>
        </w:tc>
      </w:tr>
      <w:tr w:rsidR="0089711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97118" w:rsidRDefault="00897118" w:rsidP="00897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97118" w:rsidRDefault="00897118" w:rsidP="008971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711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97118" w:rsidRPr="008863B9" w:rsidRDefault="00897118" w:rsidP="00897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97118" w:rsidRPr="008863B9" w:rsidRDefault="00897118" w:rsidP="008971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711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97118" w:rsidRDefault="00897118" w:rsidP="00897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97118" w:rsidRDefault="00897118" w:rsidP="008971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04582D" w14:textId="38780E60" w:rsidR="001E41F3" w:rsidRDefault="003D45FD" w:rsidP="003D45FD">
      <w:pPr>
        <w:tabs>
          <w:tab w:val="left" w:pos="6915"/>
        </w:tabs>
        <w:rPr>
          <w:noProof/>
        </w:rPr>
      </w:pPr>
      <w:r>
        <w:rPr>
          <w:noProof/>
        </w:rPr>
        <w:tab/>
      </w:r>
    </w:p>
    <w:p w14:paraId="1557EA72" w14:textId="674AB7BF" w:rsidR="003D45FD" w:rsidRPr="003D45FD" w:rsidRDefault="003D45FD" w:rsidP="003D45FD">
      <w:pPr>
        <w:tabs>
          <w:tab w:val="left" w:pos="6915"/>
        </w:tabs>
        <w:sectPr w:rsidR="003D45FD" w:rsidRPr="003D45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786034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95D0AF9" w14:textId="23F2355D" w:rsidR="003F3756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F3756" w:rsidRPr="0009612C">
        <w:rPr>
          <w:rFonts w:cs="Arial"/>
          <w:iCs/>
        </w:rPr>
        <w:t>Table of Contents</w:t>
      </w:r>
      <w:r w:rsidR="003F3756">
        <w:tab/>
      </w:r>
      <w:r w:rsidR="003F3756">
        <w:fldChar w:fldCharType="begin"/>
      </w:r>
      <w:r w:rsidR="003F3756">
        <w:instrText xml:space="preserve"> PAGEREF _Toc117860349 \h </w:instrText>
      </w:r>
      <w:r w:rsidR="003F3756">
        <w:fldChar w:fldCharType="separate"/>
      </w:r>
      <w:r w:rsidR="003F3756">
        <w:t>2</w:t>
      </w:r>
      <w:r w:rsidR="003F3756">
        <w:fldChar w:fldCharType="end"/>
      </w:r>
    </w:p>
    <w:p w14:paraId="317AD729" w14:textId="13C37B45" w:rsidR="003F3756" w:rsidRDefault="003F375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9612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9612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_Toc117860350 \h </w:instrText>
      </w:r>
      <w:r>
        <w:fldChar w:fldCharType="separate"/>
      </w:r>
      <w:r>
        <w:t>3</w:t>
      </w:r>
      <w:r>
        <w:fldChar w:fldCharType="end"/>
      </w:r>
    </w:p>
    <w:p w14:paraId="509D1E87" w14:textId="21F098C6" w:rsidR="003F3756" w:rsidRDefault="003F375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9612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9612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_Toc117860351 \h </w:instrText>
      </w:r>
      <w:r>
        <w:fldChar w:fldCharType="separate"/>
      </w:r>
      <w:r>
        <w:t>3</w:t>
      </w:r>
      <w:r>
        <w:fldChar w:fldCharType="end"/>
      </w:r>
    </w:p>
    <w:p w14:paraId="36A90AB1" w14:textId="63A5AC23" w:rsidR="003F3756" w:rsidRDefault="003F375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9612C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9612C">
        <w:rPr>
          <w:rFonts w:cs="Arial"/>
          <w:color w:val="000000"/>
          <w:lang w:eastAsia="en-GB"/>
        </w:rPr>
        <w:t xml:space="preserve">Change </w:t>
      </w:r>
      <w:r w:rsidRPr="0009612C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_Toc117860352 \h </w:instrText>
      </w:r>
      <w:r>
        <w:fldChar w:fldCharType="separate"/>
      </w:r>
      <w:r>
        <w:t>3</w:t>
      </w:r>
      <w:r>
        <w:fldChar w:fldCharType="end"/>
      </w:r>
    </w:p>
    <w:p w14:paraId="0E0C067D" w14:textId="4D394C2E" w:rsidR="003F3756" w:rsidRDefault="003F375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9612C">
        <w:rPr>
          <w:rFonts w:eastAsia="SimSun"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9612C">
        <w:rPr>
          <w:rFonts w:cs="Arial"/>
          <w:color w:val="000000"/>
          <w:lang w:eastAsia="en-GB"/>
        </w:rPr>
        <w:t xml:space="preserve">Change </w:t>
      </w:r>
      <w:r w:rsidRPr="0009612C">
        <w:rPr>
          <w:rFonts w:eastAsia="SimSun"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_Toc117860353 \h </w:instrText>
      </w:r>
      <w:r>
        <w:fldChar w:fldCharType="separate"/>
      </w:r>
      <w:r>
        <w:t>4</w:t>
      </w:r>
      <w:r>
        <w:fldChar w:fldCharType="end"/>
      </w:r>
    </w:p>
    <w:p w14:paraId="325A0C2F" w14:textId="7E61A93F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7860350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33F0FAB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EA7C4F">
        <w:rPr>
          <w:rFonts w:cs="Arial"/>
          <w:lang w:eastAsia="ja-JP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24076803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17860351"/>
      <w:r w:rsidRPr="00854C55">
        <w:rPr>
          <w:b/>
        </w:rPr>
        <w:t>Corrections required</w:t>
      </w:r>
      <w:bookmarkEnd w:id="4"/>
      <w:bookmarkEnd w:id="5"/>
      <w:bookmarkEnd w:id="6"/>
    </w:p>
    <w:p w14:paraId="4B2E0DA9" w14:textId="28B0AE3E" w:rsidR="00293DF9" w:rsidRDefault="00293DF9" w:rsidP="00293DF9"/>
    <w:p w14:paraId="7AC78451" w14:textId="77777777" w:rsidR="006A5B44" w:rsidRDefault="006A5B44" w:rsidP="006A5B44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07494144"/>
      <w:bookmarkStart w:id="8" w:name="_Toc117697540"/>
      <w:bookmarkStart w:id="9" w:name="_Toc117860352"/>
      <w:r>
        <w:rPr>
          <w:rFonts w:cs="Arial"/>
          <w:color w:val="000000"/>
          <w:lang w:eastAsia="en-GB"/>
        </w:rPr>
        <w:t xml:space="preserve">Change </w:t>
      </w:r>
      <w:bookmarkEnd w:id="7"/>
      <w:r>
        <w:rPr>
          <w:rFonts w:eastAsia="SimSun" w:cs="Arial"/>
          <w:color w:val="000000"/>
          <w:lang w:val="en-US" w:eastAsia="zh-CN"/>
        </w:rPr>
        <w:t>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A5B44" w14:paraId="1A96409D" w14:textId="77777777" w:rsidTr="00077B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129B" w14:textId="77777777" w:rsidR="006A5B44" w:rsidRDefault="006A5B44" w:rsidP="00077BF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B5D3" w14:textId="77777777" w:rsidR="006A5B44" w:rsidRPr="00B65B1E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proofErr w:type="spellStart"/>
            <w:r w:rsidRPr="00073BB1">
              <w:rPr>
                <w:rFonts w:ascii="Arial" w:hAnsi="Arial" w:cs="Arial"/>
                <w:lang w:val="en-US" w:eastAsia="en-GB"/>
              </w:rPr>
              <w:t>f_NR_CellInfo_GetNIDsForAllCells</w:t>
            </w:r>
            <w:proofErr w:type="spellEnd"/>
          </w:p>
        </w:tc>
      </w:tr>
      <w:tr w:rsidR="006A5B44" w14:paraId="7A8ADC9E" w14:textId="77777777" w:rsidTr="00077BF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7C2A" w14:textId="77777777" w:rsidR="006A5B44" w:rsidRDefault="006A5B44" w:rsidP="00077B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8E53" w14:textId="76F9CCD8" w:rsidR="006A5B44" w:rsidRPr="008D31B6" w:rsidRDefault="001568A3" w:rsidP="008A2962">
            <w:pPr>
              <w:rPr>
                <w:rFonts w:ascii="Arial" w:hAnsi="Arial" w:cs="Arial"/>
                <w:lang w:eastAsia="zh-CN"/>
              </w:rPr>
            </w:pPr>
            <w:r>
              <w:t xml:space="preserve">The current implementation tries to </w:t>
            </w:r>
            <w:r w:rsidR="000C250D">
              <w:t xml:space="preserve">retrieve PLMN identity </w:t>
            </w:r>
            <w:r w:rsidR="008A2458">
              <w:t>for each cell index</w:t>
            </w:r>
            <w:r w:rsidR="004328A2">
              <w:t xml:space="preserve">. </w:t>
            </w:r>
            <w:r w:rsidR="000176F3">
              <w:t xml:space="preserve">For some indices the cell information may never have been </w:t>
            </w:r>
            <w:proofErr w:type="spellStart"/>
            <w:r w:rsidR="000176F3">
              <w:t>intialised</w:t>
            </w:r>
            <w:proofErr w:type="spellEnd"/>
            <w:r w:rsidR="000176F3">
              <w:t xml:space="preserve"> in the execution of </w:t>
            </w:r>
            <w:proofErr w:type="spellStart"/>
            <w:r w:rsidR="000176F3" w:rsidRPr="000176F3">
              <w:t>f_NR_CellArray_Init</w:t>
            </w:r>
            <w:proofErr w:type="spellEnd"/>
            <w:r w:rsidR="008A2962">
              <w:t xml:space="preserve">() due to the required </w:t>
            </w:r>
            <w:proofErr w:type="spellStart"/>
            <w:r w:rsidR="008A2962">
              <w:t>frequeny</w:t>
            </w:r>
            <w:proofErr w:type="spellEnd"/>
            <w:r w:rsidR="008A2962">
              <w:t xml:space="preserve"> not being defined (e.g. f2 for nr_cell3).</w:t>
            </w:r>
          </w:p>
        </w:tc>
      </w:tr>
      <w:tr w:rsidR="006A5B44" w14:paraId="2BD4D24F" w14:textId="77777777" w:rsidTr="00077B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8AC4" w14:textId="77777777" w:rsidR="006A5B44" w:rsidRDefault="006A5B44" w:rsidP="00077B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544C" w14:textId="6425A009" w:rsidR="006A5B44" w:rsidRPr="0066224B" w:rsidRDefault="006A5B44" w:rsidP="00077BF5">
            <w:pPr>
              <w:pStyle w:val="B2"/>
              <w:ind w:left="0" w:firstLine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A check is applied to see </w:t>
            </w:r>
            <w:proofErr w:type="spellStart"/>
            <w:r w:rsidR="007F28A1">
              <w:rPr>
                <w:rFonts w:cs="Arial"/>
                <w:lang w:val="en-US" w:eastAsia="zh-CN"/>
              </w:rPr>
              <w:t>if</w:t>
            </w:r>
            <w:r>
              <w:rPr>
                <w:rFonts w:cs="Arial"/>
                <w:lang w:val="en-US" w:eastAsia="zh-CN"/>
              </w:rPr>
              <w:t>the</w:t>
            </w:r>
            <w:proofErr w:type="spellEnd"/>
            <w:r>
              <w:rPr>
                <w:rFonts w:cs="Arial"/>
                <w:lang w:val="en-US" w:eastAsia="zh-CN"/>
              </w:rPr>
              <w:t xml:space="preserve"> PLMN identity </w:t>
            </w:r>
            <w:r w:rsidR="007F28A1">
              <w:rPr>
                <w:rFonts w:cs="Arial"/>
                <w:lang w:val="en-US" w:eastAsia="zh-CN"/>
              </w:rPr>
              <w:t>exists before accessing.</w:t>
            </w:r>
          </w:p>
        </w:tc>
      </w:tr>
      <w:tr w:rsidR="006A5B44" w14:paraId="24525878" w14:textId="77777777" w:rsidTr="00077B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ED5A" w14:textId="77777777" w:rsidR="006A5B44" w:rsidRDefault="006A5B44" w:rsidP="00077B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6891" w14:textId="77777777" w:rsidR="006A5B44" w:rsidRDefault="006A5B44" w:rsidP="00077BF5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073BB1">
              <w:rPr>
                <w:rFonts w:ascii="Arial" w:hAnsi="Arial" w:cs="Arial"/>
                <w:lang w:eastAsia="en-GB"/>
              </w:rPr>
              <w:t>NR_CellInfo</w:t>
            </w:r>
            <w:r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6A5B44" w14:paraId="22C33F3B" w14:textId="77777777" w:rsidTr="00077B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CC9D" w14:textId="77777777" w:rsidR="006A5B44" w:rsidRDefault="006A5B44" w:rsidP="00077B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4E6C" w14:textId="77777777" w:rsidR="006A5B44" w:rsidRPr="00A258B9" w:rsidRDefault="006A5B44" w:rsidP="00077BF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75D848A" w14:textId="77777777" w:rsidR="006A5B44" w:rsidRDefault="006A5B44" w:rsidP="006A5B44">
      <w:pPr>
        <w:rPr>
          <w:lang w:val="en-US" w:eastAsia="zh-CN"/>
        </w:rPr>
      </w:pPr>
    </w:p>
    <w:p w14:paraId="19B279C4" w14:textId="77777777" w:rsidR="006A5B44" w:rsidRDefault="006A5B44" w:rsidP="006A5B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A5B44" w14:paraId="725C3828" w14:textId="77777777" w:rsidTr="00077BF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04E7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function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f_NR_CellInfo_GetNIDsForAllCells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 xml:space="preserve">() runs on NR_BASE_PTC return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SNPN_SubscriberDataList</w:t>
            </w:r>
            <w:proofErr w:type="spellEnd"/>
          </w:p>
          <w:p w14:paraId="6F2714AA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4950BC9C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v_Index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;</w:t>
            </w:r>
          </w:p>
          <w:p w14:paraId="39609A71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SNPN_SubscriberDataList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v_SNPN_DataList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;</w:t>
            </w:r>
          </w:p>
          <w:p w14:paraId="4A11BEDC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v_ListIndex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 xml:space="preserve"> := 0;</w:t>
            </w:r>
          </w:p>
          <w:p w14:paraId="25D3E7A6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PLMN_Identity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v_ASN_PLMN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;</w:t>
            </w:r>
          </w:p>
          <w:p w14:paraId="4D6A8A18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B409CCE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  // !! Must update this if the number of cells increases</w:t>
            </w:r>
          </w:p>
          <w:p w14:paraId="48CC3565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  for (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v_Index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 xml:space="preserve"> :=0;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v_Index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 xml:space="preserve"> &lt;= 14;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v_Index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v_Index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 xml:space="preserve"> +1) {</w:t>
            </w:r>
          </w:p>
          <w:p w14:paraId="5D29441F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    if (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isbound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vc_NR_Global.CellArray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v_Index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])) {</w:t>
            </w:r>
          </w:p>
          <w:p w14:paraId="132750B3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ab/>
              <w:t xml:space="preserve">       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v_ASN_PLMN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vc_NR_Global.CellArray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v_Index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].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NAS_Parameters.PLMN_Identity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;</w:t>
            </w:r>
          </w:p>
          <w:p w14:paraId="664FAB08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ab/>
              <w:t xml:space="preserve">        // NID is 0 for all cells</w:t>
            </w:r>
          </w:p>
          <w:p w14:paraId="1961411A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ab/>
              <w:t xml:space="preserve">       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v_SNPN_DataList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v_ListIndex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] := {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v_ASN_PLMN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, 0};</w:t>
            </w:r>
          </w:p>
          <w:p w14:paraId="430B4B33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ab/>
              <w:t xml:space="preserve">       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v_ListIndex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v_ListIndex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 xml:space="preserve"> + 1;</w:t>
            </w:r>
          </w:p>
          <w:p w14:paraId="2350CBAE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6DA2981E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11B2A2CC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  return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v_SNPN_DataList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;</w:t>
            </w:r>
          </w:p>
          <w:p w14:paraId="0D1C352B" w14:textId="77777777" w:rsidR="006A5B44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}</w:t>
            </w:r>
            <w:r w:rsidRPr="005E170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0E3069EC" w14:textId="77777777" w:rsidR="006A5B44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56E343ED" w14:textId="77777777" w:rsidR="006A5B44" w:rsidRDefault="006A5B44" w:rsidP="006A5B44">
      <w:pPr>
        <w:spacing w:after="0"/>
        <w:rPr>
          <w:rFonts w:ascii="Arial" w:hAnsi="Arial"/>
          <w:b/>
          <w:lang w:eastAsia="en-GB"/>
        </w:rPr>
      </w:pPr>
    </w:p>
    <w:p w14:paraId="67B1BC6D" w14:textId="77777777" w:rsidR="006A5B44" w:rsidRDefault="006A5B44" w:rsidP="006A5B44">
      <w:pPr>
        <w:spacing w:after="0"/>
        <w:rPr>
          <w:rFonts w:ascii="Arial" w:hAnsi="Arial"/>
          <w:b/>
          <w:lang w:eastAsia="en-GB"/>
        </w:rPr>
      </w:pPr>
    </w:p>
    <w:p w14:paraId="28969FEE" w14:textId="77777777" w:rsidR="006A5B44" w:rsidRDefault="006A5B44" w:rsidP="006A5B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A5B44" w14:paraId="1D87AC73" w14:textId="77777777" w:rsidTr="00077BF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2A61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function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f_NR_CellInfo_GetNIDsForAllCells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 xml:space="preserve">() runs on NR_BASE_PTC return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SNPN_SubscriberDataList</w:t>
            </w:r>
            <w:proofErr w:type="spellEnd"/>
          </w:p>
          <w:p w14:paraId="5DA09890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7509B788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v_Index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;</w:t>
            </w:r>
          </w:p>
          <w:p w14:paraId="10D2D9D7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SNPN_SubscriberDataList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v_SNPN_DataList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 xml:space="preserve"> </w:t>
            </w:r>
            <w:r w:rsidRPr="00073BB1">
              <w:rPr>
                <w:rFonts w:ascii="Courier New" w:hAnsi="Courier New" w:cs="Courier New"/>
                <w:highlight w:val="yellow"/>
                <w:lang w:eastAsia="de-DE"/>
              </w:rPr>
              <w:t>:= {}</w:t>
            </w:r>
            <w:r w:rsidRPr="00073BB1">
              <w:rPr>
                <w:rFonts w:ascii="Courier New" w:hAnsi="Courier New" w:cs="Courier New"/>
                <w:lang w:eastAsia="de-DE"/>
              </w:rPr>
              <w:t>;</w:t>
            </w:r>
          </w:p>
          <w:p w14:paraId="03FBC348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v_ListIndex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 xml:space="preserve"> := 0;</w:t>
            </w:r>
          </w:p>
          <w:p w14:paraId="6C7F6125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lastRenderedPageBreak/>
              <w:t xml:space="preserve">    var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PLMN_Identity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v_ASN_PLMN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;</w:t>
            </w:r>
          </w:p>
          <w:p w14:paraId="6DBEA6EC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616ADE3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  // !! Must update this if the number of cells increases</w:t>
            </w:r>
          </w:p>
          <w:p w14:paraId="6F19A492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  for (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v_Index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 xml:space="preserve"> :=0;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v_Index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 xml:space="preserve"> &lt;= 14;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v_Index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v_Index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 xml:space="preserve"> +1) {</w:t>
            </w:r>
          </w:p>
          <w:p w14:paraId="45CB5D57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    if (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isbound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vc_NR_Global.CellArray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v_Index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])) {</w:t>
            </w:r>
          </w:p>
          <w:p w14:paraId="25C8A674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      </w:t>
            </w:r>
            <w:r w:rsidRPr="00073BB1">
              <w:rPr>
                <w:rFonts w:ascii="Courier New" w:hAnsi="Courier New" w:cs="Courier New"/>
                <w:highlight w:val="yellow"/>
                <w:lang w:eastAsia="de-DE"/>
              </w:rPr>
              <w:t>if(ispresent(vc_NR_Global.CellArray[v_Index].NAS_Parameters.PLMN_Identity)) {</w:t>
            </w:r>
          </w:p>
          <w:p w14:paraId="1DA66D6F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ab/>
              <w:t xml:space="preserve">       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v_ASN_PLMN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vc_NR_Global.CellArray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v_Index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].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NAS_Parameters.PLMN_Identity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;</w:t>
            </w:r>
          </w:p>
          <w:p w14:paraId="14C10522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ab/>
              <w:t xml:space="preserve">        // NID is 0 for all cells</w:t>
            </w:r>
          </w:p>
          <w:p w14:paraId="4BEE999B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ab/>
              <w:t xml:space="preserve">       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v_SNPN_DataList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v_ListIndex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] := {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v_ASN_PLMN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, 0};</w:t>
            </w:r>
          </w:p>
          <w:p w14:paraId="1B87A840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ab/>
              <w:t xml:space="preserve">       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v_ListIndex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v_ListIndex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 xml:space="preserve"> + 1;</w:t>
            </w:r>
          </w:p>
          <w:p w14:paraId="3E4E6A07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      </w:t>
            </w:r>
            <w:r w:rsidRPr="00073BB1">
              <w:rPr>
                <w:rFonts w:ascii="Courier New" w:hAnsi="Courier New" w:cs="Courier New"/>
                <w:highlight w:val="yellow"/>
                <w:lang w:eastAsia="de-DE"/>
              </w:rPr>
              <w:t>}</w:t>
            </w:r>
          </w:p>
          <w:p w14:paraId="61467305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66B776E8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759984C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  return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v_SNPN_DataList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;</w:t>
            </w:r>
          </w:p>
          <w:p w14:paraId="3334524F" w14:textId="77777777" w:rsidR="006A5B44" w:rsidRPr="00571BB2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}</w:t>
            </w:r>
            <w:r w:rsidRPr="005E170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79466B1A" w14:textId="77777777" w:rsidR="006A5B44" w:rsidRPr="00571BB2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</w:tbl>
    <w:p w14:paraId="78EF6FBF" w14:textId="77777777" w:rsidR="006A5B44" w:rsidRDefault="006A5B44" w:rsidP="006A5B44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149EE687" w14:textId="77777777" w:rsidR="006A5B44" w:rsidRDefault="006A5B44" w:rsidP="006A5B44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10" w:name="_Toc117697541"/>
      <w:bookmarkStart w:id="11" w:name="_Toc117860353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2</w:t>
      </w:r>
      <w:bookmarkEnd w:id="10"/>
      <w:bookmarkEnd w:id="1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A5B44" w14:paraId="3AD153B0" w14:textId="77777777" w:rsidTr="00077B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9180" w14:textId="77777777" w:rsidR="006A5B44" w:rsidRDefault="006A5B44" w:rsidP="00077BF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A7C6" w14:textId="77777777" w:rsidR="006A5B44" w:rsidRPr="00B65B1E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43CE6">
              <w:rPr>
                <w:rFonts w:ascii="Arial" w:hAnsi="Arial" w:cs="Arial"/>
                <w:lang w:val="en-US" w:eastAsia="en-GB"/>
              </w:rPr>
              <w:t>f_NR_Authentication5G_AKA</w:t>
            </w:r>
          </w:p>
        </w:tc>
      </w:tr>
      <w:tr w:rsidR="006A5B44" w14:paraId="47EC7FD4" w14:textId="77777777" w:rsidTr="00077BF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4B0D" w14:textId="77777777" w:rsidR="006A5B44" w:rsidRDefault="006A5B44" w:rsidP="00077B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E978" w14:textId="4D77C28D" w:rsidR="006A5B44" w:rsidRPr="008D31B6" w:rsidRDefault="00835570" w:rsidP="00077BF5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Currently </w:t>
            </w:r>
            <w:r w:rsidR="00933D35">
              <w:rPr>
                <w:rFonts w:ascii="Arial" w:hAnsi="Arial" w:cs="Arial"/>
                <w:lang w:eastAsia="zh-CN"/>
              </w:rPr>
              <w:t xml:space="preserve">NID input is used for </w:t>
            </w:r>
            <w:r w:rsidR="00F1671F">
              <w:rPr>
                <w:rFonts w:ascii="Arial" w:hAnsi="Arial" w:cs="Arial"/>
                <w:lang w:eastAsia="zh-CN"/>
              </w:rPr>
              <w:t>calculating XRES*</w:t>
            </w:r>
            <w:r w:rsidR="00933D35">
              <w:rPr>
                <w:rFonts w:ascii="Arial" w:hAnsi="Arial" w:cs="Arial"/>
                <w:lang w:eastAsia="zh-CN"/>
              </w:rPr>
              <w:t xml:space="preserve"> in SNPN test cases, this should also be used for all test cases in case of SNPN-only UE. </w:t>
            </w:r>
          </w:p>
        </w:tc>
      </w:tr>
      <w:tr w:rsidR="006A5B44" w14:paraId="76AC5041" w14:textId="77777777" w:rsidTr="00077B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BCC2" w14:textId="77777777" w:rsidR="006A5B44" w:rsidRDefault="006A5B44" w:rsidP="00077B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4906" w14:textId="78648F9C" w:rsidR="006A5B44" w:rsidRPr="0066224B" w:rsidRDefault="006A5B44" w:rsidP="00077BF5">
            <w:pPr>
              <w:pStyle w:val="B2"/>
              <w:ind w:left="0" w:firstLine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Updated the check to include the </w:t>
            </w:r>
            <w:proofErr w:type="spellStart"/>
            <w:r>
              <w:rPr>
                <w:rFonts w:cs="Arial"/>
                <w:lang w:val="en-US" w:eastAsia="zh-CN"/>
              </w:rPr>
              <w:t>SNPN_Only</w:t>
            </w:r>
            <w:proofErr w:type="spellEnd"/>
            <w:r>
              <w:rPr>
                <w:rFonts w:cs="Arial"/>
                <w:lang w:val="en-US" w:eastAsia="zh-CN"/>
              </w:rPr>
              <w:t xml:space="preserve"> case for the </w:t>
            </w:r>
            <w:r w:rsidR="005E6752">
              <w:rPr>
                <w:rFonts w:cs="Arial"/>
                <w:lang w:val="en-US" w:eastAsia="zh-CN"/>
              </w:rPr>
              <w:t xml:space="preserve">legacy </w:t>
            </w:r>
            <w:r>
              <w:rPr>
                <w:rFonts w:cs="Arial"/>
                <w:lang w:val="en-US" w:eastAsia="zh-CN"/>
              </w:rPr>
              <w:t>5G test cases to populate the NID value to be used for Authentication calculations</w:t>
            </w:r>
          </w:p>
        </w:tc>
      </w:tr>
      <w:tr w:rsidR="006A5B44" w14:paraId="3995C4E0" w14:textId="77777777" w:rsidTr="00077B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CF2A" w14:textId="77777777" w:rsidR="006A5B44" w:rsidRDefault="006A5B44" w:rsidP="00077B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5A58" w14:textId="77777777" w:rsidR="006A5B44" w:rsidRDefault="006A5B44" w:rsidP="00077BF5">
            <w:pPr>
              <w:spacing w:after="0"/>
              <w:rPr>
                <w:rFonts w:ascii="Arial" w:hAnsi="Arial" w:cs="Arial"/>
                <w:lang w:eastAsia="en-GB"/>
              </w:rPr>
            </w:pPr>
            <w:r w:rsidRPr="00643CE6">
              <w:rPr>
                <w:rFonts w:ascii="Arial" w:hAnsi="Arial" w:cs="Arial"/>
                <w:lang w:eastAsia="en-GB"/>
              </w:rPr>
              <w:t>NR5GC_NASSteps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6A5B44" w14:paraId="7F82872D" w14:textId="77777777" w:rsidTr="00077B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9639" w14:textId="77777777" w:rsidR="006A5B44" w:rsidRDefault="006A5B44" w:rsidP="00077B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E22B" w14:textId="77777777" w:rsidR="006A5B44" w:rsidRPr="00A258B9" w:rsidRDefault="006A5B44" w:rsidP="00077BF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4D88B758" w14:textId="77777777" w:rsidR="006A5B44" w:rsidRDefault="006A5B44" w:rsidP="006A5B44">
      <w:pPr>
        <w:rPr>
          <w:lang w:val="en-US" w:eastAsia="zh-CN"/>
        </w:rPr>
      </w:pPr>
    </w:p>
    <w:p w14:paraId="10EE7753" w14:textId="77777777" w:rsidR="006A5B44" w:rsidRDefault="006A5B44" w:rsidP="006A5B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A5B44" w14:paraId="1D0F8CA6" w14:textId="77777777" w:rsidTr="00077BF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6227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function f_NR_Authentication5G_AKA(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,</w:t>
            </w:r>
          </w:p>
          <w:p w14:paraId="51163215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                               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SecurityHeaderType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p_SecurityStatusAuthRequest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,</w:t>
            </w:r>
          </w:p>
          <w:p w14:paraId="5B8C2725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                                   template (present)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SecurityHeaderType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p_SecurityStatusAuthResponse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,</w:t>
            </w:r>
          </w:p>
          <w:p w14:paraId="2AC69647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                               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NAS_PlmnId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p_PLMN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,</w:t>
            </w:r>
          </w:p>
          <w:p w14:paraId="1F7FE17C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                               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NR_RadioBearerId_Type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p_SRBId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:= tsc_NR_RbId_SRB1,</w:t>
            </w:r>
          </w:p>
          <w:p w14:paraId="07FA14A9" w14:textId="77777777" w:rsidR="006A5B44" w:rsidRPr="00510B3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                                   integer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p_AssignmentMode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:= 1)</w:t>
            </w:r>
          </w:p>
          <w:p w14:paraId="1FF75D3B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runs on NR5GC_PTC</w:t>
            </w:r>
          </w:p>
          <w:p w14:paraId="6FC05EFF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4209502D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NG_NAS_DL_Message_Type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;</w:t>
            </w:r>
          </w:p>
          <w:p w14:paraId="7A55ABC8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var NR_SRB_COMMON_IND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;</w:t>
            </w:r>
          </w:p>
          <w:p w14:paraId="43AC04E7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NG_NAS_SecurityParams_Type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v_NAS_SecurityParams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:= f_NR5GC_Security_Get();</w:t>
            </w:r>
          </w:p>
          <w:p w14:paraId="3944E577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NR_SecurityParams_Type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v_RRC_SecurityParams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f_NR_Security_Get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();</w:t>
            </w:r>
          </w:p>
          <w:p w14:paraId="2323CE04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var NID_r16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v_NID_ASN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;</w:t>
            </w:r>
          </w:p>
          <w:p w14:paraId="2FA32361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hexstring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v_NID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:= omit;</w:t>
            </w:r>
          </w:p>
          <w:p w14:paraId="2091155C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8ED2B15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// build AUTHENTICATION REQUEST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msg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, input PLMN+NID if SNPN test case</w:t>
            </w:r>
          </w:p>
          <w:p w14:paraId="3D9ABB77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if(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f_GetTestcaseAttrib_NR_SNPN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testcasename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())){  // @sic R5s220753 sic@ </w:t>
            </w:r>
          </w:p>
          <w:p w14:paraId="7416A15D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v_NID_ASN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f_NR_InitNDI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p_AssignmentMode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); // returns a bitstring</w:t>
            </w:r>
          </w:p>
          <w:p w14:paraId="23396486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v_NID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:= bit2hex(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v_NID_ASN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);</w:t>
            </w:r>
          </w:p>
          <w:p w14:paraId="6BD22658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815EA9D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BD6718F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// send AUTHENTICATION REQUEST</w:t>
            </w:r>
          </w:p>
          <w:p w14:paraId="6CCF63C6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:= f_Get_5GAKA_AuthenticationReqMsg(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v_NAS_SecurityParams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p_PLMN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, -,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v_NID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); // @sic R5s220753 sic@</w:t>
            </w:r>
          </w:p>
          <w:p w14:paraId="6B338143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cas_NR_SRB_NasPdu_REQ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,</w:t>
            </w:r>
          </w:p>
          <w:p w14:paraId="31F2DB8E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p_SRBId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,</w:t>
            </w:r>
          </w:p>
          <w:p w14:paraId="4CDDA5EF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                               -,</w:t>
            </w:r>
          </w:p>
          <w:p w14:paraId="6E33A95F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cs_NG_NAS_Request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p_SecurityStatusAuthRequest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)));</w:t>
            </w:r>
          </w:p>
          <w:p w14:paraId="4EF5A2C3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071F96B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// receive AUTHENTICATION RESPONSE / FAILURE</w:t>
            </w:r>
          </w:p>
          <w:p w14:paraId="6F7A4AE5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car_NR_SRB_NasPdu_IND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p_SRBId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cr_NG_NAS_Ind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p_SecurityStatusAuthResponse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))) -&gt; value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;</w:t>
            </w:r>
          </w:p>
          <w:p w14:paraId="419828E7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if (not f_Check_5GAKA_AuthenticationResponseFailure(v_NAS_SecurityParams,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v_ReceivedAsp.Signalling.Nas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[0].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Pdu.Msg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)) {</w:t>
            </w:r>
          </w:p>
          <w:p w14:paraId="05660D8C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(__FILE__, __LINE__, "Authentication Failed");</w:t>
            </w:r>
          </w:p>
          <w:p w14:paraId="37226F5A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F16B214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// Now NAS parameters updated for Authentication, store updated common values in RRC global variable</w:t>
            </w:r>
          </w:p>
          <w:p w14:paraId="64BA6FB2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v_RRC_SecurityParams.KAMF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v_NAS_SecurityParams.KAMF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;</w:t>
            </w:r>
          </w:p>
          <w:p w14:paraId="5F5BF5F9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v_RRC_SecurityParams.KSIamf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v_NAS_SecurityParams.KSIamf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;</w:t>
            </w:r>
          </w:p>
          <w:p w14:paraId="65F84A64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// Now store both</w:t>
            </w:r>
          </w:p>
          <w:p w14:paraId="014ABE9D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f_NR_Security_Set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v_RRC_SecurityParams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);</w:t>
            </w:r>
          </w:p>
          <w:p w14:paraId="2B7F502C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f_NR5GC_Security_Set(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v_NAS_SecurityParams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);</w:t>
            </w:r>
          </w:p>
          <w:p w14:paraId="4E33783C" w14:textId="77777777" w:rsidR="006A5B44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}</w:t>
            </w:r>
            <w:r w:rsidRPr="005E170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27986962" w14:textId="77777777" w:rsidR="006A5B44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7893910C" w14:textId="77777777" w:rsidR="006A5B44" w:rsidRDefault="006A5B44" w:rsidP="006A5B44">
      <w:pPr>
        <w:spacing w:after="0"/>
        <w:rPr>
          <w:rFonts w:ascii="Arial" w:hAnsi="Arial"/>
          <w:b/>
          <w:lang w:eastAsia="en-GB"/>
        </w:rPr>
      </w:pPr>
    </w:p>
    <w:p w14:paraId="503063E8" w14:textId="77777777" w:rsidR="006A5B44" w:rsidRDefault="006A5B44" w:rsidP="006A5B44">
      <w:pPr>
        <w:spacing w:after="0"/>
        <w:rPr>
          <w:rFonts w:ascii="Arial" w:hAnsi="Arial"/>
          <w:b/>
          <w:lang w:eastAsia="en-GB"/>
        </w:rPr>
      </w:pPr>
    </w:p>
    <w:p w14:paraId="6B75A082" w14:textId="77777777" w:rsidR="006A5B44" w:rsidRDefault="006A5B44" w:rsidP="006A5B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A5B44" w14:paraId="7D116CF0" w14:textId="77777777" w:rsidTr="00077BF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8447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function f_NR_Authentication5G_AKA(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,</w:t>
            </w:r>
          </w:p>
          <w:p w14:paraId="5B2E64BE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                               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SecurityHeaderType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p_SecurityStatusAuthRequest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,</w:t>
            </w:r>
          </w:p>
          <w:p w14:paraId="1DDBBBC5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                                   template (present)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SecurityHeaderType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p_SecurityStatusAuthResponse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,</w:t>
            </w:r>
          </w:p>
          <w:p w14:paraId="11BF39E1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                               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NAS_PlmnId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p_PLMN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,</w:t>
            </w:r>
          </w:p>
          <w:p w14:paraId="701C20E3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                               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NR_RadioBearerId_Type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p_SRBId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:= tsc_NR_RbId_SRB1,</w:t>
            </w:r>
          </w:p>
          <w:p w14:paraId="02268E7E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                                   integer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p_AssignmentMode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:= 1)</w:t>
            </w:r>
          </w:p>
          <w:p w14:paraId="1C352C27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runs on NR5GC_PTC</w:t>
            </w:r>
          </w:p>
          <w:p w14:paraId="3EEB865F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6C8ECFD0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NG_NAS_DL_Message_Type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;</w:t>
            </w:r>
          </w:p>
          <w:p w14:paraId="3DC74E95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var NR_SRB_COMMON_IND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;</w:t>
            </w:r>
          </w:p>
          <w:p w14:paraId="221E72E3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NG_NAS_SecurityParams_Type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v_NAS_SecurityParams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:= f_NR5GC_Security_Get();</w:t>
            </w:r>
          </w:p>
          <w:p w14:paraId="052A3041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NR_SecurityParams_Type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v_RRC_SecurityParams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f_NR_Security_Get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();</w:t>
            </w:r>
          </w:p>
          <w:p w14:paraId="3E89F386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var NID_r16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v_NID_ASN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;</w:t>
            </w:r>
          </w:p>
          <w:p w14:paraId="4D502136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hexstring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v_NID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:= omit;</w:t>
            </w:r>
          </w:p>
          <w:p w14:paraId="1617040A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C02AAEF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// build AUTHENTICATION REQUEST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msg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, input PLMN+NID if SNPN test case</w:t>
            </w:r>
          </w:p>
          <w:p w14:paraId="5D64483F" w14:textId="0CBFD13F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if(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f_GetTestcaseAttrib_NR_SNPN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testcasename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()</w:t>
            </w:r>
            <w:r w:rsidR="00BD4ED6">
              <w:rPr>
                <w:rFonts w:ascii="Courier New" w:hAnsi="Courier New" w:cs="Courier New"/>
                <w:lang w:eastAsia="de-DE"/>
              </w:rPr>
              <w:t xml:space="preserve"> </w:t>
            </w:r>
            <w:r w:rsidR="00BD4ED6" w:rsidRPr="00BD4ED6">
              <w:rPr>
                <w:rFonts w:ascii="Courier New" w:hAnsi="Courier New" w:cs="Courier New"/>
                <w:highlight w:val="yellow"/>
                <w:lang w:eastAsia="de-DE"/>
              </w:rPr>
              <w:t xml:space="preserve">or </w:t>
            </w:r>
            <w:proofErr w:type="spellStart"/>
            <w:r w:rsidR="00BD4ED6" w:rsidRPr="00BD4ED6">
              <w:rPr>
                <w:rFonts w:ascii="Courier New" w:hAnsi="Courier New" w:cs="Courier New"/>
                <w:highlight w:val="yellow"/>
                <w:lang w:eastAsia="de-DE"/>
              </w:rPr>
              <w:t>pc</w:t>
            </w:r>
            <w:r w:rsidR="00BD4ED6" w:rsidRPr="00643CE6">
              <w:rPr>
                <w:rFonts w:ascii="Courier New" w:hAnsi="Courier New" w:cs="Courier New"/>
                <w:highlight w:val="yellow"/>
                <w:lang w:eastAsia="de-DE"/>
              </w:rPr>
              <w:t>_SNPN_only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){  // @sic R5s220753 sic@ </w:t>
            </w:r>
          </w:p>
          <w:p w14:paraId="6B348648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v_NID_ASN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f_NR_InitNDI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p_AssignmentMode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); // returns a bitstring</w:t>
            </w:r>
          </w:p>
          <w:p w14:paraId="5910597D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v_NID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:= bit2hex(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v_NID_ASN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);</w:t>
            </w:r>
          </w:p>
          <w:p w14:paraId="6345E873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0BF36E07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4D0CBC0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// send AUTHENTICATION REQUEST</w:t>
            </w:r>
          </w:p>
          <w:p w14:paraId="292549FC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:= f_Get_5GAKA_AuthenticationReqMsg(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v_NAS_SecurityParams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p_PLMN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, -,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v_NID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); // @sic R5s220753 sic@</w:t>
            </w:r>
          </w:p>
          <w:p w14:paraId="16941C18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cas_NR_SRB_NasPdu_REQ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,</w:t>
            </w:r>
          </w:p>
          <w:p w14:paraId="4B068C80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p_SRBId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,</w:t>
            </w:r>
          </w:p>
          <w:p w14:paraId="5548E4CA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-,</w:t>
            </w:r>
          </w:p>
          <w:p w14:paraId="687DEE80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cs_NG_NAS_Request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p_SecurityStatusAuthRequest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)));</w:t>
            </w:r>
          </w:p>
          <w:p w14:paraId="42338B87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E7C8A84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// receive AUTHENTICATION RESPONSE / FAILURE</w:t>
            </w:r>
          </w:p>
          <w:p w14:paraId="1ADAC6F1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car_NR_SRB_NasPdu_IND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p_SRBId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cr_NG_NAS_Ind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p_SecurityStatusAuthResponse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))) -&gt; value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;</w:t>
            </w:r>
          </w:p>
          <w:p w14:paraId="560ECEFC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if (not f_Check_5GAKA_AuthenticationResponseFailure(v_NAS_SecurityParams,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v_ReceivedAsp.Signalling.Nas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[0].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Pdu.Msg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)) {</w:t>
            </w:r>
          </w:p>
          <w:p w14:paraId="112785AC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(__FILE__, __LINE__, "Authentication Failed");</w:t>
            </w:r>
          </w:p>
          <w:p w14:paraId="343FCF15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0EF829EE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// Now NAS parameters updated for Authentication, store updated common values in RRC global variable</w:t>
            </w:r>
          </w:p>
          <w:p w14:paraId="616D4602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v_RRC_SecurityParams.KAMF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v_NAS_SecurityParams.KAMF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;</w:t>
            </w:r>
          </w:p>
          <w:p w14:paraId="38239D8F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v_RRC_SecurityParams.KSIamf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v_NAS_SecurityParams.KSIamf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;</w:t>
            </w:r>
          </w:p>
          <w:p w14:paraId="496040D4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// Now store both</w:t>
            </w:r>
          </w:p>
          <w:p w14:paraId="0CA3E29B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f_NR_Security_Set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v_RRC_SecurityParams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);</w:t>
            </w:r>
          </w:p>
          <w:p w14:paraId="063902C5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f_NR5GC_Security_Set(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v_NAS_SecurityParams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);</w:t>
            </w:r>
          </w:p>
          <w:p w14:paraId="542BE45B" w14:textId="77777777" w:rsidR="006A5B44" w:rsidRPr="00571BB2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}</w:t>
            </w:r>
            <w:r w:rsidRPr="005E170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32E45804" w14:textId="77777777" w:rsidR="006A5B44" w:rsidRPr="00571BB2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</w:tbl>
    <w:p w14:paraId="1D195A37" w14:textId="77777777" w:rsidR="007E3579" w:rsidRDefault="007E3579" w:rsidP="00293DF9"/>
    <w:sectPr w:rsidR="007E357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66442" w14:textId="77777777" w:rsidR="000F50F6" w:rsidRDefault="000F50F6">
      <w:r>
        <w:separator/>
      </w:r>
    </w:p>
  </w:endnote>
  <w:endnote w:type="continuationSeparator" w:id="0">
    <w:p w14:paraId="049B56CF" w14:textId="77777777" w:rsidR="000F50F6" w:rsidRDefault="000F5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AC299" w14:textId="77777777" w:rsidR="000F50F6" w:rsidRDefault="000F50F6">
      <w:r>
        <w:separator/>
      </w:r>
    </w:p>
  </w:footnote>
  <w:footnote w:type="continuationSeparator" w:id="0">
    <w:p w14:paraId="247D45BE" w14:textId="77777777" w:rsidR="000F50F6" w:rsidRDefault="000F50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281D0F"/>
    <w:multiLevelType w:val="hybridMultilevel"/>
    <w:tmpl w:val="340AC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4A2CCC"/>
    <w:multiLevelType w:val="hybridMultilevel"/>
    <w:tmpl w:val="75E8CE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907820"/>
    <w:multiLevelType w:val="hybridMultilevel"/>
    <w:tmpl w:val="FB8A8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A06047"/>
    <w:multiLevelType w:val="hybridMultilevel"/>
    <w:tmpl w:val="0A8C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6B22BF"/>
    <w:multiLevelType w:val="hybridMultilevel"/>
    <w:tmpl w:val="227650BA"/>
    <w:lvl w:ilvl="0" w:tplc="2402E964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8D8405C"/>
    <w:multiLevelType w:val="hybridMultilevel"/>
    <w:tmpl w:val="E20C7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2"/>
  </w:num>
  <w:num w:numId="5">
    <w:abstractNumId w:val="1"/>
  </w:num>
  <w:num w:numId="6">
    <w:abstractNumId w:val="29"/>
  </w:num>
  <w:num w:numId="7">
    <w:abstractNumId w:val="23"/>
  </w:num>
  <w:num w:numId="8">
    <w:abstractNumId w:val="19"/>
  </w:num>
  <w:num w:numId="9">
    <w:abstractNumId w:val="31"/>
  </w:num>
  <w:num w:numId="10">
    <w:abstractNumId w:val="3"/>
  </w:num>
  <w:num w:numId="11">
    <w:abstractNumId w:val="5"/>
  </w:num>
  <w:num w:numId="12">
    <w:abstractNumId w:val="10"/>
  </w:num>
  <w:num w:numId="13">
    <w:abstractNumId w:val="2"/>
  </w:num>
  <w:num w:numId="14">
    <w:abstractNumId w:val="25"/>
  </w:num>
  <w:num w:numId="15">
    <w:abstractNumId w:val="4"/>
  </w:num>
  <w:num w:numId="16">
    <w:abstractNumId w:val="8"/>
  </w:num>
  <w:num w:numId="17">
    <w:abstractNumId w:val="24"/>
  </w:num>
  <w:num w:numId="18">
    <w:abstractNumId w:val="7"/>
  </w:num>
  <w:num w:numId="19">
    <w:abstractNumId w:val="11"/>
  </w:num>
  <w:num w:numId="20">
    <w:abstractNumId w:val="27"/>
  </w:num>
  <w:num w:numId="21">
    <w:abstractNumId w:val="20"/>
  </w:num>
  <w:num w:numId="22">
    <w:abstractNumId w:val="9"/>
  </w:num>
  <w:num w:numId="23">
    <w:abstractNumId w:val="28"/>
  </w:num>
  <w:num w:numId="24">
    <w:abstractNumId w:val="15"/>
  </w:num>
  <w:num w:numId="25">
    <w:abstractNumId w:val="14"/>
  </w:num>
  <w:num w:numId="26">
    <w:abstractNumId w:val="13"/>
  </w:num>
  <w:num w:numId="27">
    <w:abstractNumId w:val="16"/>
  </w:num>
  <w:num w:numId="28">
    <w:abstractNumId w:val="0"/>
  </w:num>
  <w:num w:numId="29">
    <w:abstractNumId w:val="22"/>
  </w:num>
  <w:num w:numId="30">
    <w:abstractNumId w:val="21"/>
  </w:num>
  <w:num w:numId="31">
    <w:abstractNumId w:val="17"/>
  </w:num>
  <w:num w:numId="32">
    <w:abstractNumId w:val="30"/>
  </w:num>
  <w:num w:numId="33">
    <w:abstractNumId w:val="26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4DB6"/>
    <w:rsid w:val="0000627C"/>
    <w:rsid w:val="00007D89"/>
    <w:rsid w:val="00010FCE"/>
    <w:rsid w:val="00012992"/>
    <w:rsid w:val="00015963"/>
    <w:rsid w:val="000176F3"/>
    <w:rsid w:val="00021215"/>
    <w:rsid w:val="00022013"/>
    <w:rsid w:val="00022E4A"/>
    <w:rsid w:val="000253C4"/>
    <w:rsid w:val="0003540F"/>
    <w:rsid w:val="00044055"/>
    <w:rsid w:val="00044F4C"/>
    <w:rsid w:val="0005746C"/>
    <w:rsid w:val="0006343B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250D"/>
    <w:rsid w:val="000C4878"/>
    <w:rsid w:val="000C594D"/>
    <w:rsid w:val="000C6598"/>
    <w:rsid w:val="000C79AB"/>
    <w:rsid w:val="000D0AA1"/>
    <w:rsid w:val="000D44B3"/>
    <w:rsid w:val="000D4A62"/>
    <w:rsid w:val="000D6632"/>
    <w:rsid w:val="000E2318"/>
    <w:rsid w:val="000E4C8D"/>
    <w:rsid w:val="000E5B4E"/>
    <w:rsid w:val="000F0111"/>
    <w:rsid w:val="000F16FA"/>
    <w:rsid w:val="000F50F6"/>
    <w:rsid w:val="00100678"/>
    <w:rsid w:val="001012CF"/>
    <w:rsid w:val="001113BD"/>
    <w:rsid w:val="001213B3"/>
    <w:rsid w:val="00132F38"/>
    <w:rsid w:val="00136340"/>
    <w:rsid w:val="00142B83"/>
    <w:rsid w:val="00145D43"/>
    <w:rsid w:val="0015018C"/>
    <w:rsid w:val="00152F0C"/>
    <w:rsid w:val="00155CC0"/>
    <w:rsid w:val="001568A3"/>
    <w:rsid w:val="00156BC9"/>
    <w:rsid w:val="00172233"/>
    <w:rsid w:val="00174478"/>
    <w:rsid w:val="00175179"/>
    <w:rsid w:val="001764BE"/>
    <w:rsid w:val="00183F49"/>
    <w:rsid w:val="00186863"/>
    <w:rsid w:val="0018700F"/>
    <w:rsid w:val="00192C46"/>
    <w:rsid w:val="001A08B3"/>
    <w:rsid w:val="001A7B60"/>
    <w:rsid w:val="001B2373"/>
    <w:rsid w:val="001B52F0"/>
    <w:rsid w:val="001B767B"/>
    <w:rsid w:val="001B7A65"/>
    <w:rsid w:val="001C0A49"/>
    <w:rsid w:val="001C0E7B"/>
    <w:rsid w:val="001E2565"/>
    <w:rsid w:val="001E41F3"/>
    <w:rsid w:val="001E790C"/>
    <w:rsid w:val="002034C2"/>
    <w:rsid w:val="002109BE"/>
    <w:rsid w:val="0021430A"/>
    <w:rsid w:val="002150CC"/>
    <w:rsid w:val="002241D3"/>
    <w:rsid w:val="00226749"/>
    <w:rsid w:val="00242E5E"/>
    <w:rsid w:val="002433D2"/>
    <w:rsid w:val="0026004D"/>
    <w:rsid w:val="0026190E"/>
    <w:rsid w:val="002622D2"/>
    <w:rsid w:val="002640DD"/>
    <w:rsid w:val="0026560F"/>
    <w:rsid w:val="00265939"/>
    <w:rsid w:val="00275D12"/>
    <w:rsid w:val="00280C49"/>
    <w:rsid w:val="002825AF"/>
    <w:rsid w:val="00282A39"/>
    <w:rsid w:val="0028349D"/>
    <w:rsid w:val="00284FEB"/>
    <w:rsid w:val="002860C4"/>
    <w:rsid w:val="00293DF9"/>
    <w:rsid w:val="002A0753"/>
    <w:rsid w:val="002A58AB"/>
    <w:rsid w:val="002B48E4"/>
    <w:rsid w:val="002B5741"/>
    <w:rsid w:val="002D0CA1"/>
    <w:rsid w:val="002D6D37"/>
    <w:rsid w:val="002E0E19"/>
    <w:rsid w:val="002E472E"/>
    <w:rsid w:val="002F2100"/>
    <w:rsid w:val="00303144"/>
    <w:rsid w:val="00305409"/>
    <w:rsid w:val="003103B5"/>
    <w:rsid w:val="003156FB"/>
    <w:rsid w:val="0032322D"/>
    <w:rsid w:val="00326E89"/>
    <w:rsid w:val="00334504"/>
    <w:rsid w:val="00334CC8"/>
    <w:rsid w:val="0034066C"/>
    <w:rsid w:val="0034722E"/>
    <w:rsid w:val="00352F12"/>
    <w:rsid w:val="003531D1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A265E"/>
    <w:rsid w:val="003A572C"/>
    <w:rsid w:val="003C15E3"/>
    <w:rsid w:val="003C1984"/>
    <w:rsid w:val="003C70D3"/>
    <w:rsid w:val="003C7EE9"/>
    <w:rsid w:val="003D161B"/>
    <w:rsid w:val="003D1F89"/>
    <w:rsid w:val="003D45FD"/>
    <w:rsid w:val="003E1A36"/>
    <w:rsid w:val="003E4623"/>
    <w:rsid w:val="003E76DD"/>
    <w:rsid w:val="003F3756"/>
    <w:rsid w:val="00401F65"/>
    <w:rsid w:val="00410371"/>
    <w:rsid w:val="004242F1"/>
    <w:rsid w:val="00425D3D"/>
    <w:rsid w:val="004320A5"/>
    <w:rsid w:val="004328A2"/>
    <w:rsid w:val="00434123"/>
    <w:rsid w:val="00435C73"/>
    <w:rsid w:val="00445588"/>
    <w:rsid w:val="00453856"/>
    <w:rsid w:val="00455BE8"/>
    <w:rsid w:val="0046272D"/>
    <w:rsid w:val="00470DDD"/>
    <w:rsid w:val="00477364"/>
    <w:rsid w:val="00480EFE"/>
    <w:rsid w:val="004904C4"/>
    <w:rsid w:val="0049264C"/>
    <w:rsid w:val="00494371"/>
    <w:rsid w:val="004B0794"/>
    <w:rsid w:val="004B0AD9"/>
    <w:rsid w:val="004B75B7"/>
    <w:rsid w:val="004C71BC"/>
    <w:rsid w:val="004E733F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93D1D"/>
    <w:rsid w:val="005B201C"/>
    <w:rsid w:val="005B2F31"/>
    <w:rsid w:val="005B45D3"/>
    <w:rsid w:val="005B721C"/>
    <w:rsid w:val="005B76D2"/>
    <w:rsid w:val="005C75A6"/>
    <w:rsid w:val="005E2C44"/>
    <w:rsid w:val="005E396E"/>
    <w:rsid w:val="005E4E22"/>
    <w:rsid w:val="005E547A"/>
    <w:rsid w:val="005E6752"/>
    <w:rsid w:val="005F2083"/>
    <w:rsid w:val="005F2F85"/>
    <w:rsid w:val="005F7BED"/>
    <w:rsid w:val="00606706"/>
    <w:rsid w:val="006142A7"/>
    <w:rsid w:val="00620510"/>
    <w:rsid w:val="00621188"/>
    <w:rsid w:val="006257ED"/>
    <w:rsid w:val="00633F0B"/>
    <w:rsid w:val="00634427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A5B44"/>
    <w:rsid w:val="006B46FB"/>
    <w:rsid w:val="006C0803"/>
    <w:rsid w:val="006C157D"/>
    <w:rsid w:val="006C2CEC"/>
    <w:rsid w:val="006D5593"/>
    <w:rsid w:val="006D763F"/>
    <w:rsid w:val="006E21FB"/>
    <w:rsid w:val="006E6FC1"/>
    <w:rsid w:val="006F0E74"/>
    <w:rsid w:val="006F5912"/>
    <w:rsid w:val="007018D8"/>
    <w:rsid w:val="00702E2B"/>
    <w:rsid w:val="00711669"/>
    <w:rsid w:val="00714985"/>
    <w:rsid w:val="00724DDB"/>
    <w:rsid w:val="00725257"/>
    <w:rsid w:val="007254D7"/>
    <w:rsid w:val="00726E85"/>
    <w:rsid w:val="00731B27"/>
    <w:rsid w:val="00743FD0"/>
    <w:rsid w:val="00744877"/>
    <w:rsid w:val="00745C21"/>
    <w:rsid w:val="0074764B"/>
    <w:rsid w:val="007502F1"/>
    <w:rsid w:val="007649AE"/>
    <w:rsid w:val="00772831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3095"/>
    <w:rsid w:val="007D6A07"/>
    <w:rsid w:val="007E3579"/>
    <w:rsid w:val="007F28A1"/>
    <w:rsid w:val="007F7259"/>
    <w:rsid w:val="00800AA3"/>
    <w:rsid w:val="008040A8"/>
    <w:rsid w:val="00807A24"/>
    <w:rsid w:val="00815BE6"/>
    <w:rsid w:val="008221B7"/>
    <w:rsid w:val="008279FA"/>
    <w:rsid w:val="00835570"/>
    <w:rsid w:val="0083785A"/>
    <w:rsid w:val="008466B8"/>
    <w:rsid w:val="008530F0"/>
    <w:rsid w:val="008626E7"/>
    <w:rsid w:val="00867A79"/>
    <w:rsid w:val="00870EE7"/>
    <w:rsid w:val="00873D96"/>
    <w:rsid w:val="00882056"/>
    <w:rsid w:val="008863B9"/>
    <w:rsid w:val="00897118"/>
    <w:rsid w:val="008A2458"/>
    <w:rsid w:val="008A2962"/>
    <w:rsid w:val="008A45A6"/>
    <w:rsid w:val="008A719E"/>
    <w:rsid w:val="008C023C"/>
    <w:rsid w:val="008C044C"/>
    <w:rsid w:val="008C1650"/>
    <w:rsid w:val="008C5234"/>
    <w:rsid w:val="008C6828"/>
    <w:rsid w:val="008D3CCC"/>
    <w:rsid w:val="008D4170"/>
    <w:rsid w:val="008D4BE9"/>
    <w:rsid w:val="008E0EAE"/>
    <w:rsid w:val="008E6D23"/>
    <w:rsid w:val="008F3789"/>
    <w:rsid w:val="008F686C"/>
    <w:rsid w:val="008F72C3"/>
    <w:rsid w:val="009148DE"/>
    <w:rsid w:val="0093083B"/>
    <w:rsid w:val="00933D35"/>
    <w:rsid w:val="009374D1"/>
    <w:rsid w:val="00941E30"/>
    <w:rsid w:val="009453AA"/>
    <w:rsid w:val="0095746E"/>
    <w:rsid w:val="0096259C"/>
    <w:rsid w:val="009733F1"/>
    <w:rsid w:val="0097482B"/>
    <w:rsid w:val="009770AA"/>
    <w:rsid w:val="009775F6"/>
    <w:rsid w:val="009777D9"/>
    <w:rsid w:val="009912E7"/>
    <w:rsid w:val="00991B88"/>
    <w:rsid w:val="00993C58"/>
    <w:rsid w:val="00996C56"/>
    <w:rsid w:val="009A2ADE"/>
    <w:rsid w:val="009A5753"/>
    <w:rsid w:val="009A579D"/>
    <w:rsid w:val="009B1DDE"/>
    <w:rsid w:val="009C2963"/>
    <w:rsid w:val="009C3482"/>
    <w:rsid w:val="009C6508"/>
    <w:rsid w:val="009C7678"/>
    <w:rsid w:val="009D2549"/>
    <w:rsid w:val="009D2DF8"/>
    <w:rsid w:val="009E3297"/>
    <w:rsid w:val="009E4AA7"/>
    <w:rsid w:val="009F01C8"/>
    <w:rsid w:val="009F45F0"/>
    <w:rsid w:val="009F719E"/>
    <w:rsid w:val="009F734F"/>
    <w:rsid w:val="00A12EAC"/>
    <w:rsid w:val="00A16706"/>
    <w:rsid w:val="00A22FB8"/>
    <w:rsid w:val="00A238E4"/>
    <w:rsid w:val="00A246B6"/>
    <w:rsid w:val="00A251D1"/>
    <w:rsid w:val="00A30C1F"/>
    <w:rsid w:val="00A44149"/>
    <w:rsid w:val="00A47E01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00E4"/>
    <w:rsid w:val="00AC4CF7"/>
    <w:rsid w:val="00AC5820"/>
    <w:rsid w:val="00AD1CD8"/>
    <w:rsid w:val="00AD1DF8"/>
    <w:rsid w:val="00AE3960"/>
    <w:rsid w:val="00AE4A05"/>
    <w:rsid w:val="00AE4EE3"/>
    <w:rsid w:val="00AE518C"/>
    <w:rsid w:val="00AE749D"/>
    <w:rsid w:val="00AF5186"/>
    <w:rsid w:val="00B010BE"/>
    <w:rsid w:val="00B0233C"/>
    <w:rsid w:val="00B10C49"/>
    <w:rsid w:val="00B128A7"/>
    <w:rsid w:val="00B258BB"/>
    <w:rsid w:val="00B31734"/>
    <w:rsid w:val="00B328F2"/>
    <w:rsid w:val="00B32A5C"/>
    <w:rsid w:val="00B358E3"/>
    <w:rsid w:val="00B445E3"/>
    <w:rsid w:val="00B450BE"/>
    <w:rsid w:val="00B539EF"/>
    <w:rsid w:val="00B5403A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B6287"/>
    <w:rsid w:val="00BC2495"/>
    <w:rsid w:val="00BC2991"/>
    <w:rsid w:val="00BC37DC"/>
    <w:rsid w:val="00BD12E5"/>
    <w:rsid w:val="00BD279D"/>
    <w:rsid w:val="00BD4675"/>
    <w:rsid w:val="00BD4ED6"/>
    <w:rsid w:val="00BD6BB8"/>
    <w:rsid w:val="00BE43C5"/>
    <w:rsid w:val="00C35AF3"/>
    <w:rsid w:val="00C4052E"/>
    <w:rsid w:val="00C65729"/>
    <w:rsid w:val="00C66BA2"/>
    <w:rsid w:val="00C74795"/>
    <w:rsid w:val="00C86676"/>
    <w:rsid w:val="00C870F6"/>
    <w:rsid w:val="00C95985"/>
    <w:rsid w:val="00C97771"/>
    <w:rsid w:val="00CA2173"/>
    <w:rsid w:val="00CA4B98"/>
    <w:rsid w:val="00CB2E47"/>
    <w:rsid w:val="00CB6EE4"/>
    <w:rsid w:val="00CC2278"/>
    <w:rsid w:val="00CC2877"/>
    <w:rsid w:val="00CC44C2"/>
    <w:rsid w:val="00CC5026"/>
    <w:rsid w:val="00CC68D0"/>
    <w:rsid w:val="00CD3118"/>
    <w:rsid w:val="00CD45A5"/>
    <w:rsid w:val="00CE14C9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53022"/>
    <w:rsid w:val="00D5552A"/>
    <w:rsid w:val="00D624D1"/>
    <w:rsid w:val="00D66520"/>
    <w:rsid w:val="00D74B7A"/>
    <w:rsid w:val="00D80F81"/>
    <w:rsid w:val="00D84AE9"/>
    <w:rsid w:val="00D90741"/>
    <w:rsid w:val="00D9376D"/>
    <w:rsid w:val="00D943C3"/>
    <w:rsid w:val="00DA11E9"/>
    <w:rsid w:val="00DA2E86"/>
    <w:rsid w:val="00DA4EEB"/>
    <w:rsid w:val="00DC1876"/>
    <w:rsid w:val="00DC4393"/>
    <w:rsid w:val="00DC64DC"/>
    <w:rsid w:val="00DC75E1"/>
    <w:rsid w:val="00DC7A19"/>
    <w:rsid w:val="00DD1E56"/>
    <w:rsid w:val="00DE34CF"/>
    <w:rsid w:val="00E049DE"/>
    <w:rsid w:val="00E11A89"/>
    <w:rsid w:val="00E13F3D"/>
    <w:rsid w:val="00E20D6E"/>
    <w:rsid w:val="00E21EF8"/>
    <w:rsid w:val="00E34898"/>
    <w:rsid w:val="00E34C5C"/>
    <w:rsid w:val="00E37965"/>
    <w:rsid w:val="00E42691"/>
    <w:rsid w:val="00E456E1"/>
    <w:rsid w:val="00E45779"/>
    <w:rsid w:val="00E56302"/>
    <w:rsid w:val="00E57EAB"/>
    <w:rsid w:val="00E74F48"/>
    <w:rsid w:val="00E75843"/>
    <w:rsid w:val="00E77AF8"/>
    <w:rsid w:val="00E9331E"/>
    <w:rsid w:val="00E96FEC"/>
    <w:rsid w:val="00EA4595"/>
    <w:rsid w:val="00EA7C4F"/>
    <w:rsid w:val="00EB09B7"/>
    <w:rsid w:val="00EB1D6D"/>
    <w:rsid w:val="00EE7370"/>
    <w:rsid w:val="00EE7D7C"/>
    <w:rsid w:val="00F00FF6"/>
    <w:rsid w:val="00F02DF8"/>
    <w:rsid w:val="00F0528C"/>
    <w:rsid w:val="00F128A5"/>
    <w:rsid w:val="00F13E0A"/>
    <w:rsid w:val="00F1671F"/>
    <w:rsid w:val="00F16AA1"/>
    <w:rsid w:val="00F25D98"/>
    <w:rsid w:val="00F2700A"/>
    <w:rsid w:val="00F300FB"/>
    <w:rsid w:val="00F309BF"/>
    <w:rsid w:val="00F34F6A"/>
    <w:rsid w:val="00F50AF1"/>
    <w:rsid w:val="00F62183"/>
    <w:rsid w:val="00F67A23"/>
    <w:rsid w:val="00F75083"/>
    <w:rsid w:val="00F9407C"/>
    <w:rsid w:val="00FA50D2"/>
    <w:rsid w:val="00FA556D"/>
    <w:rsid w:val="00FB6386"/>
    <w:rsid w:val="00FC1023"/>
    <w:rsid w:val="00FC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  <w:style w:type="character" w:customStyle="1" w:styleId="B3Char">
    <w:name w:val="B3 Char"/>
    <w:link w:val="B3"/>
    <w:qFormat/>
    <w:rsid w:val="009748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2028</TotalTime>
  <Pages>6</Pages>
  <Words>959</Words>
  <Characters>9101</Characters>
  <Application>Microsoft Office Word</Application>
  <DocSecurity>0</DocSecurity>
  <Lines>75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288</cp:revision>
  <cp:lastPrinted>1900-01-01T08:00:00Z</cp:lastPrinted>
  <dcterms:created xsi:type="dcterms:W3CDTF">2022-04-15T19:39:00Z</dcterms:created>
  <dcterms:modified xsi:type="dcterms:W3CDTF">2022-10-28T13:39:00Z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