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F9EAD7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80DF8">
        <w:fldChar w:fldCharType="begin"/>
      </w:r>
      <w:r w:rsidR="00C80DF8">
        <w:instrText xml:space="preserve"> DOCPROPERTY  Tdoc#  \* MERGEFORMAT </w:instrText>
      </w:r>
      <w:r w:rsidR="00C80DF8">
        <w:fldChar w:fldCharType="separate"/>
      </w:r>
      <w:r>
        <w:rPr>
          <w:b/>
          <w:i/>
          <w:noProof/>
          <w:sz w:val="28"/>
        </w:rPr>
        <w:t>R5s22</w:t>
      </w:r>
      <w:r w:rsidR="00FA32D4">
        <w:rPr>
          <w:b/>
          <w:i/>
          <w:noProof/>
          <w:sz w:val="28"/>
        </w:rPr>
        <w:t>1189</w:t>
      </w:r>
      <w:r w:rsidR="00C80DF8">
        <w:rPr>
          <w:b/>
          <w:i/>
          <w:noProof/>
          <w:sz w:val="28"/>
        </w:rPr>
        <w:fldChar w:fldCharType="end"/>
      </w:r>
    </w:p>
    <w:p w14:paraId="210A5493" w14:textId="77777777" w:rsidR="00745C21" w:rsidRDefault="00C80DF8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C80D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76BCD">
              <w:rPr>
                <w:b/>
                <w:noProof/>
                <w:sz w:val="28"/>
              </w:rPr>
              <w:t>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71914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6F79">
              <w:rPr>
                <w:b/>
                <w:noProof/>
                <w:sz w:val="28"/>
              </w:rPr>
              <w:t>8</w:t>
            </w:r>
            <w:r w:rsidR="00F14CCF">
              <w:rPr>
                <w:b/>
                <w:noProof/>
                <w:sz w:val="28"/>
              </w:rPr>
              <w:t>7</w:t>
            </w:r>
            <w:r w:rsidR="00937FB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A8C0C" w:rsidR="001E41F3" w:rsidRPr="00410371" w:rsidRDefault="00C80D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</w:t>
            </w:r>
            <w:r w:rsidR="00576BCD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</w:t>
            </w:r>
            <w:r w:rsidR="00FA32D4">
              <w:rPr>
                <w:b/>
                <w:noProof/>
                <w:sz w:val="28"/>
              </w:rPr>
              <w:t>7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311EA" w:rsidR="001E41F3" w:rsidRDefault="00F14CCF" w:rsidP="00423AB6">
            <w:pPr>
              <w:pStyle w:val="CRCoverPage"/>
              <w:spacing w:after="0"/>
              <w:rPr>
                <w:noProof/>
              </w:rPr>
            </w:pPr>
            <w:r w:rsidRPr="00F14CCF">
              <w:t>Addition of IMS 5GS emergency call test case 10.14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DE9CB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  <w:r w:rsidR="004F63AE"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3222" w:rsidR="001E41F3" w:rsidRDefault="006F2AC8" w:rsidP="000B166E">
            <w:pPr>
              <w:pStyle w:val="CRCoverPage"/>
              <w:spacing w:after="0"/>
              <w:rPr>
                <w:noProof/>
              </w:rPr>
            </w:pPr>
            <w:r w:rsidRPr="006F2AC8">
              <w:t>TEI15_Test,</w:t>
            </w:r>
            <w:r>
              <w:t xml:space="preserve">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25453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F14CCF">
              <w:rPr>
                <w:noProof/>
              </w:rPr>
              <w:t>10-</w:t>
            </w:r>
            <w:r w:rsidR="001A17B0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BF6F27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 w:rsidR="00F14CCF">
              <w:t>10.14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15BDE0B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D37E68">
              <w:t>call control</w:t>
            </w:r>
            <w:r w:rsidR="009F5509">
              <w:t xml:space="preserve">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</w:t>
            </w:r>
            <w:r w:rsidR="00F14CCF">
              <w:t>10.14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54634" w:rsidR="004D7D01" w:rsidRDefault="00F14CCF" w:rsidP="00F14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10.14</w:t>
            </w:r>
            <w:r w:rsidR="00576BCD">
              <w:rPr>
                <w:noProof/>
              </w:rPr>
              <w:t>.</w:t>
            </w:r>
            <w:r w:rsidR="004D7D01"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B9F7E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B3185A" w:rsidR="004D7D01" w:rsidRDefault="00F14CCF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68567F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086982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C30D889" w14:textId="59F6E63E" w:rsidR="00847F0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47F0C" w:rsidRPr="00F41AC4">
        <w:rPr>
          <w:rFonts w:cs="Arial"/>
          <w:iCs/>
        </w:rPr>
        <w:t>Table of Contents</w:t>
      </w:r>
      <w:r w:rsidR="00847F0C">
        <w:tab/>
      </w:r>
      <w:r w:rsidR="00847F0C">
        <w:fldChar w:fldCharType="begin"/>
      </w:r>
      <w:r w:rsidR="00847F0C">
        <w:instrText xml:space="preserve"> PAGEREF _Toc110869827 \h </w:instrText>
      </w:r>
      <w:r w:rsidR="00847F0C">
        <w:fldChar w:fldCharType="separate"/>
      </w:r>
      <w:r w:rsidR="00847F0C">
        <w:t>2</w:t>
      </w:r>
      <w:r w:rsidR="00847F0C">
        <w:fldChar w:fldCharType="end"/>
      </w:r>
    </w:p>
    <w:p w14:paraId="68EFD599" w14:textId="3C1E308F" w:rsidR="00847F0C" w:rsidRDefault="00847F0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1AC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_Toc110869828 \h </w:instrText>
      </w:r>
      <w:r>
        <w:fldChar w:fldCharType="separate"/>
      </w:r>
      <w:r>
        <w:t>3</w:t>
      </w:r>
      <w:r>
        <w:fldChar w:fldCharType="end"/>
      </w:r>
    </w:p>
    <w:p w14:paraId="53E23E43" w14:textId="040EFDC7" w:rsidR="00847F0C" w:rsidRDefault="00847F0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1AC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1AC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_Toc110869829 \h </w:instrText>
      </w:r>
      <w:r>
        <w:fldChar w:fldCharType="separate"/>
      </w:r>
      <w:r>
        <w:t>3</w:t>
      </w:r>
      <w:r>
        <w:fldChar w:fldCharType="end"/>
      </w:r>
    </w:p>
    <w:p w14:paraId="297B733F" w14:textId="2BE4AF83" w:rsidR="00847F0C" w:rsidRDefault="00847F0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41AC4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41AC4">
        <w:rPr>
          <w:rFonts w:cs="Arial"/>
          <w:color w:val="000000"/>
          <w:lang w:eastAsia="en-GB"/>
        </w:rPr>
        <w:t xml:space="preserve">Change </w:t>
      </w:r>
      <w:r w:rsidRPr="00F41AC4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_Toc110869830 \h </w:instrText>
      </w:r>
      <w:r>
        <w:fldChar w:fldCharType="separate"/>
      </w:r>
      <w:r>
        <w:t>3</w:t>
      </w:r>
      <w:r>
        <w:fldChar w:fldCharType="end"/>
      </w:r>
    </w:p>
    <w:p w14:paraId="000108BD" w14:textId="765D06F5" w:rsidR="00847F0C" w:rsidRDefault="00847F0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41AC4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41AC4">
        <w:rPr>
          <w:rFonts w:cs="Arial"/>
          <w:color w:val="000000"/>
          <w:lang w:eastAsia="en-GB"/>
        </w:rPr>
        <w:t xml:space="preserve">Change </w:t>
      </w:r>
      <w:r w:rsidRPr="00F41AC4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_Toc110869831 \h </w:instrText>
      </w:r>
      <w:r>
        <w:fldChar w:fldCharType="separate"/>
      </w:r>
      <w:r>
        <w:t>5</w:t>
      </w:r>
      <w:r>
        <w:fldChar w:fldCharType="end"/>
      </w:r>
    </w:p>
    <w:p w14:paraId="42B8EDC3" w14:textId="0CCCF5C4" w:rsidR="00847F0C" w:rsidRDefault="00847F0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1AC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1AC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_Toc110869832 \h </w:instrText>
      </w:r>
      <w:r>
        <w:fldChar w:fldCharType="separate"/>
      </w:r>
      <w:r>
        <w:t>10</w:t>
      </w:r>
      <w:r>
        <w:fldChar w:fldCharType="end"/>
      </w:r>
    </w:p>
    <w:p w14:paraId="4B862709" w14:textId="49E4A4FF" w:rsidR="00847F0C" w:rsidRDefault="00847F0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1AC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1AC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_Toc110869833 \h </w:instrText>
      </w:r>
      <w:r>
        <w:fldChar w:fldCharType="separate"/>
      </w:r>
      <w:r>
        <w:t>10</w:t>
      </w:r>
      <w:r>
        <w:fldChar w:fldCharType="end"/>
      </w:r>
    </w:p>
    <w:p w14:paraId="749459C3" w14:textId="1948C620" w:rsidR="00847F0C" w:rsidRDefault="00847F0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41AC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41AC4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_Toc110869834 \h </w:instrText>
      </w:r>
      <w:r>
        <w:fldChar w:fldCharType="separate"/>
      </w:r>
      <w:r>
        <w:t>10</w:t>
      </w:r>
      <w:r>
        <w:fldChar w:fldCharType="end"/>
      </w:r>
    </w:p>
    <w:p w14:paraId="7A447157" w14:textId="065C9483" w:rsidR="00847F0C" w:rsidRDefault="00847F0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1AC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1AC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_Toc110869835 \h </w:instrText>
      </w:r>
      <w:r>
        <w:fldChar w:fldCharType="separate"/>
      </w:r>
      <w:r>
        <w:t>10</w:t>
      </w:r>
      <w:r>
        <w:fldChar w:fldCharType="end"/>
      </w:r>
    </w:p>
    <w:p w14:paraId="325A0C2F" w14:textId="2EBD1F3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10869828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7A4F742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14CCF">
        <w:rPr>
          <w:rFonts w:cs="Arial"/>
        </w:rPr>
        <w:t xml:space="preserve">10.14 </w:t>
      </w:r>
      <w:r w:rsidRPr="00662A05">
        <w:rPr>
          <w:rFonts w:cs="Arial"/>
        </w:rPr>
        <w:t xml:space="preserve">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169165A5" w14:textId="21EC15EC" w:rsidR="00C370C1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hyperlink r:id="rId13" w:history="1">
        <w:r w:rsidR="00C370C1" w:rsidRPr="00F470D5">
          <w:rPr>
            <w:rStyle w:val="Hyperlink"/>
            <w:rFonts w:cs="Arial"/>
            <w:b/>
            <w:lang w:eastAsia="ja-JP"/>
          </w:rPr>
          <w:t>shaun.harry@keysight.com</w:t>
        </w:r>
      </w:hyperlink>
    </w:p>
    <w:p w14:paraId="7911C8E9" w14:textId="10BBB22B" w:rsidR="002F153A" w:rsidRPr="00C80DF8" w:rsidRDefault="002F153A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lang w:eastAsia="ja-JP"/>
        </w:rPr>
        <w:tab/>
      </w:r>
      <w:r w:rsidRPr="00C80DF8">
        <w:rPr>
          <w:rFonts w:cs="Arial"/>
          <w:bCs/>
          <w:lang w:eastAsia="ja-JP"/>
        </w:rPr>
        <w:t>Parikshit Bhise</w:t>
      </w:r>
    </w:p>
    <w:p w14:paraId="0BAEDD09" w14:textId="1B10A2A6" w:rsidR="002F153A" w:rsidRPr="00C80DF8" w:rsidRDefault="002F153A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C80DF8">
        <w:rPr>
          <w:rFonts w:cs="Arial"/>
          <w:bCs/>
          <w:lang w:eastAsia="ja-JP"/>
        </w:rPr>
        <w:tab/>
      </w:r>
      <w:r w:rsidR="00C80DF8">
        <w:rPr>
          <w:rFonts w:cs="Arial"/>
          <w:bCs/>
          <w:lang w:eastAsia="ja-JP"/>
        </w:rPr>
        <w:t>p</w:t>
      </w:r>
      <w:r w:rsidRPr="00C80DF8">
        <w:rPr>
          <w:rFonts w:cs="Arial"/>
          <w:bCs/>
          <w:lang w:eastAsia="ja-JP"/>
        </w:rPr>
        <w:t>arikshit.bhise@</w:t>
      </w:r>
      <w:r w:rsidR="00C80DF8" w:rsidRPr="00C80DF8">
        <w:rPr>
          <w:rFonts w:cs="Arial"/>
          <w:bCs/>
          <w:lang w:eastAsia="ja-JP"/>
        </w:rPr>
        <w:t>rohde-schwarz.com</w:t>
      </w:r>
    </w:p>
    <w:p w14:paraId="19D0B844" w14:textId="77777777" w:rsidR="00C80DF8" w:rsidRDefault="00C80DF8" w:rsidP="00937F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</w:p>
    <w:p w14:paraId="6AB0E7CC" w14:textId="75AD70E3" w:rsidR="00007D89" w:rsidRPr="00662A05" w:rsidRDefault="00007D89" w:rsidP="00937F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 w:rsidRPr="00662A05">
        <w:rPr>
          <w:b/>
        </w:rPr>
        <w:t xml:space="preserve">Verification Test Summary </w:t>
      </w:r>
    </w:p>
    <w:p w14:paraId="1FB96184" w14:textId="54527E3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14CCF">
        <w:rPr>
          <w:rFonts w:cs="Arial"/>
          <w:lang w:eastAsia="ja-JP"/>
        </w:rPr>
        <w:t>10.14</w:t>
      </w:r>
    </w:p>
    <w:p w14:paraId="763E129C" w14:textId="3CB4B72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</w:t>
      </w:r>
      <w:r w:rsidR="00F14CCF">
        <w:rPr>
          <w:rFonts w:cs="Arial"/>
          <w:lang w:eastAsia="ja-JP"/>
        </w:rPr>
        <w:t>37</w:t>
      </w:r>
    </w:p>
    <w:p w14:paraId="5935975D" w14:textId="4B222B2E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  <w:r w:rsidR="00F10D6B">
        <w:rPr>
          <w:rFonts w:cs="Arial"/>
          <w:lang w:eastAsia="ja-JP"/>
        </w:rPr>
        <w:t xml:space="preserve">, </w:t>
      </w:r>
      <w:r w:rsidR="00F10D6B" w:rsidRPr="00F10D6B">
        <w:rPr>
          <w:rFonts w:cs="Arial"/>
          <w:lang w:eastAsia="ja-JP"/>
        </w:rPr>
        <w:t>R&amp;S® 5G Protocol Conformance Test platform</w:t>
      </w:r>
    </w:p>
    <w:p w14:paraId="200AF2F0" w14:textId="1199B40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381AED" w:rsidRPr="00381AED">
        <w:rPr>
          <w:rFonts w:cs="Arial"/>
          <w:b/>
          <w:lang w:eastAsia="ja-JP"/>
        </w:rPr>
        <w:t>Qualcomm Snapdragon X70 5G Modem-RF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0869829"/>
      <w:r w:rsidRPr="00854C55">
        <w:rPr>
          <w:b/>
        </w:rPr>
        <w:t>Corrections require</w:t>
      </w:r>
      <w:bookmarkEnd w:id="4"/>
      <w:bookmarkEnd w:id="5"/>
      <w:r w:rsidR="00FC2058">
        <w:rPr>
          <w:b/>
        </w:rPr>
        <w:t>d</w:t>
      </w:r>
      <w:bookmarkEnd w:id="6"/>
    </w:p>
    <w:p w14:paraId="5A3749B5" w14:textId="77777777" w:rsidR="004B33EF" w:rsidRDefault="004B33EF" w:rsidP="004B33EF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5681763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B33EF" w14:paraId="1DD8C4E7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6CC" w14:textId="77777777" w:rsidR="004B33EF" w:rsidRDefault="004B33EF" w:rsidP="002722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D51F" w14:textId="77777777" w:rsidR="004B33EF" w:rsidRPr="00B65B1E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647F8">
              <w:rPr>
                <w:rFonts w:ascii="Arial" w:hAnsi="Arial" w:cs="Arial"/>
                <w:lang w:val="en-US" w:eastAsia="en-GB"/>
              </w:rPr>
              <w:t>f_TC_10_14_NR5GC_IMS1</w:t>
            </w:r>
          </w:p>
        </w:tc>
      </w:tr>
      <w:tr w:rsidR="004B33EF" w14:paraId="1AB63282" w14:textId="77777777" w:rsidTr="0027220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A611" w14:textId="77777777" w:rsidR="004B33EF" w:rsidRDefault="004B33EF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8CFA" w14:textId="38056614" w:rsidR="004B33EF" w:rsidRPr="00517A41" w:rsidRDefault="00517A41" w:rsidP="0027220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517A41">
              <w:rPr>
                <w:rFonts w:ascii="Arial" w:hAnsi="Arial" w:cs="Arial"/>
                <w:lang w:eastAsia="en-GB"/>
              </w:rPr>
              <w:t xml:space="preserve">For creating the NOTIFY message at step 15, the function </w:t>
            </w:r>
            <w:proofErr w:type="spellStart"/>
            <w:r w:rsidRPr="00517A41">
              <w:rPr>
                <w:rFonts w:ascii="Arial" w:hAnsi="Arial" w:cs="Arial"/>
                <w:lang w:eastAsia="en-GB"/>
              </w:rPr>
              <w:t>f_IM</w:t>
            </w:r>
            <w:r w:rsidR="004B33EF" w:rsidRPr="00517A41">
              <w:rPr>
                <w:rFonts w:ascii="Arial" w:hAnsi="Arial" w:cs="Arial"/>
                <w:lang w:eastAsia="en-GB"/>
              </w:rPr>
              <w:t>S_PTC_ImsInfo_</w:t>
            </w:r>
            <w:proofErr w:type="gramStart"/>
            <w:r w:rsidR="004B33EF" w:rsidRPr="00517A41">
              <w:rPr>
                <w:rFonts w:ascii="Arial" w:hAnsi="Arial" w:cs="Arial"/>
                <w:lang w:eastAsia="en-GB"/>
              </w:rPr>
              <w:t>GetContactUrlUE</w:t>
            </w:r>
            <w:proofErr w:type="spellEnd"/>
            <w:r w:rsidR="004B33EF" w:rsidRPr="00517A41">
              <w:rPr>
                <w:rFonts w:ascii="Arial" w:hAnsi="Arial" w:cs="Arial"/>
                <w:lang w:eastAsia="en-GB"/>
              </w:rPr>
              <w:t>(</w:t>
            </w:r>
            <w:proofErr w:type="gramEnd"/>
            <w:r w:rsidR="004B33EF" w:rsidRPr="00517A41">
              <w:rPr>
                <w:rFonts w:ascii="Arial" w:hAnsi="Arial" w:cs="Arial"/>
                <w:lang w:eastAsia="en-GB"/>
              </w:rPr>
              <w:t xml:space="preserve">)is being called with parameter </w:t>
            </w:r>
            <w:proofErr w:type="spellStart"/>
            <w:r w:rsidR="004B33EF" w:rsidRPr="00517A41">
              <w:rPr>
                <w:rFonts w:ascii="Arial" w:hAnsi="Arial" w:cs="Arial"/>
                <w:lang w:eastAsia="en-GB"/>
              </w:rPr>
              <w:t>p_ContactUriType</w:t>
            </w:r>
            <w:proofErr w:type="spellEnd"/>
            <w:r w:rsidR="004B33EF" w:rsidRPr="00517A41">
              <w:rPr>
                <w:rFonts w:ascii="Arial" w:hAnsi="Arial" w:cs="Arial"/>
                <w:lang w:eastAsia="en-GB"/>
              </w:rPr>
              <w:t xml:space="preserve"> set to “dialog” but since there is no ongoing (non-emergency) dialog at this step, this should use type “registration”.</w:t>
            </w:r>
          </w:p>
        </w:tc>
      </w:tr>
      <w:tr w:rsidR="004B33EF" w14:paraId="6B2B92B7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56FA" w14:textId="77777777" w:rsidR="004B33EF" w:rsidRDefault="004B33EF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A60A" w14:textId="77777777" w:rsidR="004B33EF" w:rsidRPr="00517A41" w:rsidRDefault="004B33EF" w:rsidP="00272206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517A41">
              <w:rPr>
                <w:rFonts w:ascii="Arial" w:hAnsi="Arial" w:cs="Arial"/>
                <w:lang w:val="en-US" w:eastAsia="zh-CN"/>
              </w:rPr>
              <w:t xml:space="preserve">Changed the parameter to function </w:t>
            </w:r>
            <w:proofErr w:type="spellStart"/>
            <w:r w:rsidRPr="00517A41">
              <w:rPr>
                <w:rFonts w:ascii="Arial" w:hAnsi="Arial" w:cs="Arial"/>
                <w:lang w:val="en-US" w:eastAsia="zh-CN"/>
              </w:rPr>
              <w:t>f_IMS_PTC_ImsInfo_</w:t>
            </w:r>
            <w:proofErr w:type="gramStart"/>
            <w:r w:rsidRPr="00517A41">
              <w:rPr>
                <w:rFonts w:ascii="Arial" w:hAnsi="Arial" w:cs="Arial"/>
                <w:lang w:val="en-US" w:eastAsia="zh-CN"/>
              </w:rPr>
              <w:t>GetContactUrlUE</w:t>
            </w:r>
            <w:proofErr w:type="spellEnd"/>
            <w:r w:rsidRPr="00517A41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517A41">
              <w:rPr>
                <w:rFonts w:ascii="Arial" w:hAnsi="Arial" w:cs="Arial"/>
                <w:lang w:val="en-US" w:eastAsia="zh-CN"/>
              </w:rPr>
              <w:t>) to ‘registration’</w:t>
            </w:r>
          </w:p>
        </w:tc>
      </w:tr>
      <w:tr w:rsidR="004B33EF" w14:paraId="2C0920AC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6275" w14:textId="77777777" w:rsidR="004B33EF" w:rsidRDefault="004B33EF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CC3D" w14:textId="77777777" w:rsidR="004B33EF" w:rsidRDefault="004B33EF" w:rsidP="00272206">
            <w:pPr>
              <w:spacing w:after="0"/>
              <w:rPr>
                <w:rFonts w:ascii="Arial" w:hAnsi="Arial" w:cs="Arial"/>
                <w:lang w:eastAsia="en-GB"/>
              </w:rPr>
            </w:pPr>
            <w:r w:rsidRPr="00E647F8">
              <w:rPr>
                <w:rFonts w:ascii="Arial" w:hAnsi="Arial" w:cs="Arial"/>
                <w:lang w:eastAsia="en-GB"/>
              </w:rPr>
              <w:t>IMS_NR5GC_EmergencyCallTestcases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B33EF" w14:paraId="016B1DE8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3A9" w14:textId="77777777" w:rsidR="004B33EF" w:rsidRDefault="004B33EF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34A" w14:textId="77777777" w:rsidR="004B33EF" w:rsidRPr="00A258B9" w:rsidRDefault="004B33EF" w:rsidP="0027220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566EF9A" w14:textId="77777777" w:rsidR="004B33EF" w:rsidRDefault="004B33EF" w:rsidP="004B33EF">
      <w:pPr>
        <w:rPr>
          <w:lang w:val="en-US" w:eastAsia="zh-CN"/>
        </w:rPr>
      </w:pPr>
    </w:p>
    <w:p w14:paraId="5902A1C4" w14:textId="77777777" w:rsidR="004B33EF" w:rsidRDefault="004B33EF" w:rsidP="004B33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33EF" w14:paraId="7D4E74F1" w14:textId="77777777" w:rsidTr="0027220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1BA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function f_TC_10_14_NR5GC_IMS1() runs on IMS_PTC</w:t>
            </w:r>
          </w:p>
          <w:p w14:paraId="30231F2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* In parallel emergency and non-emergency registrations / 5GS */</w:t>
            </w:r>
          </w:p>
          <w:p w14:paraId="4E6E512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92B9A3B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Reginfo_Type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8C8C691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SipUrl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976695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IMS_DATA_REQ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EB3FF1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REGISTER_Request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A4D7F40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WaitForPublish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6A17A41F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8002C5A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Preamble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IPCAN_EmergencyCall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, IMS_NULL);</w:t>
            </w:r>
          </w:p>
          <w:p w14:paraId="29B25289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StartSignalling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IPCAN_InitialRegistration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39152371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AFD7F70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f_IMS_Register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();</w:t>
            </w:r>
          </w:p>
          <w:p w14:paraId="6A0EE04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f_IMS_Register_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SubscribeNotify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v_IMS_REGISTER_REQ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v_WaitForPublish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57BECF8B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ReleaseConnection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IPCAN_InitialRegistration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4E2CF9D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2E7967A0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028939A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5754495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//@siclog "Steps 15"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@</w:t>
            </w:r>
          </w:p>
          <w:p w14:paraId="5ED4F992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v_IMS_REGISTER_REQ.Request.Register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2B774708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= fl_TC_10_14_XmlMessageForNotify_Step15 (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9ECD47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f_IMS_PTC_ImsInfo_GetContactUrlUE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r w:rsidRPr="00E647F8">
              <w:rPr>
                <w:rFonts w:ascii="Courier New" w:hAnsi="Courier New" w:cs="Courier New"/>
                <w:highlight w:val="yellow"/>
                <w:lang w:eastAsia="de-DE"/>
              </w:rPr>
              <w:t>dialog</w:t>
            </w:r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2D9F11C0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fl_TC_10_14_Steps15_Notify (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v_XmlMessage</w:t>
            </w:r>
            <w:proofErr w:type="spellEnd"/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A78C1A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5A9E169" w14:textId="77777777" w:rsidR="004B33EF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9B3E0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1394666" w14:textId="77777777" w:rsidR="004B33EF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5E9431A" w14:textId="77777777" w:rsidR="004B33EF" w:rsidRDefault="004B33EF" w:rsidP="004B33EF">
      <w:pPr>
        <w:spacing w:after="0"/>
        <w:rPr>
          <w:rFonts w:ascii="Arial" w:hAnsi="Arial"/>
          <w:b/>
          <w:lang w:eastAsia="en-GB"/>
        </w:rPr>
      </w:pPr>
    </w:p>
    <w:p w14:paraId="20C01889" w14:textId="77777777" w:rsidR="004B33EF" w:rsidRDefault="004B33EF" w:rsidP="004B33EF">
      <w:pPr>
        <w:spacing w:after="0"/>
        <w:rPr>
          <w:rFonts w:ascii="Arial" w:hAnsi="Arial"/>
          <w:b/>
          <w:lang w:eastAsia="en-GB"/>
        </w:rPr>
      </w:pPr>
    </w:p>
    <w:p w14:paraId="0479FC51" w14:textId="77777777" w:rsidR="004B33EF" w:rsidRDefault="004B33EF" w:rsidP="004B33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33EF" w14:paraId="611B146C" w14:textId="77777777" w:rsidTr="00272206"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59E9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function f_TC_10_14_NR5GC_IMS1() runs on IMS_PTC</w:t>
            </w:r>
          </w:p>
          <w:p w14:paraId="3873191C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* In parallel emergency and non-emergency registrations / 5GS */</w:t>
            </w:r>
          </w:p>
          <w:p w14:paraId="32971C5E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A2809C7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Reginfo_Type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D0C0A0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SipUrl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1E8CC1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IMS_DATA_REQ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AEA4E4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REGISTER_Request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9C984A8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WaitForPublish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22F307D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080584F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Preamble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IPCAN_EmergencyCall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, IMS_NULL);</w:t>
            </w:r>
          </w:p>
          <w:p w14:paraId="36C8B80D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StartSignalling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IPCAN_InitialRegistration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4D498D09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B46298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f_IMS_Register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();</w:t>
            </w:r>
          </w:p>
          <w:p w14:paraId="38373045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f_IMS_Register_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SubscribeNotify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v_IMS_REGISTER_REQ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v_WaitForPublish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384392BF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ReleaseConnection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IPCAN_InitialRegistration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3616E6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BD4FDB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551569CF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89035D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//@siclog "Steps 15"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@</w:t>
            </w:r>
          </w:p>
          <w:p w14:paraId="7052E677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v_IMS_REGISTER_REQ.Request.Register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376061B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= fl_TC_10_14_XmlMessageForNotify_Step15 (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07914DF9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f_IMS_PTC_ImsInfo_GetContactUrlUE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r w:rsidRPr="00E647F8">
              <w:rPr>
                <w:rFonts w:ascii="Courier New" w:hAnsi="Courier New" w:cs="Courier New"/>
                <w:highlight w:val="yellow"/>
                <w:lang w:eastAsia="de-DE"/>
              </w:rPr>
              <w:t>registration</w:t>
            </w:r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6C690E8A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fl_TC_10_14_Steps15_Notify (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v_XmlMessage</w:t>
            </w:r>
            <w:proofErr w:type="spellEnd"/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55FB01B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2F3CBE9" w14:textId="77777777" w:rsidR="004B33EF" w:rsidRPr="00571BB2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9B3E0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DE263CA" w14:textId="77777777" w:rsidR="004B33EF" w:rsidRPr="00571BB2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66EB5D7B" w14:textId="2DA64B1B" w:rsidR="004B33EF" w:rsidRDefault="004B33EF" w:rsidP="004B33EF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5F9C0A32" w14:textId="004013A2" w:rsidR="00CD395B" w:rsidRDefault="00CD395B" w:rsidP="004B33EF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21730B45" w14:textId="77777777" w:rsidR="00CD395B" w:rsidRDefault="00CD395B" w:rsidP="00CD395B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9" w:name="_Toc11629020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D395B" w14:paraId="2F49F0F1" w14:textId="77777777" w:rsidTr="003B2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195A" w14:textId="77777777" w:rsidR="00CD395B" w:rsidRDefault="00CD395B" w:rsidP="003B27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6FE1" w14:textId="77777777" w:rsidR="00CD395B" w:rsidRPr="00B65B1E" w:rsidRDefault="00CD395B" w:rsidP="003B27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f_TC_10_14_NR5GC_IMS2</w:t>
            </w:r>
          </w:p>
        </w:tc>
      </w:tr>
      <w:tr w:rsidR="00CD395B" w14:paraId="735E03F2" w14:textId="77777777" w:rsidTr="003B273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1E19" w14:textId="77777777" w:rsidR="00CD395B" w:rsidRDefault="00CD395B" w:rsidP="003B27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890A" w14:textId="7D276A23" w:rsidR="00CD395B" w:rsidRPr="008D31B6" w:rsidRDefault="00A06E41" w:rsidP="003B2738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</w:t>
            </w:r>
            <w:r w:rsidR="00CD395B">
              <w:rPr>
                <w:rFonts w:ascii="Arial" w:hAnsi="Arial" w:cs="Arial"/>
                <w:lang w:eastAsia="zh-CN"/>
              </w:rPr>
              <w:t xml:space="preserve"> 18, the </w:t>
            </w:r>
            <w:r w:rsidR="00A83149">
              <w:rPr>
                <w:rFonts w:ascii="Arial" w:hAnsi="Arial" w:cs="Arial"/>
                <w:lang w:eastAsia="zh-CN"/>
              </w:rPr>
              <w:t xml:space="preserve">prose states “Wait 10 </w:t>
            </w:r>
            <w:proofErr w:type="gramStart"/>
            <w:r w:rsidR="00A83149">
              <w:rPr>
                <w:rFonts w:ascii="Arial" w:hAnsi="Arial" w:cs="Arial"/>
                <w:lang w:eastAsia="zh-CN"/>
              </w:rPr>
              <w:t xml:space="preserve">seconds” </w:t>
            </w:r>
            <w:r w:rsidR="00CD395B">
              <w:rPr>
                <w:rFonts w:ascii="Arial" w:hAnsi="Arial" w:cs="Arial"/>
                <w:lang w:eastAsia="zh-CN"/>
              </w:rPr>
              <w:t xml:space="preserve"> </w:t>
            </w:r>
            <w:r w:rsidR="00D52ED6">
              <w:rPr>
                <w:rFonts w:ascii="Arial" w:hAnsi="Arial" w:cs="Arial"/>
                <w:lang w:eastAsia="zh-CN"/>
              </w:rPr>
              <w:t>but</w:t>
            </w:r>
            <w:proofErr w:type="gramEnd"/>
            <w:r w:rsidR="00D52ED6">
              <w:rPr>
                <w:rFonts w:ascii="Arial" w:hAnsi="Arial" w:cs="Arial"/>
                <w:lang w:eastAsia="zh-CN"/>
              </w:rPr>
              <w:t xml:space="preserve"> current TTCN implementation waits for 5s.</w:t>
            </w:r>
          </w:p>
        </w:tc>
      </w:tr>
      <w:tr w:rsidR="00CD395B" w14:paraId="59067442" w14:textId="77777777" w:rsidTr="003B2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768" w14:textId="77777777" w:rsidR="00CD395B" w:rsidRDefault="00CD395B" w:rsidP="003B27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196" w14:textId="77777777" w:rsidR="00CD395B" w:rsidRPr="0066224B" w:rsidRDefault="00CD395B" w:rsidP="003B2738">
            <w:pPr>
              <w:pStyle w:val="B2"/>
              <w:ind w:left="0" w:firstLine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Changed the delay in the TTCN to 10s to align with the Prose</w:t>
            </w:r>
          </w:p>
        </w:tc>
      </w:tr>
      <w:tr w:rsidR="00CD395B" w14:paraId="7DB063E1" w14:textId="77777777" w:rsidTr="003B2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EDBB" w14:textId="77777777" w:rsidR="00CD395B" w:rsidRDefault="00CD395B" w:rsidP="003B27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30B" w14:textId="77777777" w:rsidR="00CD395B" w:rsidRDefault="00CD395B" w:rsidP="003B2738">
            <w:pPr>
              <w:spacing w:after="0"/>
              <w:rPr>
                <w:rFonts w:ascii="Arial" w:hAnsi="Arial" w:cs="Arial"/>
                <w:lang w:eastAsia="en-GB"/>
              </w:rPr>
            </w:pPr>
            <w:r w:rsidRPr="00E647F8">
              <w:rPr>
                <w:rFonts w:ascii="Arial" w:hAnsi="Arial" w:cs="Arial"/>
                <w:lang w:eastAsia="en-GB"/>
              </w:rPr>
              <w:t>IMS_NR5GC_EmergencyCallTestcases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D395B" w14:paraId="582A13B7" w14:textId="77777777" w:rsidTr="003B2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B95A" w14:textId="77777777" w:rsidR="00CD395B" w:rsidRDefault="00CD395B" w:rsidP="003B27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B366" w14:textId="77777777" w:rsidR="00CD395B" w:rsidRPr="00A258B9" w:rsidRDefault="00CD395B" w:rsidP="003B273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1432E24" w14:textId="77777777" w:rsidR="00CD395B" w:rsidRDefault="00CD395B" w:rsidP="00CD395B">
      <w:pPr>
        <w:rPr>
          <w:lang w:val="en-US" w:eastAsia="zh-CN"/>
        </w:rPr>
      </w:pPr>
    </w:p>
    <w:p w14:paraId="694E1309" w14:textId="77777777" w:rsidR="00CD395B" w:rsidRDefault="00CD395B" w:rsidP="00CD39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D395B" w14:paraId="5B918DC7" w14:textId="77777777" w:rsidTr="003B27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90D" w14:textId="77777777" w:rsidR="00CD395B" w:rsidRDefault="00CD395B" w:rsidP="003B2738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>
              <w:rPr>
                <w:rStyle w:val="HTMLCode"/>
              </w:rPr>
              <w:t>function f_TC_10_14_NR5GC_IMS2() runs on IMS_PTC</w:t>
            </w:r>
          </w:p>
          <w:p w14:paraId="0EC2A06F" w14:textId="77777777" w:rsidR="00CD395B" w:rsidRDefault="00CD395B" w:rsidP="003B27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</w:rPr>
              <w:t>{ /* IMS implementation for PDN2 - Emergency call */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</w:t>
            </w:r>
            <w:proofErr w:type="spellStart"/>
            <w:r>
              <w:rPr>
                <w:rStyle w:val="HTMLCode"/>
              </w:rPr>
              <w:t>SipUrl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f_IMS_PTC_Init</w:t>
            </w:r>
            <w:proofErr w:type="spellEnd"/>
            <w:r>
              <w:rPr>
                <w:rStyle w:val="HTMLCode"/>
              </w:rPr>
              <w:t>(PDN_2);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Test Case Body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f_IMS_TestBody_Set</w:t>
            </w:r>
            <w:proofErr w:type="spellEnd"/>
            <w:r>
              <w:rPr>
                <w:rStyle w:val="HTMLCode"/>
              </w:rPr>
              <w:t>(true);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f_IMS_IMS_WaitForTrigger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1 - 14"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f_IMS_CC_StartCall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IPCAN_EmergencyCall_NormalService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f_IMS_EmergencyRegistration</w:t>
            </w:r>
            <w:proofErr w:type="spellEnd"/>
            <w:r>
              <w:rPr>
                <w:rStyle w:val="HTMLCode"/>
              </w:rPr>
              <w:t>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f_IMS_EmergencyCallSetup_NR5GC_A_6();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f_IMS_IMS_SendCoOrdMsg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 // Send sync message to other IMS PTC (for steps 16/17)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f_IMS_IMS_WaitForTrigger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 // Wait for sync message from other IMS 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f_IMS_PTC_ImsInfo_GetContactUrlUE</w:t>
            </w:r>
            <w:proofErr w:type="spellEnd"/>
            <w:r>
              <w:rPr>
                <w:rStyle w:val="HTMLCode"/>
              </w:rPr>
              <w:t>(dialog);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17"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f_Delay</w:t>
            </w:r>
            <w:proofErr w:type="spellEnd"/>
            <w:r>
              <w:rPr>
                <w:rStyle w:val="HTMLCode"/>
              </w:rPr>
              <w:t>(</w:t>
            </w:r>
            <w:r w:rsidRPr="008A217B">
              <w:rPr>
                <w:rStyle w:val="HTMLCode"/>
                <w:highlight w:val="yellow"/>
              </w:rPr>
              <w:t>5</w:t>
            </w:r>
            <w:r w:rsidRPr="00DA51F7">
              <w:rPr>
                <w:rStyle w:val="HTMLCode"/>
                <w:highlight w:val="yellow"/>
              </w:rPr>
              <w:t>.0</w:t>
            </w:r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18"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Prose CR to void this is needed </w:t>
            </w:r>
            <w:proofErr w:type="spellStart"/>
            <w:r>
              <w:rPr>
                <w:rStyle w:val="HTMLCode"/>
              </w:rPr>
              <w:t>f_Delay</w:t>
            </w:r>
            <w:proofErr w:type="spellEnd"/>
            <w:r>
              <w:rPr>
                <w:rStyle w:val="HTMLCode"/>
              </w:rPr>
              <w:t>(10.0);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19 - 20"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f_IMS_CallReleaseMT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f_IMS_PreliminaryPass</w:t>
            </w:r>
            <w:proofErr w:type="spellEnd"/>
            <w:r>
              <w:rPr>
                <w:rStyle w:val="HTMLCode"/>
              </w:rPr>
              <w:t>(__FILE__, __LINE__, "Step 20");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f_IMS_TestBody_Set</w:t>
            </w:r>
            <w:proofErr w:type="spellEnd"/>
            <w:r>
              <w:rPr>
                <w:rStyle w:val="HTMLCode"/>
              </w:rPr>
              <w:t>(false);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f_IMS_CC_Postamble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IPCAN_EmergencyCall_NormalService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79F8E1C2" w14:textId="77777777" w:rsidR="00CD395B" w:rsidRDefault="00CD395B" w:rsidP="00CD395B">
      <w:pPr>
        <w:spacing w:after="0"/>
        <w:rPr>
          <w:rFonts w:ascii="Arial" w:hAnsi="Arial"/>
          <w:b/>
          <w:lang w:eastAsia="en-GB"/>
        </w:rPr>
      </w:pPr>
    </w:p>
    <w:p w14:paraId="5BF9C0D7" w14:textId="77777777" w:rsidR="00CD395B" w:rsidRDefault="00CD395B" w:rsidP="00CD395B">
      <w:pPr>
        <w:spacing w:after="0"/>
        <w:rPr>
          <w:rFonts w:ascii="Arial" w:hAnsi="Arial"/>
          <w:b/>
          <w:lang w:eastAsia="en-GB"/>
        </w:rPr>
      </w:pPr>
    </w:p>
    <w:p w14:paraId="1767F191" w14:textId="77777777" w:rsidR="00CD395B" w:rsidRDefault="00CD395B" w:rsidP="00CD39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D395B" w14:paraId="397B9AE5" w14:textId="77777777" w:rsidTr="003B2738"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0C04" w14:textId="77777777" w:rsidR="00CD395B" w:rsidRDefault="00CD395B" w:rsidP="003B2738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>
              <w:rPr>
                <w:rStyle w:val="HTMLCode"/>
              </w:rPr>
              <w:t>function f_TC_10_14_NR5GC_IMS2() runs on IMS_PTC</w:t>
            </w:r>
          </w:p>
          <w:p w14:paraId="01F89BBF" w14:textId="77777777" w:rsidR="00CD395B" w:rsidRPr="00571BB2" w:rsidRDefault="00CD395B" w:rsidP="003B27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{ /* IMS implementation for PDN2 - Emergency call */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</w:t>
            </w:r>
            <w:proofErr w:type="spellStart"/>
            <w:r>
              <w:rPr>
                <w:rStyle w:val="HTMLCode"/>
              </w:rPr>
              <w:t>SipUrl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f_IMS_PTC_Init</w:t>
            </w:r>
            <w:proofErr w:type="spellEnd"/>
            <w:r>
              <w:rPr>
                <w:rStyle w:val="HTMLCode"/>
              </w:rPr>
              <w:t>(PDN_2);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Test Case Body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f_IMS_TestBody_Set</w:t>
            </w:r>
            <w:proofErr w:type="spellEnd"/>
            <w:r>
              <w:rPr>
                <w:rStyle w:val="HTMLCode"/>
              </w:rPr>
              <w:t>(true);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f_IMS_IMS_WaitForTrigger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1 - 14"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f_IMS_CC_StartCall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IPCAN_EmergencyCall_NormalService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f_IMS_EmergencyRegistration</w:t>
            </w:r>
            <w:proofErr w:type="spellEnd"/>
            <w:r>
              <w:rPr>
                <w:rStyle w:val="HTMLCode"/>
              </w:rPr>
              <w:t>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f_IMS_EmergencyCallSetup_NR5GC_A_6();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f_IMS_IMS_SendCoOrdMsg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 // Send sync message to other IMS PTC (for steps 16/17)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f_IMS_IMS_WaitForTrigger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 // Wait for sync message from other IMS 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f_IMS_PTC_ImsInfo_GetContactUrlUE</w:t>
            </w:r>
            <w:proofErr w:type="spellEnd"/>
            <w:r>
              <w:rPr>
                <w:rStyle w:val="HTMLCode"/>
              </w:rPr>
              <w:t>(dialog);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lastRenderedPageBreak/>
              <w:br/>
            </w:r>
            <w:r>
              <w:rPr>
                <w:rStyle w:val="HTMLCode"/>
              </w:rPr>
              <w:t xml:space="preserve">//@siclog "Steps 17"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f_Delay</w:t>
            </w:r>
            <w:proofErr w:type="spellEnd"/>
            <w:r>
              <w:rPr>
                <w:rStyle w:val="HTMLCode"/>
              </w:rPr>
              <w:t>(</w:t>
            </w:r>
            <w:r w:rsidRPr="008A217B">
              <w:rPr>
                <w:rStyle w:val="HTMLCode"/>
                <w:highlight w:val="yellow"/>
              </w:rPr>
              <w:t>10</w:t>
            </w:r>
            <w:r w:rsidRPr="00DA51F7">
              <w:rPr>
                <w:rStyle w:val="HTMLCode"/>
                <w:highlight w:val="yellow"/>
              </w:rPr>
              <w:t>.0</w:t>
            </w:r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18"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Prose CR to void this is needed </w:t>
            </w:r>
            <w:proofErr w:type="spellStart"/>
            <w:r>
              <w:rPr>
                <w:rStyle w:val="HTMLCode"/>
              </w:rPr>
              <w:t>f_Delay</w:t>
            </w:r>
            <w:proofErr w:type="spellEnd"/>
            <w:r>
              <w:rPr>
                <w:rStyle w:val="HTMLCode"/>
              </w:rPr>
              <w:t>(10.0);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19 - 20"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f_IMS_CallReleaseMT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f_IMS_PreliminaryPass</w:t>
            </w:r>
            <w:proofErr w:type="spellEnd"/>
            <w:r>
              <w:rPr>
                <w:rStyle w:val="HTMLCode"/>
              </w:rPr>
              <w:t>(__FILE__, __LINE__, "Step 20");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f_IMS_TestBody_Set</w:t>
            </w:r>
            <w:proofErr w:type="spellEnd"/>
            <w:r>
              <w:rPr>
                <w:rStyle w:val="HTMLCode"/>
              </w:rPr>
              <w:t>(false);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f_IMS_CC_Postamble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IPCAN_EmergencyCall_NormalService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55F218FC" w14:textId="77777777" w:rsidR="00CD395B" w:rsidRDefault="00CD395B" w:rsidP="00CD395B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53DDDCF" w14:textId="77777777" w:rsidR="00CD395B" w:rsidRDefault="00CD395B" w:rsidP="004B33EF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A63BBA9" w14:textId="56CCD774" w:rsidR="00564DEC" w:rsidRPr="00564DEC" w:rsidRDefault="00564DEC" w:rsidP="00564DEC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10869832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79A11365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67060A">
        <w:rPr>
          <w:rFonts w:cs="Arial"/>
        </w:rPr>
        <w:t>1</w:t>
      </w:r>
      <w:r w:rsidRPr="00662A05">
        <w:rPr>
          <w:rFonts w:cs="Arial"/>
        </w:rPr>
        <w:t xml:space="preserve"> and integrity algorithm nia</w:t>
      </w:r>
      <w:r w:rsidR="0067060A">
        <w:rPr>
          <w:rFonts w:cs="Arial"/>
        </w:rPr>
        <w:t>1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10869833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27E3EF87" w:rsidR="00007D89" w:rsidRPr="00954EDD" w:rsidRDefault="00381AED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 w:rsidRPr="00381AED">
        <w:rPr>
          <w:rFonts w:cs="Arial"/>
          <w:b/>
        </w:rPr>
        <w:t>Qualcomm Snapdragon X70 5G Modem-RF System</w:t>
      </w:r>
    </w:p>
    <w:p w14:paraId="29B59B52" w14:textId="5A2325D0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381AED" w:rsidRPr="00381AED">
        <w:rPr>
          <w:rFonts w:cs="Arial"/>
        </w:rPr>
        <w:t>Qualcomm Snapdragon X70 5G Modem-RF System</w:t>
      </w:r>
      <w:r w:rsidR="00381AED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14D640C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B3051">
        <w:rPr>
          <w:rFonts w:cs="Arial"/>
        </w:rPr>
        <w:t>10_14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E8D9637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CA2A01">
        <w:rPr>
          <w:rFonts w:cs="Arial"/>
        </w:rPr>
        <w:t>10_14</w:t>
      </w:r>
      <w:r w:rsidRPr="00C549CB">
        <w:rPr>
          <w:rFonts w:cs="Arial"/>
        </w:rPr>
        <w:t>_PIXIT.xml</w:t>
      </w:r>
    </w:p>
    <w:p w14:paraId="772E8214" w14:textId="21103D8F" w:rsidR="00381AED" w:rsidRDefault="00381AED" w:rsidP="00381AED">
      <w:pPr>
        <w:overflowPunct w:val="0"/>
        <w:autoSpaceDE w:val="0"/>
        <w:autoSpaceDN w:val="0"/>
        <w:adjustRightInd w:val="0"/>
        <w:rPr>
          <w:rFonts w:cs="Arial"/>
        </w:rPr>
      </w:pPr>
    </w:p>
    <w:p w14:paraId="01D253FE" w14:textId="3D5C34FF" w:rsidR="00381AED" w:rsidRDefault="00381AED" w:rsidP="00381AED">
      <w:pPr>
        <w:rPr>
          <w:rFonts w:cs="Arial"/>
        </w:rPr>
      </w:pPr>
      <w:r>
        <w:rPr>
          <w:rFonts w:cs="Arial"/>
        </w:rPr>
        <w:t xml:space="preserve">The </w:t>
      </w:r>
      <w:r w:rsidRPr="00381AED">
        <w:rPr>
          <w:rFonts w:cs="Arial"/>
        </w:rPr>
        <w:t>Qualcomm Snapdragon X70 5G Modem-RF System</w:t>
      </w:r>
      <w:r>
        <w:rPr>
          <w:rFonts w:cs="Arial"/>
        </w:rPr>
        <w:t xml:space="preserve"> UE passed this test case </w:t>
      </w:r>
      <w:r w:rsidR="0020193D" w:rsidRPr="0020193D">
        <w:rPr>
          <w:rFonts w:cs="Arial"/>
        </w:rPr>
        <w:t>R&amp;S® 5G Protocol Conformance Test platform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7CECE068" w14:textId="77777777" w:rsidR="00381AED" w:rsidRPr="00C549CB" w:rsidRDefault="00381AED" w:rsidP="00381AE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28285EE" w14:textId="6DE20951" w:rsidR="008F5AAE" w:rsidRPr="00AB3F52" w:rsidRDefault="0020193D" w:rsidP="008F5AAE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R&amp;S</w:t>
      </w:r>
      <w:r w:rsidR="00381AED" w:rsidRPr="00C549CB">
        <w:rPr>
          <w:rFonts w:cs="Arial"/>
        </w:rPr>
        <w:t>/</w:t>
      </w:r>
      <w:r w:rsidR="008F5AAE" w:rsidRPr="008F5AAE">
        <w:rPr>
          <w:rFonts w:cs="Arial"/>
          <w:b/>
        </w:rPr>
        <w:t xml:space="preserve"> </w:t>
      </w:r>
      <w:r w:rsidR="008F5AAE">
        <w:rPr>
          <w:rFonts w:cs="Arial"/>
          <w:b/>
        </w:rPr>
        <w:t>tc</w:t>
      </w:r>
      <w:r w:rsidR="008F5AAE" w:rsidRPr="00DC0CB3">
        <w:rPr>
          <w:rFonts w:cs="Arial"/>
          <w:b/>
        </w:rPr>
        <w:t>_</w:t>
      </w:r>
      <w:r w:rsidR="008F5AAE">
        <w:rPr>
          <w:rFonts w:cs="Arial"/>
          <w:b/>
        </w:rPr>
        <w:t>10.14_QC</w:t>
      </w:r>
      <w:r w:rsidR="008F5AAE" w:rsidRPr="00DC0CB3">
        <w:rPr>
          <w:rFonts w:cs="Arial"/>
          <w:b/>
        </w:rPr>
        <w:t>.log</w:t>
      </w:r>
      <w:r w:rsidR="008F5AAE">
        <w:rPr>
          <w:rFonts w:cs="Arial"/>
        </w:rPr>
        <w:br/>
      </w:r>
      <w:r w:rsidR="008F5AAE" w:rsidRPr="00F829B4">
        <w:rPr>
          <w:rFonts w:eastAsia="SimSun"/>
        </w:rPr>
        <w:t>(</w:t>
      </w:r>
      <w:r w:rsidR="008F5AAE" w:rsidRPr="00F829B4">
        <w:rPr>
          <w:rFonts w:eastAsia="SimSun"/>
          <w:u w:val="single"/>
        </w:rPr>
        <w:t>Note:</w:t>
      </w:r>
      <w:r w:rsidR="008F5AAE" w:rsidRPr="00F829B4">
        <w:rPr>
          <w:rFonts w:eastAsia="SimSun"/>
        </w:rPr>
        <w:t xml:space="preserve"> PICS/PIXIT settings are captured at the beginning of the TLI log)</w:t>
      </w:r>
    </w:p>
    <w:p w14:paraId="25EEA2A1" w14:textId="50CA0783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869835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18F0E63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</w:t>
            </w:r>
            <w:r w:rsidR="00AE376D">
              <w:rPr>
                <w:rFonts w:cs="Arial"/>
                <w:b/>
                <w:sz w:val="18"/>
              </w:rPr>
              <w:t>1191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</w:t>
            </w:r>
            <w:r w:rsidR="00AE376D">
              <w:rPr>
                <w:rFonts w:cs="Arial"/>
                <w:b/>
                <w:sz w:val="18"/>
              </w:rPr>
              <w:t>5GS emergency call test case 10.14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E8AD3" w14:textId="77777777" w:rsidR="00210641" w:rsidRDefault="00210641">
      <w:r>
        <w:separator/>
      </w:r>
    </w:p>
  </w:endnote>
  <w:endnote w:type="continuationSeparator" w:id="0">
    <w:p w14:paraId="122AAA91" w14:textId="77777777" w:rsidR="00210641" w:rsidRDefault="00210641">
      <w:r>
        <w:continuationSeparator/>
      </w:r>
    </w:p>
  </w:endnote>
  <w:endnote w:type="continuationNotice" w:id="1">
    <w:p w14:paraId="2ADEC5DE" w14:textId="77777777" w:rsidR="00210641" w:rsidRDefault="002106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62CCE" w14:textId="77777777" w:rsidR="00210641" w:rsidRDefault="00210641">
      <w:r>
        <w:separator/>
      </w:r>
    </w:p>
  </w:footnote>
  <w:footnote w:type="continuationSeparator" w:id="0">
    <w:p w14:paraId="76841714" w14:textId="77777777" w:rsidR="00210641" w:rsidRDefault="00210641">
      <w:r>
        <w:continuationSeparator/>
      </w:r>
    </w:p>
  </w:footnote>
  <w:footnote w:type="continuationNotice" w:id="1">
    <w:p w14:paraId="0BDE1AE4" w14:textId="77777777" w:rsidR="00210641" w:rsidRDefault="002106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66C1"/>
    <w:multiLevelType w:val="hybridMultilevel"/>
    <w:tmpl w:val="4D3C4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87130"/>
    <w:multiLevelType w:val="hybridMultilevel"/>
    <w:tmpl w:val="04022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73246"/>
    <w:multiLevelType w:val="hybridMultilevel"/>
    <w:tmpl w:val="D2F48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5274CB"/>
    <w:multiLevelType w:val="hybridMultilevel"/>
    <w:tmpl w:val="B504D0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8"/>
  </w:num>
  <w:num w:numId="7">
    <w:abstractNumId w:val="5"/>
  </w:num>
  <w:num w:numId="8">
    <w:abstractNumId w:val="1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  <w:num w:numId="12">
    <w:abstractNumId w:val="0"/>
  </w:num>
  <w:num w:numId="13">
    <w:abstractNumId w:val="2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2CB7"/>
    <w:rsid w:val="00045EBF"/>
    <w:rsid w:val="00050E3F"/>
    <w:rsid w:val="000A6394"/>
    <w:rsid w:val="000B166E"/>
    <w:rsid w:val="000B7FED"/>
    <w:rsid w:val="000C038A"/>
    <w:rsid w:val="000C0A31"/>
    <w:rsid w:val="000C6598"/>
    <w:rsid w:val="000D44B3"/>
    <w:rsid w:val="00103672"/>
    <w:rsid w:val="00121576"/>
    <w:rsid w:val="00136FB6"/>
    <w:rsid w:val="00145D43"/>
    <w:rsid w:val="00192C46"/>
    <w:rsid w:val="001A08B3"/>
    <w:rsid w:val="001A17B0"/>
    <w:rsid w:val="001A6BC9"/>
    <w:rsid w:val="001A7B60"/>
    <w:rsid w:val="001B52F0"/>
    <w:rsid w:val="001B7A65"/>
    <w:rsid w:val="001E41F3"/>
    <w:rsid w:val="001E790C"/>
    <w:rsid w:val="0020193D"/>
    <w:rsid w:val="00210641"/>
    <w:rsid w:val="002359BB"/>
    <w:rsid w:val="0026004D"/>
    <w:rsid w:val="002640DD"/>
    <w:rsid w:val="00266D41"/>
    <w:rsid w:val="00275D12"/>
    <w:rsid w:val="00284FEB"/>
    <w:rsid w:val="002860C4"/>
    <w:rsid w:val="002B5741"/>
    <w:rsid w:val="002E472E"/>
    <w:rsid w:val="002F153A"/>
    <w:rsid w:val="002F7651"/>
    <w:rsid w:val="00305409"/>
    <w:rsid w:val="00335728"/>
    <w:rsid w:val="003506C3"/>
    <w:rsid w:val="00352084"/>
    <w:rsid w:val="003609EF"/>
    <w:rsid w:val="0036231A"/>
    <w:rsid w:val="00363E30"/>
    <w:rsid w:val="00374DD4"/>
    <w:rsid w:val="00381AED"/>
    <w:rsid w:val="003C1076"/>
    <w:rsid w:val="003D177B"/>
    <w:rsid w:val="003D3824"/>
    <w:rsid w:val="003E1A36"/>
    <w:rsid w:val="003F615E"/>
    <w:rsid w:val="00410371"/>
    <w:rsid w:val="004115F9"/>
    <w:rsid w:val="00423AB6"/>
    <w:rsid w:val="004242F1"/>
    <w:rsid w:val="00440757"/>
    <w:rsid w:val="00444216"/>
    <w:rsid w:val="00457F71"/>
    <w:rsid w:val="00491E2E"/>
    <w:rsid w:val="00495D31"/>
    <w:rsid w:val="004B33EF"/>
    <w:rsid w:val="004B75B7"/>
    <w:rsid w:val="004C3E4D"/>
    <w:rsid w:val="004D13D4"/>
    <w:rsid w:val="004D24FC"/>
    <w:rsid w:val="004D3833"/>
    <w:rsid w:val="004D45EC"/>
    <w:rsid w:val="004D7D01"/>
    <w:rsid w:val="004E3F2A"/>
    <w:rsid w:val="004F1599"/>
    <w:rsid w:val="004F63AE"/>
    <w:rsid w:val="005047B0"/>
    <w:rsid w:val="005141D9"/>
    <w:rsid w:val="0051580D"/>
    <w:rsid w:val="00517A41"/>
    <w:rsid w:val="00546BC1"/>
    <w:rsid w:val="00547111"/>
    <w:rsid w:val="00551BB5"/>
    <w:rsid w:val="00564DEC"/>
    <w:rsid w:val="00576BCD"/>
    <w:rsid w:val="00592D74"/>
    <w:rsid w:val="005B1ED4"/>
    <w:rsid w:val="005B3CF9"/>
    <w:rsid w:val="005D0C16"/>
    <w:rsid w:val="005D5B00"/>
    <w:rsid w:val="005E2C44"/>
    <w:rsid w:val="005F6E66"/>
    <w:rsid w:val="006011C7"/>
    <w:rsid w:val="00621188"/>
    <w:rsid w:val="0062420C"/>
    <w:rsid w:val="006257ED"/>
    <w:rsid w:val="00653DE4"/>
    <w:rsid w:val="00662A05"/>
    <w:rsid w:val="00665C47"/>
    <w:rsid w:val="0067060A"/>
    <w:rsid w:val="00675FFC"/>
    <w:rsid w:val="006842C0"/>
    <w:rsid w:val="00695808"/>
    <w:rsid w:val="006B46FB"/>
    <w:rsid w:val="006E21FB"/>
    <w:rsid w:val="006F1601"/>
    <w:rsid w:val="006F2AC8"/>
    <w:rsid w:val="006F4852"/>
    <w:rsid w:val="0074508C"/>
    <w:rsid w:val="00745C21"/>
    <w:rsid w:val="00756720"/>
    <w:rsid w:val="00784790"/>
    <w:rsid w:val="00785AFF"/>
    <w:rsid w:val="00792342"/>
    <w:rsid w:val="007935BE"/>
    <w:rsid w:val="007977A8"/>
    <w:rsid w:val="007B512A"/>
    <w:rsid w:val="007B591E"/>
    <w:rsid w:val="007C2097"/>
    <w:rsid w:val="007D6A07"/>
    <w:rsid w:val="007F7259"/>
    <w:rsid w:val="008040A8"/>
    <w:rsid w:val="008279FA"/>
    <w:rsid w:val="00847F0C"/>
    <w:rsid w:val="008626E7"/>
    <w:rsid w:val="0087011A"/>
    <w:rsid w:val="00870EE7"/>
    <w:rsid w:val="008863B9"/>
    <w:rsid w:val="00886692"/>
    <w:rsid w:val="00895872"/>
    <w:rsid w:val="008A45A6"/>
    <w:rsid w:val="008C6FBF"/>
    <w:rsid w:val="008D3CCC"/>
    <w:rsid w:val="008D4170"/>
    <w:rsid w:val="008F3789"/>
    <w:rsid w:val="008F53F9"/>
    <w:rsid w:val="008F5AAE"/>
    <w:rsid w:val="008F686C"/>
    <w:rsid w:val="009148DE"/>
    <w:rsid w:val="00921265"/>
    <w:rsid w:val="00926037"/>
    <w:rsid w:val="00937FB0"/>
    <w:rsid w:val="00941E30"/>
    <w:rsid w:val="00954EDD"/>
    <w:rsid w:val="00962443"/>
    <w:rsid w:val="009777D9"/>
    <w:rsid w:val="00981AA1"/>
    <w:rsid w:val="00991B88"/>
    <w:rsid w:val="009A5753"/>
    <w:rsid w:val="009A579D"/>
    <w:rsid w:val="009D5A3F"/>
    <w:rsid w:val="009E3297"/>
    <w:rsid w:val="009E53C0"/>
    <w:rsid w:val="009F5509"/>
    <w:rsid w:val="009F734F"/>
    <w:rsid w:val="00A06E41"/>
    <w:rsid w:val="00A140AF"/>
    <w:rsid w:val="00A246B6"/>
    <w:rsid w:val="00A32464"/>
    <w:rsid w:val="00A36658"/>
    <w:rsid w:val="00A42237"/>
    <w:rsid w:val="00A47E70"/>
    <w:rsid w:val="00A50CF0"/>
    <w:rsid w:val="00A65A24"/>
    <w:rsid w:val="00A7671C"/>
    <w:rsid w:val="00A83149"/>
    <w:rsid w:val="00AA2CBC"/>
    <w:rsid w:val="00AB3051"/>
    <w:rsid w:val="00AC5820"/>
    <w:rsid w:val="00AD1CD8"/>
    <w:rsid w:val="00AD6CBF"/>
    <w:rsid w:val="00AE376D"/>
    <w:rsid w:val="00B0233C"/>
    <w:rsid w:val="00B225B2"/>
    <w:rsid w:val="00B258BB"/>
    <w:rsid w:val="00B67B97"/>
    <w:rsid w:val="00B87CBD"/>
    <w:rsid w:val="00B968C8"/>
    <w:rsid w:val="00B976D4"/>
    <w:rsid w:val="00BA3EC5"/>
    <w:rsid w:val="00BA51D9"/>
    <w:rsid w:val="00BB5DFC"/>
    <w:rsid w:val="00BC4003"/>
    <w:rsid w:val="00BC41FF"/>
    <w:rsid w:val="00BD279D"/>
    <w:rsid w:val="00BD6BB8"/>
    <w:rsid w:val="00C0080B"/>
    <w:rsid w:val="00C370C1"/>
    <w:rsid w:val="00C66BA2"/>
    <w:rsid w:val="00C777AD"/>
    <w:rsid w:val="00C80DF8"/>
    <w:rsid w:val="00C870F6"/>
    <w:rsid w:val="00C95985"/>
    <w:rsid w:val="00CA2A01"/>
    <w:rsid w:val="00CA472F"/>
    <w:rsid w:val="00CC1E74"/>
    <w:rsid w:val="00CC5026"/>
    <w:rsid w:val="00CC68D0"/>
    <w:rsid w:val="00CD17AE"/>
    <w:rsid w:val="00CD395B"/>
    <w:rsid w:val="00D03B2B"/>
    <w:rsid w:val="00D03F9A"/>
    <w:rsid w:val="00D06D51"/>
    <w:rsid w:val="00D24991"/>
    <w:rsid w:val="00D352F4"/>
    <w:rsid w:val="00D37E68"/>
    <w:rsid w:val="00D50255"/>
    <w:rsid w:val="00D52ED6"/>
    <w:rsid w:val="00D66520"/>
    <w:rsid w:val="00D84AE9"/>
    <w:rsid w:val="00D85906"/>
    <w:rsid w:val="00DA51F7"/>
    <w:rsid w:val="00DA6928"/>
    <w:rsid w:val="00DD731E"/>
    <w:rsid w:val="00DE34CF"/>
    <w:rsid w:val="00DF4AB5"/>
    <w:rsid w:val="00E043DC"/>
    <w:rsid w:val="00E13F3D"/>
    <w:rsid w:val="00E25BED"/>
    <w:rsid w:val="00E34898"/>
    <w:rsid w:val="00E6231D"/>
    <w:rsid w:val="00E93376"/>
    <w:rsid w:val="00EA028A"/>
    <w:rsid w:val="00EB09B7"/>
    <w:rsid w:val="00ED124D"/>
    <w:rsid w:val="00ED1C3A"/>
    <w:rsid w:val="00EE7D7C"/>
    <w:rsid w:val="00F10D6B"/>
    <w:rsid w:val="00F14CCF"/>
    <w:rsid w:val="00F25D98"/>
    <w:rsid w:val="00F2700A"/>
    <w:rsid w:val="00F300FB"/>
    <w:rsid w:val="00F825DB"/>
    <w:rsid w:val="00FA32D4"/>
    <w:rsid w:val="00FA62B9"/>
    <w:rsid w:val="00FB6386"/>
    <w:rsid w:val="00FC2058"/>
    <w:rsid w:val="00FC64D3"/>
    <w:rsid w:val="00FD2018"/>
    <w:rsid w:val="00FD2AB8"/>
    <w:rsid w:val="00FE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70C1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FD2AB8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E6231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6</Pages>
  <Words>951</Words>
  <Characters>8317</Characters>
  <Application>Microsoft Office Word</Application>
  <DocSecurity>0</DocSecurity>
  <Lines>69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109</cp:revision>
  <cp:lastPrinted>1900-01-01T00:00:00Z</cp:lastPrinted>
  <dcterms:created xsi:type="dcterms:W3CDTF">2022-01-24T16:23:00Z</dcterms:created>
  <dcterms:modified xsi:type="dcterms:W3CDTF">2022-10-12T10:59:00Z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