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B1850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9459C4">
          <w:rPr>
            <w:b/>
            <w:i/>
            <w:noProof/>
            <w:sz w:val="28"/>
          </w:rPr>
          <w:t>1100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E8EC1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9459C4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FC1B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459C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85110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300858">
              <w:t xml:space="preserve">function </w:t>
            </w:r>
            <w:proofErr w:type="spellStart"/>
            <w:r w:rsidR="00300858" w:rsidRPr="006C17C7">
              <w:rPr>
                <w:rFonts w:cs="Arial"/>
              </w:rPr>
              <w:t>fl_Check_featureSets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27F5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9459C4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6F9D3" w:rsidR="00A251D1" w:rsidRDefault="00925CDF" w:rsidP="00925CDF">
            <w:pPr>
              <w:pStyle w:val="CRCoverPage"/>
              <w:spacing w:after="0"/>
              <w:rPr>
                <w:noProof/>
              </w:rPr>
            </w:pPr>
            <w:r w:rsidRPr="00925CDF">
              <w:rPr>
                <w:noProof/>
              </w:rPr>
              <w:t xml:space="preserve">Variable v_Index is not update inside while loop. </w:t>
            </w:r>
            <w:r w:rsidR="009F3FD4">
              <w:rPr>
                <w:noProof/>
              </w:rPr>
              <w:t>This</w:t>
            </w:r>
            <w:r w:rsidRPr="00925CDF">
              <w:rPr>
                <w:noProof/>
              </w:rPr>
              <w:t xml:space="preserve"> cause TC stack in while loop.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EC0BE" w14:textId="6BE7934A" w:rsidR="00CD45A5" w:rsidRDefault="009F3FD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  <w:r w:rsidR="00CD45A5">
              <w:rPr>
                <w:noProof/>
              </w:rPr>
              <w:t>.</w:t>
            </w:r>
          </w:p>
          <w:p w14:paraId="31C656EC" w14:textId="28BBAEEF" w:rsidR="00A251D1" w:rsidRPr="0035396C" w:rsidRDefault="00A251D1" w:rsidP="00CD45A5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981F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7BF497" w:rsidR="00A251D1" w:rsidRDefault="009459C4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4766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4611EE7" w14:textId="08AABBFD" w:rsidR="00911BA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1BAC" w:rsidRPr="0073715C">
        <w:rPr>
          <w:rFonts w:cs="Arial"/>
          <w:iCs/>
        </w:rPr>
        <w:t>Table of Contents</w:t>
      </w:r>
      <w:r w:rsidR="00911BAC">
        <w:tab/>
      </w:r>
      <w:r w:rsidR="00911BAC">
        <w:fldChar w:fldCharType="begin"/>
      </w:r>
      <w:r w:rsidR="00911BAC">
        <w:instrText xml:space="preserve"> PAGEREF _Toc114476643 \h </w:instrText>
      </w:r>
      <w:r w:rsidR="00911BAC">
        <w:fldChar w:fldCharType="separate"/>
      </w:r>
      <w:r w:rsidR="00911BAC">
        <w:t>2</w:t>
      </w:r>
      <w:r w:rsidR="00911BAC">
        <w:fldChar w:fldCharType="end"/>
      </w:r>
    </w:p>
    <w:p w14:paraId="0CEB61F5" w14:textId="135A316A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_Toc114476644 \h </w:instrText>
      </w:r>
      <w:r>
        <w:fldChar w:fldCharType="separate"/>
      </w:r>
      <w:r>
        <w:t>3</w:t>
      </w:r>
      <w:r>
        <w:fldChar w:fldCharType="end"/>
      </w:r>
    </w:p>
    <w:p w14:paraId="3D19A5E8" w14:textId="7F8E66C2" w:rsidR="00911BAC" w:rsidRDefault="00911BA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71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71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_Toc114476645 \h </w:instrText>
      </w:r>
      <w:r>
        <w:fldChar w:fldCharType="separate"/>
      </w:r>
      <w:r>
        <w:t>3</w:t>
      </w:r>
      <w:r>
        <w:fldChar w:fldCharType="end"/>
      </w:r>
    </w:p>
    <w:p w14:paraId="1BFE8E13" w14:textId="0E4D8465" w:rsidR="00911BAC" w:rsidRDefault="00911B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371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371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_Toc114476646 \h </w:instrText>
      </w:r>
      <w:r>
        <w:fldChar w:fldCharType="separate"/>
      </w:r>
      <w:r>
        <w:t>4</w:t>
      </w:r>
      <w:r>
        <w:fldChar w:fldCharType="end"/>
      </w:r>
    </w:p>
    <w:p w14:paraId="325A0C2F" w14:textId="0F9D2BB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476644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4476645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447664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3EE0D307" w:rsidR="00F00FF6" w:rsidRPr="003C0071" w:rsidRDefault="006C17C7" w:rsidP="00947762">
            <w:pPr>
              <w:spacing w:after="0"/>
              <w:rPr>
                <w:rFonts w:ascii="Arial" w:hAnsi="Arial" w:cs="Arial"/>
              </w:rPr>
            </w:pPr>
            <w:proofErr w:type="spellStart"/>
            <w:r w:rsidRPr="006C17C7">
              <w:rPr>
                <w:rFonts w:ascii="Arial" w:hAnsi="Arial" w:cs="Arial"/>
              </w:rPr>
              <w:t>fl_Check_featureSets</w:t>
            </w:r>
            <w:proofErr w:type="spellEnd"/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5DDC8F51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Variable </w:t>
            </w:r>
            <w:proofErr w:type="spellStart"/>
            <w:r>
              <w:rPr>
                <w:rFonts w:ascii="Arial" w:hAnsi="Arial" w:cs="Arial"/>
              </w:rPr>
              <w:t>v_Index</w:t>
            </w:r>
            <w:proofErr w:type="spellEnd"/>
            <w:r>
              <w:rPr>
                <w:rFonts w:ascii="Arial" w:hAnsi="Arial" w:cs="Arial"/>
              </w:rPr>
              <w:t xml:space="preserve"> is not update inside while loop. </w:t>
            </w:r>
            <w:r w:rsidR="009F3FD4">
              <w:rPr>
                <w:rFonts w:ascii="Arial" w:hAnsi="Arial" w:cs="Arial"/>
              </w:rPr>
              <w:t>This</w:t>
            </w:r>
            <w:r w:rsidR="00925CDF">
              <w:rPr>
                <w:rFonts w:ascii="Arial" w:hAnsi="Arial" w:cs="Arial"/>
              </w:rPr>
              <w:t xml:space="preserve"> cause TC </w:t>
            </w:r>
            <w:r>
              <w:rPr>
                <w:rFonts w:ascii="Arial" w:hAnsi="Arial" w:cs="Arial"/>
              </w:rPr>
              <w:t>stack</w:t>
            </w:r>
            <w:r w:rsidR="00925CDF">
              <w:rPr>
                <w:rFonts w:ascii="Arial" w:hAnsi="Arial" w:cs="Arial"/>
              </w:rPr>
              <w:t xml:space="preserve"> in while loop.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34FA79A4" w:rsidR="00F00FF6" w:rsidRPr="00731B27" w:rsidRDefault="006C17C7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For each while loop include increamention for variable </w:t>
            </w:r>
            <w:r w:rsidRPr="006C17C7">
              <w:rPr>
                <w:rFonts w:cs="Arial"/>
                <w:noProof/>
                <w:lang w:val="en-SG"/>
              </w:rPr>
              <w:t>v_Index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77777777" w:rsidR="00F00FF6" w:rsidRPr="0073704E" w:rsidRDefault="00F00FF6" w:rsidP="00947762">
            <w:pPr>
              <w:rPr>
                <w:rFonts w:ascii="Arial" w:hAnsi="Arial"/>
                <w:highlight w:val="red"/>
              </w:rPr>
            </w:pP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0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function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362E9B9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51367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4864C1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6F2288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AD4637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60F8B68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v_Found_intraFreqDAPS_r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408035C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v_Found_pusch_RepetitionTypeB_r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false;</w:t>
            </w:r>
          </w:p>
          <w:p w14:paraId="119B3AF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B31769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39E369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7A06B1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)) and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featureSetsUplink</w:t>
            </w:r>
            <w:proofErr w:type="spellEnd"/>
          </w:p>
          <w:p w14:paraId="103901F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[v_Index].dynamicSwitchSUL)) {</w:t>
            </w:r>
          </w:p>
          <w:p w14:paraId="760DF5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10A1E14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2D4BD42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115DB7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)) {</w:t>
            </w:r>
          </w:p>
          <w:p w14:paraId="4E9055A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not correctly set");</w:t>
            </w:r>
          </w:p>
          <w:p w14:paraId="12325B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0E87A2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A3ACF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5F2F8EC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NRCapabilityMsg.featureSets.featureSetsDownlink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_v1610)) and (not v_Found_intraFreqDAPS_r16)) { // check featureSetsDownlink_v1610</w:t>
            </w:r>
          </w:p>
          <w:p w14:paraId="3E84EBE4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NRCapabilityMsg.featureSets.featureSetsDownlink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_v1610[v_Index].intraFreqDAPS_r16)) {</w:t>
            </w:r>
          </w:p>
          <w:p w14:paraId="0C5A58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v_Found_intraFreqDAPS_r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01107B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05B7CE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0D2A8B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pc_intraFreqDAPS_r16, v_Found_intraFreqDAPS_r16)) {</w:t>
            </w:r>
          </w:p>
          <w:p w14:paraId="2CA060B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"pc_intraFreqDAPS_r16 not correctly set");</w:t>
            </w:r>
          </w:p>
          <w:p w14:paraId="1FAAD7E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8285C5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F6C55E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3A27852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_v1610)) and (not v_Found_pusch_RepetitionTypeB_r16)) { // check featureSetsUplink_v1610</w:t>
            </w:r>
          </w:p>
          <w:p w14:paraId="192C49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_v1610[v_Index].pusch_RepetitionTypeB_r16)) {</w:t>
            </w:r>
          </w:p>
          <w:p w14:paraId="53075B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v_Found_pusch_RepetitionTypeB_r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= true;</w:t>
            </w:r>
          </w:p>
          <w:p w14:paraId="5C5FCA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F3090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3AE88D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pc_pusch_RepetitionTypeB_r16, v_Found_pusch_RepetitionTypeB_r16)) {</w:t>
            </w:r>
          </w:p>
          <w:p w14:paraId="19C39F0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  <w:lang w:eastAsia="de-DE"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  <w:lang w:eastAsia="de-DE"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  <w:lang w:eastAsia="de-DE"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  <w:lang w:eastAsia="de-DE"/>
              </w:rPr>
              <w:t>,__FILE__, __LINE__, "pc_pusch_RepetitionTypeB_r16 not correctly set");</w:t>
            </w:r>
          </w:p>
          <w:p w14:paraId="00B7C47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4F9515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81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2F027417" w14:textId="77777777" w:rsidR="00F00FF6" w:rsidRPr="00CA4CF2" w:rsidRDefault="00F00FF6" w:rsidP="009477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75F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/>
              </w:rPr>
              <w:t xml:space="preserve"> </w:t>
            </w:r>
            <w:r w:rsidRPr="00634081">
              <w:rPr>
                <w:rFonts w:ascii="Courier New" w:hAnsi="Courier New" w:cs="Courier New"/>
                <w:bCs/>
              </w:rPr>
              <w:t xml:space="preserve"> function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fl_Check_featureSets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</w:t>
            </w:r>
          </w:p>
          <w:p w14:paraId="26B295C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{</w:t>
            </w:r>
          </w:p>
          <w:p w14:paraId="2C28CA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UE_NR_Capability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  <w:proofErr w:type="gramEnd"/>
          </w:p>
          <w:p w14:paraId="33FF06C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integer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0;</w:t>
            </w:r>
          </w:p>
          <w:p w14:paraId="59B3B7B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5E9CB762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false;</w:t>
            </w:r>
          </w:p>
          <w:p w14:paraId="3D340FC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v_Found_intraFreqDAPS_r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false;</w:t>
            </w:r>
          </w:p>
          <w:p w14:paraId="114D413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boolean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v_Found_pusch_RepetitionTypeB_r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false;</w:t>
            </w:r>
          </w:p>
          <w:p w14:paraId="5BCAEC1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2CFE86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p_NRCapability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;</w:t>
            </w:r>
          </w:p>
          <w:p w14:paraId="4D146EA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</w:p>
          <w:p w14:paraId="23E6847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 xml:space="preserve">)) and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)) { // check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featureSetsUplink</w:t>
            </w:r>
            <w:proofErr w:type="spellEnd"/>
          </w:p>
          <w:p w14:paraId="5D759E9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[v_Index].dynamicSwitchSUL)) {</w:t>
            </w:r>
          </w:p>
          <w:p w14:paraId="045269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true;</w:t>
            </w:r>
          </w:p>
          <w:p w14:paraId="689572F6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486833A3" w14:textId="1ED4A85D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</w:t>
            </w:r>
            <w:proofErr w:type="gram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+ 1;</w:t>
            </w:r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6091E01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574F819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v_Found_dynamicSwitchSUL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)) {</w:t>
            </w:r>
          </w:p>
          <w:p w14:paraId="202B5B8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pc_dynamicSwitch_SUL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not correctly set");</w:t>
            </w:r>
          </w:p>
          <w:p w14:paraId="3A62B2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76FEA0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B72FC6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0;</w:t>
            </w:r>
          </w:p>
          <w:p w14:paraId="254A6CE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NRCapabilityMsg.featureSets.featureSetsDownlink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_v1610)) and (not v_Found_intraFreqDAPS_r16)) { // check featureSetsDownlink_v1610</w:t>
            </w:r>
          </w:p>
          <w:p w14:paraId="334110E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NRCapabilityMsg.featureSets.featureSetsDownlink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_v1610[v_Index].intraFreqDAPS_r16)) {</w:t>
            </w:r>
          </w:p>
          <w:p w14:paraId="6231EA65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v_Found_intraFreqDAPS_r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true;</w:t>
            </w:r>
          </w:p>
          <w:p w14:paraId="2FFA104A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274FBA6E" w14:textId="5F4BB261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  <w:highlight w:val="yellow"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= </w:t>
            </w:r>
            <w:proofErr w:type="spellStart"/>
            <w:r w:rsidRPr="00634081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  <w:highlight w:val="yellow"/>
              </w:rPr>
              <w:t xml:space="preserve"> + 1;</w:t>
            </w: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38AFD5B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CA7B45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pc_intraFreqDAPS_r16, v_Found_intraFreqDAPS_r16)) {</w:t>
            </w:r>
          </w:p>
          <w:p w14:paraId="58BD362E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"pc_intraFreqDAPS_r16 not correctly set");</w:t>
            </w:r>
          </w:p>
          <w:p w14:paraId="6DD469B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8E94823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</w:p>
          <w:p w14:paraId="78811D7C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0;</w:t>
            </w:r>
          </w:p>
          <w:p w14:paraId="0C5515C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lastRenderedPageBreak/>
              <w:t xml:space="preserve">    while ((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v_Index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 xml:space="preserve"> &lt; lengthof(v_Received_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_v1610)) and (not v_Found_pusch_RepetitionTypeB_r16)) { // check featureSetsUplink_v1610</w:t>
            </w:r>
          </w:p>
          <w:p w14:paraId="37317DB0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if (isvalue(v_Received_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NRCapabilityMsg.featureSets.featureSetsUplink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_v1610[v_Index].pusch_RepetitionTypeB_r16)) {</w:t>
            </w:r>
          </w:p>
          <w:p w14:paraId="00AF8F39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v_Found_pusch_RepetitionTypeB_r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16 :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= true;</w:t>
            </w:r>
          </w:p>
          <w:p w14:paraId="6A163FB7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}</w:t>
            </w:r>
          </w:p>
          <w:p w14:paraId="729750A8" w14:textId="76070EB9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</w:t>
            </w:r>
            <w:proofErr w:type="gramStart"/>
            <w:r w:rsidRPr="0050058B">
              <w:rPr>
                <w:rFonts w:ascii="Courier New" w:hAnsi="Courier New" w:cs="Courier New"/>
                <w:bCs/>
                <w:highlight w:val="yellow"/>
              </w:rPr>
              <w:t>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:</w:t>
            </w:r>
            <w:proofErr w:type="gram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= </w:t>
            </w:r>
            <w:proofErr w:type="spellStart"/>
            <w:r w:rsidRPr="0050058B">
              <w:rPr>
                <w:rFonts w:ascii="Courier New" w:hAnsi="Courier New" w:cs="Courier New"/>
                <w:bCs/>
                <w:highlight w:val="yellow"/>
              </w:rPr>
              <w:t>v_Index</w:t>
            </w:r>
            <w:proofErr w:type="spellEnd"/>
            <w:r w:rsidRPr="0050058B">
              <w:rPr>
                <w:rFonts w:ascii="Courier New" w:hAnsi="Courier New" w:cs="Courier New"/>
                <w:bCs/>
                <w:highlight w:val="yellow"/>
              </w:rPr>
              <w:t xml:space="preserve"> + 1;</w:t>
            </w:r>
            <w:r w:rsidRPr="00634081">
              <w:rPr>
                <w:rFonts w:ascii="Courier New" w:hAnsi="Courier New" w:cs="Courier New"/>
                <w:bCs/>
              </w:rPr>
              <w:t xml:space="preserve">   </w:t>
            </w:r>
          </w:p>
          <w:p w14:paraId="31FE2808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7E527D11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f_NR_CompareCapability_vs_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PICS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gramEnd"/>
            <w:r w:rsidRPr="00634081">
              <w:rPr>
                <w:rFonts w:ascii="Courier New" w:hAnsi="Courier New" w:cs="Courier New"/>
                <w:bCs/>
              </w:rPr>
              <w:t>pc_pusch_RepetitionTypeB_r16, v_Found_pusch_RepetitionTypeB_r16)) {</w:t>
            </w:r>
          </w:p>
          <w:p w14:paraId="3D94DDED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       </w:t>
            </w:r>
            <w:proofErr w:type="spellStart"/>
            <w:r w:rsidRPr="00634081">
              <w:rPr>
                <w:rFonts w:ascii="Courier New" w:hAnsi="Courier New" w:cs="Courier New"/>
                <w:bCs/>
              </w:rPr>
              <w:t>f_</w:t>
            </w:r>
            <w:proofErr w:type="gramStart"/>
            <w:r w:rsidRPr="00634081">
              <w:rPr>
                <w:rFonts w:ascii="Courier New" w:hAnsi="Courier New" w:cs="Courier New"/>
                <w:bCs/>
              </w:rPr>
              <w:t>SetVerdict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(</w:t>
            </w:r>
            <w:proofErr w:type="spellStart"/>
            <w:proofErr w:type="gramEnd"/>
            <w:r w:rsidRPr="00634081">
              <w:rPr>
                <w:rFonts w:ascii="Courier New" w:hAnsi="Courier New" w:cs="Courier New"/>
                <w:bCs/>
              </w:rPr>
              <w:t>inconc</w:t>
            </w:r>
            <w:proofErr w:type="spellEnd"/>
            <w:r w:rsidRPr="00634081">
              <w:rPr>
                <w:rFonts w:ascii="Courier New" w:hAnsi="Courier New" w:cs="Courier New"/>
                <w:bCs/>
              </w:rPr>
              <w:t>,__FILE__, __LINE__, "pc_pusch_RepetitionTypeB_r16 not correctly set");</w:t>
            </w:r>
          </w:p>
          <w:p w14:paraId="1312A48B" w14:textId="77777777" w:rsidR="00634081" w:rsidRPr="00634081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  }</w:t>
            </w:r>
          </w:p>
          <w:p w14:paraId="021356EA" w14:textId="4D3F1AFF" w:rsidR="00F00FF6" w:rsidRPr="00CA4CF2" w:rsidRDefault="00634081" w:rsidP="006340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634081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1E9CC" w14:textId="77777777" w:rsidR="0064280F" w:rsidRDefault="0064280F">
      <w:r>
        <w:separator/>
      </w:r>
    </w:p>
  </w:endnote>
  <w:endnote w:type="continuationSeparator" w:id="0">
    <w:p w14:paraId="34F199DC" w14:textId="77777777" w:rsidR="0064280F" w:rsidRDefault="0064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E9CF5" w14:textId="77777777" w:rsidR="0064280F" w:rsidRDefault="0064280F">
      <w:r>
        <w:separator/>
      </w:r>
    </w:p>
  </w:footnote>
  <w:footnote w:type="continuationSeparator" w:id="0">
    <w:p w14:paraId="5DDBF72C" w14:textId="77777777" w:rsidR="0064280F" w:rsidRDefault="00642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4280F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59C4"/>
    <w:rsid w:val="00947556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1064</Words>
  <Characters>6068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2022-09-20T18:13:00Z</dcterms:created>
  <dcterms:modified xsi:type="dcterms:W3CDTF">2022-09-20T18:13:00Z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