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939" w:rsidRDefault="00AB5939" w:rsidP="00AB5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R5s221087</w:t>
      </w:r>
      <w:r>
        <w:rPr>
          <w:b/>
          <w:i/>
          <w:noProof/>
          <w:sz w:val="28"/>
        </w:rPr>
        <w:fldChar w:fldCharType="end"/>
      </w:r>
    </w:p>
    <w:p w:rsidR="00AB5939" w:rsidRDefault="00AB5939" w:rsidP="00AB59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939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5939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939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142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B5939" w:rsidRPr="00410371" w:rsidRDefault="00AB5939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B5939" w:rsidRDefault="00AB593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939" w:rsidRPr="00410371" w:rsidRDefault="00AB5939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B5939" w:rsidRDefault="00AB5939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5939" w:rsidRPr="00410371" w:rsidRDefault="00AB5939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B5939" w:rsidRDefault="00AB5939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5939" w:rsidRPr="00410371" w:rsidRDefault="00AB5939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939" w:rsidRPr="00F25D98" w:rsidRDefault="00AB5939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5939" w:rsidTr="001045A3">
        <w:tc>
          <w:tcPr>
            <w:tcW w:w="9641" w:type="dxa"/>
            <w:gridSpan w:val="9"/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B5939" w:rsidRDefault="00AB5939" w:rsidP="00AB59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939" w:rsidTr="001045A3">
        <w:tc>
          <w:tcPr>
            <w:tcW w:w="2835" w:type="dxa"/>
          </w:tcPr>
          <w:p w:rsidR="00AB5939" w:rsidRDefault="00AB5939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939" w:rsidRDefault="00AB5939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B5939" w:rsidRDefault="00AB5939" w:rsidP="00AB59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939" w:rsidTr="001045A3">
        <w:tc>
          <w:tcPr>
            <w:tcW w:w="9640" w:type="dxa"/>
            <w:gridSpan w:val="11"/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f_NR_CellConfig_Def</w:t>
            </w:r>
            <w:proofErr w:type="spellEnd"/>
            <w:r>
              <w:fldChar w:fldCharType="end"/>
            </w:r>
          </w:p>
        </w:tc>
      </w:tr>
      <w:tr w:rsidR="00AB5939" w:rsidTr="001045A3">
        <w:tc>
          <w:tcPr>
            <w:tcW w:w="1843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1843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B5939" w:rsidTr="001045A3">
        <w:tc>
          <w:tcPr>
            <w:tcW w:w="1843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5939" w:rsidTr="001045A3">
        <w:tc>
          <w:tcPr>
            <w:tcW w:w="1843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1843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5GS_NR_LTE-UEConTest, 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B5939" w:rsidRDefault="00AB5939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AB5939" w:rsidTr="001045A3">
        <w:tc>
          <w:tcPr>
            <w:tcW w:w="1843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5939" w:rsidRDefault="00AB5939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939" w:rsidRDefault="00AB5939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B5939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5939" w:rsidRDefault="00AB5939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5939" w:rsidRDefault="00AB5939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939" w:rsidRPr="007C2097" w:rsidRDefault="00AB5939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5939" w:rsidTr="001045A3">
        <w:tc>
          <w:tcPr>
            <w:tcW w:w="1843" w:type="dxa"/>
          </w:tcPr>
          <w:p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Pr="007E1D5F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Implementation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 xml:space="preserve"> , before configuring the SRBs </w:t>
            </w:r>
            <w:r w:rsidRPr="00D93C66">
              <w:rPr>
                <w:b/>
                <w:noProof/>
              </w:rPr>
              <w:t xml:space="preserve">, if (not f_GetTestcaseAttrib_ENDC(testcasename()) </w:t>
            </w:r>
            <w:r w:rsidRPr="000D098B">
              <w:rPr>
                <w:b/>
                <w:i/>
                <w:noProof/>
              </w:rPr>
              <w:t>or</w:t>
            </w:r>
            <w:r w:rsidRPr="007E1D5F">
              <w:rPr>
                <w:noProof/>
              </w:rPr>
              <w:t xml:space="preserve"> </w:t>
            </w:r>
            <w:r w:rsidRPr="007E1D5F">
              <w:rPr>
                <w:b/>
                <w:noProof/>
              </w:rPr>
              <w:t>not(p_ENDC_SpecificCell)</w:t>
            </w:r>
            <w:r w:rsidRPr="007E1D5F">
              <w:rPr>
                <w:noProof/>
              </w:rPr>
              <w:t>)</w:t>
            </w:r>
            <w:r>
              <w:rPr>
                <w:noProof/>
              </w:rPr>
              <w:t xml:space="preserve"> condition is checked , by having default value of </w:t>
            </w:r>
            <w:r w:rsidRPr="007E1D5F">
              <w:rPr>
                <w:b/>
                <w:noProof/>
              </w:rPr>
              <w:t>p_ENDC_SpecificCell</w:t>
            </w:r>
            <w:r>
              <w:rPr>
                <w:b/>
                <w:noProof/>
              </w:rPr>
              <w:t xml:space="preserve"> as False </w:t>
            </w:r>
          </w:p>
          <w:p w:rsidR="00AB5939" w:rsidRPr="003B53C2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When this function is called in ENDC cases, the value of </w:t>
            </w:r>
            <w:r w:rsidRPr="00363861">
              <w:rPr>
                <w:b/>
                <w:noProof/>
              </w:rPr>
              <w:t>p_ENDC_SpecificCell remains False</w:t>
            </w:r>
            <w:r>
              <w:rPr>
                <w:b/>
                <w:noProof/>
              </w:rPr>
              <w:t xml:space="preserve"> </w:t>
            </w:r>
            <w:r w:rsidRPr="00A833ED">
              <w:rPr>
                <w:noProof/>
              </w:rPr>
              <w:t xml:space="preserve">( default value ) </w:t>
            </w:r>
            <w:r w:rsidRPr="002B66CE">
              <w:rPr>
                <w:noProof/>
              </w:rPr>
              <w:t xml:space="preserve"> and resulting in SRBs getting configured unexpectedly</w:t>
            </w:r>
          </w:p>
          <w:p w:rsidR="00AB5939" w:rsidRPr="0037699A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7699A">
              <w:rPr>
                <w:noProof/>
              </w:rPr>
              <w:t xml:space="preserve">While executing the case 8.1.4.2.1.2 , f_GetTestcaseAttrib_ENDC(testcasename() returns false , and resulting in SRBs getting configured unexpectedly for EN-DC cell </w:t>
            </w: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939" w:rsidRPr="00F12C50" w:rsidRDefault="00AB5939" w:rsidP="00AB593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prevent the above mentioned issues , it is proposed to have the following check in the function </w:t>
            </w:r>
            <w:r w:rsidRPr="00C508F4">
              <w:rPr>
                <w:noProof/>
              </w:rPr>
              <w:t>f_NR_CellConfig_Def</w:t>
            </w:r>
          </w:p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 w:rsidRPr="00661976">
              <w:rPr>
                <w:b/>
                <w:noProof/>
              </w:rPr>
              <w:t>if (not f_GetTestcaseAttrib_ENDC(testcasename()) and p_no_ENDC_SpecificCell)</w:t>
            </w:r>
            <w:r>
              <w:rPr>
                <w:noProof/>
              </w:rPr>
              <w:t xml:space="preserve"> by having default value of </w:t>
            </w:r>
            <w:r w:rsidRPr="00152FAF">
              <w:rPr>
                <w:noProof/>
              </w:rPr>
              <w:t>p_no_ENDC_SpecificCell</w:t>
            </w:r>
            <w:r>
              <w:rPr>
                <w:noProof/>
              </w:rPr>
              <w:t xml:space="preserve"> as true</w:t>
            </w:r>
          </w:p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  <w:p w:rsidR="00AB5939" w:rsidRPr="006316B2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in the test case 8.1.4.2.1.2 , when configuring NR Cell 3 as EN-DC cell using the function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>, 4</w:t>
            </w:r>
            <w:r w:rsidRPr="005463DD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parameter(</w:t>
            </w:r>
            <w:r w:rsidRPr="00661976">
              <w:rPr>
                <w:b/>
                <w:noProof/>
              </w:rPr>
              <w:t>p_no_ENDC_SpecificCell</w:t>
            </w:r>
            <w:r>
              <w:rPr>
                <w:b/>
                <w:noProof/>
              </w:rPr>
              <w:t xml:space="preserve"> ) </w:t>
            </w:r>
            <w:r>
              <w:rPr>
                <w:noProof/>
              </w:rPr>
              <w:t xml:space="preserve"> is set to False </w:t>
            </w: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939" w:rsidRPr="00CF39F2" w:rsidRDefault="00AB5939" w:rsidP="00AB593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Pr="00CF39F2" w:rsidRDefault="00AB5939" w:rsidP="00AB593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AB5939" w:rsidTr="001045A3">
        <w:tc>
          <w:tcPr>
            <w:tcW w:w="2694" w:type="dxa"/>
            <w:gridSpan w:val="2"/>
          </w:tcPr>
          <w:p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B5939" w:rsidRDefault="00AB5939" w:rsidP="00AB5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ENDC test cases and 8.1.4.2.1.2</w:t>
            </w:r>
            <w:r>
              <w:rPr>
                <w:noProof/>
              </w:rPr>
              <w:t>.NR5GC</w:t>
            </w: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B5939" w:rsidRDefault="00AB5939" w:rsidP="00AB5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939" w:rsidRDefault="00AB5939" w:rsidP="00AB5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939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5939" w:rsidRPr="008863B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B5939" w:rsidRPr="008863B9" w:rsidRDefault="00AB5939" w:rsidP="00AB5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939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939" w:rsidRDefault="00AB5939" w:rsidP="00AB5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B5939" w:rsidRDefault="00AB5939" w:rsidP="00AB5939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718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529E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29EB" w:rsidRPr="00FD58F7">
        <w:rPr>
          <w:rFonts w:ascii="Arial" w:hAnsi="Arial" w:cs="Arial"/>
          <w:iCs/>
        </w:rPr>
        <w:t>Table of Contents</w:t>
      </w:r>
      <w:r w:rsidR="002529EB">
        <w:tab/>
      </w:r>
      <w:r w:rsidR="002529EB">
        <w:fldChar w:fldCharType="begin"/>
      </w:r>
      <w:r w:rsidR="002529EB">
        <w:instrText xml:space="preserve"> PAGEREF _Toc114471864 \h </w:instrText>
      </w:r>
      <w:r w:rsidR="002529EB">
        <w:fldChar w:fldCharType="separate"/>
      </w:r>
      <w:r w:rsidR="002529EB">
        <w:t>3</w:t>
      </w:r>
      <w:r w:rsidR="002529EB">
        <w:fldChar w:fldCharType="end"/>
      </w:r>
    </w:p>
    <w:p w:rsidR="002529EB" w:rsidRDefault="002529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58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58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_Toc114471865 \h </w:instrText>
      </w:r>
      <w:r>
        <w:fldChar w:fldCharType="separate"/>
      </w:r>
      <w:r>
        <w:t>3</w:t>
      </w:r>
      <w:r>
        <w:fldChar w:fldCharType="end"/>
      </w:r>
    </w:p>
    <w:p w:rsidR="002529EB" w:rsidRDefault="002529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58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58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_Toc114471866 \h </w:instrText>
      </w:r>
      <w:r>
        <w:fldChar w:fldCharType="separate"/>
      </w:r>
      <w:r>
        <w:t>3</w:t>
      </w:r>
      <w:r>
        <w:fldChar w:fldCharType="end"/>
      </w:r>
    </w:p>
    <w:p w:rsidR="002529EB" w:rsidRDefault="002529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58F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58F7">
        <w:rPr>
          <w:rFonts w:cs="Arial"/>
          <w:b/>
          <w:color w:val="000000"/>
          <w:lang w:eastAsia="en-GB"/>
        </w:rPr>
        <w:t xml:space="preserve">Correction to the </w:t>
      </w:r>
      <w:r w:rsidRPr="00FD58F7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58F7">
        <w:rPr>
          <w:b/>
        </w:rPr>
        <w:t>f_NR_CellConfig_Def</w:t>
      </w:r>
      <w:r>
        <w:tab/>
      </w:r>
      <w:r>
        <w:fldChar w:fldCharType="begin"/>
      </w:r>
      <w:r>
        <w:instrText xml:space="preserve"> PAGEREF _Toc114471867 \h </w:instrText>
      </w:r>
      <w:r>
        <w:fldChar w:fldCharType="separate"/>
      </w:r>
      <w:r>
        <w:t>3</w:t>
      </w:r>
      <w:r>
        <w:fldChar w:fldCharType="end"/>
      </w:r>
    </w:p>
    <w:p w:rsidR="002529EB" w:rsidRDefault="002529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58F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58F7">
        <w:rPr>
          <w:rFonts w:cs="Arial"/>
          <w:b/>
          <w:color w:val="000000"/>
          <w:lang w:eastAsia="en-GB"/>
        </w:rPr>
        <w:t xml:space="preserve">Correction to the </w:t>
      </w:r>
      <w:r w:rsidRPr="00FD58F7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58F7">
        <w:rPr>
          <w:b/>
        </w:rPr>
        <w:t>f_TC_8_1_4_2_1_2_NR5GC</w:t>
      </w:r>
      <w:r>
        <w:tab/>
      </w:r>
      <w:r>
        <w:fldChar w:fldCharType="begin"/>
      </w:r>
      <w:r>
        <w:instrText xml:space="preserve"> PAGEREF _Toc114471868 \h </w:instrText>
      </w:r>
      <w:r>
        <w:fldChar w:fldCharType="separate"/>
      </w:r>
      <w:r>
        <w:t>7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529EB" w:rsidRDefault="002529EB" w:rsidP="002529E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Hlk107318485"/>
      <w:bookmarkStart w:id="16" w:name="_Toc11447186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6"/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5"/>
    <w:p w:rsidR="002529EB" w:rsidRDefault="002529EB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4471866"/>
      <w:r w:rsidRPr="00854C55">
        <w:rPr>
          <w:b/>
        </w:rPr>
        <w:t>Corrections required</w:t>
      </w:r>
      <w:bookmarkEnd w:id="17"/>
      <w:bookmarkEnd w:id="18"/>
      <w:bookmarkEnd w:id="19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4471867"/>
      <w:bookmarkStart w:id="21" w:name="_GoBack"/>
      <w:bookmarkEnd w:id="2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A63BC" w:rsidRPr="00586E2E">
        <w:rPr>
          <w:b/>
          <w:noProof/>
        </w:rPr>
        <w:t>f_NR_CellConfig_Def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8C2F23" w:rsidP="002B42D8">
            <w:pPr>
              <w:pStyle w:val="CRCoverPage"/>
              <w:spacing w:after="0"/>
              <w:rPr>
                <w:noProof/>
              </w:rPr>
            </w:pPr>
            <w:r w:rsidRPr="00BA63BC">
              <w:rPr>
                <w:noProof/>
              </w:rPr>
              <w:t>f_NR_CellConfig_Def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C1" w:rsidRPr="007E1D5F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Implementation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 xml:space="preserve"> , before configuring the SRBs </w:t>
            </w:r>
            <w:r w:rsidRPr="00D93C66">
              <w:rPr>
                <w:b/>
                <w:noProof/>
              </w:rPr>
              <w:t xml:space="preserve">, if (not f_GetTestcaseAttrib_ENDC(testcasename()) </w:t>
            </w:r>
            <w:r w:rsidRPr="000D098B">
              <w:rPr>
                <w:b/>
                <w:i/>
                <w:noProof/>
              </w:rPr>
              <w:t>or</w:t>
            </w:r>
            <w:r w:rsidRPr="007E1D5F">
              <w:rPr>
                <w:noProof/>
              </w:rPr>
              <w:t xml:space="preserve"> </w:t>
            </w:r>
            <w:r w:rsidRPr="007E1D5F">
              <w:rPr>
                <w:b/>
                <w:noProof/>
              </w:rPr>
              <w:t>not(p_ENDC_SpecificCell)</w:t>
            </w:r>
            <w:r w:rsidRPr="007E1D5F">
              <w:rPr>
                <w:noProof/>
              </w:rPr>
              <w:t>)</w:t>
            </w:r>
            <w:r>
              <w:rPr>
                <w:noProof/>
              </w:rPr>
              <w:t xml:space="preserve"> condition is checked , by having default value of </w:t>
            </w:r>
            <w:r w:rsidRPr="007E1D5F">
              <w:rPr>
                <w:b/>
                <w:noProof/>
              </w:rPr>
              <w:t>p_ENDC_SpecificCell</w:t>
            </w:r>
            <w:r>
              <w:rPr>
                <w:b/>
                <w:noProof/>
              </w:rPr>
              <w:t xml:space="preserve"> as False </w:t>
            </w:r>
          </w:p>
          <w:p w:rsidR="00FC75C1" w:rsidRPr="003B53C2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When this function is called in ENDC cases, the value of </w:t>
            </w:r>
            <w:r w:rsidRPr="00363861">
              <w:rPr>
                <w:b/>
                <w:noProof/>
              </w:rPr>
              <w:t>p_ENDC_SpecificCell remains False</w:t>
            </w:r>
            <w:r w:rsidRPr="002B66CE">
              <w:rPr>
                <w:noProof/>
              </w:rPr>
              <w:t xml:space="preserve"> and resulting in SRBs getting configured unexpectedly</w:t>
            </w:r>
          </w:p>
          <w:p w:rsidR="00FB0A08" w:rsidRPr="00AD4ADA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7699A">
              <w:rPr>
                <w:noProof/>
              </w:rPr>
              <w:lastRenderedPageBreak/>
              <w:t>While executing the case 8.1.4.2.1.2 , f_GetTestcaseAttrib_ENDC(testcasename() returns false , and resulting in SRBs getting configured unexpectedly for EN-DC cell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976" w:rsidRDefault="00661976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prevent the above mentioned issues , it is proposed to have the following check </w:t>
            </w:r>
          </w:p>
          <w:p w:rsidR="00661976" w:rsidRDefault="00661976" w:rsidP="00661976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661976" w:rsidP="00661976">
            <w:pPr>
              <w:pStyle w:val="CRCoverPage"/>
              <w:spacing w:after="0"/>
              <w:rPr>
                <w:noProof/>
              </w:rPr>
            </w:pPr>
            <w:r w:rsidRPr="00661976">
              <w:rPr>
                <w:b/>
                <w:noProof/>
              </w:rPr>
              <w:t>if (not f_GetTestcaseAttrib_ENDC(testcasename()) and p_no_ENDC_SpecificCell)</w:t>
            </w:r>
            <w:r>
              <w:rPr>
                <w:noProof/>
              </w:rPr>
              <w:t xml:space="preserve"> by having default value of </w:t>
            </w:r>
            <w:r w:rsidRPr="00152FAF">
              <w:rPr>
                <w:noProof/>
              </w:rPr>
              <w:t>p_no_ENDC_SpecificCell</w:t>
            </w:r>
            <w:r>
              <w:rPr>
                <w:noProof/>
              </w:rPr>
              <w:t xml:space="preserve"> as true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D621F4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621F4">
              <w:rPr>
                <w:rFonts w:ascii="Arial" w:hAnsi="Arial" w:cs="Arial"/>
                <w:lang w:eastAsia="en-GB"/>
              </w:rPr>
              <w:t>Common\NR\</w:t>
            </w:r>
            <w:proofErr w:type="spellStart"/>
            <w:r w:rsidRPr="00D621F4">
              <w:rPr>
                <w:rFonts w:ascii="Arial" w:hAnsi="Arial" w:cs="Arial"/>
                <w:lang w:eastAsia="en-GB"/>
              </w:rPr>
              <w:t>NR_ConfigurationSteps.ttcn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DF" w:rsidRPr="00F54CDF" w:rsidRDefault="00AD0A0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13812"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function </w:t>
            </w:r>
            <w:proofErr w:type="spellStart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NR_CellCA_Capability_Type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None,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false,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false   //Set to true ONLY for a cell to be configured as ENDC in an NR5GC test environment 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to None sic@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NR_CellConfigPhysicalLayerDownlink_Type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NR_CellConfigPhysicalLayerUplink_Type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NR_PcchConfig_Type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f_NR_InitialisePcchConfig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cads_NR_CellConfigNoUL_REQ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cas_NR_CellConfig_REQ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()) or not(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 {  //No SRBs configured in EN-DC cells @sic R5s199033 Added CA configuration R5s220853 sic@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(match(None,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 or match(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)) {  // no CA or CA but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 {   //@sic R5s210891 sic@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f_NR_SS_ConfigureSRBs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 for NR-DC configure SRB0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 {cs_NR_SS_SRB0_Config});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B0A08" w:rsidRPr="00722896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E13812"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/*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desc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Create NR cell and send out system information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(default value: None)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(default value: false)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* @param     </w:t>
            </w:r>
            <w:proofErr w:type="spellStart"/>
            <w:r w:rsidR="005A5C61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p_no_ENDC_SpecificCell</w:t>
            </w:r>
            <w:proofErr w:type="spellEnd"/>
            <w:r w:rsidR="005A5C61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(default value: </w:t>
            </w:r>
            <w:r w:rsidR="00AB658C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IMS, NR5GC, NR5GC_IRAT, POS)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NR_CellCA_Capability_Type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None,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false,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p_no_ENDC_SpecificCell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</w:t>
            </w: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//Set to False ONLY for a cell to be configured as ENDC in an NR5GC test environment //WA#WI=1004775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to None sic@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NR_CellConfigPhysicalLayerDownlink_Type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NR_CellConfigPhysicalLayerUplink_Type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NR_PcchConfig_Type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f_NR_InitialisePcchConfig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cads_NR_CellConfigNoUL_REQ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cas_NR_CellConfig_REQ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f_GetTestcaseAttrib_ENDC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testcasename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()) and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p_no_ENDC_SpecificCell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{  //No SRBs configured in EN-DC cells @sic R5s199033 Added CA configuration R5s220853 sic@ //WA#WI=1004775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(match(None,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 or match(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)) {  // no CA or CA but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 {   //@sic R5s210891 sic@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f_NR_SS_ConfigureSRBs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 for NR-DC configure SRB0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 {cs_NR_SS_SRB0_Config});</w:t>
            </w:r>
          </w:p>
          <w:p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B0A08" w:rsidRPr="006D35E4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:rsidR="007D2EE9" w:rsidRPr="00586E2E" w:rsidRDefault="007D2EE9" w:rsidP="007D2E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47186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A60F7" w:rsidRPr="004A60F7">
        <w:rPr>
          <w:b/>
          <w:noProof/>
        </w:rPr>
        <w:t>f_TC_8_1_4_2_1_2_NR5GC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Pr="00E44127" w:rsidRDefault="00357B00" w:rsidP="002E12A6">
            <w:pPr>
              <w:pStyle w:val="CRCoverPage"/>
              <w:spacing w:after="0"/>
              <w:rPr>
                <w:noProof/>
              </w:rPr>
            </w:pPr>
            <w:r w:rsidRPr="00357B00">
              <w:rPr>
                <w:noProof/>
              </w:rPr>
              <w:t>f_TC_8_1_4_2_1_2_NR5GC</w:t>
            </w:r>
          </w:p>
        </w:tc>
      </w:tr>
      <w:tr w:rsidR="007D2EE9" w:rsidTr="002E12A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19" w:rsidRDefault="00547519" w:rsidP="0054751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is in align to the changes proposed in section 1.1 </w:t>
            </w:r>
          </w:p>
          <w:p w:rsidR="007D2EE9" w:rsidRPr="00AD4ADA" w:rsidRDefault="00547519" w:rsidP="0054751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Nr cell 3 is EN-DC cell , </w:t>
            </w:r>
            <w:r w:rsidR="00F3685C">
              <w:rPr>
                <w:noProof/>
              </w:rPr>
              <w:t xml:space="preserve">while calling </w:t>
            </w:r>
            <w:r w:rsidR="004F4319" w:rsidRPr="00F3685C">
              <w:rPr>
                <w:noProof/>
              </w:rPr>
              <w:t>f_NR_CellConfig_Def</w:t>
            </w:r>
            <w:r w:rsidR="00F3685C" w:rsidRPr="00F3685C">
              <w:rPr>
                <w:noProof/>
              </w:rPr>
              <w:t>, 4th parameter has to be set as False</w:t>
            </w:r>
          </w:p>
        </w:tc>
      </w:tr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Pr="001124B3" w:rsidRDefault="004F4319" w:rsidP="002E1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configuring NR cell 3 as EN-DC cell , </w:t>
            </w:r>
            <w:r w:rsidRPr="00F3685C">
              <w:rPr>
                <w:noProof/>
              </w:rPr>
              <w:t>f_NR_CellConfig_Def</w:t>
            </w:r>
            <w:r>
              <w:rPr>
                <w:noProof/>
              </w:rPr>
              <w:t xml:space="preserve"> is called with 4</w:t>
            </w:r>
            <w:r w:rsidRPr="004F431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as False </w:t>
            </w:r>
            <w:r w:rsidR="00AE7895">
              <w:rPr>
                <w:noProof/>
              </w:rPr>
              <w:t xml:space="preserve">, so that SRBs will not be configured for this cell </w:t>
            </w:r>
          </w:p>
        </w:tc>
      </w:tr>
      <w:tr w:rsidR="007D2EE9" w:rsidRPr="00695D6C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Pr="003E3232" w:rsidRDefault="003E3232" w:rsidP="002E12A6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3E3232">
              <w:rPr>
                <w:rFonts w:ascii="Arial" w:hAnsi="Arial" w:cs="Arial"/>
                <w:lang w:val="de-DE" w:eastAsia="en-GB"/>
              </w:rPr>
              <w:t>8_1_4\IRAT_Handover_NR5GC_NR.ttcn</w:t>
            </w:r>
          </w:p>
        </w:tc>
      </w:tr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Default="007D2EE9" w:rsidP="002E12A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</w:p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51" w:rsidRPr="00C53A51" w:rsidRDefault="007D2EE9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53A51" w:rsidRPr="00C53A51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(nr_Cell3, -, -, true);     //No SRBs configured in EN-DC cells @sic R5s220853 sic@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(EUTRA, "Postamble"); // @sic R5s220853 sic@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7D2EE9" w:rsidRPr="00722896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</w:p>
    <w:p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//Use a specific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EF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f_NR_CellConfig_Def</w:t>
            </w:r>
            <w:proofErr w:type="spellEnd"/>
            <w:r w:rsidRPr="00237EF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-, -, false);</w:t>
            </w: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 //No SRBs configured in EN-DC cells @sic R5s220853 sic@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(EUTRA, "Postamble"); // @sic R5s220853 sic@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7D2EE9" w:rsidRPr="006D35E4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237EF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A12" w:rsidRDefault="008A0A12">
      <w:r>
        <w:separator/>
      </w:r>
    </w:p>
  </w:endnote>
  <w:endnote w:type="continuationSeparator" w:id="0">
    <w:p w:rsidR="008A0A12" w:rsidRDefault="008A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A12" w:rsidRDefault="008A0A12">
      <w:r>
        <w:separator/>
      </w:r>
    </w:p>
  </w:footnote>
  <w:footnote w:type="continuationSeparator" w:id="0">
    <w:p w:rsidR="008A0A12" w:rsidRDefault="008A0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F01"/>
    <w:rsid w:val="000D5450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707C"/>
    <w:rsid w:val="002529EB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7EE"/>
    <w:rsid w:val="003A35E1"/>
    <w:rsid w:val="003A688D"/>
    <w:rsid w:val="003A688F"/>
    <w:rsid w:val="003A6DD8"/>
    <w:rsid w:val="003A75F5"/>
    <w:rsid w:val="003A7F68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5BA7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5D6C"/>
    <w:rsid w:val="00695F67"/>
    <w:rsid w:val="00696432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606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0A12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2F23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793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8A6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244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5939"/>
    <w:rsid w:val="00AB658C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A53F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0F57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8F3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4B2A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2529E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3294-A059-4E3A-AA28-3158E144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2510</Words>
  <Characters>14309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2022-09-19T08:22:00Z</dcterms:created>
  <dcterms:modified xsi:type="dcterms:W3CDTF">2022-09-19T08:24:00Z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2022-09-19T08:19:55Z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7024d71b-ef81-49a0-a746-eb186cfeda48</vt:lpwstr>
  </property>
  <property fmtid="{D5CDD505-2E9C-101B-9397-08002B2CF9AE}" pid="27" name="MSIP_Label_9764cdcd-3664-4d05-9615-7cbf65a4f0a8_ContentBits">
    <vt:lpwstr>0</vt:lpwstr>
  </property>
</Properties>
</file>