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C4CA00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93479E" w:rsidRPr="0093479E">
        <w:rPr>
          <w:b/>
          <w:bCs/>
          <w:i/>
          <w:iCs/>
          <w:sz w:val="24"/>
          <w:szCs w:val="24"/>
        </w:rPr>
        <w:t>R5s220926</w:t>
      </w:r>
    </w:p>
    <w:p w14:paraId="5D6FC58C" w14:textId="1E5CEA7A" w:rsidR="001A09A3" w:rsidRDefault="00007E2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70563CB" w:rsidR="001E41F3" w:rsidRPr="005F0EEB" w:rsidRDefault="0093479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3479E">
              <w:rPr>
                <w:b/>
                <w:bCs/>
                <w:sz w:val="24"/>
                <w:szCs w:val="24"/>
              </w:rPr>
              <w:t>2664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B4A969A" w:rsidR="001E41F3" w:rsidRPr="00410371" w:rsidRDefault="00007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6A0743">
                <w:rPr>
                  <w:b/>
                  <w:noProof/>
                  <w:sz w:val="28"/>
                </w:rPr>
                <w:t>3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E785577" w:rsidR="001E41F3" w:rsidRDefault="0093479E">
            <w:pPr>
              <w:pStyle w:val="CRCoverPage"/>
              <w:spacing w:after="0"/>
              <w:ind w:left="100"/>
              <w:rPr>
                <w:noProof/>
              </w:rPr>
            </w:pPr>
            <w:r w:rsidRPr="0093479E">
              <w:t>Addition of EPS Fallback test case 11.1.3a in FR1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E73DFDF" w:rsidR="001E41F3" w:rsidRDefault="004357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r w:rsidRPr="004357C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4879B61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2-0</w:t>
            </w:r>
            <w:r w:rsidR="00AB79D8">
              <w:t>7</w:t>
            </w:r>
            <w:r w:rsidR="00310194">
              <w:t>-</w:t>
            </w:r>
            <w:r w:rsidR="00632CE8">
              <w:t>14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22F61B1" w:rsidR="001E41F3" w:rsidRDefault="006A07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57F4557" w:rsidR="008666B5" w:rsidRDefault="006A0743" w:rsidP="00A51215">
            <w:pPr>
              <w:pStyle w:val="CRCoverPage"/>
              <w:spacing w:after="0"/>
            </w:pPr>
            <w:r w:rsidRPr="006A0743">
              <w:rPr>
                <w:noProof/>
                <w:lang w:val="en-SG"/>
              </w:rPr>
              <w:t xml:space="preserve">To add </w:t>
            </w:r>
            <w:r w:rsidR="00632CE8">
              <w:rPr>
                <w:noProof/>
                <w:lang w:val="en-SG"/>
              </w:rPr>
              <w:t>NR5GC_IRAT TC 11.1.3a</w:t>
            </w:r>
            <w:r w:rsidRPr="006A0743">
              <w:rPr>
                <w:noProof/>
                <w:lang w:val="en-SG"/>
              </w:rPr>
              <w:t xml:space="preserve"> to  the NR5GC ATS for FR1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6D3C675" w:rsidR="00EC3C5D" w:rsidRDefault="006A0743" w:rsidP="00A51215">
            <w:pPr>
              <w:pStyle w:val="CRCoverPage"/>
              <w:spacing w:after="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632CE8">
              <w:rPr>
                <w:noProof/>
              </w:rPr>
              <w:t>11.1.3a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1B54D3" w:rsidR="008666B5" w:rsidRDefault="00504F3F" w:rsidP="00A51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>
              <w:rPr>
                <w:noProof/>
              </w:rPr>
              <w:t>t UE will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E953377" w:rsidR="008666B5" w:rsidRDefault="00632CE8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11.1.3a</w:t>
            </w:r>
            <w:r w:rsidR="00A51215">
              <w:rPr>
                <w:rFonts w:cs="Arial"/>
                <w:szCs w:val="18"/>
              </w:rPr>
              <w:t>.</w:t>
            </w:r>
            <w:r w:rsidR="00673EE1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807276D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5715643" w:rsidR="008666B5" w:rsidRDefault="00632CE8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E722130" w:rsidR="008666B5" w:rsidRDefault="00A5121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6D0D71" w14:textId="77777777" w:rsidR="001E41F3" w:rsidRDefault="001E41F3">
      <w:pPr>
        <w:rPr>
          <w:noProof/>
        </w:rPr>
      </w:pPr>
    </w:p>
    <w:p w14:paraId="2E7F00D1" w14:textId="77777777" w:rsidR="00D3117A" w:rsidRDefault="00D3117A">
      <w:pPr>
        <w:rPr>
          <w:noProof/>
        </w:rPr>
      </w:pPr>
    </w:p>
    <w:p w14:paraId="4B496727" w14:textId="77777777" w:rsidR="00D3117A" w:rsidRDefault="00D3117A">
      <w:pPr>
        <w:rPr>
          <w:noProof/>
        </w:rPr>
      </w:pPr>
    </w:p>
    <w:p w14:paraId="5FCDD1EE" w14:textId="77777777" w:rsidR="00D3117A" w:rsidRDefault="00D3117A">
      <w:pPr>
        <w:rPr>
          <w:noProof/>
        </w:rPr>
      </w:pPr>
    </w:p>
    <w:p w14:paraId="4B1C5E4C" w14:textId="77777777" w:rsidR="00D3117A" w:rsidRDefault="00D3117A">
      <w:pPr>
        <w:rPr>
          <w:noProof/>
        </w:rPr>
      </w:pPr>
    </w:p>
    <w:p w14:paraId="1AF06A12" w14:textId="121E8ECE" w:rsidR="00D3117A" w:rsidRDefault="00D3117A">
      <w:pPr>
        <w:rPr>
          <w:noProof/>
        </w:rPr>
      </w:pPr>
    </w:p>
    <w:p w14:paraId="39593C51" w14:textId="2F6BD435" w:rsidR="002340ED" w:rsidRDefault="002340ED">
      <w:pPr>
        <w:rPr>
          <w:noProof/>
        </w:rPr>
      </w:pPr>
    </w:p>
    <w:p w14:paraId="56B8B47E" w14:textId="06F12B4E" w:rsidR="002340ED" w:rsidRDefault="002340ED">
      <w:pPr>
        <w:rPr>
          <w:noProof/>
        </w:rPr>
      </w:pPr>
    </w:p>
    <w:p w14:paraId="6D170788" w14:textId="2788CF17" w:rsidR="002340ED" w:rsidRDefault="002340ED">
      <w:pPr>
        <w:rPr>
          <w:noProof/>
        </w:rPr>
      </w:pPr>
    </w:p>
    <w:p w14:paraId="530D664F" w14:textId="77777777" w:rsidR="002340ED" w:rsidRPr="00D83A7A" w:rsidRDefault="002340ED" w:rsidP="002340ED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9059277"/>
      <w:r w:rsidRPr="00D83A7A">
        <w:rPr>
          <w:rStyle w:val="Emphasis"/>
          <w:rFonts w:cs="Arial"/>
          <w:i w:val="0"/>
        </w:rPr>
        <w:t>Table of Contents</w:t>
      </w:r>
      <w:bookmarkEnd w:id="1"/>
    </w:p>
    <w:p w14:paraId="48AB910D" w14:textId="77777777" w:rsidR="00D3117A" w:rsidRDefault="00D3117A" w:rsidP="00D3117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57BEE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_Toc109059277 \h </w:instrText>
      </w:r>
      <w:r>
        <w:fldChar w:fldCharType="separate"/>
      </w:r>
      <w:r>
        <w:t>1</w:t>
      </w:r>
      <w:r>
        <w:fldChar w:fldCharType="end"/>
      </w:r>
    </w:p>
    <w:p w14:paraId="78E86EFE" w14:textId="77777777" w:rsidR="00D3117A" w:rsidRDefault="00D3117A" w:rsidP="00D3117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7BE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7BE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_Toc109059278 \h </w:instrText>
      </w:r>
      <w:r>
        <w:fldChar w:fldCharType="separate"/>
      </w:r>
      <w:r>
        <w:t>3</w:t>
      </w:r>
      <w:r>
        <w:fldChar w:fldCharType="end"/>
      </w:r>
    </w:p>
    <w:p w14:paraId="07F70D39" w14:textId="77777777" w:rsidR="00D3117A" w:rsidRDefault="00D3117A" w:rsidP="00D3117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7BE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57BE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_Toc109059279 \h </w:instrText>
      </w:r>
      <w:r>
        <w:fldChar w:fldCharType="separate"/>
      </w:r>
      <w:r>
        <w:t>3</w:t>
      </w:r>
      <w:r>
        <w:fldChar w:fldCharType="end"/>
      </w:r>
    </w:p>
    <w:p w14:paraId="2BC2FC6E" w14:textId="77777777" w:rsidR="00D3117A" w:rsidRDefault="00D3117A" w:rsidP="00D3117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7BE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7BE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_Toc109059280 \h </w:instrText>
      </w:r>
      <w:r>
        <w:fldChar w:fldCharType="separate"/>
      </w:r>
      <w:r>
        <w:t>3</w:t>
      </w:r>
      <w:r>
        <w:fldChar w:fldCharType="end"/>
      </w:r>
    </w:p>
    <w:p w14:paraId="725ACEB1" w14:textId="77777777" w:rsidR="00D3117A" w:rsidRDefault="00D3117A" w:rsidP="00D3117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7BE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57BE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_Toc109059281 \h </w:instrText>
      </w:r>
      <w:r>
        <w:fldChar w:fldCharType="separate"/>
      </w:r>
      <w:r>
        <w:t>3</w:t>
      </w:r>
      <w:r>
        <w:fldChar w:fldCharType="end"/>
      </w:r>
    </w:p>
    <w:p w14:paraId="20B84820" w14:textId="77777777" w:rsidR="00D3117A" w:rsidRDefault="00D3117A" w:rsidP="00D3117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7BE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7BE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_Toc109059282 \h </w:instrText>
      </w:r>
      <w:r>
        <w:fldChar w:fldCharType="separate"/>
      </w:r>
      <w:r>
        <w:t>4</w:t>
      </w:r>
      <w:r>
        <w:fldChar w:fldCharType="end"/>
      </w:r>
    </w:p>
    <w:p w14:paraId="58B3B5C9" w14:textId="77777777" w:rsidR="00D3117A" w:rsidRDefault="00D3117A" w:rsidP="00D3117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7BE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7BE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_Toc109059283 \h </w:instrText>
      </w:r>
      <w:r>
        <w:fldChar w:fldCharType="separate"/>
      </w:r>
      <w:r>
        <w:t>5</w:t>
      </w:r>
      <w:r>
        <w:fldChar w:fldCharType="end"/>
      </w:r>
    </w:p>
    <w:p w14:paraId="0151C8C6" w14:textId="77777777" w:rsidR="00D3117A" w:rsidRDefault="00D3117A" w:rsidP="00D3117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7BE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57BEE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_Toc109059284 \h </w:instrText>
      </w:r>
      <w:r>
        <w:fldChar w:fldCharType="separate"/>
      </w:r>
      <w:r>
        <w:t>5</w:t>
      </w:r>
      <w:r>
        <w:fldChar w:fldCharType="end"/>
      </w:r>
    </w:p>
    <w:p w14:paraId="399004DC" w14:textId="77777777" w:rsidR="00D3117A" w:rsidRDefault="00D3117A" w:rsidP="00D3117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7BE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7BE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_Toc109059285 \h </w:instrText>
      </w:r>
      <w:r>
        <w:fldChar w:fldCharType="separate"/>
      </w:r>
      <w:r>
        <w:t>5</w:t>
      </w:r>
      <w:r>
        <w:fldChar w:fldCharType="end"/>
      </w:r>
    </w:p>
    <w:p w14:paraId="651736D9" w14:textId="77777777" w:rsidR="00D3117A" w:rsidRDefault="00D3117A" w:rsidP="00D3117A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9059278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5FBB6FB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632CE8">
        <w:rPr>
          <w:rFonts w:cs="Arial"/>
        </w:rPr>
        <w:t>1</w:t>
      </w:r>
      <w:r w:rsidR="00AB79D8">
        <w:rPr>
          <w:rFonts w:cs="Arial"/>
        </w:rPr>
        <w:t>1</w:t>
      </w:r>
      <w:r w:rsidR="00632CE8">
        <w:rPr>
          <w:rFonts w:cs="Arial"/>
        </w:rPr>
        <w:t>.1.3a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 w:rsidR="0093479E">
        <w:rPr>
          <w:rFonts w:cs="Arial"/>
        </w:rPr>
        <w:t>_IRAT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2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9059279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3523BBE4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632CE8">
        <w:rPr>
          <w:rFonts w:cs="Arial"/>
          <w:lang w:eastAsia="ja-JP"/>
        </w:rPr>
        <w:t>11.1.3a</w:t>
      </w:r>
    </w:p>
    <w:p w14:paraId="30F24256" w14:textId="091CE3D9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</w:t>
      </w:r>
      <w:r w:rsidR="00132624">
        <w:rPr>
          <w:rFonts w:cs="Arial"/>
          <w:lang w:eastAsia="ja-JP"/>
        </w:rPr>
        <w:t>2</w:t>
      </w:r>
      <w:r w:rsidR="00DC6827" w:rsidRPr="00DC6827">
        <w:rPr>
          <w:rFonts w:cs="Arial"/>
          <w:lang w:eastAsia="ja-JP"/>
        </w:rPr>
        <w:t>wk</w:t>
      </w:r>
      <w:r w:rsidR="00AB79D8">
        <w:rPr>
          <w:rFonts w:cs="Arial"/>
          <w:lang w:eastAsia="ja-JP"/>
        </w:rPr>
        <w:t>23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7917DA27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D20703" w:rsidRPr="00D20703">
        <w:rPr>
          <w:rFonts w:cs="Arial"/>
          <w:b/>
        </w:rPr>
        <w:t>Mediatek</w:t>
      </w:r>
      <w:proofErr w:type="spellEnd"/>
      <w:r w:rsidR="00D20703" w:rsidRPr="00D20703">
        <w:rPr>
          <w:rFonts w:cs="Arial"/>
          <w:b/>
        </w:rPr>
        <w:t xml:space="preserve"> MT6</w:t>
      </w:r>
      <w:r w:rsidR="0035442E">
        <w:rPr>
          <w:rFonts w:cs="Arial"/>
          <w:b/>
        </w:rPr>
        <w:t>879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9059280"/>
      <w:r w:rsidRPr="00854C55">
        <w:rPr>
          <w:b/>
        </w:rPr>
        <w:t>Corrections required</w:t>
      </w:r>
      <w:bookmarkEnd w:id="6"/>
      <w:bookmarkEnd w:id="7"/>
      <w:bookmarkEnd w:id="8"/>
    </w:p>
    <w:p w14:paraId="6F7AA857" w14:textId="77777777" w:rsidR="00112C39" w:rsidRDefault="00112C39" w:rsidP="008C32EF">
      <w:pPr>
        <w:spacing w:after="0"/>
        <w:rPr>
          <w:rFonts w:ascii="Arial" w:hAnsi="Arial"/>
          <w:b/>
        </w:rPr>
      </w:pPr>
      <w:bookmarkStart w:id="9" w:name="_Toc122434493"/>
      <w:bookmarkStart w:id="10" w:name="_Toc295288970"/>
      <w:bookmarkStart w:id="11" w:name="_Toc325725665"/>
    </w:p>
    <w:p w14:paraId="5C151DDD" w14:textId="546AB742" w:rsidR="00942C1A" w:rsidRDefault="00632CE8" w:rsidP="00942C1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09059281"/>
      <w:r>
        <w:rPr>
          <w:b/>
          <w:lang w:val="pt-BR"/>
        </w:rPr>
        <w:t>Change 1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42C1A" w14:paraId="241878CF" w14:textId="77777777" w:rsidTr="0009456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99ED" w14:textId="77777777" w:rsidR="00942C1A" w:rsidRPr="003C0071" w:rsidRDefault="00942C1A" w:rsidP="0009456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EF7D" w14:textId="4A3DF682" w:rsidR="00942C1A" w:rsidRPr="000077FF" w:rsidRDefault="00D2426A" w:rsidP="0009456D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2426A">
              <w:rPr>
                <w:rFonts w:ascii="Courier New" w:hAnsi="Courier New" w:cs="Courier New"/>
                <w:lang w:eastAsia="de-DE"/>
              </w:rPr>
              <w:t xml:space="preserve">function </w:t>
            </w:r>
            <w:r w:rsidR="0089722D" w:rsidRPr="0089722D">
              <w:rPr>
                <w:rFonts w:ascii="Courier New" w:hAnsi="Courier New" w:cs="Courier New"/>
                <w:lang w:eastAsia="de-DE"/>
              </w:rPr>
              <w:t>f_TC_11_1_3a_NR5GC_IMS1</w:t>
            </w:r>
            <w:r w:rsidRPr="00D2426A"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942C1A" w14:paraId="61BA81A9" w14:textId="77777777" w:rsidTr="0009456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7457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12F7" w14:textId="76E4EBDF" w:rsidR="00866AB1" w:rsidRPr="00F672DF" w:rsidRDefault="0089722D" w:rsidP="00A328A0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After Handover to LTE from NR UE will be sending all SIP msgs </w:t>
            </w:r>
            <w:r w:rsidR="00F672DF">
              <w:rPr>
                <w:rFonts w:ascii="Arial" w:hAnsi="Arial"/>
                <w:noProof/>
                <w:lang w:val="en-SG"/>
              </w:rPr>
              <w:t xml:space="preserve">on EUTRA and it will include access type </w:t>
            </w:r>
            <w:r w:rsidR="00F672DF" w:rsidRPr="00F672DF">
              <w:rPr>
                <w:rFonts w:ascii="Arial" w:hAnsi="Arial"/>
                <w:noProof/>
                <w:lang w:val="en-SG"/>
              </w:rPr>
              <w:t>'3GPP-E-UTRAN' on pAccessNetworkInfo. So TTCN should update RAN type for E_UTRAN</w:t>
            </w:r>
            <w:r w:rsidR="009533E8">
              <w:rPr>
                <w:rFonts w:ascii="Arial" w:hAnsi="Arial"/>
                <w:noProof/>
                <w:lang w:val="en-SG"/>
              </w:rPr>
              <w:t xml:space="preserve"> for upcoming SIPs.</w:t>
            </w:r>
            <w:r w:rsidR="00F672DF" w:rsidRPr="00F672DF">
              <w:rPr>
                <w:rFonts w:ascii="Arial" w:hAnsi="Arial"/>
                <w:noProof/>
                <w:lang w:val="en-SG"/>
              </w:rPr>
              <w:t>.</w:t>
            </w:r>
          </w:p>
          <w:p w14:paraId="6C7F10F5" w14:textId="58ECBB78" w:rsidR="00F672DF" w:rsidRPr="00A328A0" w:rsidRDefault="00F672DF" w:rsidP="00A328A0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noProof/>
                <w:lang w:val="en-SG"/>
              </w:rPr>
            </w:pPr>
            <w:r w:rsidRPr="00F672DF">
              <w:rPr>
                <w:rFonts w:ascii="Arial" w:hAnsi="Arial"/>
                <w:noProof/>
                <w:lang w:val="en-SG"/>
              </w:rPr>
              <w:t>Need to send Co-ordination to EUTRAN after call gets established.</w:t>
            </w:r>
          </w:p>
        </w:tc>
      </w:tr>
      <w:tr w:rsidR="00942C1A" w14:paraId="5F598285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1792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A21B" w14:textId="77777777" w:rsidR="00942C1A" w:rsidRDefault="00F672DF" w:rsidP="00F672D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Added function to set RAN type as EUTRAN.</w:t>
            </w:r>
          </w:p>
          <w:p w14:paraId="504E1A73" w14:textId="01D1375B" w:rsidR="00F672DF" w:rsidRDefault="00F672DF" w:rsidP="00F672D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F672DF">
              <w:rPr>
                <w:noProof/>
                <w:lang w:val="en-SG"/>
              </w:rPr>
              <w:t>f_IMS_IPCAN_SendCoOrdMsg</w:t>
            </w:r>
            <w:r>
              <w:rPr>
                <w:noProof/>
                <w:lang w:val="en-SG"/>
              </w:rPr>
              <w:t xml:space="preserve"> for EUTRAN.</w:t>
            </w:r>
          </w:p>
        </w:tc>
      </w:tr>
      <w:tr w:rsidR="00942C1A" w14:paraId="73D503E5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12DE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8D5D" w14:textId="6A4187D3" w:rsidR="00942C1A" w:rsidRDefault="0089722D" w:rsidP="0009456D">
            <w:pPr>
              <w:spacing w:after="0"/>
              <w:rPr>
                <w:rFonts w:ascii="Arial" w:hAnsi="Arial" w:cs="Arial"/>
                <w:noProof/>
              </w:rPr>
            </w:pPr>
            <w:r w:rsidRPr="0089722D">
              <w:rPr>
                <w:rFonts w:ascii="Arial" w:hAnsi="Arial" w:cs="Arial"/>
                <w:noProof/>
              </w:rPr>
              <w:t>EPS_Fallback_NR5GC_IMS</w:t>
            </w:r>
            <w:r w:rsidR="00D2426A">
              <w:rPr>
                <w:rFonts w:ascii="Arial" w:hAnsi="Arial" w:cs="Arial"/>
                <w:noProof/>
              </w:rPr>
              <w:t>.ttcn</w:t>
            </w:r>
          </w:p>
        </w:tc>
      </w:tr>
      <w:tr w:rsidR="00942C1A" w14:paraId="65577C0A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6399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C4B6" w14:textId="77777777" w:rsidR="00942C1A" w:rsidRDefault="00942C1A" w:rsidP="0009456D">
            <w:pPr>
              <w:rPr>
                <w:rFonts w:ascii="Arial" w:hAnsi="Arial"/>
                <w:highlight w:val="cyan"/>
              </w:rPr>
            </w:pPr>
          </w:p>
        </w:tc>
      </w:tr>
    </w:tbl>
    <w:p w14:paraId="683E8AA2" w14:textId="77777777" w:rsidR="00942C1A" w:rsidRDefault="00942C1A" w:rsidP="00942C1A">
      <w:pPr>
        <w:spacing w:after="0"/>
        <w:rPr>
          <w:rFonts w:ascii="Arial" w:hAnsi="Arial"/>
          <w:b/>
          <w:sz w:val="32"/>
          <w:lang w:val="pt-BR"/>
        </w:rPr>
      </w:pPr>
    </w:p>
    <w:p w14:paraId="4259647C" w14:textId="77777777" w:rsidR="00942C1A" w:rsidRDefault="00942C1A" w:rsidP="00942C1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42C1A" w14:paraId="286E8DD3" w14:textId="77777777" w:rsidTr="0009456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A6CE" w14:textId="77777777" w:rsidR="0089722D" w:rsidRPr="0089722D" w:rsidRDefault="00942C1A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89722D" w:rsidRPr="0089722D">
              <w:rPr>
                <w:rFonts w:ascii="Courier New" w:hAnsi="Courier New" w:cs="Courier New"/>
                <w:lang w:eastAsia="de-DE"/>
              </w:rPr>
              <w:t>function f_TC_11_1_3a_NR5GC_IMS1()runs on IMS_PTC</w:t>
            </w:r>
          </w:p>
          <w:p w14:paraId="4E11F01F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135B373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IMS_InviteRequestWithSdp_Type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;</w:t>
            </w:r>
          </w:p>
          <w:p w14:paraId="2432029E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D9B37F3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fl_IMSFallback_PreambleRegistrations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();</w:t>
            </w:r>
          </w:p>
          <w:p w14:paraId="36BE22DF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74C8454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// @siclog "Step 10 - 14"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@</w:t>
            </w:r>
          </w:p>
          <w:p w14:paraId="0D7D50A7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 xml:space="preserve"> := f_IMS_MOCallSetup_NR5GC_A_4_1a_Step1();</w:t>
            </w:r>
          </w:p>
          <w:p w14:paraId="1B8BCABF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f_IMS_MOCallSetup_NR5GC_A_4_1a_Step2_5(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5CEDBE14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7A1E40D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f_IMS_IPCAN_SendCoOrdMsg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 xml:space="preserve">(IPCAN); //Now tell the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Eutra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 xml:space="preserve"> to activate Dedicated EPS bearer</w:t>
            </w:r>
          </w:p>
          <w:p w14:paraId="08B697F3" w14:textId="0FDE151A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// changed RAN type here</w:t>
            </w:r>
          </w:p>
          <w:p w14:paraId="5FEFF4DB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//Carry on with A.4.1a procedure</w:t>
            </w:r>
          </w:p>
          <w:p w14:paraId="13915C83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f_IMS_MOCallSetup_NR5GC_A_4_1a_Step6_7(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4A96D718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lastRenderedPageBreak/>
              <w:t xml:space="preserve">    f_IMS_MOCallSetup_NR5GC_A_4_1_Step8_10(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17C694D4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f_IMS_MOCallSetup_Send200OK_ReceiveACK(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38484C14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f_IMS_PreliminaryPass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(__FILE__, __LINE__, "Table 11.1.3a.3.2-2 Step 7");</w:t>
            </w:r>
          </w:p>
          <w:p w14:paraId="489B648C" w14:textId="6B0396AB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 xml:space="preserve">// added co-ordination </w:t>
            </w:r>
            <w:proofErr w:type="spellStart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msg</w:t>
            </w:r>
            <w:proofErr w:type="spellEnd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 xml:space="preserve"> here</w:t>
            </w:r>
          </w:p>
          <w:p w14:paraId="0C6D1B11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// @siclog "Step 25"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@</w:t>
            </w:r>
          </w:p>
          <w:p w14:paraId="50B4043C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f_IMS_IPCAN_WaitForTrigger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OtherIPCAN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25136051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f_IMS_CallReleaseMO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v_InviteRequestWithSdp.Invite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7362DA31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f_IMS_IPCAN_SendCoOrdMsg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OtherIPCAN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325970AE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C4485D3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f_IMS_IpcanReleaseWithOptionalDeregistration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();</w:t>
            </w:r>
          </w:p>
          <w:p w14:paraId="5BCEB57C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2904639F" w14:textId="24153AFA" w:rsidR="00942C1A" w:rsidRPr="00CA4CF2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3443A0EF" w14:textId="77777777" w:rsidR="00942C1A" w:rsidRDefault="00942C1A" w:rsidP="00942C1A">
      <w:pPr>
        <w:spacing w:after="0"/>
        <w:rPr>
          <w:rFonts w:ascii="Arial" w:hAnsi="Arial"/>
          <w:b/>
        </w:rPr>
      </w:pPr>
    </w:p>
    <w:p w14:paraId="2181BD07" w14:textId="77777777" w:rsidR="00942C1A" w:rsidRDefault="00942C1A" w:rsidP="00942C1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42C1A" w14:paraId="2B5DDB29" w14:textId="77777777" w:rsidTr="0009456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F092" w14:textId="77777777" w:rsidR="0089722D" w:rsidRPr="0089722D" w:rsidRDefault="00942C1A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Pr="005B4749">
              <w:rPr>
                <w:rFonts w:ascii="Courier New" w:hAnsi="Courier New" w:cs="Courier New"/>
              </w:rPr>
              <w:t xml:space="preserve">  </w:t>
            </w:r>
            <w:r w:rsidRPr="00942C1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89722D" w:rsidRPr="0089722D">
              <w:rPr>
                <w:rFonts w:ascii="Courier New" w:hAnsi="Courier New" w:cs="Courier New"/>
                <w:lang w:eastAsia="de-DE"/>
              </w:rPr>
              <w:t xml:space="preserve">  function f_TC_11_1_3a_NR5GC_IMS1()runs on IMS_PTC</w:t>
            </w:r>
          </w:p>
          <w:p w14:paraId="61C8F837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5E73463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IMS_InviteRequestWithSdp_Type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;</w:t>
            </w:r>
          </w:p>
          <w:p w14:paraId="41D1B512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 xml:space="preserve">var </w:t>
            </w:r>
            <w:proofErr w:type="spellStart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IMS_IPCAN_Coordination_MSG</w:t>
            </w:r>
            <w:proofErr w:type="spellEnd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v_IMS_IPCAN_CoordMsg</w:t>
            </w:r>
            <w:proofErr w:type="spellEnd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251C5E2A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C5536F1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fl_IMSFallback_PreambleRegistrations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();</w:t>
            </w:r>
          </w:p>
          <w:p w14:paraId="7C29928A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1E7B3EA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// @siclog "Step 10 - 14"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@</w:t>
            </w:r>
          </w:p>
          <w:p w14:paraId="10EDF48C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 xml:space="preserve"> := f_IMS_MOCallSetup_NR5GC_A_4_1a_Step1();</w:t>
            </w:r>
          </w:p>
          <w:p w14:paraId="13CB5EDA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f_IMS_MOCallSetup_NR5GC_A_4_1a_Step2_5(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7C028950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5AC424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f_IMS_IPCAN_SendCoOrdMsg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 xml:space="preserve">(IPCAN); //Now tell the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Eutra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 xml:space="preserve"> to activate Dedicated EPS bearer</w:t>
            </w:r>
          </w:p>
          <w:p w14:paraId="1D235925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OtherIPCAN.receive</w:t>
            </w:r>
            <w:proofErr w:type="spellEnd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cmr_IPCAN_IMS_Response</w:t>
            </w:r>
            <w:proofErr w:type="spellEnd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 xml:space="preserve">) -&gt; value </w:t>
            </w:r>
            <w:proofErr w:type="spellStart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v_IMS_IPCAN_CoordMsg</w:t>
            </w:r>
            <w:proofErr w:type="spellEnd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701F9F87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 xml:space="preserve">    f_IMS_PTC_SetRanType(v_IMS_IPCAN_CoordMsg.IPCAN_IMS_Response.IpcanInfo.RanType);</w:t>
            </w:r>
          </w:p>
          <w:p w14:paraId="0837FC00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6CB4C83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//Carry on with A.4.1a procedure</w:t>
            </w:r>
          </w:p>
          <w:p w14:paraId="2043267E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f_IMS_MOCallSetup_NR5GC_A_4_1a_Step6_7(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4B286EA3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f_IMS_MOCallSetup_NR5GC_A_4_1_Step8_10(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69294C43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f_IMS_MOCallSetup_Send200OK_ReceiveACK(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705F9981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f_IMS_PreliminaryPass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(__FILE__, __LINE__, "Table 11.1.3a.3.2-2 Step 7");</w:t>
            </w:r>
          </w:p>
          <w:p w14:paraId="1E90CAAC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f_IMS_IPCAN_SendCoOrdMsg</w:t>
            </w:r>
            <w:proofErr w:type="spellEnd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OtherIPCAN</w:t>
            </w:r>
            <w:proofErr w:type="spellEnd"/>
            <w:r w:rsidRPr="0089722D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33BBF609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// @siclog "Step 25"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@</w:t>
            </w:r>
          </w:p>
          <w:p w14:paraId="4CDA9108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f_IMS_IPCAN_WaitForTrigger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OtherIPCAN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77FAD0F8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f_IMS_CallReleaseMO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v_InviteRequestWithSdp.Invite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6C2FBDF7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f_IMS_IPCAN_SendCoOrdMsg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OtherIPCAN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);</w:t>
            </w:r>
          </w:p>
          <w:p w14:paraId="7E97A0F1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A063344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9722D">
              <w:rPr>
                <w:rFonts w:ascii="Courier New" w:hAnsi="Courier New" w:cs="Courier New"/>
                <w:lang w:eastAsia="de-DE"/>
              </w:rPr>
              <w:t>f_IMS_IpcanReleaseWithOptionalDeregistration</w:t>
            </w:r>
            <w:proofErr w:type="spellEnd"/>
            <w:r w:rsidRPr="0089722D">
              <w:rPr>
                <w:rFonts w:ascii="Courier New" w:hAnsi="Courier New" w:cs="Courier New"/>
                <w:lang w:eastAsia="de-DE"/>
              </w:rPr>
              <w:t>();</w:t>
            </w:r>
          </w:p>
          <w:p w14:paraId="7AE978F6" w14:textId="77777777" w:rsidR="0089722D" w:rsidRPr="0089722D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3CB94A22" w14:textId="69D27D96" w:rsidR="00942C1A" w:rsidRPr="00CA4CF2" w:rsidRDefault="0089722D" w:rsidP="008972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89722D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09059282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3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4" w:name="_Hlk90298239"/>
      <w:bookmarkStart w:id="15" w:name="_Toc122434494"/>
      <w:bookmarkStart w:id="16" w:name="_Toc295288971"/>
      <w:bookmarkStart w:id="17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09059283"/>
      <w:bookmarkEnd w:id="14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r>
        <w:rPr>
          <w:rFonts w:cs="Arial"/>
          <w:b/>
        </w:rPr>
        <w:t xml:space="preserve"> </w:t>
      </w:r>
    </w:p>
    <w:p w14:paraId="7ADF7070" w14:textId="1BB86A27" w:rsidR="008C32EF" w:rsidRPr="00595E68" w:rsidRDefault="00253187" w:rsidP="008C32E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93508305"/>
      <w:r>
        <w:rPr>
          <w:rFonts w:cs="Arial"/>
          <w:b/>
        </w:rPr>
        <w:t xml:space="preserve"> </w:t>
      </w:r>
      <w:bookmarkStart w:id="20" w:name="_Toc109059284"/>
      <w:bookmarkEnd w:id="19"/>
      <w:proofErr w:type="spellStart"/>
      <w:r w:rsidR="00D20703" w:rsidRPr="00D20703">
        <w:rPr>
          <w:rFonts w:cs="Arial"/>
          <w:b/>
        </w:rPr>
        <w:t>Mediatek</w:t>
      </w:r>
      <w:proofErr w:type="spellEnd"/>
      <w:r w:rsidR="00D20703" w:rsidRPr="00D20703">
        <w:rPr>
          <w:rFonts w:cs="Arial"/>
          <w:b/>
        </w:rPr>
        <w:t xml:space="preserve"> MT6</w:t>
      </w:r>
      <w:r w:rsidR="0035442E">
        <w:rPr>
          <w:rFonts w:cs="Arial"/>
          <w:b/>
        </w:rPr>
        <w:t>879</w:t>
      </w:r>
      <w:bookmarkEnd w:id="20"/>
    </w:p>
    <w:p w14:paraId="4344898B" w14:textId="5E4EE32A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proofErr w:type="spellStart"/>
      <w:r w:rsidR="00D20703" w:rsidRPr="00D20703">
        <w:t>Mediatek</w:t>
      </w:r>
      <w:proofErr w:type="spellEnd"/>
      <w:r w:rsidR="00D20703" w:rsidRPr="00D20703">
        <w:t xml:space="preserve"> MT6</w:t>
      </w:r>
      <w:r w:rsidR="0035442E">
        <w:t xml:space="preserve">879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0E89DD2A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697B11">
        <w:rPr>
          <w:rFonts w:ascii="Arial" w:hAnsi="Arial" w:cs="Arial"/>
        </w:rPr>
        <w:t>11_1_3a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1D294AED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697B11">
        <w:rPr>
          <w:rFonts w:ascii="Arial" w:hAnsi="Arial" w:cs="Arial"/>
        </w:rPr>
        <w:t>1</w:t>
      </w:r>
      <w:r w:rsidR="00F87574">
        <w:rPr>
          <w:rFonts w:ascii="Arial" w:hAnsi="Arial" w:cs="Arial"/>
        </w:rPr>
        <w:t>1</w:t>
      </w:r>
      <w:r w:rsidR="00697B11">
        <w:rPr>
          <w:rFonts w:ascii="Arial" w:hAnsi="Arial" w:cs="Arial"/>
        </w:rPr>
        <w:t>_1_3a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09059285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7AC4FF13" w:rsidR="003A22C0" w:rsidRPr="00372056" w:rsidRDefault="00D3117A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D3117A">
              <w:rPr>
                <w:rFonts w:cs="Arial"/>
                <w:b/>
                <w:sz w:val="18"/>
              </w:rPr>
              <w:t>R5s22092</w:t>
            </w:r>
            <w:r>
              <w:rPr>
                <w:rFonts w:cs="Arial"/>
                <w:b/>
                <w:sz w:val="18"/>
              </w:rPr>
              <w:t>7</w:t>
            </w:r>
            <w:r w:rsidR="00372056">
              <w:rPr>
                <w:rFonts w:cs="Arial"/>
                <w:b/>
                <w:sz w:val="18"/>
              </w:rPr>
              <w:t xml:space="preserve"> - </w:t>
            </w:r>
            <w:r w:rsidRPr="00D3117A">
              <w:rPr>
                <w:rFonts w:cs="Arial"/>
                <w:b/>
                <w:sz w:val="18"/>
              </w:rPr>
              <w:t>Supporting information for addition of EPS Fallback test case 11.1.3a in FR1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1E994" w14:textId="77777777" w:rsidR="00C03674" w:rsidRDefault="00C03674">
      <w:r>
        <w:separator/>
      </w:r>
    </w:p>
  </w:endnote>
  <w:endnote w:type="continuationSeparator" w:id="0">
    <w:p w14:paraId="2C6428C3" w14:textId="77777777" w:rsidR="00C03674" w:rsidRDefault="00C03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38CD1" w14:textId="77777777" w:rsidR="00C03674" w:rsidRDefault="00C03674">
      <w:r>
        <w:separator/>
      </w:r>
    </w:p>
  </w:footnote>
  <w:footnote w:type="continuationSeparator" w:id="0">
    <w:p w14:paraId="13D12170" w14:textId="77777777" w:rsidR="00C03674" w:rsidRDefault="00C03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144FB"/>
    <w:multiLevelType w:val="hybridMultilevel"/>
    <w:tmpl w:val="ACEEC4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1C2EFE"/>
    <w:multiLevelType w:val="hybridMultilevel"/>
    <w:tmpl w:val="D0D055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8255E9"/>
    <w:multiLevelType w:val="hybridMultilevel"/>
    <w:tmpl w:val="C33C7B24"/>
    <w:lvl w:ilvl="0" w:tplc="AE92B5AA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50" w:hanging="360"/>
      </w:pPr>
    </w:lvl>
    <w:lvl w:ilvl="2" w:tplc="4009001B" w:tentative="1">
      <w:start w:val="1"/>
      <w:numFmt w:val="lowerRoman"/>
      <w:lvlText w:val="%3."/>
      <w:lvlJc w:val="right"/>
      <w:pPr>
        <w:ind w:left="1970" w:hanging="180"/>
      </w:pPr>
    </w:lvl>
    <w:lvl w:ilvl="3" w:tplc="4009000F" w:tentative="1">
      <w:start w:val="1"/>
      <w:numFmt w:val="decimal"/>
      <w:lvlText w:val="%4."/>
      <w:lvlJc w:val="left"/>
      <w:pPr>
        <w:ind w:left="2690" w:hanging="360"/>
      </w:pPr>
    </w:lvl>
    <w:lvl w:ilvl="4" w:tplc="40090019" w:tentative="1">
      <w:start w:val="1"/>
      <w:numFmt w:val="lowerLetter"/>
      <w:lvlText w:val="%5."/>
      <w:lvlJc w:val="left"/>
      <w:pPr>
        <w:ind w:left="3410" w:hanging="360"/>
      </w:pPr>
    </w:lvl>
    <w:lvl w:ilvl="5" w:tplc="4009001B" w:tentative="1">
      <w:start w:val="1"/>
      <w:numFmt w:val="lowerRoman"/>
      <w:lvlText w:val="%6."/>
      <w:lvlJc w:val="right"/>
      <w:pPr>
        <w:ind w:left="4130" w:hanging="180"/>
      </w:pPr>
    </w:lvl>
    <w:lvl w:ilvl="6" w:tplc="4009000F" w:tentative="1">
      <w:start w:val="1"/>
      <w:numFmt w:val="decimal"/>
      <w:lvlText w:val="%7."/>
      <w:lvlJc w:val="left"/>
      <w:pPr>
        <w:ind w:left="4850" w:hanging="360"/>
      </w:pPr>
    </w:lvl>
    <w:lvl w:ilvl="7" w:tplc="40090019" w:tentative="1">
      <w:start w:val="1"/>
      <w:numFmt w:val="lowerLetter"/>
      <w:lvlText w:val="%8."/>
      <w:lvlJc w:val="left"/>
      <w:pPr>
        <w:ind w:left="5570" w:hanging="360"/>
      </w:pPr>
    </w:lvl>
    <w:lvl w:ilvl="8" w:tplc="40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7" w15:restartNumberingAfterBreak="0">
    <w:nsid w:val="5F2A13B6"/>
    <w:multiLevelType w:val="hybridMultilevel"/>
    <w:tmpl w:val="F08A9700"/>
    <w:lvl w:ilvl="0" w:tplc="992A4F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8071DFD"/>
    <w:multiLevelType w:val="hybridMultilevel"/>
    <w:tmpl w:val="2974CC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456725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1498523">
    <w:abstractNumId w:val="5"/>
  </w:num>
  <w:num w:numId="3" w16cid:durableId="1487697873">
    <w:abstractNumId w:val="3"/>
  </w:num>
  <w:num w:numId="4" w16cid:durableId="1018239560">
    <w:abstractNumId w:val="14"/>
  </w:num>
  <w:num w:numId="5" w16cid:durableId="1103451654">
    <w:abstractNumId w:val="22"/>
  </w:num>
  <w:num w:numId="6" w16cid:durableId="2091004142">
    <w:abstractNumId w:val="20"/>
  </w:num>
  <w:num w:numId="7" w16cid:durableId="2144537355">
    <w:abstractNumId w:val="21"/>
  </w:num>
  <w:num w:numId="8" w16cid:durableId="923802699">
    <w:abstractNumId w:val="6"/>
  </w:num>
  <w:num w:numId="9" w16cid:durableId="1318799910">
    <w:abstractNumId w:val="0"/>
  </w:num>
  <w:num w:numId="10" w16cid:durableId="2099979787">
    <w:abstractNumId w:val="11"/>
  </w:num>
  <w:num w:numId="11" w16cid:durableId="999502200">
    <w:abstractNumId w:val="2"/>
  </w:num>
  <w:num w:numId="12" w16cid:durableId="299115589">
    <w:abstractNumId w:val="9"/>
  </w:num>
  <w:num w:numId="13" w16cid:durableId="654920195">
    <w:abstractNumId w:val="1"/>
  </w:num>
  <w:num w:numId="14" w16cid:durableId="75788836">
    <w:abstractNumId w:val="10"/>
  </w:num>
  <w:num w:numId="15" w16cid:durableId="29772414">
    <w:abstractNumId w:val="15"/>
  </w:num>
  <w:num w:numId="16" w16cid:durableId="1503275126">
    <w:abstractNumId w:val="18"/>
  </w:num>
  <w:num w:numId="17" w16cid:durableId="18314905">
    <w:abstractNumId w:val="7"/>
  </w:num>
  <w:num w:numId="18" w16cid:durableId="2128695467">
    <w:abstractNumId w:val="12"/>
  </w:num>
  <w:num w:numId="19" w16cid:durableId="1043947494">
    <w:abstractNumId w:val="13"/>
  </w:num>
  <w:num w:numId="20" w16cid:durableId="914584127">
    <w:abstractNumId w:val="4"/>
  </w:num>
  <w:num w:numId="21" w16cid:durableId="858353925">
    <w:abstractNumId w:val="19"/>
  </w:num>
  <w:num w:numId="22" w16cid:durableId="353073711">
    <w:abstractNumId w:val="17"/>
  </w:num>
  <w:num w:numId="23" w16cid:durableId="799227597">
    <w:abstractNumId w:val="16"/>
  </w:num>
  <w:num w:numId="24" w16cid:durableId="9339055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FF"/>
    <w:rsid w:val="00007E2D"/>
    <w:rsid w:val="000132B8"/>
    <w:rsid w:val="00022E4A"/>
    <w:rsid w:val="00026F56"/>
    <w:rsid w:val="00027D5B"/>
    <w:rsid w:val="00032A5A"/>
    <w:rsid w:val="00043F80"/>
    <w:rsid w:val="000503CE"/>
    <w:rsid w:val="00062D76"/>
    <w:rsid w:val="00082C5E"/>
    <w:rsid w:val="000979BC"/>
    <w:rsid w:val="000A6394"/>
    <w:rsid w:val="000B3409"/>
    <w:rsid w:val="000B79F1"/>
    <w:rsid w:val="000B7FED"/>
    <w:rsid w:val="000C038A"/>
    <w:rsid w:val="000C6598"/>
    <w:rsid w:val="000D44B3"/>
    <w:rsid w:val="000F78A8"/>
    <w:rsid w:val="00112C39"/>
    <w:rsid w:val="001154B0"/>
    <w:rsid w:val="00132624"/>
    <w:rsid w:val="00134C93"/>
    <w:rsid w:val="00143336"/>
    <w:rsid w:val="00145D43"/>
    <w:rsid w:val="0017410B"/>
    <w:rsid w:val="00192C46"/>
    <w:rsid w:val="001A08B3"/>
    <w:rsid w:val="001A09A3"/>
    <w:rsid w:val="001A2E5B"/>
    <w:rsid w:val="001A433F"/>
    <w:rsid w:val="001A7B60"/>
    <w:rsid w:val="001B52F0"/>
    <w:rsid w:val="001B75D8"/>
    <w:rsid w:val="001B7A65"/>
    <w:rsid w:val="001E41F3"/>
    <w:rsid w:val="001F5BBF"/>
    <w:rsid w:val="002118AB"/>
    <w:rsid w:val="002160BA"/>
    <w:rsid w:val="0022107F"/>
    <w:rsid w:val="0023257B"/>
    <w:rsid w:val="002340ED"/>
    <w:rsid w:val="00245BB1"/>
    <w:rsid w:val="00245CE4"/>
    <w:rsid w:val="00253187"/>
    <w:rsid w:val="0025709B"/>
    <w:rsid w:val="0026004D"/>
    <w:rsid w:val="002640DD"/>
    <w:rsid w:val="0027584B"/>
    <w:rsid w:val="00275D12"/>
    <w:rsid w:val="00284FEB"/>
    <w:rsid w:val="002860C4"/>
    <w:rsid w:val="002B5741"/>
    <w:rsid w:val="002C61E9"/>
    <w:rsid w:val="002D24F1"/>
    <w:rsid w:val="002D362B"/>
    <w:rsid w:val="002D7072"/>
    <w:rsid w:val="002E472E"/>
    <w:rsid w:val="002E5A93"/>
    <w:rsid w:val="002F2E6E"/>
    <w:rsid w:val="00300CD3"/>
    <w:rsid w:val="00303FB6"/>
    <w:rsid w:val="00305409"/>
    <w:rsid w:val="00310194"/>
    <w:rsid w:val="003140DD"/>
    <w:rsid w:val="00317F09"/>
    <w:rsid w:val="00331835"/>
    <w:rsid w:val="00344D50"/>
    <w:rsid w:val="0035442E"/>
    <w:rsid w:val="003609EF"/>
    <w:rsid w:val="00361B4A"/>
    <w:rsid w:val="0036231A"/>
    <w:rsid w:val="00372056"/>
    <w:rsid w:val="0037427D"/>
    <w:rsid w:val="00374DD4"/>
    <w:rsid w:val="003765A4"/>
    <w:rsid w:val="003A1CED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357C1"/>
    <w:rsid w:val="00464AC0"/>
    <w:rsid w:val="004A2A42"/>
    <w:rsid w:val="004A623E"/>
    <w:rsid w:val="004B68FC"/>
    <w:rsid w:val="004B75B7"/>
    <w:rsid w:val="004D609D"/>
    <w:rsid w:val="00504F3F"/>
    <w:rsid w:val="0051580D"/>
    <w:rsid w:val="0052356B"/>
    <w:rsid w:val="00532B8D"/>
    <w:rsid w:val="00547111"/>
    <w:rsid w:val="00564C8E"/>
    <w:rsid w:val="00582E49"/>
    <w:rsid w:val="00592D74"/>
    <w:rsid w:val="00595E68"/>
    <w:rsid w:val="005B4749"/>
    <w:rsid w:val="005D6D5B"/>
    <w:rsid w:val="005E2C44"/>
    <w:rsid w:val="005F0EEB"/>
    <w:rsid w:val="005F590C"/>
    <w:rsid w:val="006202BB"/>
    <w:rsid w:val="00621188"/>
    <w:rsid w:val="00625799"/>
    <w:rsid w:val="006257ED"/>
    <w:rsid w:val="00631675"/>
    <w:rsid w:val="00632CE8"/>
    <w:rsid w:val="00665C47"/>
    <w:rsid w:val="00666F6C"/>
    <w:rsid w:val="00673EE1"/>
    <w:rsid w:val="006938E7"/>
    <w:rsid w:val="00695808"/>
    <w:rsid w:val="00697B11"/>
    <w:rsid w:val="006A0743"/>
    <w:rsid w:val="006B2AB8"/>
    <w:rsid w:val="006B2D0A"/>
    <w:rsid w:val="006B3C17"/>
    <w:rsid w:val="006B46FB"/>
    <w:rsid w:val="006E21FB"/>
    <w:rsid w:val="006E61C6"/>
    <w:rsid w:val="006F64FD"/>
    <w:rsid w:val="00705E6A"/>
    <w:rsid w:val="007173F7"/>
    <w:rsid w:val="00741980"/>
    <w:rsid w:val="00760C1E"/>
    <w:rsid w:val="00783085"/>
    <w:rsid w:val="00792342"/>
    <w:rsid w:val="007977A8"/>
    <w:rsid w:val="007A5A09"/>
    <w:rsid w:val="007B512A"/>
    <w:rsid w:val="007C2097"/>
    <w:rsid w:val="007C5353"/>
    <w:rsid w:val="007C7BDA"/>
    <w:rsid w:val="007D0D67"/>
    <w:rsid w:val="007D1404"/>
    <w:rsid w:val="007D6A07"/>
    <w:rsid w:val="007F7259"/>
    <w:rsid w:val="00803AD6"/>
    <w:rsid w:val="008040A8"/>
    <w:rsid w:val="00820254"/>
    <w:rsid w:val="008279FA"/>
    <w:rsid w:val="008509F7"/>
    <w:rsid w:val="008535B7"/>
    <w:rsid w:val="008626E7"/>
    <w:rsid w:val="008666B5"/>
    <w:rsid w:val="00866AB1"/>
    <w:rsid w:val="008705B1"/>
    <w:rsid w:val="00870EE7"/>
    <w:rsid w:val="008863B9"/>
    <w:rsid w:val="0089722D"/>
    <w:rsid w:val="008A45A6"/>
    <w:rsid w:val="008B4608"/>
    <w:rsid w:val="008C32EF"/>
    <w:rsid w:val="008E3D61"/>
    <w:rsid w:val="008F11A7"/>
    <w:rsid w:val="008F3789"/>
    <w:rsid w:val="008F686C"/>
    <w:rsid w:val="009148DE"/>
    <w:rsid w:val="00916D11"/>
    <w:rsid w:val="00922C0C"/>
    <w:rsid w:val="00930EF4"/>
    <w:rsid w:val="0093479E"/>
    <w:rsid w:val="00935F09"/>
    <w:rsid w:val="00937A5E"/>
    <w:rsid w:val="00941E30"/>
    <w:rsid w:val="00942C1A"/>
    <w:rsid w:val="00950C38"/>
    <w:rsid w:val="009533E8"/>
    <w:rsid w:val="0096210E"/>
    <w:rsid w:val="009777D9"/>
    <w:rsid w:val="0098353A"/>
    <w:rsid w:val="00991B88"/>
    <w:rsid w:val="009943F9"/>
    <w:rsid w:val="009A5753"/>
    <w:rsid w:val="009A579D"/>
    <w:rsid w:val="009B0C3B"/>
    <w:rsid w:val="009B240D"/>
    <w:rsid w:val="009B47CC"/>
    <w:rsid w:val="009C0E7E"/>
    <w:rsid w:val="009C1E6F"/>
    <w:rsid w:val="009C3ADF"/>
    <w:rsid w:val="009D5F83"/>
    <w:rsid w:val="009E3297"/>
    <w:rsid w:val="009E3609"/>
    <w:rsid w:val="009F734F"/>
    <w:rsid w:val="00A1055C"/>
    <w:rsid w:val="00A246B6"/>
    <w:rsid w:val="00A328A0"/>
    <w:rsid w:val="00A47E70"/>
    <w:rsid w:val="00A50CF0"/>
    <w:rsid w:val="00A51215"/>
    <w:rsid w:val="00A52278"/>
    <w:rsid w:val="00A63702"/>
    <w:rsid w:val="00A7127A"/>
    <w:rsid w:val="00A71C2E"/>
    <w:rsid w:val="00A74697"/>
    <w:rsid w:val="00A7671C"/>
    <w:rsid w:val="00AA2CBC"/>
    <w:rsid w:val="00AB79D8"/>
    <w:rsid w:val="00AC5820"/>
    <w:rsid w:val="00AD0314"/>
    <w:rsid w:val="00AD1CD8"/>
    <w:rsid w:val="00B0117D"/>
    <w:rsid w:val="00B258BB"/>
    <w:rsid w:val="00B268B3"/>
    <w:rsid w:val="00B6548F"/>
    <w:rsid w:val="00B67B97"/>
    <w:rsid w:val="00B87CA7"/>
    <w:rsid w:val="00B968C8"/>
    <w:rsid w:val="00BA0067"/>
    <w:rsid w:val="00BA00D9"/>
    <w:rsid w:val="00BA3EC5"/>
    <w:rsid w:val="00BA51D9"/>
    <w:rsid w:val="00BA62B8"/>
    <w:rsid w:val="00BB5DFC"/>
    <w:rsid w:val="00BD279D"/>
    <w:rsid w:val="00BD6BB8"/>
    <w:rsid w:val="00BF74E3"/>
    <w:rsid w:val="00C03674"/>
    <w:rsid w:val="00C37347"/>
    <w:rsid w:val="00C462F9"/>
    <w:rsid w:val="00C66BA2"/>
    <w:rsid w:val="00C820AB"/>
    <w:rsid w:val="00C95985"/>
    <w:rsid w:val="00CC5026"/>
    <w:rsid w:val="00CC68D0"/>
    <w:rsid w:val="00D03794"/>
    <w:rsid w:val="00D03F9A"/>
    <w:rsid w:val="00D06D51"/>
    <w:rsid w:val="00D20703"/>
    <w:rsid w:val="00D2426A"/>
    <w:rsid w:val="00D24991"/>
    <w:rsid w:val="00D253FF"/>
    <w:rsid w:val="00D3117A"/>
    <w:rsid w:val="00D37EC2"/>
    <w:rsid w:val="00D50255"/>
    <w:rsid w:val="00D5196A"/>
    <w:rsid w:val="00D520E7"/>
    <w:rsid w:val="00D618AB"/>
    <w:rsid w:val="00D66520"/>
    <w:rsid w:val="00D7645C"/>
    <w:rsid w:val="00DC6827"/>
    <w:rsid w:val="00DD3C2E"/>
    <w:rsid w:val="00DE34CF"/>
    <w:rsid w:val="00DE7626"/>
    <w:rsid w:val="00DF6D7E"/>
    <w:rsid w:val="00E10E54"/>
    <w:rsid w:val="00E13F3D"/>
    <w:rsid w:val="00E23D90"/>
    <w:rsid w:val="00E259B2"/>
    <w:rsid w:val="00E34898"/>
    <w:rsid w:val="00E40554"/>
    <w:rsid w:val="00E61F39"/>
    <w:rsid w:val="00E63240"/>
    <w:rsid w:val="00E86784"/>
    <w:rsid w:val="00E90042"/>
    <w:rsid w:val="00EA3573"/>
    <w:rsid w:val="00EB09B7"/>
    <w:rsid w:val="00EC3C5D"/>
    <w:rsid w:val="00ED0578"/>
    <w:rsid w:val="00ED314F"/>
    <w:rsid w:val="00EE7D7C"/>
    <w:rsid w:val="00F01130"/>
    <w:rsid w:val="00F14B22"/>
    <w:rsid w:val="00F25D98"/>
    <w:rsid w:val="00F26FAA"/>
    <w:rsid w:val="00F300FB"/>
    <w:rsid w:val="00F50827"/>
    <w:rsid w:val="00F50F00"/>
    <w:rsid w:val="00F65DBA"/>
    <w:rsid w:val="00F672DF"/>
    <w:rsid w:val="00F85F7E"/>
    <w:rsid w:val="00F87574"/>
    <w:rsid w:val="00F878D4"/>
    <w:rsid w:val="00FA0CC8"/>
    <w:rsid w:val="00FB6386"/>
    <w:rsid w:val="00FC580D"/>
    <w:rsid w:val="00FC79FD"/>
    <w:rsid w:val="00FF6606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1B75D8"/>
    <w:rPr>
      <w:rFonts w:ascii="Arial" w:hAnsi="Arial"/>
      <w:sz w:val="18"/>
      <w:lang w:eastAsia="en-US"/>
    </w:rPr>
  </w:style>
  <w:style w:type="character" w:customStyle="1" w:styleId="B4Char">
    <w:name w:val="B4 Char"/>
    <w:link w:val="B4"/>
    <w:qFormat/>
    <w:rsid w:val="00A328A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3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7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33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9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5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9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25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2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7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9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7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6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9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9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84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2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995</Words>
  <Characters>5675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6</cp:revision>
  <cp:lastPrinted>1900-01-01T00:00:00Z</cp:lastPrinted>
  <dcterms:created xsi:type="dcterms:W3CDTF">2022-07-18T16:51:00Z</dcterms:created>
  <dcterms:modified xsi:type="dcterms:W3CDTF">2022-07-19T09:22:00Z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