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F86" w:rsidRDefault="001D1F86" w:rsidP="001D1F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R5s220822</w:t>
      </w:r>
      <w:r>
        <w:rPr>
          <w:b/>
          <w:i/>
          <w:noProof/>
          <w:sz w:val="28"/>
        </w:rPr>
        <w:fldChar w:fldCharType="end"/>
      </w:r>
    </w:p>
    <w:p w:rsidR="001D1F86" w:rsidRDefault="001D1F86" w:rsidP="001D1F8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1F86" w:rsidTr="00F93D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1F86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1F86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F86" w:rsidTr="00F93D85">
        <w:tc>
          <w:tcPr>
            <w:tcW w:w="142" w:type="dxa"/>
            <w:tcBorders>
              <w:lef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D1F86" w:rsidRPr="00410371" w:rsidRDefault="001D1F86" w:rsidP="00F93D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D1F86" w:rsidRDefault="001D1F86" w:rsidP="00F93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1F86" w:rsidRPr="00410371" w:rsidRDefault="001D1F86" w:rsidP="00F93D8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D1F86" w:rsidRDefault="001D1F86" w:rsidP="00F93D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1F86" w:rsidRPr="00410371" w:rsidRDefault="001D1F86" w:rsidP="00F93D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D1F86" w:rsidRDefault="001D1F86" w:rsidP="00F93D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1F86" w:rsidRPr="00410371" w:rsidRDefault="001D1F86" w:rsidP="00F93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rPr>
                <w:noProof/>
              </w:rPr>
            </w:pPr>
          </w:p>
        </w:tc>
      </w:tr>
      <w:tr w:rsidR="001D1F86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rPr>
                <w:noProof/>
              </w:rPr>
            </w:pPr>
          </w:p>
        </w:tc>
      </w:tr>
      <w:tr w:rsidR="001D1F86" w:rsidTr="00F93D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1F86" w:rsidRPr="00F25D98" w:rsidRDefault="001D1F86" w:rsidP="00F93D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1F86" w:rsidTr="00F93D85">
        <w:tc>
          <w:tcPr>
            <w:tcW w:w="9641" w:type="dxa"/>
            <w:gridSpan w:val="9"/>
          </w:tcPr>
          <w:p w:rsidR="001D1F86" w:rsidRDefault="001D1F86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D1F86" w:rsidRDefault="001D1F86" w:rsidP="001D1F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1F86" w:rsidTr="00F93D85">
        <w:tc>
          <w:tcPr>
            <w:tcW w:w="2835" w:type="dxa"/>
          </w:tcPr>
          <w:p w:rsidR="001D1F86" w:rsidRDefault="001D1F86" w:rsidP="00F93D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D1F86" w:rsidRDefault="001D1F86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1F86" w:rsidRDefault="001D1F86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1F86" w:rsidRDefault="001D1F86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D1F86" w:rsidRDefault="001D1F86" w:rsidP="00F93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1F86" w:rsidRDefault="001D1F86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D1F86" w:rsidRDefault="001D1F86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1F86" w:rsidRDefault="001D1F86" w:rsidP="00F93D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0" w:name="_GoBack"/>
        <w:bookmarkEnd w:id="0"/>
      </w:tr>
    </w:tbl>
    <w:p w:rsidR="001D1F86" w:rsidRDefault="001D1F86" w:rsidP="001D1F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1F86" w:rsidTr="00F93D85">
        <w:tc>
          <w:tcPr>
            <w:tcW w:w="9640" w:type="dxa"/>
            <w:gridSpan w:val="11"/>
          </w:tcPr>
          <w:p w:rsidR="001D1F86" w:rsidRDefault="001D1F86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F86" w:rsidTr="00F93D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1F86" w:rsidRDefault="001D1F86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1F86" w:rsidRDefault="001D1F86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6.1.2.11</w:t>
            </w:r>
            <w:r>
              <w:fldChar w:fldCharType="end"/>
            </w:r>
          </w:p>
        </w:tc>
      </w:tr>
      <w:tr w:rsidR="001D1F86" w:rsidTr="00F93D85">
        <w:tc>
          <w:tcPr>
            <w:tcW w:w="1843" w:type="dxa"/>
            <w:tcBorders>
              <w:lef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F86" w:rsidTr="00F93D85">
        <w:tc>
          <w:tcPr>
            <w:tcW w:w="1843" w:type="dxa"/>
            <w:tcBorders>
              <w:left w:val="single" w:sz="4" w:space="0" w:color="auto"/>
            </w:tcBorders>
          </w:tcPr>
          <w:p w:rsidR="001D1F86" w:rsidRDefault="001D1F86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1F86" w:rsidRDefault="001D1F86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D1F86" w:rsidTr="00F93D85">
        <w:tc>
          <w:tcPr>
            <w:tcW w:w="1843" w:type="dxa"/>
            <w:tcBorders>
              <w:left w:val="single" w:sz="4" w:space="0" w:color="auto"/>
            </w:tcBorders>
          </w:tcPr>
          <w:p w:rsidR="001D1F86" w:rsidRDefault="001D1F86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1F86" w:rsidRDefault="001D1F86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D1F86" w:rsidTr="00F93D85">
        <w:tc>
          <w:tcPr>
            <w:tcW w:w="1843" w:type="dxa"/>
            <w:tcBorders>
              <w:lef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F86" w:rsidTr="00F93D85">
        <w:tc>
          <w:tcPr>
            <w:tcW w:w="1843" w:type="dxa"/>
            <w:tcBorders>
              <w:left w:val="single" w:sz="4" w:space="0" w:color="auto"/>
            </w:tcBorders>
          </w:tcPr>
          <w:p w:rsidR="001D1F86" w:rsidRDefault="001D1F86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1F86" w:rsidRDefault="001D1F86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D1F86" w:rsidRDefault="001D1F86" w:rsidP="00F93D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1F86" w:rsidRDefault="001D1F86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1F86" w:rsidRDefault="001D1F86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2022-06-27</w:t>
            </w:r>
            <w:r>
              <w:rPr>
                <w:noProof/>
              </w:rPr>
              <w:fldChar w:fldCharType="end"/>
            </w:r>
          </w:p>
        </w:tc>
      </w:tr>
      <w:tr w:rsidR="001D1F86" w:rsidTr="00F93D85">
        <w:tc>
          <w:tcPr>
            <w:tcW w:w="1843" w:type="dxa"/>
            <w:tcBorders>
              <w:lef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D1F86" w:rsidRDefault="001D1F86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D1F86" w:rsidRDefault="001D1F86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D1F86" w:rsidRDefault="001D1F86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F86" w:rsidTr="00F93D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D1F86" w:rsidRDefault="001D1F86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1F86" w:rsidRDefault="001D1F86" w:rsidP="00F93D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1F86" w:rsidRDefault="001D1F86" w:rsidP="00F93D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1F86" w:rsidRDefault="001D1F86" w:rsidP="00F93D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1F86" w:rsidRDefault="001D1F86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D1F86" w:rsidTr="00F93D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1F86" w:rsidRDefault="001D1F86" w:rsidP="00F93D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D1F86" w:rsidRDefault="001D1F86" w:rsidP="00F93D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1F86" w:rsidRPr="007C2097" w:rsidRDefault="001D1F86" w:rsidP="00F93D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1F86" w:rsidTr="00F93D85">
        <w:tc>
          <w:tcPr>
            <w:tcW w:w="1843" w:type="dxa"/>
          </w:tcPr>
          <w:p w:rsidR="001D1F86" w:rsidRDefault="001D1F86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D1F86" w:rsidRDefault="001D1F86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F86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1F86" w:rsidRDefault="001D1F86" w:rsidP="001D1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1F86" w:rsidRDefault="001D1F86" w:rsidP="001D1F8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D13B5">
              <w:rPr>
                <w:rFonts w:ascii="Arial" w:hAnsi="Arial" w:cs="Arial"/>
                <w:lang w:eastAsia="en-GB"/>
              </w:rPr>
              <w:t xml:space="preserve">In this test case SIB 4 is configured as </w:t>
            </w:r>
            <w:proofErr w:type="spellStart"/>
            <w:r w:rsidRPr="004D13B5">
              <w:rPr>
                <w:rFonts w:ascii="Arial" w:hAnsi="Arial" w:cs="Arial"/>
                <w:lang w:eastAsia="en-GB"/>
              </w:rPr>
              <w:t>si_BroadcastStatus</w:t>
            </w:r>
            <w:proofErr w:type="spellEnd"/>
            <w:r w:rsidRPr="004D13B5">
              <w:rPr>
                <w:rFonts w:ascii="Arial" w:hAnsi="Arial" w:cs="Arial"/>
                <w:lang w:eastAsia="en-GB"/>
              </w:rPr>
              <w:t xml:space="preserve"> = </w:t>
            </w:r>
            <w:proofErr w:type="spellStart"/>
            <w:r w:rsidRPr="004D13B5">
              <w:rPr>
                <w:rFonts w:ascii="Arial" w:hAnsi="Arial" w:cs="Arial"/>
                <w:lang w:eastAsia="en-GB"/>
              </w:rPr>
              <w:t>notBroadcasting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 Nr Cell1’s </w:t>
            </w:r>
            <w:proofErr w:type="spellStart"/>
            <w:r w:rsidRPr="00BC0354">
              <w:rPr>
                <w:rFonts w:ascii="Arial" w:hAnsi="Arial" w:cs="Arial"/>
                <w:lang w:eastAsia="en-GB"/>
              </w:rPr>
              <w:t>SiSchedulingInfo</w:t>
            </w:r>
            <w:proofErr w:type="spellEnd"/>
            <w:r w:rsidRPr="004D13B5">
              <w:rPr>
                <w:rFonts w:ascii="Arial" w:hAnsi="Arial" w:cs="Arial"/>
                <w:lang w:eastAsia="en-GB"/>
              </w:rPr>
              <w:t xml:space="preserve"> but SIB 4 contents are</w:t>
            </w:r>
            <w:r>
              <w:rPr>
                <w:rFonts w:ascii="Arial" w:hAnsi="Arial" w:cs="Arial"/>
                <w:lang w:eastAsia="en-GB"/>
              </w:rPr>
              <w:t xml:space="preserve"> not</w:t>
            </w:r>
            <w:r w:rsidRPr="004D13B5">
              <w:rPr>
                <w:rFonts w:ascii="Arial" w:hAnsi="Arial" w:cs="Arial"/>
                <w:lang w:eastAsia="en-GB"/>
              </w:rPr>
              <w:t xml:space="preserve"> provided</w:t>
            </w:r>
            <w:r>
              <w:rPr>
                <w:rFonts w:ascii="Arial" w:hAnsi="Arial" w:cs="Arial"/>
                <w:lang w:eastAsia="en-GB"/>
              </w:rPr>
              <w:t xml:space="preserve"> at the same point</w:t>
            </w:r>
            <w:r w:rsidRPr="004D13B5">
              <w:rPr>
                <w:rFonts w:ascii="Arial" w:hAnsi="Arial" w:cs="Arial"/>
                <w:lang w:eastAsia="en-GB"/>
              </w:rPr>
              <w:t xml:space="preserve">. </w:t>
            </w:r>
          </w:p>
          <w:p w:rsidR="001D1F86" w:rsidRDefault="001D1F86" w:rsidP="001D1F86">
            <w:pPr>
              <w:pStyle w:val="ListParagraph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Current Implementation provides SIB4 definition only after the reception of RRC System Information Request.</w:t>
            </w:r>
          </w:p>
          <w:p w:rsidR="001D1F86" w:rsidRPr="004D13B5" w:rsidRDefault="001D1F86" w:rsidP="001D1F86">
            <w:pPr>
              <w:pStyle w:val="ListParagraph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D13B5">
              <w:rPr>
                <w:rFonts w:ascii="Arial" w:hAnsi="Arial" w:cs="Arial"/>
                <w:lang w:eastAsia="en-GB"/>
              </w:rPr>
              <w:t xml:space="preserve">The Sib4 contents </w:t>
            </w:r>
            <w:r>
              <w:rPr>
                <w:rFonts w:ascii="Arial" w:hAnsi="Arial" w:cs="Arial"/>
                <w:lang w:eastAsia="en-GB"/>
              </w:rPr>
              <w:t>have</w:t>
            </w:r>
            <w:r w:rsidRPr="004D13B5">
              <w:rPr>
                <w:rFonts w:ascii="Arial" w:hAnsi="Arial" w:cs="Arial"/>
                <w:lang w:eastAsia="en-GB"/>
              </w:rPr>
              <w:t xml:space="preserve"> to be provided earlier to the SS so that the SIB4 tran</w:t>
            </w:r>
            <w:r>
              <w:rPr>
                <w:rFonts w:ascii="Arial" w:hAnsi="Arial" w:cs="Arial"/>
                <w:lang w:eastAsia="en-GB"/>
              </w:rPr>
              <w:t>s</w:t>
            </w:r>
            <w:r w:rsidRPr="004D13B5">
              <w:rPr>
                <w:rFonts w:ascii="Arial" w:hAnsi="Arial" w:cs="Arial"/>
                <w:lang w:eastAsia="en-GB"/>
              </w:rPr>
              <w:t>m</w:t>
            </w:r>
            <w:r>
              <w:rPr>
                <w:rFonts w:ascii="Arial" w:hAnsi="Arial" w:cs="Arial"/>
                <w:lang w:eastAsia="en-GB"/>
              </w:rPr>
              <w:t>i</w:t>
            </w:r>
            <w:r w:rsidRPr="004D13B5">
              <w:rPr>
                <w:rFonts w:ascii="Arial" w:hAnsi="Arial" w:cs="Arial"/>
                <w:lang w:eastAsia="en-GB"/>
              </w:rPr>
              <w:t>ssion can happen as soon as RRC System Information Request is sent by UE (</w:t>
            </w:r>
            <w:proofErr w:type="spellStart"/>
            <w:r w:rsidRPr="004D13B5">
              <w:rPr>
                <w:rFonts w:ascii="Arial" w:hAnsi="Arial" w:cs="Arial"/>
                <w:lang w:eastAsia="en-GB"/>
              </w:rPr>
              <w:t>i.e</w:t>
            </w:r>
            <w:proofErr w:type="spellEnd"/>
            <w:r w:rsidRPr="004D13B5">
              <w:rPr>
                <w:rFonts w:ascii="Arial" w:hAnsi="Arial" w:cs="Arial"/>
                <w:lang w:eastAsia="en-GB"/>
              </w:rPr>
              <w:t xml:space="preserve"> in the next available SIB4 periodicity).  </w:t>
            </w:r>
          </w:p>
          <w:p w:rsidR="001D1F86" w:rsidRDefault="001D1F86" w:rsidP="001D1F86">
            <w:pPr>
              <w:autoSpaceDE w:val="0"/>
              <w:autoSpaceDN w:val="0"/>
              <w:adjustRightInd w:val="0"/>
              <w:spacing w:after="0"/>
            </w:pPr>
          </w:p>
          <w:p w:rsidR="001D1F86" w:rsidRDefault="001D1F86" w:rsidP="001D1F86">
            <w:pPr>
              <w:autoSpaceDE w:val="0"/>
              <w:autoSpaceDN w:val="0"/>
              <w:adjustRightInd w:val="0"/>
              <w:spacing w:after="0"/>
            </w:pPr>
            <w:r>
              <w:t xml:space="preserve">According to 38.331 sec 5.2.2.3.3 </w:t>
            </w:r>
          </w:p>
          <w:p w:rsidR="001D1F86" w:rsidRPr="00D96C74" w:rsidRDefault="001D1F86" w:rsidP="001D1F86">
            <w:pPr>
              <w:pStyle w:val="B1"/>
            </w:pPr>
            <w:r w:rsidRPr="00D96C74">
              <w:tab/>
              <w:t xml:space="preserve">else </w:t>
            </w:r>
            <w:r w:rsidRPr="00D96C74">
              <w:rPr>
                <w:rFonts w:eastAsia="MS Mincho"/>
              </w:rPr>
              <w:t xml:space="preserve">if </w:t>
            </w:r>
            <w:r w:rsidRPr="00D96C74">
              <w:rPr>
                <w:rFonts w:eastAsia="MS Mincho"/>
                <w:i/>
              </w:rPr>
              <w:t>SIB1</w:t>
            </w:r>
            <w:r w:rsidRPr="00D96C74">
              <w:rPr>
                <w:rFonts w:eastAsia="MS Mincho"/>
              </w:rPr>
              <w:t xml:space="preserve"> includes </w:t>
            </w:r>
            <w:proofErr w:type="spellStart"/>
            <w:r w:rsidRPr="00D96C74">
              <w:rPr>
                <w:i/>
              </w:rPr>
              <w:t>si-SchedulingInfo</w:t>
            </w:r>
            <w:proofErr w:type="spellEnd"/>
            <w:r w:rsidRPr="00D96C74">
              <w:t xml:space="preserve"> containing </w:t>
            </w:r>
            <w:proofErr w:type="spellStart"/>
            <w:r w:rsidRPr="00D96C74">
              <w:rPr>
                <w:i/>
              </w:rPr>
              <w:t>si-RequestConfig</w:t>
            </w:r>
            <w:proofErr w:type="spellEnd"/>
            <w:r w:rsidRPr="00D96C74">
              <w:t xml:space="preserve"> and criteria to select normal uplink as defined in TS 38.321[13], clause 5.1.1 is met:</w:t>
            </w:r>
          </w:p>
          <w:p w:rsidR="001D1F86" w:rsidRPr="00D96C74" w:rsidRDefault="001D1F86" w:rsidP="001D1F86">
            <w:pPr>
              <w:pStyle w:val="B2"/>
            </w:pPr>
            <w:r w:rsidRPr="00D96C74">
              <w:t>2&gt;</w:t>
            </w:r>
            <w:r w:rsidRPr="00D96C74">
              <w:tab/>
              <w:t xml:space="preserve">trigger the lower layer to initiate the </w:t>
            </w:r>
            <w:proofErr w:type="gramStart"/>
            <w:r w:rsidRPr="00D96C74">
              <w:t>random access</w:t>
            </w:r>
            <w:proofErr w:type="gramEnd"/>
            <w:r w:rsidRPr="00D96C74">
              <w:t xml:space="preserve"> procedure on normal uplink in accordance with TS 38.321 [3] using the PRACH preamble(s) and PRACH resource(s) in </w:t>
            </w:r>
            <w:proofErr w:type="spellStart"/>
            <w:r w:rsidRPr="00D96C74">
              <w:rPr>
                <w:i/>
              </w:rPr>
              <w:t>si-RequestConfig</w:t>
            </w:r>
            <w:proofErr w:type="spellEnd"/>
            <w:r w:rsidRPr="00D96C74">
              <w:t xml:space="preserve"> corresponding to the SI message(s) that the UE </w:t>
            </w:r>
            <w:r w:rsidRPr="00D96C74">
              <w:rPr>
                <w:rFonts w:eastAsia="MS Mincho"/>
              </w:rPr>
              <w:t xml:space="preserve">requires to operate within the cell, and for which </w:t>
            </w:r>
            <w:proofErr w:type="spellStart"/>
            <w:r w:rsidRPr="00D96C74">
              <w:rPr>
                <w:rFonts w:eastAsia="MS Mincho"/>
                <w:i/>
              </w:rPr>
              <w:t>si-BroadcastStatus</w:t>
            </w:r>
            <w:proofErr w:type="spellEnd"/>
            <w:r w:rsidRPr="00D96C74">
              <w:rPr>
                <w:rFonts w:eastAsia="MS Mincho"/>
              </w:rPr>
              <w:t xml:space="preserve"> is set to </w:t>
            </w:r>
            <w:proofErr w:type="spellStart"/>
            <w:r w:rsidRPr="00D96C74">
              <w:rPr>
                <w:rFonts w:eastAsia="MS Mincho"/>
                <w:i/>
              </w:rPr>
              <w:t>notBroadcasting</w:t>
            </w:r>
            <w:proofErr w:type="spellEnd"/>
            <w:r w:rsidRPr="00D96C74">
              <w:t>;</w:t>
            </w:r>
          </w:p>
          <w:p w:rsidR="001D1F86" w:rsidRPr="00D96C74" w:rsidRDefault="001D1F86" w:rsidP="001D1F86">
            <w:pPr>
              <w:pStyle w:val="B2"/>
            </w:pPr>
            <w:r w:rsidRPr="00D96C74">
              <w:t>2&gt;</w:t>
            </w:r>
            <w:r w:rsidRPr="00D96C74">
              <w:tab/>
              <w:t>if acknowledgement for SI request is received from lower layers:</w:t>
            </w:r>
          </w:p>
          <w:p w:rsidR="001D1F86" w:rsidRPr="00D96C74" w:rsidRDefault="001D1F86" w:rsidP="001D1F86">
            <w:pPr>
              <w:pStyle w:val="B3"/>
            </w:pPr>
            <w:r w:rsidRPr="00D96C74">
              <w:t>3&gt;</w:t>
            </w:r>
            <w:r w:rsidRPr="00D96C74">
              <w:tab/>
              <w:t xml:space="preserve">acquire the requested SI message(s) as defined in sub-clause 5.2.2.3.2, </w:t>
            </w:r>
            <w:r w:rsidRPr="006B6C96">
              <w:rPr>
                <w:highlight w:val="yellow"/>
              </w:rPr>
              <w:t>immediately;</w:t>
            </w:r>
          </w:p>
          <w:p w:rsidR="001D1F86" w:rsidRDefault="001D1F86" w:rsidP="001D1F8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This change is proposed in line with the testcase 7.1.1.1.3.NR5GC where Sib3 definition is provided before </w:t>
            </w:r>
            <w:r w:rsidRPr="0077315A">
              <w:rPr>
                <w:rFonts w:ascii="Arial" w:hAnsi="Arial" w:cs="Arial"/>
                <w:lang w:eastAsia="en-GB"/>
              </w:rPr>
              <w:t xml:space="preserve">PRACH preamble for System information request </w:t>
            </w:r>
            <w:r>
              <w:rPr>
                <w:rFonts w:ascii="Arial" w:hAnsi="Arial" w:cs="Arial"/>
                <w:lang w:eastAsia="en-GB"/>
              </w:rPr>
              <w:t>is received</w:t>
            </w:r>
          </w:p>
          <w:p w:rsidR="001D1F86" w:rsidRDefault="001D1F86" w:rsidP="001D1F8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1D1F86" w:rsidRPr="002574DC" w:rsidRDefault="001D1F86" w:rsidP="001D1F8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At Step </w:t>
            </w:r>
            <w:proofErr w:type="gramStart"/>
            <w:r>
              <w:rPr>
                <w:rFonts w:ascii="Arial" w:hAnsi="Arial" w:cs="Arial"/>
                <w:lang w:eastAsia="en-GB"/>
              </w:rPr>
              <w:t>0 ,</w:t>
            </w:r>
            <w:proofErr w:type="gramEnd"/>
            <w:r w:rsidRPr="00294652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294652">
              <w:rPr>
                <w:rFonts w:ascii="Arial" w:hAnsi="Arial" w:cs="Arial"/>
                <w:lang w:eastAsia="en-GB"/>
              </w:rPr>
              <w:t>f_NR_ModifySysinfo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done for Cell 3 when it is powered off . For performing Timing Enquiry on the cell as part of </w:t>
            </w:r>
            <w:proofErr w:type="spellStart"/>
            <w:r>
              <w:rPr>
                <w:rFonts w:ascii="Arial" w:hAnsi="Arial" w:cs="Arial"/>
                <w:lang w:eastAsia="en-GB"/>
              </w:rPr>
              <w:t>ModifySysInfo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cell 3 has to be powered up</w:t>
            </w:r>
            <w:r w:rsidRPr="002574DC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1D1F86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1F86" w:rsidRDefault="001D1F86" w:rsidP="001D1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1F86" w:rsidRPr="00CF39F2" w:rsidRDefault="001D1F86" w:rsidP="001D1F8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D1F86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1F86" w:rsidRDefault="001D1F86" w:rsidP="001D1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1F86" w:rsidRDefault="001D1F86" w:rsidP="001D1F86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SIB4 definition is given before the reception of RRC System Information Request</w:t>
            </w:r>
          </w:p>
          <w:p w:rsidR="001D1F86" w:rsidRPr="006316B2" w:rsidRDefault="001D1F86" w:rsidP="001D1F86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Cell 3 is powered up before changing the system information on that cell</w:t>
            </w:r>
          </w:p>
        </w:tc>
      </w:tr>
      <w:tr w:rsidR="001D1F86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1F86" w:rsidRDefault="001D1F86" w:rsidP="001D1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1F86" w:rsidRPr="00CF39F2" w:rsidRDefault="001D1F86" w:rsidP="001D1F8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D1F86" w:rsidTr="00F93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1F86" w:rsidRDefault="001D1F86" w:rsidP="001D1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1F86" w:rsidRPr="00CF39F2" w:rsidRDefault="001D1F86" w:rsidP="001D1F8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1D1F86" w:rsidTr="00F93D85">
        <w:tc>
          <w:tcPr>
            <w:tcW w:w="2694" w:type="dxa"/>
            <w:gridSpan w:val="2"/>
          </w:tcPr>
          <w:p w:rsidR="001D1F86" w:rsidRDefault="001D1F86" w:rsidP="001D1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D1F86" w:rsidRDefault="001D1F86" w:rsidP="001D1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F86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1F86" w:rsidRDefault="001D1F86" w:rsidP="001D1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1F86" w:rsidRDefault="001D1F86" w:rsidP="001D1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6.1.2.11</w:t>
            </w:r>
            <w:r>
              <w:rPr>
                <w:noProof/>
              </w:rPr>
              <w:t>.NR5GC</w:t>
            </w:r>
          </w:p>
        </w:tc>
      </w:tr>
      <w:tr w:rsidR="001D1F86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1F86" w:rsidRDefault="001D1F86" w:rsidP="001D1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1F86" w:rsidRDefault="001D1F86" w:rsidP="001D1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F86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1F86" w:rsidRDefault="001D1F86" w:rsidP="001D1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86" w:rsidRDefault="001D1F86" w:rsidP="001D1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1F86" w:rsidRDefault="001D1F86" w:rsidP="001D1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D1F86" w:rsidRDefault="001D1F86" w:rsidP="001D1F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1F86" w:rsidRDefault="001D1F86" w:rsidP="001D1F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1F86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1F86" w:rsidRDefault="001D1F86" w:rsidP="001D1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1F86" w:rsidRDefault="001D1F86" w:rsidP="001D1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1F86" w:rsidRDefault="001D1F86" w:rsidP="001D1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D1F86" w:rsidRDefault="001D1F86" w:rsidP="001D1F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1F86" w:rsidRDefault="001D1F86" w:rsidP="001D1F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1F86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1F86" w:rsidRDefault="001D1F86" w:rsidP="001D1F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1F86" w:rsidRDefault="001D1F86" w:rsidP="001D1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1F86" w:rsidRDefault="001D1F86" w:rsidP="001D1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D1F86" w:rsidRDefault="001D1F86" w:rsidP="001D1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1F86" w:rsidRDefault="001D1F86" w:rsidP="001D1F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1F86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1F86" w:rsidRDefault="001D1F86" w:rsidP="001D1F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1F86" w:rsidRDefault="001D1F86" w:rsidP="001D1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1F86" w:rsidRDefault="001D1F86" w:rsidP="001D1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D1F86" w:rsidRDefault="001D1F86" w:rsidP="001D1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1F86" w:rsidRDefault="001D1F86" w:rsidP="001D1F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1F86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1F86" w:rsidRDefault="001D1F86" w:rsidP="001D1F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1F86" w:rsidRDefault="001D1F86" w:rsidP="001D1F86">
            <w:pPr>
              <w:pStyle w:val="CRCoverPage"/>
              <w:spacing w:after="0"/>
              <w:rPr>
                <w:noProof/>
              </w:rPr>
            </w:pPr>
          </w:p>
        </w:tc>
      </w:tr>
      <w:tr w:rsidR="001D1F86" w:rsidTr="00F93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1F86" w:rsidRDefault="001D1F86" w:rsidP="001D1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1F86" w:rsidRDefault="001D1F86" w:rsidP="001D1F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1F86" w:rsidRPr="008863B9" w:rsidTr="00F93D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F86" w:rsidRPr="008863B9" w:rsidRDefault="001D1F86" w:rsidP="001D1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D1F86" w:rsidRPr="008863B9" w:rsidRDefault="001D1F86" w:rsidP="001D1F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1F86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86" w:rsidRDefault="001D1F86" w:rsidP="001D1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1F86" w:rsidRDefault="001D1F86" w:rsidP="001D1F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D1F86" w:rsidRDefault="001D1F86" w:rsidP="001D1F86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723370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1D1F8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1F86" w:rsidRPr="00E5240F">
        <w:rPr>
          <w:rFonts w:ascii="Arial" w:hAnsi="Arial" w:cs="Arial"/>
          <w:iCs/>
        </w:rPr>
        <w:t>Table of Contents</w:t>
      </w:r>
      <w:r w:rsidR="001D1F86">
        <w:tab/>
      </w:r>
      <w:r w:rsidR="001D1F86">
        <w:fldChar w:fldCharType="begin"/>
      </w:r>
      <w:r w:rsidR="001D1F86">
        <w:instrText xml:space="preserve"> PAGEREF _Toc107233703 \h </w:instrText>
      </w:r>
      <w:r w:rsidR="001D1F86">
        <w:fldChar w:fldCharType="separate"/>
      </w:r>
      <w:r w:rsidR="001D1F86">
        <w:t>3</w:t>
      </w:r>
      <w:r w:rsidR="001D1F86">
        <w:fldChar w:fldCharType="end"/>
      </w:r>
    </w:p>
    <w:p w:rsidR="001D1F86" w:rsidRDefault="001D1F8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5240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5240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_Toc107233704 \h </w:instrText>
      </w:r>
      <w:r>
        <w:fldChar w:fldCharType="separate"/>
      </w:r>
      <w:r>
        <w:t>3</w:t>
      </w:r>
      <w:r>
        <w:fldChar w:fldCharType="end"/>
      </w:r>
    </w:p>
    <w:p w:rsidR="001D1F86" w:rsidRDefault="001D1F8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5240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5240F">
        <w:rPr>
          <w:b/>
        </w:rPr>
        <w:t>Corrections required for 6.1.2.11</w:t>
      </w:r>
      <w:r>
        <w:tab/>
      </w:r>
      <w:r>
        <w:fldChar w:fldCharType="begin"/>
      </w:r>
      <w:r>
        <w:instrText xml:space="preserve"> PAGEREF _Toc107233705 \h </w:instrText>
      </w:r>
      <w:r>
        <w:fldChar w:fldCharType="separate"/>
      </w:r>
      <w:r>
        <w:t>3</w:t>
      </w:r>
      <w:r>
        <w:fldChar w:fldCharType="end"/>
      </w:r>
    </w:p>
    <w:p w:rsidR="001D1F86" w:rsidRDefault="001D1F8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240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5240F">
        <w:rPr>
          <w:rFonts w:cs="Arial"/>
          <w:b/>
          <w:color w:val="000000"/>
          <w:lang w:eastAsia="en-GB"/>
        </w:rPr>
        <w:t>Correction to f_TC_6_1_2_11_NR5GC_TestBody</w:t>
      </w:r>
      <w:r>
        <w:tab/>
      </w:r>
      <w:r>
        <w:fldChar w:fldCharType="begin"/>
      </w:r>
      <w:r>
        <w:instrText xml:space="preserve"> PAGEREF _Toc107233706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1D1F86" w:rsidRDefault="001D1F86" w:rsidP="001D1F8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:rsidR="001D1F86" w:rsidRDefault="001D1F86" w:rsidP="001D1F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1D1F86" w:rsidRDefault="001D1F86" w:rsidP="001D1F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1D1F86" w:rsidRDefault="001D1F86" w:rsidP="001D1F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1D1F86" w:rsidRDefault="001D1F86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07233705"/>
      <w:r w:rsidRPr="00854C55">
        <w:rPr>
          <w:b/>
        </w:rPr>
        <w:t>Corrections required</w:t>
      </w:r>
      <w:bookmarkEnd w:id="9"/>
      <w:bookmarkEnd w:id="10"/>
      <w:r w:rsidR="00460215">
        <w:rPr>
          <w:b/>
        </w:rPr>
        <w:t xml:space="preserve"> </w:t>
      </w:r>
      <w:r w:rsidR="00CF3E00">
        <w:rPr>
          <w:b/>
        </w:rPr>
        <w:t xml:space="preserve">for </w:t>
      </w:r>
      <w:r w:rsidR="00DD1A13">
        <w:rPr>
          <w:b/>
        </w:rPr>
        <w:t>6.1.2.11</w:t>
      </w:r>
      <w:bookmarkEnd w:id="11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0723370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C07B0A" w:rsidRPr="00C07B0A">
        <w:rPr>
          <w:rFonts w:cs="Arial"/>
          <w:b/>
          <w:color w:val="000000"/>
          <w:lang w:eastAsia="en-GB"/>
        </w:rPr>
        <w:t>f_TC_6_1_2_11_NR5GC_TestBody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B9273C" w:rsidRDefault="007D7B36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D7B36">
              <w:rPr>
                <w:rFonts w:ascii="Arial" w:hAnsi="Arial" w:cs="Arial"/>
                <w:lang w:eastAsia="en-GB"/>
              </w:rPr>
              <w:t>f_TC_6_1_2_11_NR5GC_TestBody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76" w:rsidRDefault="000A7076" w:rsidP="000A707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D13B5">
              <w:rPr>
                <w:rFonts w:ascii="Arial" w:hAnsi="Arial" w:cs="Arial"/>
                <w:lang w:eastAsia="en-GB"/>
              </w:rPr>
              <w:t xml:space="preserve">In this test case SIB 4 is configured as </w:t>
            </w:r>
            <w:proofErr w:type="spellStart"/>
            <w:r w:rsidRPr="004D13B5">
              <w:rPr>
                <w:rFonts w:ascii="Arial" w:hAnsi="Arial" w:cs="Arial"/>
                <w:lang w:eastAsia="en-GB"/>
              </w:rPr>
              <w:t>si_BroadcastStatus</w:t>
            </w:r>
            <w:proofErr w:type="spellEnd"/>
            <w:r w:rsidRPr="004D13B5">
              <w:rPr>
                <w:rFonts w:ascii="Arial" w:hAnsi="Arial" w:cs="Arial"/>
                <w:lang w:eastAsia="en-GB"/>
              </w:rPr>
              <w:t xml:space="preserve"> = </w:t>
            </w:r>
            <w:proofErr w:type="spellStart"/>
            <w:r w:rsidRPr="004D13B5">
              <w:rPr>
                <w:rFonts w:ascii="Arial" w:hAnsi="Arial" w:cs="Arial"/>
                <w:lang w:eastAsia="en-GB"/>
              </w:rPr>
              <w:t>notBroadcasting</w:t>
            </w:r>
            <w:proofErr w:type="spellEnd"/>
            <w:r w:rsidRPr="004D13B5">
              <w:rPr>
                <w:rFonts w:ascii="Arial" w:hAnsi="Arial" w:cs="Arial"/>
                <w:lang w:eastAsia="en-GB"/>
              </w:rPr>
              <w:t xml:space="preserve"> but SIB 4 contents are</w:t>
            </w:r>
            <w:r>
              <w:rPr>
                <w:rFonts w:ascii="Arial" w:hAnsi="Arial" w:cs="Arial"/>
                <w:lang w:eastAsia="en-GB"/>
              </w:rPr>
              <w:t xml:space="preserve"> not</w:t>
            </w:r>
            <w:r w:rsidRPr="004D13B5">
              <w:rPr>
                <w:rFonts w:ascii="Arial" w:hAnsi="Arial" w:cs="Arial"/>
                <w:lang w:eastAsia="en-GB"/>
              </w:rPr>
              <w:t xml:space="preserve"> provided</w:t>
            </w:r>
            <w:r>
              <w:rPr>
                <w:rFonts w:ascii="Arial" w:hAnsi="Arial" w:cs="Arial"/>
                <w:lang w:eastAsia="en-GB"/>
              </w:rPr>
              <w:t xml:space="preserve"> at the same point</w:t>
            </w:r>
            <w:r w:rsidRPr="004D13B5">
              <w:rPr>
                <w:rFonts w:ascii="Arial" w:hAnsi="Arial" w:cs="Arial"/>
                <w:lang w:eastAsia="en-GB"/>
              </w:rPr>
              <w:t xml:space="preserve">. </w:t>
            </w:r>
            <w:r>
              <w:rPr>
                <w:rFonts w:ascii="Arial" w:hAnsi="Arial" w:cs="Arial"/>
                <w:lang w:eastAsia="en-GB"/>
              </w:rPr>
              <w:t>Current Implementation provides SIB4 definition only after the reception of RRC System Information Request.</w:t>
            </w:r>
          </w:p>
          <w:p w:rsidR="000A7076" w:rsidRPr="004D13B5" w:rsidRDefault="000A7076" w:rsidP="000A7076">
            <w:pPr>
              <w:pStyle w:val="ListParagraph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D13B5">
              <w:rPr>
                <w:rFonts w:ascii="Arial" w:hAnsi="Arial" w:cs="Arial"/>
                <w:lang w:eastAsia="en-GB"/>
              </w:rPr>
              <w:t xml:space="preserve">The Sib4 contents </w:t>
            </w:r>
            <w:r>
              <w:rPr>
                <w:rFonts w:ascii="Arial" w:hAnsi="Arial" w:cs="Arial"/>
                <w:lang w:eastAsia="en-GB"/>
              </w:rPr>
              <w:t>have</w:t>
            </w:r>
            <w:r w:rsidRPr="004D13B5">
              <w:rPr>
                <w:rFonts w:ascii="Arial" w:hAnsi="Arial" w:cs="Arial"/>
                <w:lang w:eastAsia="en-GB"/>
              </w:rPr>
              <w:t xml:space="preserve"> to be provided earlier to the SS so that the SIB4 tran</w:t>
            </w:r>
            <w:r>
              <w:rPr>
                <w:rFonts w:ascii="Arial" w:hAnsi="Arial" w:cs="Arial"/>
                <w:lang w:eastAsia="en-GB"/>
              </w:rPr>
              <w:t>s</w:t>
            </w:r>
            <w:r w:rsidRPr="004D13B5">
              <w:rPr>
                <w:rFonts w:ascii="Arial" w:hAnsi="Arial" w:cs="Arial"/>
                <w:lang w:eastAsia="en-GB"/>
              </w:rPr>
              <w:t>m</w:t>
            </w:r>
            <w:r>
              <w:rPr>
                <w:rFonts w:ascii="Arial" w:hAnsi="Arial" w:cs="Arial"/>
                <w:lang w:eastAsia="en-GB"/>
              </w:rPr>
              <w:t>i</w:t>
            </w:r>
            <w:r w:rsidRPr="004D13B5">
              <w:rPr>
                <w:rFonts w:ascii="Arial" w:hAnsi="Arial" w:cs="Arial"/>
                <w:lang w:eastAsia="en-GB"/>
              </w:rPr>
              <w:t>ssion can happen as soon as RRC System Information Request is sent by UE (</w:t>
            </w:r>
            <w:proofErr w:type="spellStart"/>
            <w:r w:rsidRPr="004D13B5">
              <w:rPr>
                <w:rFonts w:ascii="Arial" w:hAnsi="Arial" w:cs="Arial"/>
                <w:lang w:eastAsia="en-GB"/>
              </w:rPr>
              <w:t>i.e</w:t>
            </w:r>
            <w:proofErr w:type="spellEnd"/>
            <w:r w:rsidRPr="004D13B5">
              <w:rPr>
                <w:rFonts w:ascii="Arial" w:hAnsi="Arial" w:cs="Arial"/>
                <w:lang w:eastAsia="en-GB"/>
              </w:rPr>
              <w:t xml:space="preserve"> in the next available SIB4 periodicity).  </w:t>
            </w:r>
          </w:p>
          <w:p w:rsidR="000A7076" w:rsidRDefault="000A7076" w:rsidP="000A7076">
            <w:pPr>
              <w:autoSpaceDE w:val="0"/>
              <w:autoSpaceDN w:val="0"/>
              <w:adjustRightInd w:val="0"/>
              <w:spacing w:after="0"/>
            </w:pPr>
          </w:p>
          <w:p w:rsidR="000A7076" w:rsidRDefault="000A7076" w:rsidP="000A7076">
            <w:pPr>
              <w:autoSpaceDE w:val="0"/>
              <w:autoSpaceDN w:val="0"/>
              <w:adjustRightInd w:val="0"/>
              <w:spacing w:after="0"/>
            </w:pPr>
            <w:r>
              <w:t xml:space="preserve">According to 38.331 sec 5.2.2.3.3 </w:t>
            </w:r>
          </w:p>
          <w:p w:rsidR="000A7076" w:rsidRPr="00D96C74" w:rsidRDefault="000A7076" w:rsidP="000A7076">
            <w:pPr>
              <w:pStyle w:val="B1"/>
            </w:pPr>
            <w:r w:rsidRPr="00D96C74">
              <w:lastRenderedPageBreak/>
              <w:tab/>
              <w:t xml:space="preserve">else </w:t>
            </w:r>
            <w:r w:rsidRPr="00D96C74">
              <w:rPr>
                <w:rFonts w:eastAsia="MS Mincho"/>
              </w:rPr>
              <w:t xml:space="preserve">if </w:t>
            </w:r>
            <w:r w:rsidRPr="00D96C74">
              <w:rPr>
                <w:rFonts w:eastAsia="MS Mincho"/>
                <w:i/>
              </w:rPr>
              <w:t>SIB1</w:t>
            </w:r>
            <w:r w:rsidRPr="00D96C74">
              <w:rPr>
                <w:rFonts w:eastAsia="MS Mincho"/>
              </w:rPr>
              <w:t xml:space="preserve"> includes </w:t>
            </w:r>
            <w:proofErr w:type="spellStart"/>
            <w:r w:rsidRPr="00D96C74">
              <w:rPr>
                <w:i/>
              </w:rPr>
              <w:t>si-SchedulingInfo</w:t>
            </w:r>
            <w:proofErr w:type="spellEnd"/>
            <w:r w:rsidRPr="00D96C74">
              <w:t xml:space="preserve"> containing </w:t>
            </w:r>
            <w:proofErr w:type="spellStart"/>
            <w:r w:rsidRPr="00D96C74">
              <w:rPr>
                <w:i/>
              </w:rPr>
              <w:t>si-RequestConfig</w:t>
            </w:r>
            <w:proofErr w:type="spellEnd"/>
            <w:r w:rsidRPr="00D96C74">
              <w:t xml:space="preserve"> and criteria to select normal uplink as defined in TS 38.321[13], clause 5.1.1 is met:</w:t>
            </w:r>
          </w:p>
          <w:p w:rsidR="000A7076" w:rsidRPr="00D96C74" w:rsidRDefault="000A7076" w:rsidP="000A7076">
            <w:pPr>
              <w:pStyle w:val="B2"/>
            </w:pPr>
            <w:r w:rsidRPr="00D96C74">
              <w:t>2&gt;</w:t>
            </w:r>
            <w:r w:rsidRPr="00D96C74">
              <w:tab/>
              <w:t xml:space="preserve">trigger the lower layer to initiate the random access procedure on normal uplink in accordance with TS 38.321 [3] using the PRACH preamble(s) and PRACH resource(s) in </w:t>
            </w:r>
            <w:proofErr w:type="spellStart"/>
            <w:r w:rsidRPr="00D96C74">
              <w:rPr>
                <w:i/>
              </w:rPr>
              <w:t>si-RequestConfig</w:t>
            </w:r>
            <w:proofErr w:type="spellEnd"/>
            <w:r w:rsidRPr="00D96C74">
              <w:t xml:space="preserve"> corresponding to the SI message(s) that the UE </w:t>
            </w:r>
            <w:r w:rsidRPr="00D96C74">
              <w:rPr>
                <w:rFonts w:eastAsia="MS Mincho"/>
              </w:rPr>
              <w:t xml:space="preserve">requires to operate within the cell, and for which </w:t>
            </w:r>
            <w:proofErr w:type="spellStart"/>
            <w:r w:rsidRPr="00D96C74">
              <w:rPr>
                <w:rFonts w:eastAsia="MS Mincho"/>
                <w:i/>
              </w:rPr>
              <w:t>si-BroadcastStatus</w:t>
            </w:r>
            <w:proofErr w:type="spellEnd"/>
            <w:r w:rsidRPr="00D96C74">
              <w:rPr>
                <w:rFonts w:eastAsia="MS Mincho"/>
              </w:rPr>
              <w:t xml:space="preserve"> is set to </w:t>
            </w:r>
            <w:proofErr w:type="spellStart"/>
            <w:r w:rsidRPr="00D96C74">
              <w:rPr>
                <w:rFonts w:eastAsia="MS Mincho"/>
                <w:i/>
              </w:rPr>
              <w:t>notBroadcasting</w:t>
            </w:r>
            <w:proofErr w:type="spellEnd"/>
            <w:r w:rsidRPr="00D96C74">
              <w:t>;</w:t>
            </w:r>
          </w:p>
          <w:p w:rsidR="000A7076" w:rsidRPr="00D96C74" w:rsidRDefault="000A7076" w:rsidP="000A7076">
            <w:pPr>
              <w:pStyle w:val="B2"/>
            </w:pPr>
            <w:r w:rsidRPr="00D96C74">
              <w:t>2&gt;</w:t>
            </w:r>
            <w:r w:rsidRPr="00D96C74">
              <w:tab/>
              <w:t>if acknowledgement for SI request is received from lower layers:</w:t>
            </w:r>
          </w:p>
          <w:p w:rsidR="000A7076" w:rsidRPr="00D96C74" w:rsidRDefault="000A7076" w:rsidP="000A7076">
            <w:pPr>
              <w:pStyle w:val="B3"/>
            </w:pPr>
            <w:r w:rsidRPr="00D96C74">
              <w:t>3&gt;</w:t>
            </w:r>
            <w:r w:rsidRPr="00D96C74">
              <w:tab/>
              <w:t xml:space="preserve">acquire the requested SI message(s) as defined in sub-clause 5.2.2.3.2, </w:t>
            </w:r>
            <w:r w:rsidRPr="006B6C96">
              <w:rPr>
                <w:highlight w:val="yellow"/>
              </w:rPr>
              <w:t>immediately;</w:t>
            </w:r>
          </w:p>
          <w:p w:rsidR="000A7076" w:rsidRDefault="000A7076" w:rsidP="000A707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This change is proposed in line with the testcase 7.1.1.1.3.NR5GC where Sib3 definition is provided before </w:t>
            </w:r>
            <w:r w:rsidRPr="0077315A">
              <w:rPr>
                <w:rFonts w:ascii="Arial" w:hAnsi="Arial" w:cs="Arial"/>
                <w:lang w:eastAsia="en-GB"/>
              </w:rPr>
              <w:t xml:space="preserve">PRACH preamble for System information request </w:t>
            </w:r>
            <w:r>
              <w:rPr>
                <w:rFonts w:ascii="Arial" w:hAnsi="Arial" w:cs="Arial"/>
                <w:lang w:eastAsia="en-GB"/>
              </w:rPr>
              <w:t>is received</w:t>
            </w:r>
          </w:p>
          <w:p w:rsidR="000A7076" w:rsidRDefault="000A7076" w:rsidP="000A707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3E3BC7" w:rsidRPr="00B9273C" w:rsidRDefault="000A7076" w:rsidP="000A707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 Step 0 ,</w:t>
            </w:r>
            <w:r w:rsidRPr="00294652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294652">
              <w:rPr>
                <w:rFonts w:ascii="Arial" w:hAnsi="Arial" w:cs="Arial"/>
                <w:lang w:eastAsia="en-GB"/>
              </w:rPr>
              <w:t>f_NR_ModifySysinfo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done for Cell 3 when it is powered off . For performing Timing Enquiry on the cell as part of </w:t>
            </w:r>
            <w:proofErr w:type="spellStart"/>
            <w:r>
              <w:rPr>
                <w:rFonts w:ascii="Arial" w:hAnsi="Arial" w:cs="Arial"/>
                <w:lang w:eastAsia="en-GB"/>
              </w:rPr>
              <w:t>ModifySysInfo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cell 3 has to be powered up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76" w:rsidRPr="00B56776" w:rsidRDefault="00C94B28" w:rsidP="00B56776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SIB4 definition is given before the reception of RRC System Information Request</w:t>
            </w:r>
          </w:p>
          <w:p w:rsidR="006B6C96" w:rsidRPr="00B9273C" w:rsidRDefault="00C94B28" w:rsidP="00B56776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Cell 3 is powered up before changing the system information on that cell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E87C51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E87C51">
              <w:rPr>
                <w:rFonts w:ascii="Arial" w:hAnsi="Arial" w:cs="Arial"/>
                <w:lang w:eastAsia="en-GB"/>
              </w:rPr>
              <w:t>Idle_CellReSelection_NR5GC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function f_TC_6_1_2_11_NR5GC_TestBody() runs on NR5GC_PTC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{ //Power levels on FR2 are FFS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R5-202603 sic@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-95;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-80;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tsc_NR_ServingCellSSS_EPRE_FR1;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-80;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InterFreqCarrierFreqList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f_NR_InitInterFreqCarrierFreqNeighbourCell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(nr_Cell1, nr_Cell3, nr_Cell6);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; //@sic R5s200703 sic@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SSB_MTC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v_SSB_MTC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t_WaitTime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(nr_Cell1, v_T1_Cell1_RS_EPRE_FR1, v_T1_Cell1_RS_EPRE_FR1),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(nr_Cell3, v_T1_Cell3_RS_EPRE_FR1, v_T1_Cell3_RS_EPRE_FR1)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v_T2_Cell1_RS_EPRE_FR1),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(nr_Cell3, v_T2_Cell3_RS_EPRE_FR1, v_T2_Cell3_RS_EPRE_FR1),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(nr_Cell6, v_T2_Cell6_RS_EPRE_FR1, v_T2_Cell6_RS_EPRE_FR1)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0"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SIB1 as specified as Table 6.1.2.11.3.3-1 in nr_Cell1 and nr_Cell3.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6.1.2.11.3.3-1: SIB1 of NR cell 1 and NR cell 3 (All steps in Table 6.1.2.11.3.2-3)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f_NR_GetSIB1_SiSchedulingInfo(nr_Cell1);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[1] :=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cs_NR_SchedulingInfoDef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(tsc_SIB4_Periodicity, {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cs_NR_SIB_TypeInfoDef_AreaScope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(sibType4)},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notBroadcasting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v_SI_SchedulingInfo.systemInformationAreaID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:= '000000000000000000000011'B;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f_NR_CellInfo_SetSIB1_SiSchedulingInfo(nr_Cell3,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f_NR_ModifySysinfo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(nr_Cell3, false);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0A"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notifies the UE of change of System Information on NR Cell 1 by send Short Message on PDCCH using P-RNTI.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f_NR_ModifySysinfo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(nr_Cell1);  //@sic R5s201015 sic@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//Make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cellArray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ready for step 3 with SIB4 in nr_Cell1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f_NR_GetSIB1_SiSchedulingInfo(nr_Cell1);  //Store SIB1 in a variable because it will be changed in f_NR_SetSysinfoCombinationToNR_4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f_NR_SetSysinfoCombinationToNR_4(nr_Cell1, cs_38508_SIB4_Def(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Set SIB4 as per Table 6.1.2.11.3.3-4: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(Step 3, Table 6.1.2.11.3.2-3)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v_SSB_MTC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f_NR_GetSSB_MTC_InterFreqOdd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(nr_Cell1, nr_Cell3);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f_NR5GC_CellInfo_SetSIB4_InterFreqCarrierFreq_PeriodicityAndOffset(nr_Cell1, 0,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v_SSB_MTC.periodicityAndOffset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);  //@sic R5s201015 R5s210501 sic@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f_NR5GC_CellInfo_SetSIB4_InterFreqCarrierFreq_PeriodicityAndOffset(nr_Cell1, 1,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v_SSB_MTC.periodicityAndOffset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)); //Set back SIB1 scheduling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1 - Void"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UE sends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RRCSystemInfoRequest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message to NR Cell 1 to request SIB4.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(car_NR_SRB0_RrcPdu_IND(nr_Cell1, cr_38508_RRCSystemInfoRequest(tsc_BitSIB4_SchedulingInfoList)));  // Table 6.1.2.11.3.3-3: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RRCSystemInfoRequest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: Bit corresponds to SIB4 in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schedulingInfoList</w:t>
            </w:r>
            <w:proofErr w:type="spellEnd"/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(__FILE__, __LINE__, "Test Case 6.1.2.11 Step 2");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NR Cell 1 starts broadcasting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message which including SIB4.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(nr_Cell1, true); //@sic R5s200703 sic@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);  //Force SIB4 broadcasting even if its status is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notBroadcasting</w:t>
            </w:r>
            <w:proofErr w:type="spellEnd"/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3A"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re-adjusts the SS/PBCH EPRE levels and according to row "T1" in table 6.1.2.11.3.2-1/2.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Wait 34s to let UE to perform inter-frequency cell reselection to NR Cell 3 (Note 1)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(34.0);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(car_NR_SRB0_RrcPdu_IND(nr_Cell3, cr_38508_RRCSystemInfoRequest(tsc_BitSIB4_SchedulingInfoList)))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"Step 4A: UE send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RRCSystemInfoRequest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 to request SIB4 in the next 5s");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{// do nothing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4B"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test result of generic test procedure in TS 38.508-1 Table 4.9.4.2.2-1 indicate that the UE is camped on NR Cell 3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f_NR5GC_CheckRRCIdle(nr_Cell3);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re-adjusts the SS/PBCH EPRE levels and according to row "T2" in table 6.1.2.11.3.2-1/2.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6 - Void"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6A"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Wait 34s to let UE to perform inter-frequency cell reselection to NR Cell 6 (Note 1)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(34.0);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4.9.4.2.2-1 indicate that the UE is camped on NR Cell 6?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f_NR5GC_CheckRRCIdle(nr_Cell6);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>(__FILE__, __LINE__, "Test Case 6.1.2.11 Step 7");</w:t>
            </w:r>
          </w:p>
          <w:p w:rsidR="00546606" w:rsidRPr="00546606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E3BC7" w:rsidRPr="00C018F0" w:rsidRDefault="00546606" w:rsidP="005466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6606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f_TC_6_1_2_11_NR5GC_TestBody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function f_TC_6_1_2_11_NR5GC_TestBody() runs on NR5GC_PTC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{ //Power levels on FR2 are FFS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R5-202603 sic@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-95;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-80;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tsc_NR_ServingCellSSS_EPRE_FR1;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-80;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InterFreqCarrierFreqList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f_NR_InitInterFreqCarrierFreqNeighbourCell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(nr_Cell1, nr_Cell3, nr_Cell6);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; //@sic R5s200703 sic@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SSB_MTC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v_SSB_MTC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t_WaitTime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(nr_Cell1, v_T1_Cell1_RS_EPRE_FR1, v_T1_Cell1_RS_EPRE_FR1),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(nr_Cell3, v_T1_Cell3_RS_EPRE_FR1, v_T1_Cell3_RS_EPRE_FR1)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v_T2_Cell1_RS_EPRE_FR1),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(nr_Cell3, v_T2_Cell3_RS_EPRE_FR1, v_T2_Cell3_RS_EPRE_FR1),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(nr_Cell6, v_T2_Cell6_RS_EPRE_FR1, v_T2_Cell6_RS_EPRE_FR1)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30E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</w:t>
            </w:r>
            <w:proofErr w:type="spellEnd"/>
            <w:r w:rsidRPr="00D430E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(nr_Cell3, tsc_NR_NonSuitableCellSSS_EPRE_FR1, tsc_NR_NonSuitableCellSSS_EPRE_FR2); //WA#WI=978177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0"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SIB1 as specified as Table 6.1.2.11.3.3-1 in nr_Cell1 and nr_Cell3.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6.1.2.11.3.3-1: SIB1 of NR cell 1 and NR cell 3 (All steps in Table 6.1.2.11.3.2-3)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f_NR_GetSIB1_SiSchedulingInfo(nr_Cell1);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[1] :=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cs_NR_SchedulingInfoDef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(tsc_SIB4_Periodicity, {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cs_NR_SIB_TypeInfoDef_AreaScope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(sibType4)},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notBroadcasting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v_SI_SchedulingInfo.systemInformationAreaID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:= '000000000000000000000011'B;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f_NR_CellInfo_SetSIB1_SiSchedulingInfo(nr_Cell3,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f_NR_ModifySysinfo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(nr_Cell3, false);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0A"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notifies the UE of change of System Information on NR Cell 1 by send Short Message on PDCCH using P-RNTI.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B59D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7B59D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f_NR_ModifySysinfo</w:t>
            </w:r>
            <w:proofErr w:type="spellEnd"/>
            <w:r w:rsidRPr="007B59D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 //@sic R5s201015 sic@ //WA#WI=978177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//Make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cellArray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ready for step 3 with SIB4 in nr_Cell1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f_NR_GetSIB1_SiSchedulingInfo(nr_Cell1);  //Store SIB1 in a variable because it will be changed in f_NR_SetSysinfoCombinationToNR_4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f_NR_SetSysinfoCombinationToNR_4(nr_Cell1, cs_38508_SIB4_Def(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Set SIB4 as per Table 6.1.2.11.3.3-4: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(Step 3, Table 6.1.2.11.3.2-3)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v_SSB_MTC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f_NR_GetSSB_MTC_InterFreqOdd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(nr_Cell1, nr_Cell3);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f_NR5GC_CellInfo_SetSIB4_InterFreqCarrierFreq_PeriodicityAndOffset(nr_Cell1, 0,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v_SSB_MTC.periodicityAndOffset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);  //@sic R5s201015 R5s210501 sic@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f_NR5GC_CellInfo_SetSIB4_InterFreqCarrierFreq_PeriodicityAndOffset(nr_Cell1, 1,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v_SSB_MTC.periodicityAndOffset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)); //Set back SIB1 scheduling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30E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f_NR_ModifySysinfo</w:t>
            </w:r>
            <w:proofErr w:type="spellEnd"/>
            <w:r w:rsidRPr="00D430E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 //@sic R5s201015 sic@ //WA#WI=978177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1 - Void"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UE sends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RRCSystemInfoRequest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message to NR Cell 1 to request SIB4.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(car_NR_SRB0_RrcPdu_IND(nr_Cell1, cr_38508_RRCSystemInfoRequest(tsc_BitSIB4_SchedulingInfoList)));  // Table 6.1.2.11.3.3-3: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RRCSystemInfoRequest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: Bit corresponds to SIB4 in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schedulingInfoList</w:t>
            </w:r>
            <w:proofErr w:type="spellEnd"/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(__FILE__, __LINE__, "Test Case 6.1.2.11 Step 2");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NR Cell 1 starts broadcasting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message which including SIB4.</w:t>
            </w:r>
          </w:p>
          <w:p w:rsidR="00672946" w:rsidRPr="00756DFD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v_NR_BcchToPdschConfig</w:t>
            </w:r>
            <w:proofErr w:type="spellEnd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f_NR_InitialiseBcchToPdschConfig</w:t>
            </w:r>
            <w:proofErr w:type="spellEnd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true); //@sic R5s200703 sic@ //WA#WI=978177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f_NR_SS_ConfigureSysinfo</w:t>
            </w:r>
            <w:proofErr w:type="spellEnd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v_NR_BcchToPdschConfig</w:t>
            </w:r>
            <w:proofErr w:type="spellEnd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 //Force SIB4 broadcasting even if its status is </w:t>
            </w:r>
            <w:proofErr w:type="spellStart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notBroadcasting</w:t>
            </w:r>
            <w:proofErr w:type="spellEnd"/>
            <w:r w:rsidRPr="00756D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//WA#WI=978177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3A"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re-adjusts the SS/PBCH EPRE levels and according to row "T1" in table 6.1.2.11.3.2-1/2.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Wait 34s to let UE to perform inter-frequency cell reselection to NR Cell 3 (Note 1)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(34.0);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(car_NR_SRB0_RrcPdu_IND(nr_Cell3, cr_38508_RRCSystemInfoRequest(tsc_BitSIB4_SchedulingInfoList)))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"Step 4A: UE send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RRCSystemInfoRequest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 to request SIB4 in the next 5s");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{// do nothing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4B"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The test result of generic test procedure in TS 38.508-1 Table 4.9.4.2.2-1 indicate that the UE is camped on NR Cell 3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f_NR5GC_CheckRRCIdle(nr_Cell3);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re-adjusts the SS/PBCH EPRE levels and according to row "T2" in table 6.1.2.11.3.2-1/2.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6 - Void"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6A"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Wait 34s to let UE to perform inter-frequency cell reselection to NR Cell 6 (Note 1)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(34.0);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4.9.4.2.2-1 indicate that the UE is camped on NR Cell 6?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f_NR5GC_CheckRRCIdle(nr_Cell6);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>(__FILE__, __LINE__, "Test Case 6.1.2.11 Step 7");</w:t>
            </w:r>
          </w:p>
          <w:p w:rsidR="00672946" w:rsidRPr="00672946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E3BC7" w:rsidRPr="00DA356D" w:rsidRDefault="00672946" w:rsidP="00672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2946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f_TC_6_1_2_11_NR5GC_TestBody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CF3E00" w:rsidRDefault="00CF3E00" w:rsidP="006E7773">
      <w:pPr>
        <w:rPr>
          <w:lang w:eastAsia="en-GB"/>
        </w:rPr>
      </w:pPr>
    </w:p>
    <w:sectPr w:rsidR="00CF3E00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B8B" w:rsidRDefault="00F43B8B">
      <w:r>
        <w:separator/>
      </w:r>
    </w:p>
  </w:endnote>
  <w:endnote w:type="continuationSeparator" w:id="0">
    <w:p w:rsidR="00F43B8B" w:rsidRDefault="00F4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1F86" w:rsidRDefault="001D1F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1F86" w:rsidRDefault="001D1F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1F86" w:rsidRDefault="001D1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B8B" w:rsidRDefault="00F43B8B">
      <w:r>
        <w:separator/>
      </w:r>
    </w:p>
  </w:footnote>
  <w:footnote w:type="continuationSeparator" w:id="0">
    <w:p w:rsidR="00F43B8B" w:rsidRDefault="00F43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2407C"/>
    <w:multiLevelType w:val="hybridMultilevel"/>
    <w:tmpl w:val="11B6B2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D02DF"/>
    <w:multiLevelType w:val="hybridMultilevel"/>
    <w:tmpl w:val="11B6B2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CB69A6"/>
    <w:multiLevelType w:val="hybridMultilevel"/>
    <w:tmpl w:val="7B7EF1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B7D9E"/>
    <w:multiLevelType w:val="hybridMultilevel"/>
    <w:tmpl w:val="11B6B2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6E3D5990"/>
    <w:multiLevelType w:val="hybridMultilevel"/>
    <w:tmpl w:val="7B7EF1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8"/>
  </w:num>
  <w:num w:numId="5">
    <w:abstractNumId w:val="10"/>
  </w:num>
  <w:num w:numId="6">
    <w:abstractNumId w:val="19"/>
  </w:num>
  <w:num w:numId="7">
    <w:abstractNumId w:val="29"/>
  </w:num>
  <w:num w:numId="8">
    <w:abstractNumId w:val="7"/>
  </w:num>
  <w:num w:numId="9">
    <w:abstractNumId w:val="17"/>
  </w:num>
  <w:num w:numId="10">
    <w:abstractNumId w:val="32"/>
  </w:num>
  <w:num w:numId="11">
    <w:abstractNumId w:val="14"/>
  </w:num>
  <w:num w:numId="12">
    <w:abstractNumId w:val="20"/>
  </w:num>
  <w:num w:numId="13">
    <w:abstractNumId w:val="2"/>
  </w:num>
  <w:num w:numId="14">
    <w:abstractNumId w:val="16"/>
  </w:num>
  <w:num w:numId="15">
    <w:abstractNumId w:val="0"/>
  </w:num>
  <w:num w:numId="16">
    <w:abstractNumId w:val="1"/>
  </w:num>
  <w:num w:numId="17">
    <w:abstractNumId w:val="6"/>
  </w:num>
  <w:num w:numId="18">
    <w:abstractNumId w:val="21"/>
  </w:num>
  <w:num w:numId="19">
    <w:abstractNumId w:val="31"/>
  </w:num>
  <w:num w:numId="20">
    <w:abstractNumId w:val="28"/>
  </w:num>
  <w:num w:numId="21">
    <w:abstractNumId w:val="9"/>
  </w:num>
  <w:num w:numId="22">
    <w:abstractNumId w:val="23"/>
  </w:num>
  <w:num w:numId="23">
    <w:abstractNumId w:val="27"/>
  </w:num>
  <w:num w:numId="24">
    <w:abstractNumId w:val="15"/>
  </w:num>
  <w:num w:numId="25">
    <w:abstractNumId w:val="25"/>
  </w:num>
  <w:num w:numId="26">
    <w:abstractNumId w:val="4"/>
  </w:num>
  <w:num w:numId="27">
    <w:abstractNumId w:val="5"/>
  </w:num>
  <w:num w:numId="28">
    <w:abstractNumId w:val="22"/>
  </w:num>
  <w:num w:numId="29">
    <w:abstractNumId w:val="12"/>
  </w:num>
  <w:num w:numId="30">
    <w:abstractNumId w:val="11"/>
  </w:num>
  <w:num w:numId="31">
    <w:abstractNumId w:val="13"/>
  </w:num>
  <w:num w:numId="32">
    <w:abstractNumId w:val="30"/>
  </w:num>
  <w:num w:numId="33">
    <w:abstractNumId w:val="3"/>
  </w:num>
  <w:num w:numId="34">
    <w:abstractNumId w:val="24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3A5A"/>
    <w:rsid w:val="00007575"/>
    <w:rsid w:val="00011C14"/>
    <w:rsid w:val="00022857"/>
    <w:rsid w:val="00022E4A"/>
    <w:rsid w:val="00024866"/>
    <w:rsid w:val="000318E2"/>
    <w:rsid w:val="0003629C"/>
    <w:rsid w:val="00036FE7"/>
    <w:rsid w:val="00044607"/>
    <w:rsid w:val="0004771C"/>
    <w:rsid w:val="00047760"/>
    <w:rsid w:val="00054E62"/>
    <w:rsid w:val="00057DBD"/>
    <w:rsid w:val="000614B3"/>
    <w:rsid w:val="00062B1A"/>
    <w:rsid w:val="00064C9C"/>
    <w:rsid w:val="0006562C"/>
    <w:rsid w:val="000749BF"/>
    <w:rsid w:val="0008057B"/>
    <w:rsid w:val="0009581D"/>
    <w:rsid w:val="00096F61"/>
    <w:rsid w:val="000A1C38"/>
    <w:rsid w:val="000A30FB"/>
    <w:rsid w:val="000A4903"/>
    <w:rsid w:val="000A4AB6"/>
    <w:rsid w:val="000A55CC"/>
    <w:rsid w:val="000A6394"/>
    <w:rsid w:val="000A7076"/>
    <w:rsid w:val="000B0A55"/>
    <w:rsid w:val="000B70AF"/>
    <w:rsid w:val="000B7FED"/>
    <w:rsid w:val="000C038A"/>
    <w:rsid w:val="000C104F"/>
    <w:rsid w:val="000C6598"/>
    <w:rsid w:val="000D40AB"/>
    <w:rsid w:val="000D7F6A"/>
    <w:rsid w:val="000E4A00"/>
    <w:rsid w:val="000F119F"/>
    <w:rsid w:val="000F34D6"/>
    <w:rsid w:val="000F4ECC"/>
    <w:rsid w:val="001109AC"/>
    <w:rsid w:val="0011133E"/>
    <w:rsid w:val="00112785"/>
    <w:rsid w:val="0011415B"/>
    <w:rsid w:val="001209DE"/>
    <w:rsid w:val="0012136E"/>
    <w:rsid w:val="00126237"/>
    <w:rsid w:val="001302CE"/>
    <w:rsid w:val="00133202"/>
    <w:rsid w:val="00133EC2"/>
    <w:rsid w:val="00134670"/>
    <w:rsid w:val="00136F1C"/>
    <w:rsid w:val="001373AB"/>
    <w:rsid w:val="00142C05"/>
    <w:rsid w:val="00145D43"/>
    <w:rsid w:val="00146DCF"/>
    <w:rsid w:val="00164CFC"/>
    <w:rsid w:val="00173835"/>
    <w:rsid w:val="00177D0B"/>
    <w:rsid w:val="001901A2"/>
    <w:rsid w:val="00192C46"/>
    <w:rsid w:val="001977C8"/>
    <w:rsid w:val="001A08B3"/>
    <w:rsid w:val="001A0D31"/>
    <w:rsid w:val="001A709A"/>
    <w:rsid w:val="001A7B60"/>
    <w:rsid w:val="001B52F0"/>
    <w:rsid w:val="001B7A65"/>
    <w:rsid w:val="001C065D"/>
    <w:rsid w:val="001C1F24"/>
    <w:rsid w:val="001C5C2A"/>
    <w:rsid w:val="001D1F86"/>
    <w:rsid w:val="001E3D37"/>
    <w:rsid w:val="001E41F3"/>
    <w:rsid w:val="001F1817"/>
    <w:rsid w:val="001F406A"/>
    <w:rsid w:val="001F5842"/>
    <w:rsid w:val="002040A1"/>
    <w:rsid w:val="00220349"/>
    <w:rsid w:val="00221C5A"/>
    <w:rsid w:val="00223120"/>
    <w:rsid w:val="00236B87"/>
    <w:rsid w:val="00240FC2"/>
    <w:rsid w:val="00241A66"/>
    <w:rsid w:val="00245CA4"/>
    <w:rsid w:val="00251206"/>
    <w:rsid w:val="002564C6"/>
    <w:rsid w:val="00256B88"/>
    <w:rsid w:val="002574DC"/>
    <w:rsid w:val="0026004D"/>
    <w:rsid w:val="00263668"/>
    <w:rsid w:val="002640DD"/>
    <w:rsid w:val="002652F9"/>
    <w:rsid w:val="00267647"/>
    <w:rsid w:val="00275D12"/>
    <w:rsid w:val="00284FEB"/>
    <w:rsid w:val="002860C4"/>
    <w:rsid w:val="002901A3"/>
    <w:rsid w:val="00294652"/>
    <w:rsid w:val="002A4DCB"/>
    <w:rsid w:val="002B14D3"/>
    <w:rsid w:val="002B5741"/>
    <w:rsid w:val="002B6A81"/>
    <w:rsid w:val="002B706E"/>
    <w:rsid w:val="002C7E01"/>
    <w:rsid w:val="002E008A"/>
    <w:rsid w:val="002E36B5"/>
    <w:rsid w:val="002F45F1"/>
    <w:rsid w:val="002F7D40"/>
    <w:rsid w:val="00305409"/>
    <w:rsid w:val="00310217"/>
    <w:rsid w:val="0031061D"/>
    <w:rsid w:val="003125AF"/>
    <w:rsid w:val="00315179"/>
    <w:rsid w:val="003216F1"/>
    <w:rsid w:val="00322D46"/>
    <w:rsid w:val="00324ACF"/>
    <w:rsid w:val="00330AE1"/>
    <w:rsid w:val="003328E5"/>
    <w:rsid w:val="0033294A"/>
    <w:rsid w:val="0033401B"/>
    <w:rsid w:val="00335447"/>
    <w:rsid w:val="00341F6F"/>
    <w:rsid w:val="00342D98"/>
    <w:rsid w:val="00343CD7"/>
    <w:rsid w:val="00345383"/>
    <w:rsid w:val="00346D77"/>
    <w:rsid w:val="00353231"/>
    <w:rsid w:val="003556DC"/>
    <w:rsid w:val="003609EF"/>
    <w:rsid w:val="0036231A"/>
    <w:rsid w:val="00374DD4"/>
    <w:rsid w:val="00375BB0"/>
    <w:rsid w:val="003764EC"/>
    <w:rsid w:val="00376657"/>
    <w:rsid w:val="003806A7"/>
    <w:rsid w:val="00383C3D"/>
    <w:rsid w:val="003858C9"/>
    <w:rsid w:val="00386B05"/>
    <w:rsid w:val="00387792"/>
    <w:rsid w:val="003904E3"/>
    <w:rsid w:val="003926A3"/>
    <w:rsid w:val="00393BCA"/>
    <w:rsid w:val="003A2FBB"/>
    <w:rsid w:val="003C2766"/>
    <w:rsid w:val="003D1466"/>
    <w:rsid w:val="003D5B9A"/>
    <w:rsid w:val="003E1A36"/>
    <w:rsid w:val="003E3BC7"/>
    <w:rsid w:val="003E51C2"/>
    <w:rsid w:val="003F3287"/>
    <w:rsid w:val="00401E54"/>
    <w:rsid w:val="00410371"/>
    <w:rsid w:val="00411482"/>
    <w:rsid w:val="00412379"/>
    <w:rsid w:val="0041471B"/>
    <w:rsid w:val="004153A1"/>
    <w:rsid w:val="00415491"/>
    <w:rsid w:val="00416FA7"/>
    <w:rsid w:val="00420B8C"/>
    <w:rsid w:val="004242F1"/>
    <w:rsid w:val="0043163D"/>
    <w:rsid w:val="004322BF"/>
    <w:rsid w:val="00433046"/>
    <w:rsid w:val="00433730"/>
    <w:rsid w:val="00440D0A"/>
    <w:rsid w:val="00446488"/>
    <w:rsid w:val="00460215"/>
    <w:rsid w:val="00461008"/>
    <w:rsid w:val="00461F12"/>
    <w:rsid w:val="004635E5"/>
    <w:rsid w:val="00466B09"/>
    <w:rsid w:val="004717EA"/>
    <w:rsid w:val="00482B43"/>
    <w:rsid w:val="00493F82"/>
    <w:rsid w:val="00495060"/>
    <w:rsid w:val="004976F0"/>
    <w:rsid w:val="004A2AED"/>
    <w:rsid w:val="004A3660"/>
    <w:rsid w:val="004A652F"/>
    <w:rsid w:val="004A70B7"/>
    <w:rsid w:val="004B01A5"/>
    <w:rsid w:val="004B2C2D"/>
    <w:rsid w:val="004B4E01"/>
    <w:rsid w:val="004B526E"/>
    <w:rsid w:val="004B75B7"/>
    <w:rsid w:val="004C1559"/>
    <w:rsid w:val="004D13B5"/>
    <w:rsid w:val="004D455F"/>
    <w:rsid w:val="004D5164"/>
    <w:rsid w:val="004D6311"/>
    <w:rsid w:val="004F1416"/>
    <w:rsid w:val="004F3655"/>
    <w:rsid w:val="004F661B"/>
    <w:rsid w:val="005045C7"/>
    <w:rsid w:val="00505FAE"/>
    <w:rsid w:val="005105E0"/>
    <w:rsid w:val="0051196A"/>
    <w:rsid w:val="00512292"/>
    <w:rsid w:val="005135A1"/>
    <w:rsid w:val="0051580D"/>
    <w:rsid w:val="005279F5"/>
    <w:rsid w:val="00532891"/>
    <w:rsid w:val="00546606"/>
    <w:rsid w:val="00547111"/>
    <w:rsid w:val="00550D59"/>
    <w:rsid w:val="00554456"/>
    <w:rsid w:val="00564EDF"/>
    <w:rsid w:val="0056673A"/>
    <w:rsid w:val="00566F6F"/>
    <w:rsid w:val="0058240F"/>
    <w:rsid w:val="005841CE"/>
    <w:rsid w:val="0058613F"/>
    <w:rsid w:val="00587F6A"/>
    <w:rsid w:val="00591AC2"/>
    <w:rsid w:val="00592D74"/>
    <w:rsid w:val="00592FC4"/>
    <w:rsid w:val="005944E1"/>
    <w:rsid w:val="00596753"/>
    <w:rsid w:val="005A46B7"/>
    <w:rsid w:val="005A7877"/>
    <w:rsid w:val="005B0FCD"/>
    <w:rsid w:val="005B4127"/>
    <w:rsid w:val="005C7EFF"/>
    <w:rsid w:val="005D27CA"/>
    <w:rsid w:val="005D6864"/>
    <w:rsid w:val="005D7EA5"/>
    <w:rsid w:val="005E18C6"/>
    <w:rsid w:val="005E2697"/>
    <w:rsid w:val="005E2C44"/>
    <w:rsid w:val="005E42FB"/>
    <w:rsid w:val="005F12D6"/>
    <w:rsid w:val="005F391D"/>
    <w:rsid w:val="005F740E"/>
    <w:rsid w:val="006006C1"/>
    <w:rsid w:val="00610C5B"/>
    <w:rsid w:val="00613165"/>
    <w:rsid w:val="00613D6B"/>
    <w:rsid w:val="006160F6"/>
    <w:rsid w:val="00617D68"/>
    <w:rsid w:val="00620F69"/>
    <w:rsid w:val="00621188"/>
    <w:rsid w:val="00621A53"/>
    <w:rsid w:val="006257ED"/>
    <w:rsid w:val="00625935"/>
    <w:rsid w:val="00630D40"/>
    <w:rsid w:val="006316B2"/>
    <w:rsid w:val="00635325"/>
    <w:rsid w:val="00642CCB"/>
    <w:rsid w:val="00644586"/>
    <w:rsid w:val="00652A36"/>
    <w:rsid w:val="0065364E"/>
    <w:rsid w:val="006537B5"/>
    <w:rsid w:val="00661E2C"/>
    <w:rsid w:val="00667016"/>
    <w:rsid w:val="00672946"/>
    <w:rsid w:val="00674772"/>
    <w:rsid w:val="00683C37"/>
    <w:rsid w:val="0068444E"/>
    <w:rsid w:val="00687E63"/>
    <w:rsid w:val="00695808"/>
    <w:rsid w:val="006A5853"/>
    <w:rsid w:val="006A6982"/>
    <w:rsid w:val="006A737E"/>
    <w:rsid w:val="006B46FB"/>
    <w:rsid w:val="006B606D"/>
    <w:rsid w:val="006B6C96"/>
    <w:rsid w:val="006B7B2F"/>
    <w:rsid w:val="006D0191"/>
    <w:rsid w:val="006D0330"/>
    <w:rsid w:val="006E21FB"/>
    <w:rsid w:val="006E2588"/>
    <w:rsid w:val="006E4465"/>
    <w:rsid w:val="006E5627"/>
    <w:rsid w:val="006E7773"/>
    <w:rsid w:val="006F4CE7"/>
    <w:rsid w:val="006F6B99"/>
    <w:rsid w:val="006F7B09"/>
    <w:rsid w:val="006F7D3C"/>
    <w:rsid w:val="00700964"/>
    <w:rsid w:val="00704829"/>
    <w:rsid w:val="007101FB"/>
    <w:rsid w:val="00723A2C"/>
    <w:rsid w:val="0072522A"/>
    <w:rsid w:val="0073208D"/>
    <w:rsid w:val="007327CB"/>
    <w:rsid w:val="0073742E"/>
    <w:rsid w:val="0073773F"/>
    <w:rsid w:val="00755C92"/>
    <w:rsid w:val="00756DFD"/>
    <w:rsid w:val="0076170C"/>
    <w:rsid w:val="00762213"/>
    <w:rsid w:val="00763BA2"/>
    <w:rsid w:val="007656FE"/>
    <w:rsid w:val="007658A5"/>
    <w:rsid w:val="0077315A"/>
    <w:rsid w:val="00792342"/>
    <w:rsid w:val="00793020"/>
    <w:rsid w:val="007977A8"/>
    <w:rsid w:val="007A73E5"/>
    <w:rsid w:val="007B2D3D"/>
    <w:rsid w:val="007B512A"/>
    <w:rsid w:val="007B59D2"/>
    <w:rsid w:val="007C13F4"/>
    <w:rsid w:val="007C2097"/>
    <w:rsid w:val="007C28A7"/>
    <w:rsid w:val="007D6A07"/>
    <w:rsid w:val="007D6DB1"/>
    <w:rsid w:val="007D7566"/>
    <w:rsid w:val="007D7B36"/>
    <w:rsid w:val="007E6119"/>
    <w:rsid w:val="007F0389"/>
    <w:rsid w:val="007F3701"/>
    <w:rsid w:val="007F3970"/>
    <w:rsid w:val="007F7259"/>
    <w:rsid w:val="00800A71"/>
    <w:rsid w:val="00801700"/>
    <w:rsid w:val="00801CF0"/>
    <w:rsid w:val="008040A8"/>
    <w:rsid w:val="008138A6"/>
    <w:rsid w:val="00824C2C"/>
    <w:rsid w:val="00825391"/>
    <w:rsid w:val="00825C07"/>
    <w:rsid w:val="00825E75"/>
    <w:rsid w:val="008279FA"/>
    <w:rsid w:val="00830835"/>
    <w:rsid w:val="0085441A"/>
    <w:rsid w:val="008605FC"/>
    <w:rsid w:val="008611BF"/>
    <w:rsid w:val="008626E7"/>
    <w:rsid w:val="00870EE7"/>
    <w:rsid w:val="0087510D"/>
    <w:rsid w:val="00876E45"/>
    <w:rsid w:val="00880F55"/>
    <w:rsid w:val="00883A39"/>
    <w:rsid w:val="008863B9"/>
    <w:rsid w:val="0089088C"/>
    <w:rsid w:val="008A45A6"/>
    <w:rsid w:val="008A5897"/>
    <w:rsid w:val="008B2743"/>
    <w:rsid w:val="008B66DD"/>
    <w:rsid w:val="008D4141"/>
    <w:rsid w:val="008D4145"/>
    <w:rsid w:val="008E6B1F"/>
    <w:rsid w:val="008F187D"/>
    <w:rsid w:val="008F686C"/>
    <w:rsid w:val="00900B0A"/>
    <w:rsid w:val="00901400"/>
    <w:rsid w:val="00903DB5"/>
    <w:rsid w:val="00904EBA"/>
    <w:rsid w:val="00907B05"/>
    <w:rsid w:val="0091261A"/>
    <w:rsid w:val="00913E0B"/>
    <w:rsid w:val="009148DE"/>
    <w:rsid w:val="00916386"/>
    <w:rsid w:val="00921AB1"/>
    <w:rsid w:val="0092236B"/>
    <w:rsid w:val="009418D9"/>
    <w:rsid w:val="00941E30"/>
    <w:rsid w:val="00943B96"/>
    <w:rsid w:val="00946424"/>
    <w:rsid w:val="009478EE"/>
    <w:rsid w:val="0095139C"/>
    <w:rsid w:val="00956250"/>
    <w:rsid w:val="009569E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D476E"/>
    <w:rsid w:val="009D7147"/>
    <w:rsid w:val="009E24DE"/>
    <w:rsid w:val="009E3297"/>
    <w:rsid w:val="009F734F"/>
    <w:rsid w:val="009F7D81"/>
    <w:rsid w:val="00A00487"/>
    <w:rsid w:val="00A03022"/>
    <w:rsid w:val="00A0746C"/>
    <w:rsid w:val="00A07AC6"/>
    <w:rsid w:val="00A10401"/>
    <w:rsid w:val="00A230E4"/>
    <w:rsid w:val="00A246B6"/>
    <w:rsid w:val="00A363D9"/>
    <w:rsid w:val="00A40634"/>
    <w:rsid w:val="00A4608A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0C40"/>
    <w:rsid w:val="00AA2CBC"/>
    <w:rsid w:val="00AA49EB"/>
    <w:rsid w:val="00AB0D3A"/>
    <w:rsid w:val="00AB4631"/>
    <w:rsid w:val="00AB6981"/>
    <w:rsid w:val="00AC5820"/>
    <w:rsid w:val="00AD1162"/>
    <w:rsid w:val="00AD1CD8"/>
    <w:rsid w:val="00AD7555"/>
    <w:rsid w:val="00AF3B40"/>
    <w:rsid w:val="00AF5D8A"/>
    <w:rsid w:val="00AF6E90"/>
    <w:rsid w:val="00B05D84"/>
    <w:rsid w:val="00B10E9C"/>
    <w:rsid w:val="00B14D10"/>
    <w:rsid w:val="00B17EC1"/>
    <w:rsid w:val="00B258BB"/>
    <w:rsid w:val="00B3074E"/>
    <w:rsid w:val="00B51BA6"/>
    <w:rsid w:val="00B52828"/>
    <w:rsid w:val="00B56776"/>
    <w:rsid w:val="00B5725C"/>
    <w:rsid w:val="00B6065C"/>
    <w:rsid w:val="00B67B97"/>
    <w:rsid w:val="00B71271"/>
    <w:rsid w:val="00B7315D"/>
    <w:rsid w:val="00B75E77"/>
    <w:rsid w:val="00B76E16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0354"/>
    <w:rsid w:val="00BC40B1"/>
    <w:rsid w:val="00BD279D"/>
    <w:rsid w:val="00BD5479"/>
    <w:rsid w:val="00BD6AD3"/>
    <w:rsid w:val="00BD6BB8"/>
    <w:rsid w:val="00BD77A5"/>
    <w:rsid w:val="00BE47A2"/>
    <w:rsid w:val="00BE49AE"/>
    <w:rsid w:val="00BE4DD2"/>
    <w:rsid w:val="00BE706B"/>
    <w:rsid w:val="00BF1721"/>
    <w:rsid w:val="00BF53F2"/>
    <w:rsid w:val="00BF60DF"/>
    <w:rsid w:val="00C018F0"/>
    <w:rsid w:val="00C01A4C"/>
    <w:rsid w:val="00C07A7D"/>
    <w:rsid w:val="00C07B0A"/>
    <w:rsid w:val="00C1082F"/>
    <w:rsid w:val="00C10D23"/>
    <w:rsid w:val="00C21A04"/>
    <w:rsid w:val="00C23C46"/>
    <w:rsid w:val="00C259BF"/>
    <w:rsid w:val="00C30A15"/>
    <w:rsid w:val="00C34763"/>
    <w:rsid w:val="00C4494A"/>
    <w:rsid w:val="00C47F3E"/>
    <w:rsid w:val="00C51E37"/>
    <w:rsid w:val="00C52242"/>
    <w:rsid w:val="00C53AC6"/>
    <w:rsid w:val="00C56A9B"/>
    <w:rsid w:val="00C5771A"/>
    <w:rsid w:val="00C628B1"/>
    <w:rsid w:val="00C657A8"/>
    <w:rsid w:val="00C6597D"/>
    <w:rsid w:val="00C66BA2"/>
    <w:rsid w:val="00C72ED8"/>
    <w:rsid w:val="00C819BC"/>
    <w:rsid w:val="00C82E20"/>
    <w:rsid w:val="00C852CF"/>
    <w:rsid w:val="00C856F4"/>
    <w:rsid w:val="00C87A12"/>
    <w:rsid w:val="00C94B28"/>
    <w:rsid w:val="00C95985"/>
    <w:rsid w:val="00C95D75"/>
    <w:rsid w:val="00C9778B"/>
    <w:rsid w:val="00C979AE"/>
    <w:rsid w:val="00CA3559"/>
    <w:rsid w:val="00CA55D7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E00"/>
    <w:rsid w:val="00D00537"/>
    <w:rsid w:val="00D03581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2512"/>
    <w:rsid w:val="00D430E8"/>
    <w:rsid w:val="00D50255"/>
    <w:rsid w:val="00D52BD7"/>
    <w:rsid w:val="00D60EE8"/>
    <w:rsid w:val="00D63444"/>
    <w:rsid w:val="00D66520"/>
    <w:rsid w:val="00D720E3"/>
    <w:rsid w:val="00D7237E"/>
    <w:rsid w:val="00D7387B"/>
    <w:rsid w:val="00D81F96"/>
    <w:rsid w:val="00D86DC8"/>
    <w:rsid w:val="00DA0394"/>
    <w:rsid w:val="00DA356D"/>
    <w:rsid w:val="00DB3570"/>
    <w:rsid w:val="00DC0D26"/>
    <w:rsid w:val="00DD0F43"/>
    <w:rsid w:val="00DD11FD"/>
    <w:rsid w:val="00DD1A13"/>
    <w:rsid w:val="00DD2B6E"/>
    <w:rsid w:val="00DD53E1"/>
    <w:rsid w:val="00DD60F6"/>
    <w:rsid w:val="00DD7F13"/>
    <w:rsid w:val="00DE237C"/>
    <w:rsid w:val="00DE34CF"/>
    <w:rsid w:val="00DE477E"/>
    <w:rsid w:val="00DE67FB"/>
    <w:rsid w:val="00DF0FB2"/>
    <w:rsid w:val="00DF343E"/>
    <w:rsid w:val="00DF69F6"/>
    <w:rsid w:val="00DF7595"/>
    <w:rsid w:val="00E01447"/>
    <w:rsid w:val="00E13F3D"/>
    <w:rsid w:val="00E14D7D"/>
    <w:rsid w:val="00E1748E"/>
    <w:rsid w:val="00E20322"/>
    <w:rsid w:val="00E2067E"/>
    <w:rsid w:val="00E237E8"/>
    <w:rsid w:val="00E32E48"/>
    <w:rsid w:val="00E34898"/>
    <w:rsid w:val="00E37029"/>
    <w:rsid w:val="00E41C23"/>
    <w:rsid w:val="00E4723B"/>
    <w:rsid w:val="00E538A8"/>
    <w:rsid w:val="00E541FB"/>
    <w:rsid w:val="00E716C1"/>
    <w:rsid w:val="00E717C5"/>
    <w:rsid w:val="00E76CAC"/>
    <w:rsid w:val="00E777D7"/>
    <w:rsid w:val="00E77B87"/>
    <w:rsid w:val="00E814FE"/>
    <w:rsid w:val="00E83DFE"/>
    <w:rsid w:val="00E8742B"/>
    <w:rsid w:val="00E87AA3"/>
    <w:rsid w:val="00E87C51"/>
    <w:rsid w:val="00E9504A"/>
    <w:rsid w:val="00EA08DB"/>
    <w:rsid w:val="00EA15EE"/>
    <w:rsid w:val="00EA6BD9"/>
    <w:rsid w:val="00EA7E97"/>
    <w:rsid w:val="00EB09B7"/>
    <w:rsid w:val="00EB0DD2"/>
    <w:rsid w:val="00EB0F5E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4DB4"/>
    <w:rsid w:val="00F25D98"/>
    <w:rsid w:val="00F300FB"/>
    <w:rsid w:val="00F30CDD"/>
    <w:rsid w:val="00F43B8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226"/>
    <w:rsid w:val="00FB4454"/>
    <w:rsid w:val="00FB598F"/>
    <w:rsid w:val="00FB6386"/>
    <w:rsid w:val="00FC3E53"/>
    <w:rsid w:val="00FC75B0"/>
    <w:rsid w:val="00FD22E5"/>
    <w:rsid w:val="00FD44EF"/>
    <w:rsid w:val="00FE3EDD"/>
    <w:rsid w:val="00FF3A7B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7E14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707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paragraph" w:customStyle="1" w:styleId="Default">
    <w:name w:val="Default"/>
    <w:rsid w:val="007B2D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3Char2">
    <w:name w:val="B3 Char2"/>
    <w:link w:val="B3"/>
    <w:qFormat/>
    <w:rsid w:val="006B6C96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1D1F8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F2C0F-EAE9-4A66-B6BC-E860FC955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2686</Words>
  <Characters>15312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17963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2022-06-27T13:48:00Z</dcterms:created>
  <dcterms:modified xsi:type="dcterms:W3CDTF">2022-06-27T13:51:00Z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