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1C8" w:rsidRDefault="008F21C8" w:rsidP="008F2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R5s220804</w:t>
        </w:r>
      </w:fldSimple>
    </w:p>
    <w:p w:rsidR="008F21C8" w:rsidRDefault="008F21C8" w:rsidP="008F21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1C8" w:rsidTr="00FB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21C8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1C8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142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F21C8" w:rsidRPr="00410371" w:rsidRDefault="008F21C8" w:rsidP="00FB3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F21C8" w:rsidRDefault="008F21C8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F21C8" w:rsidRPr="00410371" w:rsidRDefault="008F21C8" w:rsidP="00FB3A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2615</w:t>
              </w:r>
            </w:fldSimple>
          </w:p>
        </w:tc>
        <w:tc>
          <w:tcPr>
            <w:tcW w:w="709" w:type="dxa"/>
          </w:tcPr>
          <w:p w:rsidR="008F21C8" w:rsidRDefault="008F21C8" w:rsidP="00FB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F21C8" w:rsidRPr="00410371" w:rsidRDefault="008F21C8" w:rsidP="00FB3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F21C8" w:rsidRDefault="008F21C8" w:rsidP="00FB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F21C8" w:rsidRPr="00410371" w:rsidRDefault="008F21C8" w:rsidP="00FB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:rsidTr="00FB3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F21C8" w:rsidRPr="00F25D98" w:rsidRDefault="008F21C8" w:rsidP="00FB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1C8" w:rsidTr="00FB3A72">
        <w:tc>
          <w:tcPr>
            <w:tcW w:w="9641" w:type="dxa"/>
            <w:gridSpan w:val="9"/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F21C8" w:rsidRDefault="008F21C8" w:rsidP="008F21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1C8" w:rsidTr="00FB3A72">
        <w:tc>
          <w:tcPr>
            <w:tcW w:w="2835" w:type="dxa"/>
          </w:tcPr>
          <w:p w:rsidR="008F21C8" w:rsidRDefault="008F21C8" w:rsidP="00FB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F21C8" w:rsidRDefault="008F21C8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21C8" w:rsidRDefault="008F21C8" w:rsidP="00FB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F21C8" w:rsidRDefault="008F21C8" w:rsidP="008F21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1C8" w:rsidTr="00FB3A72">
        <w:tc>
          <w:tcPr>
            <w:tcW w:w="9640" w:type="dxa"/>
            <w:gridSpan w:val="11"/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f_NR5GC_EmergencyCallLimitedService</w:t>
              </w:r>
            </w:fldSimple>
          </w:p>
        </w:tc>
      </w:tr>
      <w:tr w:rsidR="008F21C8" w:rsidTr="00FB3A72">
        <w:tc>
          <w:tcPr>
            <w:tcW w:w="1843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1843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21C8" w:rsidRDefault="008F21C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F21C8" w:rsidTr="00FB3A72">
        <w:tc>
          <w:tcPr>
            <w:tcW w:w="1843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21C8" w:rsidRDefault="00915DEB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8F21C8">
              <w:fldChar w:fldCharType="begin"/>
            </w:r>
            <w:r w:rsidR="008F21C8">
              <w:instrText xml:space="preserve"> DOCPROPERTY  SourceIfTsg  \* MERGEFORMAT </w:instrText>
            </w:r>
            <w:r w:rsidR="008F21C8">
              <w:fldChar w:fldCharType="end"/>
            </w:r>
          </w:p>
        </w:tc>
      </w:tr>
      <w:tr w:rsidR="008F21C8" w:rsidTr="00FB3A72">
        <w:tc>
          <w:tcPr>
            <w:tcW w:w="1843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1843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F21C8" w:rsidRDefault="008F21C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F21C8" w:rsidRDefault="008F21C8" w:rsidP="00FB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21C8" w:rsidRDefault="008F21C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2022-06-21</w:t>
              </w:r>
            </w:fldSimple>
          </w:p>
        </w:tc>
      </w:tr>
      <w:tr w:rsidR="008F21C8" w:rsidTr="00FB3A72">
        <w:tc>
          <w:tcPr>
            <w:tcW w:w="1843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F21C8" w:rsidRDefault="008F21C8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F21C8" w:rsidRDefault="008F21C8" w:rsidP="00FB3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F21C8" w:rsidRDefault="008F21C8" w:rsidP="00FB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21C8" w:rsidRDefault="008F21C8" w:rsidP="00FB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21C8" w:rsidRDefault="008F21C8" w:rsidP="00FB3A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F21C8" w:rsidTr="00FB3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F21C8" w:rsidRDefault="008F21C8" w:rsidP="00FB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F21C8" w:rsidRDefault="008F21C8" w:rsidP="00FB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F21C8" w:rsidRPr="007C2097" w:rsidRDefault="008F21C8" w:rsidP="00FB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21C8" w:rsidTr="00FB3A72">
        <w:tc>
          <w:tcPr>
            <w:tcW w:w="1843" w:type="dxa"/>
          </w:tcPr>
          <w:p w:rsidR="008F21C8" w:rsidRDefault="008F21C8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F21C8" w:rsidRDefault="008F21C8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testcase 11.4.5, the function 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is called 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</w:t>
            </w:r>
            <w:proofErr w:type="gramStart"/>
            <w:r>
              <w:rPr>
                <w:rFonts w:cs="Arial"/>
                <w:lang w:eastAsia="en-GB"/>
              </w:rPr>
              <w:t>call :</w:t>
            </w:r>
            <w:proofErr w:type="gramEnd"/>
          </w:p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 xml:space="preserve">IPCAN); </w:t>
            </w:r>
          </w:p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), and then then a coordination message is expected from IMS </w:t>
            </w:r>
            <w:proofErr w:type="gramStart"/>
            <w:r>
              <w:rPr>
                <w:rFonts w:cs="Arial"/>
                <w:lang w:eastAsia="en-GB"/>
              </w:rPr>
              <w:t>PTC :</w:t>
            </w:r>
            <w:proofErr w:type="gramEnd"/>
          </w:p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:rsidR="008F21C8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F21C8" w:rsidRPr="00E5624B" w:rsidRDefault="008F21C8" w:rsidP="008F21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21C8" w:rsidRPr="00CF39F2" w:rsidRDefault="008F21C8" w:rsidP="008F21C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 xml:space="preserve">After the NR PTC has added voice by calling function f_NR5GC_ModifyPDUSession_AddVoice, it should send a coordination message to IMS PTC, rather than wait for a coordination message. </w:t>
            </w: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Pr="002E56F0" w:rsidRDefault="008F21C8" w:rsidP="008F21C8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>Thus, instead of calling f_NR5GC_EmergencyCallLimitedService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r w:rsidRPr="002E56F0">
              <w:rPr>
                <w:rFonts w:cs="Arial"/>
                <w:lang w:eastAsia="en-GB"/>
              </w:rPr>
              <w:t>f_NR5GC_EmergencyCallPDUSession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r w:rsidRPr="002E56F0">
              <w:rPr>
                <w:rFonts w:cs="Arial"/>
                <w:lang w:eastAsia="en-GB"/>
              </w:rPr>
              <w:t>f_NR5GC_ModifyPDUSession_AddVoice</w:t>
            </w:r>
            <w:r w:rsidRPr="002E56F0">
              <w:rPr>
                <w:rFonts w:cs="Arial"/>
                <w:lang w:eastAsia="en-GB"/>
              </w:rPr>
              <w:sym w:font="Wingdings" w:char="F0E0"/>
            </w:r>
            <w:r w:rsidRPr="002E56F0">
              <w:t xml:space="preserve"> </w:t>
            </w:r>
            <w:proofErr w:type="spellStart"/>
            <w:r w:rsidRPr="002E56F0">
              <w:rPr>
                <w:rFonts w:cs="Arial"/>
                <w:lang w:eastAsia="en-GB"/>
              </w:rPr>
              <w:t>f_IMS_IPCAN_</w:t>
            </w:r>
            <w:proofErr w:type="gramStart"/>
            <w:r w:rsidRPr="002E56F0">
              <w:rPr>
                <w:rFonts w:cs="Arial"/>
                <w:lang w:eastAsia="en-GB"/>
              </w:rPr>
              <w:t>WaitForTrigger</w:t>
            </w:r>
            <w:proofErr w:type="spellEnd"/>
            <w:r w:rsidRPr="002E56F0">
              <w:rPr>
                <w:rFonts w:cs="Arial"/>
                <w:lang w:eastAsia="en-GB"/>
              </w:rPr>
              <w:t>(</w:t>
            </w:r>
            <w:proofErr w:type="gramEnd"/>
            <w:r w:rsidRPr="002E56F0">
              <w:rPr>
                <w:rFonts w:cs="Arial"/>
                <w:lang w:eastAsia="en-GB"/>
              </w:rPr>
              <w:t>IMS[tsc_Index_IMS2]);</w:t>
            </w:r>
          </w:p>
        </w:tc>
      </w:tr>
      <w:tr w:rsidR="008F21C8" w:rsidTr="00FB3A72">
        <w:tc>
          <w:tcPr>
            <w:tcW w:w="2694" w:type="dxa"/>
            <w:gridSpan w:val="2"/>
          </w:tcPr>
          <w:p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21C8" w:rsidRDefault="008F21C8" w:rsidP="008F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11.4.5.NR5GC and other NR5GC emergency call testcases.</w:t>
            </w: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F21C8" w:rsidRDefault="008F21C8" w:rsidP="008F21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21C8" w:rsidRDefault="008F21C8" w:rsidP="008F21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21C8" w:rsidRDefault="008F21C8" w:rsidP="008F21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21C8" w:rsidRDefault="008F21C8" w:rsidP="008F21C8">
            <w:pPr>
              <w:pStyle w:val="CRCoverPage"/>
              <w:spacing w:after="0"/>
              <w:rPr>
                <w:noProof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1C8" w:rsidRPr="008863B9" w:rsidTr="00FB3A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1C8" w:rsidRPr="008863B9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F21C8" w:rsidRPr="008863B9" w:rsidRDefault="008F21C8" w:rsidP="008F21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1C8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C8" w:rsidRDefault="008F21C8" w:rsidP="008F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1C8" w:rsidRDefault="008F21C8" w:rsidP="008F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6718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B47C0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7C04" w:rsidRPr="006943EB">
        <w:rPr>
          <w:rFonts w:ascii="Arial" w:hAnsi="Arial" w:cs="Arial"/>
          <w:iCs/>
        </w:rPr>
        <w:t>Table of Contents</w:t>
      </w:r>
      <w:r w:rsidR="00B47C04">
        <w:tab/>
      </w:r>
      <w:r w:rsidR="00B47C04">
        <w:fldChar w:fldCharType="begin"/>
      </w:r>
      <w:r w:rsidR="00B47C04">
        <w:instrText xml:space="preserve"> PAGEREF _Toc106718236 \h </w:instrText>
      </w:r>
      <w:r w:rsidR="00B47C04">
        <w:fldChar w:fldCharType="separate"/>
      </w:r>
      <w:r w:rsidR="00B47C04">
        <w:t>3</w:t>
      </w:r>
      <w:r w:rsidR="00B47C04">
        <w:fldChar w:fldCharType="end"/>
      </w:r>
    </w:p>
    <w:p w:rsidR="00B47C04" w:rsidRDefault="00B47C0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E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E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_Toc106718237 \h </w:instrText>
      </w:r>
      <w:r>
        <w:fldChar w:fldCharType="separate"/>
      </w:r>
      <w:r>
        <w:t>3</w:t>
      </w:r>
      <w:r>
        <w:fldChar w:fldCharType="end"/>
      </w:r>
    </w:p>
    <w:p w:rsidR="00B47C04" w:rsidRDefault="00B47C0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E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EB">
        <w:rPr>
          <w:b/>
        </w:rPr>
        <w:t>Corrections required for function f_NR5GC_EmergencyCallLimitedService</w:t>
      </w:r>
      <w:r>
        <w:tab/>
      </w:r>
      <w:r>
        <w:fldChar w:fldCharType="begin"/>
      </w:r>
      <w:r>
        <w:instrText xml:space="preserve"> PAGEREF _Toc106718238 \h </w:instrText>
      </w:r>
      <w:r>
        <w:fldChar w:fldCharType="separate"/>
      </w:r>
      <w:r>
        <w:t>3</w:t>
      </w:r>
      <w:r>
        <w:fldChar w:fldCharType="end"/>
      </w:r>
    </w:p>
    <w:p w:rsidR="00B47C04" w:rsidRDefault="00B47C0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E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EB">
        <w:rPr>
          <w:rFonts w:cs="Arial"/>
          <w:b/>
          <w:color w:val="000000"/>
          <w:lang w:eastAsia="en-GB"/>
        </w:rPr>
        <w:t>Correction to f_NR5GC_EmergencyCallLimitedService</w:t>
      </w:r>
      <w:r>
        <w:tab/>
      </w:r>
      <w:r>
        <w:fldChar w:fldCharType="begin"/>
      </w:r>
      <w:r>
        <w:instrText xml:space="preserve"> PAGEREF _Toc106718239 \h </w:instrText>
      </w:r>
      <w:r>
        <w:fldChar w:fldCharType="separate"/>
      </w:r>
      <w:r>
        <w:t>3</w:t>
      </w:r>
      <w:r>
        <w:fldChar w:fldCharType="end"/>
      </w:r>
    </w:p>
    <w:p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r w:rsidR="00A00EC6" w:rsidRPr="00A00EC6">
        <w:rPr>
          <w:b/>
          <w:lang w:eastAsia="ja-JP"/>
        </w:rPr>
        <w:t xml:space="preserve"> </w:t>
      </w:r>
      <w:bookmarkStart w:id="8" w:name="_Toc106718237"/>
      <w:r w:rsidR="00A00EC6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6718238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6D4B48">
        <w:rPr>
          <w:b/>
        </w:rPr>
        <w:t xml:space="preserve">function </w:t>
      </w:r>
      <w:r w:rsidR="006D4B48" w:rsidRPr="006D4B48">
        <w:rPr>
          <w:b/>
        </w:rPr>
        <w:t>f_NR5GC_EmergencyCallLimitedService</w:t>
      </w:r>
      <w:bookmarkEnd w:id="11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671823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D4B48" w:rsidRPr="006D4B48">
        <w:rPr>
          <w:rFonts w:cs="Arial"/>
          <w:b/>
          <w:color w:val="000000"/>
          <w:lang w:eastAsia="en-GB"/>
        </w:rPr>
        <w:t>f_NR5GC_EmergencyCallLimitedService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6D4B48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D4B48">
              <w:rPr>
                <w:rFonts w:cs="Arial"/>
                <w:lang w:eastAsia="en-GB"/>
              </w:rPr>
              <w:t>f_NR5GC_EmergencyCallLimitedService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Default="002F2731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the current TTCN implementation</w:t>
            </w:r>
            <w:r w:rsidR="005E040A">
              <w:rPr>
                <w:rFonts w:cs="Arial"/>
                <w:lang w:eastAsia="en-GB"/>
              </w:rPr>
              <w:t xml:space="preserve"> of testcase 11.4.5, the function </w:t>
            </w:r>
            <w:r w:rsidR="005E040A" w:rsidRPr="005E040A">
              <w:rPr>
                <w:rFonts w:cs="Arial"/>
                <w:lang w:eastAsia="en-GB"/>
              </w:rPr>
              <w:t>f_NR5GC_EmergencyCallLimitedService</w:t>
            </w:r>
            <w:r w:rsidR="005E040A" w:rsidRPr="005E040A">
              <w:rPr>
                <w:rFonts w:cs="Arial"/>
                <w:lang w:eastAsia="en-GB"/>
              </w:rPr>
              <w:sym w:font="Wingdings" w:char="F0E0"/>
            </w:r>
            <w:r w:rsidR="005E040A">
              <w:t xml:space="preserve"> </w:t>
            </w:r>
            <w:r w:rsidR="005E040A" w:rsidRPr="005E040A">
              <w:rPr>
                <w:rFonts w:cs="Arial"/>
                <w:lang w:eastAsia="en-GB"/>
              </w:rPr>
              <w:t>f_NR5GC_EmergencyCallPDUSession</w:t>
            </w:r>
            <w:r w:rsidR="005E040A">
              <w:rPr>
                <w:rFonts w:cs="Arial"/>
                <w:lang w:eastAsia="en-GB"/>
              </w:rPr>
              <w:t xml:space="preserve"> is called which establishes a PDU Session for Emergency. After this</w:t>
            </w:r>
            <w:r w:rsidR="004B1656">
              <w:rPr>
                <w:rFonts w:cs="Arial"/>
                <w:lang w:eastAsia="en-GB"/>
              </w:rPr>
              <w:t xml:space="preserve">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</w:t>
            </w:r>
            <w:proofErr w:type="gramStart"/>
            <w:r w:rsidR="004B1656">
              <w:rPr>
                <w:rFonts w:cs="Arial"/>
                <w:lang w:eastAsia="en-GB"/>
              </w:rPr>
              <w:t>call :</w:t>
            </w:r>
            <w:proofErr w:type="gramEnd"/>
          </w:p>
          <w:p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 xml:space="preserve">IPCAN); </w:t>
            </w:r>
          </w:p>
          <w:p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), and then then a coordination message is expected from IMS </w:t>
            </w:r>
            <w:proofErr w:type="gramStart"/>
            <w:r>
              <w:rPr>
                <w:rFonts w:cs="Arial"/>
                <w:lang w:eastAsia="en-GB"/>
              </w:rPr>
              <w:t>PTC :</w:t>
            </w:r>
            <w:proofErr w:type="gramEnd"/>
          </w:p>
          <w:p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:rsidR="004B1656" w:rsidRDefault="004B1656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7E6A" w:rsidRPr="00826B27" w:rsidRDefault="004B1656" w:rsidP="004B1656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the NR PTC has added voice by calling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, it should send a coordination message to IMS PTC, rather than wait for a coordination message. </w:t>
            </w:r>
          </w:p>
          <w:p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Thus, instead of calling </w:t>
            </w: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WaitForTrigger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Following should be </w:t>
            </w:r>
            <w:proofErr w:type="gramStart"/>
            <w:r>
              <w:rPr>
                <w:rFonts w:cs="Arial"/>
                <w:lang w:eastAsia="en-GB"/>
              </w:rPr>
              <w:t>called :</w:t>
            </w:r>
            <w:proofErr w:type="gramEnd"/>
          </w:p>
          <w:p w:rsidR="004B1656" w:rsidRDefault="004B1656" w:rsidP="004B165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E040A">
              <w:rPr>
                <w:rFonts w:cs="Arial"/>
                <w:lang w:eastAsia="en-GB"/>
              </w:rPr>
              <w:t>f_NR5GC_EmergencyCallLimitedService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5E040A">
              <w:rPr>
                <w:rFonts w:cs="Arial"/>
                <w:lang w:eastAsia="en-GB"/>
              </w:rPr>
              <w:t>f_NR5GC_EmergencyCallPDUSession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</w:t>
            </w:r>
            <w:proofErr w:type="gramStart"/>
            <w:r w:rsidRPr="004B1656">
              <w:rPr>
                <w:rFonts w:cs="Arial"/>
                <w:lang w:eastAsia="en-GB"/>
              </w:rPr>
              <w:t>SendCoOrdMsg</w:t>
            </w:r>
            <w:proofErr w:type="spellEnd"/>
            <w:r w:rsidRPr="004B1656">
              <w:rPr>
                <w:rFonts w:cs="Arial"/>
                <w:lang w:eastAsia="en-GB"/>
              </w:rPr>
              <w:t>(</w:t>
            </w:r>
            <w:proofErr w:type="gramEnd"/>
            <w:r w:rsidRPr="004B1656">
              <w:rPr>
                <w:rFonts w:cs="Arial"/>
                <w:lang w:eastAsia="en-GB"/>
              </w:rPr>
              <w:t>IMS[tsc_Index_IMS2]);</w:t>
            </w:r>
          </w:p>
          <w:p w:rsidR="00826B27" w:rsidRPr="00A72665" w:rsidRDefault="00826B27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4B165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EmergencyCallLimitedService(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/ @sic R5s211510 sic@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emergency,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Emergency)) {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Registration Request");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Store GMM Mobility Info now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f_NR5GC_MobileInfo_SetGMM_MobilityInfo(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Set all algorithms to 0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'0000'B; // IA0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'0000'B; // EA0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'000'B;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nia0;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= nea0;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4-5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SecurityReturnValue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f_NR_NASSecurityModeProcedure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 // @sic R5s210518 sic@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5");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6-7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v_NAS_SecurityReturnValue.NasCount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)); // Use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NasCount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returned from NAS S.M. Complete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7");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8-9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f_NR_Capability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//Step 10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/ @sic R5-206426 sic@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13-18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, tsc_NR_RbId_SRB1); // @sic R5s210518 sic@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:rsidR="00DC5165" w:rsidRP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:rsidR="00DC5165" w:rsidRDefault="00DC5165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16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7A2F52" w:rsidRPr="00411FB9" w:rsidRDefault="007A2F52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EmergencyCallLimitedService(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:= true) runs on NR5GC_PTC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p_IncludeTAIList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/ @sic R5s211510 sic@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1-3 RRC connection Setup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emergency,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Emergency)) {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Registration Request");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Store GMM Mobility Info now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f_NR5GC_MobileInfo_SetGMM_MobilityInfo(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Set all algorithms to 0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'0000'B; // IA0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v_NAS_SecurityParams.NAS_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'0000'B; // EA0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'000'B;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Integrity.Algorithm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nia0;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Ciphering.Algorithm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= nea0;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4-5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SecurityReturnValue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f_NR_NASSecurityModeProcedure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 // @sic R5s210518 sic@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5");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6-7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v_NAS_SecurityReturnValue.NasCount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)); // Use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NasCount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returned from NAS S.M. Complete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Establishment: Step 7");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8-9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f_NR_Capability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//Step 10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/ @sic R5-206426 sic@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13-18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, tsc_NR_RbId_SRB1); // @sic R5s210518 sic@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IMS[tsc_Index_IMS2]);//WA#11_4_5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//WA#11_4_5 </w:t>
            </w:r>
            <w:r w:rsidRPr="00DD7300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IMS[tsc_Index_IMS2]);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:rsidR="00DD7300" w:rsidRP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>__FILE__, __LINE__, "IMS Emergency Call Established");</w:t>
            </w:r>
          </w:p>
          <w:p w:rsidR="00DD7300" w:rsidRDefault="00DD7300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30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7A2F52" w:rsidRPr="00DA356D" w:rsidRDefault="007A2F52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03C" w:rsidRDefault="005C303C">
      <w:r>
        <w:separator/>
      </w:r>
    </w:p>
  </w:endnote>
  <w:endnote w:type="continuationSeparator" w:id="0">
    <w:p w:rsidR="005C303C" w:rsidRDefault="005C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03C" w:rsidRDefault="005C303C">
      <w:r>
        <w:separator/>
      </w:r>
    </w:p>
  </w:footnote>
  <w:footnote w:type="continuationSeparator" w:id="0">
    <w:p w:rsidR="005C303C" w:rsidRDefault="005C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2731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D2484"/>
    <w:rsid w:val="003D6308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1656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1E5D"/>
    <w:rsid w:val="00592D74"/>
    <w:rsid w:val="00596753"/>
    <w:rsid w:val="005A2FDD"/>
    <w:rsid w:val="005A3293"/>
    <w:rsid w:val="005A7C8E"/>
    <w:rsid w:val="005B379D"/>
    <w:rsid w:val="005B4127"/>
    <w:rsid w:val="005C1313"/>
    <w:rsid w:val="005C303C"/>
    <w:rsid w:val="005D27CA"/>
    <w:rsid w:val="005D4FB3"/>
    <w:rsid w:val="005E040A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D4B48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2F52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6B1F"/>
    <w:rsid w:val="008F21C8"/>
    <w:rsid w:val="008F686C"/>
    <w:rsid w:val="00900B0A"/>
    <w:rsid w:val="00901400"/>
    <w:rsid w:val="00904EBA"/>
    <w:rsid w:val="00907B05"/>
    <w:rsid w:val="0091261A"/>
    <w:rsid w:val="00913E0B"/>
    <w:rsid w:val="009148DE"/>
    <w:rsid w:val="00915DEB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36C0A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5C74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47C04"/>
    <w:rsid w:val="00B51BA6"/>
    <w:rsid w:val="00B52828"/>
    <w:rsid w:val="00B54720"/>
    <w:rsid w:val="00B5725C"/>
    <w:rsid w:val="00B67B97"/>
    <w:rsid w:val="00B67F44"/>
    <w:rsid w:val="00B7036E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5A80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0A88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C5165"/>
    <w:rsid w:val="00DD0F43"/>
    <w:rsid w:val="00DD11FD"/>
    <w:rsid w:val="00DD53E1"/>
    <w:rsid w:val="00DD6978"/>
    <w:rsid w:val="00DD7300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DF7FEC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7307"/>
    <w:rsid w:val="00EC794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50B24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EC88C-80F4-4620-9CF4-862AEC36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2127</Words>
  <Characters>12127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2022-06-21T14:41:00Z</dcterms:created>
  <dcterms:modified xsi:type="dcterms:W3CDTF">2022-06-21T21:51:00Z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