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5A8A4A2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R5s220759</w:t>
      </w:r>
    </w:p>
    <w:p w14:paraId="2B726D95" w14:textId="77777777" w:rsidR="00A23329" w:rsidRDefault="00727D74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727D74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C39F502" w:rsidR="00A23329" w:rsidRPr="00680DED" w:rsidRDefault="00B3481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3481F">
              <w:rPr>
                <w:rFonts w:cs="Arial"/>
                <w:b/>
                <w:bCs/>
                <w:color w:val="000000"/>
                <w:sz w:val="28"/>
                <w:szCs w:val="28"/>
              </w:rPr>
              <w:t>2586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727D74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57CBBC37" w:rsidR="00A23329" w:rsidRPr="00410371" w:rsidRDefault="00727D74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217B0E">
                <w:rPr>
                  <w:b/>
                  <w:noProof/>
                  <w:sz w:val="28"/>
                </w:rPr>
                <w:t>2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4048B92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 w:rsidR="00C05F3F">
              <w:t xml:space="preserve">the function </w:t>
            </w:r>
            <w:proofErr w:type="spellStart"/>
            <w:r w:rsidR="00BC324C" w:rsidRPr="00BC324C">
              <w:t>f_NR_MobileInfo_Init</w:t>
            </w:r>
            <w:proofErr w:type="spellEnd"/>
            <w:r w:rsidR="00BC324C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5FC52D2" w:rsidR="00A23329" w:rsidRDefault="00727D74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4510B">
              <w:rPr>
                <w:noProof/>
              </w:rPr>
              <w:t>13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727D74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727D74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733B0927" w:rsidR="000517C9" w:rsidRPr="002E008A" w:rsidRDefault="00554280" w:rsidP="00C05F3F">
            <w:pPr>
              <w:pStyle w:val="CRCoverPage"/>
              <w:spacing w:after="0"/>
              <w:rPr>
                <w:noProof/>
              </w:rPr>
            </w:pPr>
            <w:r w:rsidRPr="000E5E48">
              <w:rPr>
                <w:rFonts w:cs="Arial"/>
                <w:lang w:val="en-SG"/>
              </w:rPr>
              <w:t xml:space="preserve">The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Pr="000E5E48">
              <w:rPr>
                <w:rFonts w:cs="Arial"/>
                <w:lang w:val="en-SG"/>
              </w:rPr>
              <w:t xml:space="preserve"> inside the global variable </w:t>
            </w:r>
            <w:proofErr w:type="spellStart"/>
            <w:r w:rsidRPr="000E5E48">
              <w:rPr>
                <w:rFonts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cs="Arial"/>
                <w:lang w:val="en-SG"/>
              </w:rPr>
              <w:t xml:space="preserve"> is updated inside the function </w:t>
            </w:r>
            <w:proofErr w:type="spellStart"/>
            <w:r w:rsidRPr="000E5E48">
              <w:rPr>
                <w:rFonts w:cs="Arial"/>
                <w:lang w:val="en-SG"/>
              </w:rPr>
              <w:t>f_NR_InitTestEnvironmnent</w:t>
            </w:r>
            <w:proofErr w:type="spellEnd"/>
            <w:r w:rsidRPr="000E5E48">
              <w:rPr>
                <w:rFonts w:cs="Arial"/>
                <w:lang w:val="en-SG"/>
              </w:rPr>
              <w:t>. Unfortunately</w:t>
            </w:r>
            <w:r>
              <w:rPr>
                <w:rFonts w:cs="Arial"/>
                <w:lang w:val="en-SG"/>
              </w:rPr>
              <w:t>,</w:t>
            </w:r>
            <w:r w:rsidRPr="000E5E48">
              <w:rPr>
                <w:rFonts w:cs="Arial"/>
                <w:lang w:val="en-SG"/>
              </w:rPr>
              <w:t xml:space="preserve"> later is calling </w:t>
            </w:r>
            <w:proofErr w:type="spellStart"/>
            <w:r w:rsidRPr="000E5E48">
              <w:rPr>
                <w:rFonts w:cs="Arial"/>
                <w:lang w:val="en-SG"/>
              </w:rPr>
              <w:t>fl_NR_Common_Init</w:t>
            </w:r>
            <w:proofErr w:type="spellEnd"/>
            <w:r w:rsidRPr="000E5E48">
              <w:rPr>
                <w:rFonts w:cs="Arial"/>
                <w:lang w:val="en-SG"/>
              </w:rPr>
              <w:t xml:space="preserve"> -&gt; </w:t>
            </w:r>
            <w:proofErr w:type="spellStart"/>
            <w:r w:rsidRPr="000E5E48">
              <w:rPr>
                <w:rFonts w:cs="Arial"/>
                <w:lang w:val="en-SG"/>
              </w:rPr>
              <w:t>f_NR_MobileInfo_Init</w:t>
            </w:r>
            <w:proofErr w:type="spellEnd"/>
            <w:r w:rsidRPr="000E5E48">
              <w:rPr>
                <w:rFonts w:cs="Arial"/>
                <w:lang w:val="en-SG"/>
              </w:rPr>
              <w:t xml:space="preserve"> and </w:t>
            </w:r>
            <w:proofErr w:type="spellStart"/>
            <w:r w:rsidRPr="000E5E48">
              <w:rPr>
                <w:rFonts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cs="Arial"/>
                <w:lang w:val="en-SG"/>
              </w:rPr>
              <w:t xml:space="preserve"> is reinitialized and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Pr="000E5E48">
              <w:rPr>
                <w:rFonts w:cs="Arial"/>
                <w:lang w:val="en-SG"/>
              </w:rPr>
              <w:t xml:space="preserve"> is lost information.</w:t>
            </w:r>
            <w:r>
              <w:rPr>
                <w:rFonts w:cs="Arial"/>
                <w:lang w:val="en-SG"/>
              </w:rPr>
              <w:t xml:space="preserve"> Function </w:t>
            </w:r>
            <w:proofErr w:type="spellStart"/>
            <w:r w:rsidRPr="000E5E48">
              <w:rPr>
                <w:rFonts w:cs="Arial"/>
                <w:lang w:val="en-SG"/>
              </w:rPr>
              <w:t>f_NR_MobileInfo</w:t>
            </w:r>
            <w:proofErr w:type="spellEnd"/>
            <w:r>
              <w:rPr>
                <w:rFonts w:cs="Arial"/>
                <w:lang w:val="en-SG"/>
              </w:rPr>
              <w:t xml:space="preserve"> should keep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>
              <w:rPr>
                <w:rFonts w:cs="Arial"/>
                <w:lang w:val="en-SG"/>
              </w:rPr>
              <w:t xml:space="preserve"> not changed.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6D7A0386" w:rsidR="000517C9" w:rsidRPr="006316B2" w:rsidRDefault="00554280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 function </w:t>
            </w:r>
            <w:proofErr w:type="spellStart"/>
            <w:r w:rsidRPr="000E5E48">
              <w:rPr>
                <w:rFonts w:cs="Arial"/>
                <w:lang w:val="en-SG"/>
              </w:rPr>
              <w:t>f_NR_MobileInfo_Init</w:t>
            </w:r>
            <w:proofErr w:type="spellEnd"/>
            <w:r>
              <w:rPr>
                <w:rFonts w:cs="Arial"/>
                <w:lang w:val="en-SG"/>
              </w:rPr>
              <w:t xml:space="preserve"> that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>
              <w:rPr>
                <w:rFonts w:cs="Arial"/>
                <w:lang w:val="en-SG"/>
              </w:rPr>
              <w:t xml:space="preserve"> will be not reinitialized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D575402" w:rsidR="00876938" w:rsidRPr="00CF39F2" w:rsidRDefault="00876938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test cases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211358D" w:rsidR="00876938" w:rsidRDefault="00BC324C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554280">
              <w:rPr>
                <w:noProof/>
              </w:rPr>
              <w:t xml:space="preserve">ENDC, NR5GC </w:t>
            </w:r>
            <w:r>
              <w:rPr>
                <w:noProof/>
              </w:rPr>
              <w:t>testcases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7BD396AE" w:rsidR="0031314C" w:rsidRPr="008E5453" w:rsidRDefault="003A3820" w:rsidP="00A22A5D">
            <w:pPr>
              <w:spacing w:after="0"/>
              <w:rPr>
                <w:rFonts w:ascii="Arial" w:hAnsi="Arial" w:cs="Arial"/>
              </w:rPr>
            </w:pP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f_NR_MobileInfo_Init</w:t>
            </w:r>
            <w:proofErr w:type="spellEnd"/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001A2439" w:rsidR="00013091" w:rsidRPr="000E5E48" w:rsidRDefault="00631BE9" w:rsidP="009403EF">
            <w:pPr>
              <w:rPr>
                <w:rFonts w:ascii="Arial" w:hAnsi="Arial" w:cs="Arial"/>
                <w:lang w:val="en-SG"/>
              </w:rPr>
            </w:pPr>
            <w:r w:rsidRPr="000E5E48">
              <w:rPr>
                <w:rFonts w:ascii="Arial" w:hAnsi="Arial" w:cs="Arial"/>
                <w:lang w:val="en-SG"/>
              </w:rPr>
              <w:t xml:space="preserve">The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inside the global variable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updated inside the function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f_NR_InitTestEnvironmnent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>. Unfortunately</w:t>
            </w:r>
            <w:r w:rsidR="00554280">
              <w:rPr>
                <w:rFonts w:ascii="Arial" w:hAnsi="Arial" w:cs="Arial"/>
                <w:lang w:val="en-SG"/>
              </w:rPr>
              <w:t>,</w:t>
            </w:r>
            <w:r w:rsidRPr="000E5E48">
              <w:rPr>
                <w:rFonts w:ascii="Arial" w:hAnsi="Arial" w:cs="Arial"/>
                <w:lang w:val="en-SG"/>
              </w:rPr>
              <w:t xml:space="preserve"> later is calling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fl_NR_Common_Init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-&gt;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f_NR_MobileInfo_Init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and 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reinitialized and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lost information.</w:t>
            </w:r>
            <w:r w:rsidR="000E5E48">
              <w:rPr>
                <w:rFonts w:ascii="Arial" w:hAnsi="Arial" w:cs="Arial"/>
                <w:lang w:val="en-SG"/>
              </w:rPr>
              <w:t xml:space="preserve"> Function </w:t>
            </w:r>
            <w:proofErr w:type="spellStart"/>
            <w:r w:rsidR="000E5E48" w:rsidRPr="000E5E48">
              <w:rPr>
                <w:rFonts w:ascii="Arial" w:hAnsi="Arial" w:cs="Arial"/>
                <w:lang w:val="en-SG"/>
              </w:rPr>
              <w:t>f_NR_MobileInfo</w:t>
            </w:r>
            <w:proofErr w:type="spellEnd"/>
            <w:r w:rsidR="000E5E48">
              <w:rPr>
                <w:rFonts w:ascii="Arial" w:hAnsi="Arial" w:cs="Arial"/>
                <w:lang w:val="en-SG"/>
              </w:rPr>
              <w:t xml:space="preserve"> should keep </w:t>
            </w:r>
            <w:proofErr w:type="spellStart"/>
            <w:r w:rsidR="000E5E48"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="000E5E48">
              <w:rPr>
                <w:rFonts w:ascii="Arial" w:hAnsi="Arial" w:cs="Arial"/>
                <w:lang w:val="en-SG"/>
              </w:rPr>
              <w:t xml:space="preserve"> not changed.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03FA65F0" w:rsidR="0031314C" w:rsidRPr="008E5453" w:rsidRDefault="00C05F3F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 function </w:t>
            </w:r>
            <w:proofErr w:type="spellStart"/>
            <w:r w:rsidR="000E5E48" w:rsidRPr="000E5E48">
              <w:rPr>
                <w:rFonts w:cs="Arial"/>
                <w:lang w:val="en-SG"/>
              </w:rPr>
              <w:t>f_NR_MobileInfo_Init</w:t>
            </w:r>
            <w:proofErr w:type="spellEnd"/>
            <w:r w:rsidR="000E5E48">
              <w:rPr>
                <w:rFonts w:cs="Arial"/>
                <w:lang w:val="en-SG"/>
              </w:rPr>
              <w:t xml:space="preserve"> that </w:t>
            </w:r>
            <w:proofErr w:type="spellStart"/>
            <w:r w:rsidR="000E5E48"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="000E5E48">
              <w:rPr>
                <w:rFonts w:cs="Arial"/>
                <w:lang w:val="en-SG"/>
              </w:rPr>
              <w:t xml:space="preserve"> will be not reinitialized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CD6AEEF" w:rsidR="0031314C" w:rsidRPr="008E5453" w:rsidRDefault="003A3820" w:rsidP="00A22A5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3A3820">
              <w:rPr>
                <w:rFonts w:ascii="Arial" w:hAnsi="Arial" w:cs="Arial"/>
                <w:lang w:val="en-US"/>
              </w:rPr>
              <w:t>NR_CellInfoInit.ttcn</w:t>
            </w:r>
            <w:proofErr w:type="spellEnd"/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5301B2CB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Init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template (value) NR_Frequencyf1tof4_Type p_NR_PrimaryFrequencyf1tof4,</w:t>
            </w:r>
          </w:p>
          <w:p w14:paraId="0334F19D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proofErr w:type="gram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,</w:t>
            </w:r>
          </w:p>
          <w:p w14:paraId="2125BBAD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template (value) NR_Frequencyf1tof4_Type p_NR_SecondaryFrequencyf1tof4,</w:t>
            </w:r>
          </w:p>
          <w:p w14:paraId="3F9D92B3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proofErr w:type="gram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_SecondaryFreqBandIndicatorNR</w:t>
            </w:r>
            <w:proofErr w:type="spellEnd"/>
          </w:p>
          <w:p w14:paraId="1B11A603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) 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runs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 xml:space="preserve"> on NR_BASE_PTC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</w:p>
          <w:p w14:paraId="0F1A716C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{</w:t>
            </w:r>
          </w:p>
          <w:p w14:paraId="047DF5C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F4AC050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= omit;</w:t>
            </w:r>
          </w:p>
          <w:p w14:paraId="21C0A1EB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v_MobileInfo.MRDC_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= omit;</w:t>
            </w:r>
          </w:p>
          <w:p w14:paraId="76107ABA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4120E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//@sic R5w190312: ASP for delta values sic@</w:t>
            </w:r>
          </w:p>
          <w:p w14:paraId="6A9887D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f_NR_RetrieveDeltaValues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(p_NR_PrimaryFrequencyf1tof4,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, p_NR_SecondaryFrequencyf1tof4,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);</w:t>
            </w:r>
          </w:p>
          <w:p w14:paraId="78A07DC0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6400C69" w14:textId="40051A7F" w:rsidR="0031314C" w:rsidRPr="008E5453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6FF9B09F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 function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Init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template (value) NR_Frequencyf1tof4_Type p_NR_PrimaryFrequencyf1tof4,</w:t>
            </w:r>
          </w:p>
          <w:p w14:paraId="58F9AFCF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</w:t>
            </w:r>
            <w:proofErr w:type="spellStart"/>
            <w:proofErr w:type="gram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,</w:t>
            </w:r>
          </w:p>
          <w:p w14:paraId="7DDA6F56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                               template (value) NR_Frequencyf1tof4_Type p_NR_SecondaryFrequencyf1tof4,</w:t>
            </w:r>
          </w:p>
          <w:p w14:paraId="3FEE3FF6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</w:t>
            </w:r>
            <w:proofErr w:type="spellStart"/>
            <w:proofErr w:type="gram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_SecondaryFreqBandIndicatorNR</w:t>
            </w:r>
            <w:proofErr w:type="spellEnd"/>
          </w:p>
          <w:p w14:paraId="321894D0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) 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runs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 xml:space="preserve"> on NR_BASE_PTC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</w:p>
          <w:p w14:paraId="7411BE3C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 {</w:t>
            </w:r>
          </w:p>
          <w:p w14:paraId="67BBF95B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var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15A181D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3A3820">
              <w:rPr>
                <w:rFonts w:ascii="Arial" w:hAnsi="Arial" w:cs="Arial"/>
                <w:highlight w:val="yellow"/>
                <w:lang w:val="en-US"/>
              </w:rPr>
              <w:t>MobileInfo</w:t>
            </w:r>
            <w:proofErr w:type="spellEnd"/>
            <w:r w:rsidRPr="003A3820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3A3820">
              <w:rPr>
                <w:rFonts w:ascii="Arial" w:hAnsi="Arial" w:cs="Arial"/>
                <w:highlight w:val="yellow"/>
                <w:lang w:val="en-US"/>
              </w:rPr>
              <w:t xml:space="preserve">= </w:t>
            </w:r>
            <w:proofErr w:type="spellStart"/>
            <w:r w:rsidRPr="003A3820">
              <w:rPr>
                <w:rFonts w:ascii="Arial" w:hAnsi="Arial" w:cs="Arial"/>
                <w:highlight w:val="yellow"/>
                <w:lang w:val="en-US"/>
              </w:rPr>
              <w:t>f_NR_GetMobileInfo</w:t>
            </w:r>
            <w:proofErr w:type="spellEnd"/>
            <w:r w:rsidRPr="003A3820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685BD445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= omit;</w:t>
            </w:r>
          </w:p>
          <w:p w14:paraId="25EB3CB3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v_MobileInfo.MRDC_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>= omit;</w:t>
            </w:r>
          </w:p>
          <w:p w14:paraId="4C846C81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</w:p>
          <w:p w14:paraId="0F4363AA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   //@sic R5w190312: ASP for delta values sic@</w:t>
            </w:r>
          </w:p>
          <w:p w14:paraId="27531939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A3820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f_NR_RetrieveDeltaValues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(p_NR_PrimaryFrequencyf1tof4,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, p_NR_SecondaryFrequencyf1tof4,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);</w:t>
            </w:r>
          </w:p>
          <w:p w14:paraId="39FB567B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3A3820">
              <w:rPr>
                <w:rFonts w:ascii="Arial" w:hAnsi="Arial" w:cs="Arial"/>
                <w:lang w:val="en-US"/>
              </w:rPr>
              <w:t>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A317E0D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 }   </w:t>
            </w:r>
          </w:p>
          <w:p w14:paraId="5CD156FF" w14:textId="1ED65BC5" w:rsidR="0031314C" w:rsidRPr="008E5453" w:rsidRDefault="0031314C" w:rsidP="0098617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641A073" w14:textId="43F7D124" w:rsidR="00934618" w:rsidRDefault="00934618" w:rsidP="00934618">
      <w:pPr>
        <w:rPr>
          <w:rFonts w:ascii="Arial" w:hAnsi="Arial" w:cs="Arial"/>
          <w:lang w:val="en-US"/>
        </w:rPr>
      </w:pPr>
    </w:p>
    <w:p w14:paraId="66F8F2A5" w14:textId="5BFF5528" w:rsidR="000E5E48" w:rsidRDefault="000E5E48" w:rsidP="000E5E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5E48" w:rsidRPr="008E5453" w14:paraId="44CDBA72" w14:textId="77777777" w:rsidTr="00F40567">
        <w:trPr>
          <w:trHeight w:val="447"/>
        </w:trPr>
        <w:tc>
          <w:tcPr>
            <w:tcW w:w="1985" w:type="dxa"/>
          </w:tcPr>
          <w:p w14:paraId="77819C59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57FE90" w14:textId="1023F969" w:rsidR="000E5E48" w:rsidRPr="008E5453" w:rsidRDefault="000E5E48" w:rsidP="00F40567">
            <w:pPr>
              <w:spacing w:after="0"/>
              <w:rPr>
                <w:rFonts w:ascii="Arial" w:hAnsi="Arial" w:cs="Arial"/>
              </w:rPr>
            </w:pPr>
            <w:proofErr w:type="spellStart"/>
            <w:r w:rsidRPr="000E5E48">
              <w:rPr>
                <w:rFonts w:ascii="Arial" w:hAnsi="Arial" w:cs="Arial"/>
                <w:lang w:val="en-SG"/>
              </w:rPr>
              <w:t>f_NR_GetMobileInfo</w:t>
            </w:r>
            <w:proofErr w:type="spellEnd"/>
          </w:p>
        </w:tc>
      </w:tr>
      <w:tr w:rsidR="000E5E48" w:rsidRPr="008E5453" w14:paraId="481F8965" w14:textId="77777777" w:rsidTr="00F40567">
        <w:trPr>
          <w:trHeight w:val="452"/>
        </w:trPr>
        <w:tc>
          <w:tcPr>
            <w:tcW w:w="1985" w:type="dxa"/>
          </w:tcPr>
          <w:p w14:paraId="237682FA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8B8950" w14:textId="07E08C22" w:rsidR="000E5E48" w:rsidRPr="000E5E48" w:rsidRDefault="000E5E48" w:rsidP="00F40567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Due to change 1</w:t>
            </w:r>
            <w:r w:rsidR="00E41630">
              <w:rPr>
                <w:rFonts w:ascii="Arial" w:hAnsi="Arial" w:cs="Arial"/>
                <w:lang w:val="en-SG"/>
              </w:rPr>
              <w:t xml:space="preserve"> </w:t>
            </w:r>
            <w:r>
              <w:rPr>
                <w:rFonts w:ascii="Arial" w:hAnsi="Arial" w:cs="Arial"/>
                <w:lang w:val="en-SG"/>
              </w:rPr>
              <w:t xml:space="preserve">create a new function </w:t>
            </w:r>
            <w:proofErr w:type="spellStart"/>
            <w:r w:rsidR="00E41630" w:rsidRPr="000E5E48">
              <w:rPr>
                <w:rFonts w:ascii="Arial" w:hAnsi="Arial" w:cs="Arial"/>
                <w:lang w:val="en-SG"/>
              </w:rPr>
              <w:t>f_NR_GetMobileInfo</w:t>
            </w:r>
            <w:proofErr w:type="spellEnd"/>
            <w:r w:rsidR="00612C0D">
              <w:rPr>
                <w:rFonts w:ascii="Arial" w:hAnsi="Arial" w:cs="Arial"/>
                <w:lang w:val="en-SG"/>
              </w:rPr>
              <w:t xml:space="preserve"> to retrieve current </w:t>
            </w:r>
            <w:proofErr w:type="spellStart"/>
            <w:r w:rsidR="00612C0D">
              <w:rPr>
                <w:rFonts w:ascii="Arial" w:hAnsi="Arial" w:cs="Arial"/>
                <w:lang w:val="en-SG"/>
              </w:rPr>
              <w:t>MobileInfo</w:t>
            </w:r>
            <w:proofErr w:type="spellEnd"/>
            <w:r w:rsidR="00612C0D">
              <w:rPr>
                <w:rFonts w:ascii="Arial" w:hAnsi="Arial" w:cs="Arial"/>
                <w:lang w:val="en-SG"/>
              </w:rPr>
              <w:t xml:space="preserve"> from global variable</w:t>
            </w:r>
          </w:p>
        </w:tc>
      </w:tr>
      <w:tr w:rsidR="000E5E48" w:rsidRPr="008E5453" w14:paraId="155B5D2E" w14:textId="77777777" w:rsidTr="00F40567">
        <w:tc>
          <w:tcPr>
            <w:tcW w:w="1985" w:type="dxa"/>
          </w:tcPr>
          <w:p w14:paraId="7CE6BE88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85540" w14:textId="7F21A52D" w:rsidR="000E5E48" w:rsidRPr="008E5453" w:rsidRDefault="00612C0D" w:rsidP="00F4056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Create a new function to retrieve current </w:t>
            </w:r>
            <w:proofErr w:type="spellStart"/>
            <w:r>
              <w:rPr>
                <w:rFonts w:cs="Arial"/>
                <w:lang w:val="en-SG"/>
              </w:rPr>
              <w:t>MobileInfo</w:t>
            </w:r>
            <w:proofErr w:type="spellEnd"/>
            <w:r>
              <w:rPr>
                <w:rFonts w:cs="Arial"/>
                <w:lang w:val="en-SG"/>
              </w:rPr>
              <w:t xml:space="preserve"> from global variable</w:t>
            </w:r>
          </w:p>
        </w:tc>
      </w:tr>
      <w:tr w:rsidR="000E5E48" w:rsidRPr="008E5453" w14:paraId="3E2B2C22" w14:textId="77777777" w:rsidTr="00F40567">
        <w:tc>
          <w:tcPr>
            <w:tcW w:w="1985" w:type="dxa"/>
          </w:tcPr>
          <w:p w14:paraId="6D127AE2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90133BF" w14:textId="58207EB6" w:rsidR="000E5E48" w:rsidRPr="008E5453" w:rsidRDefault="000E5E48" w:rsidP="00F40567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0E5E48">
              <w:rPr>
                <w:rFonts w:ascii="Arial" w:hAnsi="Arial" w:cs="Arial"/>
                <w:lang w:val="en-US"/>
              </w:rPr>
              <w:t>NR_CellInfo.ttcn</w:t>
            </w:r>
            <w:proofErr w:type="spellEnd"/>
          </w:p>
        </w:tc>
      </w:tr>
      <w:tr w:rsidR="000E5E48" w:rsidRPr="008E5453" w14:paraId="07F58D73" w14:textId="77777777" w:rsidTr="00F40567">
        <w:tc>
          <w:tcPr>
            <w:tcW w:w="1985" w:type="dxa"/>
          </w:tcPr>
          <w:p w14:paraId="1948F709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F39D037" w14:textId="77777777" w:rsidR="000E5E48" w:rsidRPr="008E5453" w:rsidRDefault="000E5E48" w:rsidP="00F4056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240227B" w14:textId="77777777" w:rsidR="000E5E48" w:rsidRPr="008E5453" w:rsidRDefault="000E5E48" w:rsidP="000E5E48">
      <w:pPr>
        <w:rPr>
          <w:rFonts w:ascii="Arial" w:hAnsi="Arial" w:cs="Arial"/>
          <w:lang w:val="en-US"/>
        </w:rPr>
      </w:pPr>
    </w:p>
    <w:p w14:paraId="2177C13F" w14:textId="7295D418" w:rsidR="000E5E48" w:rsidRPr="008E5453" w:rsidRDefault="000E5E48" w:rsidP="000E5E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E5E48" w:rsidRPr="008E5453" w14:paraId="5DD8991F" w14:textId="77777777" w:rsidTr="00F40567">
        <w:tc>
          <w:tcPr>
            <w:tcW w:w="9855" w:type="dxa"/>
          </w:tcPr>
          <w:p w14:paraId="23D1E729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lang w:val="en-US"/>
              </w:rPr>
              <w:t xml:space="preserve">  </w:t>
            </w: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function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f_NR_</w:t>
            </w:r>
            <w:proofErr w:type="gramStart"/>
            <w:r w:rsidRPr="000E5E48">
              <w:rPr>
                <w:rFonts w:ascii="Arial" w:hAnsi="Arial" w:cs="Arial"/>
                <w:highlight w:val="yellow"/>
                <w:lang w:val="en-US"/>
              </w:rPr>
              <w:t>GetMobileInfo</w:t>
            </w:r>
            <w:proofErr w:type="spellEnd"/>
            <w:r w:rsidRPr="000E5E4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) runs on NR_BASE_PTC return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NR_MobileInfo_Type</w:t>
            </w:r>
            <w:proofErr w:type="spellEnd"/>
          </w:p>
          <w:p w14:paraId="469DE10B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{</w:t>
            </w:r>
          </w:p>
          <w:p w14:paraId="31CF31F9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vc_NR_Global.</w:t>
            </w:r>
            <w:proofErr w:type="gramStart"/>
            <w:r w:rsidRPr="000E5E48">
              <w:rPr>
                <w:rFonts w:ascii="Arial" w:hAnsi="Arial" w:cs="Arial"/>
                <w:highlight w:val="yellow"/>
                <w:lang w:val="en-US"/>
              </w:rPr>
              <w:t>MobileInfo</w:t>
            </w:r>
            <w:proofErr w:type="spellEnd"/>
            <w:r w:rsidRPr="000E5E48">
              <w:rPr>
                <w:rFonts w:ascii="Arial" w:hAnsi="Arial" w:cs="Arial"/>
                <w:highlight w:val="yellow"/>
                <w:lang w:val="en-US"/>
              </w:rPr>
              <w:t>;</w:t>
            </w:r>
            <w:proofErr w:type="gramEnd"/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</w:p>
          <w:p w14:paraId="0EE76349" w14:textId="74BCE22A" w:rsidR="000E5E48" w:rsidRPr="008E5453" w:rsidRDefault="000E5E48" w:rsidP="000E5E48">
            <w:pPr>
              <w:spacing w:after="0"/>
              <w:rPr>
                <w:rFonts w:ascii="Arial" w:hAnsi="Arial" w:cs="Arial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  <w:r w:rsidRPr="000E5E48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5977348B" w14:textId="77777777" w:rsidR="000E5E48" w:rsidRPr="008E5453" w:rsidRDefault="000E5E48" w:rsidP="000E5E48">
      <w:pPr>
        <w:rPr>
          <w:rFonts w:ascii="Arial" w:hAnsi="Arial" w:cs="Arial"/>
          <w:lang w:val="en-US"/>
        </w:rPr>
      </w:pPr>
    </w:p>
    <w:p w14:paraId="151F25C7" w14:textId="77777777" w:rsidR="000E5E48" w:rsidRDefault="000E5E48" w:rsidP="00934618">
      <w:pPr>
        <w:rPr>
          <w:rFonts w:ascii="Arial" w:hAnsi="Arial" w:cs="Arial"/>
          <w:lang w:val="en-US"/>
        </w:rPr>
      </w:pPr>
    </w:p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D6979" w14:textId="77777777" w:rsidR="002D7C0F" w:rsidRDefault="002D7C0F">
      <w:r>
        <w:separator/>
      </w:r>
    </w:p>
  </w:endnote>
  <w:endnote w:type="continuationSeparator" w:id="0">
    <w:p w14:paraId="60B874C7" w14:textId="77777777" w:rsidR="002D7C0F" w:rsidRDefault="002D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3921" w14:textId="77777777" w:rsidR="002D7C0F" w:rsidRDefault="002D7C0F">
      <w:r>
        <w:separator/>
      </w:r>
    </w:p>
  </w:footnote>
  <w:footnote w:type="continuationSeparator" w:id="0">
    <w:p w14:paraId="61DA107A" w14:textId="77777777" w:rsidR="002D7C0F" w:rsidRDefault="002D7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4"/>
  </w:num>
  <w:num w:numId="3" w16cid:durableId="1187331557">
    <w:abstractNumId w:val="2"/>
  </w:num>
  <w:num w:numId="4" w16cid:durableId="797534196">
    <w:abstractNumId w:val="8"/>
  </w:num>
  <w:num w:numId="5" w16cid:durableId="1217936849">
    <w:abstractNumId w:val="5"/>
  </w:num>
  <w:num w:numId="6" w16cid:durableId="2059350688">
    <w:abstractNumId w:val="3"/>
  </w:num>
  <w:num w:numId="7" w16cid:durableId="204223995">
    <w:abstractNumId w:val="9"/>
  </w:num>
  <w:num w:numId="8" w16cid:durableId="281309129">
    <w:abstractNumId w:val="6"/>
  </w:num>
  <w:num w:numId="9" w16cid:durableId="1568035936">
    <w:abstractNumId w:val="7"/>
  </w:num>
  <w:num w:numId="10" w16cid:durableId="922252282">
    <w:abstractNumId w:val="0"/>
  </w:num>
  <w:num w:numId="11" w16cid:durableId="15817125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2022-06-13T09:03:00Z</dcterms:created>
  <dcterms:modified xsi:type="dcterms:W3CDTF">2022-06-13T09:03:00Z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