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FB4" w:rsidRDefault="0040314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R5s22</w:t>
        </w:r>
        <w:r w:rsidR="00B22FA9">
          <w:rPr>
            <w:rFonts w:eastAsiaTheme="minorEastAsia" w:hint="eastAsia"/>
            <w:b/>
            <w:i/>
            <w:sz w:val="28"/>
            <w:lang w:eastAsia="zh-CN"/>
          </w:rPr>
          <w:t>0739</w:t>
        </w:r>
      </w:fldSimple>
    </w:p>
    <w:p w:rsidR="00986FB4" w:rsidRDefault="0040314B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proofErr w:type="gramStart"/>
      <w:r>
        <w:rPr>
          <w:b/>
          <w:sz w:val="24"/>
        </w:rPr>
        <w:t xml:space="preserve">, </w:t>
      </w:r>
      <w:proofErr w:type="gramEnd"/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13th Dec 2021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6F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FB4" w:rsidRDefault="0040314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86F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6FB4" w:rsidRDefault="0040314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6F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>
        <w:tc>
          <w:tcPr>
            <w:tcW w:w="142" w:type="dxa"/>
            <w:tcBorders>
              <w:left w:val="single" w:sz="4" w:space="0" w:color="auto"/>
            </w:tcBorders>
          </w:tcPr>
          <w:p w:rsidR="00986FB4" w:rsidRDefault="00986F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86FB4" w:rsidRDefault="0040314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986FB4" w:rsidRDefault="0040314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86FB4" w:rsidRPr="00B22FA9" w:rsidRDefault="00B22FA9">
            <w:pPr>
              <w:pStyle w:val="CRCoverPage"/>
              <w:spacing w:after="0"/>
              <w:rPr>
                <w:b/>
                <w:sz w:val="28"/>
              </w:rPr>
            </w:pPr>
            <w:bookmarkStart w:id="0" w:name="_GoBack"/>
            <w:r w:rsidRPr="00B22FA9">
              <w:rPr>
                <w:rFonts w:hint="eastAsia"/>
                <w:b/>
                <w:sz w:val="28"/>
              </w:rPr>
              <w:t>2571</w:t>
            </w:r>
            <w:bookmarkEnd w:id="0"/>
          </w:p>
        </w:tc>
        <w:tc>
          <w:tcPr>
            <w:tcW w:w="709" w:type="dxa"/>
          </w:tcPr>
          <w:p w:rsidR="00986FB4" w:rsidRPr="00B22FA9" w:rsidRDefault="004031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B22FA9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86FB4" w:rsidRDefault="0040314B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986FB4" w:rsidRDefault="0040314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bookmarkStart w:id="1" w:name="OLE_LINK13"/>
        <w:bookmarkStart w:id="2" w:name="OLE_LINK14"/>
        <w:tc>
          <w:tcPr>
            <w:tcW w:w="1701" w:type="dxa"/>
            <w:shd w:val="pct30" w:color="FFFF00" w:fill="auto"/>
          </w:tcPr>
          <w:p w:rsidR="00986FB4" w:rsidRDefault="00B22FA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17.2.0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bookmarkEnd w:id="1"/>
            <w:bookmarkEnd w:id="2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86FB4" w:rsidRDefault="00986FB4">
            <w:pPr>
              <w:pStyle w:val="CRCoverPage"/>
              <w:spacing w:after="0"/>
            </w:pPr>
          </w:p>
        </w:tc>
      </w:tr>
      <w:tr w:rsidR="00986F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6FB4" w:rsidRDefault="00986FB4">
            <w:pPr>
              <w:pStyle w:val="CRCoverPage"/>
              <w:spacing w:after="0"/>
            </w:pPr>
          </w:p>
        </w:tc>
      </w:tr>
      <w:tr w:rsidR="00986F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86FB4" w:rsidRDefault="0040314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6FB4">
        <w:tc>
          <w:tcPr>
            <w:tcW w:w="9641" w:type="dxa"/>
            <w:gridSpan w:val="9"/>
          </w:tcPr>
          <w:p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86FB4" w:rsidRDefault="00986F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6FB4">
        <w:tc>
          <w:tcPr>
            <w:tcW w:w="2835" w:type="dxa"/>
          </w:tcPr>
          <w:p w:rsidR="00986FB4" w:rsidRDefault="004031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86FB4" w:rsidRDefault="0040314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86FB4" w:rsidRDefault="00986F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86FB4" w:rsidRDefault="0040314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6FB4" w:rsidRDefault="00986F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86FB4" w:rsidRDefault="0040314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86FB4" w:rsidRDefault="00986F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86FB4" w:rsidRDefault="0040314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6FB4" w:rsidRDefault="00986F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86FB4" w:rsidRDefault="00986F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6FB4">
        <w:tc>
          <w:tcPr>
            <w:tcW w:w="9640" w:type="dxa"/>
            <w:gridSpan w:val="11"/>
          </w:tcPr>
          <w:p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86FB4" w:rsidRDefault="00403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FB4" w:rsidRDefault="0040314B">
            <w:pPr>
              <w:pStyle w:val="CRCoverPage"/>
              <w:spacing w:after="0"/>
              <w:ind w:left="100"/>
            </w:pPr>
            <w:r>
              <w:t>Correction for NR MAC test case 7.1.1.5.</w:t>
            </w:r>
            <w:r>
              <w:rPr>
                <w:rFonts w:eastAsia="宋体" w:hint="eastAsia"/>
                <w:lang w:val="en-US" w:eastAsia="zh-CN"/>
              </w:rPr>
              <w:t>4</w:t>
            </w:r>
          </w:p>
        </w:tc>
      </w:tr>
      <w:tr w:rsidR="00986FB4">
        <w:tc>
          <w:tcPr>
            <w:tcW w:w="1843" w:type="dxa"/>
            <w:tcBorders>
              <w:left w:val="single" w:sz="4" w:space="0" w:color="auto"/>
            </w:tcBorders>
          </w:tcPr>
          <w:p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>
        <w:tc>
          <w:tcPr>
            <w:tcW w:w="1843" w:type="dxa"/>
            <w:tcBorders>
              <w:left w:val="single" w:sz="4" w:space="0" w:color="auto"/>
            </w:tcBorders>
          </w:tcPr>
          <w:p w:rsidR="00986FB4" w:rsidRDefault="00403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6FB4" w:rsidRDefault="0040314B">
            <w:pPr>
              <w:pStyle w:val="CRCoverPage"/>
              <w:spacing w:after="0"/>
              <w:ind w:left="100"/>
            </w:pPr>
            <w:proofErr w:type="spellStart"/>
            <w:r>
              <w:t>Datang</w:t>
            </w:r>
            <w:proofErr w:type="spellEnd"/>
            <w:r>
              <w:t xml:space="preserve"> </w:t>
            </w:r>
            <w:proofErr w:type="spellStart"/>
            <w:r>
              <w:t>LinkTester</w:t>
            </w:r>
            <w:proofErr w:type="spellEnd"/>
            <w:r>
              <w:rPr>
                <w:rFonts w:hint="eastAsia"/>
                <w:lang w:eastAsia="zh-CN"/>
              </w:rPr>
              <w:t xml:space="preserve"> Technology</w:t>
            </w:r>
          </w:p>
        </w:tc>
      </w:tr>
      <w:tr w:rsidR="00986FB4">
        <w:tc>
          <w:tcPr>
            <w:tcW w:w="1843" w:type="dxa"/>
            <w:tcBorders>
              <w:left w:val="single" w:sz="4" w:space="0" w:color="auto"/>
            </w:tcBorders>
          </w:tcPr>
          <w:p w:rsidR="00986FB4" w:rsidRDefault="00403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6FB4" w:rsidRDefault="0040314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986FB4">
        <w:tc>
          <w:tcPr>
            <w:tcW w:w="1843" w:type="dxa"/>
            <w:tcBorders>
              <w:left w:val="single" w:sz="4" w:space="0" w:color="auto"/>
            </w:tcBorders>
          </w:tcPr>
          <w:p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>
        <w:tc>
          <w:tcPr>
            <w:tcW w:w="1843" w:type="dxa"/>
            <w:tcBorders>
              <w:left w:val="single" w:sz="4" w:space="0" w:color="auto"/>
            </w:tcBorders>
          </w:tcPr>
          <w:p w:rsidR="00986FB4" w:rsidRDefault="00403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86FB4" w:rsidRDefault="00B22FA9">
            <w:pPr>
              <w:pStyle w:val="CRCoverPage"/>
              <w:spacing w:after="0"/>
              <w:ind w:left="100"/>
            </w:pPr>
            <w:r w:rsidRPr="00B22FA9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986FB4" w:rsidRDefault="00986F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86FB4" w:rsidRDefault="0040314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6FB4" w:rsidRDefault="0040314B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2022-06-07</w:t>
            </w:r>
          </w:p>
        </w:tc>
      </w:tr>
      <w:tr w:rsidR="00986FB4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86FB4" w:rsidRDefault="00403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86FB4" w:rsidRDefault="0040314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86FB4" w:rsidRDefault="00986F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86FB4" w:rsidRDefault="0040314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6FB4" w:rsidRDefault="0040314B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eastAsia="zh-CN"/>
                </w:rPr>
                <w:t>7</w:t>
              </w:r>
            </w:fldSimple>
          </w:p>
        </w:tc>
      </w:tr>
      <w:tr w:rsidR="00986F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86FB4" w:rsidRDefault="00986F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86FB4" w:rsidRDefault="0040314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86FB4" w:rsidRDefault="0040314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86FB4" w:rsidRDefault="004031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86FB4">
        <w:tc>
          <w:tcPr>
            <w:tcW w:w="1843" w:type="dxa"/>
          </w:tcPr>
          <w:p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6FB4" w:rsidRDefault="00403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FB4" w:rsidRDefault="0040314B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According </w:t>
            </w:r>
            <w:proofErr w:type="gramStart"/>
            <w:r>
              <w:rPr>
                <w:rFonts w:eastAsia="宋体" w:hint="eastAsia"/>
                <w:lang w:val="en-US" w:eastAsia="zh-CN"/>
              </w:rPr>
              <w:t xml:space="preserve">to </w:t>
            </w:r>
            <w:r>
              <w:rPr>
                <w:rFonts w:hint="eastAsia"/>
                <w:lang w:val="en-SG"/>
              </w:rPr>
              <w:t xml:space="preserve"> Note3,</w:t>
            </w: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hint="eastAsia"/>
                <w:lang w:val="en-SG"/>
              </w:rPr>
              <w:t>he</w:t>
            </w:r>
            <w:proofErr w:type="gramEnd"/>
            <w:r>
              <w:rPr>
                <w:rFonts w:hint="eastAsia"/>
                <w:lang w:val="en-SG"/>
              </w:rPr>
              <w:t xml:space="preserve"> SS assumes that the UE starts in long DRX after configuration</w:t>
            </w:r>
            <w:r>
              <w:rPr>
                <w:rFonts w:eastAsia="宋体" w:hint="eastAsia"/>
                <w:lang w:val="en-US" w:eastAsia="zh-CN"/>
              </w:rPr>
              <w:t xml:space="preserve"> at step 3</w:t>
            </w:r>
            <w:r>
              <w:rPr>
                <w:rFonts w:hint="eastAsia"/>
                <w:lang w:val="en-SG"/>
              </w:rPr>
              <w:t>.</w:t>
            </w:r>
          </w:p>
        </w:tc>
      </w:tr>
      <w:tr w:rsidR="00986F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FB4" w:rsidRDefault="00403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6FB4" w:rsidRDefault="0040314B">
            <w:pPr>
              <w:pStyle w:val="CRCoverPage"/>
              <w:spacing w:after="0"/>
              <w:ind w:left="100"/>
            </w:pPr>
            <w:r>
              <w:rPr>
                <w:lang w:val="en-SG"/>
              </w:rPr>
              <w:t xml:space="preserve">Using </w:t>
            </w:r>
            <w:proofErr w:type="spellStart"/>
            <w:r>
              <w:rPr>
                <w:lang w:val="en-SG"/>
              </w:rPr>
              <w:t>LongDrxCycle</w:t>
            </w:r>
            <w:proofErr w:type="spellEnd"/>
            <w:r>
              <w:rPr>
                <w:lang w:val="en-SG"/>
              </w:rPr>
              <w:t xml:space="preserve"> instead of </w:t>
            </w:r>
            <w:proofErr w:type="spellStart"/>
            <w:r>
              <w:rPr>
                <w:lang w:val="en-SG"/>
              </w:rPr>
              <w:t>ShortDrxCycle</w:t>
            </w:r>
            <w:proofErr w:type="spellEnd"/>
            <w:r>
              <w:rPr>
                <w:lang w:val="en-SG"/>
              </w:rPr>
              <w:t xml:space="preserve"> for timing calculation at step 3.</w:t>
            </w:r>
          </w:p>
        </w:tc>
      </w:tr>
      <w:tr w:rsidR="00986F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6FB4" w:rsidRDefault="00403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FB4" w:rsidRDefault="0040314B">
            <w:pPr>
              <w:pStyle w:val="CRCoverPage"/>
              <w:spacing w:after="0"/>
              <w:ind w:left="100"/>
            </w:pPr>
            <w:r>
              <w:t>A conformant UE can fail these test cases</w:t>
            </w:r>
          </w:p>
        </w:tc>
      </w:tr>
      <w:tr w:rsidR="00986FB4">
        <w:tc>
          <w:tcPr>
            <w:tcW w:w="2694" w:type="dxa"/>
            <w:gridSpan w:val="2"/>
          </w:tcPr>
          <w:p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6FB4" w:rsidRDefault="00403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FB4" w:rsidRDefault="0040314B">
            <w:pPr>
              <w:pStyle w:val="CRCoverPage"/>
              <w:spacing w:after="0"/>
              <w:ind w:left="100"/>
            </w:pPr>
            <w:r>
              <w:t>7.1.1.5.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.ENDC, 7.1.1.5.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.NR5GC</w:t>
            </w:r>
          </w:p>
        </w:tc>
      </w:tr>
      <w:tr w:rsidR="00986F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FB4" w:rsidRDefault="0098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FB4" w:rsidRDefault="004031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6FB4" w:rsidRDefault="004031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86FB4" w:rsidRDefault="00986F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86FB4" w:rsidRDefault="00986FB4">
            <w:pPr>
              <w:pStyle w:val="CRCoverPage"/>
              <w:spacing w:after="0"/>
              <w:ind w:left="99"/>
            </w:pPr>
          </w:p>
        </w:tc>
      </w:tr>
      <w:tr w:rsidR="00986F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FB4" w:rsidRDefault="00403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6FB4" w:rsidRDefault="00986F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FB4" w:rsidRDefault="004031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86FB4" w:rsidRDefault="0040314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6FB4" w:rsidRDefault="0040314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86F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FB4" w:rsidRDefault="0040314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6FB4" w:rsidRDefault="00986F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FB4" w:rsidRDefault="004031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86FB4" w:rsidRDefault="0040314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6FB4" w:rsidRDefault="0040314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86F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FB4" w:rsidRDefault="0040314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6FB4" w:rsidRDefault="00986F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FB4" w:rsidRDefault="004031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86FB4" w:rsidRDefault="0040314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6FB4" w:rsidRDefault="0040314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86F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FB4" w:rsidRDefault="00986F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6FB4" w:rsidRDefault="00986FB4">
            <w:pPr>
              <w:pStyle w:val="CRCoverPage"/>
              <w:spacing w:after="0"/>
            </w:pPr>
          </w:p>
        </w:tc>
      </w:tr>
      <w:tr w:rsidR="00986F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6FB4" w:rsidRDefault="00403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FB4" w:rsidRDefault="00986FB4">
            <w:pPr>
              <w:pStyle w:val="CRCoverPage"/>
              <w:spacing w:after="0"/>
              <w:ind w:left="100"/>
            </w:pPr>
          </w:p>
        </w:tc>
      </w:tr>
      <w:tr w:rsidR="00986F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6FB4" w:rsidRDefault="0098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86FB4" w:rsidRDefault="00986F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6F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FB4" w:rsidRDefault="00403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FB4" w:rsidRDefault="00986FB4">
            <w:pPr>
              <w:pStyle w:val="CRCoverPage"/>
              <w:spacing w:after="0"/>
              <w:ind w:left="100"/>
            </w:pPr>
          </w:p>
        </w:tc>
      </w:tr>
    </w:tbl>
    <w:p w:rsidR="00986FB4" w:rsidRDefault="00986FB4">
      <w:pPr>
        <w:pStyle w:val="CRCoverPage"/>
        <w:spacing w:after="0"/>
        <w:rPr>
          <w:sz w:val="8"/>
          <w:szCs w:val="8"/>
        </w:rPr>
      </w:pPr>
    </w:p>
    <w:p w:rsidR="00986FB4" w:rsidRDefault="00986FB4">
      <w:pPr>
        <w:sectPr w:rsidR="00986FB4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86FB4" w:rsidRDefault="0040314B">
      <w:pPr>
        <w:pStyle w:val="ad"/>
        <w:jc w:val="left"/>
        <w:rPr>
          <w:rStyle w:val="af"/>
          <w:rFonts w:cs="Arial"/>
          <w:i w:val="0"/>
          <w:lang w:eastAsia="en-GB"/>
        </w:rPr>
      </w:pPr>
      <w:bookmarkStart w:id="4" w:name="_Toc54888059"/>
      <w:r>
        <w:rPr>
          <w:rStyle w:val="af"/>
          <w:rFonts w:cs="Arial"/>
          <w:i w:val="0"/>
        </w:rPr>
        <w:lastRenderedPageBreak/>
        <w:t>Table of Contents</w:t>
      </w:r>
      <w:bookmarkEnd w:id="4"/>
    </w:p>
    <w:p w:rsidR="00986FB4" w:rsidRDefault="0040314B">
      <w:pPr>
        <w:pStyle w:val="10"/>
        <w:rPr>
          <w:rFonts w:ascii="Calibri" w:eastAsia="Yu Mincho" w:hAnsi="Calibr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_Toc54888059 \h </w:instrText>
      </w:r>
      <w:r>
        <w:fldChar w:fldCharType="separate"/>
      </w:r>
      <w:r>
        <w:t>2</w:t>
      </w:r>
      <w:r>
        <w:fldChar w:fldCharType="end"/>
      </w:r>
    </w:p>
    <w:p w:rsidR="00986FB4" w:rsidRDefault="0040314B">
      <w:pPr>
        <w:pStyle w:val="10"/>
        <w:rPr>
          <w:rFonts w:ascii="Calibri" w:eastAsia="Yu Mincho" w:hAnsi="Calibri"/>
          <w:szCs w:val="22"/>
          <w:lang w:eastAsia="ja-JP"/>
        </w:rPr>
      </w:pPr>
      <w:r>
        <w:rPr>
          <w:b/>
          <w:lang w:eastAsia="ja-JP"/>
        </w:rPr>
        <w:t>1</w:t>
      </w:r>
      <w:r>
        <w:rPr>
          <w:rFonts w:ascii="Calibri" w:eastAsia="Yu Mincho" w:hAnsi="Calibri"/>
          <w:szCs w:val="22"/>
          <w:lang w:eastAsia="ja-JP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_Toc54888060 \h </w:instrText>
      </w:r>
      <w:r>
        <w:fldChar w:fldCharType="separate"/>
      </w:r>
      <w:r>
        <w:t>3</w:t>
      </w:r>
      <w:r>
        <w:fldChar w:fldCharType="end"/>
      </w:r>
    </w:p>
    <w:p w:rsidR="00986FB4" w:rsidRDefault="0040314B">
      <w:pPr>
        <w:pStyle w:val="10"/>
        <w:rPr>
          <w:rFonts w:ascii="Calibri" w:eastAsia="Yu Mincho" w:hAnsi="Calibri"/>
          <w:szCs w:val="22"/>
          <w:lang w:eastAsia="ja-JP"/>
        </w:rPr>
      </w:pPr>
      <w:r>
        <w:rPr>
          <w:b/>
        </w:rPr>
        <w:t>2</w:t>
      </w:r>
      <w:r>
        <w:rPr>
          <w:rFonts w:ascii="Calibri" w:eastAsia="Yu Mincho" w:hAnsi="Calibri"/>
          <w:szCs w:val="22"/>
          <w:lang w:eastAsia="ja-JP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_Toc54888062 \h </w:instrText>
      </w:r>
      <w:r>
        <w:fldChar w:fldCharType="separate"/>
      </w:r>
      <w:r>
        <w:t>3</w:t>
      </w:r>
      <w:r>
        <w:fldChar w:fldCharType="end"/>
      </w:r>
    </w:p>
    <w:p w:rsidR="00986FB4" w:rsidRDefault="0040314B">
      <w:pPr>
        <w:pStyle w:val="21"/>
        <w:rPr>
          <w:b/>
          <w:sz w:val="24"/>
          <w:lang w:eastAsia="ja-JP"/>
        </w:rPr>
      </w:pPr>
      <w:r>
        <w:rPr>
          <w:b/>
          <w:lang w:val="pt-BR"/>
        </w:rPr>
        <w:t>2.1</w:t>
      </w:r>
      <w:r>
        <w:rPr>
          <w:rFonts w:ascii="Calibri" w:eastAsia="Yu Mincho" w:hAnsi="Calibri"/>
          <w:sz w:val="22"/>
          <w:szCs w:val="22"/>
          <w:lang w:eastAsia="ja-JP"/>
        </w:rPr>
        <w:tab/>
      </w:r>
      <w:r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_Toc54888063 \h </w:instrText>
      </w:r>
      <w:r>
        <w:fldChar w:fldCharType="separate"/>
      </w:r>
      <w:r>
        <w:t>3</w:t>
      </w:r>
      <w:r>
        <w:fldChar w:fldCharType="end"/>
      </w: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986FB4" w:rsidRDefault="0040314B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5" w:name="_Toc54888060"/>
      <w:bookmarkStart w:id="6" w:name="_Toc122434485"/>
      <w:r>
        <w:rPr>
          <w:b/>
          <w:lang w:eastAsia="ja-JP"/>
        </w:rPr>
        <w:lastRenderedPageBreak/>
        <w:t>Overview</w:t>
      </w:r>
      <w:bookmarkEnd w:id="5"/>
      <w:bookmarkEnd w:id="6"/>
    </w:p>
    <w:p w:rsidR="00986FB4" w:rsidRDefault="0040314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 w:hint="eastAsia"/>
          <w:lang w:eastAsia="ja-JP"/>
        </w:rPr>
        <w:t>iwd-TTCN3-B2020-09_D22wk12</w:t>
      </w:r>
      <w:r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:rsidR="00986FB4" w:rsidRDefault="0040314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>
        <w:rPr>
          <w:rFonts w:cs="Arial" w:hint="eastAsia"/>
          <w:b/>
          <w:sz w:val="24"/>
          <w:lang w:eastAsia="ja-JP"/>
        </w:rPr>
        <w:t>Pengchong</w:t>
      </w:r>
      <w:proofErr w:type="spellEnd"/>
      <w:r>
        <w:rPr>
          <w:rFonts w:cs="Arial" w:hint="eastAsia"/>
          <w:b/>
          <w:sz w:val="24"/>
          <w:lang w:eastAsia="ja-JP"/>
        </w:rPr>
        <w:t xml:space="preserve"> </w:t>
      </w:r>
      <w:proofErr w:type="spellStart"/>
      <w:r>
        <w:rPr>
          <w:rFonts w:cs="Arial" w:hint="eastAsia"/>
          <w:b/>
          <w:sz w:val="24"/>
          <w:lang w:eastAsia="ja-JP"/>
        </w:rPr>
        <w:t>Shen</w:t>
      </w:r>
      <w:proofErr w:type="spellEnd"/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 w:hint="eastAsia"/>
          <w:b/>
          <w:lang w:eastAsia="ja-JP"/>
        </w:rPr>
        <w:t>shenpengchong</w:t>
      </w:r>
      <w:proofErr w:type="spellEnd"/>
      <w:r>
        <w:rPr>
          <w:rFonts w:cs="Arial" w:hint="eastAsia"/>
          <w:b/>
          <w:lang w:eastAsia="ja-JP"/>
        </w:rPr>
        <w:t>@</w:t>
      </w:r>
      <w:proofErr w:type="spellStart"/>
      <w:r>
        <w:rPr>
          <w:rFonts w:eastAsia="宋体" w:cs="Arial" w:hint="eastAsia"/>
          <w:b/>
          <w:lang w:val="en-US" w:eastAsia="zh-CN"/>
        </w:rPr>
        <w:t>cict</w:t>
      </w:r>
      <w:proofErr w:type="spellEnd"/>
      <w:r>
        <w:rPr>
          <w:rFonts w:cs="Arial" w:hint="eastAsia"/>
          <w:b/>
          <w:lang w:eastAsia="ja-JP"/>
        </w:rPr>
        <w:t>mobile.cn</w:t>
      </w:r>
      <w:r>
        <w:rPr>
          <w:rFonts w:cs="Arial" w:hint="eastAsia"/>
          <w:b/>
          <w:lang w:eastAsia="ja-JP"/>
        </w:rPr>
        <w:tab/>
        <w:t xml:space="preserve">   </w:t>
      </w:r>
    </w:p>
    <w:p w:rsidR="00986FB4" w:rsidRDefault="0040314B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54888062"/>
      <w:r>
        <w:rPr>
          <w:b/>
        </w:rPr>
        <w:t>Corrections required</w:t>
      </w:r>
      <w:bookmarkEnd w:id="7"/>
      <w:bookmarkEnd w:id="8"/>
      <w:bookmarkEnd w:id="9"/>
    </w:p>
    <w:p w:rsidR="00986FB4" w:rsidRDefault="0040314B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54888063"/>
      <w:r>
        <w:rPr>
          <w:b/>
          <w:lang w:val="pt-BR"/>
        </w:rPr>
        <w:t>Change 1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86FB4">
        <w:trPr>
          <w:trHeight w:val="447"/>
        </w:trPr>
        <w:tc>
          <w:tcPr>
            <w:tcW w:w="1985" w:type="dxa"/>
          </w:tcPr>
          <w:p w:rsidR="00986FB4" w:rsidRDefault="0040314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986FB4" w:rsidRDefault="0040314B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f_TC_7_1_1_5_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NR_TestBody</w:t>
            </w:r>
            <w:proofErr w:type="spellEnd"/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()</w:t>
            </w:r>
          </w:p>
        </w:tc>
      </w:tr>
      <w:tr w:rsidR="00986FB4">
        <w:trPr>
          <w:trHeight w:val="452"/>
        </w:trPr>
        <w:tc>
          <w:tcPr>
            <w:tcW w:w="1985" w:type="dxa"/>
          </w:tcPr>
          <w:p w:rsidR="00986FB4" w:rsidRDefault="0040314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986FB4" w:rsidRDefault="0040314B">
            <w:pPr>
              <w:rPr>
                <w:rFonts w:ascii="Arial" w:hAnsi="Arial" w:cs="Arial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According to </w:t>
            </w:r>
            <w:r>
              <w:rPr>
                <w:rFonts w:ascii="Arial" w:hAnsi="Arial" w:hint="eastAsia"/>
                <w:lang w:val="en-SG"/>
              </w:rPr>
              <w:t xml:space="preserve"> Note3,</w:t>
            </w:r>
            <w:r>
              <w:rPr>
                <w:rFonts w:ascii="Arial" w:eastAsia="宋体" w:hAnsi="Arial" w:hint="eastAsia"/>
                <w:lang w:val="en-US" w:eastAsia="zh-CN"/>
              </w:rPr>
              <w:t>t</w:t>
            </w:r>
            <w:r>
              <w:rPr>
                <w:rFonts w:ascii="Arial" w:hAnsi="Arial" w:hint="eastAsia"/>
                <w:lang w:val="en-SG"/>
              </w:rPr>
              <w:t>he SS assumes that the UE starts in long DRX after configuration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at step 3</w:t>
            </w:r>
            <w:r>
              <w:rPr>
                <w:rFonts w:ascii="Arial" w:hAnsi="Arial" w:hint="eastAsia"/>
                <w:lang w:val="en-SG"/>
              </w:rPr>
              <w:t>.</w:t>
            </w:r>
          </w:p>
        </w:tc>
      </w:tr>
      <w:tr w:rsidR="00986FB4">
        <w:tc>
          <w:tcPr>
            <w:tcW w:w="1985" w:type="dxa"/>
          </w:tcPr>
          <w:p w:rsidR="00986FB4" w:rsidRDefault="0040314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986FB4" w:rsidRDefault="0040314B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Using </w:t>
            </w:r>
            <w:proofErr w:type="spellStart"/>
            <w:r>
              <w:rPr>
                <w:lang w:val="en-SG"/>
              </w:rPr>
              <w:t>LongDrxCycle</w:t>
            </w:r>
            <w:proofErr w:type="spellEnd"/>
            <w:r>
              <w:rPr>
                <w:lang w:val="en-SG"/>
              </w:rPr>
              <w:t xml:space="preserve"> instead of </w:t>
            </w:r>
            <w:proofErr w:type="spellStart"/>
            <w:r>
              <w:rPr>
                <w:lang w:val="en-SG"/>
              </w:rPr>
              <w:t>ShortDrxCycle</w:t>
            </w:r>
            <w:proofErr w:type="spellEnd"/>
            <w:r>
              <w:rPr>
                <w:lang w:val="en-SG"/>
              </w:rPr>
              <w:t xml:space="preserve"> for timing calculation at step 3. </w:t>
            </w:r>
          </w:p>
        </w:tc>
      </w:tr>
      <w:tr w:rsidR="00986FB4">
        <w:tc>
          <w:tcPr>
            <w:tcW w:w="1985" w:type="dxa"/>
          </w:tcPr>
          <w:p w:rsidR="00986FB4" w:rsidRDefault="0040314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986FB4" w:rsidRDefault="0040314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DRX_MAC_TC_Common_NR.ttcn</w:t>
            </w:r>
            <w:proofErr w:type="spellEnd"/>
          </w:p>
        </w:tc>
      </w:tr>
      <w:tr w:rsidR="00986FB4">
        <w:tc>
          <w:tcPr>
            <w:tcW w:w="1985" w:type="dxa"/>
          </w:tcPr>
          <w:p w:rsidR="00986FB4" w:rsidRDefault="0040314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986FB4" w:rsidRDefault="00986FB4">
            <w:pPr>
              <w:rPr>
                <w:rFonts w:ascii="Arial" w:hAnsi="Arial"/>
                <w:highlight w:val="cyan"/>
              </w:rPr>
            </w:pPr>
          </w:p>
        </w:tc>
      </w:tr>
    </w:tbl>
    <w:p w:rsidR="00986FB4" w:rsidRDefault="00986FB4"/>
    <w:p w:rsidR="00986FB4" w:rsidRDefault="0040314B">
      <w:pPr>
        <w:rPr>
          <w:b/>
          <w:bCs/>
        </w:rPr>
      </w:pPr>
      <w:bookmarkStart w:id="11" w:name="_Toc54888064"/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986FB4">
        <w:tc>
          <w:tcPr>
            <w:tcW w:w="9855" w:type="dxa"/>
            <w:shd w:val="clear" w:color="auto" w:fill="auto"/>
          </w:tcPr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function f_TC_7_1_1_5_4_NR_TestBody(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DRB_Identity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runs on NR_BASE_PTC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{ /* L2/MAC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 7.1.1.5.4 : DRX Operation / Short cycle configured / DRX command MAC control element reception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*/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7; // 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@sic R5-202609 sic@</w:t>
            </w:r>
          </w:p>
          <w:p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tsc_HarqProcessId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:=0; //Arbitrarily selected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As per 38.508-1 Table 4.6.3-192: TDD-UL-DL-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Config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TDD UL DL Periodicity is 5 slots for all SCS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configs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used in Signalling (15,30,120)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tsc_DRXRetransTimer_DL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80;// in slots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tsc_DRX_HARQ_RTT_TimerDL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4;// in slots 56/14</w:t>
            </w:r>
          </w:p>
          <w:p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v_ShortDRXCycle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 80; //@sic R5s200867 sic@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...............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</w:p>
          <w:p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v_NR_K1 := f_NR_GetSlotOffsetK1(nr_Cell1); // Gets the slot offset K1 acc. to 38.211 Table 4.3.2-1</w:t>
            </w:r>
          </w:p>
          <w:p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stop periodic UL grants and restart automatic grant allocation instead; periodic TA is kept stopped: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f_NR_ULGrantConfiguration_Start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(nr_Cell1,-, -, -,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cs_NR_UplinkTimeAlignment_Stop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);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   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suppress number of DL retransmissions: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f_NR_SS_CellConfig_DciDlInfo_NoRetransmission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(nr_Cell1);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to configure SS to report reception of HARQ ACK or NACK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f_NR_SS_SystemIndCtrlConfig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cds_NR_SystemIndCtrl_UL_HARQ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(enable));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siclog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"Step 3"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siclog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@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R5s201437 R5-206123 sic@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//f_NR_SS_L1_TestModeConfig(nr_Cell1, cas_NR_L1_TestMode_DL_SCH_CRC_REQ(nr_Cell1, Error1AndNormal)); //@sic R5s200867 sic@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v_EncodedRlcPdu1 :=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f_NR_RLC_AMD_FullPDU_Encvalue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(0,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tsc_NR_P_NoPoll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f_NR_PDCP_PDU_Encvalue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(cs_NR_PDCP_PDU_18B(0, crs_NR_PDCP_SDU_36B)));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cs_NR_MAC_SDU_SubPDU_LI8(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v_LCID_SCG_Bearer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v_EncodedRlcPdu1) };//@sic R5s211665 sic@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cs_NR_DL_MAC_PDU_SDU_SubPDU_Padding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};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R5s200867 sic@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v_Timing1 := f_NR_GetNextSendOccasion_7_1_1_5_X(nr_Cell1,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v_ShortDRXCycle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);    //@sic R5s201437 sic@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The other things in Step 3 automatically taken care by SS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step 3 and 7 should be on one HARQ process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R5s201437 sic@</w:t>
            </w:r>
          </w:p>
          <w:p w:rsidR="00986FB4" w:rsidRDefault="0040314B"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DRB.send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cas_NR_DRB_COMMON_REQ_MAC_PDUList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cs_TimingInfo_NR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(v_Timing1),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cs_NR_HarqProcessAssignment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tsc_HarqProcessId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)));</w:t>
            </w:r>
          </w:p>
        </w:tc>
      </w:tr>
    </w:tbl>
    <w:p w:rsidR="00986FB4" w:rsidRDefault="0040314B">
      <w:pPr>
        <w:rPr>
          <w:b/>
          <w:bCs/>
        </w:rPr>
      </w:pPr>
      <w:r>
        <w:rPr>
          <w:b/>
          <w:bCs/>
        </w:rPr>
        <w:lastRenderedPageBreak/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986FB4">
        <w:tc>
          <w:tcPr>
            <w:tcW w:w="9855" w:type="dxa"/>
            <w:shd w:val="clear" w:color="auto" w:fill="auto"/>
          </w:tcPr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function f_TC_7_1_1_5_4_NR_TestBody(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DRB_Identity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runs on NR_BASE_PTC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{ /* L2/MAC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 7.1.1.5.4 : DRX Operation / Short cycle configured / DRX command MAC control element reception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*/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7; // 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@sic R5-202609 sic@</w:t>
            </w:r>
          </w:p>
          <w:p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tsc_HarqProcessId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:=0; //Arbitrarily selected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As per 38.508-1 Table 4.6.3-192: TDD-UL-DL-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Config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TDD UL DL Periodicity is 5 slots for all SCS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configs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used in Signalling (15,30,120)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tsc_DRXRetransTimer_DL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80;// in slots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tsc_DRX_HARQ_RTT_TimerDL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4;// in slots 56/14</w:t>
            </w:r>
          </w:p>
          <w:p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v_ShortDRXCycle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 80; //@sic R5s200867 sic@</w:t>
            </w:r>
          </w:p>
          <w:p w:rsidR="00986FB4" w:rsidRDefault="0040314B">
            <w:pPr>
              <w:ind w:firstLine="20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var</w:t>
            </w:r>
            <w:proofErr w:type="spellEnd"/>
            <w:r>
              <w:rPr>
                <w:rFonts w:ascii="Arial" w:hAnsi="Arial" w:cs="Arial"/>
                <w:sz w:val="18"/>
                <w:szCs w:val="18"/>
                <w:highlight w:val="yellow"/>
              </w:rPr>
              <w:t xml:space="preserve"> integer </w:t>
            </w: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v_LongDRXCycle</w:t>
            </w:r>
            <w:proofErr w:type="spellEnd"/>
            <w:r>
              <w:rPr>
                <w:rFonts w:ascii="Arial" w:hAnsi="Arial" w:cs="Arial"/>
                <w:sz w:val="18"/>
                <w:szCs w:val="18"/>
                <w:highlight w:val="yellow"/>
              </w:rPr>
              <w:t xml:space="preserve"> :=  640;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lastRenderedPageBreak/>
              <w:t>...............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v_NR_K1 := f_NR_GetSlotOffsetK1(nr_Cell1); // Gets the slot offset K1 acc. to 38.211 Table 4.3.2-1</w:t>
            </w:r>
          </w:p>
          <w:p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stop periodic UL grants and restart automatic grant allocation instead; periodic TA is kept stopped: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f_NR_ULGrantConfiguration_Start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(nr_Cell1,-, -, -,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cs_NR_UplinkTimeAlignment_Stop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);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suppress number of DL retransmissions: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f_NR_SS_CellConfig_DciDlInfo_NoRetransmission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(nr_Cell1);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to configure SS to report reception of HARQ ACK or NACK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f_NR_SS_SystemIndCtrlConfig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cds_NR_SystemIndCtrl_UL_HARQ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(enable));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siclog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"Step 3"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siclog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@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R5s201437 R5-206123 sic@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//f_NR_SS_L1_TestModeConfig(nr_Cell1, cas_NR_L1_TestMode_DL_SCH_CRC_REQ(nr_Cell1, Error1AndNormal)); //@sic R5s200867 sic@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v_EncodedRlcPdu1 :=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f_NR_RLC_AMD_FullPDU_Encvalue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(0,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tsc_NR_P_NoPoll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f_NR_PDCP_PDU_Encvalue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(cs_NR_PDCP_PDU_18B(0, crs_NR_PDCP_SDU_36B)));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cs_NR_MAC_SDU_SubPDU_LI8(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v_LCID_SCG_Bearer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v_EncodedRlcPdu1) };//@sic R5s211665 sic@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cs_NR_DL_MAC_PDU_SDU_SubPDU_Padding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};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R5s200867 sic@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v_Timing1 := f_NR_GetNextSendOccasion_7_1_1_5_X(nr_Cell1,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v_LongDRXCycle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);    //@sic R5s201437 sic@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The other things in Step 3 automatically taken care by SS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step 3 and 7 should be on one HARQ process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R5s201437 sic@</w:t>
            </w:r>
          </w:p>
          <w:p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DRB.send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cas_NR_DRB_COMMON_REQ_MAC_PDUList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cs_TimingInfo_NR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(v_Timing1),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cs_NR_HarqProcessAssignment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tsc_HarqProcessId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)));</w:t>
            </w:r>
          </w:p>
        </w:tc>
      </w:tr>
      <w:bookmarkEnd w:id="11"/>
    </w:tbl>
    <w:p w:rsidR="00986FB4" w:rsidRDefault="00986FB4"/>
    <w:sectPr w:rsidR="00986FB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CB0" w:rsidRDefault="00914CB0">
      <w:pPr>
        <w:spacing w:after="0"/>
      </w:pPr>
      <w:r>
        <w:separator/>
      </w:r>
    </w:p>
  </w:endnote>
  <w:endnote w:type="continuationSeparator" w:id="0">
    <w:p w:rsidR="00914CB0" w:rsidRDefault="00914C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CB0" w:rsidRDefault="00914CB0">
      <w:pPr>
        <w:spacing w:after="0"/>
      </w:pPr>
      <w:r>
        <w:separator/>
      </w:r>
    </w:p>
  </w:footnote>
  <w:footnote w:type="continuationSeparator" w:id="0">
    <w:p w:rsidR="00914CB0" w:rsidRDefault="00914C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FB4" w:rsidRDefault="0040314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FB4" w:rsidRDefault="00986FB4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FB4" w:rsidRDefault="0040314B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FB4" w:rsidRDefault="00986FB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F2A56"/>
    <w:multiLevelType w:val="multilevel"/>
    <w:tmpl w:val="629F2A5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8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314B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14CB0"/>
    <w:rsid w:val="00941E30"/>
    <w:rsid w:val="009777D9"/>
    <w:rsid w:val="00986FB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2FA9"/>
    <w:rsid w:val="00B258BB"/>
    <w:rsid w:val="00B67A2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2AE5584D"/>
    <w:rsid w:val="385B6485"/>
    <w:rsid w:val="3CF36328"/>
    <w:rsid w:val="3F4D4769"/>
    <w:rsid w:val="527D3462"/>
    <w:rsid w:val="70DE4037"/>
    <w:rsid w:val="746606F8"/>
    <w:rsid w:val="7A5C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Char">
    <w:name w:val="标题 Char"/>
    <w:basedOn w:val="a0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Char">
    <w:name w:val="标题 Char"/>
    <w:basedOn w:val="a0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0109EF-9422-4B3E-A502-E777B0255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1127</Words>
  <Characters>6425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沈鹏翀</cp:lastModifiedBy>
  <cp:revision>9</cp:revision>
  <cp:lastPrinted>2411-12-31T00:00:00Z</cp:lastPrinted>
  <dcterms:created xsi:type="dcterms:W3CDTF">2022-01-24T16:23:00Z</dcterms:created>
  <dcterms:modified xsi:type="dcterms:W3CDTF">2022-06-07T09:44:00Z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2052-10.8.0.5422</vt:lpwstr>
  </property>
</Properties>
</file>