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70B2" w:rsidRDefault="006970B2" w:rsidP="00697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R5s220683</w:t>
      </w:r>
      <w:r>
        <w:rPr>
          <w:b/>
          <w:i/>
          <w:noProof/>
          <w:sz w:val="28"/>
        </w:rPr>
        <w:fldChar w:fldCharType="end"/>
      </w:r>
    </w:p>
    <w:p w:rsidR="006970B2" w:rsidRDefault="006970B2" w:rsidP="006970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0B2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70B2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0B2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142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0B2" w:rsidRPr="00410371" w:rsidRDefault="006970B2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970B2" w:rsidRDefault="006970B2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0B2" w:rsidRPr="00410371" w:rsidRDefault="006970B2" w:rsidP="006813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970B2" w:rsidRDefault="006970B2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0B2" w:rsidRPr="00410371" w:rsidRDefault="006970B2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970B2" w:rsidRDefault="006970B2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0B2" w:rsidRPr="00410371" w:rsidRDefault="006970B2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6970B2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6970B2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0B2" w:rsidRPr="00F25D98" w:rsidRDefault="006970B2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0B2" w:rsidTr="006813CD">
        <w:tc>
          <w:tcPr>
            <w:tcW w:w="9641" w:type="dxa"/>
            <w:gridSpan w:val="9"/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0B2" w:rsidRDefault="006970B2" w:rsidP="006970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0B2" w:rsidTr="006813CD">
        <w:tc>
          <w:tcPr>
            <w:tcW w:w="2835" w:type="dxa"/>
          </w:tcPr>
          <w:p w:rsidR="006970B2" w:rsidRDefault="006970B2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0B2" w:rsidRDefault="006970B2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0B2" w:rsidRDefault="006970B2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0B2" w:rsidRDefault="006970B2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0B2" w:rsidRDefault="006970B2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0B2" w:rsidRDefault="006970B2" w:rsidP="00697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0B2" w:rsidTr="006813CD">
        <w:tc>
          <w:tcPr>
            <w:tcW w:w="9640" w:type="dxa"/>
            <w:gridSpan w:val="11"/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8.1.5.8.1</w:t>
            </w:r>
            <w:r>
              <w:fldChar w:fldCharType="end"/>
            </w:r>
          </w:p>
        </w:tc>
      </w:tr>
      <w:tr w:rsidR="006970B2" w:rsidTr="006813CD">
        <w:tc>
          <w:tcPr>
            <w:tcW w:w="1843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1843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970B2" w:rsidTr="006813CD">
        <w:tc>
          <w:tcPr>
            <w:tcW w:w="1843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70B2" w:rsidTr="006813CD">
        <w:tc>
          <w:tcPr>
            <w:tcW w:w="1843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1843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970B2" w:rsidRDefault="006970B2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2022-05-17</w:t>
            </w:r>
            <w:r>
              <w:rPr>
                <w:noProof/>
              </w:rPr>
              <w:fldChar w:fldCharType="end"/>
            </w:r>
          </w:p>
        </w:tc>
      </w:tr>
      <w:tr w:rsidR="006970B2" w:rsidTr="006813CD">
        <w:tc>
          <w:tcPr>
            <w:tcW w:w="1843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0B2" w:rsidRDefault="006970B2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0B2" w:rsidRDefault="006970B2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70B2" w:rsidRDefault="006970B2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0B2" w:rsidRDefault="006970B2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970B2" w:rsidTr="0068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70B2" w:rsidRDefault="006970B2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0B2" w:rsidRDefault="006970B2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0B2" w:rsidRPr="007C2097" w:rsidRDefault="006970B2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70B2" w:rsidTr="006813CD">
        <w:tc>
          <w:tcPr>
            <w:tcW w:w="1843" w:type="dxa"/>
          </w:tcPr>
          <w:p w:rsidR="006970B2" w:rsidRDefault="006970B2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70B2" w:rsidRDefault="006970B2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function </w:t>
            </w:r>
            <w:r w:rsidRPr="00027FD3">
              <w:rPr>
                <w:b/>
                <w:noProof/>
              </w:rPr>
              <w:t>f_TC_8_1_5_8_1_NR5GC_TestBody</w:t>
            </w:r>
            <w:r>
              <w:rPr>
                <w:noProof/>
              </w:rPr>
              <w:t>,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 w:rsidRPr="00526E71">
              <w:rPr>
                <w:b/>
                <w:noProof/>
              </w:rPr>
              <w:t>1.</w:t>
            </w:r>
            <w:r>
              <w:rPr>
                <w:noProof/>
              </w:rPr>
              <w:t xml:space="preserve">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, while transmitting RRC Resume Message to the UE , 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not set for SRB2 and DRB. It is not in align with </w:t>
            </w:r>
            <w:r w:rsidRPr="00144E4F">
              <w:rPr>
                <w:noProof/>
              </w:rPr>
              <w:t>Table 4.6.3-132: RadioBearerConfig</w:t>
            </w:r>
            <w:r>
              <w:rPr>
                <w:noProof/>
              </w:rPr>
              <w:t xml:space="preserve"> from 38508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A42CE2">
              <w:rPr>
                <w:b/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Pr="00AC72C4">
              <w:rPr>
                <w:rFonts w:ascii="Arial" w:hAnsi="Arial"/>
                <w:noProof/>
              </w:rPr>
              <w:t xml:space="preserve">At Step </w:t>
            </w:r>
            <w:r>
              <w:rPr>
                <w:rFonts w:ascii="Arial" w:hAnsi="Arial"/>
                <w:noProof/>
              </w:rPr>
              <w:t xml:space="preserve">23, 1s delay is in place after the </w:t>
            </w:r>
            <w:r w:rsidRPr="00687213">
              <w:rPr>
                <w:rFonts w:ascii="Arial" w:hAnsi="Arial"/>
                <w:noProof/>
              </w:rPr>
              <w:t>radio link quality of NR Cell 1 is degraded</w:t>
            </w:r>
            <w:r>
              <w:rPr>
                <w:rFonts w:ascii="Arial" w:hAnsi="Arial"/>
                <w:noProof/>
              </w:rPr>
              <w:t xml:space="preserve"> . before receiving the reestablishment request , there are local configurations in place. This delay leads to stability issues in the test case ,  that reestablishment request is received in the middle of local configurations </w:t>
            </w: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:rsidR="006970B2" w:rsidRPr="00202FDB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202FDB">
              <w:rPr>
                <w:rFonts w:ascii="Arial" w:hAnsi="Arial"/>
                <w:noProof/>
              </w:rPr>
              <w:t xml:space="preserve">In the </w:t>
            </w:r>
            <w:r>
              <w:rPr>
                <w:rFonts w:ascii="Arial" w:hAnsi="Arial"/>
                <w:noProof/>
              </w:rPr>
              <w:t xml:space="preserve">implementation of </w:t>
            </w:r>
            <w:r w:rsidRPr="00F57CFE">
              <w:rPr>
                <w:rFonts w:ascii="Arial" w:hAnsi="Arial"/>
                <w:b/>
                <w:noProof/>
              </w:rPr>
              <w:t>function f_NR5GC_RRC_ProcedureDelay</w:t>
            </w:r>
            <w:r>
              <w:rPr>
                <w:rFonts w:ascii="Arial" w:hAnsi="Arial"/>
                <w:noProof/>
              </w:rPr>
              <w:t xml:space="preserve"> and in </w:t>
            </w:r>
            <w:r w:rsidRPr="00F57CFE">
              <w:rPr>
                <w:rFonts w:ascii="Arial" w:hAnsi="Arial"/>
                <w:b/>
                <w:noProof/>
              </w:rPr>
              <w:t>f_NR5GC_RRC_ProcedureDelayReestablishment</w:t>
            </w: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3.</w:t>
            </w:r>
            <w:r w:rsidRPr="00552719">
              <w:rPr>
                <w:rFonts w:ascii="Arial" w:hAnsi="Arial"/>
                <w:noProof/>
              </w:rPr>
              <w:t>Disabling of</w:t>
            </w:r>
            <w:r>
              <w:rPr>
                <w:b/>
                <w:noProof/>
              </w:rPr>
              <w:t xml:space="preserve"> </w:t>
            </w:r>
            <w:r w:rsidRPr="00552719">
              <w:rPr>
                <w:rFonts w:ascii="Arial" w:hAnsi="Arial"/>
                <w:noProof/>
              </w:rPr>
              <w:t xml:space="preserve">UL HARQ System Indications </w:t>
            </w:r>
            <w:r>
              <w:rPr>
                <w:rFonts w:ascii="Arial" w:hAnsi="Arial"/>
                <w:noProof/>
              </w:rPr>
              <w:t xml:space="preserve">are done once HARQ ACK is received . there are possibilities of race condition where TTCN is waiting for  the CNF for Disable UL HARQ System indication , but ended up receiving SRB COMMON IND. </w:t>
            </w: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And In case of Reestablishment complete triggered based on Rach Procedure , Disabling Prach System Indications are done once Prach Preamble is received . There are possibilities of race condition where TTCN is waiting for CNF for disable Prach System Indication , but ended up receiving SRB COMMON IND. This race condition has to be addressed</w:t>
            </w: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  <w:r w:rsidRPr="00EE74AA">
              <w:rPr>
                <w:rFonts w:ascii="Arial" w:hAnsi="Arial"/>
                <w:noProof/>
              </w:rPr>
              <w:t xml:space="preserve">In the </w:t>
            </w:r>
            <w:r w:rsidRPr="005D540D">
              <w:rPr>
                <w:rFonts w:ascii="Arial" w:hAnsi="Arial"/>
                <w:b/>
                <w:noProof/>
              </w:rPr>
              <w:t>function f_NR5GC_RRC_ProcedureDelayReestablishment</w:t>
            </w:r>
            <w:r>
              <w:rPr>
                <w:rFonts w:ascii="Arial" w:hAnsi="Arial"/>
                <w:noProof/>
              </w:rPr>
              <w:t>,</w:t>
            </w: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4.</w:t>
            </w:r>
            <w:r>
              <w:rPr>
                <w:rFonts w:ascii="Arial" w:hAnsi="Arial"/>
                <w:noProof/>
              </w:rPr>
              <w:t xml:space="preserve"> when UE has triggered RACH procedure for sending the reestablishment complete message , “repeat” is missing inside the alt block . this results in SRB COMMON IND ( Reestablishment complete ) reception failure</w:t>
            </w:r>
          </w:p>
          <w:p w:rsidR="006970B2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:rsidR="006970B2" w:rsidRPr="00FB64CA" w:rsidRDefault="006970B2" w:rsidP="006970B2">
            <w:pPr>
              <w:autoSpaceDE w:val="0"/>
              <w:autoSpaceDN w:val="0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5.</w:t>
            </w:r>
            <w:r w:rsidRPr="00E6142E">
              <w:rPr>
                <w:rFonts w:ascii="Arial" w:hAnsi="Arial"/>
                <w:noProof/>
              </w:rPr>
              <w:t xml:space="preserve"> v_T1Slots calculcation is not considering v_MaxNumberSlots</w:t>
            </w: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0B2" w:rsidRPr="00F12C50" w:rsidRDefault="006970B2" w:rsidP="006970B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C25CE">
              <w:rPr>
                <w:b/>
                <w:noProof/>
              </w:rPr>
              <w:t>function f_TC_8_1_5_8_1_NR5GC_TestBody</w:t>
            </w:r>
            <w:r>
              <w:rPr>
                <w:noProof/>
              </w:rPr>
              <w:t>:</w:t>
            </w:r>
          </w:p>
          <w:p w:rsidR="006970B2" w:rsidRPr="006316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 </w:t>
            </w: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set to ‘TRUE’ while sending the RRC Resume Message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Pr="00AC72C4">
              <w:rPr>
                <w:noProof/>
              </w:rPr>
              <w:t xml:space="preserve"> At Step </w:t>
            </w:r>
            <w:r>
              <w:rPr>
                <w:noProof/>
              </w:rPr>
              <w:t xml:space="preserve">23 , instead of having 1s delay function call , it is proposed to have the timer start function call after the </w:t>
            </w:r>
            <w:r w:rsidRPr="00687213">
              <w:rPr>
                <w:noProof/>
              </w:rPr>
              <w:t>radio link quality of NR Cell 1 is degraded</w:t>
            </w:r>
            <w:r>
              <w:rPr>
                <w:noProof/>
              </w:rPr>
              <w:t xml:space="preserve"> . 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:rsidR="006970B2" w:rsidRPr="00202FDB" w:rsidRDefault="006970B2" w:rsidP="006970B2">
            <w:pPr>
              <w:pStyle w:val="CRCoverPage"/>
              <w:spacing w:after="0"/>
              <w:rPr>
                <w:noProof/>
              </w:rPr>
            </w:pPr>
            <w:r w:rsidRPr="00202FDB">
              <w:rPr>
                <w:noProof/>
              </w:rPr>
              <w:t xml:space="preserve">In the </w:t>
            </w:r>
            <w:r>
              <w:rPr>
                <w:noProof/>
              </w:rPr>
              <w:t>function</w:t>
            </w:r>
            <w:r w:rsidRPr="00202FDB">
              <w:rPr>
                <w:noProof/>
              </w:rPr>
              <w:t xml:space="preserve"> f_NR5GC_RRC_ProcedureDelay</w:t>
            </w:r>
            <w:r>
              <w:rPr>
                <w:noProof/>
              </w:rPr>
              <w:t xml:space="preserve"> and in </w:t>
            </w:r>
            <w:r w:rsidRPr="003A1216">
              <w:rPr>
                <w:noProof/>
              </w:rPr>
              <w:t>f_NR5GC_RRC_ProcedureDelayReestablishment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3.To avoid the race condition between the reception of SYSTEM CONTROL CNF for Disbaling UL HARQ indications and SRB COMMON IND , new handler is added inside the alt block.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Race condition between the reception of SYSTEM CONTROL CNF for Disabling Prach Preamble Indications and SRB COMMON IND is taken care as well ; as an additional sanity check , when receiving SRB COMMON IND , new check is added to make sure that UL HARQ IND is already received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 w:rsidRPr="00EE74AA">
              <w:rPr>
                <w:noProof/>
              </w:rPr>
              <w:t xml:space="preserve">In the function </w:t>
            </w:r>
            <w:r w:rsidRPr="003A1216">
              <w:rPr>
                <w:noProof/>
              </w:rPr>
              <w:t>f_NR5GC_RRC_ProcedureDelayReestablishment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4.repeat statement is added inside alt block , when receiving the Rach Preamble Indication , so that Reestablishment complete gets handled inside the same alt block</w:t>
            </w:r>
          </w:p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  <w:p w:rsidR="006970B2" w:rsidRPr="006316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Pr="00E6142E">
              <w:rPr>
                <w:noProof/>
              </w:rPr>
              <w:t>MaxNumberSlots</w:t>
            </w:r>
            <w:r>
              <w:rPr>
                <w:noProof/>
              </w:rPr>
              <w:t xml:space="preserve"> is taken into consideration while calculating  </w:t>
            </w:r>
            <w:r w:rsidRPr="00E6142E">
              <w:rPr>
                <w:noProof/>
              </w:rPr>
              <w:t>v_T1Slots</w:t>
            </w: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0B2" w:rsidRPr="00CF39F2" w:rsidRDefault="006970B2" w:rsidP="006970B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Pr="00CF39F2" w:rsidRDefault="006970B2" w:rsidP="006970B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970B2" w:rsidTr="006813CD">
        <w:tc>
          <w:tcPr>
            <w:tcW w:w="2694" w:type="dxa"/>
            <w:gridSpan w:val="2"/>
          </w:tcPr>
          <w:p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70B2" w:rsidRDefault="006970B2" w:rsidP="0069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8.1.5.8.1.NR5GC</w:t>
            </w: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0B2" w:rsidRDefault="006970B2" w:rsidP="0069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0B2" w:rsidRDefault="006970B2" w:rsidP="0069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0B2" w:rsidRDefault="006970B2" w:rsidP="006970B2">
            <w:pPr>
              <w:pStyle w:val="CRCoverPage"/>
              <w:spacing w:after="0"/>
              <w:rPr>
                <w:noProof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0B2" w:rsidRPr="008863B9" w:rsidTr="0068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70B2" w:rsidRPr="008863B9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70B2" w:rsidRPr="008863B9" w:rsidRDefault="006970B2" w:rsidP="006970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0B2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B2" w:rsidRDefault="006970B2" w:rsidP="0069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0B2" w:rsidRDefault="006970B2" w:rsidP="0069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36692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6970B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6970B2" w:rsidRPr="00971BA4">
        <w:rPr>
          <w:rFonts w:ascii="Arial" w:hAnsi="Arial" w:cs="Arial"/>
          <w:iCs/>
        </w:rPr>
        <w:t>Table of Contents</w:t>
      </w:r>
      <w:r w:rsidR="006970B2">
        <w:tab/>
      </w:r>
      <w:r w:rsidR="006970B2">
        <w:fldChar w:fldCharType="begin"/>
      </w:r>
      <w:r w:rsidR="006970B2">
        <w:instrText xml:space="preserve"> PAGEREF _Toc103669273 \h </w:instrText>
      </w:r>
      <w:r w:rsidR="006970B2">
        <w:fldChar w:fldCharType="separate"/>
      </w:r>
      <w:r w:rsidR="006970B2">
        <w:t>3</w:t>
      </w:r>
      <w:r w:rsidR="006970B2">
        <w:fldChar w:fldCharType="end"/>
      </w:r>
    </w:p>
    <w:p w:rsidR="006970B2" w:rsidRDefault="006970B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1BA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1BA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_Toc103669274 \h </w:instrText>
      </w:r>
      <w:r>
        <w:fldChar w:fldCharType="separate"/>
      </w:r>
      <w:r>
        <w:t>3</w:t>
      </w:r>
      <w:r>
        <w:fldChar w:fldCharType="end"/>
      </w:r>
    </w:p>
    <w:p w:rsidR="006970B2" w:rsidRDefault="006970B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1BA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1BA4">
        <w:rPr>
          <w:rFonts w:cs="Arial"/>
          <w:b/>
          <w:color w:val="000000"/>
          <w:lang w:eastAsia="en-GB"/>
        </w:rPr>
        <w:t xml:space="preserve">Correction to the </w:t>
      </w:r>
      <w:r w:rsidRPr="00971BA4">
        <w:rPr>
          <w:rFonts w:cs="Arial"/>
          <w:b/>
          <w:bCs/>
          <w:color w:val="000000"/>
          <w:lang w:val="en-US" w:eastAsia="en-GB"/>
        </w:rPr>
        <w:t>function f_TC_8_1_5_8_1_NR5GC_TestBody</w:t>
      </w:r>
      <w:r>
        <w:tab/>
      </w:r>
      <w:r>
        <w:fldChar w:fldCharType="begin"/>
      </w:r>
      <w:r>
        <w:instrText xml:space="preserve"> PAGEREF _Toc103669275 \h </w:instrText>
      </w:r>
      <w:r>
        <w:fldChar w:fldCharType="separate"/>
      </w:r>
      <w:r>
        <w:t>3</w:t>
      </w:r>
      <w:r>
        <w:fldChar w:fldCharType="end"/>
      </w:r>
    </w:p>
    <w:p w:rsidR="006970B2" w:rsidRDefault="006970B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1BA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1BA4">
        <w:rPr>
          <w:rFonts w:cs="Arial"/>
          <w:b/>
          <w:color w:val="000000"/>
          <w:lang w:eastAsia="en-GB"/>
        </w:rPr>
        <w:t xml:space="preserve">Correction to the </w:t>
      </w:r>
      <w:r w:rsidRPr="00971BA4">
        <w:rPr>
          <w:rFonts w:cs="Arial"/>
          <w:b/>
          <w:bCs/>
          <w:color w:val="000000"/>
          <w:lang w:val="en-US" w:eastAsia="en-GB"/>
        </w:rPr>
        <w:t>function f_NR5GC_RRC_ProcedureDelay</w:t>
      </w:r>
      <w:r>
        <w:tab/>
      </w:r>
      <w:r>
        <w:fldChar w:fldCharType="begin"/>
      </w:r>
      <w:r>
        <w:instrText xml:space="preserve"> PAGEREF _Toc103669276 \h </w:instrText>
      </w:r>
      <w:r>
        <w:fldChar w:fldCharType="separate"/>
      </w:r>
      <w:r>
        <w:t>15</w:t>
      </w:r>
      <w:r>
        <w:fldChar w:fldCharType="end"/>
      </w:r>
    </w:p>
    <w:p w:rsidR="006970B2" w:rsidRDefault="006970B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1BA4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1BA4">
        <w:rPr>
          <w:rFonts w:cs="Arial"/>
          <w:b/>
          <w:color w:val="000000"/>
          <w:lang w:eastAsia="en-GB"/>
        </w:rPr>
        <w:t xml:space="preserve">Correction to the </w:t>
      </w:r>
      <w:r w:rsidRPr="00971BA4">
        <w:rPr>
          <w:rFonts w:cs="Arial"/>
          <w:b/>
          <w:bCs/>
          <w:color w:val="000000"/>
          <w:lang w:val="en-US" w:eastAsia="en-GB"/>
        </w:rPr>
        <w:t>function f_NR5GC_RRC_ProcedureDelayReestablishment</w:t>
      </w:r>
      <w:r>
        <w:tab/>
      </w:r>
      <w:r>
        <w:fldChar w:fldCharType="begin"/>
      </w:r>
      <w:r>
        <w:instrText xml:space="preserve"> PAGEREF _Toc103669277 \h </w:instrText>
      </w:r>
      <w:r>
        <w:fldChar w:fldCharType="separate"/>
      </w:r>
      <w:r>
        <w:t>22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03669274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36692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72600">
        <w:rPr>
          <w:rFonts w:cs="Arial"/>
          <w:b/>
          <w:bCs/>
          <w:color w:val="000000"/>
          <w:lang w:val="en-US" w:eastAsia="en-GB"/>
        </w:rPr>
        <w:t>function</w:t>
      </w:r>
      <w:r w:rsidR="00FB0A08">
        <w:rPr>
          <w:rFonts w:cs="Arial"/>
          <w:b/>
          <w:bCs/>
          <w:color w:val="000000"/>
          <w:lang w:val="en-US" w:eastAsia="en-GB"/>
        </w:rPr>
        <w:t xml:space="preserve"> </w:t>
      </w:r>
      <w:r w:rsidR="00172600" w:rsidRPr="00172600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209F5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B2702" w:rsidRDefault="004209F5" w:rsidP="002B42D8">
            <w:pPr>
              <w:pStyle w:val="CRCoverPage"/>
              <w:spacing w:after="0"/>
              <w:rPr>
                <w:b/>
                <w:noProof/>
              </w:rPr>
            </w:pPr>
            <w:r w:rsidRPr="004209F5">
              <w:rPr>
                <w:noProof/>
              </w:rPr>
              <w:t>f_TC_8_1_5_8_1_NR5GC_TestBody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0F" w:rsidRDefault="0055650F" w:rsidP="00556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function </w:t>
            </w:r>
            <w:r w:rsidRPr="00FA2D26">
              <w:rPr>
                <w:noProof/>
              </w:rPr>
              <w:t>f_TC_8_1_5_8_1_NR5GC_TestBody</w:t>
            </w:r>
            <w:r>
              <w:rPr>
                <w:noProof/>
              </w:rPr>
              <w:t>,</w:t>
            </w:r>
          </w:p>
          <w:p w:rsidR="0055650F" w:rsidRDefault="0055650F" w:rsidP="0055650F">
            <w:pPr>
              <w:pStyle w:val="CRCoverPage"/>
              <w:spacing w:after="0"/>
              <w:rPr>
                <w:noProof/>
              </w:rPr>
            </w:pPr>
          </w:p>
          <w:p w:rsidR="0055650F" w:rsidRDefault="0055650F" w:rsidP="0055650F">
            <w:pPr>
              <w:pStyle w:val="CRCoverPage"/>
              <w:spacing w:after="0"/>
              <w:rPr>
                <w:noProof/>
              </w:rPr>
            </w:pPr>
            <w:r w:rsidRPr="00526E71">
              <w:rPr>
                <w:b/>
                <w:noProof/>
              </w:rPr>
              <w:t>1.</w:t>
            </w:r>
            <w:r>
              <w:rPr>
                <w:noProof/>
              </w:rPr>
              <w:t xml:space="preserve">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, while transmitting RRC Resume Message to the UE , </w:t>
            </w:r>
          </w:p>
          <w:p w:rsidR="0055650F" w:rsidRDefault="0055650F" w:rsidP="0055650F">
            <w:pPr>
              <w:pStyle w:val="CRCoverPage"/>
              <w:spacing w:after="0"/>
              <w:rPr>
                <w:noProof/>
              </w:rPr>
            </w:pP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not set for SRB2 and DRB. It is not in align with </w:t>
            </w:r>
            <w:r w:rsidRPr="00144E4F">
              <w:rPr>
                <w:noProof/>
              </w:rPr>
              <w:t>Table 4.6.3-132: RadioBearerConfig</w:t>
            </w:r>
            <w:r>
              <w:rPr>
                <w:noProof/>
              </w:rPr>
              <w:t xml:space="preserve"> from 38508</w:t>
            </w:r>
          </w:p>
          <w:p w:rsidR="0055650F" w:rsidRDefault="0055650F" w:rsidP="0055650F">
            <w:pPr>
              <w:pStyle w:val="CRCoverPage"/>
              <w:spacing w:after="0"/>
              <w:rPr>
                <w:noProof/>
              </w:rPr>
            </w:pPr>
          </w:p>
          <w:p w:rsidR="00FB0A08" w:rsidRPr="00376469" w:rsidRDefault="0055650F" w:rsidP="00376469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A42CE2">
              <w:rPr>
                <w:b/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Pr="00AC72C4">
              <w:rPr>
                <w:rFonts w:ascii="Arial" w:hAnsi="Arial"/>
                <w:noProof/>
              </w:rPr>
              <w:t xml:space="preserve">At Step </w:t>
            </w:r>
            <w:r>
              <w:rPr>
                <w:rFonts w:ascii="Arial" w:hAnsi="Arial"/>
                <w:noProof/>
              </w:rPr>
              <w:t xml:space="preserve">23, 1s delay is in place after the </w:t>
            </w:r>
            <w:r w:rsidRPr="00687213">
              <w:rPr>
                <w:rFonts w:ascii="Arial" w:hAnsi="Arial"/>
                <w:noProof/>
              </w:rPr>
              <w:t>radio link quality of NR Cell 1 is degraded</w:t>
            </w:r>
            <w:r>
              <w:rPr>
                <w:rFonts w:ascii="Arial" w:hAnsi="Arial"/>
                <w:noProof/>
              </w:rPr>
              <w:t xml:space="preserve"> . before receiving the reestablishment request , there are local configurations in place. This delay leads to stability issues in the test case ,  that reestablishment request is received in the middle of local configurations 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FC" w:rsidRDefault="00044EFC" w:rsidP="00044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function </w:t>
            </w:r>
            <w:r w:rsidRPr="00FA2D26">
              <w:rPr>
                <w:noProof/>
              </w:rPr>
              <w:t>f_TC_8_1_5_8_1_NR5GC_TestBody</w:t>
            </w:r>
            <w:r>
              <w:rPr>
                <w:noProof/>
              </w:rPr>
              <w:t>:</w:t>
            </w:r>
          </w:p>
          <w:p w:rsidR="00044EFC" w:rsidRPr="006316B2" w:rsidRDefault="00044EFC" w:rsidP="00044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</w:t>
            </w:r>
            <w:r w:rsidRPr="00EF12D5">
              <w:rPr>
                <w:noProof/>
              </w:rPr>
              <w:t>14a5</w:t>
            </w:r>
            <w:r>
              <w:rPr>
                <w:noProof/>
              </w:rPr>
              <w:t xml:space="preserve"> </w:t>
            </w:r>
            <w:r w:rsidRPr="00EF12D5">
              <w:rPr>
                <w:noProof/>
              </w:rPr>
              <w:t>ReestablishPDCP</w:t>
            </w:r>
            <w:r>
              <w:rPr>
                <w:noProof/>
              </w:rPr>
              <w:t xml:space="preserve"> IE is set to ‘TRUE’ while sending the RRC Resume Message</w:t>
            </w:r>
          </w:p>
          <w:p w:rsidR="00044EFC" w:rsidRDefault="00044EFC" w:rsidP="00044EFC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682E4B" w:rsidP="00D50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Pr="00AC72C4">
              <w:rPr>
                <w:noProof/>
              </w:rPr>
              <w:t xml:space="preserve"> At Step </w:t>
            </w:r>
            <w:r>
              <w:rPr>
                <w:noProof/>
              </w:rPr>
              <w:t xml:space="preserve">23 , instead of having 1s delay function call , it is proposed to have the timer start function call after the </w:t>
            </w:r>
            <w:r w:rsidRPr="00687213">
              <w:rPr>
                <w:noProof/>
              </w:rPr>
              <w:t>radio link quality of NR Cell 1 is degraded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7340FD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7340FD">
              <w:rPr>
                <w:rFonts w:ascii="Arial" w:hAnsi="Arial" w:cs="Arial"/>
                <w:lang w:eastAsia="en-GB"/>
              </w:rPr>
              <w:t>develop\NR5GC\8_1_5\RRC_Others_NR5GC.ttcn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9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49" w:rsidRPr="00364949" w:rsidRDefault="00AD0A0F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64949" w:rsidRPr="00364949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octetstring v_EncodedSCG_Config := omit;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v_NR_RachProcedureConfig;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-96) //FFS in prose for FR2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   //FFS in prose for FR2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          //FFS in prose for FR2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2"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SecurityModeCommand message.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10, "Step 10" 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:rsidR="00364949" w:rsidRPr="00C11F14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11F14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11F1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v_RadioBearerConfig)),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v_RadioBearerConfig)),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364949" w:rsidRPr="00364949" w:rsidRDefault="00364949" w:rsidP="003649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4248D" w:rsidRPr="0004248D" w:rsidRDefault="00364949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94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04248D"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//@siclog "Step 23" siclog@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//Wait 1s to let T310 expire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f_Delay(1.0);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cs_NR_RachProcedureConfig_CBRA_Msg4Based(v_NR_PhysicalParameters, cs_NR_RachProcedureMsg4WithNoRrcMsg),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SRB.receive(car_NR_SRB0_RrcPdu_IND(nr_Cell2, cr_38508_RRCReestablishmentRequest(cr_NR_ReestabUE_Identity (v_RNTI_Value, v_PhysCellId, v_ShortMAC_I), otherFailure)));</w:t>
            </w:r>
          </w:p>
          <w:p w:rsidR="0004248D" w:rsidRPr="0004248D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B05CF" w:rsidRDefault="0004248D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48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25 - 26 " siclog@</w:t>
            </w:r>
          </w:p>
          <w:p w:rsidR="00C11F14" w:rsidRPr="00722896" w:rsidRDefault="00C11F14" w:rsidP="000424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9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A6" w:rsidRPr="009D06A6" w:rsidRDefault="00E75658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D06A6" w:rsidRPr="009D06A6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RadioBearerConfig v_RadioBearerConfigResume; //WA#WI=961473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NR_SRB_COMMON_IND v_ReceivedNR_SRB_COMMON_IND;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octetstring v_EncodedSCG_Config := omit;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v_NR_RachProcedureConfig;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//WA#WI=961473_Start</w:t>
            </w:r>
          </w:p>
          <w:p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template(omit) DRB_ToAddModList v_DRB_ToAddModList := omit;</w:t>
            </w:r>
          </w:p>
          <w:p w:rsid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integer i;</w:t>
            </w:r>
          </w:p>
          <w:p w:rsidR="00AB2B1D" w:rsidRPr="00AB2B1D" w:rsidRDefault="00AB2B1D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B2B1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timer t_Wait;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-96) //FFS in prose for FR2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   //FFS in prose for FR2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          //FFS in prose for FR2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cas_NR_SRB0_RrcPdu_REQ(nr_Cell1,cs_TimingInfo_Now,f_NR_38508_RRCSetup(nr_Cell1, tsc_NR_RRC_TI_Def)),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SecurityModeCommand message.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cas_NR_SRB1_RrcPdu_REQ(nr_Cell1, -, cs_38508_UECapabilityEnquiry(tsc_NR_RRC_TI_Def, nr, v_EncodeCapRequestNR)),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:rsidR="009D06A6" w:rsidRPr="009D1AA5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D1AA5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A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v_CountList_UE := {cr_DRB_CountInfo(v_ExistingDRBs[0].DRB_Id)};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//WA#WI=961473</w:t>
            </w:r>
          </w:p>
          <w:p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for (i:= 0; i &lt; lengthof(v_ExistingDRBs); i :=i+1) {</w:t>
            </w:r>
          </w:p>
          <w:p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v_DRB_ToAddModList[i] := cs_NR_DRB_ToAddMod(omit, v_ExistingDRBs[i].DRB_Id, true_, -, omit);</w:t>
            </w:r>
          </w:p>
          <w:p w:rsidR="009D06A6" w:rsidRPr="00B65B53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//The SS transmits an RRCResume message for the UE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v_RadioBearerConfigResume</w:t>
            </w: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 //WA#WI=961473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cs_TimingInfo_Now, cs_38508_RRCResume(tsc_NR_RRC_TI_Def, v_EncodedSCG_Config, </w:t>
            </w:r>
            <w:r w:rsidRPr="00B65B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v_RadioBearerConfigResume</w:t>
            </w: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>)), //WA#WI=961473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9D06A6" w:rsidRP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06A6" w:rsidRPr="009D1AA5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06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//@siclog "Step 23" siclog@</w:t>
            </w:r>
          </w:p>
          <w:p w:rsidR="009D06A6" w:rsidRPr="009D1AA5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//Wait 1s to let T310 expire</w:t>
            </w:r>
          </w:p>
          <w:p w:rsidR="009D06A6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D1A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//f_Delay(1.0); //WA#WI=961473</w:t>
            </w:r>
          </w:p>
          <w:p w:rsidR="003B1065" w:rsidRPr="006970B2" w:rsidRDefault="003B1065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70B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697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t_Wait.start (1.0); //WA#WI=961473</w:t>
            </w:r>
          </w:p>
          <w:p w:rsidR="003B1065" w:rsidRPr="006970B2" w:rsidRDefault="003B1065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>//@siclog "Step 24" siclog@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//The UE transmits an RRCReestablishmentRequest message on Cell 2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v_RNTI_Value := f_NR_CellInfo_GetRNTI(nr_Cell1);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v_PhysCellId := f_NR_CellInfo_GetPhysicalCellId(nr_Cell1);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v_NR_PhysicalParameters := f_NR_CellInfo_GetPhysicalParameters(nr_Cell2);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f_NR_CellInfo_SetRNTI(nr_Cell2, tsc_C_RNTI_Value4);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f_NR_SS_C_RNTI_Config(nr_Cell2, tsc_C_RNTI_Value4, -, tsc_NoCnfReq, tsc_FollowOnFlag);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f_NR_SS_CommonCellConfig(nr_Cell2, cads_NR_RachProcedure_DcchDtchToCSS_Config_REQ(nr_Cell2, cs_TimingInfo_Now, tsc_CnfReq,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cs_NR_RachProcedureConfig_CBRA_Msg4Based(v_NR_PhysicalParameters, cs_NR_RachProcedureMsg4WithNoRrcMsg),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:rsidR="003B1065" w:rsidRPr="003B1065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v_ShortMAC_I := f_NR_Calculate_ShortMAC(nr_Cell1, nr_Cell2);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3B106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//WA#WI=961473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alt{ 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[]SRB.receive(car_NR_SRB0_RrcPdu_IND(nr_Cell2, cr_38508_RRCReestablishmentRequest(cr_NR_ReestabUE_Identity (v_RNTI_Value, v_PhysCellId, v_ShortMAC_I), otherFailure)))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{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        t_Wait.stop;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}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[]t_Wait.timeout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{</w:t>
            </w:r>
          </w:p>
          <w:p w:rsidR="003B1065" w:rsidRPr="00195DC9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         SRB.receive(car_NR_SRB0_RrcPdu_IND(nr_Cell2, cr_38508_RRCReestablishmentRequest(cr_NR_ReestabUE_Identity (v_RNTI_Value, v_PhysCellId, v_ShortMAC_I), otherFailure)));</w:t>
            </w:r>
          </w:p>
          <w:p w:rsidR="003B1065" w:rsidRPr="006970B2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95DC9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       </w:t>
            </w:r>
            <w:r w:rsidRPr="00697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3B1065" w:rsidRPr="006970B2" w:rsidRDefault="003B1065" w:rsidP="003B1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7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6970B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D06A6" w:rsidRPr="006970B2" w:rsidRDefault="009D06A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6970B2" w:rsidRDefault="009C2B26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70B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195DC9" w:rsidRPr="006970B2">
              <w:rPr>
                <w:rFonts w:ascii="Courier New" w:hAnsi="Courier New" w:cs="Courier New"/>
                <w:color w:val="000000"/>
                <w:lang w:eastAsia="de-DE"/>
              </w:rPr>
              <w:t>//@siclog "Step 25 - 26 " siclog@</w:t>
            </w:r>
          </w:p>
          <w:p w:rsidR="002B05CF" w:rsidRPr="006D35E4" w:rsidRDefault="002B05CF" w:rsidP="009D06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0366927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A7C38" w:rsidRPr="00DA7C38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7F5C63" w:rsidRDefault="00D23BFF" w:rsidP="002B42D8">
            <w:pPr>
              <w:pStyle w:val="CRCoverPage"/>
              <w:spacing w:after="0"/>
              <w:rPr>
                <w:noProof/>
              </w:rPr>
            </w:pPr>
            <w:r w:rsidRPr="00D23BFF">
              <w:rPr>
                <w:noProof/>
              </w:rPr>
              <w:t>f_NR5GC_RRC_ProcedureDelay</w:t>
            </w:r>
          </w:p>
        </w:tc>
      </w:tr>
      <w:tr w:rsidR="00895D6B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400" w:rsidRPr="00202FDB" w:rsidRDefault="00580400" w:rsidP="00580400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202FDB">
              <w:rPr>
                <w:rFonts w:ascii="Arial" w:hAnsi="Arial"/>
                <w:noProof/>
              </w:rPr>
              <w:t xml:space="preserve">In the </w:t>
            </w:r>
            <w:r>
              <w:rPr>
                <w:rFonts w:ascii="Arial" w:hAnsi="Arial"/>
                <w:noProof/>
              </w:rPr>
              <w:t>implementation of function</w:t>
            </w:r>
            <w:r w:rsidRPr="00202FDB">
              <w:rPr>
                <w:rFonts w:ascii="Arial" w:hAnsi="Arial"/>
                <w:noProof/>
              </w:rPr>
              <w:t xml:space="preserve"> f_NR5GC_RRC_ProcedureDelay</w:t>
            </w:r>
            <w:r>
              <w:rPr>
                <w:rFonts w:ascii="Arial" w:hAnsi="Arial"/>
                <w:noProof/>
              </w:rPr>
              <w:t xml:space="preserve"> </w:t>
            </w:r>
            <w:r w:rsidR="004E485D">
              <w:rPr>
                <w:rFonts w:ascii="Arial" w:hAnsi="Arial"/>
                <w:noProof/>
              </w:rPr>
              <w:t>:</w:t>
            </w:r>
          </w:p>
          <w:p w:rsidR="00895D6B" w:rsidRPr="00E32FA0" w:rsidRDefault="00580400" w:rsidP="00E32FA0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552719">
              <w:rPr>
                <w:rFonts w:ascii="Arial" w:hAnsi="Arial"/>
                <w:noProof/>
              </w:rPr>
              <w:t>Disabling of</w:t>
            </w:r>
            <w:r>
              <w:rPr>
                <w:b/>
                <w:noProof/>
              </w:rPr>
              <w:t xml:space="preserve"> </w:t>
            </w:r>
            <w:r w:rsidRPr="00552719">
              <w:rPr>
                <w:rFonts w:ascii="Arial" w:hAnsi="Arial"/>
                <w:noProof/>
              </w:rPr>
              <w:t xml:space="preserve">UL HARQ System Indications </w:t>
            </w:r>
            <w:r>
              <w:rPr>
                <w:rFonts w:ascii="Arial" w:hAnsi="Arial"/>
                <w:noProof/>
              </w:rPr>
              <w:t>are done once HARQ ACK is received . there are possibilities of race condition where TTCN is waiting for  the CNF for Disable UL HARQ System indication , but ended up receiving SRB COMMON IND. This race condition has to be addressed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E8" w:rsidRPr="001124B3" w:rsidRDefault="00531037" w:rsidP="00357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avoid the race condition between the reception of SYSTEM CONTROL CNF for Disbaling UL HARQ indications and SRB COMMON IND , new handler is added inside the alt block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Pr="00CC39F9" w:rsidRDefault="00903C38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903C38"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895D6B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D6B" w:rsidRDefault="00895D6B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6B" w:rsidRDefault="00895D6B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NR_BASE_PTC return NR_SRB_COMMON_IND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boolean v_T4Flag := false;</w:t>
            </w:r>
          </w:p>
          <w:p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7E3FB8" w:rsidRP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5C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v_T3Slots := v_T1Slots + v_Nslots + v_Delta1;  //@sic R5s210842 change 2 sic@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v_T3 := f_NR_ConvertTimingInSlots_To_Timing(v_T3Slots, v_SCS, v_SlotsNumberPerSubframe);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p_FreqDomainSchedul, -, cs_UL_GrantConfig_ContPeriodic(v_GrantPeriodicity));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cds_NR_SystemIndCtrl_UL_HARQ(disable));    /* disable indication of HARQ ack/nack; */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 SYSIND.receive (car_NR_SYSTEM_HARQ_ERROR(p_NR_CellId, cr_NR_HarqErrorUL_Any))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                                                   /* timeout =&gt; after T5 */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:rsidR="007E3FB8" w:rsidRPr="007E3FB8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25CBC" w:rsidRDefault="007E3FB8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FB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28D9" w:rsidRPr="00722896" w:rsidRDefault="0071264E" w:rsidP="007E3F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:rsidTr="000B5A4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NR_BASE_PTC return NR_SRB_COMMON_IND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2917E2" w:rsidRPr="00195B2B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95B2B">
              <w:rPr>
                <w:rFonts w:ascii="Courier New" w:hAnsi="Courier New" w:cs="Courier New"/>
                <w:color w:val="000000"/>
                <w:lang w:val="de-DE" w:eastAsia="de-DE"/>
              </w:rPr>
              <w:t>var integer v_T3Slots;</w:t>
            </w:r>
          </w:p>
          <w:p w:rsidR="002917E2" w:rsidRPr="00195B2B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95B2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5B2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:rsidR="002917E2" w:rsidRPr="0045611F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5611F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2917E2" w:rsidRPr="0045611F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5611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11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v_DL_RetransmissionCnt := 0;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boolean v_SysIndCnfFlag := false; //WA#WI=961473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v_K1;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(4 - (v_T1Slots + v_Nslots) mod 10) mod 10;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v_K1 := 5;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v_Delta1 := (5- (v_T1Slots + v_Nslots) mod 5) mod 5;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v_K1 := 5;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v_T3Slots := v_T1Slots + v_Nslots + v_Delta1;  //@sic R5s210842 change 2 sic@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v_T3 := f_NR_ConvertTimingInSlots_To_Timing(v_T3Slots, v_SCS, v_SlotsNumberPerSubframe);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p_FreqDomainSchedul, -, cs_UL_GrantConfig_ContPeriodic(v_GrantPeriodicity));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//f_NR_SS_SystemIndCtrlConfig(p_NR_CellId, cds_NR_SystemIndCtrl_UL_HARQ(disable));    /* disable indication of HARQ ack/nack; */ //WA#WI=961473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SYS.send(cas_NR_SystemIndCtrl_REQ(p_NR_CellId, cds_NR_SystemIndCtrl_UL_HARQ(disable))); //WA#WI=961473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//WA#WI=961473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SYS.receive(car_NR_SystemIndCtrl_CNF(p_NR_CellId)) //WA#WI=961473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v_SysIndCnfFlag := true;</w:t>
            </w:r>
          </w:p>
          <w:p w:rsidR="002917E2" w:rsidRPr="00FB2FE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if(not v_T4Flag){repeat;}            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            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EC7828" w:rsidRPr="00D66897" w:rsidRDefault="009F6CE7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="00EC7828"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v_T2Flag)  //WA#WI=961473</w:t>
            </w:r>
          </w:p>
          <w:p w:rsidR="00EC7828" w:rsidRPr="00D66897" w:rsidRDefault="00EC7828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:rsidR="00EC7828" w:rsidRPr="00D66897" w:rsidRDefault="00EC7828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f_NR_SetVerdictFailOrInconc(__FILE__, __LINE__, p_TestcaseStep &amp; "UL ACK not received");</w:t>
            </w:r>
          </w:p>
          <w:p w:rsidR="00EC7828" w:rsidRPr="002917E2" w:rsidRDefault="00EC7828" w:rsidP="00EC78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8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B2FE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v_SysIndCnfFlag){repeat;}  //WA#WI=961473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                                                   /* timeout =&gt; after T5 */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:rsidR="002917E2" w:rsidRPr="002917E2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C9025D" w:rsidRDefault="002917E2" w:rsidP="002917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17E2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</w:p>
          <w:p w:rsidR="00C9025D" w:rsidRP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D56CB7" w:rsidRDefault="00D56CB7" w:rsidP="00D56CB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03669277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13923" w:rsidRPr="00E13923">
        <w:rPr>
          <w:rFonts w:cs="Arial"/>
          <w:b/>
          <w:bCs/>
          <w:color w:val="000000"/>
          <w:lang w:val="en-US" w:eastAsia="en-GB"/>
        </w:rPr>
        <w:t>f_NR5GC_RRC_ProcedureDelayReestablishment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56CB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B7" w:rsidRDefault="00D56CB7" w:rsidP="00A94C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B7" w:rsidRPr="007F5C63" w:rsidRDefault="007F52DC" w:rsidP="00A94C74">
            <w:pPr>
              <w:pStyle w:val="CRCoverPage"/>
              <w:spacing w:after="0"/>
              <w:rPr>
                <w:noProof/>
              </w:rPr>
            </w:pPr>
            <w:r w:rsidRPr="007F52DC">
              <w:rPr>
                <w:noProof/>
              </w:rPr>
              <w:t>f_NR5GC_RRC_ProcedureDelayReestablishment</w:t>
            </w:r>
          </w:p>
        </w:tc>
      </w:tr>
      <w:tr w:rsidR="00D56CB7" w:rsidTr="00A94C7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B7" w:rsidRDefault="00D56CB7" w:rsidP="00A94C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FE" w:rsidRPr="00202FDB" w:rsidRDefault="00BD0DFE" w:rsidP="00BD0D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202FDB">
              <w:rPr>
                <w:rFonts w:ascii="Arial" w:hAnsi="Arial"/>
                <w:noProof/>
              </w:rPr>
              <w:t xml:space="preserve">In the </w:t>
            </w:r>
            <w:r>
              <w:rPr>
                <w:rFonts w:ascii="Arial" w:hAnsi="Arial"/>
                <w:noProof/>
              </w:rPr>
              <w:t>implementation of function</w:t>
            </w:r>
            <w:r w:rsidRPr="00202FDB">
              <w:rPr>
                <w:rFonts w:ascii="Arial" w:hAnsi="Arial"/>
                <w:noProof/>
              </w:rPr>
              <w:t xml:space="preserve"> </w:t>
            </w:r>
            <w:r w:rsidRPr="003A1216">
              <w:rPr>
                <w:rFonts w:ascii="Arial" w:hAnsi="Arial"/>
                <w:noProof/>
              </w:rPr>
              <w:t>f_NR5GC_RRC_ProcedureDelayReestablishment</w:t>
            </w:r>
          </w:p>
          <w:p w:rsidR="00673F24" w:rsidRDefault="00FA4113" w:rsidP="00BD0D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1</w:t>
            </w:r>
            <w:r w:rsidR="00BD0DFE">
              <w:rPr>
                <w:b/>
                <w:noProof/>
              </w:rPr>
              <w:t>.</w:t>
            </w:r>
            <w:r w:rsidR="00BD0DFE" w:rsidRPr="00552719">
              <w:rPr>
                <w:rFonts w:ascii="Arial" w:hAnsi="Arial"/>
                <w:noProof/>
              </w:rPr>
              <w:t>Disabling of</w:t>
            </w:r>
            <w:r w:rsidR="00BD0DFE">
              <w:rPr>
                <w:b/>
                <w:noProof/>
              </w:rPr>
              <w:t xml:space="preserve"> </w:t>
            </w:r>
            <w:r w:rsidR="00BD0DFE" w:rsidRPr="00552719">
              <w:rPr>
                <w:rFonts w:ascii="Arial" w:hAnsi="Arial"/>
                <w:noProof/>
              </w:rPr>
              <w:t xml:space="preserve">UL HARQ System Indications </w:t>
            </w:r>
            <w:r w:rsidR="00BD0DFE">
              <w:rPr>
                <w:rFonts w:ascii="Arial" w:hAnsi="Arial"/>
                <w:noProof/>
              </w:rPr>
              <w:t xml:space="preserve">are done once HARQ ACK is received . there are possibilities of race condition where TTCN is waiting for  the CNF for Disable UL HARQ System indication , but ended up receiving SRB COMMON IND. </w:t>
            </w:r>
            <w:r w:rsidR="006C3CFE">
              <w:rPr>
                <w:rFonts w:ascii="Arial" w:hAnsi="Arial"/>
                <w:noProof/>
              </w:rPr>
              <w:lastRenderedPageBreak/>
              <w:t>In Rach case , when Disabling Prach System Indications are done , once Prach Preamble is received , there are possibilities of race condition where TTCN is waiting for the CNF for Disable Prach System Indication , but ended up receiving SRB COMMON IND.</w:t>
            </w:r>
          </w:p>
          <w:p w:rsidR="006C3CFE" w:rsidRDefault="006C3CFE" w:rsidP="006C3C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race condition has to be addressed</w:t>
            </w:r>
          </w:p>
          <w:p w:rsidR="00BD0DFE" w:rsidRDefault="00BD0DFE" w:rsidP="00BD0DFE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:rsidR="00BD0DFE" w:rsidRDefault="002C48D9" w:rsidP="00BD0DFE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>
              <w:rPr>
                <w:b/>
                <w:noProof/>
              </w:rPr>
              <w:t>2</w:t>
            </w:r>
            <w:r w:rsidR="00BD0DFE">
              <w:rPr>
                <w:b/>
                <w:noProof/>
              </w:rPr>
              <w:t>.</w:t>
            </w:r>
            <w:r w:rsidR="00BD0DFE">
              <w:rPr>
                <w:rFonts w:ascii="Arial" w:hAnsi="Arial"/>
                <w:noProof/>
              </w:rPr>
              <w:t>when UE has triggered RACH procedure for sending the reestablishment complete message , “repeat” is missing inside the alt block . this results in SRB COMMON IND ( Reestablishment complete ) reception failure</w:t>
            </w:r>
          </w:p>
          <w:p w:rsidR="00E6142E" w:rsidRDefault="00E6142E" w:rsidP="00BD0DFE">
            <w:pPr>
              <w:autoSpaceDE w:val="0"/>
              <w:autoSpaceDN w:val="0"/>
              <w:spacing w:after="0"/>
              <w:rPr>
                <w:b/>
                <w:noProof/>
              </w:rPr>
            </w:pPr>
          </w:p>
          <w:p w:rsidR="00E6142E" w:rsidRPr="00FB64CA" w:rsidRDefault="00E6142E" w:rsidP="00BD0DFE">
            <w:pPr>
              <w:autoSpaceDE w:val="0"/>
              <w:autoSpaceDN w:val="0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  <w:r w:rsidRPr="00E6142E">
              <w:rPr>
                <w:rFonts w:ascii="Arial" w:hAnsi="Arial"/>
                <w:noProof/>
              </w:rPr>
              <w:t>. v_T1Slots calculcation is not considering v_MaxNumberSlots</w:t>
            </w:r>
          </w:p>
          <w:p w:rsidR="00D56CB7" w:rsidRPr="00E32FA0" w:rsidRDefault="00D56CB7" w:rsidP="00A94C74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</w:p>
        </w:tc>
      </w:tr>
      <w:tr w:rsidR="00D56CB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B7" w:rsidRDefault="00D56CB7" w:rsidP="00A94C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C1" w:rsidRDefault="00C457B5" w:rsidP="00C123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C123C1">
              <w:rPr>
                <w:noProof/>
              </w:rPr>
              <w:t xml:space="preserve">.To avoid the race condition between the reception of SYSTEM CONTROL CNF for </w:t>
            </w:r>
            <w:r w:rsidR="00024F56">
              <w:rPr>
                <w:noProof/>
              </w:rPr>
              <w:t xml:space="preserve">Disabling </w:t>
            </w:r>
            <w:r w:rsidR="00C123C1">
              <w:rPr>
                <w:noProof/>
              </w:rPr>
              <w:t>UL HARQ indications and SRB COMMON IND , new handler is added inside the alt block</w:t>
            </w:r>
            <w:r w:rsidR="004D1D34">
              <w:rPr>
                <w:noProof/>
              </w:rPr>
              <w:t xml:space="preserve"> ; same is taken care between SYSTEM CONTROL CNF for Disabling prach Indications and SRB COMMON IND</w:t>
            </w:r>
          </w:p>
          <w:p w:rsidR="00C123C1" w:rsidRDefault="00C123C1" w:rsidP="00C123C1">
            <w:pPr>
              <w:pStyle w:val="CRCoverPage"/>
              <w:spacing w:after="0"/>
              <w:rPr>
                <w:noProof/>
              </w:rPr>
            </w:pPr>
          </w:p>
          <w:p w:rsidR="00C123C1" w:rsidRDefault="00C123C1" w:rsidP="00C123C1">
            <w:pPr>
              <w:pStyle w:val="CRCoverPage"/>
              <w:spacing w:after="0"/>
              <w:rPr>
                <w:noProof/>
              </w:rPr>
            </w:pPr>
            <w:r w:rsidRPr="00EE74AA">
              <w:rPr>
                <w:noProof/>
              </w:rPr>
              <w:t xml:space="preserve">In the function </w:t>
            </w:r>
            <w:r w:rsidRPr="003A1216">
              <w:rPr>
                <w:noProof/>
              </w:rPr>
              <w:t>f_NR5GC_RRC_ProcedureDelayReestablishment</w:t>
            </w:r>
          </w:p>
          <w:p w:rsidR="00D56CB7" w:rsidRDefault="00E26997" w:rsidP="00C123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C123C1">
              <w:rPr>
                <w:noProof/>
              </w:rPr>
              <w:t>.repeat statement is added inside alt block , when receiving the Rach Preamble Indication , so that Reestablishment complete gets handled inside the same alt block</w:t>
            </w:r>
          </w:p>
          <w:p w:rsidR="005D7024" w:rsidRDefault="005D7024" w:rsidP="00C123C1">
            <w:pPr>
              <w:pStyle w:val="CRCoverPage"/>
              <w:spacing w:after="0"/>
              <w:rPr>
                <w:noProof/>
              </w:rPr>
            </w:pPr>
          </w:p>
          <w:p w:rsidR="005D7024" w:rsidRPr="001124B3" w:rsidRDefault="005D7024" w:rsidP="00C123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</w:t>
            </w:r>
            <w:r w:rsidRPr="00E6142E">
              <w:rPr>
                <w:noProof/>
              </w:rPr>
              <w:t xml:space="preserve"> MaxNumberSlots</w:t>
            </w:r>
            <w:r>
              <w:rPr>
                <w:noProof/>
              </w:rPr>
              <w:t xml:space="preserve"> is taken into consideration while calculating  </w:t>
            </w:r>
            <w:r w:rsidRPr="00E6142E">
              <w:rPr>
                <w:noProof/>
              </w:rPr>
              <w:t>v_T1Slots</w:t>
            </w:r>
          </w:p>
        </w:tc>
      </w:tr>
      <w:tr w:rsidR="00D56CB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B7" w:rsidRDefault="00D56CB7" w:rsidP="00A94C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B7" w:rsidRPr="00CC39F9" w:rsidRDefault="00D56CB7" w:rsidP="00A94C74">
            <w:pPr>
              <w:spacing w:after="0"/>
              <w:rPr>
                <w:rFonts w:ascii="Arial" w:hAnsi="Arial" w:cs="Arial"/>
                <w:lang w:eastAsia="en-GB"/>
              </w:rPr>
            </w:pPr>
            <w:r w:rsidRPr="00903C38"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D56CB7" w:rsidTr="00A94C7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B7" w:rsidRDefault="00D56CB7" w:rsidP="00A94C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B7" w:rsidRDefault="00D56CB7" w:rsidP="00A94C7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D56CB7" w:rsidRDefault="00D56CB7" w:rsidP="00D56CB7">
      <w:pPr>
        <w:spacing w:after="0"/>
        <w:rPr>
          <w:rFonts w:ascii="Arial" w:hAnsi="Arial"/>
          <w:b/>
          <w:lang w:eastAsia="en-GB"/>
        </w:rPr>
      </w:pPr>
    </w:p>
    <w:p w:rsidR="00D56CB7" w:rsidRDefault="00D56CB7" w:rsidP="00D56CB7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D56CB7" w:rsidRDefault="00D56CB7" w:rsidP="00D56CB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56CB7" w:rsidRPr="00CD057D" w:rsidTr="00A94C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f_NR5GC_RRC_ProcedureDelayReestablishment(NR_CellId_Type                        p_NR_CellId,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v_T2; // HARQ ACK receive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:rsidR="001C6C37" w:rsidRPr="00653BC0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53BC0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3BC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(v_SCS)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{ v_DeltaTDLmax := 13;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{ v_DeltaTDLmax := 30;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v_DeltaTDLmax := 7;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v_Delta1 := (4 - (v_T1Slots + v_Nslots) mod 10) mod 10;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17;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case(kHz120)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v_Delta1 := (5- (v_T1Slots + v_Nslots) mod 5) mod 5;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32;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:rsidR="001C6C37" w:rsidRPr="00A5151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cds_NR_SystemIndCtrl_UL_HARQ(disable));    /* disable indication of HARQ ack/nack; */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f_SetVerdictInconc(__FILE__, __LINE__, p_TestcaseStep &amp; "HARQ error for UL transmission in RRC Delay test");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/* UE initiates RACH procedure */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SYSIND.receive(car_NR_PRACH_Preamble_IND(?, cr_TimingInfo_Any, ?))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cds_NR_SystemIndCtrl_RachPreamble(disable));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v_RACH_ProcedureStarted := true;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v_T4Slots := (((v_T4.SFN.Number * 10) + v_T4.Subframe.Number) * v_SlotsNumberPerSubframe) + f_NR_SubFrameTiming_GetSlotNumber(v_T4) + v_MaxNumberSlots;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RACH procedure was initiated by UE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7.3.7.3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v_T1Slots := (((v_T1.SFN.Number * 10) + v_T1.Subframe.Number) * v_SlotsNumberPerSubframe) + f_NR_SubFrameTiming_GetSlotNumber(v_T1);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1C6C37" w:rsidRPr="001C6C37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:rsidR="00D56CB7" w:rsidRPr="00722896" w:rsidRDefault="001C6C37" w:rsidP="001C6C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C6C3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D56CB7" w:rsidRPr="00CD057D" w:rsidRDefault="00D56CB7" w:rsidP="00D56CB7">
      <w:pPr>
        <w:spacing w:after="0"/>
        <w:rPr>
          <w:rFonts w:ascii="Arial" w:hAnsi="Arial"/>
          <w:b/>
          <w:color w:val="000000"/>
          <w:lang w:eastAsia="en-GB"/>
        </w:rPr>
      </w:pPr>
    </w:p>
    <w:p w:rsidR="00D56CB7" w:rsidRPr="00CD057D" w:rsidRDefault="00D56CB7" w:rsidP="00D56CB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D56CB7" w:rsidRPr="00CD057D" w:rsidTr="00A94C7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f_NR5GC_RRC_ProcedureDelayReestablishment(NR_CellId_Type                        p_NR_CellId,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integer                               p_Nms,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v_T1Slots;</w:t>
            </w:r>
          </w:p>
          <w:p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v_T2Slots;</w:t>
            </w:r>
          </w:p>
          <w:p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v_T3Slots;</w:t>
            </w:r>
          </w:p>
          <w:p w:rsidR="00A51517" w:rsidRPr="001F120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v_T4Slots;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F12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var SubFrameTiming_Type v_T1; // Send DL Msg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var integer v_GrantPeriodicity;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v_DL_RetransmissionCnt := 0;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v_SYS_IND;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v_T2Flag := false;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v_T4Flag := false;</w:t>
            </w:r>
          </w:p>
          <w:p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boolean v_SysIndCnfFlagHarq := false; //WA#WI=961473</w:t>
            </w:r>
          </w:p>
          <w:p w:rsid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boolean v_SysIndCnfFlagRach := false; //WA#WI=961473</w:t>
            </w:r>
          </w:p>
          <w:p w:rsidR="00A51517" w:rsidRPr="006970B2" w:rsidRDefault="00A51517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C5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70B2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970B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var integer v_</w:t>
            </w:r>
            <w:proofErr w:type="gramStart"/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K2 :</w:t>
            </w:r>
            <w:proofErr w:type="gramEnd"/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= 4;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(v_SCS)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(kHz15) { v_DeltaTDLmax := 13;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(kHz30) { v_DeltaTDLmax := 30;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select(v_SCS)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case(kHz15)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v_Delta1 := (5 - (v_T1Slots + v_Nslots)) mod 5;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v_K1 := 7;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v_DeltaTDLmax := 7;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case(kHz30)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10; //Grant repeated every 10 slots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v_Delta1 := (4 - (v_T1Slots + v_Nslots) mod 10) mod 10;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17;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case(kHz120)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v_GrantPeriodicity := 5; //Grant repeated every 5 slots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v_Delta1 := (5- (v_T1Slots + v_Nslots) mod 5) mod 5;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v_K1 := 5;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v_DeltaTDLmax := 32;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SCS");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T3 - UL grant when CSS is used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>v_T3Slots := v_T1Slots + v_Nslots + v_Delta1;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>v_T3 := f_NR_ConvertTimingInSlots_To_Timing(v_T3Slots, v_SCS, v_SlotsNumberPerSubframe);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//T1: send DL Msg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SRB.send(v_SRB_COMMON_REQ);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HARQ ack/nack reporting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cds_NR_SystemIndCtrl_UL_HARQ(enable), cs_TimingInfo_NR(v_T1)); //@sic R5s210842 change 2.4 sic@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//Enable RACH preamble reporting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f_NR_SS_SystemIndCtrlConfig(p_NR_CellId, cds_NR_SystemIndCtrl_RachPreamble(enable));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//T3 configure SS with periodic UL Grant at T3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f_NR_ULGrantConfiguration_Start(p_NR_CellId, cs_TimingInfo_NR(v_T3), -, -, -, cs_UL_GrantConfig_ContPeriodic(v_GrantPeriodicity));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 (int2float(f_SubFrameTiming_Duration(v_Tnow, v_T1) + p_Nms + 50) / 1000.0);  /* 50ms added to be at the safe side */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v_DL_RetransmissionCnt := v_DL_RetransmissionCnt + 1;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(v_DL_RetransmissionCnt &gt; 4)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:rsidR="00A51517" w:rsidRPr="00D84B4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SYS.send(cas_NR_SystemIndCtrl_REQ(p_NR_CellId, cds_NR_SystemIndCtrl_UL_HARQ(disable))); //WA#WI=961473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//f_NR_SS_SystemIndCtrlConfig(p_NR_CellId, cds_NR_SystemIndCtrl_UL_HARQ(disable));    /* disable indication of HARQ ack/nack; */ //WA#WI=961473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:rsidR="00A51517" w:rsidRPr="00D84B42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84B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//WA#WI=961473</w:t>
            </w:r>
          </w:p>
          <w:p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[] SYS.receive(car_NR_SystemIndCtrl_CNF(p_NR_CellId)) //WA#WI=961473</w:t>
            </w:r>
          </w:p>
          <w:p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 //WA#WI=961473</w:t>
            </w:r>
          </w:p>
          <w:p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v_SysIndCnfFlagHarq := true;</w:t>
            </w:r>
          </w:p>
          <w:p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if(v_RACH_ProcedureStarted){v_SysIndCnfFlagRach := true;}</w:t>
            </w:r>
          </w:p>
          <w:p w:rsidR="006C5019" w:rsidRP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if((not v_T4Flag) or (v_RACH_ProcedureStarted and not v_SysIndCnfFlagRach)){repeat;}                </w:t>
            </w:r>
          </w:p>
          <w:p w:rsidR="006C5019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C50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  <w:r w:rsidR="00A51517"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51517" w:rsidRPr="00A51517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51517"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/* HARQ error indication */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C5019" w:rsidRPr="00D80156" w:rsidRDefault="00A51517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="006C5019"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 UE initiates RACH procedure */</w:t>
            </w:r>
          </w:p>
          <w:p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SYSIND.receive(car_NR_PRACH_Preamble_IND(?, cr_TimingInfo_Any, ?)) {</w:t>
            </w:r>
          </w:p>
          <w:p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//f_NR_SS_SystemIndCtrlConfig(p_NR_CellId, cds_NR_SystemIndCtrl_RachPreamble(disable)); //WA#WI=961473</w:t>
            </w:r>
          </w:p>
          <w:p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SYS.send(cas_NR_SystemIndCtrl_REQ(p_NR_CellId, cds_NR_SystemIndCtrl_RachPreamble(disable))); //WA#WI=961473</w:t>
            </w:r>
          </w:p>
          <w:p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v_RACH_ProcedureStarted := true;</w:t>
            </w:r>
          </w:p>
          <w:p w:rsidR="006C5019" w:rsidRPr="00D80156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repeat; //WA#WI=961473</w:t>
            </w:r>
          </w:p>
          <w:p w:rsidR="00A51517" w:rsidRPr="00A51517" w:rsidRDefault="006C5019" w:rsidP="006C5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015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:rsid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:rsidR="00C5353D" w:rsidRPr="00F95669" w:rsidRDefault="00F95669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="00C5353D"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if(not v_T2Flag)  //WA#WI=961473</w:t>
            </w:r>
          </w:p>
          <w:p w:rsidR="00C5353D" w:rsidRPr="00F95669" w:rsidRDefault="00C5353D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:rsidR="00C5353D" w:rsidRPr="00F95669" w:rsidRDefault="00C5353D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f_NR_SetVerdictFailOrInconc(__FILE__, __LINE__, p_TestcaseStep &amp; "UL ACK not received");</w:t>
            </w:r>
          </w:p>
          <w:p w:rsidR="00C5353D" w:rsidRPr="00A51517" w:rsidRDefault="00C5353D" w:rsidP="00C53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566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};</w:t>
            </w:r>
          </w:p>
          <w:p w:rsidR="00D306CA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="00D80156" w:rsidRPr="00D30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if((not v_SysIndCnfFlagHarq) or (v_RACH_ProcedureStarted and not v_SysIndCnfFlagRach)){repeat;}  //WA#WI=961473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/* timeout =&gt; after T5 */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//Stop UL Grant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f_NR_ULGrantConfiguration_Stop(p_NR_CellId);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v_T2Flag)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ACK not received");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v_T4Flag)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p_TestcaseStep &amp; "UL Msg not received");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v_T4Slots := (((v_T4.SFN.Number * 10) + v_T4.Subframe.Number) * v_SlotsNumberPerSubframe) + f_NR_SubFrameTiming_GetSlotNumber(v_T4) + v_MaxNumberSlots;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v_RACH_ProcedureStarted)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v_T2Slots := (((v_T2.SFN.Number * 10) + v_T2.Subframe.Number) * v_SlotsNumberPerSubframe) + f_NR_SubFrameTiming_GetSlotNumber(v_T2) + v_MaxNumberSlots;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v_T4Slots := (((v_T4.SFN.Number * 10) + v_T4.Subframe.Number) * v_SlotsNumberPerSubframe) + f_NR_SubFrameTiming_GetSlotNumber(v_T4) + v_MaxNumberSlots;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//Initialise Delta2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(f_NR_CellInfo_GetIsFDD(p_NR_CellId)){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v_Delta2 := 0;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//TDD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select(v_SCS)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(5 - (v_T2Slots - v_K1 + v_Nslots)) mod 5;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(4 - (v_T2Slots - v_K1 + v_Nslots) mod 10) mod 10;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v_Delta2 := (5- (v_T2Slots - v_K1 + v_Nslots) mod 5) mod 5;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SCS");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((v_T4Slots - v_K2) - (v_T2Slots - v_K1))mod v_MaxNumberSlots &lt;= (v_Nslots + v_Delta2))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f_NR_PreliminaryPass(__FILE__, __LINE__, p_TestcaseStep);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// RACH procedure was initiated by UE</w:t>
            </w:r>
          </w:p>
          <w:p w:rsidR="00A51517" w:rsidRPr="00B2367E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Timing calculation as per 38.523-3 clause 7.3.7.3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236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v_T1Slots := (((v_T1.SFN.Number * 10) + v_T1.Subframe.Number) * v_SlotsNumberPerSubframe) + f_NR_SubFrameTiming_GetSlotNumber(v_T1) + v_MaxNumberSlots; //WA#WI=961473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(v_T4Slots - v_T1Slots) &lt;= ( v_Nslots + v_DeltaTDLmax) )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p_TestcaseStep);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p_TestcaseStep);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A51517" w:rsidRPr="00A51517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 return v_ReceivedNR_SRB_COMMON_IND;</w:t>
            </w:r>
          </w:p>
          <w:p w:rsidR="00D56CB7" w:rsidRPr="00C9025D" w:rsidRDefault="00A51517" w:rsidP="00A515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151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D56CB7" w:rsidRDefault="00D56CB7" w:rsidP="00D56CB7">
      <w:pPr>
        <w:pStyle w:val="Heading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1533CE">
      <w:pPr>
        <w:pStyle w:val="Heading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25D" w:rsidRDefault="0015325D">
      <w:r>
        <w:separator/>
      </w:r>
    </w:p>
  </w:endnote>
  <w:endnote w:type="continuationSeparator" w:id="0">
    <w:p w:rsidR="0015325D" w:rsidRDefault="0015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25D" w:rsidRDefault="0015325D">
      <w:r>
        <w:separator/>
      </w:r>
    </w:p>
  </w:footnote>
  <w:footnote w:type="continuationSeparator" w:id="0">
    <w:p w:rsidR="0015325D" w:rsidRDefault="0015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4C74" w:rsidRDefault="00A94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4C74" w:rsidRDefault="00A94C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4C74" w:rsidRDefault="00A94C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4C74" w:rsidRDefault="00A94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787"/>
    <w:rsid w:val="000207FE"/>
    <w:rsid w:val="000214FA"/>
    <w:rsid w:val="000219CE"/>
    <w:rsid w:val="00022E4A"/>
    <w:rsid w:val="000239BD"/>
    <w:rsid w:val="00024866"/>
    <w:rsid w:val="000249D9"/>
    <w:rsid w:val="00024F56"/>
    <w:rsid w:val="00026854"/>
    <w:rsid w:val="00027FD3"/>
    <w:rsid w:val="000301A3"/>
    <w:rsid w:val="00031720"/>
    <w:rsid w:val="00031A51"/>
    <w:rsid w:val="000344D8"/>
    <w:rsid w:val="00034CDB"/>
    <w:rsid w:val="0003629C"/>
    <w:rsid w:val="00036FE7"/>
    <w:rsid w:val="00037130"/>
    <w:rsid w:val="000408F8"/>
    <w:rsid w:val="0004248D"/>
    <w:rsid w:val="00042706"/>
    <w:rsid w:val="00042E7D"/>
    <w:rsid w:val="0004332A"/>
    <w:rsid w:val="0004361F"/>
    <w:rsid w:val="00044EFC"/>
    <w:rsid w:val="00046D35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81718"/>
    <w:rsid w:val="00082F84"/>
    <w:rsid w:val="0008356D"/>
    <w:rsid w:val="00083A8A"/>
    <w:rsid w:val="00084025"/>
    <w:rsid w:val="00084DD9"/>
    <w:rsid w:val="00085CA5"/>
    <w:rsid w:val="00086B57"/>
    <w:rsid w:val="00086DFC"/>
    <w:rsid w:val="00090DA6"/>
    <w:rsid w:val="00093546"/>
    <w:rsid w:val="00093BCD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1E5"/>
    <w:rsid w:val="001435E8"/>
    <w:rsid w:val="00143ACE"/>
    <w:rsid w:val="00144E4F"/>
    <w:rsid w:val="001456EB"/>
    <w:rsid w:val="00145D43"/>
    <w:rsid w:val="001467D7"/>
    <w:rsid w:val="00146DCF"/>
    <w:rsid w:val="001473FD"/>
    <w:rsid w:val="00150799"/>
    <w:rsid w:val="00150952"/>
    <w:rsid w:val="0015325D"/>
    <w:rsid w:val="001533CE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71D45"/>
    <w:rsid w:val="00172600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2C46"/>
    <w:rsid w:val="00193020"/>
    <w:rsid w:val="00194378"/>
    <w:rsid w:val="00195B2B"/>
    <w:rsid w:val="00195DC9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284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25CE"/>
    <w:rsid w:val="001C31F3"/>
    <w:rsid w:val="001C4405"/>
    <w:rsid w:val="001C5C2A"/>
    <w:rsid w:val="001C6C37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02"/>
    <w:rsid w:val="001F121A"/>
    <w:rsid w:val="001F1549"/>
    <w:rsid w:val="001F1817"/>
    <w:rsid w:val="001F406A"/>
    <w:rsid w:val="001F4FAB"/>
    <w:rsid w:val="001F5FE1"/>
    <w:rsid w:val="0020019A"/>
    <w:rsid w:val="00200CF3"/>
    <w:rsid w:val="0020107D"/>
    <w:rsid w:val="00201D67"/>
    <w:rsid w:val="00202337"/>
    <w:rsid w:val="00202FDB"/>
    <w:rsid w:val="002040A1"/>
    <w:rsid w:val="00204437"/>
    <w:rsid w:val="00205361"/>
    <w:rsid w:val="00205944"/>
    <w:rsid w:val="00205DA2"/>
    <w:rsid w:val="002102E3"/>
    <w:rsid w:val="002104D0"/>
    <w:rsid w:val="002124CC"/>
    <w:rsid w:val="002125C8"/>
    <w:rsid w:val="00212AF9"/>
    <w:rsid w:val="002141D9"/>
    <w:rsid w:val="00216489"/>
    <w:rsid w:val="00220349"/>
    <w:rsid w:val="00220405"/>
    <w:rsid w:val="00221C5A"/>
    <w:rsid w:val="00222013"/>
    <w:rsid w:val="00223485"/>
    <w:rsid w:val="002249E0"/>
    <w:rsid w:val="00225CBC"/>
    <w:rsid w:val="0022628F"/>
    <w:rsid w:val="002264D8"/>
    <w:rsid w:val="00230073"/>
    <w:rsid w:val="00232611"/>
    <w:rsid w:val="00232B70"/>
    <w:rsid w:val="00233AFC"/>
    <w:rsid w:val="00235BDF"/>
    <w:rsid w:val="00237559"/>
    <w:rsid w:val="002405A4"/>
    <w:rsid w:val="00241A66"/>
    <w:rsid w:val="0024200A"/>
    <w:rsid w:val="00242D7F"/>
    <w:rsid w:val="00243BDC"/>
    <w:rsid w:val="00245BFC"/>
    <w:rsid w:val="00245CA4"/>
    <w:rsid w:val="0024707C"/>
    <w:rsid w:val="00254D56"/>
    <w:rsid w:val="00254EDA"/>
    <w:rsid w:val="00256310"/>
    <w:rsid w:val="002563B1"/>
    <w:rsid w:val="00256480"/>
    <w:rsid w:val="002564C6"/>
    <w:rsid w:val="0025679F"/>
    <w:rsid w:val="00257D7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17E2"/>
    <w:rsid w:val="002940D8"/>
    <w:rsid w:val="002954BB"/>
    <w:rsid w:val="00295744"/>
    <w:rsid w:val="002977CB"/>
    <w:rsid w:val="002A0A67"/>
    <w:rsid w:val="002A0E27"/>
    <w:rsid w:val="002A29B2"/>
    <w:rsid w:val="002A3654"/>
    <w:rsid w:val="002A4DCB"/>
    <w:rsid w:val="002A6222"/>
    <w:rsid w:val="002A7EBA"/>
    <w:rsid w:val="002A7F3A"/>
    <w:rsid w:val="002B05CF"/>
    <w:rsid w:val="002B0756"/>
    <w:rsid w:val="002B14D3"/>
    <w:rsid w:val="002B159B"/>
    <w:rsid w:val="002B3D95"/>
    <w:rsid w:val="002B42D8"/>
    <w:rsid w:val="002B4D7F"/>
    <w:rsid w:val="002B4E18"/>
    <w:rsid w:val="002B5741"/>
    <w:rsid w:val="002C48D9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2759E"/>
    <w:rsid w:val="003304A9"/>
    <w:rsid w:val="00330C9A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D8E"/>
    <w:rsid w:val="003556DC"/>
    <w:rsid w:val="00355C6B"/>
    <w:rsid w:val="003573A5"/>
    <w:rsid w:val="003575E5"/>
    <w:rsid w:val="003578D2"/>
    <w:rsid w:val="003609EF"/>
    <w:rsid w:val="003614D1"/>
    <w:rsid w:val="0036231A"/>
    <w:rsid w:val="0036418A"/>
    <w:rsid w:val="00364949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69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216"/>
    <w:rsid w:val="003A1D73"/>
    <w:rsid w:val="003A688D"/>
    <w:rsid w:val="003A688F"/>
    <w:rsid w:val="003A6DD8"/>
    <w:rsid w:val="003A75F5"/>
    <w:rsid w:val="003A7F68"/>
    <w:rsid w:val="003B0DCE"/>
    <w:rsid w:val="003B0E73"/>
    <w:rsid w:val="003B1065"/>
    <w:rsid w:val="003B5F64"/>
    <w:rsid w:val="003B79C8"/>
    <w:rsid w:val="003C028D"/>
    <w:rsid w:val="003C1478"/>
    <w:rsid w:val="003C2766"/>
    <w:rsid w:val="003C2940"/>
    <w:rsid w:val="003C4691"/>
    <w:rsid w:val="003C4FCA"/>
    <w:rsid w:val="003C6AD0"/>
    <w:rsid w:val="003D0C52"/>
    <w:rsid w:val="003D1092"/>
    <w:rsid w:val="003D1466"/>
    <w:rsid w:val="003D290E"/>
    <w:rsid w:val="003D49F9"/>
    <w:rsid w:val="003D5051"/>
    <w:rsid w:val="003D5C48"/>
    <w:rsid w:val="003D5FF9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3ED"/>
    <w:rsid w:val="00401848"/>
    <w:rsid w:val="00401946"/>
    <w:rsid w:val="004036AE"/>
    <w:rsid w:val="00404F37"/>
    <w:rsid w:val="0040590A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09F5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11F"/>
    <w:rsid w:val="004567CC"/>
    <w:rsid w:val="004603D2"/>
    <w:rsid w:val="004607A2"/>
    <w:rsid w:val="00461008"/>
    <w:rsid w:val="00461F12"/>
    <w:rsid w:val="004627A5"/>
    <w:rsid w:val="004635E5"/>
    <w:rsid w:val="00471065"/>
    <w:rsid w:val="004717EA"/>
    <w:rsid w:val="00471D69"/>
    <w:rsid w:val="004745E7"/>
    <w:rsid w:val="00477DCB"/>
    <w:rsid w:val="00477F3F"/>
    <w:rsid w:val="004801BC"/>
    <w:rsid w:val="00480835"/>
    <w:rsid w:val="00480B98"/>
    <w:rsid w:val="00482B43"/>
    <w:rsid w:val="00483F13"/>
    <w:rsid w:val="00483F54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5A34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1D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099C"/>
    <w:rsid w:val="004E3C15"/>
    <w:rsid w:val="004E485D"/>
    <w:rsid w:val="004E5546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161C7"/>
    <w:rsid w:val="0052213F"/>
    <w:rsid w:val="005223D8"/>
    <w:rsid w:val="00523336"/>
    <w:rsid w:val="00526E71"/>
    <w:rsid w:val="00526EF6"/>
    <w:rsid w:val="005279F5"/>
    <w:rsid w:val="00531037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719"/>
    <w:rsid w:val="00552878"/>
    <w:rsid w:val="005529C3"/>
    <w:rsid w:val="00554E43"/>
    <w:rsid w:val="00554F8C"/>
    <w:rsid w:val="0055650F"/>
    <w:rsid w:val="005579E5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400"/>
    <w:rsid w:val="00580A43"/>
    <w:rsid w:val="00580EF6"/>
    <w:rsid w:val="005813EC"/>
    <w:rsid w:val="00581ECE"/>
    <w:rsid w:val="0058240F"/>
    <w:rsid w:val="00582A39"/>
    <w:rsid w:val="00583FEE"/>
    <w:rsid w:val="005855D1"/>
    <w:rsid w:val="00587F6A"/>
    <w:rsid w:val="00590741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4CA5"/>
    <w:rsid w:val="005D540D"/>
    <w:rsid w:val="005D6478"/>
    <w:rsid w:val="005D7024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6C6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3BC0"/>
    <w:rsid w:val="00654D81"/>
    <w:rsid w:val="0065647F"/>
    <w:rsid w:val="0065656E"/>
    <w:rsid w:val="00656B71"/>
    <w:rsid w:val="00656EAF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3F24"/>
    <w:rsid w:val="00676A70"/>
    <w:rsid w:val="00682E4B"/>
    <w:rsid w:val="0068444E"/>
    <w:rsid w:val="00687213"/>
    <w:rsid w:val="00691021"/>
    <w:rsid w:val="006939C7"/>
    <w:rsid w:val="00693E69"/>
    <w:rsid w:val="00694F50"/>
    <w:rsid w:val="00695808"/>
    <w:rsid w:val="00696432"/>
    <w:rsid w:val="006970B2"/>
    <w:rsid w:val="006A1A7B"/>
    <w:rsid w:val="006A2209"/>
    <w:rsid w:val="006A30A8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CDA"/>
    <w:rsid w:val="006B61CA"/>
    <w:rsid w:val="006B6299"/>
    <w:rsid w:val="006B7B2F"/>
    <w:rsid w:val="006C04A1"/>
    <w:rsid w:val="006C061B"/>
    <w:rsid w:val="006C114A"/>
    <w:rsid w:val="006C2A6F"/>
    <w:rsid w:val="006C3CFE"/>
    <w:rsid w:val="006C5019"/>
    <w:rsid w:val="006C77D5"/>
    <w:rsid w:val="006D0191"/>
    <w:rsid w:val="006D1B9A"/>
    <w:rsid w:val="006D35E4"/>
    <w:rsid w:val="006E01BF"/>
    <w:rsid w:val="006E21FB"/>
    <w:rsid w:val="006E4465"/>
    <w:rsid w:val="006E5627"/>
    <w:rsid w:val="006E7092"/>
    <w:rsid w:val="006E7773"/>
    <w:rsid w:val="006F2DE7"/>
    <w:rsid w:val="006F481C"/>
    <w:rsid w:val="006F696B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40FD"/>
    <w:rsid w:val="00735405"/>
    <w:rsid w:val="0073742E"/>
    <w:rsid w:val="007374F7"/>
    <w:rsid w:val="0073773F"/>
    <w:rsid w:val="00737A06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188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5BC0"/>
    <w:rsid w:val="007668C7"/>
    <w:rsid w:val="0076794A"/>
    <w:rsid w:val="007714A2"/>
    <w:rsid w:val="00771630"/>
    <w:rsid w:val="0077295E"/>
    <w:rsid w:val="00773780"/>
    <w:rsid w:val="007742D1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46DC"/>
    <w:rsid w:val="007D6A07"/>
    <w:rsid w:val="007D6DB1"/>
    <w:rsid w:val="007D7566"/>
    <w:rsid w:val="007E0564"/>
    <w:rsid w:val="007E07EF"/>
    <w:rsid w:val="007E0E30"/>
    <w:rsid w:val="007E26E1"/>
    <w:rsid w:val="007E294F"/>
    <w:rsid w:val="007E3376"/>
    <w:rsid w:val="007E3FB8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2DC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63E6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15F"/>
    <w:rsid w:val="008732F1"/>
    <w:rsid w:val="0087422E"/>
    <w:rsid w:val="00874EED"/>
    <w:rsid w:val="0087510D"/>
    <w:rsid w:val="008765EE"/>
    <w:rsid w:val="00880F55"/>
    <w:rsid w:val="00883A39"/>
    <w:rsid w:val="008863B9"/>
    <w:rsid w:val="00886FB0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477F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3C38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4C4"/>
    <w:rsid w:val="0091752E"/>
    <w:rsid w:val="009177D7"/>
    <w:rsid w:val="00921F7B"/>
    <w:rsid w:val="00924CB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0CFE"/>
    <w:rsid w:val="009A3848"/>
    <w:rsid w:val="009A44A5"/>
    <w:rsid w:val="009A4546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B26"/>
    <w:rsid w:val="009C39B2"/>
    <w:rsid w:val="009C4A00"/>
    <w:rsid w:val="009C4C52"/>
    <w:rsid w:val="009C6496"/>
    <w:rsid w:val="009C65D6"/>
    <w:rsid w:val="009C6AD8"/>
    <w:rsid w:val="009C75AF"/>
    <w:rsid w:val="009D06A6"/>
    <w:rsid w:val="009D075B"/>
    <w:rsid w:val="009D0A30"/>
    <w:rsid w:val="009D0C54"/>
    <w:rsid w:val="009D0E4E"/>
    <w:rsid w:val="009D1AA5"/>
    <w:rsid w:val="009D476E"/>
    <w:rsid w:val="009D7147"/>
    <w:rsid w:val="009E10F4"/>
    <w:rsid w:val="009E1A9C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59B7"/>
    <w:rsid w:val="009F66AC"/>
    <w:rsid w:val="009F6CE7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0E2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1517"/>
    <w:rsid w:val="00A52F6F"/>
    <w:rsid w:val="00A54077"/>
    <w:rsid w:val="00A55571"/>
    <w:rsid w:val="00A56ABF"/>
    <w:rsid w:val="00A57528"/>
    <w:rsid w:val="00A601CD"/>
    <w:rsid w:val="00A601E5"/>
    <w:rsid w:val="00A63159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59E"/>
    <w:rsid w:val="00A829C3"/>
    <w:rsid w:val="00A830E3"/>
    <w:rsid w:val="00A8348B"/>
    <w:rsid w:val="00A84550"/>
    <w:rsid w:val="00A852C3"/>
    <w:rsid w:val="00A90724"/>
    <w:rsid w:val="00A916D2"/>
    <w:rsid w:val="00A93336"/>
    <w:rsid w:val="00A9426C"/>
    <w:rsid w:val="00A94C74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2B1D"/>
    <w:rsid w:val="00AB4631"/>
    <w:rsid w:val="00AB509D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604D"/>
    <w:rsid w:val="00AD7555"/>
    <w:rsid w:val="00AD7E9E"/>
    <w:rsid w:val="00AE007E"/>
    <w:rsid w:val="00AE07BF"/>
    <w:rsid w:val="00AE1718"/>
    <w:rsid w:val="00AE2836"/>
    <w:rsid w:val="00AE2B31"/>
    <w:rsid w:val="00AE3B37"/>
    <w:rsid w:val="00AE441F"/>
    <w:rsid w:val="00AE75FD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2C82"/>
    <w:rsid w:val="00B2367E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8DF"/>
    <w:rsid w:val="00B65B53"/>
    <w:rsid w:val="00B65C21"/>
    <w:rsid w:val="00B67B97"/>
    <w:rsid w:val="00B7159F"/>
    <w:rsid w:val="00B7315D"/>
    <w:rsid w:val="00B74ED6"/>
    <w:rsid w:val="00B75AEB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59F"/>
    <w:rsid w:val="00BA6B74"/>
    <w:rsid w:val="00BB1BF6"/>
    <w:rsid w:val="00BB2352"/>
    <w:rsid w:val="00BB2775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0DFE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1F14"/>
    <w:rsid w:val="00C123C1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28A0"/>
    <w:rsid w:val="00C4494A"/>
    <w:rsid w:val="00C4522A"/>
    <w:rsid w:val="00C457B5"/>
    <w:rsid w:val="00C47F3E"/>
    <w:rsid w:val="00C50E8C"/>
    <w:rsid w:val="00C51DFD"/>
    <w:rsid w:val="00C51E37"/>
    <w:rsid w:val="00C5286D"/>
    <w:rsid w:val="00C5353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0F3F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275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4273"/>
    <w:rsid w:val="00CF6AEA"/>
    <w:rsid w:val="00D00537"/>
    <w:rsid w:val="00D03582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3BFF"/>
    <w:rsid w:val="00D24991"/>
    <w:rsid w:val="00D25772"/>
    <w:rsid w:val="00D25A5F"/>
    <w:rsid w:val="00D306CA"/>
    <w:rsid w:val="00D3151A"/>
    <w:rsid w:val="00D32B66"/>
    <w:rsid w:val="00D34E67"/>
    <w:rsid w:val="00D3654B"/>
    <w:rsid w:val="00D366B9"/>
    <w:rsid w:val="00D374F9"/>
    <w:rsid w:val="00D4039D"/>
    <w:rsid w:val="00D426F1"/>
    <w:rsid w:val="00D44254"/>
    <w:rsid w:val="00D45108"/>
    <w:rsid w:val="00D4618B"/>
    <w:rsid w:val="00D46260"/>
    <w:rsid w:val="00D47AEF"/>
    <w:rsid w:val="00D50255"/>
    <w:rsid w:val="00D50913"/>
    <w:rsid w:val="00D525A2"/>
    <w:rsid w:val="00D52BD7"/>
    <w:rsid w:val="00D53253"/>
    <w:rsid w:val="00D56B68"/>
    <w:rsid w:val="00D56CB7"/>
    <w:rsid w:val="00D57575"/>
    <w:rsid w:val="00D61AA0"/>
    <w:rsid w:val="00D62BC5"/>
    <w:rsid w:val="00D63444"/>
    <w:rsid w:val="00D643C1"/>
    <w:rsid w:val="00D64FF1"/>
    <w:rsid w:val="00D6517A"/>
    <w:rsid w:val="00D66520"/>
    <w:rsid w:val="00D66897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156"/>
    <w:rsid w:val="00D80B6A"/>
    <w:rsid w:val="00D83EBA"/>
    <w:rsid w:val="00D84B42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4668"/>
    <w:rsid w:val="00DA5AA3"/>
    <w:rsid w:val="00DA6151"/>
    <w:rsid w:val="00DA7C38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923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6997"/>
    <w:rsid w:val="00E27163"/>
    <w:rsid w:val="00E318A0"/>
    <w:rsid w:val="00E32E48"/>
    <w:rsid w:val="00E32FA0"/>
    <w:rsid w:val="00E33978"/>
    <w:rsid w:val="00E34898"/>
    <w:rsid w:val="00E37029"/>
    <w:rsid w:val="00E44194"/>
    <w:rsid w:val="00E44D07"/>
    <w:rsid w:val="00E462ED"/>
    <w:rsid w:val="00E4661F"/>
    <w:rsid w:val="00E5070D"/>
    <w:rsid w:val="00E50D3D"/>
    <w:rsid w:val="00E51BDD"/>
    <w:rsid w:val="00E5305A"/>
    <w:rsid w:val="00E53EBC"/>
    <w:rsid w:val="00E541FB"/>
    <w:rsid w:val="00E54C66"/>
    <w:rsid w:val="00E6142E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9F4"/>
    <w:rsid w:val="00E74EA5"/>
    <w:rsid w:val="00E75469"/>
    <w:rsid w:val="00E75658"/>
    <w:rsid w:val="00E7593E"/>
    <w:rsid w:val="00E75AF3"/>
    <w:rsid w:val="00E770DC"/>
    <w:rsid w:val="00E777D7"/>
    <w:rsid w:val="00E77801"/>
    <w:rsid w:val="00E77B87"/>
    <w:rsid w:val="00E800F7"/>
    <w:rsid w:val="00E8107F"/>
    <w:rsid w:val="00E81450"/>
    <w:rsid w:val="00E814FE"/>
    <w:rsid w:val="00E819BC"/>
    <w:rsid w:val="00E81B2D"/>
    <w:rsid w:val="00E83DFE"/>
    <w:rsid w:val="00E83E43"/>
    <w:rsid w:val="00E847DB"/>
    <w:rsid w:val="00E84C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82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24F"/>
    <w:rsid w:val="00EE74AA"/>
    <w:rsid w:val="00EE75B4"/>
    <w:rsid w:val="00EE7D7C"/>
    <w:rsid w:val="00EF12D5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0B86"/>
    <w:rsid w:val="00F11469"/>
    <w:rsid w:val="00F12C50"/>
    <w:rsid w:val="00F150F5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CFE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530"/>
    <w:rsid w:val="00F95669"/>
    <w:rsid w:val="00F95DCB"/>
    <w:rsid w:val="00F96833"/>
    <w:rsid w:val="00F971DC"/>
    <w:rsid w:val="00FA1F4E"/>
    <w:rsid w:val="00FA2C28"/>
    <w:rsid w:val="00FA2D26"/>
    <w:rsid w:val="00FA2F4F"/>
    <w:rsid w:val="00FA4113"/>
    <w:rsid w:val="00FA485A"/>
    <w:rsid w:val="00FA4BD6"/>
    <w:rsid w:val="00FA698F"/>
    <w:rsid w:val="00FB0A08"/>
    <w:rsid w:val="00FB2D1A"/>
    <w:rsid w:val="00FB2FED"/>
    <w:rsid w:val="00FB4454"/>
    <w:rsid w:val="00FB598F"/>
    <w:rsid w:val="00FB6386"/>
    <w:rsid w:val="00FB64CA"/>
    <w:rsid w:val="00FB7ED8"/>
    <w:rsid w:val="00FC22E7"/>
    <w:rsid w:val="00FC3A1C"/>
    <w:rsid w:val="00FC3B55"/>
    <w:rsid w:val="00FC3E53"/>
    <w:rsid w:val="00FC60A7"/>
    <w:rsid w:val="00FC75B0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013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AE20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0DF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C31BA-236A-46FB-843F-94A359D3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34</Pages>
  <Words>10105</Words>
  <Characters>57602</Characters>
  <Application>Microsoft Office Word</Application>
  <DocSecurity>0</DocSecurity>
  <Lines>480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2022-05-17T07:41:00Z</dcterms:created>
  <dcterms:modified xsi:type="dcterms:W3CDTF">2022-05-17T07:41:00Z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