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A68B96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97F14">
        <w:fldChar w:fldCharType="begin"/>
      </w:r>
      <w:r w:rsidR="00597F14">
        <w:instrText xml:space="preserve"> DOCPROPERTY  Tdoc#  \* MERGEFORMAT </w:instrText>
      </w:r>
      <w:r w:rsidR="00597F1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597F14">
        <w:rPr>
          <w:b/>
          <w:i/>
          <w:noProof/>
          <w:sz w:val="28"/>
        </w:rPr>
        <w:t>641</w:t>
      </w:r>
      <w:r w:rsidR="00597F14">
        <w:rPr>
          <w:b/>
          <w:i/>
          <w:noProof/>
          <w:sz w:val="28"/>
        </w:rPr>
        <w:fldChar w:fldCharType="end"/>
      </w:r>
    </w:p>
    <w:p w14:paraId="210A5493" w14:textId="77777777" w:rsidR="00745C21" w:rsidRDefault="00597F1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2F8B3" w:rsidR="001E41F3" w:rsidRPr="00410371" w:rsidRDefault="00597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79600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CD318" w:rsidR="001E41F3" w:rsidRPr="00410371" w:rsidRDefault="00597F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23</w:t>
            </w:r>
            <w:r w:rsidR="000E0878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31DD0" w:rsidR="001E41F3" w:rsidRPr="00745C21" w:rsidRDefault="00597F1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EE19B" w:rsidR="001E41F3" w:rsidRPr="00410371" w:rsidRDefault="00597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C7777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 w:rsidRPr="00423AB6">
              <w:t>NR5GC FR</w:t>
            </w:r>
            <w:r w:rsidR="000E0878">
              <w:t>2</w:t>
            </w:r>
            <w:r w:rsidRPr="00423AB6">
              <w:t xml:space="preserve"> : Addition of NR5GC multilayer test case 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6862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 w:rsidRPr="00423A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D58248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multilayer test case 11.3.1a </w:t>
            </w:r>
            <w:r>
              <w:rPr>
                <w:noProof/>
              </w:rPr>
              <w:t>to  the 5G/NR5GC ATS for FR</w:t>
            </w:r>
            <w:r w:rsidR="000E0878">
              <w:rPr>
                <w:noProof/>
              </w:rPr>
              <w:t>2</w:t>
            </w:r>
            <w:r>
              <w:rPr>
                <w:noProof/>
              </w:rPr>
              <w:t xml:space="preserve">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777777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multilayer test case 11.3.1a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4ED98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11.3.1a.NR5GC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F5E81A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4EB11E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R5-220294 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BFEA0A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62A05" w:rsidRPr="00662A05">
        <w:rPr>
          <w:rFonts w:cs="Arial"/>
        </w:rPr>
        <w:t>11.3.1a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E308F0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74BC7D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11.3.1a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D69B4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31D2996A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509E81A3" w14:textId="5CB955BE" w:rsidR="000E0878" w:rsidRPr="000E0878" w:rsidRDefault="000E0878" w:rsidP="000E0878">
      <w:r>
        <w:t>The changes of R5s220313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5813266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7536944D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 xml:space="preserve">The test case was executed on NR band </w:t>
      </w:r>
      <w:r w:rsidR="000E0878">
        <w:rPr>
          <w:rFonts w:cs="Arial"/>
        </w:rPr>
        <w:t>258</w:t>
      </w:r>
      <w:r w:rsidRPr="00662A05">
        <w:rPr>
          <w:rFonts w:cs="Arial"/>
        </w:rPr>
        <w:t xml:space="preserve"> u</w:t>
      </w:r>
      <w:r w:rsidR="000E0878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5813267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E85400F" w:rsidR="00007D89" w:rsidRPr="00954EDD" w:rsidRDefault="00662A0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5813268"/>
      <w:r w:rsidRPr="00954EDD">
        <w:rPr>
          <w:rFonts w:cs="Arial"/>
          <w:b/>
        </w:rPr>
        <w:t>HiSilicon Balong 5000</w:t>
      </w:r>
      <w:bookmarkEnd w:id="16"/>
    </w:p>
    <w:p w14:paraId="29B59B52" w14:textId="2BE4B92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62A05" w:rsidRPr="00662A05">
        <w:rPr>
          <w:rFonts w:cs="Arial"/>
        </w:rPr>
        <w:t>HiSilicon Balong 5000</w:t>
      </w:r>
      <w:r w:rsidR="00662A05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E88F09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CCA46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5813269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6903CE8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0E0878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E0878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>NR5GC multiayer test case 11.3.1a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566E" w14:textId="77777777" w:rsidR="00F22CC4" w:rsidRDefault="00F22CC4">
      <w:r>
        <w:separator/>
      </w:r>
    </w:p>
  </w:endnote>
  <w:endnote w:type="continuationSeparator" w:id="0">
    <w:p w14:paraId="6C476FA6" w14:textId="77777777" w:rsidR="00F22CC4" w:rsidRDefault="00F2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446F" w14:textId="77777777" w:rsidR="00F22CC4" w:rsidRDefault="00F22CC4">
      <w:r>
        <w:separator/>
      </w:r>
    </w:p>
  </w:footnote>
  <w:footnote w:type="continuationSeparator" w:id="0">
    <w:p w14:paraId="76040F75" w14:textId="77777777" w:rsidR="00F22CC4" w:rsidRDefault="00F22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392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2525020">
    <w:abstractNumId w:val="2"/>
  </w:num>
  <w:num w:numId="3" w16cid:durableId="1732459012">
    <w:abstractNumId w:val="0"/>
  </w:num>
  <w:num w:numId="4" w16cid:durableId="659113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0974684">
    <w:abstractNumId w:val="5"/>
  </w:num>
  <w:num w:numId="6" w16cid:durableId="1855027386">
    <w:abstractNumId w:val="3"/>
  </w:num>
  <w:num w:numId="7" w16cid:durableId="1264145222">
    <w:abstractNumId w:val="1"/>
  </w:num>
  <w:num w:numId="8" w16cid:durableId="1725370901">
    <w:abstractNumId w:val="6"/>
  </w:num>
  <w:num w:numId="9" w16cid:durableId="13594318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0A31"/>
    <w:rsid w:val="000C6598"/>
    <w:rsid w:val="000D44B3"/>
    <w:rsid w:val="000E0878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20693"/>
    <w:rsid w:val="003609EF"/>
    <w:rsid w:val="0036231A"/>
    <w:rsid w:val="00374DD4"/>
    <w:rsid w:val="003E1A36"/>
    <w:rsid w:val="00410371"/>
    <w:rsid w:val="00423AB6"/>
    <w:rsid w:val="004242F1"/>
    <w:rsid w:val="004B75B7"/>
    <w:rsid w:val="004F1599"/>
    <w:rsid w:val="005141D9"/>
    <w:rsid w:val="0051580D"/>
    <w:rsid w:val="00547111"/>
    <w:rsid w:val="00592D74"/>
    <w:rsid w:val="00597F14"/>
    <w:rsid w:val="005E2C44"/>
    <w:rsid w:val="00621188"/>
    <w:rsid w:val="006257ED"/>
    <w:rsid w:val="00653DE4"/>
    <w:rsid w:val="00662A05"/>
    <w:rsid w:val="00665C47"/>
    <w:rsid w:val="006842C0"/>
    <w:rsid w:val="00695808"/>
    <w:rsid w:val="006B46FB"/>
    <w:rsid w:val="006E21FB"/>
    <w:rsid w:val="00745C21"/>
    <w:rsid w:val="00785AFF"/>
    <w:rsid w:val="00792342"/>
    <w:rsid w:val="0079600E"/>
    <w:rsid w:val="007977A8"/>
    <w:rsid w:val="007B512A"/>
    <w:rsid w:val="007C2097"/>
    <w:rsid w:val="007D6A07"/>
    <w:rsid w:val="007F22B3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54E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2CC4"/>
    <w:rsid w:val="00F25D98"/>
    <w:rsid w:val="00F2700A"/>
    <w:rsid w:val="00F300FB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470</Words>
  <Characters>3521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2022-01-24T16:23:00Z</dcterms:created>
  <dcterms:modified xsi:type="dcterms:W3CDTF">2022-04-27T13:01:00Z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