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1CF7BC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1738BD">
          <w:rPr>
            <w:b/>
            <w:i/>
            <w:noProof/>
            <w:sz w:val="28"/>
          </w:rPr>
          <w:t>638</w:t>
        </w:r>
      </w:fldSimple>
    </w:p>
    <w:p w14:paraId="210A5493" w14:textId="77777777" w:rsidR="00745C21" w:rsidRDefault="00934AB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934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05F73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8B5716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BA702" w:rsidR="001E41F3" w:rsidRPr="00745C21" w:rsidRDefault="001738B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2A8FF" w:rsidR="001E41F3" w:rsidRPr="00410371" w:rsidRDefault="00934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1738BD">
                <w:rPr>
                  <w:b/>
                  <w:noProof/>
                  <w:sz w:val="28"/>
                </w:rPr>
                <w:t>2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94EB6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4E0554">
              <w:t>9.1.5.1.11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48BAE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E0554">
              <w:t>9.1.5.1.11</w:t>
            </w:r>
            <w:r w:rsidR="008B5716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31D92E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1976E0">
              <w:t>9.1.5.1.11</w:t>
            </w:r>
            <w:r w:rsidR="008B571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225F7" w:rsidR="004D7D01" w:rsidRDefault="004E0554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9.1.5.1.11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A5A0EC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E0554">
        <w:t>9.1.5.1.11</w:t>
      </w:r>
      <w:r w:rsidR="008B5716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77C30F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E0554">
        <w:t>9.1.5.1.11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r>
        <w:rPr>
          <w:rFonts w:cs="Arial"/>
          <w:b/>
        </w:rPr>
        <w:t>HiSilicon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D4B2C">
        <w:rPr>
          <w:rFonts w:cs="Arial"/>
        </w:rPr>
        <w:t xml:space="preserve">HiSilicon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B3D121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4E0554">
        <w:rPr>
          <w:rFonts w:cs="Arial"/>
        </w:rPr>
        <w:t>9_1_5_1_11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036E27D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4E0554">
        <w:rPr>
          <w:rFonts w:cs="Arial"/>
        </w:rPr>
        <w:t>9_1_5_1_11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6016C96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8B5716">
              <w:rPr>
                <w:rFonts w:cs="Arial"/>
                <w:b/>
                <w:sz w:val="18"/>
              </w:rPr>
              <w:t>306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4E0554">
              <w:rPr>
                <w:rFonts w:cs="Arial"/>
                <w:b/>
                <w:sz w:val="18"/>
              </w:rPr>
              <w:t>9.1.5.1.11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2CCD8" w14:textId="77777777" w:rsidR="00934AB4" w:rsidRDefault="00934AB4">
      <w:r>
        <w:separator/>
      </w:r>
    </w:p>
  </w:endnote>
  <w:endnote w:type="continuationSeparator" w:id="0">
    <w:p w14:paraId="7CC575FF" w14:textId="77777777" w:rsidR="00934AB4" w:rsidRDefault="0093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2BDB" w14:textId="77777777" w:rsidR="00934AB4" w:rsidRDefault="00934AB4">
      <w:r>
        <w:separator/>
      </w:r>
    </w:p>
  </w:footnote>
  <w:footnote w:type="continuationSeparator" w:id="0">
    <w:p w14:paraId="65C21BB5" w14:textId="77777777" w:rsidR="00934AB4" w:rsidRDefault="0093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121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9720242">
    <w:abstractNumId w:val="2"/>
  </w:num>
  <w:num w:numId="3" w16cid:durableId="436365955">
    <w:abstractNumId w:val="0"/>
  </w:num>
  <w:num w:numId="4" w16cid:durableId="878198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996015">
    <w:abstractNumId w:val="7"/>
  </w:num>
  <w:num w:numId="6" w16cid:durableId="1655597902">
    <w:abstractNumId w:val="4"/>
  </w:num>
  <w:num w:numId="7" w16cid:durableId="677199591">
    <w:abstractNumId w:val="1"/>
  </w:num>
  <w:num w:numId="8" w16cid:durableId="1312366712">
    <w:abstractNumId w:val="8"/>
  </w:num>
  <w:num w:numId="9" w16cid:durableId="19858883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0831606">
    <w:abstractNumId w:val="6"/>
  </w:num>
  <w:num w:numId="11" w16cid:durableId="1470826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738BD"/>
    <w:rsid w:val="00192C46"/>
    <w:rsid w:val="001976E0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E0554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B5716"/>
    <w:rsid w:val="008D3CCC"/>
    <w:rsid w:val="008D4170"/>
    <w:rsid w:val="008F3789"/>
    <w:rsid w:val="008F686C"/>
    <w:rsid w:val="009148DE"/>
    <w:rsid w:val="00926037"/>
    <w:rsid w:val="00934AB4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02FCA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A2C2E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447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31</cp:revision>
  <cp:lastPrinted>1900-01-01T00:00:00Z</cp:lastPrinted>
  <dcterms:created xsi:type="dcterms:W3CDTF">2022-01-24T16:23:00Z</dcterms:created>
  <dcterms:modified xsi:type="dcterms:W3CDTF">2022-04-27T12:54:00Z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