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6B0EE" w14:textId="72123CB9" w:rsidR="005148E9" w:rsidRDefault="005148E9" w:rsidP="005148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2957">
        <w:fldChar w:fldCharType="begin"/>
      </w:r>
      <w:r w:rsidR="002F2957">
        <w:instrText xml:space="preserve"> DOCPROPERTY  TSG/WGRef  \* MERGEFORMAT </w:instrText>
      </w:r>
      <w:r w:rsidR="002F2957">
        <w:fldChar w:fldCharType="separate"/>
      </w:r>
      <w:r>
        <w:rPr>
          <w:b/>
          <w:noProof/>
          <w:sz w:val="24"/>
        </w:rPr>
        <w:t>RAN5</w:t>
      </w:r>
      <w:r w:rsidR="002F29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2957">
        <w:fldChar w:fldCharType="begin"/>
      </w:r>
      <w:r w:rsidR="002F2957">
        <w:instrText xml:space="preserve"> DOCPROPERTY  MtgSeq  \* MERGEFORMAT </w:instrText>
      </w:r>
      <w:r w:rsidR="002F2957">
        <w:fldChar w:fldCharType="separate"/>
      </w:r>
      <w:r w:rsidRPr="00EB09B7">
        <w:rPr>
          <w:b/>
          <w:noProof/>
          <w:sz w:val="24"/>
        </w:rPr>
        <w:t>2022</w:t>
      </w:r>
      <w:r w:rsidR="002F2957">
        <w:rPr>
          <w:b/>
          <w:noProof/>
          <w:sz w:val="24"/>
        </w:rPr>
        <w:fldChar w:fldCharType="end"/>
      </w:r>
      <w:r w:rsidR="002F2957">
        <w:fldChar w:fldCharType="begin"/>
      </w:r>
      <w:r w:rsidR="002F2957">
        <w:instrText xml:space="preserve"> DOCPROPERTY  MtgTitle  \* MERGEFORMAT </w:instrText>
      </w:r>
      <w:r w:rsidR="002F2957">
        <w:fldChar w:fldCharType="separate"/>
      </w:r>
      <w:r>
        <w:rPr>
          <w:b/>
          <w:noProof/>
          <w:sz w:val="24"/>
        </w:rPr>
        <w:t>-TTCN email</w:t>
      </w:r>
      <w:r w:rsidR="002F29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957">
        <w:fldChar w:fldCharType="begin"/>
      </w:r>
      <w:r w:rsidR="002F2957">
        <w:instrText xml:space="preserve"> DOCPROPERTY  Tdoc#  \* MERGEFORMAT </w:instrText>
      </w:r>
      <w:r w:rsidR="002F2957">
        <w:fldChar w:fldCharType="separate"/>
      </w:r>
      <w:r w:rsidRPr="00E13F3D">
        <w:rPr>
          <w:b/>
          <w:i/>
          <w:noProof/>
          <w:sz w:val="28"/>
        </w:rPr>
        <w:t>R5s220</w:t>
      </w:r>
      <w:r w:rsidR="002F2957">
        <w:rPr>
          <w:b/>
          <w:i/>
          <w:noProof/>
          <w:sz w:val="28"/>
        </w:rPr>
        <w:t>628</w:t>
      </w:r>
      <w:r w:rsidR="002F2957">
        <w:rPr>
          <w:b/>
          <w:i/>
          <w:noProof/>
          <w:sz w:val="28"/>
        </w:rPr>
        <w:fldChar w:fldCharType="end"/>
      </w:r>
    </w:p>
    <w:p w14:paraId="7AEE599F" w14:textId="77777777" w:rsidR="005148E9" w:rsidRDefault="002F2957" w:rsidP="005148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48E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148E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148E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48E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148E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48E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8E9" w14:paraId="53727567" w14:textId="77777777" w:rsidTr="005148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12DB0" w14:textId="77777777" w:rsidR="005148E9" w:rsidRDefault="005148E9" w:rsidP="005148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48E9" w14:paraId="7ACD90FA" w14:textId="77777777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EE0A9" w14:textId="77777777" w:rsidR="005148E9" w:rsidRDefault="005148E9" w:rsidP="0051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8E9" w14:paraId="18026B85" w14:textId="77777777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FC201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4736A0F6" w14:textId="77777777" w:rsidTr="005148E9">
        <w:tc>
          <w:tcPr>
            <w:tcW w:w="142" w:type="dxa"/>
            <w:tcBorders>
              <w:left w:val="single" w:sz="4" w:space="0" w:color="auto"/>
            </w:tcBorders>
          </w:tcPr>
          <w:p w14:paraId="2FE387E9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1D122" w14:textId="77777777" w:rsidR="005148E9" w:rsidRPr="00410371" w:rsidRDefault="002F2957" w:rsidP="005148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8E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20D6DF" w14:textId="77777777" w:rsidR="005148E9" w:rsidRDefault="005148E9" w:rsidP="0051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E01AD3" w14:textId="77777777" w:rsidR="005148E9" w:rsidRPr="00410371" w:rsidRDefault="002F2957" w:rsidP="005148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48E9" w:rsidRPr="00410371">
              <w:rPr>
                <w:b/>
                <w:noProof/>
                <w:sz w:val="28"/>
              </w:rPr>
              <w:t>2322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720D7C" w14:textId="77777777" w:rsidR="005148E9" w:rsidRDefault="005148E9" w:rsidP="005148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7C190D" w14:textId="4BB94465" w:rsidR="005148E9" w:rsidRPr="00410371" w:rsidRDefault="002F2957" w:rsidP="00514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BD9DABF" w14:textId="77777777" w:rsidR="005148E9" w:rsidRDefault="005148E9" w:rsidP="005148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98EC1" w14:textId="15386DBE" w:rsidR="005148E9" w:rsidRPr="00410371" w:rsidRDefault="002F2957" w:rsidP="0051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8E9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="005148E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D652E2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7B3DBED4" w14:textId="77777777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9D6AF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38D8A65E" w14:textId="77777777" w:rsidTr="005148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CEC142" w14:textId="77777777" w:rsidR="005148E9" w:rsidRPr="00F25D98" w:rsidRDefault="005148E9" w:rsidP="005148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8E9" w14:paraId="600A1C81" w14:textId="77777777" w:rsidTr="005148E9">
        <w:tc>
          <w:tcPr>
            <w:tcW w:w="9641" w:type="dxa"/>
            <w:gridSpan w:val="9"/>
          </w:tcPr>
          <w:p w14:paraId="6A733020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F47BBE" w14:textId="77777777" w:rsidR="005148E9" w:rsidRDefault="005148E9" w:rsidP="005148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8E9" w14:paraId="0434CB0D" w14:textId="77777777" w:rsidTr="005148E9">
        <w:tc>
          <w:tcPr>
            <w:tcW w:w="2835" w:type="dxa"/>
          </w:tcPr>
          <w:p w14:paraId="043C2409" w14:textId="77777777" w:rsidR="005148E9" w:rsidRDefault="005148E9" w:rsidP="005148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F1210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4AA69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2A3346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DAF96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45FF4F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605EA0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B13AA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E3E31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5E5EE7" w14:textId="77777777" w:rsidR="005148E9" w:rsidRDefault="005148E9" w:rsidP="005148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8E9" w14:paraId="599AEA40" w14:textId="77777777" w:rsidTr="005148E9">
        <w:tc>
          <w:tcPr>
            <w:tcW w:w="9640" w:type="dxa"/>
            <w:gridSpan w:val="11"/>
          </w:tcPr>
          <w:p w14:paraId="576BB210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1FC5C57C" w14:textId="77777777" w:rsidTr="0051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97C4F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29B1F" w14:textId="77777777" w:rsidR="005148E9" w:rsidRDefault="002F2957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148E9">
              <w:t>Correction to NR test case 7.1.1.3.7</w:t>
            </w:r>
            <w:r>
              <w:fldChar w:fldCharType="end"/>
            </w:r>
          </w:p>
        </w:tc>
      </w:tr>
      <w:tr w:rsidR="005148E9" w14:paraId="1A348ACB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0135FBFE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10FFDD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1E01755B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6CBD53FD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C08FC" w14:textId="77777777" w:rsidR="005148E9" w:rsidRDefault="002F2957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48E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148E9" w14:paraId="6F382324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38FFD450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80DA01" w14:textId="77777777"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F2957">
              <w:fldChar w:fldCharType="begin"/>
            </w:r>
            <w:r w:rsidR="002F2957">
              <w:instrText xml:space="preserve"> DOCPROPERTY  SourceIfTsg  \* MERGEFORMAT </w:instrText>
            </w:r>
            <w:r w:rsidR="002F2957">
              <w:fldChar w:fldCharType="separate"/>
            </w:r>
            <w:r w:rsidR="002F2957">
              <w:fldChar w:fldCharType="end"/>
            </w:r>
          </w:p>
        </w:tc>
      </w:tr>
      <w:tr w:rsidR="005148E9" w14:paraId="2372BDBC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57A9008E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737C2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6115D96E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03E587E1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9A6728" w14:textId="77777777" w:rsidR="005148E9" w:rsidRDefault="002F2957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8E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7427A6" w14:textId="77777777" w:rsidR="005148E9" w:rsidRDefault="005148E9" w:rsidP="005148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1D509" w14:textId="77777777"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89EB" w14:textId="77777777" w:rsidR="005148E9" w:rsidRDefault="002F2957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8E9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5148E9" w14:paraId="6390D9E6" w14:textId="77777777" w:rsidTr="005148E9">
        <w:tc>
          <w:tcPr>
            <w:tcW w:w="1843" w:type="dxa"/>
            <w:tcBorders>
              <w:left w:val="single" w:sz="4" w:space="0" w:color="auto"/>
            </w:tcBorders>
          </w:tcPr>
          <w:p w14:paraId="1E4341BB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D6493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8135F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C17A7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C42A20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30318DEA" w14:textId="77777777" w:rsidTr="0051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04494F" w14:textId="77777777"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D461A" w14:textId="77777777" w:rsidR="005148E9" w:rsidRDefault="002F2957" w:rsidP="005148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48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F7043A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9E210" w14:textId="77777777" w:rsidR="005148E9" w:rsidRDefault="005148E9" w:rsidP="005148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2541C" w14:textId="77777777" w:rsidR="005148E9" w:rsidRDefault="002F2957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8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148E9" w14:paraId="0921944C" w14:textId="77777777" w:rsidTr="0051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1E1861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9A414B" w14:textId="77777777" w:rsidR="005148E9" w:rsidRDefault="005148E9" w:rsidP="005148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C79E0E" w14:textId="77777777" w:rsidR="005148E9" w:rsidRDefault="005148E9" w:rsidP="005148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767AF" w14:textId="77777777" w:rsidR="005148E9" w:rsidRPr="007C2097" w:rsidRDefault="005148E9" w:rsidP="005148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48E9" w14:paraId="094768C6" w14:textId="77777777" w:rsidTr="005148E9">
        <w:tc>
          <w:tcPr>
            <w:tcW w:w="1843" w:type="dxa"/>
          </w:tcPr>
          <w:p w14:paraId="6842D47D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EB80B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15BC1496" w14:textId="77777777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B2130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4FD30" w14:textId="77777777" w:rsidR="005148E9" w:rsidRDefault="005148E9" w:rsidP="005148E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5, slot 0 for the UL grant scheduling to expect UL Data on subframe 5, slot 4 so that TTCN can control the subframe where the UL Grant is transmitted</w:t>
            </w:r>
          </w:p>
          <w:p w14:paraId="17F1F09C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  <w:p w14:paraId="37A83FCD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2, slot 0 for the UL grant scheduling to expect the UL Data on subframe 4, slot 0 so that TTCN can control the subframe where the UL Grant is transmitted</w:t>
            </w:r>
          </w:p>
          <w:p w14:paraId="4CA47EFA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DA81F0D" w14:textId="77777777" w:rsidR="005148E9" w:rsidRPr="002E008A" w:rsidRDefault="005148E9" w:rsidP="005148E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7.1.1.3.7 ENDC, TP1 should be tested accurately as per Prose where Steps 3 and 4 can happen in any order. </w:t>
            </w:r>
          </w:p>
        </w:tc>
      </w:tr>
      <w:tr w:rsidR="005148E9" w14:paraId="1FAB0700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E7051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7CB9D" w14:textId="77777777" w:rsidR="005148E9" w:rsidRPr="00CF39F2" w:rsidRDefault="005148E9" w:rsidP="005148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48E9" w14:paraId="401C7FD4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850FB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7A00D" w14:textId="77777777" w:rsidR="005148E9" w:rsidRDefault="005148E9" w:rsidP="005148E9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14:paraId="2413D7BC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  <w:p w14:paraId="284805F0" w14:textId="77777777"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E189C54" w14:textId="77777777" w:rsidR="005148E9" w:rsidRDefault="005148E9" w:rsidP="005148E9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at Steps 3 and 4 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r w:rsidRPr="006E47DD">
              <w:rPr>
                <w:i/>
                <w:iCs/>
              </w:rPr>
              <w:t>RRCReconfigurationComplete</w:t>
            </w:r>
            <w:r>
              <w:rPr>
                <w:noProof/>
              </w:rPr>
              <w:t xml:space="preserve"> as done similarly to Steps 10 and 11</w:t>
            </w:r>
          </w:p>
          <w:p w14:paraId="4132420B" w14:textId="77777777" w:rsidR="005148E9" w:rsidRPr="006316B2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5125DD00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CE12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E4B27" w14:textId="77777777" w:rsidR="005148E9" w:rsidRPr="00CF39F2" w:rsidRDefault="005148E9" w:rsidP="005148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48E9" w14:paraId="5C42DA80" w14:textId="77777777" w:rsidTr="0051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C2DEE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AD0A3" w14:textId="77777777" w:rsidR="005148E9" w:rsidRPr="00CF39F2" w:rsidRDefault="005148E9" w:rsidP="005148E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C0AEE">
              <w:rPr>
                <w:noProof/>
              </w:rPr>
              <w:t>T</w:t>
            </w:r>
            <w:r>
              <w:rPr>
                <w:noProof/>
              </w:rPr>
              <w:t>C implementation</w:t>
            </w:r>
            <w:r w:rsidRPr="006C0AEE">
              <w:rPr>
                <w:noProof/>
              </w:rPr>
              <w:t xml:space="preserve"> will </w:t>
            </w:r>
            <w:r>
              <w:rPr>
                <w:noProof/>
              </w:rPr>
              <w:t>FAIL</w:t>
            </w:r>
            <w:r w:rsidRPr="006C0AEE">
              <w:rPr>
                <w:noProof/>
              </w:rPr>
              <w:t xml:space="preserve"> </w:t>
            </w:r>
            <w:r>
              <w:rPr>
                <w:noProof/>
              </w:rPr>
              <w:t xml:space="preserve">conformant UEs </w:t>
            </w:r>
            <w:r w:rsidRPr="006C0AEE">
              <w:rPr>
                <w:noProof/>
              </w:rPr>
              <w:t>when testing with SCS 30KHz</w:t>
            </w:r>
            <w:r>
              <w:rPr>
                <w:noProof/>
              </w:rPr>
              <w:t xml:space="preserve"> and SCS 120 Khz and TP1 shall not be tested correctly in 7.1.1.3.7 ENDC</w:t>
            </w:r>
          </w:p>
        </w:tc>
      </w:tr>
      <w:tr w:rsidR="005148E9" w14:paraId="5BBEC833" w14:textId="77777777" w:rsidTr="005148E9">
        <w:tc>
          <w:tcPr>
            <w:tcW w:w="2694" w:type="dxa"/>
            <w:gridSpan w:val="2"/>
          </w:tcPr>
          <w:p w14:paraId="0BC53FD0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2DC3D7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7D15EFB7" w14:textId="77777777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13361A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F5AAA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7.ENDC, 7.1.1.3.7.NR5GC</w:t>
            </w:r>
          </w:p>
        </w:tc>
      </w:tr>
      <w:tr w:rsidR="005148E9" w14:paraId="02102420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3604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71F15" w14:textId="77777777"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14:paraId="57000970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69BA5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CF60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97CD4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69AAC" w14:textId="77777777" w:rsidR="005148E9" w:rsidRDefault="005148E9" w:rsidP="0051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8812B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2A02EF9B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E15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E30C9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281F6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60866B" w14:textId="77777777" w:rsidR="005148E9" w:rsidRDefault="005148E9" w:rsidP="0051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19EB8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0F7C86F6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EE353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53D512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FF4A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4B7501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466E8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22C29A89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23314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E6A71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6BA1" w14:textId="77777777"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C05FD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E702F" w14:textId="77777777"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14:paraId="348A7361" w14:textId="77777777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F3CFC" w14:textId="77777777"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34066" w14:textId="77777777"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14:paraId="0E77FEAF" w14:textId="77777777" w:rsidTr="0051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92069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D439F" w14:textId="77777777"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8E9" w:rsidRPr="008863B9" w14:paraId="607EE296" w14:textId="77777777" w:rsidTr="005148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243D6" w14:textId="77777777" w:rsidR="005148E9" w:rsidRPr="008863B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A12E6D" w14:textId="77777777" w:rsidR="005148E9" w:rsidRPr="008863B9" w:rsidRDefault="005148E9" w:rsidP="005148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8E9" w14:paraId="39E34F28" w14:textId="77777777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79045" w14:textId="77777777"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6A9F7" w14:textId="77777777"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0A3A8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3BBE2" w14:textId="77777777" w:rsidR="009478EE" w:rsidRDefault="009478EE" w:rsidP="009478EE">
      <w:pPr>
        <w:rPr>
          <w:noProof/>
        </w:rPr>
      </w:pPr>
    </w:p>
    <w:p w14:paraId="2DFBB67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23822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93429B" w14:textId="77777777" w:rsidR="00C0652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06529" w:rsidRPr="001B7B16">
        <w:rPr>
          <w:rFonts w:ascii="Arial" w:hAnsi="Arial" w:cs="Arial"/>
          <w:iCs/>
        </w:rPr>
        <w:t>Table of Contents</w:t>
      </w:r>
      <w:r w:rsidR="00C06529">
        <w:tab/>
      </w:r>
      <w:r w:rsidR="00C06529">
        <w:fldChar w:fldCharType="begin"/>
      </w:r>
      <w:r w:rsidR="00C06529">
        <w:instrText xml:space="preserve"> PAGEREF _Toc92382226 \h </w:instrText>
      </w:r>
      <w:r w:rsidR="00C06529">
        <w:fldChar w:fldCharType="separate"/>
      </w:r>
      <w:r w:rsidR="00C06529">
        <w:t>3</w:t>
      </w:r>
      <w:r w:rsidR="00C06529">
        <w:fldChar w:fldCharType="end"/>
      </w:r>
    </w:p>
    <w:p w14:paraId="286EEC35" w14:textId="77777777" w:rsidR="00C06529" w:rsidRDefault="00C065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7B1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7B16">
        <w:rPr>
          <w:b/>
        </w:rPr>
        <w:t xml:space="preserve">Corrections required </w:t>
      </w:r>
      <w:r>
        <w:t>for test case 7.1.1.3.7</w:t>
      </w:r>
      <w:r>
        <w:tab/>
      </w:r>
      <w:r>
        <w:fldChar w:fldCharType="begin"/>
      </w:r>
      <w:r>
        <w:instrText xml:space="preserve"> PAGEREF _Toc92382227 \h </w:instrText>
      </w:r>
      <w:r>
        <w:fldChar w:fldCharType="separate"/>
      </w:r>
      <w:r>
        <w:t>3</w:t>
      </w:r>
      <w:r>
        <w:fldChar w:fldCharType="end"/>
      </w:r>
    </w:p>
    <w:p w14:paraId="42687410" w14:textId="77777777" w:rsidR="00C06529" w:rsidRDefault="00C065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B1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B16">
        <w:rPr>
          <w:rFonts w:cs="Arial"/>
          <w:b/>
          <w:color w:val="000000"/>
          <w:lang w:eastAsia="en-GB"/>
        </w:rPr>
        <w:t xml:space="preserve">Correction to </w:t>
      </w:r>
      <w:r w:rsidRPr="001B7B16">
        <w:rPr>
          <w:rFonts w:cs="Arial"/>
          <w:lang w:eastAsia="en-GB"/>
        </w:rPr>
        <w:t>f_TC_7_1_1_3_7_NR5GC</w:t>
      </w:r>
      <w:r>
        <w:tab/>
      </w:r>
      <w:r>
        <w:fldChar w:fldCharType="begin"/>
      </w:r>
      <w:r>
        <w:instrText xml:space="preserve"> PAGEREF _Toc92382228 \h </w:instrText>
      </w:r>
      <w:r>
        <w:fldChar w:fldCharType="separate"/>
      </w:r>
      <w:r>
        <w:t>3</w:t>
      </w:r>
      <w:r>
        <w:fldChar w:fldCharType="end"/>
      </w:r>
    </w:p>
    <w:p w14:paraId="3C39563D" w14:textId="77777777" w:rsidR="00C06529" w:rsidRDefault="00C065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B1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B16">
        <w:rPr>
          <w:rFonts w:cs="Arial"/>
          <w:b/>
          <w:color w:val="000000"/>
          <w:lang w:eastAsia="en-GB"/>
        </w:rPr>
        <w:t xml:space="preserve">Correction to </w:t>
      </w:r>
      <w:r w:rsidRPr="001B7B16">
        <w:rPr>
          <w:rFonts w:cs="Arial"/>
          <w:lang w:eastAsia="en-GB"/>
        </w:rPr>
        <w:t>f_TC_7_1_1_3_7_ENDC</w:t>
      </w:r>
      <w:r>
        <w:tab/>
      </w:r>
      <w:r>
        <w:fldChar w:fldCharType="begin"/>
      </w:r>
      <w:r>
        <w:instrText xml:space="preserve"> PAGEREF _Toc92382229 \h </w:instrText>
      </w:r>
      <w:r>
        <w:fldChar w:fldCharType="separate"/>
      </w:r>
      <w:r>
        <w:t>5</w:t>
      </w:r>
      <w:r>
        <w:fldChar w:fldCharType="end"/>
      </w:r>
    </w:p>
    <w:p w14:paraId="7EAE467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ED30B90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2382227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2"/>
      <w:bookmarkEnd w:id="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063818">
        <w:rPr>
          <w:noProof/>
        </w:rPr>
        <w:t>7</w:t>
      </w:r>
      <w:bookmarkEnd w:id="4"/>
    </w:p>
    <w:p w14:paraId="016F91B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23822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78A6" w:rsidRPr="0043377E">
        <w:rPr>
          <w:rFonts w:cs="Arial"/>
          <w:lang w:eastAsia="en-GB"/>
        </w:rPr>
        <w:t>f_TC_7_1_1_</w:t>
      </w:r>
      <w:r w:rsidR="00063818">
        <w:rPr>
          <w:rFonts w:cs="Arial"/>
          <w:lang w:eastAsia="en-GB"/>
        </w:rPr>
        <w:t>3</w:t>
      </w:r>
      <w:r w:rsidR="001C78A6" w:rsidRPr="0043377E">
        <w:rPr>
          <w:rFonts w:cs="Arial"/>
          <w:lang w:eastAsia="en-GB"/>
        </w:rPr>
        <w:t>_</w:t>
      </w:r>
      <w:r w:rsidR="00063818">
        <w:rPr>
          <w:rFonts w:cs="Arial"/>
          <w:lang w:eastAsia="en-GB"/>
        </w:rPr>
        <w:t>7</w:t>
      </w:r>
      <w:r w:rsidR="001C78A6" w:rsidRPr="0043377E">
        <w:rPr>
          <w:rFonts w:cs="Arial"/>
          <w:lang w:eastAsia="en-GB"/>
        </w:rPr>
        <w:t>_</w:t>
      </w:r>
      <w:r w:rsidR="00063818">
        <w:rPr>
          <w:rFonts w:cs="Arial"/>
          <w:lang w:eastAsia="en-GB"/>
        </w:rPr>
        <w:t>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D852DB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03C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C603" w14:textId="77777777" w:rsidR="005D27CA" w:rsidRPr="00CC39F9" w:rsidRDefault="0043377E" w:rsidP="005D27CA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 w:rsidR="00063818"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063818"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_NR</w:t>
            </w:r>
            <w:r w:rsidR="00063818">
              <w:rPr>
                <w:rFonts w:ascii="Arial" w:hAnsi="Arial" w:cs="Arial"/>
                <w:lang w:eastAsia="en-GB"/>
              </w:rPr>
              <w:t>5GC</w:t>
            </w:r>
          </w:p>
        </w:tc>
      </w:tr>
      <w:tr w:rsidR="00FA485A" w14:paraId="6BE35274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34F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614" w14:textId="77777777" w:rsidR="00544AAF" w:rsidRDefault="00544AAF" w:rsidP="00544AA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5, slot 0 for the UL grant scheduling to expect UL Data on subframe 5, slot 4 so that TTCN can control the subframe where the UL Grant is transmitted</w:t>
            </w:r>
          </w:p>
          <w:p w14:paraId="43DF7665" w14:textId="77777777" w:rsidR="00544AAF" w:rsidRDefault="00544AAF" w:rsidP="00544AAF">
            <w:pPr>
              <w:pStyle w:val="CRCoverPage"/>
              <w:spacing w:after="0"/>
              <w:rPr>
                <w:noProof/>
              </w:rPr>
            </w:pPr>
          </w:p>
          <w:p w14:paraId="6ECDE551" w14:textId="77777777" w:rsidR="00FA485A" w:rsidRPr="005206EB" w:rsidRDefault="00544AAF" w:rsidP="00063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2, slot 0 for the UL grant scheduling to expect the UL Data on subframe 4, slot 0 so that TTCN can control the subframe where the UL Grant is transmitted.</w:t>
            </w:r>
          </w:p>
        </w:tc>
      </w:tr>
      <w:tr w:rsidR="00FA485A" w14:paraId="5D3FD1B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1A1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9D46" w14:textId="77777777" w:rsidR="00063818" w:rsidRDefault="00063818" w:rsidP="00063818">
            <w:pPr>
              <w:pStyle w:val="CRCoverPage"/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14:paraId="55594884" w14:textId="77777777" w:rsidR="00FA485A" w:rsidRPr="00A72665" w:rsidRDefault="00063818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</w:tc>
      </w:tr>
      <w:tr w:rsidR="00FA485A" w14:paraId="31FCFA22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F4B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B4AC" w14:textId="77777777" w:rsidR="00FA485A" w:rsidRPr="00CC39F9" w:rsidRDefault="00ED5EB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14:paraId="2F5D8DA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C769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F7EA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30FD14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00DC5E93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B6894D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CF59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function f_TC_7_1_1_3_7_NR5GC() runs on NR5GC_PTC</w:t>
            </w:r>
          </w:p>
          <w:p w14:paraId="1C3347AD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{ //UE power headroom reporting / Periodic reporting / DL pathloss change reporting</w:t>
            </w:r>
          </w:p>
          <w:p w14:paraId="76517B9E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0054B2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ABE0F4D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285DC043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 R5s190767 sic@</w:t>
            </w:r>
          </w:p>
          <w:p w14:paraId="2FA5822A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14:paraId="7B7F4518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;</w:t>
            </w:r>
          </w:p>
          <w:p w14:paraId="5C8AA0A1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766D2D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4D412484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722C899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C767DF4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//@siclog "Steps 1" siclog@</w:t>
            </w:r>
          </w:p>
          <w:p w14:paraId="18CAFAD2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3E050376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v_MAC_CellGroupConfig.phr_Config := cs_38508_PHR_Config_Setup(cs_PHR_Config_7137(false,  sf500)); //@sic R5-197026 sic@</w:t>
            </w:r>
          </w:p>
          <w:p w14:paraId="6162900B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1D3CEF75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(tsc_NR_CellGroupId_MCG,</w:t>
            </w:r>
          </w:p>
          <w:p w14:paraId="45BB1FD7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36C147C2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FEAB059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v_MAC_CellGroupConfig);</w:t>
            </w:r>
          </w:p>
          <w:p w14:paraId="597C1C20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cs_NR_RRCReconfiguration_v1530_IEs(bit2oct(encvalue(v_SCGConfig)));</w:t>
            </w:r>
          </w:p>
          <w:p w14:paraId="094FD0A5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t_Watchdog.start;</w:t>
            </w:r>
          </w:p>
          <w:p w14:paraId="5603F553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//The SS transmits UL grant to the UE at every 10ms in PDCCH occasion.</w:t>
            </w:r>
          </w:p>
          <w:p w14:paraId="70E75182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f_NR_ULGrantConfiguration_StartPeriodicGrant(nr_Cell1, cs_TimingInfo_Now, v_NR_ResourceAllocation, 10);</w:t>
            </w:r>
          </w:p>
          <w:p w14:paraId="752ED8B1" w14:textId="77777777" w:rsidR="007B2E1B" w:rsidRDefault="007B2E1B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3BF0DE" w14:textId="77777777" w:rsidR="007B2E1B" w:rsidRP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//@siclog "Steps 2" siclog@</w:t>
            </w:r>
          </w:p>
          <w:p w14:paraId="13944427" w14:textId="77777777" w:rsidR="00063818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 (nr_Cell1, -,-, v_V1530Ext,-,-,-,false);</w:t>
            </w:r>
          </w:p>
          <w:p w14:paraId="3A0734EE" w14:textId="77777777"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186611B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B48300F" w14:textId="77777777" w:rsidR="00766D2D" w:rsidRPr="0043377E" w:rsidRDefault="00766D2D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762259A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ED5AD2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857BFD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F95A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function f_TC_7_1_1_3_7_NR5GC() runs on NR5GC_PTC</w:t>
            </w:r>
          </w:p>
          <w:p w14:paraId="2AED98CF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{ //UE power headroom reporting / Periodic reporting / DL pathloss change reporting</w:t>
            </w:r>
          </w:p>
          <w:p w14:paraId="780C0FFE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CE7877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8F02400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5FA20BBC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 R5s190767 sic@</w:t>
            </w:r>
          </w:p>
          <w:p w14:paraId="66A9262D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14:paraId="022A885C" w14:textId="77777777" w:rsidR="00ED5EB4" w:rsidRPr="00063818" w:rsidRDefault="00ED5EB4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var NR_UplinkBWP_Type v_NR_UplinkBWP ;</w:t>
            </w:r>
          </w:p>
          <w:p w14:paraId="34BDD623" w14:textId="77777777" w:rsidR="00766D2D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SubcarrierSpacing v_SCS; //WA#</w:t>
            </w:r>
          </w:p>
          <w:p w14:paraId="71CCD6B4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55AE00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4012485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AE2D915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//@siclog "Steps 1" siclog@</w:t>
            </w:r>
          </w:p>
          <w:p w14:paraId="4BAEE181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0F0DFAC4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v_MAC_CellGroupConfig.phr_Config := cs_38508_PHR_Config_Setup(cs_PHR_Config_7137(false,  sf500)); //@sic R5-197026 sic@</w:t>
            </w:r>
          </w:p>
          <w:p w14:paraId="2659F012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635BA539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(tsc_NR_CellGroupId_MCG,</w:t>
            </w:r>
          </w:p>
          <w:p w14:paraId="4DDE6EDF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95041D1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6F9E2D7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v_MAC_CellGroupConfig);</w:t>
            </w:r>
          </w:p>
          <w:p w14:paraId="7B802BDE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cs_NR_RRCReconfiguration_v1530_IEs(bit2oct(encvalue(v_SCGConfig)));</w:t>
            </w:r>
          </w:p>
          <w:p w14:paraId="7F1FD4B6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t_Watchdog.start;</w:t>
            </w:r>
          </w:p>
          <w:p w14:paraId="03304E12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//The SS transmits UL grant to the UE at every 10ms in PDCCH occasion.</w:t>
            </w:r>
          </w:p>
          <w:p w14:paraId="6F2FB711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v_SCS:= f_NR_CellInfo_GetSCS(nr_Cell1); //WA#</w:t>
            </w:r>
          </w:p>
          <w:p w14:paraId="148EFFAA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if (v_SCS == kHz30) </w:t>
            </w:r>
          </w:p>
          <w:p w14:paraId="4CF2EA4F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{</w:t>
            </w:r>
          </w:p>
          <w:p w14:paraId="1E13B277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f_NR_ULGrantConfiguration_StartPeriodicGrant(nr_Cell1, cs_TimingInfo_SubFrame(2), v_NR_ResourceAllocation, 10);</w:t>
            </w:r>
          </w:p>
          <w:p w14:paraId="74B249EE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 else {</w:t>
            </w:r>
          </w:p>
          <w:p w14:paraId="76CB3355" w14:textId="77777777"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f_NR_ULGrantConfiguration_StartPeriodicGrant(nr_Cell1, cs_TimingInfo_SubFrame(5), v_NR_ResourceAllocation, 10);</w:t>
            </w:r>
          </w:p>
          <w:p w14:paraId="6C7D3817" w14:textId="77777777"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14:paraId="1ADDC012" w14:textId="77777777"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1E33CD" w14:textId="77777777" w:rsidR="007B2E1B" w:rsidRP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//@siclog "Steps 2" siclog@</w:t>
            </w:r>
          </w:p>
          <w:p w14:paraId="49B62154" w14:textId="77777777"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 (nr_Cell1, -,-, v_V1530Ext,-,-,-,false);</w:t>
            </w:r>
          </w:p>
          <w:p w14:paraId="6B2975E5" w14:textId="77777777"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9CBEFD" w14:textId="77777777" w:rsidR="00063818" w:rsidRPr="00DA356D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29682D7F" w14:textId="77777777"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38222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3377E">
        <w:rPr>
          <w:rFonts w:cs="Arial"/>
          <w:lang w:eastAsia="en-GB"/>
        </w:rPr>
        <w:t>f_TC_7_1_1_</w:t>
      </w:r>
      <w:r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7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ENDC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14:paraId="6F3D37BD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1B0F" w14:textId="77777777"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D196" w14:textId="77777777"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</w:t>
            </w:r>
          </w:p>
        </w:tc>
      </w:tr>
      <w:tr w:rsidR="004D6DF7" w14:paraId="3195D409" w14:textId="7777777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3C1B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A7C2" w14:textId="77777777" w:rsidR="00C06B83" w:rsidRDefault="00C06B83" w:rsidP="00C06B8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 xml:space="preserve">, it is recommended to choose subframe 5, slot 0 for the UL grant scheduling to expect UL Data on subframe 5, slot 4 </w:t>
            </w:r>
            <w:r w:rsidR="00665706">
              <w:rPr>
                <w:noProof/>
              </w:rPr>
              <w:t>so that TTCN can control the subframe where the UL Grant is transmitted</w:t>
            </w:r>
          </w:p>
          <w:p w14:paraId="0C56900D" w14:textId="77777777" w:rsidR="00C06B83" w:rsidRDefault="00C06B83" w:rsidP="00C06B83">
            <w:pPr>
              <w:pStyle w:val="CRCoverPage"/>
              <w:spacing w:after="0"/>
              <w:rPr>
                <w:noProof/>
              </w:rPr>
            </w:pPr>
          </w:p>
          <w:p w14:paraId="6FE0FCA4" w14:textId="77777777" w:rsidR="00E167C0" w:rsidRDefault="00C06B83" w:rsidP="0066570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 xml:space="preserve">, it is recommended to choose subframe 2, slot 0 for the UL grant scheduling to expect the UL Data on subframe 4, slot 0 </w:t>
            </w:r>
            <w:r w:rsidR="00665706">
              <w:rPr>
                <w:noProof/>
              </w:rPr>
              <w:t>so that TTCN can control the subframe where the UL Grant is transmitted.</w:t>
            </w:r>
          </w:p>
          <w:p w14:paraId="25490914" w14:textId="77777777" w:rsidR="00665706" w:rsidRDefault="00665706" w:rsidP="0066570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DEE1483" w14:textId="77777777" w:rsidR="00C06B83" w:rsidRPr="009B0B50" w:rsidRDefault="00C06B83" w:rsidP="00C06B83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lastRenderedPageBreak/>
              <w:t>In the 7.1.1.3.7 ENDC, TP1 should be tested accurately as per Prose where Steps 3 and 4 can happen in any order.</w:t>
            </w:r>
          </w:p>
        </w:tc>
      </w:tr>
      <w:tr w:rsidR="004D6DF7" w14:paraId="13390A5B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2D37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8FEA" w14:textId="77777777" w:rsidR="00C06B83" w:rsidRDefault="00C06B83" w:rsidP="00C06B8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14:paraId="22D8E44B" w14:textId="77777777" w:rsidR="00C06B83" w:rsidRDefault="00C06B83" w:rsidP="00C06B83">
            <w:pPr>
              <w:pStyle w:val="CRCoverPage"/>
              <w:spacing w:after="0"/>
              <w:ind w:left="720"/>
              <w:rPr>
                <w:noProof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  <w:p w14:paraId="75BAD461" w14:textId="77777777" w:rsidR="00C06B83" w:rsidRDefault="00C06B83" w:rsidP="00C06B8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B7283DA" w14:textId="77777777" w:rsidR="004D6DF7" w:rsidRPr="00C06B83" w:rsidRDefault="00C06B83" w:rsidP="005148E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</w:t>
            </w:r>
            <w:r w:rsidR="00443FA3">
              <w:rPr>
                <w:noProof/>
              </w:rPr>
              <w:t xml:space="preserve">at Steps 3 and 4 </w:t>
            </w:r>
            <w:r>
              <w:rPr>
                <w:noProof/>
              </w:rPr>
              <w:t xml:space="preserve">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r w:rsidRPr="006E47DD">
              <w:rPr>
                <w:i/>
                <w:iCs/>
              </w:rPr>
              <w:t>RRCReconfigurationComplete</w:t>
            </w:r>
            <w:r>
              <w:rPr>
                <w:noProof/>
              </w:rPr>
              <w:t xml:space="preserve"> as done similarly to Steps 10 and 11</w:t>
            </w:r>
          </w:p>
        </w:tc>
      </w:tr>
      <w:tr w:rsidR="004D6DF7" w14:paraId="5142DFEC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F577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96BF" w14:textId="77777777" w:rsidR="004D6DF7" w:rsidRPr="00CC39F9" w:rsidRDefault="004D6DF7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4D6DF7" w14:paraId="38B9F0AC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45F7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D76B" w14:textId="77777777" w:rsidR="004D6DF7" w:rsidRDefault="004D6DF7" w:rsidP="005148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052D74B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14:paraId="151A25CD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789101F3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CE0" w14:textId="77777777"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f_TC_7_1_1_3_7_ENDC_NR() runs on ENDC_NR_PTC</w:t>
            </w:r>
          </w:p>
          <w:p w14:paraId="65AE4814" w14:textId="77777777" w:rsidR="004D6DF7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{ //UE power headroom reporting / Periodic reporting / DL pathloss change reporting</w:t>
            </w:r>
          </w:p>
          <w:p w14:paraId="6A1004C6" w14:textId="77777777" w:rsidR="00ED5EB4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3941426" w14:textId="77777777" w:rsidR="004D6DF7" w:rsidRDefault="00ED5EB4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4D6DF7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2D59EB7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3836B310" w14:textId="77777777" w:rsidR="00ED5EB4" w:rsidRPr="00ED5EB4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>var EUTRA_NR_Coordination_MSG v_ReceivedMsg;</w:t>
            </w:r>
          </w:p>
          <w:p w14:paraId="25804BD3" w14:textId="77777777"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v_RRC_MsgRcvd := false;</w:t>
            </w:r>
          </w:p>
          <w:p w14:paraId="45E99D6B" w14:textId="77777777" w:rsidR="00310B98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v_PHR_Rcvd := false;</w:t>
            </w:r>
            <w:r w:rsidR="004D6DF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14:paraId="2E48DB74" w14:textId="77777777" w:rsidR="004D6DF7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3C17B2DA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74353A7F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9120A28" w14:textId="77777777"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//@siclog "Steps 2&amp;4" siclog@</w:t>
            </w:r>
          </w:p>
          <w:p w14:paraId="041C694A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50FFFDAB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v_MAC_CellGroupConfig.phr_Config := cs_38508_PHR_Config_Setup(cs_PHR_Config_7137(-, sf500));</w:t>
            </w:r>
          </w:p>
          <w:p w14:paraId="07B37565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0AAB693A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6CF09F1F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6156C49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EE80874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v_MAC_CellGroupConfig);</w:t>
            </w:r>
          </w:p>
          <w:p w14:paraId="0699457A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0B0C0C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f_NR_SendRRCReconfigurationContentsToEUTRA (omit, v_SCGConfig);  // Now send octetstrings to EUTRA</w:t>
            </w:r>
          </w:p>
          <w:p w14:paraId="5FDA0113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681224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//The SS transmits UL grant to the UE at every 10ms in PDCCH occasion.</w:t>
            </w:r>
          </w:p>
          <w:p w14:paraId="388CB98F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v_TimingUL := f_NR_GetNextSendOccasion_UL(nr_Cell1, 100); //@sic R5s191093 sic@</w:t>
            </w:r>
          </w:p>
          <w:p w14:paraId="09B76B8F" w14:textId="77777777" w:rsidR="004D6DF7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f_NR_ULGrantConfiguration_StartPeriodicGrant(nr_Cell1, cs_TimingInfo_NR(v_TimingUL), v_NR_ResourceAllocation, 10);</w:t>
            </w:r>
          </w:p>
          <w:p w14:paraId="5CA600CC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779869F" w14:textId="77777777" w:rsidR="0012699E" w:rsidRPr="0012699E" w:rsidRDefault="00B97289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//@siclog "Steps 3" siclog@</w:t>
            </w:r>
          </w:p>
          <w:p w14:paraId="3C2E6CE9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</w:t>
            </w: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SYSIND.receive(car_NR_SYSTEM_MultiEntryPHR_IND(nr_Cell1, cr_NR_MAC_CE_MultiEntryPHR(?)))-&gt;value v_NR_SYSTEM_IND;</w:t>
            </w:r>
          </w:p>
          <w:p w14:paraId="5C14F6BE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f_NR_PreliminaryPass(__FILE__, __LINE__, "Step 3");</w:t>
            </w:r>
          </w:p>
          <w:p w14:paraId="2B4AB788" w14:textId="77777777" w:rsidR="00B97289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v_TimingInfo1 := v_NR_SYSTEM_IND.Common.TimingInfo.SubFrame;</w:t>
            </w:r>
          </w:p>
          <w:p w14:paraId="6C6FB472" w14:textId="77777777" w:rsidR="00B97289" w:rsidRDefault="00B97289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46A63AA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07E3A1D" w14:textId="77777777" w:rsid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5883DB5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//@siclog "Steps 9&amp; 11" siclog@</w:t>
            </w:r>
          </w:p>
          <w:p w14:paraId="26B4140F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v_MAC_CellGroupConfig.phr_Config := cs_38508_PHR_Config_Setup(cs_PHR_Config_7137(-,-,dB3));</w:t>
            </w:r>
          </w:p>
          <w:p w14:paraId="65724BFA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6CD9AF6D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762BE13B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C6C7F5C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95EA7B1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v_MAC_CellGroupConfig);</w:t>
            </w:r>
          </w:p>
          <w:p w14:paraId="7F53FEC6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5461EB16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v_TimerMax := f_NR_SetTimerToleranceMax (nr_Cell1, l2Timer, 1.0);</w:t>
            </w:r>
          </w:p>
          <w:p w14:paraId="4B84A041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v_TimerMin := f_NR_SetTimerToleranceMin (nr_Cell1, l2Timer, 1.0);</w:t>
            </w:r>
          </w:p>
          <w:p w14:paraId="3A04C1B8" w14:textId="77777777" w:rsid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14:paraId="63887D18" w14:textId="77777777" w:rsidR="0012699E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 (omit, v_SCGConfig,-,-,false);  // Now send octetstrings to EUTRA</w:t>
            </w:r>
          </w:p>
          <w:p w14:paraId="0633E5FA" w14:textId="77777777" w:rsidR="00157E07" w:rsidRPr="00157E07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0A5CA6" w14:textId="77777777" w:rsidR="004D6DF7" w:rsidRP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E04C993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14:paraId="48B607CF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2E119236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7056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f_TC_7_1_1_3_7_ENDC_NR() runs on ENDC_NR_PTC</w:t>
            </w:r>
          </w:p>
          <w:p w14:paraId="31204871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{ //UE power headroom reporting / Periodic reporting / DL pathloss change reporting</w:t>
            </w:r>
          </w:p>
          <w:p w14:paraId="3E87EF8B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FFD6ED3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89191DC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43956C7A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var EUTRA_NR_Coordination_MSG v_ReceivedMsg;</w:t>
            </w:r>
          </w:p>
          <w:p w14:paraId="566F7011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v_RRC_MsgRcvd := false;</w:t>
            </w:r>
          </w:p>
          <w:p w14:paraId="0C2B1DA9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v_PHR_Rcvd := false;</w:t>
            </w:r>
          </w:p>
          <w:p w14:paraId="6D1D9BEE" w14:textId="77777777" w:rsidR="004D6DF7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SubcarrierSpacing v_SCS; //WA</w:t>
            </w:r>
            <w:r w:rsidR="009D6D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#</w:t>
            </w: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3F3FADD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EBBE6F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BF59379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0727590F" w14:textId="77777777"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//@siclog "Steps 2&amp;4" siclog@</w:t>
            </w:r>
          </w:p>
          <w:p w14:paraId="0B904E99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3A23F543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v_MAC_CellGroupConfig.phr_Config := cs_38508_PHR_Config_Setup(cs_PHR_Config_7137(-, sf500));</w:t>
            </w:r>
          </w:p>
          <w:p w14:paraId="1084CF3A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520EAD46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181A4208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4263DA17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0BB26C24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v_MAC_CellGroupConfig);</w:t>
            </w:r>
          </w:p>
          <w:p w14:paraId="56EB5501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28DC7C" w14:textId="77777777" w:rsidR="007B2E1B" w:rsidRPr="00310B98" w:rsidRDefault="00310B98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7B2E1B" w:rsidRPr="00310B98">
              <w:rPr>
                <w:rFonts w:ascii="Courier New" w:hAnsi="Courier New" w:cs="Courier New"/>
                <w:color w:val="000000"/>
                <w:lang w:eastAsia="de-DE"/>
              </w:rPr>
              <w:t>//The SS transmits UL grant to the UE at every 10ms in PDCCH occasion.</w:t>
            </w:r>
          </w:p>
          <w:p w14:paraId="439F41B6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 := f_NR_CellInfo_GetSCS(nr_Cell1); //WA#</w:t>
            </w:r>
          </w:p>
          <w:p w14:paraId="4FA8B397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if (v_SCS == kHz30) </w:t>
            </w:r>
          </w:p>
          <w:p w14:paraId="15FE84D8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{</w:t>
            </w:r>
          </w:p>
          <w:p w14:paraId="603B15E7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f_NR_ULGrantConfiguration_StartPeriodicGrant(nr_Cell1, cs_TimingInfo_SubFrame(2), v_NR_ResourceAllocation, 10);</w:t>
            </w:r>
          </w:p>
          <w:p w14:paraId="55C42B0A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 else {</w:t>
            </w:r>
          </w:p>
          <w:p w14:paraId="61B3FC97" w14:textId="77777777"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f_NR_ULGrantConfiguration_StartPeriodicGrant(nr_Cell1, cs_TimingInfo_SubFrame(5), v_NR_ResourceAllocation, 10);</w:t>
            </w:r>
          </w:p>
          <w:p w14:paraId="50EE2484" w14:textId="77777777" w:rsidR="007B2E1B" w:rsidRPr="00310B98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</w:t>
            </w:r>
          </w:p>
          <w:p w14:paraId="5AFBB8DD" w14:textId="77777777" w:rsidR="007B2E1B" w:rsidRDefault="007B2E1B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EFD91F" w14:textId="77777777" w:rsidR="00310B98" w:rsidRPr="00310B98" w:rsidRDefault="007B2E1B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f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_NR_SendRRCReconfigurationContentsToEUTRA (omit, v_SCGConfig</w:t>
            </w:r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,-,-,false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);  // Now send octetstrings to EUTRA </w:t>
            </w:r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14:paraId="5D691DC7" w14:textId="77777777"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A838E1" w14:textId="77777777" w:rsidR="00B97289" w:rsidRPr="00B97289" w:rsidRDefault="00310B98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//@siclog "Steps 3-4" siclog@</w:t>
            </w:r>
          </w:p>
          <w:p w14:paraId="649AE48E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alt {</w:t>
            </w:r>
          </w:p>
          <w:p w14:paraId="253F0D1B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[not(v_RRC_MsgRcvd)] EUTRA.receive(cmr_EUTRA_NR_OctetData ("Complete")) -&gt; value v_ReceivedMsg </w:t>
            </w:r>
          </w:p>
          <w:p w14:paraId="7EE67F66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14:paraId="6BB26DE7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f_NR_PreliminaryPass(__FILE__, __LINE__, "Step 4");</w:t>
            </w:r>
          </w:p>
          <w:p w14:paraId="372F2EE1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f_NR_CheckReceived_RRCReconfigurationComplete(valueof(v_ReceivedMsg));</w:t>
            </w:r>
          </w:p>
          <w:p w14:paraId="2826403C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v_RRC_MsgRcvd := true;</w:t>
            </w:r>
          </w:p>
          <w:p w14:paraId="5E7B171C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if (not(v_PHR_Rcvd)) {</w:t>
            </w:r>
          </w:p>
          <w:p w14:paraId="33327ACB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14:paraId="329D8D9F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}</w:t>
            </w:r>
          </w:p>
          <w:p w14:paraId="614ED85D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28CF4C31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 The UE transmits a MAC PDU containing Power Headroom MAC Control Element</w:t>
            </w:r>
          </w:p>
          <w:p w14:paraId="33AAB690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[not(v_PHR_Rcvd)] SYSIND.receive(car_NR_SYSTEM_MultiEntryPHR_IND(nr_Cell1, cr_NR_MAC_CE_MultiEntryPHR(?)))-&gt;value v_NR_SYSTEM_IND </w:t>
            </w:r>
          </w:p>
          <w:p w14:paraId="372A8615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14:paraId="7566B050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f_NR_PreliminaryPass(__FILE__, __LINE__, "Step 3");</w:t>
            </w:r>
          </w:p>
          <w:p w14:paraId="7F86E159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v_TimingInfo1 := v_NR_SYSTEM_IND.Common.TimingInfo.SubFrame; </w:t>
            </w:r>
          </w:p>
          <w:p w14:paraId="74800FEF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v_PHR_Rcvd := true;</w:t>
            </w:r>
          </w:p>
          <w:p w14:paraId="6FF046B9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 (not(v_RRC_MsgRcvd)) {</w:t>
            </w:r>
          </w:p>
          <w:p w14:paraId="6FD60DA2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14:paraId="01D5E562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14:paraId="05CD98E0" w14:textId="77777777"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3B6E8CAA" w14:textId="77777777" w:rsidR="004D6DF7" w:rsidRPr="00310B98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  <w:p w14:paraId="1B172493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E2E940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91B31E3" w14:textId="77777777" w:rsidR="00157E07" w:rsidRDefault="00157E0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55B20D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//@siclog "Steps 9&amp; 11" siclog@</w:t>
            </w:r>
          </w:p>
          <w:p w14:paraId="099C555F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v_MAC_CellGroupConfig.phr_Config := cs_38508_PHR_Config_Setup(cs_PHR_Config_7137(-,-,dB3));</w:t>
            </w:r>
          </w:p>
          <w:p w14:paraId="4D83DD46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56CCB65F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067D4297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E7059CC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731B0C5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v_MAC_CellGroupConfig);</w:t>
            </w:r>
          </w:p>
          <w:p w14:paraId="185717E3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603C1A48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v_TimerMax := f_NR_SetTimerToleranceMax (nr_Cell1, l2Timer, 1.0);</w:t>
            </w:r>
          </w:p>
          <w:p w14:paraId="7CC92C8C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v_TimerMin := f_NR_SetTimerToleranceMin (nr_Cell1, l2Timer, 1.0);</w:t>
            </w:r>
          </w:p>
          <w:p w14:paraId="4CBEE262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1FF9641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55340E7C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v_RRC_MsgRcvd := false;</w:t>
            </w:r>
          </w:p>
          <w:p w14:paraId="491C80D7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v_PHR_Rcvd := false;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587911E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14:paraId="1CD72403" w14:textId="77777777" w:rsid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v_SCGConfig,-,-,false);  // Now send octetstrings to EUTRA</w:t>
            </w:r>
          </w:p>
          <w:p w14:paraId="048D4117" w14:textId="77777777" w:rsid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06B319" w14:textId="77777777" w:rsidR="002946C7" w:rsidRP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322EA12" w14:textId="77777777"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14:paraId="1D7AA72F" w14:textId="77777777"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59EFE" w14:textId="77777777" w:rsidR="005148E9" w:rsidRDefault="005148E9">
      <w:r>
        <w:separator/>
      </w:r>
    </w:p>
  </w:endnote>
  <w:endnote w:type="continuationSeparator" w:id="0">
    <w:p w14:paraId="20C1719C" w14:textId="77777777" w:rsidR="005148E9" w:rsidRDefault="005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BE038" w14:textId="77777777" w:rsidR="005148E9" w:rsidRDefault="005148E9">
      <w:r>
        <w:separator/>
      </w:r>
    </w:p>
  </w:footnote>
  <w:footnote w:type="continuationSeparator" w:id="0">
    <w:p w14:paraId="3535A05B" w14:textId="77777777" w:rsidR="005148E9" w:rsidRDefault="005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D1923" w14:textId="77777777"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9D96" w14:textId="77777777"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AAA6F" w14:textId="77777777"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B8A9" w14:textId="77777777"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40597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0891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4543048">
    <w:abstractNumId w:val="11"/>
  </w:num>
  <w:num w:numId="4" w16cid:durableId="1127815354">
    <w:abstractNumId w:val="21"/>
  </w:num>
  <w:num w:numId="5" w16cid:durableId="670137064">
    <w:abstractNumId w:val="15"/>
  </w:num>
  <w:num w:numId="6" w16cid:durableId="1338339998">
    <w:abstractNumId w:val="22"/>
  </w:num>
  <w:num w:numId="7" w16cid:durableId="891497194">
    <w:abstractNumId w:val="33"/>
  </w:num>
  <w:num w:numId="8" w16cid:durableId="1830176007">
    <w:abstractNumId w:val="9"/>
  </w:num>
  <w:num w:numId="9" w16cid:durableId="980692915">
    <w:abstractNumId w:val="20"/>
  </w:num>
  <w:num w:numId="10" w16cid:durableId="1099764434">
    <w:abstractNumId w:val="35"/>
  </w:num>
  <w:num w:numId="11" w16cid:durableId="1224758349">
    <w:abstractNumId w:val="17"/>
  </w:num>
  <w:num w:numId="12" w16cid:durableId="862861403">
    <w:abstractNumId w:val="23"/>
  </w:num>
  <w:num w:numId="13" w16cid:durableId="527136209">
    <w:abstractNumId w:val="4"/>
  </w:num>
  <w:num w:numId="14" w16cid:durableId="1972397075">
    <w:abstractNumId w:val="19"/>
  </w:num>
  <w:num w:numId="15" w16cid:durableId="155540715">
    <w:abstractNumId w:val="0"/>
  </w:num>
  <w:num w:numId="16" w16cid:durableId="616913753">
    <w:abstractNumId w:val="1"/>
  </w:num>
  <w:num w:numId="17" w16cid:durableId="1306230249">
    <w:abstractNumId w:val="8"/>
  </w:num>
  <w:num w:numId="18" w16cid:durableId="846596906">
    <w:abstractNumId w:val="24"/>
  </w:num>
  <w:num w:numId="19" w16cid:durableId="2076588895">
    <w:abstractNumId w:val="34"/>
  </w:num>
  <w:num w:numId="20" w16cid:durableId="1936280177">
    <w:abstractNumId w:val="32"/>
  </w:num>
  <w:num w:numId="21" w16cid:durableId="388382989">
    <w:abstractNumId w:val="13"/>
  </w:num>
  <w:num w:numId="22" w16cid:durableId="178668011">
    <w:abstractNumId w:val="26"/>
  </w:num>
  <w:num w:numId="23" w16cid:durableId="754864684">
    <w:abstractNumId w:val="30"/>
  </w:num>
  <w:num w:numId="24" w16cid:durableId="1889143920">
    <w:abstractNumId w:val="18"/>
  </w:num>
  <w:num w:numId="25" w16cid:durableId="2059669744">
    <w:abstractNumId w:val="29"/>
  </w:num>
  <w:num w:numId="26" w16cid:durableId="365377652">
    <w:abstractNumId w:val="6"/>
  </w:num>
  <w:num w:numId="27" w16cid:durableId="905644705">
    <w:abstractNumId w:val="7"/>
  </w:num>
  <w:num w:numId="28" w16cid:durableId="903445357">
    <w:abstractNumId w:val="25"/>
  </w:num>
  <w:num w:numId="29" w16cid:durableId="1021276049">
    <w:abstractNumId w:val="3"/>
  </w:num>
  <w:num w:numId="30" w16cid:durableId="1522012783">
    <w:abstractNumId w:val="16"/>
  </w:num>
  <w:num w:numId="31" w16cid:durableId="1995836342">
    <w:abstractNumId w:val="10"/>
  </w:num>
  <w:num w:numId="32" w16cid:durableId="67653751">
    <w:abstractNumId w:val="27"/>
  </w:num>
  <w:num w:numId="33" w16cid:durableId="1321733199">
    <w:abstractNumId w:val="31"/>
  </w:num>
  <w:num w:numId="34" w16cid:durableId="1076241801">
    <w:abstractNumId w:val="2"/>
  </w:num>
  <w:num w:numId="35" w16cid:durableId="431508770">
    <w:abstractNumId w:val="14"/>
  </w:num>
  <w:num w:numId="36" w16cid:durableId="1728606438">
    <w:abstractNumId w:val="12"/>
  </w:num>
  <w:num w:numId="37" w16cid:durableId="536896517">
    <w:abstractNumId w:val="5"/>
  </w:num>
  <w:num w:numId="38" w16cid:durableId="108823239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20349"/>
    <w:rsid w:val="00221C5A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E01"/>
    <w:rsid w:val="002E008A"/>
    <w:rsid w:val="002F2957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41881"/>
    <w:rsid w:val="00544AAF"/>
    <w:rsid w:val="00547111"/>
    <w:rsid w:val="005508AD"/>
    <w:rsid w:val="00550D59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CE157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6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E2C2-BA8A-459B-9AD8-B445CFC9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1326</Words>
  <Characters>12742</Characters>
  <Application>Microsoft Office Word</Application>
  <DocSecurity>0</DocSecurity>
  <Lines>106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14040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2022-01-07T10:36:00Z</dcterms:created>
  <dcterms:modified xsi:type="dcterms:W3CDTF">2022-04-27T12:29:00Z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