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A5A0B" w14:textId="0FD60B87" w:rsidR="006375BC" w:rsidRDefault="004D6BA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R5s220627</w:t>
      </w:r>
      <w:r>
        <w:rPr>
          <w:b/>
          <w:i/>
          <w:sz w:val="28"/>
        </w:rPr>
        <w:fldChar w:fldCharType="end"/>
      </w:r>
    </w:p>
    <w:p w14:paraId="40AA5A0C" w14:textId="77777777" w:rsidR="006375BC" w:rsidRDefault="004D6BA9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75BC" w14:paraId="40AA5A0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A5A0D" w14:textId="77777777" w:rsidR="006375BC" w:rsidRDefault="004D6BA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375BC" w14:paraId="40AA5A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AA5A0F" w14:textId="77777777" w:rsidR="006375BC" w:rsidRDefault="004D6BA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75BC" w14:paraId="40AA5A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AA5A11" w14:textId="77777777" w:rsidR="006375BC" w:rsidRDefault="00637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5BC" w14:paraId="40AA5A1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AA5A13" w14:textId="77777777" w:rsidR="006375BC" w:rsidRDefault="006375B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AA5A14" w14:textId="77777777" w:rsidR="006375BC" w:rsidRDefault="004D6BA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</w:instrText>
            </w:r>
            <w:r>
              <w:instrText xml:space="preserve">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AA5A15" w14:textId="77777777" w:rsidR="006375BC" w:rsidRDefault="004D6BA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A5A16" w14:textId="77777777" w:rsidR="006375BC" w:rsidRDefault="004D6BA9">
            <w:pPr>
              <w:pStyle w:val="CRCoverPage"/>
              <w:spacing w:after="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0AA5A17" w14:textId="77777777" w:rsidR="006375BC" w:rsidRDefault="004D6B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AA5A18" w14:textId="04B28C51" w:rsidR="006375BC" w:rsidRDefault="004D6BA9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40AA5A19" w14:textId="77777777" w:rsidR="006375BC" w:rsidRDefault="004D6BA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AA5A1A" w14:textId="1B2B7B12" w:rsidR="006375BC" w:rsidRDefault="004D6B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AA5A1B" w14:textId="77777777" w:rsidR="006375BC" w:rsidRDefault="006375BC">
            <w:pPr>
              <w:pStyle w:val="CRCoverPage"/>
              <w:spacing w:after="0"/>
            </w:pPr>
          </w:p>
        </w:tc>
      </w:tr>
      <w:tr w:rsidR="006375BC" w14:paraId="40AA5A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AA5A1D" w14:textId="77777777" w:rsidR="006375BC" w:rsidRDefault="006375BC">
            <w:pPr>
              <w:pStyle w:val="CRCoverPage"/>
              <w:spacing w:after="0"/>
            </w:pPr>
          </w:p>
        </w:tc>
      </w:tr>
      <w:tr w:rsidR="006375BC" w14:paraId="40AA5A2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AA5A1F" w14:textId="77777777" w:rsidR="006375BC" w:rsidRDefault="004D6BA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75BC" w14:paraId="40AA5A22" w14:textId="77777777">
        <w:tc>
          <w:tcPr>
            <w:tcW w:w="9641" w:type="dxa"/>
            <w:gridSpan w:val="9"/>
          </w:tcPr>
          <w:p w14:paraId="40AA5A21" w14:textId="77777777" w:rsidR="006375BC" w:rsidRDefault="00637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AA5A23" w14:textId="77777777" w:rsidR="006375BC" w:rsidRDefault="006375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75BC" w14:paraId="40AA5A2D" w14:textId="77777777">
        <w:tc>
          <w:tcPr>
            <w:tcW w:w="2835" w:type="dxa"/>
          </w:tcPr>
          <w:p w14:paraId="40AA5A24" w14:textId="77777777" w:rsidR="006375BC" w:rsidRDefault="004D6B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0AA5A25" w14:textId="77777777" w:rsidR="006375BC" w:rsidRDefault="004D6BA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A5A26" w14:textId="77777777" w:rsidR="006375BC" w:rsidRDefault="006375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A5A27" w14:textId="77777777" w:rsidR="006375BC" w:rsidRDefault="004D6BA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A5A28" w14:textId="77777777" w:rsidR="006375BC" w:rsidRDefault="006375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0AA5A29" w14:textId="77777777" w:rsidR="006375BC" w:rsidRDefault="004D6BA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AA5A2A" w14:textId="77777777" w:rsidR="006375BC" w:rsidRDefault="006375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AA5A2B" w14:textId="77777777" w:rsidR="006375BC" w:rsidRDefault="004D6BA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A5A2C" w14:textId="77777777" w:rsidR="006375BC" w:rsidRDefault="00637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0AA5A2E" w14:textId="77777777" w:rsidR="006375BC" w:rsidRDefault="006375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75BC" w14:paraId="40AA5A30" w14:textId="77777777">
        <w:tc>
          <w:tcPr>
            <w:tcW w:w="9640" w:type="dxa"/>
            <w:gridSpan w:val="11"/>
          </w:tcPr>
          <w:p w14:paraId="40AA5A2F" w14:textId="77777777" w:rsidR="006375BC" w:rsidRDefault="00637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5BC" w14:paraId="40AA5A3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AA5A31" w14:textId="77777777" w:rsidR="006375BC" w:rsidRDefault="004D6B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A5A32" w14:textId="77777777" w:rsidR="006375BC" w:rsidRDefault="004D6B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EN-DC </w:t>
            </w:r>
            <w:r>
              <w:rPr>
                <w:rFonts w:hint="eastAsia"/>
                <w:lang w:val="en-US" w:eastAsia="zh-CN"/>
              </w:rPr>
              <w:t>CA</w:t>
            </w:r>
            <w:r>
              <w:t xml:space="preserve"> test case </w:t>
            </w:r>
            <w:r>
              <w:rPr>
                <w:rFonts w:hint="eastAsia"/>
              </w:rPr>
              <w:t>8.2.4.2.1.</w:t>
            </w:r>
            <w:r>
              <w:rPr>
                <w:rFonts w:hint="eastAsia"/>
                <w:lang w:val="en-US" w:eastAsia="zh-CN"/>
              </w:rPr>
              <w:t>3</w:t>
            </w:r>
            <w:r>
              <w:fldChar w:fldCharType="end"/>
            </w:r>
          </w:p>
        </w:tc>
      </w:tr>
      <w:tr w:rsidR="006375BC" w14:paraId="40AA5A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AA5A34" w14:textId="77777777" w:rsidR="006375BC" w:rsidRDefault="00637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A5A35" w14:textId="77777777" w:rsidR="006375BC" w:rsidRDefault="00637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5BC" w14:paraId="40AA5A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AA5A37" w14:textId="77777777" w:rsidR="006375BC" w:rsidRDefault="004D6B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AA5A38" w14:textId="77777777" w:rsidR="006375BC" w:rsidRDefault="004D6BA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6375BC" w14:paraId="40AA5A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AA5A3A" w14:textId="77777777" w:rsidR="006375BC" w:rsidRDefault="004D6B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AA5A3B" w14:textId="77777777" w:rsidR="006375BC" w:rsidRDefault="004D6BA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375BC" w14:paraId="40AA5A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AA5A3D" w14:textId="77777777" w:rsidR="006375BC" w:rsidRDefault="00637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A5A3E" w14:textId="77777777" w:rsidR="006375BC" w:rsidRDefault="00637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5BC" w14:paraId="40AA5A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AA5A40" w14:textId="77777777" w:rsidR="006375BC" w:rsidRDefault="004D6B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A5A41" w14:textId="77777777" w:rsidR="006375BC" w:rsidRDefault="004D6B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AA5A42" w14:textId="77777777" w:rsidR="006375BC" w:rsidRDefault="006375B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AA5A43" w14:textId="77777777" w:rsidR="006375BC" w:rsidRDefault="004D6BA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AA5A44" w14:textId="77777777" w:rsidR="006375BC" w:rsidRDefault="004D6BA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2021-12-</w:t>
            </w:r>
            <w:r>
              <w:rPr>
                <w:rFonts w:hint="eastAsia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6375BC" w14:paraId="40AA5A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AA5A46" w14:textId="77777777" w:rsidR="006375BC" w:rsidRDefault="00637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AA5A47" w14:textId="77777777" w:rsidR="006375BC" w:rsidRDefault="00637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A5A48" w14:textId="77777777" w:rsidR="006375BC" w:rsidRDefault="00637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A5A49" w14:textId="77777777" w:rsidR="006375BC" w:rsidRDefault="00637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A5A4A" w14:textId="77777777" w:rsidR="006375BC" w:rsidRDefault="00637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5BC" w14:paraId="40AA5A5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AA5A4C" w14:textId="77777777" w:rsidR="006375BC" w:rsidRDefault="004D6B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A5A4D" w14:textId="77777777" w:rsidR="006375BC" w:rsidRDefault="004D6BA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A5A4E" w14:textId="77777777" w:rsidR="006375BC" w:rsidRDefault="006375B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AA5A4F" w14:textId="77777777" w:rsidR="006375BC" w:rsidRDefault="004D6BA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AA5A50" w14:textId="77777777" w:rsidR="006375BC" w:rsidRDefault="004D6B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6375BC" w14:paraId="40AA5A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AA5A52" w14:textId="77777777" w:rsidR="006375BC" w:rsidRDefault="006375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AA5A53" w14:textId="77777777" w:rsidR="006375BC" w:rsidRDefault="004D6BA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AA5A54" w14:textId="77777777" w:rsidR="006375BC" w:rsidRDefault="004D6BA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AA5A55" w14:textId="77777777" w:rsidR="006375BC" w:rsidRDefault="004D6B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375BC" w14:paraId="40AA5A59" w14:textId="77777777">
        <w:tc>
          <w:tcPr>
            <w:tcW w:w="1843" w:type="dxa"/>
          </w:tcPr>
          <w:p w14:paraId="40AA5A57" w14:textId="77777777" w:rsidR="006375BC" w:rsidRDefault="00637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AA5A58" w14:textId="77777777" w:rsidR="006375BC" w:rsidRDefault="00637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5BC" w14:paraId="40AA5A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A5A5A" w14:textId="77777777" w:rsidR="006375BC" w:rsidRDefault="004D6B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A5A5B" w14:textId="77777777" w:rsidR="006375BC" w:rsidRDefault="004D6BA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To add EN-DC </w:t>
            </w:r>
            <w:r>
              <w:rPr>
                <w:rFonts w:hint="eastAsia"/>
                <w:lang w:val="en-US" w:eastAsia="zh-CN"/>
              </w:rPr>
              <w:t>CA</w:t>
            </w:r>
            <w:r>
              <w:t xml:space="preserve"> test case </w:t>
            </w:r>
            <w:r>
              <w:rPr>
                <w:rFonts w:hint="eastAsia"/>
              </w:rPr>
              <w:t>8.2.4.2.1.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to the IWD_21wk49 ATS</w:t>
            </w:r>
          </w:p>
        </w:tc>
      </w:tr>
      <w:tr w:rsidR="006375BC" w14:paraId="40AA5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A5A5D" w14:textId="77777777" w:rsidR="006375BC" w:rsidRDefault="00637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A5A5E" w14:textId="77777777" w:rsidR="006375BC" w:rsidRDefault="006375BC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375BC" w14:paraId="40AA5A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A5A60" w14:textId="77777777" w:rsidR="006375BC" w:rsidRDefault="004D6B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A5A61" w14:textId="77777777" w:rsidR="006375BC" w:rsidRDefault="004D6BA9">
            <w:pPr>
              <w:pStyle w:val="CRCoverPage"/>
              <w:spacing w:after="0"/>
            </w:pPr>
            <w:r>
              <w:t xml:space="preserve">This document lists all changes applied to test case </w:t>
            </w:r>
            <w:r>
              <w:rPr>
                <w:rFonts w:hint="eastAsia"/>
              </w:rPr>
              <w:t>8.2.4.2.1.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required for approval. See detailed change description for further information</w:t>
            </w:r>
          </w:p>
        </w:tc>
      </w:tr>
      <w:tr w:rsidR="006375BC" w14:paraId="40AA5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A5A63" w14:textId="77777777" w:rsidR="006375BC" w:rsidRDefault="00637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A5A64" w14:textId="77777777" w:rsidR="006375BC" w:rsidRDefault="006375BC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375BC" w14:paraId="40AA5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A5A66" w14:textId="77777777" w:rsidR="006375BC" w:rsidRDefault="004D6B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A5A67" w14:textId="77777777" w:rsidR="006375BC" w:rsidRDefault="004D6BA9">
            <w:pPr>
              <w:pStyle w:val="CRCoverPage"/>
              <w:spacing w:after="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6375BC" w14:paraId="40AA5A6B" w14:textId="77777777">
        <w:tc>
          <w:tcPr>
            <w:tcW w:w="2694" w:type="dxa"/>
            <w:gridSpan w:val="2"/>
          </w:tcPr>
          <w:p w14:paraId="40AA5A69" w14:textId="77777777" w:rsidR="006375BC" w:rsidRDefault="00637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AA5A6A" w14:textId="77777777" w:rsidR="006375BC" w:rsidRDefault="00637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5BC" w14:paraId="40AA5A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A5A6C" w14:textId="77777777" w:rsidR="006375BC" w:rsidRDefault="004D6B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A5A6D" w14:textId="77777777" w:rsidR="006375BC" w:rsidRDefault="004D6BA9">
            <w:pPr>
              <w:pStyle w:val="CRCoverPage"/>
              <w:spacing w:after="0"/>
            </w:pPr>
            <w:r>
              <w:rPr>
                <w:rFonts w:hint="eastAsia"/>
              </w:rPr>
              <w:t>8.2.4.2.1.3.ENDC</w:t>
            </w:r>
          </w:p>
        </w:tc>
      </w:tr>
      <w:tr w:rsidR="006375BC" w14:paraId="40AA5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A5A6F" w14:textId="77777777" w:rsidR="006375BC" w:rsidRDefault="00637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A5A70" w14:textId="77777777" w:rsidR="006375BC" w:rsidRDefault="00637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5BC" w14:paraId="40AA5A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A5A72" w14:textId="77777777" w:rsidR="006375BC" w:rsidRDefault="00637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A5A73" w14:textId="77777777" w:rsidR="006375BC" w:rsidRDefault="004D6B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AA5A74" w14:textId="77777777" w:rsidR="006375BC" w:rsidRDefault="004D6B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AA5A75" w14:textId="77777777" w:rsidR="006375BC" w:rsidRDefault="006375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A5A76" w14:textId="77777777" w:rsidR="006375BC" w:rsidRDefault="006375BC">
            <w:pPr>
              <w:pStyle w:val="CRCoverPage"/>
              <w:spacing w:after="0"/>
              <w:ind w:left="99"/>
            </w:pPr>
          </w:p>
        </w:tc>
      </w:tr>
      <w:tr w:rsidR="006375BC" w14:paraId="40AA5A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A5A78" w14:textId="77777777" w:rsidR="006375BC" w:rsidRDefault="004D6B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A5A79" w14:textId="77777777" w:rsidR="006375BC" w:rsidRDefault="006375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A5A7A" w14:textId="77777777" w:rsidR="006375BC" w:rsidRDefault="004D6B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AA5A7B" w14:textId="77777777" w:rsidR="006375BC" w:rsidRDefault="004D6BA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A5A7C" w14:textId="77777777" w:rsidR="006375BC" w:rsidRDefault="006375BC">
            <w:pPr>
              <w:pStyle w:val="CRCoverPage"/>
              <w:spacing w:after="0"/>
              <w:ind w:left="99"/>
            </w:pPr>
          </w:p>
        </w:tc>
      </w:tr>
      <w:tr w:rsidR="006375BC" w14:paraId="40AA5A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A5A7E" w14:textId="77777777" w:rsidR="006375BC" w:rsidRDefault="004D6B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A5A7F" w14:textId="77777777" w:rsidR="006375BC" w:rsidRDefault="006375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A5A80" w14:textId="77777777" w:rsidR="006375BC" w:rsidRDefault="004D6B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AA5A81" w14:textId="77777777" w:rsidR="006375BC" w:rsidRDefault="004D6BA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A5A82" w14:textId="77777777" w:rsidR="006375BC" w:rsidRDefault="006375BC">
            <w:pPr>
              <w:pStyle w:val="CRCoverPage"/>
              <w:spacing w:after="0"/>
              <w:ind w:left="99"/>
            </w:pPr>
          </w:p>
        </w:tc>
      </w:tr>
      <w:tr w:rsidR="006375BC" w14:paraId="40AA5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A5A84" w14:textId="77777777" w:rsidR="006375BC" w:rsidRDefault="004D6B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A5A85" w14:textId="77777777" w:rsidR="006375BC" w:rsidRDefault="006375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A5A86" w14:textId="77777777" w:rsidR="006375BC" w:rsidRDefault="004D6B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AA5A87" w14:textId="77777777" w:rsidR="006375BC" w:rsidRDefault="004D6BA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A5A88" w14:textId="77777777" w:rsidR="006375BC" w:rsidRDefault="006375BC">
            <w:pPr>
              <w:pStyle w:val="CRCoverPage"/>
              <w:spacing w:after="0"/>
              <w:ind w:left="99"/>
            </w:pPr>
          </w:p>
        </w:tc>
      </w:tr>
      <w:tr w:rsidR="006375BC" w14:paraId="40AA5A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A5A8A" w14:textId="77777777" w:rsidR="006375BC" w:rsidRDefault="006375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A5A8B" w14:textId="77777777" w:rsidR="006375BC" w:rsidRDefault="006375BC">
            <w:pPr>
              <w:pStyle w:val="CRCoverPage"/>
              <w:spacing w:after="0"/>
            </w:pPr>
          </w:p>
        </w:tc>
      </w:tr>
      <w:tr w:rsidR="006375BC" w14:paraId="40AA5A8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A5A8D" w14:textId="77777777" w:rsidR="006375BC" w:rsidRDefault="004D6B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A5A8E" w14:textId="77777777" w:rsidR="006375BC" w:rsidRDefault="006375BC">
            <w:pPr>
              <w:pStyle w:val="CRCoverPage"/>
              <w:spacing w:after="0"/>
              <w:ind w:left="100"/>
            </w:pPr>
          </w:p>
        </w:tc>
      </w:tr>
      <w:tr w:rsidR="006375BC" w14:paraId="40AA5A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AA5A90" w14:textId="77777777" w:rsidR="006375BC" w:rsidRDefault="00637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AA5A91" w14:textId="77777777" w:rsidR="006375BC" w:rsidRDefault="006375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75BC" w14:paraId="40AA5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A5A93" w14:textId="77777777" w:rsidR="006375BC" w:rsidRDefault="004D6B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A5A94" w14:textId="77777777" w:rsidR="006375BC" w:rsidRDefault="006375BC">
            <w:pPr>
              <w:pStyle w:val="CRCoverPage"/>
              <w:spacing w:after="0"/>
              <w:ind w:left="100"/>
            </w:pPr>
          </w:p>
        </w:tc>
      </w:tr>
    </w:tbl>
    <w:p w14:paraId="40AA5A96" w14:textId="77777777" w:rsidR="006375BC" w:rsidRDefault="006375BC"/>
    <w:p w14:paraId="40AA5A97" w14:textId="77777777" w:rsidR="006375BC" w:rsidRDefault="006375BC">
      <w:pPr>
        <w:sectPr w:rsidR="006375B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AA5A98" w14:textId="77777777" w:rsidR="006375BC" w:rsidRDefault="006375BC"/>
    <w:p w14:paraId="40AA5A99" w14:textId="77777777" w:rsidR="006375BC" w:rsidRDefault="004D6BA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738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0AA5A9A" w14:textId="77777777" w:rsidR="006375BC" w:rsidRDefault="004D6BA9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_Toc17738 </w:instrText>
      </w:r>
      <w:r>
        <w:fldChar w:fldCharType="separate"/>
      </w:r>
      <w:r>
        <w:t>2</w:t>
      </w:r>
      <w:r>
        <w:fldChar w:fldCharType="end"/>
      </w:r>
    </w:p>
    <w:p w14:paraId="40AA5A9B" w14:textId="77777777" w:rsidR="006375BC" w:rsidRDefault="004D6BA9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1 Overview</w:t>
      </w:r>
      <w:r>
        <w:tab/>
      </w:r>
      <w:r>
        <w:fldChar w:fldCharType="begin"/>
      </w:r>
      <w:r>
        <w:instrText xml:space="preserve"> PAGEREF _Toc21867 </w:instrText>
      </w:r>
      <w:r>
        <w:fldChar w:fldCharType="separate"/>
      </w:r>
      <w:r>
        <w:t>2</w:t>
      </w:r>
      <w:r>
        <w:fldChar w:fldCharType="end"/>
      </w:r>
    </w:p>
    <w:p w14:paraId="40AA5A9C" w14:textId="77777777" w:rsidR="006375BC" w:rsidRDefault="004D6BA9">
      <w:pPr>
        <w:pStyle w:val="TOC2"/>
        <w:tabs>
          <w:tab w:val="clear" w:pos="9639"/>
          <w:tab w:val="right" w:leader="dot" w:pos="14288"/>
        </w:tabs>
      </w:pPr>
      <w:r>
        <w:rPr>
          <w:szCs w:val="28"/>
        </w:rPr>
        <w:t xml:space="preserve">1.1 </w:t>
      </w:r>
      <w:r>
        <w:rPr>
          <w:szCs w:val="28"/>
        </w:rPr>
        <w:t>Verification Test Summary</w:t>
      </w:r>
      <w:r>
        <w:tab/>
      </w:r>
      <w:r>
        <w:fldChar w:fldCharType="begin"/>
      </w:r>
      <w:r>
        <w:instrText xml:space="preserve"> PAGEREF _Toc2060 </w:instrText>
      </w:r>
      <w:r>
        <w:fldChar w:fldCharType="separate"/>
      </w:r>
      <w:r>
        <w:t>2</w:t>
      </w:r>
      <w:r>
        <w:fldChar w:fldCharType="end"/>
      </w:r>
    </w:p>
    <w:p w14:paraId="40AA5A9D" w14:textId="77777777" w:rsidR="006375BC" w:rsidRDefault="004D6BA9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2 Corrections required</w:t>
      </w:r>
      <w:r>
        <w:tab/>
      </w:r>
      <w:r>
        <w:fldChar w:fldCharType="begin"/>
      </w:r>
      <w:r>
        <w:instrText xml:space="preserve"> PAGEREF _Toc19658 </w:instrText>
      </w:r>
      <w:r>
        <w:fldChar w:fldCharType="separate"/>
      </w:r>
      <w:r>
        <w:t>3</w:t>
      </w:r>
      <w:r>
        <w:fldChar w:fldCharType="end"/>
      </w:r>
    </w:p>
    <w:p w14:paraId="40AA5A9E" w14:textId="77777777" w:rsidR="006375BC" w:rsidRDefault="004D6BA9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_Toc6050 </w:instrText>
      </w:r>
      <w:r>
        <w:fldChar w:fldCharType="separate"/>
      </w:r>
      <w:r>
        <w:t>3</w:t>
      </w:r>
      <w:r>
        <w:fldChar w:fldCharType="end"/>
      </w:r>
    </w:p>
    <w:p w14:paraId="40AA5A9F" w14:textId="77777777" w:rsidR="006375BC" w:rsidRDefault="004D6BA9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_Toc7952 </w:instrText>
      </w:r>
      <w:r>
        <w:fldChar w:fldCharType="separate"/>
      </w:r>
      <w:r>
        <w:t>3</w:t>
      </w:r>
      <w:r>
        <w:fldChar w:fldCharType="end"/>
      </w:r>
    </w:p>
    <w:p w14:paraId="40AA5AA0" w14:textId="77777777" w:rsidR="006375BC" w:rsidRDefault="004D6BA9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szCs w:val="28"/>
        </w:rPr>
        <w:t xml:space="preserve">4.1 </w:t>
      </w:r>
      <w:r>
        <w:rPr>
          <w:rFonts w:cs="Arial"/>
          <w:szCs w:val="28"/>
        </w:rPr>
        <w:t>HiSilicon Balong 5000 UE</w:t>
      </w:r>
      <w:r>
        <w:tab/>
      </w:r>
      <w:r>
        <w:fldChar w:fldCharType="begin"/>
      </w:r>
      <w:r>
        <w:instrText xml:space="preserve"> PAGEREF _Toc30547 </w:instrText>
      </w:r>
      <w:r>
        <w:fldChar w:fldCharType="separate"/>
      </w:r>
      <w:r>
        <w:t>3</w:t>
      </w:r>
      <w:r>
        <w:fldChar w:fldCharType="end"/>
      </w:r>
    </w:p>
    <w:p w14:paraId="40AA5AA1" w14:textId="77777777" w:rsidR="006375BC" w:rsidRDefault="004D6BA9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_Toc28567 </w:instrText>
      </w:r>
      <w:r>
        <w:fldChar w:fldCharType="separate"/>
      </w:r>
      <w:r>
        <w:t>3</w:t>
      </w:r>
      <w:r>
        <w:fldChar w:fldCharType="end"/>
      </w:r>
    </w:p>
    <w:p w14:paraId="40AA5AA2" w14:textId="77777777" w:rsidR="006375BC" w:rsidRDefault="004D6BA9">
      <w:pPr>
        <w:rPr>
          <w:rFonts w:cs="Arial"/>
        </w:rPr>
      </w:pPr>
      <w:r>
        <w:rPr>
          <w:rFonts w:cs="Arial"/>
        </w:rPr>
        <w:fldChar w:fldCharType="end"/>
      </w:r>
    </w:p>
    <w:p w14:paraId="40AA5AA3" w14:textId="77777777" w:rsidR="006375BC" w:rsidRDefault="004D6BA9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85807680"/>
      <w:bookmarkStart w:id="3" w:name="_Toc122434485"/>
      <w:bookmarkStart w:id="4" w:name="_Toc21867"/>
      <w:r>
        <w:rPr>
          <w:rFonts w:cs="Arial"/>
        </w:rPr>
        <w:t>Overview</w:t>
      </w:r>
      <w:bookmarkEnd w:id="2"/>
      <w:bookmarkEnd w:id="3"/>
      <w:bookmarkEnd w:id="4"/>
    </w:p>
    <w:p w14:paraId="40AA5AA4" w14:textId="77777777" w:rsidR="006375BC" w:rsidRDefault="004D6B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EN-DC test case </w:t>
      </w:r>
      <w:r>
        <w:rPr>
          <w:rFonts w:cs="Arial" w:hint="eastAsia"/>
          <w:sz w:val="21"/>
          <w:szCs w:val="22"/>
        </w:rPr>
        <w:t>8.2.4.2.1.</w:t>
      </w:r>
      <w:r>
        <w:rPr>
          <w:rFonts w:cs="Arial" w:hint="eastAsia"/>
          <w:sz w:val="21"/>
          <w:szCs w:val="22"/>
          <w:lang w:val="en-US" w:eastAsia="zh-CN"/>
        </w:rPr>
        <w:t>3</w:t>
      </w:r>
      <w:r>
        <w:rPr>
          <w:rFonts w:cs="Arial"/>
        </w:rPr>
        <w:t xml:space="preserve"> which is part of the EN-DC test suite in iWD_TTCN3-B2020-09_D21wk49.</w:t>
      </w:r>
    </w:p>
    <w:p w14:paraId="40AA5AA5" w14:textId="77777777" w:rsidR="006375BC" w:rsidRDefault="004D6B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With these changes applied the test case can be </w:t>
      </w:r>
      <w:r>
        <w:rPr>
          <w:rFonts w:cs="Arial"/>
        </w:rPr>
        <w:t>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40AA5AA6" w14:textId="77777777" w:rsidR="006375BC" w:rsidRDefault="004D6B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r>
        <w:rPr>
          <w:rFonts w:cs="Arial" w:hint="eastAsia"/>
          <w:sz w:val="24"/>
          <w:lang w:val="en-US" w:eastAsia="zh-CN"/>
        </w:rPr>
        <w:t>Ting Gao</w:t>
      </w:r>
    </w:p>
    <w:p w14:paraId="40AA5AA7" w14:textId="77777777" w:rsidR="006375BC" w:rsidRDefault="004D6B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ab/>
      </w:r>
      <w:hyperlink r:id="rId14" w:history="1">
        <w:r>
          <w:rPr>
            <w:rStyle w:val="Hyperlink"/>
            <w:rFonts w:cs="Arial" w:hint="eastAsia"/>
            <w:sz w:val="24"/>
            <w:lang w:val="en-US" w:eastAsia="zh-CN"/>
          </w:rPr>
          <w:t>gaoting</w:t>
        </w:r>
        <w:r>
          <w:rPr>
            <w:rStyle w:val="Hyperlink"/>
            <w:rFonts w:cs="Arial"/>
            <w:sz w:val="24"/>
            <w:lang w:eastAsia="ja-JP"/>
          </w:rPr>
          <w:t>@</w:t>
        </w:r>
        <w:r>
          <w:rPr>
            <w:rStyle w:val="Hyperlink"/>
            <w:rFonts w:cs="Arial" w:hint="eastAsia"/>
            <w:sz w:val="24"/>
            <w:lang w:val="en-US" w:eastAsia="zh-CN"/>
          </w:rPr>
          <w:t>starpointcomm.com</w:t>
        </w:r>
      </w:hyperlink>
      <w:r>
        <w:rPr>
          <w:rFonts w:cs="Arial"/>
          <w:sz w:val="24"/>
          <w:lang w:eastAsia="ja-JP"/>
        </w:rPr>
        <w:t xml:space="preserve"> </w:t>
      </w:r>
    </w:p>
    <w:p w14:paraId="40AA5AA8" w14:textId="77777777" w:rsidR="006375BC" w:rsidRDefault="004D6B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40AA5AA9" w14:textId="77777777" w:rsidR="006375BC" w:rsidRDefault="004D6BA9">
      <w:pPr>
        <w:pStyle w:val="Heading2"/>
        <w:numPr>
          <w:ilvl w:val="1"/>
          <w:numId w:val="2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5" w:name="_Toc85807681"/>
      <w:bookmarkStart w:id="6" w:name="_Toc2060"/>
      <w:r>
        <w:rPr>
          <w:sz w:val="28"/>
          <w:szCs w:val="28"/>
        </w:rPr>
        <w:t>Verification Test Summary</w:t>
      </w:r>
      <w:bookmarkEnd w:id="5"/>
      <w:bookmarkEnd w:id="6"/>
      <w:r>
        <w:rPr>
          <w:sz w:val="28"/>
          <w:szCs w:val="28"/>
        </w:rPr>
        <w:t xml:space="preserve"> </w:t>
      </w:r>
    </w:p>
    <w:p w14:paraId="40AA5AAA" w14:textId="77777777" w:rsidR="006375BC" w:rsidRDefault="004D6B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lang w:eastAsia="ja-JP"/>
        </w:rPr>
        <w:t xml:space="preserve">Test Case: </w:t>
      </w:r>
      <w:r>
        <w:rPr>
          <w:rFonts w:cs="Arial"/>
          <w:lang w:eastAsia="ja-JP"/>
        </w:rPr>
        <w:tab/>
      </w:r>
      <w:r>
        <w:rPr>
          <w:rFonts w:cs="Arial" w:hint="eastAsia"/>
          <w:lang w:eastAsia="ja-JP"/>
        </w:rPr>
        <w:t>8.2.4.2.1.</w:t>
      </w:r>
      <w:r>
        <w:rPr>
          <w:rFonts w:cs="Arial" w:hint="eastAsia"/>
          <w:lang w:val="en-US" w:eastAsia="zh-CN"/>
        </w:rPr>
        <w:t>3</w:t>
      </w:r>
      <w:r>
        <w:rPr>
          <w:rFonts w:cs="Arial" w:hint="eastAsia"/>
          <w:lang w:eastAsia="ja-JP"/>
        </w:rPr>
        <w:t>.ENDC</w:t>
      </w:r>
    </w:p>
    <w:p w14:paraId="40AA5AAB" w14:textId="77777777" w:rsidR="006375BC" w:rsidRDefault="004D6B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lang w:eastAsia="ja-JP"/>
        </w:rPr>
        <w:t>ATS Version:</w:t>
      </w:r>
      <w:r>
        <w:rPr>
          <w:lang w:eastAsia="ja-JP"/>
        </w:rPr>
        <w:tab/>
      </w:r>
      <w:r>
        <w:t>iwd-TTCN3-B2020-09_D21wk49</w:t>
      </w:r>
    </w:p>
    <w:p w14:paraId="40AA5AAC" w14:textId="77777777" w:rsidR="006375BC" w:rsidRDefault="004D6B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lang w:eastAsia="ja-JP"/>
        </w:rPr>
        <w:t>System Simulator used:</w:t>
      </w:r>
      <w:r>
        <w:rPr>
          <w:lang w:eastAsia="ja-JP"/>
        </w:rPr>
        <w:tab/>
      </w:r>
      <w:r>
        <w:rPr>
          <w:rFonts w:hint="eastAsia"/>
          <w:sz w:val="21"/>
          <w:szCs w:val="22"/>
          <w:lang w:eastAsia="zh-CN"/>
        </w:rPr>
        <w:t>Starpoint SP9500 Test System</w:t>
      </w:r>
      <w:bookmarkStart w:id="7" w:name="_Hlk37919671"/>
    </w:p>
    <w:bookmarkEnd w:id="7"/>
    <w:p w14:paraId="40AA5AAD" w14:textId="77777777" w:rsidR="006375BC" w:rsidRDefault="004D6B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lang w:eastAsia="ja-JP"/>
        </w:rPr>
        <w:lastRenderedPageBreak/>
        <w:t>UE used:</w:t>
      </w:r>
      <w:r>
        <w:rPr>
          <w:lang w:eastAsia="ja-JP"/>
        </w:rPr>
        <w:tab/>
        <w:t>HiSilicon Balong 5000</w:t>
      </w:r>
    </w:p>
    <w:p w14:paraId="40AA5AAE" w14:textId="77777777" w:rsidR="006375BC" w:rsidRDefault="004D6B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lang w:eastAsia="ja-JP"/>
        </w:rPr>
        <w:t>Verification Status:</w:t>
      </w:r>
      <w:r>
        <w:rPr>
          <w:lang w:eastAsia="ja-JP"/>
        </w:rPr>
        <w:tab/>
        <w:t>PASS</w:t>
      </w:r>
    </w:p>
    <w:p w14:paraId="40AA5AAF" w14:textId="77777777" w:rsidR="006375BC" w:rsidRDefault="004D6BA9">
      <w:pPr>
        <w:spacing w:after="0"/>
        <w:rPr>
          <w:rFonts w:ascii="Arial" w:hAnsi="Arial" w:cs="Arial"/>
          <w:sz w:val="36"/>
        </w:rPr>
      </w:pPr>
      <w:r>
        <w:rPr>
          <w:rFonts w:cs="Arial"/>
        </w:rPr>
        <w:br w:type="page"/>
      </w:r>
    </w:p>
    <w:p w14:paraId="40AA5AB0" w14:textId="77777777" w:rsidR="006375BC" w:rsidRDefault="006375BC">
      <w:pPr>
        <w:rPr>
          <w:b/>
          <w:sz w:val="24"/>
          <w:lang w:eastAsia="ja-JP"/>
        </w:rPr>
      </w:pPr>
    </w:p>
    <w:p w14:paraId="40AA5AB1" w14:textId="77777777" w:rsidR="006375BC" w:rsidRDefault="004D6BA9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85807682"/>
      <w:bookmarkStart w:id="9" w:name="_Toc19658"/>
      <w:r>
        <w:rPr>
          <w:rFonts w:cs="Arial"/>
        </w:rPr>
        <w:t>Corrections required</w:t>
      </w:r>
      <w:bookmarkEnd w:id="8"/>
      <w:bookmarkEnd w:id="9"/>
    </w:p>
    <w:p w14:paraId="40AA5AB2" w14:textId="77777777" w:rsidR="006375BC" w:rsidRDefault="004D6BA9">
      <w:pPr>
        <w:spacing w:after="0"/>
        <w:rPr>
          <w:rFonts w:ascii="Arial" w:hAnsi="Arial"/>
          <w:color w:val="000000"/>
          <w:lang w:val="en-US" w:eastAsia="zh-CN"/>
        </w:rPr>
      </w:pPr>
      <w:r>
        <w:rPr>
          <w:rFonts w:ascii="Arial" w:hAnsi="Arial" w:hint="eastAsia"/>
          <w:color w:val="000000"/>
          <w:lang w:val="en-US" w:eastAsia="zh-CN"/>
        </w:rPr>
        <w:t>None.</w:t>
      </w:r>
    </w:p>
    <w:p w14:paraId="40AA5AB3" w14:textId="77777777" w:rsidR="006375BC" w:rsidRDefault="004D6BA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0" w:name="_Toc85807686"/>
      <w:bookmarkStart w:id="11" w:name="_Toc54888065"/>
      <w:bookmarkStart w:id="12" w:name="_Toc6050"/>
      <w:bookmarkStart w:id="13" w:name="_Toc122434494"/>
      <w:bookmarkStart w:id="14" w:name="_Toc295288971"/>
      <w:bookmarkStart w:id="15" w:name="_Toc325725666"/>
      <w:r>
        <w:rPr>
          <w:rFonts w:cs="Arial"/>
        </w:rPr>
        <w:t>Branches executed</w:t>
      </w:r>
      <w:bookmarkEnd w:id="10"/>
      <w:bookmarkEnd w:id="11"/>
      <w:bookmarkEnd w:id="12"/>
    </w:p>
    <w:p w14:paraId="40AA5AB4" w14:textId="77777777" w:rsidR="006375BC" w:rsidRDefault="004D6BA9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EN-DC TC was executed in Band </w:t>
      </w:r>
      <w:r>
        <w:rPr>
          <w:rFonts w:ascii="Arial" w:hAnsi="Arial" w:cs="Arial"/>
          <w:lang w:eastAsia="zh-CN"/>
        </w:rPr>
        <w:t>combination “</w:t>
      </w:r>
      <w:r>
        <w:rPr>
          <w:rFonts w:ascii="Arial" w:hAnsi="Arial" w:cs="Arial" w:hint="eastAsia"/>
          <w:lang w:eastAsia="zh-CN"/>
        </w:rPr>
        <w:t>DC_3A_n28A_n78A</w:t>
      </w:r>
      <w:r>
        <w:rPr>
          <w:rFonts w:ascii="Arial" w:hAnsi="Arial" w:cs="Arial"/>
          <w:lang w:eastAsia="zh-CN"/>
        </w:rPr>
        <w:t xml:space="preserve">” </w:t>
      </w:r>
      <w:bookmarkStart w:id="16" w:name="_Hlk85811951"/>
      <w:r>
        <w:rPr>
          <w:rFonts w:ascii="Arial" w:hAnsi="Arial" w:cs="Arial"/>
          <w:lang w:eastAsia="zh-CN"/>
        </w:rPr>
        <w:t>using NEA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eastAsia="zh-CN"/>
        </w:rPr>
        <w:t>/NIA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eastAsia="zh-CN"/>
        </w:rPr>
        <w:t xml:space="preserve"> algorithms.</w:t>
      </w:r>
      <w:bookmarkEnd w:id="16"/>
    </w:p>
    <w:p w14:paraId="40AA5AB5" w14:textId="77777777" w:rsidR="006375BC" w:rsidRDefault="004D6BA9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7" w:name="_Toc85807687"/>
      <w:bookmarkStart w:id="18" w:name="_Toc7952"/>
      <w:r>
        <w:rPr>
          <w:rFonts w:cs="Arial"/>
        </w:rPr>
        <w:t>Execution Log Files</w:t>
      </w:r>
      <w:bookmarkEnd w:id="13"/>
      <w:bookmarkEnd w:id="14"/>
      <w:bookmarkEnd w:id="15"/>
      <w:bookmarkEnd w:id="17"/>
      <w:bookmarkEnd w:id="18"/>
      <w:r>
        <w:rPr>
          <w:rFonts w:cs="Arial"/>
        </w:rPr>
        <w:t xml:space="preserve"> </w:t>
      </w:r>
    </w:p>
    <w:p w14:paraId="40AA5AB6" w14:textId="77777777" w:rsidR="006375BC" w:rsidRDefault="004D6BA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9" w:name="_Toc85807688"/>
      <w:bookmarkStart w:id="20" w:name="_Toc30547"/>
      <w:r>
        <w:rPr>
          <w:rFonts w:cs="Arial"/>
          <w:sz w:val="28"/>
          <w:szCs w:val="28"/>
        </w:rPr>
        <w:t>HiSilicon Balong 5000 UE</w:t>
      </w:r>
      <w:bookmarkEnd w:id="19"/>
      <w:bookmarkEnd w:id="20"/>
    </w:p>
    <w:p w14:paraId="40AA5AB7" w14:textId="77777777" w:rsidR="006375BC" w:rsidRDefault="004D6BA9">
      <w:pPr>
        <w:rPr>
          <w:rFonts w:cs="Arial"/>
        </w:rPr>
      </w:pPr>
      <w:r>
        <w:rPr>
          <w:rFonts w:cs="Arial"/>
        </w:rPr>
        <w:t>The</w:t>
      </w:r>
      <w:r>
        <w:t xml:space="preserve"> HiSi Balong 5000</w:t>
      </w:r>
      <w:r>
        <w:rPr>
          <w:rFonts w:cs="Arial"/>
        </w:rPr>
        <w:t xml:space="preserve"> UE passed this test case on</w:t>
      </w:r>
      <w:r>
        <w:t xml:space="preserve"> </w:t>
      </w:r>
      <w:r>
        <w:rPr>
          <w:rFonts w:cs="Arial" w:hint="eastAsia"/>
          <w:sz w:val="21"/>
          <w:szCs w:val="22"/>
          <w:lang w:eastAsia="zh-CN"/>
        </w:rPr>
        <w:t>Starpoint SP9500 Test System</w:t>
      </w:r>
      <w:r>
        <w:rPr>
          <w:rFonts w:cs="Arial"/>
          <w:sz w:val="21"/>
          <w:szCs w:val="22"/>
        </w:rPr>
        <w:t xml:space="preserve">. </w:t>
      </w:r>
      <w:r>
        <w:rPr>
          <w:rFonts w:cs="Arial"/>
        </w:rPr>
        <w:t>The documentation below is enclosed as evidence of the successful test ca</w:t>
      </w:r>
      <w:r>
        <w:rPr>
          <w:rFonts w:cs="Arial"/>
        </w:rPr>
        <w:t>se run [1]:</w:t>
      </w:r>
    </w:p>
    <w:p w14:paraId="40AA5AB8" w14:textId="77777777" w:rsidR="006375BC" w:rsidRDefault="004D6BA9">
      <w:pPr>
        <w:pStyle w:val="RecCCITT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1" w:name="OLE_LINK75"/>
      <w:bookmarkStart w:id="22" w:name="OLE_LINK76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hAnsi="Times New Roman" w:hint="eastAsia"/>
          <w:b w:val="0"/>
          <w:lang w:eastAsia="en-US"/>
        </w:rPr>
        <w:t>\</w:t>
      </w:r>
      <w:bookmarkEnd w:id="21"/>
      <w:bookmarkEnd w:id="22"/>
      <w:r>
        <w:rPr>
          <w:rFonts w:ascii="Times New Roman" w:hAnsi="Times New Roman" w:hint="eastAsia"/>
          <w:b w:val="0"/>
          <w:lang w:eastAsia="en-US"/>
        </w:rPr>
        <w:t>TC_8_2_4_2_1_3_ENDC_DC_3A_n28A_n78A_PASS.spm</w:t>
      </w:r>
    </w:p>
    <w:p w14:paraId="40AA5AB9" w14:textId="77777777" w:rsidR="006375BC" w:rsidRDefault="004D6BA9">
      <w:pPr>
        <w:pStyle w:val="RecCCITT"/>
        <w:keepNext w:val="0"/>
        <w:keepLines w:val="0"/>
        <w:numPr>
          <w:ilvl w:val="0"/>
          <w:numId w:val="3"/>
        </w:numPr>
        <w:overflowPunct/>
        <w:autoSpaceDE/>
        <w:adjustRightInd/>
        <w:spacing w:after="0"/>
        <w:textAlignment w:val="auto"/>
      </w:pPr>
      <w:r>
        <w:t>PIXCIT settings used:</w:t>
      </w:r>
    </w:p>
    <w:p w14:paraId="40AA5ABA" w14:textId="77777777" w:rsidR="006375BC" w:rsidRDefault="004D6BA9">
      <w:pPr>
        <w:autoSpaceDN w:val="0"/>
        <w:spacing w:after="0"/>
        <w:ind w:firstLineChars="200" w:firstLine="400"/>
      </w:pPr>
      <w:r>
        <w:rPr>
          <w:rFonts w:hint="eastAsia"/>
        </w:rPr>
        <w:t>\PCT_PICS_PIXIT.sppar</w:t>
      </w:r>
    </w:p>
    <w:p w14:paraId="40AA5ABB" w14:textId="77777777" w:rsidR="006375BC" w:rsidRDefault="006375BC">
      <w:pPr>
        <w:autoSpaceDN w:val="0"/>
        <w:spacing w:after="0"/>
        <w:ind w:firstLineChars="200" w:firstLine="400"/>
        <w:rPr>
          <w:lang w:eastAsia="zh-CN"/>
        </w:rPr>
      </w:pPr>
    </w:p>
    <w:p w14:paraId="40AA5ABC" w14:textId="77777777" w:rsidR="006375BC" w:rsidRDefault="004D6BA9">
      <w:pPr>
        <w:rPr>
          <w:rFonts w:cs="Arial"/>
          <w:color w:val="000000"/>
        </w:rPr>
      </w:pPr>
      <w:r>
        <w:rPr>
          <w:rFonts w:cs="Arial"/>
        </w:rPr>
        <w:t xml:space="preserve">In the log file the complete test case execution as well as the PICS/PIXIT parameter settings can be seen. All TLI </w:t>
      </w:r>
      <w:r>
        <w:rPr>
          <w:rFonts w:cs="Arial"/>
        </w:rPr>
        <w:t>events are presented and message contents are fully decoded and can be verified. Preliminary verdicts and the final test case verdict can be seen in the log file.</w:t>
      </w:r>
    </w:p>
    <w:p w14:paraId="40AA5ABD" w14:textId="77777777" w:rsidR="006375BC" w:rsidRDefault="004D6BA9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3" w:name="_Toc122434496"/>
      <w:bookmarkStart w:id="24" w:name="_Toc295288973"/>
      <w:bookmarkStart w:id="25" w:name="_Toc325725668"/>
      <w:bookmarkStart w:id="26" w:name="_Toc85807689"/>
      <w:bookmarkStart w:id="27" w:name="_Toc28567"/>
      <w:r>
        <w:rPr>
          <w:rFonts w:cs="Arial"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6375BC" w14:paraId="40AA5AC0" w14:textId="77777777">
        <w:tc>
          <w:tcPr>
            <w:tcW w:w="709" w:type="dxa"/>
          </w:tcPr>
          <w:p w14:paraId="40AA5ABE" w14:textId="77777777" w:rsidR="006375BC" w:rsidRDefault="004D6BA9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</w:rPr>
              <w:t>[1]</w:t>
            </w:r>
          </w:p>
        </w:tc>
        <w:tc>
          <w:tcPr>
            <w:tcW w:w="8930" w:type="dxa"/>
          </w:tcPr>
          <w:p w14:paraId="40AA5ABF" w14:textId="77777777" w:rsidR="006375BC" w:rsidRDefault="004D6BA9">
            <w:r>
              <w:rPr>
                <w:rFonts w:hint="eastAsia"/>
                <w:b/>
              </w:rPr>
              <w:t>R5s2200</w:t>
            </w:r>
            <w:r>
              <w:rPr>
                <w:rFonts w:hint="eastAsia"/>
                <w:b/>
                <w:lang w:val="en-US" w:eastAsia="zh-CN"/>
              </w:rPr>
              <w:t>70</w:t>
            </w:r>
            <w:r>
              <w:t xml:space="preserve">:   </w:t>
            </w:r>
            <w:r>
              <w:rPr>
                <w:rFonts w:cs="Arial" w:hint="eastAsia"/>
              </w:rPr>
              <w:t xml:space="preserve">Supporting information for agreement of EN-DC CA test case </w:t>
            </w:r>
            <w:r>
              <w:rPr>
                <w:rFonts w:cs="Arial" w:hint="eastAsia"/>
              </w:rPr>
              <w:t>8.2.4.2.1.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 w:hint="eastAsia"/>
              </w:rPr>
              <w:t xml:space="preserve"> in FR1</w:t>
            </w:r>
          </w:p>
        </w:tc>
      </w:tr>
    </w:tbl>
    <w:p w14:paraId="40AA5AC1" w14:textId="77777777" w:rsidR="006375BC" w:rsidRDefault="006375BC">
      <w:pPr>
        <w:rPr>
          <w:b/>
          <w:sz w:val="24"/>
          <w:lang w:eastAsia="ja-JP"/>
        </w:rPr>
      </w:pPr>
    </w:p>
    <w:p w14:paraId="40AA5AC2" w14:textId="77777777" w:rsidR="006375BC" w:rsidRDefault="006375BC">
      <w:pPr>
        <w:rPr>
          <w:b/>
          <w:sz w:val="24"/>
          <w:lang w:eastAsia="ja-JP"/>
        </w:rPr>
      </w:pPr>
    </w:p>
    <w:p w14:paraId="40AA5AC3" w14:textId="77777777" w:rsidR="006375BC" w:rsidRDefault="004D6BA9">
      <w:pPr>
        <w:tabs>
          <w:tab w:val="left" w:pos="3963"/>
        </w:tabs>
        <w:rPr>
          <w:lang w:eastAsia="zh-CN"/>
        </w:rPr>
      </w:pPr>
      <w:r>
        <w:rPr>
          <w:rFonts w:hint="eastAsia"/>
          <w:b/>
          <w:sz w:val="24"/>
          <w:lang w:eastAsia="zh-CN"/>
        </w:rPr>
        <w:tab/>
      </w:r>
    </w:p>
    <w:sectPr w:rsidR="006375BC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A5ACC" w14:textId="77777777" w:rsidR="00000000" w:rsidRDefault="004D6BA9">
      <w:pPr>
        <w:spacing w:after="0" w:line="240" w:lineRule="auto"/>
      </w:pPr>
      <w:r>
        <w:separator/>
      </w:r>
    </w:p>
  </w:endnote>
  <w:endnote w:type="continuationSeparator" w:id="0">
    <w:p w14:paraId="40AA5ACE" w14:textId="77777777" w:rsidR="00000000" w:rsidRDefault="004D6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implified Arabic Fixed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A5AC8" w14:textId="77777777" w:rsidR="00000000" w:rsidRDefault="004D6BA9">
      <w:pPr>
        <w:spacing w:after="0" w:line="240" w:lineRule="auto"/>
      </w:pPr>
      <w:r>
        <w:separator/>
      </w:r>
    </w:p>
  </w:footnote>
  <w:footnote w:type="continuationSeparator" w:id="0">
    <w:p w14:paraId="40AA5ACA" w14:textId="77777777" w:rsidR="00000000" w:rsidRDefault="004D6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A5AC4" w14:textId="77777777" w:rsidR="006375BC" w:rsidRDefault="004D6BA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A5AC5" w14:textId="77777777" w:rsidR="006375BC" w:rsidRDefault="006375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A5AC6" w14:textId="77777777" w:rsidR="006375BC" w:rsidRDefault="004D6B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A5AC7" w14:textId="77777777" w:rsidR="006375BC" w:rsidRDefault="006375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486630931">
    <w:abstractNumId w:val="1"/>
  </w:num>
  <w:num w:numId="2" w16cid:durableId="13364210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1507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3629C"/>
    <w:rsid w:val="00036A6C"/>
    <w:rsid w:val="00036FE7"/>
    <w:rsid w:val="000464EB"/>
    <w:rsid w:val="00054E62"/>
    <w:rsid w:val="00057DBD"/>
    <w:rsid w:val="000614B3"/>
    <w:rsid w:val="0006562C"/>
    <w:rsid w:val="00066E86"/>
    <w:rsid w:val="00070DAE"/>
    <w:rsid w:val="000749BF"/>
    <w:rsid w:val="0009581D"/>
    <w:rsid w:val="00096F61"/>
    <w:rsid w:val="000A157E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7CC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5FFE"/>
    <w:rsid w:val="001373AB"/>
    <w:rsid w:val="00145D43"/>
    <w:rsid w:val="00146DCF"/>
    <w:rsid w:val="00164CFC"/>
    <w:rsid w:val="00173835"/>
    <w:rsid w:val="0018746F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10A1"/>
    <w:rsid w:val="001E3D37"/>
    <w:rsid w:val="001E41F3"/>
    <w:rsid w:val="001F1817"/>
    <w:rsid w:val="001F406A"/>
    <w:rsid w:val="002040A1"/>
    <w:rsid w:val="002052E1"/>
    <w:rsid w:val="00220349"/>
    <w:rsid w:val="00221C5A"/>
    <w:rsid w:val="00241417"/>
    <w:rsid w:val="00241A66"/>
    <w:rsid w:val="00245CA4"/>
    <w:rsid w:val="002564C6"/>
    <w:rsid w:val="0026004D"/>
    <w:rsid w:val="00263668"/>
    <w:rsid w:val="002640DD"/>
    <w:rsid w:val="00275D12"/>
    <w:rsid w:val="002763FF"/>
    <w:rsid w:val="00284FEB"/>
    <w:rsid w:val="00285E0C"/>
    <w:rsid w:val="002860C4"/>
    <w:rsid w:val="002901A3"/>
    <w:rsid w:val="002A4DCB"/>
    <w:rsid w:val="002B14D3"/>
    <w:rsid w:val="002B20AF"/>
    <w:rsid w:val="002B5741"/>
    <w:rsid w:val="002C7E01"/>
    <w:rsid w:val="002E008A"/>
    <w:rsid w:val="002F1B4B"/>
    <w:rsid w:val="002F45F1"/>
    <w:rsid w:val="002F7D40"/>
    <w:rsid w:val="00305409"/>
    <w:rsid w:val="00310217"/>
    <w:rsid w:val="0031061D"/>
    <w:rsid w:val="003216F1"/>
    <w:rsid w:val="00322D46"/>
    <w:rsid w:val="00330ABB"/>
    <w:rsid w:val="0033294A"/>
    <w:rsid w:val="00341F6F"/>
    <w:rsid w:val="00342D98"/>
    <w:rsid w:val="00343CD7"/>
    <w:rsid w:val="00345383"/>
    <w:rsid w:val="00346D77"/>
    <w:rsid w:val="00351F72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581"/>
    <w:rsid w:val="003B2D13"/>
    <w:rsid w:val="003B55A9"/>
    <w:rsid w:val="003C2766"/>
    <w:rsid w:val="003D1466"/>
    <w:rsid w:val="003E1A36"/>
    <w:rsid w:val="003E2771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266CF"/>
    <w:rsid w:val="00430079"/>
    <w:rsid w:val="0043163D"/>
    <w:rsid w:val="00433730"/>
    <w:rsid w:val="00440D0A"/>
    <w:rsid w:val="00444C77"/>
    <w:rsid w:val="00445F97"/>
    <w:rsid w:val="00446488"/>
    <w:rsid w:val="00460215"/>
    <w:rsid w:val="00461008"/>
    <w:rsid w:val="00461F12"/>
    <w:rsid w:val="004635E5"/>
    <w:rsid w:val="004717EA"/>
    <w:rsid w:val="00482A77"/>
    <w:rsid w:val="00482B43"/>
    <w:rsid w:val="00495060"/>
    <w:rsid w:val="004976F0"/>
    <w:rsid w:val="004A1F48"/>
    <w:rsid w:val="004A2AED"/>
    <w:rsid w:val="004B01A5"/>
    <w:rsid w:val="004B2C2D"/>
    <w:rsid w:val="004B526E"/>
    <w:rsid w:val="004B75B7"/>
    <w:rsid w:val="004D455F"/>
    <w:rsid w:val="004D5164"/>
    <w:rsid w:val="004D6BA9"/>
    <w:rsid w:val="004E3B5B"/>
    <w:rsid w:val="004E60C1"/>
    <w:rsid w:val="004F661B"/>
    <w:rsid w:val="005045C7"/>
    <w:rsid w:val="005105E0"/>
    <w:rsid w:val="0051196A"/>
    <w:rsid w:val="005135A1"/>
    <w:rsid w:val="0051580D"/>
    <w:rsid w:val="005279F5"/>
    <w:rsid w:val="00532891"/>
    <w:rsid w:val="0053610D"/>
    <w:rsid w:val="00541073"/>
    <w:rsid w:val="005414FC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375BC"/>
    <w:rsid w:val="00642CCB"/>
    <w:rsid w:val="00644586"/>
    <w:rsid w:val="00652A36"/>
    <w:rsid w:val="0065364E"/>
    <w:rsid w:val="006537B5"/>
    <w:rsid w:val="00661E2C"/>
    <w:rsid w:val="00667016"/>
    <w:rsid w:val="0068282E"/>
    <w:rsid w:val="0068444E"/>
    <w:rsid w:val="00685C5C"/>
    <w:rsid w:val="00695808"/>
    <w:rsid w:val="006A5853"/>
    <w:rsid w:val="006A6982"/>
    <w:rsid w:val="006A737E"/>
    <w:rsid w:val="006B46FB"/>
    <w:rsid w:val="006B764A"/>
    <w:rsid w:val="006B7B2F"/>
    <w:rsid w:val="006D0191"/>
    <w:rsid w:val="006E0BC8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5592"/>
    <w:rsid w:val="00754837"/>
    <w:rsid w:val="00755C92"/>
    <w:rsid w:val="00762213"/>
    <w:rsid w:val="00763BA2"/>
    <w:rsid w:val="007656FE"/>
    <w:rsid w:val="007658A5"/>
    <w:rsid w:val="00773B3D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E73E8"/>
    <w:rsid w:val="007F0389"/>
    <w:rsid w:val="007F3701"/>
    <w:rsid w:val="007F5A8F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5A12"/>
    <w:rsid w:val="008863B9"/>
    <w:rsid w:val="00886FEB"/>
    <w:rsid w:val="0089088C"/>
    <w:rsid w:val="008A45A6"/>
    <w:rsid w:val="008B2743"/>
    <w:rsid w:val="008C47C7"/>
    <w:rsid w:val="008D1731"/>
    <w:rsid w:val="008D4141"/>
    <w:rsid w:val="008E6B1F"/>
    <w:rsid w:val="008F686C"/>
    <w:rsid w:val="00901400"/>
    <w:rsid w:val="00904EBA"/>
    <w:rsid w:val="00907B05"/>
    <w:rsid w:val="00912016"/>
    <w:rsid w:val="0091261A"/>
    <w:rsid w:val="00913E0B"/>
    <w:rsid w:val="009148DE"/>
    <w:rsid w:val="00916386"/>
    <w:rsid w:val="009418D9"/>
    <w:rsid w:val="00941E30"/>
    <w:rsid w:val="00943B96"/>
    <w:rsid w:val="00946424"/>
    <w:rsid w:val="00947303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25DC"/>
    <w:rsid w:val="009F734F"/>
    <w:rsid w:val="009F7D81"/>
    <w:rsid w:val="00A00487"/>
    <w:rsid w:val="00A0746C"/>
    <w:rsid w:val="00A13710"/>
    <w:rsid w:val="00A230E4"/>
    <w:rsid w:val="00A246B6"/>
    <w:rsid w:val="00A26E02"/>
    <w:rsid w:val="00A40634"/>
    <w:rsid w:val="00A43912"/>
    <w:rsid w:val="00A47E70"/>
    <w:rsid w:val="00A50CF0"/>
    <w:rsid w:val="00A52F6F"/>
    <w:rsid w:val="00A57528"/>
    <w:rsid w:val="00A601CD"/>
    <w:rsid w:val="00A65126"/>
    <w:rsid w:val="00A66C63"/>
    <w:rsid w:val="00A70BC7"/>
    <w:rsid w:val="00A72118"/>
    <w:rsid w:val="00A72665"/>
    <w:rsid w:val="00A73BFF"/>
    <w:rsid w:val="00A7410A"/>
    <w:rsid w:val="00A74258"/>
    <w:rsid w:val="00A7583C"/>
    <w:rsid w:val="00A7671C"/>
    <w:rsid w:val="00A81EA3"/>
    <w:rsid w:val="00A84550"/>
    <w:rsid w:val="00A90724"/>
    <w:rsid w:val="00A916D2"/>
    <w:rsid w:val="00A974E7"/>
    <w:rsid w:val="00AA0376"/>
    <w:rsid w:val="00AA2CBC"/>
    <w:rsid w:val="00AA49EB"/>
    <w:rsid w:val="00AB0D3A"/>
    <w:rsid w:val="00AB4631"/>
    <w:rsid w:val="00AB6981"/>
    <w:rsid w:val="00AC5820"/>
    <w:rsid w:val="00AC7265"/>
    <w:rsid w:val="00AC78BB"/>
    <w:rsid w:val="00AD1CD8"/>
    <w:rsid w:val="00AD7555"/>
    <w:rsid w:val="00B03941"/>
    <w:rsid w:val="00B05D84"/>
    <w:rsid w:val="00B10E9C"/>
    <w:rsid w:val="00B17EC1"/>
    <w:rsid w:val="00B258BB"/>
    <w:rsid w:val="00B3074E"/>
    <w:rsid w:val="00B449CA"/>
    <w:rsid w:val="00B51BA6"/>
    <w:rsid w:val="00B52828"/>
    <w:rsid w:val="00B5725C"/>
    <w:rsid w:val="00B60110"/>
    <w:rsid w:val="00B67B97"/>
    <w:rsid w:val="00B71060"/>
    <w:rsid w:val="00B7315D"/>
    <w:rsid w:val="00B75E77"/>
    <w:rsid w:val="00B76E16"/>
    <w:rsid w:val="00B84F41"/>
    <w:rsid w:val="00B872E2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3758"/>
    <w:rsid w:val="00BC40B1"/>
    <w:rsid w:val="00BD1464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4D8C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340F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70BC"/>
    <w:rsid w:val="00D720E3"/>
    <w:rsid w:val="00D7237E"/>
    <w:rsid w:val="00D7387B"/>
    <w:rsid w:val="00D86DC8"/>
    <w:rsid w:val="00DA0394"/>
    <w:rsid w:val="00DA356D"/>
    <w:rsid w:val="00DB3570"/>
    <w:rsid w:val="00DB5E5C"/>
    <w:rsid w:val="00DC0D26"/>
    <w:rsid w:val="00DD0F43"/>
    <w:rsid w:val="00DD11FD"/>
    <w:rsid w:val="00DD3FC9"/>
    <w:rsid w:val="00DD53E1"/>
    <w:rsid w:val="00DD67AE"/>
    <w:rsid w:val="00DD7F13"/>
    <w:rsid w:val="00DE237C"/>
    <w:rsid w:val="00DE34CF"/>
    <w:rsid w:val="00DE477E"/>
    <w:rsid w:val="00DE67FB"/>
    <w:rsid w:val="00DF0FB2"/>
    <w:rsid w:val="00DF343E"/>
    <w:rsid w:val="00DF69F6"/>
    <w:rsid w:val="00E00BD7"/>
    <w:rsid w:val="00E13F3D"/>
    <w:rsid w:val="00E14D7D"/>
    <w:rsid w:val="00E1748E"/>
    <w:rsid w:val="00E20322"/>
    <w:rsid w:val="00E2067E"/>
    <w:rsid w:val="00E22E72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25DB3"/>
    <w:rsid w:val="00F300FB"/>
    <w:rsid w:val="00F35E83"/>
    <w:rsid w:val="00F510C9"/>
    <w:rsid w:val="00F6113C"/>
    <w:rsid w:val="00F637A3"/>
    <w:rsid w:val="00F65E51"/>
    <w:rsid w:val="00F73479"/>
    <w:rsid w:val="00F75DFD"/>
    <w:rsid w:val="00F76F15"/>
    <w:rsid w:val="00F770AB"/>
    <w:rsid w:val="00F83E9A"/>
    <w:rsid w:val="00F95DCB"/>
    <w:rsid w:val="00F95EA5"/>
    <w:rsid w:val="00F96B12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E7F8E"/>
    <w:rsid w:val="00FF41D4"/>
    <w:rsid w:val="00FF5019"/>
    <w:rsid w:val="00FF5074"/>
    <w:rsid w:val="00FF5582"/>
    <w:rsid w:val="0465050F"/>
    <w:rsid w:val="04D84E92"/>
    <w:rsid w:val="09A34F95"/>
    <w:rsid w:val="0A9F6351"/>
    <w:rsid w:val="0D9C651C"/>
    <w:rsid w:val="1030613B"/>
    <w:rsid w:val="103C3099"/>
    <w:rsid w:val="13F90196"/>
    <w:rsid w:val="16C359A1"/>
    <w:rsid w:val="173300AB"/>
    <w:rsid w:val="17BA7CE5"/>
    <w:rsid w:val="1A554130"/>
    <w:rsid w:val="219302DB"/>
    <w:rsid w:val="227921AE"/>
    <w:rsid w:val="27E00A87"/>
    <w:rsid w:val="2BCE524A"/>
    <w:rsid w:val="2BDC6A38"/>
    <w:rsid w:val="2D5060DD"/>
    <w:rsid w:val="302F05D1"/>
    <w:rsid w:val="392775A7"/>
    <w:rsid w:val="3E554908"/>
    <w:rsid w:val="3FFB4D64"/>
    <w:rsid w:val="406D0352"/>
    <w:rsid w:val="46DB703A"/>
    <w:rsid w:val="48CB295B"/>
    <w:rsid w:val="48CE512B"/>
    <w:rsid w:val="4A1276F8"/>
    <w:rsid w:val="4AF24704"/>
    <w:rsid w:val="4BD47E53"/>
    <w:rsid w:val="4E0D63E8"/>
    <w:rsid w:val="5075549D"/>
    <w:rsid w:val="56631746"/>
    <w:rsid w:val="57FB7D3B"/>
    <w:rsid w:val="5C4A0C27"/>
    <w:rsid w:val="6005393C"/>
    <w:rsid w:val="64F97229"/>
    <w:rsid w:val="65DF54CE"/>
    <w:rsid w:val="697332F1"/>
    <w:rsid w:val="69745978"/>
    <w:rsid w:val="6F0F2F82"/>
    <w:rsid w:val="6FAD038F"/>
    <w:rsid w:val="7100497C"/>
    <w:rsid w:val="718B1C84"/>
    <w:rsid w:val="7AF911EE"/>
    <w:rsid w:val="7BF74E62"/>
    <w:rsid w:val="7C0B5733"/>
    <w:rsid w:val="7F47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AA5A0B"/>
  <w15:docId w15:val="{A518C94F-1EA3-49F5-8EF9-62718B84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SimSu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A95F96-C06B-4991-88D5-CA1882C1D3F4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485</Words>
  <Characters>3932</Characters>
  <Application>Microsoft Office Word</Application>
  <DocSecurity>0</DocSecurity>
  <Lines>32</Lines>
  <Paragraphs>8</Paragraphs>
  <ScaleCrop>false</ScaleCrop>
  <Company>3GPP Support Team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12</cp:revision>
  <cp:lastPrinted>2411-12-31T00:00:00Z</cp:lastPrinted>
  <dcterms:created xsi:type="dcterms:W3CDTF">2021-12-17T11:06:00Z</dcterms:created>
  <dcterms:modified xsi:type="dcterms:W3CDTF">2022-04-27T12:28:00Z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