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696497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103B5">
          <w:rPr>
            <w:b/>
            <w:i/>
            <w:noProof/>
            <w:sz w:val="28"/>
          </w:rPr>
          <w:t>4</w:t>
        </w:r>
        <w:r w:rsidR="00CE6427">
          <w:rPr>
            <w:b/>
            <w:i/>
            <w:noProof/>
            <w:sz w:val="28"/>
          </w:rPr>
          <w:t>76</w:t>
        </w:r>
      </w:fldSimple>
    </w:p>
    <w:p w14:paraId="210A5493" w14:textId="77777777" w:rsidR="00745C21" w:rsidRDefault="0035277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527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BFDDF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93083B">
              <w:rPr>
                <w:b/>
                <w:noProof/>
                <w:sz w:val="28"/>
              </w:rPr>
              <w:t>5</w:t>
            </w:r>
            <w:r w:rsidR="00CE642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598C2" w:rsidR="001E41F3" w:rsidRDefault="00CE6427" w:rsidP="00B7489A">
            <w:pPr>
              <w:pStyle w:val="CRCoverPage"/>
              <w:spacing w:after="0"/>
              <w:rPr>
                <w:noProof/>
              </w:rPr>
            </w:pPr>
            <w:r w:rsidRPr="00CE6427">
              <w:t>Correction for NR MAC test case 7.1.1.1.6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16FD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6427">
              <w:rPr>
                <w:noProof/>
              </w:rPr>
              <w:t>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527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227ED" w14:textId="77777777" w:rsidR="00B922B9" w:rsidRDefault="00B922B9" w:rsidP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variables v_SrbIndDummy and v_SysIndDummy are maintained and passed by reference into the altstep a_NR_RacingCond_AwaitRrcMessageAndSysInd() several times, so their values should be reset to omit between each use, otherwise they will still refer to ASPs received at previous steps.</w:t>
            </w:r>
          </w:p>
          <w:p w14:paraId="708AA7DE" w14:textId="4394B484" w:rsidR="001E41F3" w:rsidRDefault="001E41F3" w:rsidP="00B92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DF635" w:rsidR="00CF1EF1" w:rsidRDefault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Initiate v_SrbIndDummy and v_SysIndDummy to omit after use of altstep a_NR_RacingCond_AwaitRrcMessageAndSysInd() at step 2-4,steps 6-8 and steps 10-12.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05075" w:rsidR="001E41F3" w:rsidRDefault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DD175" w:rsidR="001E41F3" w:rsidRDefault="00CE6427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</w:t>
            </w:r>
            <w:r w:rsidR="0021355C">
              <w:rPr>
                <w:noProof/>
              </w:rPr>
              <w:t>.1</w:t>
            </w:r>
            <w:r>
              <w:rPr>
                <w:noProof/>
              </w:rPr>
              <w:t>.6.ENDC, 7.</w:t>
            </w:r>
            <w:r w:rsidR="0021355C">
              <w:rPr>
                <w:noProof/>
              </w:rPr>
              <w:t>1.</w:t>
            </w:r>
            <w:r>
              <w:rPr>
                <w:noProof/>
              </w:rPr>
              <w:t>1.1.6.NR5GC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84EB5E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4BBC4659" w14:textId="77777777" w:rsidR="00CE6427" w:rsidRDefault="00CE6427" w:rsidP="00CE642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6427" w14:paraId="054B57B4" w14:textId="77777777" w:rsidTr="00E20F82">
        <w:trPr>
          <w:trHeight w:val="447"/>
        </w:trPr>
        <w:tc>
          <w:tcPr>
            <w:tcW w:w="1985" w:type="dxa"/>
          </w:tcPr>
          <w:p w14:paraId="10E39722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06299BD1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f_TC_7_1_1_1_6_NR_TestBody</w:t>
            </w:r>
          </w:p>
        </w:tc>
      </w:tr>
      <w:tr w:rsidR="00CE6427" w14:paraId="40992289" w14:textId="77777777" w:rsidTr="00E20F82">
        <w:trPr>
          <w:trHeight w:val="452"/>
        </w:trPr>
        <w:tc>
          <w:tcPr>
            <w:tcW w:w="1985" w:type="dxa"/>
          </w:tcPr>
          <w:p w14:paraId="36703F66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0B3D0FF0" w14:textId="72EB9BCF" w:rsidR="00CE6427" w:rsidRDefault="00CE6427" w:rsidP="00CE6427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The v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ariables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v_SrbIndDummy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v_SysIndDummy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are maintained and passed by reference into the </w:t>
            </w:r>
            <w:proofErr w:type="spellStart"/>
            <w:r>
              <w:rPr>
                <w:rFonts w:ascii="Arial" w:eastAsia="SimSun" w:hAnsi="Arial" w:cs="Arial"/>
                <w:lang w:val="en-US" w:eastAsia="zh-CN"/>
              </w:rPr>
              <w:t>altstep</w:t>
            </w:r>
            <w:proofErr w:type="spellEnd"/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a_NR_RacingCond_AwaitRrcMessageAndSysInd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) several times, so their values should be reset to </w:t>
            </w:r>
            <w:r>
              <w:rPr>
                <w:rFonts w:ascii="Arial" w:eastAsia="SimSun" w:hAnsi="Arial" w:cs="Arial"/>
                <w:b/>
                <w:bCs/>
                <w:lang w:val="en-US" w:eastAsia="zh-CN"/>
              </w:rPr>
              <w:t>omit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between each use, otherwise they will still refer to ASPs received at previous steps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</w:tc>
      </w:tr>
      <w:tr w:rsidR="00CE6427" w14:paraId="79D5FD19" w14:textId="77777777" w:rsidTr="00E20F82">
        <w:tc>
          <w:tcPr>
            <w:tcW w:w="1985" w:type="dxa"/>
          </w:tcPr>
          <w:p w14:paraId="4DCEAC06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0CAA3C3F" w14:textId="19C06371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Initiate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v_SrbIndDummy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v_SysIndDummy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to omit after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use of </w:t>
            </w:r>
            <w:proofErr w:type="spellStart"/>
            <w:r>
              <w:rPr>
                <w:rFonts w:ascii="Arial" w:eastAsia="SimSun" w:hAnsi="Arial" w:cs="Arial"/>
                <w:lang w:val="en-US" w:eastAsia="zh-CN"/>
              </w:rPr>
              <w:t>altstep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a_NR_RacingCond_AwaitRrcMessageAndSysInd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) </w:t>
            </w:r>
            <w:r>
              <w:rPr>
                <w:rFonts w:ascii="Arial" w:eastAsia="SimSun" w:hAnsi="Arial" w:cs="Arial" w:hint="eastAsia"/>
                <w:lang w:val="en-US" w:eastAsia="zh-CN"/>
              </w:rPr>
              <w:t>at step 2-4,steps 6-8 and steps 10-12.</w:t>
            </w:r>
          </w:p>
        </w:tc>
      </w:tr>
      <w:tr w:rsidR="00CE6427" w14:paraId="0477D7E4" w14:textId="77777777" w:rsidTr="00E20F82">
        <w:tc>
          <w:tcPr>
            <w:tcW w:w="1985" w:type="dxa"/>
          </w:tcPr>
          <w:p w14:paraId="215B9B79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5268404E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MAC_NR5GC</w:t>
            </w:r>
          </w:p>
        </w:tc>
      </w:tr>
      <w:tr w:rsidR="00CE6427" w14:paraId="1D1BAB96" w14:textId="77777777" w:rsidTr="00E20F82">
        <w:tc>
          <w:tcPr>
            <w:tcW w:w="1985" w:type="dxa"/>
          </w:tcPr>
          <w:p w14:paraId="04A1FA5B" w14:textId="77777777" w:rsidR="00CE6427" w:rsidRDefault="00CE6427" w:rsidP="00E20F8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0E3532" w14:textId="77777777" w:rsidR="00CE6427" w:rsidRDefault="00CE6427" w:rsidP="00E20F82">
            <w:pPr>
              <w:rPr>
                <w:rFonts w:ascii="Arial" w:hAnsi="Arial"/>
                <w:highlight w:val="cyan"/>
              </w:rPr>
            </w:pPr>
          </w:p>
        </w:tc>
      </w:tr>
    </w:tbl>
    <w:p w14:paraId="49926CF6" w14:textId="77777777" w:rsidR="00CE6427" w:rsidRDefault="00CE6427" w:rsidP="00CE6427"/>
    <w:p w14:paraId="116B008C" w14:textId="77777777" w:rsidR="00CE6427" w:rsidRDefault="00CE6427" w:rsidP="00CE642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70427BA" w14:textId="77777777" w:rsidTr="00E20F82">
        <w:tc>
          <w:tcPr>
            <w:tcW w:w="9855" w:type="dxa"/>
          </w:tcPr>
          <w:p w14:paraId="5100B2E8" w14:textId="77777777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function f_TC_7_1_1_1_6_NR_TestBody() runs on NR_BASE_PTC return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R5s210091 R5s211304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(omit) NR_SRB_COMMON_IND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10.0; //@sic r5s190764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2-4"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 4");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6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6 8");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10-12"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 12");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car_NR_SRB_RrcPdu_IND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tsc_NR_RbId_SRB1,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(__FILE__, __LINE__, "Step 10: UE is sending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RRCSetupComplete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f_NR_RRCSetupComplete_Def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</w:p>
          <w:p w14:paraId="4F1B599A" w14:textId="77777777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22DC4307" w14:textId="67494BEC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}</w:t>
            </w:r>
          </w:p>
        </w:tc>
      </w:tr>
    </w:tbl>
    <w:p w14:paraId="7574EFA5" w14:textId="77777777" w:rsidR="00CE6427" w:rsidRDefault="00CE6427" w:rsidP="00CE6427"/>
    <w:p w14:paraId="221A8E7F" w14:textId="77777777" w:rsidR="00CE6427" w:rsidRDefault="00CE6427" w:rsidP="00CE642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A19F2DC" w14:textId="77777777" w:rsidTr="00E20F82">
        <w:tc>
          <w:tcPr>
            <w:tcW w:w="9855" w:type="dxa"/>
          </w:tcPr>
          <w:p w14:paraId="6FD953DC" w14:textId="31947869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function f_TC_7_1_1_1_6_NR_TestBody() runs on NR_BASE_PTC return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R5s210091 R5s211304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(omit) NR_SRB_COMMON_IND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10.0; //@sic r5s190764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2-4"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 4");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6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6 8");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10-12"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 12");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car_NR_SRB_RrcPdu_IND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tsc_NR_RbId_SRB1,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(__FILE__, __LINE__, "Step 10: UE is sending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RRCSetupComplete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f_NR_RRCSetupComplete_Def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</w:p>
          <w:p w14:paraId="4413B746" w14:textId="77777777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7F7301D3" w14:textId="436ABF63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}</w:t>
            </w:r>
          </w:p>
        </w:tc>
      </w:tr>
    </w:tbl>
    <w:p w14:paraId="5086E1D3" w14:textId="77777777" w:rsidR="00CE6427" w:rsidRDefault="00CE6427" w:rsidP="00CE6427"/>
    <w:p w14:paraId="1C46306B" w14:textId="77777777" w:rsidR="00CE6427" w:rsidRPr="00CE6427" w:rsidRDefault="00CE6427" w:rsidP="00CE6427"/>
    <w:sectPr w:rsidR="00CE6427" w:rsidRPr="00CE64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2C8AA" w14:textId="77777777" w:rsidR="009B5C5A" w:rsidRDefault="009B5C5A">
      <w:r>
        <w:separator/>
      </w:r>
    </w:p>
  </w:endnote>
  <w:endnote w:type="continuationSeparator" w:id="0">
    <w:p w14:paraId="7B64993E" w14:textId="77777777" w:rsidR="009B5C5A" w:rsidRDefault="009B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7E35E" w14:textId="77777777" w:rsidR="009B5C5A" w:rsidRDefault="009B5C5A">
      <w:r>
        <w:separator/>
      </w:r>
    </w:p>
  </w:footnote>
  <w:footnote w:type="continuationSeparator" w:id="0">
    <w:p w14:paraId="7E8146EF" w14:textId="77777777" w:rsidR="009B5C5A" w:rsidRDefault="009B5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355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5277C"/>
    <w:rsid w:val="003609EF"/>
    <w:rsid w:val="0036231A"/>
    <w:rsid w:val="003667E5"/>
    <w:rsid w:val="0037269D"/>
    <w:rsid w:val="00374DD4"/>
    <w:rsid w:val="003C15E3"/>
    <w:rsid w:val="003C1984"/>
    <w:rsid w:val="003C70D3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B5C5A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22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E6427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6</Pages>
  <Words>1095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36</cp:revision>
  <cp:lastPrinted>1900-01-01T00:00:00Z</cp:lastPrinted>
  <dcterms:created xsi:type="dcterms:W3CDTF">2022-01-24T16:23:00Z</dcterms:created>
  <dcterms:modified xsi:type="dcterms:W3CDTF">2022-04-04T12:53:00Z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