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515CD" w14:textId="77777777" w:rsidR="00DB1683" w:rsidRDefault="00DB1683" w:rsidP="00DB168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R5s220391</w:t>
      </w:r>
      <w:r>
        <w:rPr>
          <w:b/>
          <w:i/>
          <w:noProof/>
          <w:sz w:val="28"/>
        </w:rPr>
        <w:fldChar w:fldCharType="end"/>
      </w:r>
    </w:p>
    <w:p w14:paraId="66E21F3B" w14:textId="77777777" w:rsidR="00DB1683" w:rsidRDefault="00DB1683" w:rsidP="00DB168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1683" w14:paraId="044A0BFE" w14:textId="77777777" w:rsidTr="005D7081">
        <w:tc>
          <w:tcPr>
            <w:tcW w:w="9641" w:type="dxa"/>
            <w:gridSpan w:val="9"/>
            <w:tcBorders>
              <w:top w:val="single" w:sz="4" w:space="0" w:color="auto"/>
              <w:left w:val="single" w:sz="4" w:space="0" w:color="auto"/>
              <w:right w:val="single" w:sz="4" w:space="0" w:color="auto"/>
            </w:tcBorders>
          </w:tcPr>
          <w:p w14:paraId="0BD4F866" w14:textId="77777777" w:rsidR="00DB1683" w:rsidRDefault="00DB1683" w:rsidP="005D7081">
            <w:pPr>
              <w:pStyle w:val="CRCoverPage"/>
              <w:spacing w:after="0"/>
              <w:jc w:val="right"/>
              <w:rPr>
                <w:i/>
                <w:noProof/>
              </w:rPr>
            </w:pPr>
            <w:r>
              <w:rPr>
                <w:i/>
                <w:noProof/>
                <w:sz w:val="14"/>
              </w:rPr>
              <w:t>CR-Form-v12.2</w:t>
            </w:r>
          </w:p>
        </w:tc>
      </w:tr>
      <w:tr w:rsidR="00DB1683" w14:paraId="4343EC1F" w14:textId="77777777" w:rsidTr="005D7081">
        <w:tc>
          <w:tcPr>
            <w:tcW w:w="9641" w:type="dxa"/>
            <w:gridSpan w:val="9"/>
            <w:tcBorders>
              <w:left w:val="single" w:sz="4" w:space="0" w:color="auto"/>
              <w:right w:val="single" w:sz="4" w:space="0" w:color="auto"/>
            </w:tcBorders>
          </w:tcPr>
          <w:p w14:paraId="27BAC5D3" w14:textId="77777777" w:rsidR="00DB1683" w:rsidRDefault="00DB1683" w:rsidP="005D7081">
            <w:pPr>
              <w:pStyle w:val="CRCoverPage"/>
              <w:spacing w:after="0"/>
              <w:jc w:val="center"/>
              <w:rPr>
                <w:noProof/>
              </w:rPr>
            </w:pPr>
            <w:r>
              <w:rPr>
                <w:b/>
                <w:noProof/>
                <w:sz w:val="32"/>
              </w:rPr>
              <w:t>CHANGE REQUEST</w:t>
            </w:r>
          </w:p>
        </w:tc>
      </w:tr>
      <w:tr w:rsidR="00DB1683" w14:paraId="1071E1AB" w14:textId="77777777" w:rsidTr="005D7081">
        <w:tc>
          <w:tcPr>
            <w:tcW w:w="9641" w:type="dxa"/>
            <w:gridSpan w:val="9"/>
            <w:tcBorders>
              <w:left w:val="single" w:sz="4" w:space="0" w:color="auto"/>
              <w:right w:val="single" w:sz="4" w:space="0" w:color="auto"/>
            </w:tcBorders>
          </w:tcPr>
          <w:p w14:paraId="1FC62B25" w14:textId="77777777" w:rsidR="00DB1683" w:rsidRDefault="00DB1683" w:rsidP="005D7081">
            <w:pPr>
              <w:pStyle w:val="CRCoverPage"/>
              <w:spacing w:after="0"/>
              <w:rPr>
                <w:noProof/>
                <w:sz w:val="8"/>
                <w:szCs w:val="8"/>
              </w:rPr>
            </w:pPr>
          </w:p>
        </w:tc>
      </w:tr>
      <w:tr w:rsidR="00DB1683" w14:paraId="13CB80AA" w14:textId="77777777" w:rsidTr="005D7081">
        <w:tc>
          <w:tcPr>
            <w:tcW w:w="142" w:type="dxa"/>
            <w:tcBorders>
              <w:left w:val="single" w:sz="4" w:space="0" w:color="auto"/>
            </w:tcBorders>
          </w:tcPr>
          <w:p w14:paraId="7BEB0B93" w14:textId="77777777" w:rsidR="00DB1683" w:rsidRDefault="00DB1683" w:rsidP="005D7081">
            <w:pPr>
              <w:pStyle w:val="CRCoverPage"/>
              <w:spacing w:after="0"/>
              <w:jc w:val="right"/>
              <w:rPr>
                <w:noProof/>
              </w:rPr>
            </w:pPr>
          </w:p>
        </w:tc>
        <w:tc>
          <w:tcPr>
            <w:tcW w:w="1559" w:type="dxa"/>
            <w:shd w:val="pct30" w:color="FFFF00" w:fill="auto"/>
          </w:tcPr>
          <w:p w14:paraId="0327F7EC" w14:textId="77777777" w:rsidR="00DB1683" w:rsidRPr="00410371" w:rsidRDefault="00DB1683" w:rsidP="005D70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2F5ED368" w14:textId="77777777" w:rsidR="00DB1683" w:rsidRDefault="00DB1683" w:rsidP="005D7081">
            <w:pPr>
              <w:pStyle w:val="CRCoverPage"/>
              <w:spacing w:after="0"/>
              <w:jc w:val="center"/>
              <w:rPr>
                <w:noProof/>
              </w:rPr>
            </w:pPr>
            <w:r>
              <w:rPr>
                <w:b/>
                <w:noProof/>
                <w:sz w:val="28"/>
              </w:rPr>
              <w:t>CR</w:t>
            </w:r>
          </w:p>
        </w:tc>
        <w:tc>
          <w:tcPr>
            <w:tcW w:w="1276" w:type="dxa"/>
            <w:shd w:val="pct30" w:color="FFFF00" w:fill="auto"/>
          </w:tcPr>
          <w:p w14:paraId="63E0F8E0" w14:textId="77777777" w:rsidR="00DB1683" w:rsidRPr="00410371" w:rsidRDefault="00DB1683" w:rsidP="005D7081">
            <w:pPr>
              <w:pStyle w:val="CRCoverPage"/>
              <w:spacing w:after="0"/>
              <w:rPr>
                <w:noProof/>
              </w:rPr>
            </w:pPr>
            <w:r>
              <w:fldChar w:fldCharType="begin"/>
            </w:r>
            <w:r>
              <w:instrText xml:space="preserve"> DOCPROPERTY  Cr#  \* MERGEFORMAT </w:instrText>
            </w:r>
            <w:r>
              <w:fldChar w:fldCharType="separate"/>
            </w:r>
            <w:r w:rsidRPr="00410371">
              <w:rPr>
                <w:b/>
                <w:noProof/>
                <w:sz w:val="28"/>
              </w:rPr>
              <w:t>0799</w:t>
            </w:r>
            <w:r>
              <w:rPr>
                <w:b/>
                <w:noProof/>
                <w:sz w:val="28"/>
              </w:rPr>
              <w:fldChar w:fldCharType="end"/>
            </w:r>
          </w:p>
        </w:tc>
        <w:tc>
          <w:tcPr>
            <w:tcW w:w="709" w:type="dxa"/>
          </w:tcPr>
          <w:p w14:paraId="48B88DC7" w14:textId="77777777" w:rsidR="00DB1683" w:rsidRDefault="00DB1683" w:rsidP="005D7081">
            <w:pPr>
              <w:pStyle w:val="CRCoverPage"/>
              <w:tabs>
                <w:tab w:val="right" w:pos="625"/>
              </w:tabs>
              <w:spacing w:after="0"/>
              <w:jc w:val="center"/>
              <w:rPr>
                <w:noProof/>
              </w:rPr>
            </w:pPr>
            <w:r>
              <w:rPr>
                <w:b/>
                <w:bCs/>
                <w:noProof/>
                <w:sz w:val="28"/>
              </w:rPr>
              <w:t>rev</w:t>
            </w:r>
          </w:p>
        </w:tc>
        <w:tc>
          <w:tcPr>
            <w:tcW w:w="992" w:type="dxa"/>
            <w:shd w:val="pct30" w:color="FFFF00" w:fill="auto"/>
          </w:tcPr>
          <w:p w14:paraId="6B23F46A" w14:textId="77777777" w:rsidR="00DB1683" w:rsidRPr="00410371" w:rsidRDefault="00DB1683" w:rsidP="005D70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6480A4" w14:textId="77777777" w:rsidR="00DB1683" w:rsidRDefault="00DB1683" w:rsidP="005D7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A7F069" w14:textId="77777777" w:rsidR="00DB1683" w:rsidRPr="00410371" w:rsidRDefault="00DB1683" w:rsidP="005D70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0CBEEE60" w14:textId="77777777" w:rsidR="00DB1683" w:rsidRDefault="00DB1683" w:rsidP="005D7081">
            <w:pPr>
              <w:pStyle w:val="CRCoverPage"/>
              <w:spacing w:after="0"/>
              <w:rPr>
                <w:noProof/>
              </w:rPr>
            </w:pPr>
          </w:p>
        </w:tc>
      </w:tr>
      <w:tr w:rsidR="00DB1683" w14:paraId="6D81AA98" w14:textId="77777777" w:rsidTr="005D7081">
        <w:tc>
          <w:tcPr>
            <w:tcW w:w="9641" w:type="dxa"/>
            <w:gridSpan w:val="9"/>
            <w:tcBorders>
              <w:left w:val="single" w:sz="4" w:space="0" w:color="auto"/>
              <w:right w:val="single" w:sz="4" w:space="0" w:color="auto"/>
            </w:tcBorders>
          </w:tcPr>
          <w:p w14:paraId="0113BE8C" w14:textId="77777777" w:rsidR="00DB1683" w:rsidRDefault="00DB1683" w:rsidP="005D7081">
            <w:pPr>
              <w:pStyle w:val="CRCoverPage"/>
              <w:spacing w:after="0"/>
              <w:rPr>
                <w:noProof/>
              </w:rPr>
            </w:pPr>
          </w:p>
        </w:tc>
      </w:tr>
      <w:tr w:rsidR="00DB1683" w14:paraId="4D36E826" w14:textId="77777777" w:rsidTr="005D7081">
        <w:tc>
          <w:tcPr>
            <w:tcW w:w="9641" w:type="dxa"/>
            <w:gridSpan w:val="9"/>
            <w:tcBorders>
              <w:top w:val="single" w:sz="4" w:space="0" w:color="auto"/>
            </w:tcBorders>
          </w:tcPr>
          <w:p w14:paraId="227A69BB" w14:textId="77777777" w:rsidR="00DB1683" w:rsidRPr="00F25D98" w:rsidRDefault="00DB1683" w:rsidP="005D70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1683" w14:paraId="75357819" w14:textId="77777777" w:rsidTr="005D7081">
        <w:tc>
          <w:tcPr>
            <w:tcW w:w="9641" w:type="dxa"/>
            <w:gridSpan w:val="9"/>
          </w:tcPr>
          <w:p w14:paraId="4E74E301" w14:textId="77777777" w:rsidR="00DB1683" w:rsidRDefault="00DB1683" w:rsidP="005D7081">
            <w:pPr>
              <w:pStyle w:val="CRCoverPage"/>
              <w:spacing w:after="0"/>
              <w:rPr>
                <w:noProof/>
                <w:sz w:val="8"/>
                <w:szCs w:val="8"/>
              </w:rPr>
            </w:pPr>
          </w:p>
        </w:tc>
      </w:tr>
    </w:tbl>
    <w:p w14:paraId="1F4D5603" w14:textId="77777777" w:rsidR="00DB1683" w:rsidRDefault="00DB1683" w:rsidP="00DB16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1683" w14:paraId="64B5A89E" w14:textId="77777777" w:rsidTr="005D7081">
        <w:tc>
          <w:tcPr>
            <w:tcW w:w="2835" w:type="dxa"/>
          </w:tcPr>
          <w:p w14:paraId="74E97F89" w14:textId="77777777" w:rsidR="00DB1683" w:rsidRDefault="00DB1683" w:rsidP="005D7081">
            <w:pPr>
              <w:pStyle w:val="CRCoverPage"/>
              <w:tabs>
                <w:tab w:val="right" w:pos="2751"/>
              </w:tabs>
              <w:spacing w:after="0"/>
              <w:rPr>
                <w:b/>
                <w:i/>
                <w:noProof/>
              </w:rPr>
            </w:pPr>
            <w:r>
              <w:rPr>
                <w:b/>
                <w:i/>
                <w:noProof/>
              </w:rPr>
              <w:t>Proposed change affects:</w:t>
            </w:r>
          </w:p>
        </w:tc>
        <w:tc>
          <w:tcPr>
            <w:tcW w:w="1418" w:type="dxa"/>
          </w:tcPr>
          <w:p w14:paraId="3CCEB1CA" w14:textId="77777777" w:rsidR="00DB1683" w:rsidRDefault="00DB1683" w:rsidP="005D7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77882" w14:textId="77777777" w:rsidR="00DB1683" w:rsidRDefault="00DB1683" w:rsidP="005D7081">
            <w:pPr>
              <w:pStyle w:val="CRCoverPage"/>
              <w:spacing w:after="0"/>
              <w:jc w:val="center"/>
              <w:rPr>
                <w:b/>
                <w:caps/>
                <w:noProof/>
              </w:rPr>
            </w:pPr>
          </w:p>
        </w:tc>
        <w:tc>
          <w:tcPr>
            <w:tcW w:w="709" w:type="dxa"/>
            <w:tcBorders>
              <w:left w:val="single" w:sz="4" w:space="0" w:color="auto"/>
            </w:tcBorders>
          </w:tcPr>
          <w:p w14:paraId="4827032B" w14:textId="77777777" w:rsidR="00DB1683" w:rsidRDefault="00DB1683" w:rsidP="005D7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B170B3" w14:textId="77777777" w:rsidR="00DB1683" w:rsidRDefault="00DB1683" w:rsidP="005D7081">
            <w:pPr>
              <w:pStyle w:val="CRCoverPage"/>
              <w:spacing w:after="0"/>
              <w:jc w:val="center"/>
              <w:rPr>
                <w:b/>
                <w:caps/>
                <w:noProof/>
              </w:rPr>
            </w:pPr>
          </w:p>
        </w:tc>
        <w:tc>
          <w:tcPr>
            <w:tcW w:w="2126" w:type="dxa"/>
          </w:tcPr>
          <w:p w14:paraId="013D41F9" w14:textId="77777777" w:rsidR="00DB1683" w:rsidRDefault="00DB1683" w:rsidP="005D7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1890C0" w14:textId="77777777" w:rsidR="00DB1683" w:rsidRDefault="00DB1683" w:rsidP="005D7081">
            <w:pPr>
              <w:pStyle w:val="CRCoverPage"/>
              <w:spacing w:after="0"/>
              <w:jc w:val="center"/>
              <w:rPr>
                <w:b/>
                <w:caps/>
                <w:noProof/>
              </w:rPr>
            </w:pPr>
          </w:p>
        </w:tc>
        <w:tc>
          <w:tcPr>
            <w:tcW w:w="1418" w:type="dxa"/>
            <w:tcBorders>
              <w:left w:val="nil"/>
            </w:tcBorders>
          </w:tcPr>
          <w:p w14:paraId="1775DE6F" w14:textId="77777777" w:rsidR="00DB1683" w:rsidRDefault="00DB1683" w:rsidP="005D7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30EA6" w14:textId="77777777" w:rsidR="00DB1683" w:rsidRDefault="00DB1683" w:rsidP="005D7081">
            <w:pPr>
              <w:pStyle w:val="CRCoverPage"/>
              <w:spacing w:after="0"/>
              <w:jc w:val="center"/>
              <w:rPr>
                <w:b/>
                <w:bCs/>
                <w:caps/>
                <w:noProof/>
              </w:rPr>
            </w:pPr>
          </w:p>
        </w:tc>
      </w:tr>
    </w:tbl>
    <w:p w14:paraId="2812A156" w14:textId="77777777" w:rsidR="00DB1683" w:rsidRDefault="00DB1683" w:rsidP="00DB16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1683" w14:paraId="1718614D" w14:textId="77777777" w:rsidTr="005D7081">
        <w:tc>
          <w:tcPr>
            <w:tcW w:w="9640" w:type="dxa"/>
            <w:gridSpan w:val="11"/>
          </w:tcPr>
          <w:p w14:paraId="6DC419A3" w14:textId="77777777" w:rsidR="00DB1683" w:rsidRDefault="00DB1683" w:rsidP="005D7081">
            <w:pPr>
              <w:pStyle w:val="CRCoverPage"/>
              <w:spacing w:after="0"/>
              <w:rPr>
                <w:noProof/>
                <w:sz w:val="8"/>
                <w:szCs w:val="8"/>
              </w:rPr>
            </w:pPr>
          </w:p>
        </w:tc>
      </w:tr>
      <w:tr w:rsidR="00DB1683" w14:paraId="2E404FF6" w14:textId="77777777" w:rsidTr="005D7081">
        <w:tc>
          <w:tcPr>
            <w:tcW w:w="1843" w:type="dxa"/>
            <w:tcBorders>
              <w:top w:val="single" w:sz="4" w:space="0" w:color="auto"/>
              <w:left w:val="single" w:sz="4" w:space="0" w:color="auto"/>
            </w:tcBorders>
          </w:tcPr>
          <w:p w14:paraId="1D598DC8" w14:textId="77777777" w:rsidR="00DB1683" w:rsidRDefault="00DB1683" w:rsidP="005D7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0FE16" w14:textId="77777777" w:rsidR="00DB1683" w:rsidRDefault="00DB1683" w:rsidP="005D7081">
            <w:pPr>
              <w:pStyle w:val="CRCoverPage"/>
              <w:spacing w:after="0"/>
              <w:ind w:left="100"/>
              <w:rPr>
                <w:noProof/>
              </w:rPr>
            </w:pPr>
            <w:r>
              <w:fldChar w:fldCharType="begin"/>
            </w:r>
            <w:r>
              <w:instrText xml:space="preserve"> DOCPROPERTY  CrTitle  \* MERGEFORMAT </w:instrText>
            </w:r>
            <w:r>
              <w:fldChar w:fldCharType="separate"/>
            </w:r>
            <w:r>
              <w:t>Addition of IMS 5GS Call Control test case 7.22</w:t>
            </w:r>
            <w:r>
              <w:fldChar w:fldCharType="end"/>
            </w:r>
          </w:p>
        </w:tc>
      </w:tr>
      <w:tr w:rsidR="00DB1683" w14:paraId="23583368" w14:textId="77777777" w:rsidTr="005D7081">
        <w:tc>
          <w:tcPr>
            <w:tcW w:w="1843" w:type="dxa"/>
            <w:tcBorders>
              <w:left w:val="single" w:sz="4" w:space="0" w:color="auto"/>
            </w:tcBorders>
          </w:tcPr>
          <w:p w14:paraId="74484C28" w14:textId="77777777" w:rsidR="00DB1683" w:rsidRDefault="00DB1683" w:rsidP="005D7081">
            <w:pPr>
              <w:pStyle w:val="CRCoverPage"/>
              <w:spacing w:after="0"/>
              <w:rPr>
                <w:b/>
                <w:i/>
                <w:noProof/>
                <w:sz w:val="8"/>
                <w:szCs w:val="8"/>
              </w:rPr>
            </w:pPr>
          </w:p>
        </w:tc>
        <w:tc>
          <w:tcPr>
            <w:tcW w:w="7797" w:type="dxa"/>
            <w:gridSpan w:val="10"/>
            <w:tcBorders>
              <w:right w:val="single" w:sz="4" w:space="0" w:color="auto"/>
            </w:tcBorders>
          </w:tcPr>
          <w:p w14:paraId="149E98CA" w14:textId="77777777" w:rsidR="00DB1683" w:rsidRDefault="00DB1683" w:rsidP="005D7081">
            <w:pPr>
              <w:pStyle w:val="CRCoverPage"/>
              <w:spacing w:after="0"/>
              <w:rPr>
                <w:noProof/>
                <w:sz w:val="8"/>
                <w:szCs w:val="8"/>
              </w:rPr>
            </w:pPr>
          </w:p>
        </w:tc>
      </w:tr>
      <w:tr w:rsidR="00DB1683" w14:paraId="7288B6CA" w14:textId="77777777" w:rsidTr="005D7081">
        <w:tc>
          <w:tcPr>
            <w:tcW w:w="1843" w:type="dxa"/>
            <w:tcBorders>
              <w:left w:val="single" w:sz="4" w:space="0" w:color="auto"/>
            </w:tcBorders>
          </w:tcPr>
          <w:p w14:paraId="09B8F533" w14:textId="77777777" w:rsidR="00DB1683" w:rsidRDefault="00DB1683" w:rsidP="005D7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365E5" w14:textId="77777777" w:rsidR="00DB1683" w:rsidRDefault="00DB1683" w:rsidP="005D70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B1683" w14:paraId="5232F2DB" w14:textId="77777777" w:rsidTr="005D7081">
        <w:tc>
          <w:tcPr>
            <w:tcW w:w="1843" w:type="dxa"/>
            <w:tcBorders>
              <w:left w:val="single" w:sz="4" w:space="0" w:color="auto"/>
            </w:tcBorders>
          </w:tcPr>
          <w:p w14:paraId="01D950DB" w14:textId="77777777" w:rsidR="00DB1683" w:rsidRDefault="00DB1683" w:rsidP="005D7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FA393" w14:textId="03BA80B7" w:rsidR="00DB1683" w:rsidRDefault="00DB1683" w:rsidP="005D7081">
            <w:pPr>
              <w:pStyle w:val="CRCoverPage"/>
              <w:spacing w:after="0"/>
              <w:ind w:left="100"/>
              <w:rPr>
                <w:noProof/>
              </w:rPr>
            </w:pPr>
            <w:r>
              <w:t>R5</w:t>
            </w:r>
            <w:r>
              <w:fldChar w:fldCharType="begin"/>
            </w:r>
            <w:r>
              <w:instrText xml:space="preserve"> DOCPROPERTY  SourceIfTsg  \* MERGEFORMAT </w:instrText>
            </w:r>
            <w:r>
              <w:fldChar w:fldCharType="end"/>
            </w:r>
          </w:p>
        </w:tc>
      </w:tr>
      <w:tr w:rsidR="00DB1683" w14:paraId="021DEAE1" w14:textId="77777777" w:rsidTr="005D7081">
        <w:tc>
          <w:tcPr>
            <w:tcW w:w="1843" w:type="dxa"/>
            <w:tcBorders>
              <w:left w:val="single" w:sz="4" w:space="0" w:color="auto"/>
            </w:tcBorders>
          </w:tcPr>
          <w:p w14:paraId="079B8BBA" w14:textId="77777777" w:rsidR="00DB1683" w:rsidRDefault="00DB1683" w:rsidP="005D7081">
            <w:pPr>
              <w:pStyle w:val="CRCoverPage"/>
              <w:spacing w:after="0"/>
              <w:rPr>
                <w:b/>
                <w:i/>
                <w:noProof/>
                <w:sz w:val="8"/>
                <w:szCs w:val="8"/>
              </w:rPr>
            </w:pPr>
          </w:p>
        </w:tc>
        <w:tc>
          <w:tcPr>
            <w:tcW w:w="7797" w:type="dxa"/>
            <w:gridSpan w:val="10"/>
            <w:tcBorders>
              <w:right w:val="single" w:sz="4" w:space="0" w:color="auto"/>
            </w:tcBorders>
          </w:tcPr>
          <w:p w14:paraId="754C1065" w14:textId="77777777" w:rsidR="00DB1683" w:rsidRDefault="00DB1683" w:rsidP="005D7081">
            <w:pPr>
              <w:pStyle w:val="CRCoverPage"/>
              <w:spacing w:after="0"/>
              <w:rPr>
                <w:noProof/>
                <w:sz w:val="8"/>
                <w:szCs w:val="8"/>
              </w:rPr>
            </w:pPr>
          </w:p>
        </w:tc>
      </w:tr>
      <w:tr w:rsidR="00DB1683" w14:paraId="65EAAE7B" w14:textId="77777777" w:rsidTr="005D7081">
        <w:tc>
          <w:tcPr>
            <w:tcW w:w="1843" w:type="dxa"/>
            <w:tcBorders>
              <w:left w:val="single" w:sz="4" w:space="0" w:color="auto"/>
            </w:tcBorders>
          </w:tcPr>
          <w:p w14:paraId="50C87AB3" w14:textId="77777777" w:rsidR="00DB1683" w:rsidRDefault="00DB1683" w:rsidP="005D7081">
            <w:pPr>
              <w:pStyle w:val="CRCoverPage"/>
              <w:tabs>
                <w:tab w:val="right" w:pos="1759"/>
              </w:tabs>
              <w:spacing w:after="0"/>
              <w:rPr>
                <w:b/>
                <w:i/>
                <w:noProof/>
              </w:rPr>
            </w:pPr>
            <w:r>
              <w:rPr>
                <w:b/>
                <w:i/>
                <w:noProof/>
              </w:rPr>
              <w:t>Work item code:</w:t>
            </w:r>
          </w:p>
        </w:tc>
        <w:tc>
          <w:tcPr>
            <w:tcW w:w="3686" w:type="dxa"/>
            <w:gridSpan w:val="5"/>
            <w:shd w:val="pct30" w:color="FFFF00" w:fill="auto"/>
          </w:tcPr>
          <w:p w14:paraId="36181160" w14:textId="77777777" w:rsidR="00DB1683" w:rsidRDefault="00DB1683" w:rsidP="005D7081">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545F7361" w14:textId="77777777" w:rsidR="00DB1683" w:rsidRDefault="00DB1683" w:rsidP="005D7081">
            <w:pPr>
              <w:pStyle w:val="CRCoverPage"/>
              <w:spacing w:after="0"/>
              <w:ind w:right="100"/>
              <w:rPr>
                <w:noProof/>
              </w:rPr>
            </w:pPr>
          </w:p>
        </w:tc>
        <w:tc>
          <w:tcPr>
            <w:tcW w:w="1417" w:type="dxa"/>
            <w:gridSpan w:val="3"/>
            <w:tcBorders>
              <w:left w:val="nil"/>
            </w:tcBorders>
          </w:tcPr>
          <w:p w14:paraId="6CDA3278" w14:textId="77777777" w:rsidR="00DB1683" w:rsidRDefault="00DB1683" w:rsidP="005D70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F0475" w14:textId="77777777" w:rsidR="00DB1683" w:rsidRDefault="00DB1683" w:rsidP="005D7081">
            <w:pPr>
              <w:pStyle w:val="CRCoverPage"/>
              <w:spacing w:after="0"/>
              <w:ind w:left="100"/>
              <w:rPr>
                <w:noProof/>
              </w:rPr>
            </w:pPr>
            <w:r>
              <w:fldChar w:fldCharType="begin"/>
            </w:r>
            <w:r>
              <w:instrText xml:space="preserve"> DOCPROPERTY  ResDate  \* MERGEFORMAT </w:instrText>
            </w:r>
            <w:r>
              <w:fldChar w:fldCharType="separate"/>
            </w:r>
            <w:r>
              <w:rPr>
                <w:noProof/>
              </w:rPr>
              <w:t>2022-03-04</w:t>
            </w:r>
            <w:r>
              <w:rPr>
                <w:noProof/>
              </w:rPr>
              <w:fldChar w:fldCharType="end"/>
            </w:r>
          </w:p>
        </w:tc>
      </w:tr>
      <w:tr w:rsidR="00DB1683" w14:paraId="25CE74DF" w14:textId="77777777" w:rsidTr="005D7081">
        <w:tc>
          <w:tcPr>
            <w:tcW w:w="1843" w:type="dxa"/>
            <w:tcBorders>
              <w:left w:val="single" w:sz="4" w:space="0" w:color="auto"/>
            </w:tcBorders>
          </w:tcPr>
          <w:p w14:paraId="77348470" w14:textId="77777777" w:rsidR="00DB1683" w:rsidRDefault="00DB1683" w:rsidP="005D7081">
            <w:pPr>
              <w:pStyle w:val="CRCoverPage"/>
              <w:spacing w:after="0"/>
              <w:rPr>
                <w:b/>
                <w:i/>
                <w:noProof/>
                <w:sz w:val="8"/>
                <w:szCs w:val="8"/>
              </w:rPr>
            </w:pPr>
          </w:p>
        </w:tc>
        <w:tc>
          <w:tcPr>
            <w:tcW w:w="1986" w:type="dxa"/>
            <w:gridSpan w:val="4"/>
          </w:tcPr>
          <w:p w14:paraId="34C9C223" w14:textId="77777777" w:rsidR="00DB1683" w:rsidRDefault="00DB1683" w:rsidP="005D7081">
            <w:pPr>
              <w:pStyle w:val="CRCoverPage"/>
              <w:spacing w:after="0"/>
              <w:rPr>
                <w:noProof/>
                <w:sz w:val="8"/>
                <w:szCs w:val="8"/>
              </w:rPr>
            </w:pPr>
          </w:p>
        </w:tc>
        <w:tc>
          <w:tcPr>
            <w:tcW w:w="2267" w:type="dxa"/>
            <w:gridSpan w:val="2"/>
          </w:tcPr>
          <w:p w14:paraId="3B297F86" w14:textId="77777777" w:rsidR="00DB1683" w:rsidRDefault="00DB1683" w:rsidP="005D7081">
            <w:pPr>
              <w:pStyle w:val="CRCoverPage"/>
              <w:spacing w:after="0"/>
              <w:rPr>
                <w:noProof/>
                <w:sz w:val="8"/>
                <w:szCs w:val="8"/>
              </w:rPr>
            </w:pPr>
          </w:p>
        </w:tc>
        <w:tc>
          <w:tcPr>
            <w:tcW w:w="1417" w:type="dxa"/>
            <w:gridSpan w:val="3"/>
          </w:tcPr>
          <w:p w14:paraId="420E041B" w14:textId="77777777" w:rsidR="00DB1683" w:rsidRDefault="00DB1683" w:rsidP="005D7081">
            <w:pPr>
              <w:pStyle w:val="CRCoverPage"/>
              <w:spacing w:after="0"/>
              <w:rPr>
                <w:noProof/>
                <w:sz w:val="8"/>
                <w:szCs w:val="8"/>
              </w:rPr>
            </w:pPr>
          </w:p>
        </w:tc>
        <w:tc>
          <w:tcPr>
            <w:tcW w:w="2127" w:type="dxa"/>
            <w:tcBorders>
              <w:right w:val="single" w:sz="4" w:space="0" w:color="auto"/>
            </w:tcBorders>
          </w:tcPr>
          <w:p w14:paraId="2EC06424" w14:textId="77777777" w:rsidR="00DB1683" w:rsidRDefault="00DB1683" w:rsidP="005D7081">
            <w:pPr>
              <w:pStyle w:val="CRCoverPage"/>
              <w:spacing w:after="0"/>
              <w:rPr>
                <w:noProof/>
                <w:sz w:val="8"/>
                <w:szCs w:val="8"/>
              </w:rPr>
            </w:pPr>
          </w:p>
        </w:tc>
      </w:tr>
      <w:tr w:rsidR="00DB1683" w14:paraId="6F3ABD25" w14:textId="77777777" w:rsidTr="005D7081">
        <w:trPr>
          <w:cantSplit/>
        </w:trPr>
        <w:tc>
          <w:tcPr>
            <w:tcW w:w="1843" w:type="dxa"/>
            <w:tcBorders>
              <w:left w:val="single" w:sz="4" w:space="0" w:color="auto"/>
            </w:tcBorders>
          </w:tcPr>
          <w:p w14:paraId="7C6666E6" w14:textId="77777777" w:rsidR="00DB1683" w:rsidRDefault="00DB1683" w:rsidP="005D7081">
            <w:pPr>
              <w:pStyle w:val="CRCoverPage"/>
              <w:tabs>
                <w:tab w:val="right" w:pos="1759"/>
              </w:tabs>
              <w:spacing w:after="0"/>
              <w:rPr>
                <w:b/>
                <w:i/>
                <w:noProof/>
              </w:rPr>
            </w:pPr>
            <w:r>
              <w:rPr>
                <w:b/>
                <w:i/>
                <w:noProof/>
              </w:rPr>
              <w:t>Category:</w:t>
            </w:r>
          </w:p>
        </w:tc>
        <w:tc>
          <w:tcPr>
            <w:tcW w:w="851" w:type="dxa"/>
            <w:shd w:val="pct30" w:color="FFFF00" w:fill="auto"/>
          </w:tcPr>
          <w:p w14:paraId="7F86883A" w14:textId="77777777" w:rsidR="00DB1683" w:rsidRDefault="00DB1683" w:rsidP="005D708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72510E1" w14:textId="77777777" w:rsidR="00DB1683" w:rsidRDefault="00DB1683" w:rsidP="005D7081">
            <w:pPr>
              <w:pStyle w:val="CRCoverPage"/>
              <w:spacing w:after="0"/>
              <w:rPr>
                <w:noProof/>
              </w:rPr>
            </w:pPr>
          </w:p>
        </w:tc>
        <w:tc>
          <w:tcPr>
            <w:tcW w:w="1417" w:type="dxa"/>
            <w:gridSpan w:val="3"/>
            <w:tcBorders>
              <w:left w:val="nil"/>
            </w:tcBorders>
          </w:tcPr>
          <w:p w14:paraId="140572AA" w14:textId="77777777" w:rsidR="00DB1683" w:rsidRDefault="00DB1683" w:rsidP="005D7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9EF4" w14:textId="77777777" w:rsidR="00DB1683" w:rsidRDefault="00DB1683" w:rsidP="005D708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B1683" w14:paraId="7F73DD03" w14:textId="77777777" w:rsidTr="005D7081">
        <w:tc>
          <w:tcPr>
            <w:tcW w:w="1843" w:type="dxa"/>
            <w:tcBorders>
              <w:left w:val="single" w:sz="4" w:space="0" w:color="auto"/>
              <w:bottom w:val="single" w:sz="4" w:space="0" w:color="auto"/>
            </w:tcBorders>
          </w:tcPr>
          <w:p w14:paraId="3B7731B9" w14:textId="77777777" w:rsidR="00DB1683" w:rsidRDefault="00DB1683" w:rsidP="005D7081">
            <w:pPr>
              <w:pStyle w:val="CRCoverPage"/>
              <w:spacing w:after="0"/>
              <w:rPr>
                <w:b/>
                <w:i/>
                <w:noProof/>
              </w:rPr>
            </w:pPr>
          </w:p>
        </w:tc>
        <w:tc>
          <w:tcPr>
            <w:tcW w:w="4677" w:type="dxa"/>
            <w:gridSpan w:val="8"/>
            <w:tcBorders>
              <w:bottom w:val="single" w:sz="4" w:space="0" w:color="auto"/>
            </w:tcBorders>
          </w:tcPr>
          <w:p w14:paraId="66BB54A8" w14:textId="77777777" w:rsidR="00DB1683" w:rsidRDefault="00DB1683" w:rsidP="005D7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AB91B0" w14:textId="77777777" w:rsidR="00DB1683" w:rsidRDefault="00DB1683" w:rsidP="005D70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00F2EA" w14:textId="77777777" w:rsidR="00DB1683" w:rsidRPr="007C2097" w:rsidRDefault="00DB1683" w:rsidP="005D7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1683" w14:paraId="5415F1CF" w14:textId="77777777" w:rsidTr="005D7081">
        <w:tc>
          <w:tcPr>
            <w:tcW w:w="1843" w:type="dxa"/>
          </w:tcPr>
          <w:p w14:paraId="1AF2AC69" w14:textId="77777777" w:rsidR="00DB1683" w:rsidRDefault="00DB1683" w:rsidP="005D7081">
            <w:pPr>
              <w:pStyle w:val="CRCoverPage"/>
              <w:spacing w:after="0"/>
              <w:rPr>
                <w:b/>
                <w:i/>
                <w:noProof/>
                <w:sz w:val="8"/>
                <w:szCs w:val="8"/>
              </w:rPr>
            </w:pPr>
          </w:p>
        </w:tc>
        <w:tc>
          <w:tcPr>
            <w:tcW w:w="7797" w:type="dxa"/>
            <w:gridSpan w:val="10"/>
          </w:tcPr>
          <w:p w14:paraId="6ACCF668" w14:textId="77777777" w:rsidR="00DB1683" w:rsidRDefault="00DB1683" w:rsidP="005D7081">
            <w:pPr>
              <w:pStyle w:val="CRCoverPage"/>
              <w:spacing w:after="0"/>
              <w:rPr>
                <w:noProof/>
                <w:sz w:val="8"/>
                <w:szCs w:val="8"/>
              </w:rPr>
            </w:pPr>
          </w:p>
        </w:tc>
      </w:tr>
      <w:tr w:rsidR="00DB1683" w14:paraId="06D39D6D" w14:textId="77777777" w:rsidTr="005D7081">
        <w:tc>
          <w:tcPr>
            <w:tcW w:w="2694" w:type="dxa"/>
            <w:gridSpan w:val="2"/>
            <w:tcBorders>
              <w:top w:val="single" w:sz="4" w:space="0" w:color="auto"/>
              <w:left w:val="single" w:sz="4" w:space="0" w:color="auto"/>
            </w:tcBorders>
          </w:tcPr>
          <w:p w14:paraId="68EA801E" w14:textId="77777777" w:rsidR="00DB1683" w:rsidRDefault="00DB1683" w:rsidP="00DB16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1EAA6" w14:textId="2E854B1C" w:rsidR="00DB1683" w:rsidRDefault="00DB1683" w:rsidP="00DB1683">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7.22 </w:t>
            </w:r>
            <w:r w:rsidRPr="00501B87">
              <w:rPr>
                <w:noProof/>
              </w:rPr>
              <w:t>using IWD 21wk</w:t>
            </w:r>
            <w:r>
              <w:rPr>
                <w:noProof/>
              </w:rPr>
              <w:t>49</w:t>
            </w:r>
          </w:p>
        </w:tc>
      </w:tr>
      <w:tr w:rsidR="00DB1683" w14:paraId="69935D43" w14:textId="77777777" w:rsidTr="005D7081">
        <w:tc>
          <w:tcPr>
            <w:tcW w:w="2694" w:type="dxa"/>
            <w:gridSpan w:val="2"/>
            <w:tcBorders>
              <w:left w:val="single" w:sz="4" w:space="0" w:color="auto"/>
            </w:tcBorders>
          </w:tcPr>
          <w:p w14:paraId="7F4B1E22" w14:textId="77777777" w:rsidR="00DB1683" w:rsidRDefault="00DB1683" w:rsidP="00DB1683">
            <w:pPr>
              <w:pStyle w:val="CRCoverPage"/>
              <w:spacing w:after="0"/>
              <w:rPr>
                <w:b/>
                <w:i/>
                <w:noProof/>
                <w:sz w:val="8"/>
                <w:szCs w:val="8"/>
              </w:rPr>
            </w:pPr>
          </w:p>
        </w:tc>
        <w:tc>
          <w:tcPr>
            <w:tcW w:w="6946" w:type="dxa"/>
            <w:gridSpan w:val="9"/>
            <w:tcBorders>
              <w:right w:val="single" w:sz="4" w:space="0" w:color="auto"/>
            </w:tcBorders>
          </w:tcPr>
          <w:p w14:paraId="7FCFFFC0" w14:textId="77777777" w:rsidR="00DB1683" w:rsidRDefault="00DB1683" w:rsidP="00DB1683">
            <w:pPr>
              <w:pStyle w:val="CRCoverPage"/>
              <w:spacing w:after="0"/>
              <w:rPr>
                <w:noProof/>
                <w:sz w:val="8"/>
                <w:szCs w:val="8"/>
              </w:rPr>
            </w:pPr>
          </w:p>
        </w:tc>
      </w:tr>
      <w:tr w:rsidR="00DB1683" w14:paraId="6CEE729F" w14:textId="77777777" w:rsidTr="005D7081">
        <w:tc>
          <w:tcPr>
            <w:tcW w:w="2694" w:type="dxa"/>
            <w:gridSpan w:val="2"/>
            <w:tcBorders>
              <w:left w:val="single" w:sz="4" w:space="0" w:color="auto"/>
            </w:tcBorders>
          </w:tcPr>
          <w:p w14:paraId="556DBE90" w14:textId="77777777" w:rsidR="00DB1683" w:rsidRDefault="00DB1683" w:rsidP="00DB16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347160" w14:textId="4A9F3A87" w:rsidR="00DB1683" w:rsidRDefault="00DB1683" w:rsidP="00DB1683">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7.22 </w:t>
            </w:r>
            <w:r w:rsidRPr="00501B87">
              <w:rPr>
                <w:noProof/>
              </w:rPr>
              <w:t>required for approval. See detailed change description for further information</w:t>
            </w:r>
          </w:p>
        </w:tc>
      </w:tr>
      <w:tr w:rsidR="00DB1683" w14:paraId="6D4CFCA5" w14:textId="77777777" w:rsidTr="005D7081">
        <w:tc>
          <w:tcPr>
            <w:tcW w:w="2694" w:type="dxa"/>
            <w:gridSpan w:val="2"/>
            <w:tcBorders>
              <w:left w:val="single" w:sz="4" w:space="0" w:color="auto"/>
            </w:tcBorders>
          </w:tcPr>
          <w:p w14:paraId="12B03C9E" w14:textId="77777777" w:rsidR="00DB1683" w:rsidRDefault="00DB1683" w:rsidP="00DB1683">
            <w:pPr>
              <w:pStyle w:val="CRCoverPage"/>
              <w:spacing w:after="0"/>
              <w:rPr>
                <w:b/>
                <w:i/>
                <w:noProof/>
                <w:sz w:val="8"/>
                <w:szCs w:val="8"/>
              </w:rPr>
            </w:pPr>
          </w:p>
        </w:tc>
        <w:tc>
          <w:tcPr>
            <w:tcW w:w="6946" w:type="dxa"/>
            <w:gridSpan w:val="9"/>
            <w:tcBorders>
              <w:right w:val="single" w:sz="4" w:space="0" w:color="auto"/>
            </w:tcBorders>
          </w:tcPr>
          <w:p w14:paraId="0E1240CF" w14:textId="77777777" w:rsidR="00DB1683" w:rsidRDefault="00DB1683" w:rsidP="00DB1683">
            <w:pPr>
              <w:pStyle w:val="CRCoverPage"/>
              <w:spacing w:after="0"/>
              <w:rPr>
                <w:noProof/>
                <w:sz w:val="8"/>
                <w:szCs w:val="8"/>
              </w:rPr>
            </w:pPr>
          </w:p>
        </w:tc>
      </w:tr>
      <w:tr w:rsidR="00DB1683" w14:paraId="5C5BB998" w14:textId="77777777" w:rsidTr="005D7081">
        <w:tc>
          <w:tcPr>
            <w:tcW w:w="2694" w:type="dxa"/>
            <w:gridSpan w:val="2"/>
            <w:tcBorders>
              <w:left w:val="single" w:sz="4" w:space="0" w:color="auto"/>
              <w:bottom w:val="single" w:sz="4" w:space="0" w:color="auto"/>
            </w:tcBorders>
          </w:tcPr>
          <w:p w14:paraId="3D852FAA" w14:textId="77777777" w:rsidR="00DB1683" w:rsidRDefault="00DB1683" w:rsidP="00DB16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271FD" w14:textId="59952036" w:rsidR="00DB1683" w:rsidRDefault="00DB1683" w:rsidP="00DB1683">
            <w:pPr>
              <w:pStyle w:val="CRCoverPage"/>
              <w:spacing w:after="0"/>
              <w:ind w:left="100"/>
              <w:rPr>
                <w:noProof/>
              </w:rPr>
            </w:pPr>
            <w:r w:rsidRPr="00501B87">
              <w:rPr>
                <w:noProof/>
              </w:rPr>
              <w:t>Test case will not be added to ATS</w:t>
            </w:r>
            <w:r>
              <w:rPr>
                <w:noProof/>
              </w:rPr>
              <w:t>.</w:t>
            </w:r>
          </w:p>
        </w:tc>
      </w:tr>
      <w:tr w:rsidR="00DB1683" w14:paraId="723180B1" w14:textId="77777777" w:rsidTr="005D7081">
        <w:tc>
          <w:tcPr>
            <w:tcW w:w="2694" w:type="dxa"/>
            <w:gridSpan w:val="2"/>
          </w:tcPr>
          <w:p w14:paraId="45EBEF62" w14:textId="77777777" w:rsidR="00DB1683" w:rsidRDefault="00DB1683" w:rsidP="00DB1683">
            <w:pPr>
              <w:pStyle w:val="CRCoverPage"/>
              <w:spacing w:after="0"/>
              <w:rPr>
                <w:b/>
                <w:i/>
                <w:noProof/>
                <w:sz w:val="8"/>
                <w:szCs w:val="8"/>
              </w:rPr>
            </w:pPr>
          </w:p>
        </w:tc>
        <w:tc>
          <w:tcPr>
            <w:tcW w:w="6946" w:type="dxa"/>
            <w:gridSpan w:val="9"/>
          </w:tcPr>
          <w:p w14:paraId="074B636A" w14:textId="77777777" w:rsidR="00DB1683" w:rsidRDefault="00DB1683" w:rsidP="00DB1683">
            <w:pPr>
              <w:pStyle w:val="CRCoverPage"/>
              <w:spacing w:after="0"/>
              <w:rPr>
                <w:noProof/>
                <w:sz w:val="8"/>
                <w:szCs w:val="8"/>
              </w:rPr>
            </w:pPr>
          </w:p>
        </w:tc>
      </w:tr>
      <w:tr w:rsidR="00DB1683" w14:paraId="2E203B16" w14:textId="77777777" w:rsidTr="005D7081">
        <w:tc>
          <w:tcPr>
            <w:tcW w:w="2694" w:type="dxa"/>
            <w:gridSpan w:val="2"/>
            <w:tcBorders>
              <w:top w:val="single" w:sz="4" w:space="0" w:color="auto"/>
              <w:left w:val="single" w:sz="4" w:space="0" w:color="auto"/>
            </w:tcBorders>
          </w:tcPr>
          <w:p w14:paraId="7023066D" w14:textId="77777777" w:rsidR="00DB1683" w:rsidRDefault="00DB1683" w:rsidP="00DB16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A74D1" w14:textId="4901A948" w:rsidR="00DB1683" w:rsidRDefault="00DB1683" w:rsidP="00DB1683">
            <w:pPr>
              <w:pStyle w:val="CRCoverPage"/>
              <w:spacing w:after="0"/>
              <w:ind w:left="100"/>
              <w:rPr>
                <w:noProof/>
              </w:rPr>
            </w:pPr>
            <w:r>
              <w:rPr>
                <w:noProof/>
              </w:rPr>
              <w:t>7.22.NR5GC</w:t>
            </w:r>
          </w:p>
        </w:tc>
      </w:tr>
      <w:tr w:rsidR="00DB1683" w14:paraId="5B657277" w14:textId="77777777" w:rsidTr="005D7081">
        <w:tc>
          <w:tcPr>
            <w:tcW w:w="2694" w:type="dxa"/>
            <w:gridSpan w:val="2"/>
            <w:tcBorders>
              <w:left w:val="single" w:sz="4" w:space="0" w:color="auto"/>
            </w:tcBorders>
          </w:tcPr>
          <w:p w14:paraId="25878792" w14:textId="77777777" w:rsidR="00DB1683" w:rsidRDefault="00DB1683" w:rsidP="00DB1683">
            <w:pPr>
              <w:pStyle w:val="CRCoverPage"/>
              <w:spacing w:after="0"/>
              <w:rPr>
                <w:b/>
                <w:i/>
                <w:noProof/>
                <w:sz w:val="8"/>
                <w:szCs w:val="8"/>
              </w:rPr>
            </w:pPr>
          </w:p>
        </w:tc>
        <w:tc>
          <w:tcPr>
            <w:tcW w:w="6946" w:type="dxa"/>
            <w:gridSpan w:val="9"/>
            <w:tcBorders>
              <w:right w:val="single" w:sz="4" w:space="0" w:color="auto"/>
            </w:tcBorders>
          </w:tcPr>
          <w:p w14:paraId="5B68B7F1" w14:textId="77777777" w:rsidR="00DB1683" w:rsidRDefault="00DB1683" w:rsidP="00DB1683">
            <w:pPr>
              <w:pStyle w:val="CRCoverPage"/>
              <w:spacing w:after="0"/>
              <w:rPr>
                <w:noProof/>
                <w:sz w:val="8"/>
                <w:szCs w:val="8"/>
              </w:rPr>
            </w:pPr>
          </w:p>
        </w:tc>
      </w:tr>
      <w:tr w:rsidR="00DB1683" w14:paraId="1EB5343E" w14:textId="77777777" w:rsidTr="005D7081">
        <w:tc>
          <w:tcPr>
            <w:tcW w:w="2694" w:type="dxa"/>
            <w:gridSpan w:val="2"/>
            <w:tcBorders>
              <w:left w:val="single" w:sz="4" w:space="0" w:color="auto"/>
            </w:tcBorders>
          </w:tcPr>
          <w:p w14:paraId="5DE517DE" w14:textId="77777777" w:rsidR="00DB1683" w:rsidRDefault="00DB1683" w:rsidP="00DB16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19B48" w14:textId="77777777" w:rsidR="00DB1683" w:rsidRDefault="00DB1683" w:rsidP="00DB16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EE7C1" w14:textId="77777777" w:rsidR="00DB1683" w:rsidRDefault="00DB1683" w:rsidP="00DB1683">
            <w:pPr>
              <w:pStyle w:val="CRCoverPage"/>
              <w:spacing w:after="0"/>
              <w:jc w:val="center"/>
              <w:rPr>
                <w:b/>
                <w:caps/>
                <w:noProof/>
              </w:rPr>
            </w:pPr>
            <w:r>
              <w:rPr>
                <w:b/>
                <w:caps/>
                <w:noProof/>
              </w:rPr>
              <w:t>N</w:t>
            </w:r>
          </w:p>
        </w:tc>
        <w:tc>
          <w:tcPr>
            <w:tcW w:w="2977" w:type="dxa"/>
            <w:gridSpan w:val="4"/>
          </w:tcPr>
          <w:p w14:paraId="744DC5B4" w14:textId="77777777" w:rsidR="00DB1683" w:rsidRDefault="00DB1683" w:rsidP="00DB16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68E7D" w14:textId="77777777" w:rsidR="00DB1683" w:rsidRDefault="00DB1683" w:rsidP="00DB1683">
            <w:pPr>
              <w:pStyle w:val="CRCoverPage"/>
              <w:spacing w:after="0"/>
              <w:ind w:left="99"/>
              <w:rPr>
                <w:noProof/>
              </w:rPr>
            </w:pPr>
          </w:p>
        </w:tc>
      </w:tr>
      <w:tr w:rsidR="00DB1683" w14:paraId="08A25409" w14:textId="77777777" w:rsidTr="005D7081">
        <w:tc>
          <w:tcPr>
            <w:tcW w:w="2694" w:type="dxa"/>
            <w:gridSpan w:val="2"/>
            <w:tcBorders>
              <w:left w:val="single" w:sz="4" w:space="0" w:color="auto"/>
            </w:tcBorders>
          </w:tcPr>
          <w:p w14:paraId="28A1F868" w14:textId="77777777" w:rsidR="00DB1683" w:rsidRDefault="00DB1683" w:rsidP="00DB16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36500" w14:textId="77777777" w:rsidR="00DB1683" w:rsidRDefault="00DB1683" w:rsidP="00DB16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6AC2F" w14:textId="7F844914" w:rsidR="00DB1683" w:rsidRDefault="00DB1683" w:rsidP="00DB1683">
            <w:pPr>
              <w:pStyle w:val="CRCoverPage"/>
              <w:spacing w:after="0"/>
              <w:jc w:val="center"/>
              <w:rPr>
                <w:b/>
                <w:caps/>
                <w:noProof/>
              </w:rPr>
            </w:pPr>
            <w:r>
              <w:rPr>
                <w:b/>
                <w:caps/>
                <w:noProof/>
              </w:rPr>
              <w:t>x</w:t>
            </w:r>
          </w:p>
        </w:tc>
        <w:tc>
          <w:tcPr>
            <w:tcW w:w="2977" w:type="dxa"/>
            <w:gridSpan w:val="4"/>
          </w:tcPr>
          <w:p w14:paraId="3A08523A" w14:textId="77777777" w:rsidR="00DB1683" w:rsidRDefault="00DB1683" w:rsidP="00DB16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475C06" w14:textId="24E8A7FA" w:rsidR="00DB1683" w:rsidRDefault="00DB1683" w:rsidP="00DB1683">
            <w:pPr>
              <w:pStyle w:val="CRCoverPage"/>
              <w:spacing w:after="0"/>
              <w:ind w:left="99"/>
              <w:rPr>
                <w:noProof/>
              </w:rPr>
            </w:pPr>
          </w:p>
        </w:tc>
      </w:tr>
      <w:tr w:rsidR="00DB1683" w14:paraId="27B57A1F" w14:textId="77777777" w:rsidTr="005D7081">
        <w:tc>
          <w:tcPr>
            <w:tcW w:w="2694" w:type="dxa"/>
            <w:gridSpan w:val="2"/>
            <w:tcBorders>
              <w:left w:val="single" w:sz="4" w:space="0" w:color="auto"/>
            </w:tcBorders>
          </w:tcPr>
          <w:p w14:paraId="567E8881" w14:textId="77777777" w:rsidR="00DB1683" w:rsidRDefault="00DB1683" w:rsidP="00DB16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478F49" w14:textId="77777777" w:rsidR="00DB1683" w:rsidRDefault="00DB1683" w:rsidP="00DB16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0B5DF" w14:textId="10F47D34" w:rsidR="00DB1683" w:rsidRDefault="00DB1683" w:rsidP="00DB1683">
            <w:pPr>
              <w:pStyle w:val="CRCoverPage"/>
              <w:spacing w:after="0"/>
              <w:jc w:val="center"/>
              <w:rPr>
                <w:b/>
                <w:caps/>
                <w:noProof/>
              </w:rPr>
            </w:pPr>
            <w:r>
              <w:rPr>
                <w:b/>
                <w:caps/>
                <w:noProof/>
              </w:rPr>
              <w:t>x</w:t>
            </w:r>
          </w:p>
        </w:tc>
        <w:tc>
          <w:tcPr>
            <w:tcW w:w="2977" w:type="dxa"/>
            <w:gridSpan w:val="4"/>
          </w:tcPr>
          <w:p w14:paraId="3E5DD107" w14:textId="77777777" w:rsidR="00DB1683" w:rsidRDefault="00DB1683" w:rsidP="00DB16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28C90B" w14:textId="0C80DDD7" w:rsidR="00DB1683" w:rsidRDefault="00DB1683" w:rsidP="00DB1683">
            <w:pPr>
              <w:pStyle w:val="CRCoverPage"/>
              <w:spacing w:after="0"/>
              <w:ind w:left="99"/>
              <w:rPr>
                <w:noProof/>
              </w:rPr>
            </w:pPr>
          </w:p>
        </w:tc>
      </w:tr>
      <w:tr w:rsidR="00DB1683" w14:paraId="59AA2B89" w14:textId="77777777" w:rsidTr="005D7081">
        <w:tc>
          <w:tcPr>
            <w:tcW w:w="2694" w:type="dxa"/>
            <w:gridSpan w:val="2"/>
            <w:tcBorders>
              <w:left w:val="single" w:sz="4" w:space="0" w:color="auto"/>
            </w:tcBorders>
          </w:tcPr>
          <w:p w14:paraId="781AC9E8" w14:textId="77777777" w:rsidR="00DB1683" w:rsidRDefault="00DB1683" w:rsidP="00DB16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C0B089" w14:textId="77777777" w:rsidR="00DB1683" w:rsidRDefault="00DB1683" w:rsidP="00DB16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136F0" w14:textId="0E73EDF7" w:rsidR="00DB1683" w:rsidRDefault="00DB1683" w:rsidP="00DB1683">
            <w:pPr>
              <w:pStyle w:val="CRCoverPage"/>
              <w:spacing w:after="0"/>
              <w:jc w:val="center"/>
              <w:rPr>
                <w:b/>
                <w:caps/>
                <w:noProof/>
              </w:rPr>
            </w:pPr>
            <w:r>
              <w:rPr>
                <w:b/>
                <w:caps/>
                <w:noProof/>
              </w:rPr>
              <w:t>x</w:t>
            </w:r>
          </w:p>
        </w:tc>
        <w:tc>
          <w:tcPr>
            <w:tcW w:w="2977" w:type="dxa"/>
            <w:gridSpan w:val="4"/>
          </w:tcPr>
          <w:p w14:paraId="75E54D61" w14:textId="77777777" w:rsidR="00DB1683" w:rsidRDefault="00DB1683" w:rsidP="00DB16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D68B47" w14:textId="46CB478A" w:rsidR="00DB1683" w:rsidRDefault="00DB1683" w:rsidP="00DB1683">
            <w:pPr>
              <w:pStyle w:val="CRCoverPage"/>
              <w:spacing w:after="0"/>
              <w:ind w:left="99"/>
              <w:rPr>
                <w:noProof/>
              </w:rPr>
            </w:pPr>
          </w:p>
        </w:tc>
      </w:tr>
      <w:tr w:rsidR="00DB1683" w14:paraId="34464396" w14:textId="77777777" w:rsidTr="005D7081">
        <w:tc>
          <w:tcPr>
            <w:tcW w:w="2694" w:type="dxa"/>
            <w:gridSpan w:val="2"/>
            <w:tcBorders>
              <w:left w:val="single" w:sz="4" w:space="0" w:color="auto"/>
            </w:tcBorders>
          </w:tcPr>
          <w:p w14:paraId="705513A3" w14:textId="77777777" w:rsidR="00DB1683" w:rsidRDefault="00DB1683" w:rsidP="00DB1683">
            <w:pPr>
              <w:pStyle w:val="CRCoverPage"/>
              <w:spacing w:after="0"/>
              <w:rPr>
                <w:b/>
                <w:i/>
                <w:noProof/>
              </w:rPr>
            </w:pPr>
          </w:p>
        </w:tc>
        <w:tc>
          <w:tcPr>
            <w:tcW w:w="6946" w:type="dxa"/>
            <w:gridSpan w:val="9"/>
            <w:tcBorders>
              <w:right w:val="single" w:sz="4" w:space="0" w:color="auto"/>
            </w:tcBorders>
          </w:tcPr>
          <w:p w14:paraId="0ADF5180" w14:textId="77777777" w:rsidR="00DB1683" w:rsidRDefault="00DB1683" w:rsidP="00DB1683">
            <w:pPr>
              <w:pStyle w:val="CRCoverPage"/>
              <w:spacing w:after="0"/>
              <w:rPr>
                <w:noProof/>
              </w:rPr>
            </w:pPr>
          </w:p>
        </w:tc>
      </w:tr>
      <w:tr w:rsidR="00DB1683" w14:paraId="23FE77AA" w14:textId="77777777" w:rsidTr="005D7081">
        <w:tc>
          <w:tcPr>
            <w:tcW w:w="2694" w:type="dxa"/>
            <w:gridSpan w:val="2"/>
            <w:tcBorders>
              <w:left w:val="single" w:sz="4" w:space="0" w:color="auto"/>
              <w:bottom w:val="single" w:sz="4" w:space="0" w:color="auto"/>
            </w:tcBorders>
          </w:tcPr>
          <w:p w14:paraId="069BB227" w14:textId="77777777" w:rsidR="00DB1683" w:rsidRDefault="00DB1683" w:rsidP="00DB1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0E41C9" w14:textId="21BA4D70" w:rsidR="00DB1683" w:rsidRDefault="00DB1683" w:rsidP="00DB1683">
            <w:pPr>
              <w:pStyle w:val="CRCoverPage"/>
              <w:spacing w:after="0"/>
              <w:ind w:left="100"/>
              <w:rPr>
                <w:noProof/>
              </w:rPr>
            </w:pPr>
            <w:r w:rsidRPr="00126FDD">
              <w:rPr>
                <w:noProof/>
              </w:rPr>
              <w:t xml:space="preserve">Corrections required in this CR are based on R5s220336 </w:t>
            </w:r>
            <w:r>
              <w:rPr>
                <w:noProof/>
              </w:rPr>
              <w:t>changes</w:t>
            </w:r>
            <w:r w:rsidRPr="00126FDD">
              <w:rPr>
                <w:noProof/>
              </w:rPr>
              <w:t>.</w:t>
            </w:r>
          </w:p>
        </w:tc>
      </w:tr>
      <w:tr w:rsidR="00DB1683" w:rsidRPr="008863B9" w14:paraId="126BC756" w14:textId="77777777" w:rsidTr="005D7081">
        <w:tc>
          <w:tcPr>
            <w:tcW w:w="2694" w:type="dxa"/>
            <w:gridSpan w:val="2"/>
            <w:tcBorders>
              <w:top w:val="single" w:sz="4" w:space="0" w:color="auto"/>
              <w:bottom w:val="single" w:sz="4" w:space="0" w:color="auto"/>
            </w:tcBorders>
          </w:tcPr>
          <w:p w14:paraId="74417EB6" w14:textId="77777777" w:rsidR="00DB1683" w:rsidRPr="008863B9" w:rsidRDefault="00DB1683" w:rsidP="00DB1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A6F0AD" w14:textId="77777777" w:rsidR="00DB1683" w:rsidRPr="008863B9" w:rsidRDefault="00DB1683" w:rsidP="00DB1683">
            <w:pPr>
              <w:pStyle w:val="CRCoverPage"/>
              <w:spacing w:after="0"/>
              <w:ind w:left="100"/>
              <w:rPr>
                <w:noProof/>
                <w:sz w:val="8"/>
                <w:szCs w:val="8"/>
              </w:rPr>
            </w:pPr>
          </w:p>
        </w:tc>
      </w:tr>
      <w:tr w:rsidR="00DB1683" w14:paraId="79AC8CE3" w14:textId="77777777" w:rsidTr="005D7081">
        <w:tc>
          <w:tcPr>
            <w:tcW w:w="2694" w:type="dxa"/>
            <w:gridSpan w:val="2"/>
            <w:tcBorders>
              <w:top w:val="single" w:sz="4" w:space="0" w:color="auto"/>
              <w:left w:val="single" w:sz="4" w:space="0" w:color="auto"/>
              <w:bottom w:val="single" w:sz="4" w:space="0" w:color="auto"/>
            </w:tcBorders>
          </w:tcPr>
          <w:p w14:paraId="4BCAE158" w14:textId="77777777" w:rsidR="00DB1683" w:rsidRDefault="00DB1683" w:rsidP="00DB1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33C22A" w14:textId="77777777" w:rsidR="00DB1683" w:rsidRDefault="00DB1683" w:rsidP="00DB1683">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97300550"/>
      <w:r w:rsidRPr="00D83A7A">
        <w:rPr>
          <w:rStyle w:val="Emphasis"/>
          <w:rFonts w:ascii="Arial" w:hAnsi="Arial" w:cs="Arial"/>
          <w:i w:val="0"/>
        </w:rPr>
        <w:lastRenderedPageBreak/>
        <w:t>Table of Contents</w:t>
      </w:r>
      <w:bookmarkEnd w:id="0"/>
    </w:p>
    <w:p w14:paraId="42339238" w14:textId="24DAAD87" w:rsidR="00C85F77"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C85F77" w:rsidRPr="00971EEC">
        <w:rPr>
          <w:rFonts w:ascii="Arial" w:hAnsi="Arial" w:cs="Arial"/>
          <w:iCs/>
        </w:rPr>
        <w:t>Table of Contents</w:t>
      </w:r>
      <w:r w:rsidR="00C85F77">
        <w:tab/>
      </w:r>
      <w:r w:rsidR="00C85F77">
        <w:fldChar w:fldCharType="begin"/>
      </w:r>
      <w:r w:rsidR="00C85F77">
        <w:instrText xml:space="preserve"> PAGEREF _Toc97300550 \h </w:instrText>
      </w:r>
      <w:r w:rsidR="00C85F77">
        <w:fldChar w:fldCharType="separate"/>
      </w:r>
      <w:r w:rsidR="00C85F77">
        <w:t>2</w:t>
      </w:r>
      <w:r w:rsidR="00C85F77">
        <w:fldChar w:fldCharType="end"/>
      </w:r>
    </w:p>
    <w:p w14:paraId="4F7D487B" w14:textId="6F82F328" w:rsidR="00C85F77" w:rsidRDefault="00C85F77">
      <w:pPr>
        <w:pStyle w:val="TOC1"/>
        <w:rPr>
          <w:rFonts w:asciiTheme="minorHAnsi" w:eastAsiaTheme="minorEastAsia" w:hAnsiTheme="minorHAnsi" w:cstheme="minorBidi"/>
          <w:szCs w:val="22"/>
          <w:lang w:eastAsia="en-GB"/>
        </w:rPr>
      </w:pPr>
      <w:r w:rsidRPr="00971EEC">
        <w:rPr>
          <w:b/>
          <w:lang w:eastAsia="ja-JP"/>
        </w:rPr>
        <w:t>1</w:t>
      </w:r>
      <w:r>
        <w:rPr>
          <w:rFonts w:asciiTheme="minorHAnsi" w:eastAsiaTheme="minorEastAsia" w:hAnsiTheme="minorHAnsi" w:cstheme="minorBidi"/>
          <w:szCs w:val="22"/>
          <w:lang w:eastAsia="en-GB"/>
        </w:rPr>
        <w:tab/>
      </w:r>
      <w:r w:rsidRPr="00971EEC">
        <w:rPr>
          <w:b/>
          <w:lang w:eastAsia="ja-JP"/>
        </w:rPr>
        <w:t>Overview</w:t>
      </w:r>
      <w:r>
        <w:tab/>
      </w:r>
      <w:r>
        <w:fldChar w:fldCharType="begin"/>
      </w:r>
      <w:r>
        <w:instrText xml:space="preserve"> PAGEREF _Toc97300551 \h </w:instrText>
      </w:r>
      <w:r>
        <w:fldChar w:fldCharType="separate"/>
      </w:r>
      <w:r>
        <w:t>3</w:t>
      </w:r>
      <w:r>
        <w:fldChar w:fldCharType="end"/>
      </w:r>
    </w:p>
    <w:p w14:paraId="1452843B" w14:textId="0CEB6165" w:rsidR="00C85F77" w:rsidRDefault="00C85F77">
      <w:pPr>
        <w:pStyle w:val="TOC2"/>
        <w:rPr>
          <w:rFonts w:asciiTheme="minorHAnsi" w:eastAsiaTheme="minorEastAsia" w:hAnsiTheme="minorHAnsi" w:cstheme="minorBidi"/>
          <w:sz w:val="22"/>
          <w:szCs w:val="22"/>
          <w:lang w:eastAsia="en-GB"/>
        </w:rPr>
      </w:pPr>
      <w:r w:rsidRPr="00971EEC">
        <w:rPr>
          <w:b/>
        </w:rPr>
        <w:t>1.1</w:t>
      </w:r>
      <w:r>
        <w:rPr>
          <w:rFonts w:asciiTheme="minorHAnsi" w:eastAsiaTheme="minorEastAsia" w:hAnsiTheme="minorHAnsi" w:cstheme="minorBidi"/>
          <w:sz w:val="22"/>
          <w:szCs w:val="22"/>
          <w:lang w:eastAsia="en-GB"/>
        </w:rPr>
        <w:tab/>
      </w:r>
      <w:r w:rsidRPr="00971EEC">
        <w:rPr>
          <w:b/>
        </w:rPr>
        <w:t>Verification Test Summary</w:t>
      </w:r>
      <w:r>
        <w:tab/>
      </w:r>
      <w:r>
        <w:fldChar w:fldCharType="begin"/>
      </w:r>
      <w:r>
        <w:instrText xml:space="preserve"> PAGEREF _Toc97300552 \h </w:instrText>
      </w:r>
      <w:r>
        <w:fldChar w:fldCharType="separate"/>
      </w:r>
      <w:r>
        <w:t>3</w:t>
      </w:r>
      <w:r>
        <w:fldChar w:fldCharType="end"/>
      </w:r>
    </w:p>
    <w:p w14:paraId="3CA79457" w14:textId="0920F47F" w:rsidR="00C85F77" w:rsidRDefault="00C85F77">
      <w:pPr>
        <w:pStyle w:val="TOC1"/>
        <w:rPr>
          <w:rFonts w:asciiTheme="minorHAnsi" w:eastAsiaTheme="minorEastAsia" w:hAnsiTheme="minorHAnsi" w:cstheme="minorBidi"/>
          <w:szCs w:val="22"/>
          <w:lang w:eastAsia="en-GB"/>
        </w:rPr>
      </w:pPr>
      <w:r w:rsidRPr="00971EEC">
        <w:rPr>
          <w:b/>
        </w:rPr>
        <w:t>2</w:t>
      </w:r>
      <w:r>
        <w:rPr>
          <w:rFonts w:asciiTheme="minorHAnsi" w:eastAsiaTheme="minorEastAsia" w:hAnsiTheme="minorHAnsi" w:cstheme="minorBidi"/>
          <w:szCs w:val="22"/>
          <w:lang w:eastAsia="en-GB"/>
        </w:rPr>
        <w:tab/>
      </w:r>
      <w:r w:rsidRPr="00971EEC">
        <w:rPr>
          <w:b/>
        </w:rPr>
        <w:t>Corrections required</w:t>
      </w:r>
      <w:r>
        <w:tab/>
      </w:r>
      <w:r>
        <w:fldChar w:fldCharType="begin"/>
      </w:r>
      <w:r>
        <w:instrText xml:space="preserve"> PAGEREF _Toc97300553 \h </w:instrText>
      </w:r>
      <w:r>
        <w:fldChar w:fldCharType="separate"/>
      </w:r>
      <w:r>
        <w:t>3</w:t>
      </w:r>
      <w:r>
        <w:fldChar w:fldCharType="end"/>
      </w:r>
    </w:p>
    <w:p w14:paraId="03F29D55" w14:textId="6FE01E4E" w:rsidR="00C85F77" w:rsidRDefault="00C85F77">
      <w:pPr>
        <w:pStyle w:val="TOC1"/>
        <w:rPr>
          <w:rFonts w:asciiTheme="minorHAnsi" w:eastAsiaTheme="minorEastAsia" w:hAnsiTheme="minorHAnsi" w:cstheme="minorBidi"/>
          <w:szCs w:val="22"/>
          <w:lang w:eastAsia="en-GB"/>
        </w:rPr>
      </w:pPr>
      <w:r w:rsidRPr="00971EEC">
        <w:rPr>
          <w:rFonts w:cs="Arial"/>
          <w:b/>
        </w:rPr>
        <w:t>3</w:t>
      </w:r>
      <w:r>
        <w:rPr>
          <w:rFonts w:asciiTheme="minorHAnsi" w:eastAsiaTheme="minorEastAsia" w:hAnsiTheme="minorHAnsi" w:cstheme="minorBidi"/>
          <w:szCs w:val="22"/>
          <w:lang w:eastAsia="en-GB"/>
        </w:rPr>
        <w:tab/>
      </w:r>
      <w:r w:rsidRPr="00971EEC">
        <w:rPr>
          <w:rFonts w:cs="Arial"/>
          <w:b/>
        </w:rPr>
        <w:t>Branches executed</w:t>
      </w:r>
      <w:r>
        <w:tab/>
      </w:r>
      <w:r>
        <w:fldChar w:fldCharType="begin"/>
      </w:r>
      <w:r>
        <w:instrText xml:space="preserve"> PAGEREF _Toc97300554 \h </w:instrText>
      </w:r>
      <w:r>
        <w:fldChar w:fldCharType="separate"/>
      </w:r>
      <w:r>
        <w:t>3</w:t>
      </w:r>
      <w:r>
        <w:fldChar w:fldCharType="end"/>
      </w:r>
    </w:p>
    <w:p w14:paraId="0D8A838C" w14:textId="176CE2E7" w:rsidR="00C85F77" w:rsidRDefault="00C85F77">
      <w:pPr>
        <w:pStyle w:val="TOC1"/>
        <w:rPr>
          <w:rFonts w:asciiTheme="minorHAnsi" w:eastAsiaTheme="minorEastAsia" w:hAnsiTheme="minorHAnsi" w:cstheme="minorBidi"/>
          <w:szCs w:val="22"/>
          <w:lang w:eastAsia="en-GB"/>
        </w:rPr>
      </w:pPr>
      <w:r w:rsidRPr="00971EEC">
        <w:rPr>
          <w:rFonts w:cs="Arial"/>
          <w:b/>
        </w:rPr>
        <w:t>4</w:t>
      </w:r>
      <w:r>
        <w:rPr>
          <w:rFonts w:asciiTheme="minorHAnsi" w:eastAsiaTheme="minorEastAsia" w:hAnsiTheme="minorHAnsi" w:cstheme="minorBidi"/>
          <w:szCs w:val="22"/>
          <w:lang w:eastAsia="en-GB"/>
        </w:rPr>
        <w:tab/>
      </w:r>
      <w:r w:rsidRPr="00971EEC">
        <w:rPr>
          <w:rFonts w:cs="Arial"/>
          <w:b/>
        </w:rPr>
        <w:t>Execution Log Files</w:t>
      </w:r>
      <w:r>
        <w:tab/>
      </w:r>
      <w:r>
        <w:fldChar w:fldCharType="begin"/>
      </w:r>
      <w:r>
        <w:instrText xml:space="preserve"> PAGEREF _Toc97300555 \h </w:instrText>
      </w:r>
      <w:r>
        <w:fldChar w:fldCharType="separate"/>
      </w:r>
      <w:r>
        <w:t>3</w:t>
      </w:r>
      <w:r>
        <w:fldChar w:fldCharType="end"/>
      </w:r>
    </w:p>
    <w:p w14:paraId="15E55825" w14:textId="0046D437" w:rsidR="00C85F77" w:rsidRDefault="00C85F77">
      <w:pPr>
        <w:pStyle w:val="TOC2"/>
        <w:rPr>
          <w:rFonts w:asciiTheme="minorHAnsi" w:eastAsiaTheme="minorEastAsia" w:hAnsiTheme="minorHAnsi" w:cstheme="minorBidi"/>
          <w:sz w:val="22"/>
          <w:szCs w:val="22"/>
          <w:lang w:eastAsia="en-GB"/>
        </w:rPr>
      </w:pPr>
      <w:r w:rsidRPr="00971EEC">
        <w:rPr>
          <w:rFonts w:cs="Arial"/>
          <w:b/>
        </w:rPr>
        <w:t>Samsung SM-G996U</w:t>
      </w:r>
      <w:r>
        <w:tab/>
      </w:r>
      <w:r>
        <w:fldChar w:fldCharType="begin"/>
      </w:r>
      <w:r>
        <w:instrText xml:space="preserve"> PAGEREF _Toc97300556 \h </w:instrText>
      </w:r>
      <w:r>
        <w:fldChar w:fldCharType="separate"/>
      </w:r>
      <w:r>
        <w:t>3</w:t>
      </w:r>
      <w:r>
        <w:fldChar w:fldCharType="end"/>
      </w:r>
    </w:p>
    <w:p w14:paraId="1A734575" w14:textId="352AC43C" w:rsidR="00C85F77" w:rsidRDefault="00C85F77">
      <w:pPr>
        <w:pStyle w:val="TOC1"/>
        <w:rPr>
          <w:rFonts w:asciiTheme="minorHAnsi" w:eastAsiaTheme="minorEastAsia" w:hAnsiTheme="minorHAnsi" w:cstheme="minorBidi"/>
          <w:szCs w:val="22"/>
          <w:lang w:eastAsia="en-GB"/>
        </w:rPr>
      </w:pPr>
      <w:r w:rsidRPr="00971EEC">
        <w:rPr>
          <w:rFonts w:cs="Arial"/>
          <w:b/>
        </w:rPr>
        <w:t>5</w:t>
      </w:r>
      <w:r>
        <w:rPr>
          <w:rFonts w:asciiTheme="minorHAnsi" w:eastAsiaTheme="minorEastAsia" w:hAnsiTheme="minorHAnsi" w:cstheme="minorBidi"/>
          <w:szCs w:val="22"/>
          <w:lang w:eastAsia="en-GB"/>
        </w:rPr>
        <w:tab/>
      </w:r>
      <w:r w:rsidRPr="00971EEC">
        <w:rPr>
          <w:rFonts w:cs="Arial"/>
          <w:b/>
        </w:rPr>
        <w:t>References</w:t>
      </w:r>
      <w:r>
        <w:tab/>
      </w:r>
      <w:r>
        <w:fldChar w:fldCharType="begin"/>
      </w:r>
      <w:r>
        <w:instrText xml:space="preserve"> PAGEREF _Toc97300557 \h </w:instrText>
      </w:r>
      <w:r>
        <w:fldChar w:fldCharType="separate"/>
      </w:r>
      <w:r>
        <w:t>3</w:t>
      </w:r>
      <w:r>
        <w:fldChar w:fldCharType="end"/>
      </w:r>
    </w:p>
    <w:p w14:paraId="3A8BFA65" w14:textId="6AFE8B51"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97300551"/>
      <w:r>
        <w:rPr>
          <w:b/>
          <w:lang w:eastAsia="ja-JP"/>
        </w:rPr>
        <w:lastRenderedPageBreak/>
        <w:t>Overview</w:t>
      </w:r>
      <w:bookmarkEnd w:id="2"/>
      <w:bookmarkEnd w:id="3"/>
    </w:p>
    <w:p w14:paraId="3A994912" w14:textId="50CAB04C"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7.2</w:t>
      </w:r>
      <w:r w:rsidR="00DB1683">
        <w:rPr>
          <w:rFonts w:cs="Arial"/>
        </w:rPr>
        <w:t>2</w:t>
      </w:r>
      <w:r>
        <w:rPr>
          <w:rFonts w:cs="Arial"/>
        </w:rPr>
        <w:t xml:space="preserve">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1B83320"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97300552"/>
      <w:r w:rsidRPr="007036CE">
        <w:rPr>
          <w:b/>
        </w:rPr>
        <w:t>Verification Test Summary</w:t>
      </w:r>
      <w:bookmarkEnd w:id="4"/>
      <w:bookmarkEnd w:id="5"/>
      <w:bookmarkEnd w:id="6"/>
      <w:bookmarkEnd w:id="7"/>
      <w:bookmarkEnd w:id="8"/>
    </w:p>
    <w:p w14:paraId="53274495" w14:textId="43718337"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lang w:eastAsia="ja-JP"/>
        </w:rPr>
        <w:t>7.2</w:t>
      </w:r>
      <w:r w:rsidR="00262341">
        <w:rPr>
          <w:rFonts w:cs="Arial"/>
          <w:lang w:eastAsia="ja-JP"/>
        </w:rPr>
        <w:t>2</w:t>
      </w:r>
      <w:r w:rsidRPr="000C23DC">
        <w:rPr>
          <w:rFonts w:cs="Arial"/>
        </w:rPr>
        <w:t>.NR5GC</w:t>
      </w:r>
    </w:p>
    <w:p w14:paraId="247EF0CE" w14:textId="77777777"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4CB19ADA"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Pr>
          <w:rFonts w:cs="Arial"/>
          <w:lang w:eastAsia="ja-JP"/>
        </w:rPr>
        <w:t>Samsung SM-G996U UE</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9" w:name="_Toc122434488"/>
      <w:bookmarkStart w:id="10" w:name="_Toc295288959"/>
      <w:bookmarkStart w:id="11" w:name="_Toc97300553"/>
      <w:r w:rsidRPr="00854C55">
        <w:rPr>
          <w:b/>
        </w:rPr>
        <w:t>Corrections require</w:t>
      </w:r>
      <w:bookmarkEnd w:id="9"/>
      <w:bookmarkEnd w:id="10"/>
      <w:r w:rsidR="00932AD5">
        <w:rPr>
          <w:b/>
        </w:rPr>
        <w:t>d</w:t>
      </w:r>
      <w:bookmarkEnd w:id="11"/>
    </w:p>
    <w:p w14:paraId="48664CC7" w14:textId="12B8C04C" w:rsidR="00990F07" w:rsidRPr="004E2CCD" w:rsidRDefault="00262341" w:rsidP="007656B3">
      <w:bookmarkStart w:id="12" w:name="_Toc122434494"/>
      <w:bookmarkStart w:id="13" w:name="_Toc295288971"/>
      <w:bookmarkStart w:id="14" w:name="_Toc325725666"/>
      <w:bookmarkStart w:id="15" w:name="_Toc532983738"/>
      <w:r>
        <w:t>No corrections required.</w:t>
      </w:r>
    </w:p>
    <w:p w14:paraId="490EE77C" w14:textId="77777777" w:rsidR="003F0C8A" w:rsidRPr="00CC5D6E" w:rsidRDefault="003F0C8A" w:rsidP="003F0C8A">
      <w:pPr>
        <w:pStyle w:val="Heading1"/>
        <w:numPr>
          <w:ilvl w:val="0"/>
          <w:numId w:val="1"/>
        </w:numPr>
        <w:overflowPunct w:val="0"/>
        <w:autoSpaceDE w:val="0"/>
        <w:autoSpaceDN w:val="0"/>
        <w:adjustRightInd w:val="0"/>
        <w:rPr>
          <w:rFonts w:cs="Arial"/>
          <w:b/>
        </w:rPr>
      </w:pPr>
      <w:bookmarkStart w:id="16" w:name="_Toc93667850"/>
      <w:bookmarkStart w:id="17" w:name="_Toc122434496"/>
      <w:bookmarkStart w:id="18" w:name="_Toc295288973"/>
      <w:bookmarkStart w:id="19" w:name="_Toc325725668"/>
      <w:bookmarkStart w:id="20" w:name="_Toc532983740"/>
      <w:bookmarkStart w:id="21" w:name="_Toc97300554"/>
      <w:bookmarkEnd w:id="12"/>
      <w:bookmarkEnd w:id="13"/>
      <w:bookmarkEnd w:id="14"/>
      <w:bookmarkEnd w:id="15"/>
      <w:r w:rsidRPr="00CC5D6E">
        <w:rPr>
          <w:rFonts w:cs="Arial"/>
          <w:b/>
        </w:rPr>
        <w:t>Branches executed</w:t>
      </w:r>
      <w:bookmarkEnd w:id="16"/>
      <w:bookmarkEnd w:id="21"/>
    </w:p>
    <w:p w14:paraId="5BD36067" w14:textId="22EE9651" w:rsidR="003F0C8A" w:rsidRDefault="0035158E" w:rsidP="003F0C8A">
      <w:r>
        <w:t>The test case was executed on NR band n41</w:t>
      </w:r>
      <w:r>
        <w:rPr>
          <w:rFonts w:cs="Arial"/>
        </w:rPr>
        <w:t xml:space="preserve"> using NR ciphering algorithm nea1 and integrity algorithm nia1 </w:t>
      </w:r>
      <w:r>
        <w:t>on Rohde &amp; Schwarz 5G Protocol Conformance Test platform with Samsung SM-G996U UE.</w:t>
      </w:r>
    </w:p>
    <w:p w14:paraId="57263FE2" w14:textId="77777777" w:rsidR="003F0C8A" w:rsidRPr="00854C55" w:rsidRDefault="003F0C8A" w:rsidP="003F0C8A">
      <w:pPr>
        <w:pStyle w:val="Heading1"/>
        <w:numPr>
          <w:ilvl w:val="0"/>
          <w:numId w:val="1"/>
        </w:numPr>
        <w:overflowPunct w:val="0"/>
        <w:autoSpaceDE w:val="0"/>
        <w:autoSpaceDN w:val="0"/>
        <w:adjustRightInd w:val="0"/>
        <w:rPr>
          <w:rFonts w:cs="Arial"/>
          <w:b/>
        </w:rPr>
      </w:pPr>
      <w:bookmarkStart w:id="22" w:name="_Toc93667851"/>
      <w:bookmarkStart w:id="23" w:name="_Toc97300555"/>
      <w:r w:rsidRPr="00854C55">
        <w:rPr>
          <w:rFonts w:cs="Arial"/>
          <w:b/>
        </w:rPr>
        <w:t>Execution Log Files</w:t>
      </w:r>
      <w:bookmarkEnd w:id="22"/>
      <w:bookmarkEnd w:id="23"/>
    </w:p>
    <w:p w14:paraId="49013225" w14:textId="09F67630" w:rsidR="00116195" w:rsidRDefault="00116195" w:rsidP="00116195">
      <w:pPr>
        <w:pStyle w:val="Heading2"/>
        <w:overflowPunct w:val="0"/>
        <w:autoSpaceDE w:val="0"/>
        <w:autoSpaceDN w:val="0"/>
        <w:adjustRightInd w:val="0"/>
        <w:spacing w:before="480"/>
        <w:rPr>
          <w:rFonts w:cs="Arial"/>
          <w:b/>
        </w:rPr>
      </w:pPr>
      <w:bookmarkStart w:id="24" w:name="_Toc96525797"/>
      <w:bookmarkStart w:id="25" w:name="_Toc97300556"/>
      <w:r>
        <w:rPr>
          <w:rFonts w:cs="Arial"/>
          <w:b/>
        </w:rPr>
        <w:t>Samsung SM-G996U</w:t>
      </w:r>
      <w:bookmarkEnd w:id="24"/>
      <w:bookmarkEnd w:id="25"/>
    </w:p>
    <w:p w14:paraId="4DED8AC9" w14:textId="73DCCD0D" w:rsidR="00116195" w:rsidRDefault="00116195" w:rsidP="00116195">
      <w:pPr>
        <w:rPr>
          <w:rFonts w:cs="Arial"/>
        </w:rPr>
      </w:pPr>
      <w:r>
        <w:rPr>
          <w:rFonts w:cs="Arial"/>
        </w:rPr>
        <w:t>The</w:t>
      </w:r>
      <w:r>
        <w:t xml:space="preserve"> Samsung SM-G996U</w:t>
      </w:r>
      <w:r>
        <w:rPr>
          <w:rFonts w:cs="Arial"/>
        </w:rPr>
        <w:t xml:space="preserve"> UE passed this test case on</w:t>
      </w:r>
      <w:r>
        <w:t xml:space="preserve"> Rohde &amp; Schwarz 5G Protocol Conformance Test platform</w:t>
      </w:r>
      <w:r>
        <w:rPr>
          <w:rFonts w:cs="Arial"/>
        </w:rPr>
        <w:t>. The documentation below is enclosed as evidence of the successful test case run [1]:</w:t>
      </w:r>
    </w:p>
    <w:p w14:paraId="2CF21697" w14:textId="77777777" w:rsidR="00116195" w:rsidRDefault="00116195" w:rsidP="00116195">
      <w:pPr>
        <w:numPr>
          <w:ilvl w:val="0"/>
          <w:numId w:val="3"/>
        </w:numPr>
        <w:overflowPunct w:val="0"/>
        <w:autoSpaceDE w:val="0"/>
        <w:autoSpaceDN w:val="0"/>
        <w:adjustRightInd w:val="0"/>
        <w:rPr>
          <w:rFonts w:cs="Arial"/>
          <w:b/>
        </w:rPr>
      </w:pPr>
      <w:r>
        <w:rPr>
          <w:rFonts w:cs="Arial"/>
          <w:b/>
        </w:rPr>
        <w:t>Test case execution log file:</w:t>
      </w:r>
    </w:p>
    <w:p w14:paraId="5E5962F7" w14:textId="3FF531FB" w:rsidR="00116195" w:rsidRDefault="00116195" w:rsidP="00116195">
      <w:pPr>
        <w:overflowPunct w:val="0"/>
        <w:autoSpaceDE w:val="0"/>
        <w:autoSpaceDN w:val="0"/>
        <w:adjustRightInd w:val="0"/>
        <w:ind w:left="284"/>
        <w:rPr>
          <w:rFonts w:cs="Arial"/>
        </w:rPr>
      </w:pPr>
      <w:r>
        <w:rPr>
          <w:rFonts w:cs="Arial"/>
        </w:rPr>
        <w:t>TC_7.2</w:t>
      </w:r>
      <w:r w:rsidR="00262341">
        <w:rPr>
          <w:rFonts w:cs="Arial"/>
        </w:rPr>
        <w:t>2</w:t>
      </w:r>
      <w:r>
        <w:rPr>
          <w:rFonts w:cs="Arial"/>
        </w:rPr>
        <w:t>_Samsung.log</w:t>
      </w:r>
    </w:p>
    <w:p w14:paraId="26367BD8" w14:textId="77777777" w:rsidR="00116195" w:rsidRDefault="00116195" w:rsidP="00116195">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1423EA25" w14:textId="77777777" w:rsidR="00116195" w:rsidRDefault="00116195" w:rsidP="00E83488">
      <w:pPr>
        <w:overflowPunct w:val="0"/>
        <w:autoSpaceDE w:val="0"/>
        <w:autoSpaceDN w:val="0"/>
        <w:adjustRightInd w:val="0"/>
        <w:ind w:left="284"/>
        <w:rPr>
          <w:rFonts w:cs="Arial"/>
        </w:rPr>
      </w:pP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6" w:name="_Toc96525798"/>
      <w:bookmarkStart w:id="27" w:name="_Toc97300557"/>
      <w:r w:rsidRPr="008706A9">
        <w:rPr>
          <w:rFonts w:cs="Arial"/>
          <w:b/>
        </w:rPr>
        <w:t>References</w:t>
      </w:r>
      <w:bookmarkEnd w:id="17"/>
      <w:bookmarkEnd w:id="18"/>
      <w:bookmarkEnd w:id="19"/>
      <w:bookmarkEnd w:id="20"/>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9449F5" w14:paraId="252F094B" w14:textId="77777777" w:rsidTr="005D7081">
        <w:tc>
          <w:tcPr>
            <w:tcW w:w="709" w:type="dxa"/>
            <w:hideMark/>
          </w:tcPr>
          <w:p w14:paraId="53398FBE" w14:textId="77777777" w:rsidR="009449F5" w:rsidRPr="008706A9" w:rsidRDefault="009449F5" w:rsidP="005D7081">
            <w:pPr>
              <w:pStyle w:val="FP"/>
              <w:spacing w:before="40" w:after="40"/>
              <w:rPr>
                <w:rFonts w:cs="Arial"/>
                <w:b/>
                <w:sz w:val="18"/>
                <w:lang w:eastAsia="en-GB"/>
              </w:rPr>
            </w:pPr>
            <w:r w:rsidRPr="008706A9">
              <w:rPr>
                <w:rFonts w:cs="Arial"/>
                <w:b/>
                <w:sz w:val="18"/>
              </w:rPr>
              <w:t>[1]</w:t>
            </w:r>
          </w:p>
        </w:tc>
        <w:tc>
          <w:tcPr>
            <w:tcW w:w="7667" w:type="dxa"/>
            <w:hideMark/>
          </w:tcPr>
          <w:p w14:paraId="624C5393" w14:textId="12380E96" w:rsidR="009449F5" w:rsidRPr="0065018D" w:rsidRDefault="009449F5" w:rsidP="005D7081">
            <w:pPr>
              <w:overflowPunct w:val="0"/>
              <w:autoSpaceDE w:val="0"/>
              <w:autoSpaceDN w:val="0"/>
              <w:adjustRightInd w:val="0"/>
              <w:spacing w:before="40" w:after="40"/>
              <w:rPr>
                <w:lang w:eastAsia="en-GB"/>
              </w:rPr>
            </w:pPr>
            <w:r w:rsidRPr="0065018D">
              <w:rPr>
                <w:b/>
                <w:lang w:eastAsia="en-GB"/>
              </w:rPr>
              <w:t>R5s22</w:t>
            </w:r>
            <w:r w:rsidR="00362943">
              <w:rPr>
                <w:b/>
                <w:lang w:eastAsia="en-GB"/>
              </w:rPr>
              <w:t>0392</w:t>
            </w:r>
            <w:r w:rsidRPr="0065018D">
              <w:rPr>
                <w:lang w:eastAsia="en-GB"/>
              </w:rPr>
              <w:t xml:space="preserve">: Supporting information for addition of </w:t>
            </w:r>
            <w:r w:rsidRPr="0065018D">
              <w:t>IMS 5GS Call Control test case 7.</w:t>
            </w:r>
            <w:r>
              <w:t>22</w:t>
            </w:r>
          </w:p>
        </w:tc>
      </w:tr>
    </w:tbl>
    <w:p w14:paraId="013BA37D" w14:textId="77777777" w:rsidR="00247A0D" w:rsidRPr="009449F5" w:rsidRDefault="00247A0D" w:rsidP="00247A0D">
      <w:pPr>
        <w:rPr>
          <w:noProof/>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C2A48" w14:textId="77777777" w:rsidR="00A3597F" w:rsidRDefault="00A3597F">
      <w:r>
        <w:separator/>
      </w:r>
    </w:p>
  </w:endnote>
  <w:endnote w:type="continuationSeparator" w:id="0">
    <w:p w14:paraId="763E0BDC" w14:textId="77777777" w:rsidR="00A3597F" w:rsidRDefault="00A3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EA9FE" w14:textId="77777777" w:rsidR="00A3597F" w:rsidRDefault="00A3597F">
      <w:r>
        <w:separator/>
      </w:r>
    </w:p>
  </w:footnote>
  <w:footnote w:type="continuationSeparator" w:id="0">
    <w:p w14:paraId="027BCA88" w14:textId="77777777" w:rsidR="00A3597F" w:rsidRDefault="00A35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126FDD" w:rsidRDefault="00126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126FDD" w:rsidRDefault="00126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126FDD" w:rsidRDefault="00126F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126FDD" w:rsidRDefault="00126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17C10"/>
    <w:rsid w:val="00020C0A"/>
    <w:rsid w:val="00020EDB"/>
    <w:rsid w:val="00022E4A"/>
    <w:rsid w:val="00024955"/>
    <w:rsid w:val="00025A9C"/>
    <w:rsid w:val="000332AC"/>
    <w:rsid w:val="00036A65"/>
    <w:rsid w:val="00040894"/>
    <w:rsid w:val="000513D5"/>
    <w:rsid w:val="00052B7E"/>
    <w:rsid w:val="00053283"/>
    <w:rsid w:val="0005385C"/>
    <w:rsid w:val="0005799C"/>
    <w:rsid w:val="00062C5F"/>
    <w:rsid w:val="00065507"/>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195"/>
    <w:rsid w:val="0011688C"/>
    <w:rsid w:val="00117F5B"/>
    <w:rsid w:val="00126787"/>
    <w:rsid w:val="00126E2D"/>
    <w:rsid w:val="00126FDD"/>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7A65"/>
    <w:rsid w:val="001B7D43"/>
    <w:rsid w:val="001C1DBF"/>
    <w:rsid w:val="001C2DEE"/>
    <w:rsid w:val="001C75E8"/>
    <w:rsid w:val="001D2640"/>
    <w:rsid w:val="001D686C"/>
    <w:rsid w:val="001E41F3"/>
    <w:rsid w:val="001E5DA1"/>
    <w:rsid w:val="001E791C"/>
    <w:rsid w:val="001E7954"/>
    <w:rsid w:val="001F1B0E"/>
    <w:rsid w:val="001F20C8"/>
    <w:rsid w:val="00200286"/>
    <w:rsid w:val="002017E2"/>
    <w:rsid w:val="0020278A"/>
    <w:rsid w:val="002057B1"/>
    <w:rsid w:val="002067A7"/>
    <w:rsid w:val="002127E2"/>
    <w:rsid w:val="00212B63"/>
    <w:rsid w:val="00212CF9"/>
    <w:rsid w:val="00212DC0"/>
    <w:rsid w:val="002130E5"/>
    <w:rsid w:val="002224C4"/>
    <w:rsid w:val="00222692"/>
    <w:rsid w:val="00223A37"/>
    <w:rsid w:val="0022723D"/>
    <w:rsid w:val="00227619"/>
    <w:rsid w:val="0023398C"/>
    <w:rsid w:val="0024018C"/>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36EB"/>
    <w:rsid w:val="00333E67"/>
    <w:rsid w:val="0033563D"/>
    <w:rsid w:val="003361A3"/>
    <w:rsid w:val="00336328"/>
    <w:rsid w:val="00337788"/>
    <w:rsid w:val="00337D13"/>
    <w:rsid w:val="00342B01"/>
    <w:rsid w:val="003431B4"/>
    <w:rsid w:val="00345453"/>
    <w:rsid w:val="003476D1"/>
    <w:rsid w:val="0035158E"/>
    <w:rsid w:val="0036017A"/>
    <w:rsid w:val="003609EF"/>
    <w:rsid w:val="0036231A"/>
    <w:rsid w:val="00362775"/>
    <w:rsid w:val="00362943"/>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920"/>
    <w:rsid w:val="003E16FD"/>
    <w:rsid w:val="003E1A36"/>
    <w:rsid w:val="003E3219"/>
    <w:rsid w:val="003E65C3"/>
    <w:rsid w:val="003F0C8A"/>
    <w:rsid w:val="003F2043"/>
    <w:rsid w:val="003F277F"/>
    <w:rsid w:val="003F50EF"/>
    <w:rsid w:val="003F5CE9"/>
    <w:rsid w:val="00400B2B"/>
    <w:rsid w:val="004024E3"/>
    <w:rsid w:val="0040270C"/>
    <w:rsid w:val="00410371"/>
    <w:rsid w:val="004141E8"/>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38FE"/>
    <w:rsid w:val="00474242"/>
    <w:rsid w:val="00477148"/>
    <w:rsid w:val="0048440C"/>
    <w:rsid w:val="004925B4"/>
    <w:rsid w:val="00495ED3"/>
    <w:rsid w:val="00497A3B"/>
    <w:rsid w:val="004A2931"/>
    <w:rsid w:val="004A74D1"/>
    <w:rsid w:val="004A7BCB"/>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CCD"/>
    <w:rsid w:val="004E3E32"/>
    <w:rsid w:val="004E5526"/>
    <w:rsid w:val="004E5F3F"/>
    <w:rsid w:val="004E6D69"/>
    <w:rsid w:val="004E7CB7"/>
    <w:rsid w:val="004E7D46"/>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51E9"/>
    <w:rsid w:val="00540C9B"/>
    <w:rsid w:val="0054392E"/>
    <w:rsid w:val="00543D31"/>
    <w:rsid w:val="00544544"/>
    <w:rsid w:val="00547111"/>
    <w:rsid w:val="00547A6B"/>
    <w:rsid w:val="00552AC7"/>
    <w:rsid w:val="005566F9"/>
    <w:rsid w:val="005568A9"/>
    <w:rsid w:val="00562550"/>
    <w:rsid w:val="00566E0B"/>
    <w:rsid w:val="00571256"/>
    <w:rsid w:val="00573E9D"/>
    <w:rsid w:val="00575A8F"/>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F4EBC"/>
    <w:rsid w:val="005F5D63"/>
    <w:rsid w:val="005F76A1"/>
    <w:rsid w:val="00604735"/>
    <w:rsid w:val="00604A32"/>
    <w:rsid w:val="00607310"/>
    <w:rsid w:val="0060799D"/>
    <w:rsid w:val="00607EC7"/>
    <w:rsid w:val="00621188"/>
    <w:rsid w:val="0062210C"/>
    <w:rsid w:val="00624017"/>
    <w:rsid w:val="0062480B"/>
    <w:rsid w:val="00624DA5"/>
    <w:rsid w:val="00624DA9"/>
    <w:rsid w:val="006257ED"/>
    <w:rsid w:val="00633C86"/>
    <w:rsid w:val="00634222"/>
    <w:rsid w:val="0064254D"/>
    <w:rsid w:val="00647FFD"/>
    <w:rsid w:val="006558E7"/>
    <w:rsid w:val="00655FE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A7"/>
    <w:rsid w:val="006E21FB"/>
    <w:rsid w:val="006E27F6"/>
    <w:rsid w:val="006E4E23"/>
    <w:rsid w:val="006E5F56"/>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B56"/>
    <w:rsid w:val="007534C6"/>
    <w:rsid w:val="00754CE6"/>
    <w:rsid w:val="00754FAD"/>
    <w:rsid w:val="00756DC7"/>
    <w:rsid w:val="00757A31"/>
    <w:rsid w:val="007656B3"/>
    <w:rsid w:val="00772CE7"/>
    <w:rsid w:val="007800EF"/>
    <w:rsid w:val="0078406D"/>
    <w:rsid w:val="007914A2"/>
    <w:rsid w:val="00792342"/>
    <w:rsid w:val="007977A8"/>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4D18"/>
    <w:rsid w:val="007F7259"/>
    <w:rsid w:val="007F7EA2"/>
    <w:rsid w:val="00800161"/>
    <w:rsid w:val="0080122E"/>
    <w:rsid w:val="00803D36"/>
    <w:rsid w:val="00803F0A"/>
    <w:rsid w:val="008040A8"/>
    <w:rsid w:val="00811CDE"/>
    <w:rsid w:val="00812E90"/>
    <w:rsid w:val="0081360E"/>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6657"/>
    <w:rsid w:val="008706A9"/>
    <w:rsid w:val="00870EE7"/>
    <w:rsid w:val="008731FD"/>
    <w:rsid w:val="00873544"/>
    <w:rsid w:val="00876F32"/>
    <w:rsid w:val="00891BA2"/>
    <w:rsid w:val="008921F3"/>
    <w:rsid w:val="00892ACA"/>
    <w:rsid w:val="0089719A"/>
    <w:rsid w:val="00897F8F"/>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686C"/>
    <w:rsid w:val="00902980"/>
    <w:rsid w:val="00907252"/>
    <w:rsid w:val="009079CE"/>
    <w:rsid w:val="00910002"/>
    <w:rsid w:val="009131B6"/>
    <w:rsid w:val="009148DE"/>
    <w:rsid w:val="00914EC6"/>
    <w:rsid w:val="00917A6F"/>
    <w:rsid w:val="00920F40"/>
    <w:rsid w:val="009271AB"/>
    <w:rsid w:val="00932AD5"/>
    <w:rsid w:val="009337D6"/>
    <w:rsid w:val="0093685E"/>
    <w:rsid w:val="009373D0"/>
    <w:rsid w:val="009427A0"/>
    <w:rsid w:val="009440F0"/>
    <w:rsid w:val="009448B0"/>
    <w:rsid w:val="009449F5"/>
    <w:rsid w:val="00944F0A"/>
    <w:rsid w:val="00945597"/>
    <w:rsid w:val="00950F52"/>
    <w:rsid w:val="0095514C"/>
    <w:rsid w:val="009604C0"/>
    <w:rsid w:val="00960A70"/>
    <w:rsid w:val="00962777"/>
    <w:rsid w:val="00967AAF"/>
    <w:rsid w:val="0097042C"/>
    <w:rsid w:val="00971EAA"/>
    <w:rsid w:val="00972574"/>
    <w:rsid w:val="00972D45"/>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1BC6"/>
    <w:rsid w:val="009E3297"/>
    <w:rsid w:val="009E71FD"/>
    <w:rsid w:val="009F0F7A"/>
    <w:rsid w:val="009F5DC0"/>
    <w:rsid w:val="009F734F"/>
    <w:rsid w:val="009F7B67"/>
    <w:rsid w:val="009F7ED6"/>
    <w:rsid w:val="00A028A6"/>
    <w:rsid w:val="00A031C9"/>
    <w:rsid w:val="00A03EB9"/>
    <w:rsid w:val="00A0718C"/>
    <w:rsid w:val="00A10B7F"/>
    <w:rsid w:val="00A11EAE"/>
    <w:rsid w:val="00A246B6"/>
    <w:rsid w:val="00A3061D"/>
    <w:rsid w:val="00A3597F"/>
    <w:rsid w:val="00A359D4"/>
    <w:rsid w:val="00A364B9"/>
    <w:rsid w:val="00A3660D"/>
    <w:rsid w:val="00A40833"/>
    <w:rsid w:val="00A412EE"/>
    <w:rsid w:val="00A414F5"/>
    <w:rsid w:val="00A42004"/>
    <w:rsid w:val="00A42C31"/>
    <w:rsid w:val="00A441F3"/>
    <w:rsid w:val="00A4518F"/>
    <w:rsid w:val="00A45675"/>
    <w:rsid w:val="00A478EB"/>
    <w:rsid w:val="00A47E70"/>
    <w:rsid w:val="00A50CF0"/>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04F3"/>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4073"/>
    <w:rsid w:val="00B5554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B5DFC"/>
    <w:rsid w:val="00BC1975"/>
    <w:rsid w:val="00BC37AF"/>
    <w:rsid w:val="00BC399C"/>
    <w:rsid w:val="00BC470D"/>
    <w:rsid w:val="00BC5509"/>
    <w:rsid w:val="00BC6F30"/>
    <w:rsid w:val="00BD15BD"/>
    <w:rsid w:val="00BD279D"/>
    <w:rsid w:val="00BD32EF"/>
    <w:rsid w:val="00BD4B5B"/>
    <w:rsid w:val="00BD6BB8"/>
    <w:rsid w:val="00BE18AC"/>
    <w:rsid w:val="00BE669F"/>
    <w:rsid w:val="00BE7224"/>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548E6"/>
    <w:rsid w:val="00C56852"/>
    <w:rsid w:val="00C56991"/>
    <w:rsid w:val="00C60DA1"/>
    <w:rsid w:val="00C65505"/>
    <w:rsid w:val="00C66BA2"/>
    <w:rsid w:val="00C705C7"/>
    <w:rsid w:val="00C74C75"/>
    <w:rsid w:val="00C75365"/>
    <w:rsid w:val="00C75BF0"/>
    <w:rsid w:val="00C76A0E"/>
    <w:rsid w:val="00C82106"/>
    <w:rsid w:val="00C85F77"/>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CF1144"/>
    <w:rsid w:val="00CF2730"/>
    <w:rsid w:val="00CF6CA0"/>
    <w:rsid w:val="00D0218C"/>
    <w:rsid w:val="00D03F9A"/>
    <w:rsid w:val="00D06D51"/>
    <w:rsid w:val="00D11C6E"/>
    <w:rsid w:val="00D11F5B"/>
    <w:rsid w:val="00D248EC"/>
    <w:rsid w:val="00D24991"/>
    <w:rsid w:val="00D33AAA"/>
    <w:rsid w:val="00D3775B"/>
    <w:rsid w:val="00D4148A"/>
    <w:rsid w:val="00D43688"/>
    <w:rsid w:val="00D50255"/>
    <w:rsid w:val="00D52388"/>
    <w:rsid w:val="00D52554"/>
    <w:rsid w:val="00D6597A"/>
    <w:rsid w:val="00D715CB"/>
    <w:rsid w:val="00D7765B"/>
    <w:rsid w:val="00D778A9"/>
    <w:rsid w:val="00D81EE4"/>
    <w:rsid w:val="00D92B27"/>
    <w:rsid w:val="00D939FC"/>
    <w:rsid w:val="00DA2011"/>
    <w:rsid w:val="00DA257E"/>
    <w:rsid w:val="00DA34DF"/>
    <w:rsid w:val="00DA6B17"/>
    <w:rsid w:val="00DB1683"/>
    <w:rsid w:val="00DB1792"/>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65FC"/>
    <w:rsid w:val="00DE70E2"/>
    <w:rsid w:val="00DE73A3"/>
    <w:rsid w:val="00DF1720"/>
    <w:rsid w:val="00E01AC3"/>
    <w:rsid w:val="00E05BB5"/>
    <w:rsid w:val="00E05EE0"/>
    <w:rsid w:val="00E067B4"/>
    <w:rsid w:val="00E101ED"/>
    <w:rsid w:val="00E10979"/>
    <w:rsid w:val="00E13D91"/>
    <w:rsid w:val="00E13F3D"/>
    <w:rsid w:val="00E14482"/>
    <w:rsid w:val="00E147D8"/>
    <w:rsid w:val="00E20C44"/>
    <w:rsid w:val="00E241C0"/>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C15DD"/>
    <w:rsid w:val="00ED23DA"/>
    <w:rsid w:val="00EE2E76"/>
    <w:rsid w:val="00EE6DE6"/>
    <w:rsid w:val="00EE7D7C"/>
    <w:rsid w:val="00EF1E66"/>
    <w:rsid w:val="00EF3E5C"/>
    <w:rsid w:val="00EF5910"/>
    <w:rsid w:val="00EF5EDD"/>
    <w:rsid w:val="00EF76C8"/>
    <w:rsid w:val="00F001C2"/>
    <w:rsid w:val="00F03F72"/>
    <w:rsid w:val="00F05F99"/>
    <w:rsid w:val="00F06A77"/>
    <w:rsid w:val="00F06DDD"/>
    <w:rsid w:val="00F14E2B"/>
    <w:rsid w:val="00F155CD"/>
    <w:rsid w:val="00F21DCE"/>
    <w:rsid w:val="00F2323F"/>
    <w:rsid w:val="00F23BB8"/>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EB0"/>
    <w:rsid w:val="00F652C1"/>
    <w:rsid w:val="00F65403"/>
    <w:rsid w:val="00F7157E"/>
    <w:rsid w:val="00F724F2"/>
    <w:rsid w:val="00F750D5"/>
    <w:rsid w:val="00F847CA"/>
    <w:rsid w:val="00F87559"/>
    <w:rsid w:val="00F92AD0"/>
    <w:rsid w:val="00FA64D4"/>
    <w:rsid w:val="00FA7DB6"/>
    <w:rsid w:val="00FB1D56"/>
    <w:rsid w:val="00FB6011"/>
    <w:rsid w:val="00FB6386"/>
    <w:rsid w:val="00FB760E"/>
    <w:rsid w:val="00FC412F"/>
    <w:rsid w:val="00FC6A89"/>
    <w:rsid w:val="00FD1D2C"/>
    <w:rsid w:val="00FD4924"/>
    <w:rsid w:val="00FD5EA4"/>
    <w:rsid w:val="00FD6A80"/>
    <w:rsid w:val="00FD7FA6"/>
    <w:rsid w:val="00FE07E0"/>
    <w:rsid w:val="00FE405F"/>
    <w:rsid w:val="00FE4431"/>
    <w:rsid w:val="00FE7D98"/>
    <w:rsid w:val="00FF23EA"/>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6E2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70CC1-901D-4AA1-9106-620A70913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694</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4641</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10</cp:revision>
  <cp:lastPrinted>1900-01-01T08:00:00Z</cp:lastPrinted>
  <dcterms:created xsi:type="dcterms:W3CDTF">2022-03-04T15:30:00Z</dcterms:created>
  <dcterms:modified xsi:type="dcterms:W3CDTF">2022-03-04T15:35:00Z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