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29B0" w:rsidRDefault="00B929B0" w:rsidP="00B929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R5s220353</w:t>
      </w:r>
      <w:r>
        <w:rPr>
          <w:b/>
          <w:i/>
          <w:noProof/>
          <w:sz w:val="28"/>
        </w:rPr>
        <w:fldChar w:fldCharType="end"/>
      </w:r>
    </w:p>
    <w:p w:rsidR="00B929B0" w:rsidRDefault="00B929B0" w:rsidP="00B929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29B0" w:rsidTr="00E97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9B0" w:rsidRDefault="00B929B0" w:rsidP="00E97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929B0" w:rsidTr="00E97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29B0" w:rsidRDefault="00B929B0" w:rsidP="00E97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29B0" w:rsidTr="00E97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29B0" w:rsidRDefault="00B929B0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9B0" w:rsidTr="00E97022">
        <w:tc>
          <w:tcPr>
            <w:tcW w:w="142" w:type="dxa"/>
            <w:tcBorders>
              <w:left w:val="single" w:sz="4" w:space="0" w:color="auto"/>
            </w:tcBorders>
          </w:tcPr>
          <w:p w:rsidR="00B929B0" w:rsidRDefault="00B929B0" w:rsidP="00E97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929B0" w:rsidRPr="00410371" w:rsidRDefault="00B929B0" w:rsidP="00E970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929B0" w:rsidRDefault="00B929B0" w:rsidP="00E97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29B0" w:rsidRPr="00410371" w:rsidRDefault="00B929B0" w:rsidP="00E9702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2405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929B0" w:rsidRDefault="00B929B0" w:rsidP="00E97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929B0" w:rsidRPr="00410371" w:rsidRDefault="00B929B0" w:rsidP="00E97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929B0" w:rsidRDefault="00B929B0" w:rsidP="00E97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929B0" w:rsidRPr="00410371" w:rsidRDefault="00B929B0" w:rsidP="00E970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29B0" w:rsidRDefault="00B929B0" w:rsidP="00E97022">
            <w:pPr>
              <w:pStyle w:val="CRCoverPage"/>
              <w:spacing w:after="0"/>
              <w:rPr>
                <w:noProof/>
              </w:rPr>
            </w:pPr>
          </w:p>
        </w:tc>
      </w:tr>
      <w:tr w:rsidR="00B929B0" w:rsidTr="00E97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29B0" w:rsidRDefault="00B929B0" w:rsidP="00E97022">
            <w:pPr>
              <w:pStyle w:val="CRCoverPage"/>
              <w:spacing w:after="0"/>
              <w:rPr>
                <w:noProof/>
              </w:rPr>
            </w:pPr>
          </w:p>
        </w:tc>
      </w:tr>
      <w:tr w:rsidR="00B929B0" w:rsidTr="00E97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29B0" w:rsidRPr="00F25D98" w:rsidRDefault="00B929B0" w:rsidP="00E97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29B0" w:rsidTr="00E97022">
        <w:tc>
          <w:tcPr>
            <w:tcW w:w="9641" w:type="dxa"/>
            <w:gridSpan w:val="9"/>
          </w:tcPr>
          <w:p w:rsidR="00B929B0" w:rsidRDefault="00B929B0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29B0" w:rsidRDefault="00B929B0" w:rsidP="00B929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29B0" w:rsidTr="00E97022">
        <w:tc>
          <w:tcPr>
            <w:tcW w:w="2835" w:type="dxa"/>
          </w:tcPr>
          <w:p w:rsidR="00B929B0" w:rsidRDefault="00B929B0" w:rsidP="00E97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29B0" w:rsidRDefault="00B929B0" w:rsidP="00E97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29B0" w:rsidRDefault="00B929B0" w:rsidP="00E97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29B0" w:rsidRDefault="00B929B0" w:rsidP="00E97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29B0" w:rsidRDefault="00B929B0" w:rsidP="00E97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929B0" w:rsidRDefault="00B929B0" w:rsidP="00E97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29B0" w:rsidRDefault="00B929B0" w:rsidP="00E97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929B0" w:rsidRDefault="00B929B0" w:rsidP="00E97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29B0" w:rsidRDefault="00B929B0" w:rsidP="00E97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29B0" w:rsidRDefault="00B929B0" w:rsidP="00B929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29B0" w:rsidTr="00E97022">
        <w:tc>
          <w:tcPr>
            <w:tcW w:w="9640" w:type="dxa"/>
            <w:gridSpan w:val="11"/>
          </w:tcPr>
          <w:p w:rsidR="00B929B0" w:rsidRDefault="00B929B0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9B0" w:rsidTr="00E97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29B0" w:rsidRDefault="00B929B0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29B0" w:rsidRDefault="00B929B0" w:rsidP="00E970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template </w:t>
            </w:r>
            <w:proofErr w:type="spellStart"/>
            <w:r>
              <w:t>cs_RadioBearer_Reconfig_DRBwithNRPDCPonEUTRA</w:t>
            </w:r>
            <w:proofErr w:type="spellEnd"/>
            <w:r>
              <w:fldChar w:fldCharType="end"/>
            </w:r>
          </w:p>
        </w:tc>
      </w:tr>
      <w:tr w:rsidR="00B929B0" w:rsidTr="00E97022">
        <w:tc>
          <w:tcPr>
            <w:tcW w:w="1843" w:type="dxa"/>
            <w:tcBorders>
              <w:left w:val="single" w:sz="4" w:space="0" w:color="auto"/>
            </w:tcBorders>
          </w:tcPr>
          <w:p w:rsidR="00B929B0" w:rsidRDefault="00B929B0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929B0" w:rsidRDefault="00B929B0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9B0" w:rsidTr="00E97022">
        <w:tc>
          <w:tcPr>
            <w:tcW w:w="1843" w:type="dxa"/>
            <w:tcBorders>
              <w:left w:val="single" w:sz="4" w:space="0" w:color="auto"/>
            </w:tcBorders>
          </w:tcPr>
          <w:p w:rsidR="00B929B0" w:rsidRDefault="00B929B0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29B0" w:rsidRDefault="00B929B0" w:rsidP="00E970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929B0" w:rsidTr="00E97022">
        <w:tc>
          <w:tcPr>
            <w:tcW w:w="1843" w:type="dxa"/>
            <w:tcBorders>
              <w:left w:val="single" w:sz="4" w:space="0" w:color="auto"/>
            </w:tcBorders>
          </w:tcPr>
          <w:p w:rsidR="00B929B0" w:rsidRDefault="00B929B0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29B0" w:rsidRDefault="00B929B0" w:rsidP="00E97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929B0" w:rsidTr="00E97022">
        <w:tc>
          <w:tcPr>
            <w:tcW w:w="1843" w:type="dxa"/>
            <w:tcBorders>
              <w:left w:val="single" w:sz="4" w:space="0" w:color="auto"/>
            </w:tcBorders>
          </w:tcPr>
          <w:p w:rsidR="00B929B0" w:rsidRDefault="00B929B0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929B0" w:rsidRDefault="00B929B0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9B0" w:rsidTr="00E97022">
        <w:tc>
          <w:tcPr>
            <w:tcW w:w="1843" w:type="dxa"/>
            <w:tcBorders>
              <w:left w:val="single" w:sz="4" w:space="0" w:color="auto"/>
            </w:tcBorders>
          </w:tcPr>
          <w:p w:rsidR="00B929B0" w:rsidRDefault="00B929B0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929B0" w:rsidRDefault="00B929B0" w:rsidP="00E970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929B0" w:rsidRDefault="00B929B0" w:rsidP="00E970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929B0" w:rsidRDefault="00B929B0" w:rsidP="00E97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29B0" w:rsidRDefault="00B929B0" w:rsidP="00E970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2022-02-24</w:t>
            </w:r>
            <w:r>
              <w:rPr>
                <w:noProof/>
              </w:rPr>
              <w:fldChar w:fldCharType="end"/>
            </w:r>
          </w:p>
        </w:tc>
      </w:tr>
      <w:tr w:rsidR="00B929B0" w:rsidTr="00E97022">
        <w:tc>
          <w:tcPr>
            <w:tcW w:w="1843" w:type="dxa"/>
            <w:tcBorders>
              <w:left w:val="single" w:sz="4" w:space="0" w:color="auto"/>
            </w:tcBorders>
          </w:tcPr>
          <w:p w:rsidR="00B929B0" w:rsidRDefault="00B929B0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929B0" w:rsidRDefault="00B929B0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929B0" w:rsidRDefault="00B929B0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929B0" w:rsidRDefault="00B929B0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29B0" w:rsidRDefault="00B929B0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9B0" w:rsidTr="00E97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29B0" w:rsidRDefault="00B929B0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929B0" w:rsidRDefault="00B929B0" w:rsidP="00E97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929B0" w:rsidRDefault="00B929B0" w:rsidP="00E97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929B0" w:rsidRDefault="00B929B0" w:rsidP="00E97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29B0" w:rsidRDefault="00B929B0" w:rsidP="00E970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929B0" w:rsidTr="00E97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29B0" w:rsidRDefault="00B929B0" w:rsidP="00E97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929B0" w:rsidRDefault="00B929B0" w:rsidP="00E97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929B0" w:rsidRDefault="00B929B0" w:rsidP="00E97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29B0" w:rsidRPr="007C2097" w:rsidRDefault="00B929B0" w:rsidP="00E97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29B0" w:rsidTr="00E97022">
        <w:tc>
          <w:tcPr>
            <w:tcW w:w="1843" w:type="dxa"/>
          </w:tcPr>
          <w:p w:rsidR="00B929B0" w:rsidRDefault="00B929B0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929B0" w:rsidRDefault="00B929B0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9B0" w:rsidTr="00E97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29B0" w:rsidRDefault="00B929B0" w:rsidP="00B92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29B0" w:rsidRPr="00F12C50" w:rsidRDefault="00B929B0" w:rsidP="00B929B0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>
              <w:rPr>
                <w:noProof/>
              </w:rPr>
              <w:t xml:space="preserve">In the current TTCN Implementation for the template </w:t>
            </w:r>
            <w:r w:rsidRPr="00772A0C">
              <w:rPr>
                <w:noProof/>
              </w:rPr>
              <w:t>cs_RadioBearer_Reconfig_DRBwithNRPDCPonEUTRA</w:t>
            </w:r>
            <w:r>
              <w:rPr>
                <w:noProof/>
              </w:rPr>
              <w:t xml:space="preserve"> , logical channel Id is not considered</w:t>
            </w:r>
          </w:p>
        </w:tc>
      </w:tr>
      <w:tr w:rsidR="00B929B0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29B0" w:rsidRDefault="00B929B0" w:rsidP="00B929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29B0" w:rsidRPr="00F12C50" w:rsidRDefault="00B929B0" w:rsidP="00B929B0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B929B0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29B0" w:rsidRDefault="00B929B0" w:rsidP="00B92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29B0" w:rsidRPr="006316B2" w:rsidRDefault="00B929B0" w:rsidP="00B929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Logical channel Id has to be filled in </w:t>
            </w:r>
            <w:r w:rsidRPr="00772A0C">
              <w:rPr>
                <w:noProof/>
              </w:rPr>
              <w:t>cs_RadioBearer_Reconfig_DRBwithNRPDCPonEUTRA</w:t>
            </w:r>
          </w:p>
        </w:tc>
      </w:tr>
      <w:tr w:rsidR="00B929B0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29B0" w:rsidRDefault="00B929B0" w:rsidP="00B929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29B0" w:rsidRPr="00CF39F2" w:rsidRDefault="00B929B0" w:rsidP="00B929B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929B0" w:rsidTr="00E97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29B0" w:rsidRDefault="00B929B0" w:rsidP="00B92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29B0" w:rsidRPr="00CF39F2" w:rsidRDefault="00B929B0" w:rsidP="00B929B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B929B0" w:rsidTr="00E97022">
        <w:tc>
          <w:tcPr>
            <w:tcW w:w="2694" w:type="dxa"/>
            <w:gridSpan w:val="2"/>
          </w:tcPr>
          <w:p w:rsidR="00B929B0" w:rsidRDefault="00B929B0" w:rsidP="00B929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29B0" w:rsidRDefault="00B929B0" w:rsidP="00B929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9B0" w:rsidTr="00E97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29B0" w:rsidRDefault="00B929B0" w:rsidP="00B92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29B0" w:rsidRDefault="00B929B0" w:rsidP="00B929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7.1.3.3.1.ENDC, 7.1.3.3.2.ENDC, 7.1.3.3.3.ENDC and 8.2.2.6.1.ENDC</w:t>
            </w:r>
          </w:p>
        </w:tc>
      </w:tr>
      <w:tr w:rsidR="00B929B0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29B0" w:rsidRDefault="00B929B0" w:rsidP="00B929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29B0" w:rsidRDefault="00B929B0" w:rsidP="00B929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9B0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29B0" w:rsidRDefault="00B929B0" w:rsidP="00B92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9B0" w:rsidRDefault="00B929B0" w:rsidP="00B92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29B0" w:rsidRDefault="00B929B0" w:rsidP="00B92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29B0" w:rsidRDefault="00B929B0" w:rsidP="00B929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29B0" w:rsidRDefault="00B929B0" w:rsidP="00B929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29B0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29B0" w:rsidRDefault="00B929B0" w:rsidP="00B92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29B0" w:rsidRDefault="00B929B0" w:rsidP="00B92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29B0" w:rsidRDefault="00B929B0" w:rsidP="00B92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29B0" w:rsidRDefault="00B929B0" w:rsidP="00B929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29B0" w:rsidRDefault="00B929B0" w:rsidP="00B929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29B0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29B0" w:rsidRDefault="00B929B0" w:rsidP="00B929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29B0" w:rsidRDefault="00B929B0" w:rsidP="00B92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29B0" w:rsidRDefault="00B929B0" w:rsidP="00B92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29B0" w:rsidRDefault="00B929B0" w:rsidP="00B929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29B0" w:rsidRDefault="00B929B0" w:rsidP="00B929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29B0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29B0" w:rsidRDefault="00B929B0" w:rsidP="00B929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29B0" w:rsidRDefault="00B929B0" w:rsidP="00B92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29B0" w:rsidRDefault="00B929B0" w:rsidP="00B92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29B0" w:rsidRDefault="00B929B0" w:rsidP="00B929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29B0" w:rsidRDefault="00B929B0" w:rsidP="00B929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29B0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29B0" w:rsidRDefault="00B929B0" w:rsidP="00B929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29B0" w:rsidRDefault="00B929B0" w:rsidP="00B929B0">
            <w:pPr>
              <w:pStyle w:val="CRCoverPage"/>
              <w:spacing w:after="0"/>
              <w:rPr>
                <w:noProof/>
              </w:rPr>
            </w:pPr>
          </w:p>
        </w:tc>
      </w:tr>
      <w:tr w:rsidR="00B929B0" w:rsidTr="00E97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29B0" w:rsidRDefault="00B929B0" w:rsidP="00B92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29B0" w:rsidRDefault="00B929B0" w:rsidP="00B929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29B0" w:rsidRPr="008863B9" w:rsidTr="00E970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29B0" w:rsidRPr="008863B9" w:rsidRDefault="00B929B0" w:rsidP="00B92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29B0" w:rsidRPr="008863B9" w:rsidRDefault="00B929B0" w:rsidP="00B929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29B0" w:rsidTr="00E97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9B0" w:rsidRDefault="00B929B0" w:rsidP="00B92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29B0" w:rsidRDefault="00B929B0" w:rsidP="00B929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929B0" w:rsidRDefault="00B929B0" w:rsidP="00B929B0">
      <w:pPr>
        <w:rPr>
          <w:noProof/>
        </w:rPr>
      </w:pPr>
      <w:bookmarkStart w:id="0" w:name="_GoBack"/>
      <w:bookmarkEnd w:id="0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655466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6A113F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A113F" w:rsidRPr="006A600E">
        <w:rPr>
          <w:rFonts w:ascii="Arial" w:hAnsi="Arial" w:cs="Arial"/>
          <w:iCs/>
        </w:rPr>
        <w:t>Table of Contents</w:t>
      </w:r>
      <w:r w:rsidR="006A113F">
        <w:tab/>
      </w:r>
      <w:r w:rsidR="006A113F">
        <w:fldChar w:fldCharType="begin"/>
      </w:r>
      <w:r w:rsidR="006A113F">
        <w:instrText xml:space="preserve"> PAGEREF _Toc96554660 \h </w:instrText>
      </w:r>
      <w:r w:rsidR="006A113F">
        <w:fldChar w:fldCharType="separate"/>
      </w:r>
      <w:r w:rsidR="006A113F">
        <w:t>2</w:t>
      </w:r>
      <w:r w:rsidR="006A113F">
        <w:fldChar w:fldCharType="end"/>
      </w:r>
    </w:p>
    <w:p w:rsidR="006A113F" w:rsidRDefault="006A11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600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600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_Toc96554661 \h </w:instrText>
      </w:r>
      <w:r>
        <w:fldChar w:fldCharType="separate"/>
      </w:r>
      <w:r>
        <w:t>2</w:t>
      </w:r>
      <w:r>
        <w:fldChar w:fldCharType="end"/>
      </w:r>
    </w:p>
    <w:p w:rsidR="006A113F" w:rsidRDefault="006A113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600E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A600E">
        <w:rPr>
          <w:rFonts w:cs="Arial"/>
          <w:b/>
          <w:color w:val="000000"/>
          <w:lang w:eastAsia="en-GB"/>
        </w:rPr>
        <w:t xml:space="preserve">Correction to the </w:t>
      </w:r>
      <w:r w:rsidRPr="006A600E">
        <w:rPr>
          <w:rFonts w:cs="Arial"/>
          <w:b/>
          <w:bCs/>
          <w:color w:val="000000"/>
          <w:lang w:val="en-US" w:eastAsia="en-GB"/>
        </w:rPr>
        <w:t>template cs_RadioBearer_Reconfig_DRBwithNRPDCPonEUTRA</w:t>
      </w:r>
      <w:r>
        <w:tab/>
      </w:r>
      <w:r>
        <w:fldChar w:fldCharType="begin"/>
      </w:r>
      <w:r>
        <w:instrText xml:space="preserve"> PAGEREF _Toc96554662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6554661"/>
      <w:r w:rsidRPr="00854C55">
        <w:rPr>
          <w:b/>
        </w:rPr>
        <w:t>Corrections required</w:t>
      </w:r>
      <w:bookmarkEnd w:id="2"/>
      <w:bookmarkEnd w:id="3"/>
      <w:bookmarkEnd w:id="4"/>
    </w:p>
    <w:p w:rsidR="00FB0A0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6554662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4AAB">
        <w:rPr>
          <w:rFonts w:cs="Arial"/>
          <w:b/>
          <w:bCs/>
          <w:color w:val="000000"/>
          <w:lang w:val="en-US" w:eastAsia="en-GB"/>
        </w:rPr>
        <w:t xml:space="preserve">template </w:t>
      </w:r>
      <w:proofErr w:type="spellStart"/>
      <w:r w:rsidR="00F74AAB" w:rsidRPr="00F74AAB">
        <w:rPr>
          <w:rFonts w:cs="Arial"/>
          <w:b/>
          <w:bCs/>
          <w:color w:val="000000"/>
          <w:lang w:val="en-US" w:eastAsia="en-GB"/>
        </w:rPr>
        <w:t>cs_RadioBearer_Reconfig_DRBwithNRPDCPonEUTRA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083AF8" w:rsidP="00AC7A7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7F5C63" w:rsidRDefault="00083AF8" w:rsidP="00AC7A70">
            <w:pPr>
              <w:pStyle w:val="CRCoverPage"/>
              <w:spacing w:after="0"/>
              <w:rPr>
                <w:noProof/>
              </w:rPr>
            </w:pPr>
            <w:r w:rsidRPr="00083AF8">
              <w:rPr>
                <w:noProof/>
              </w:rPr>
              <w:t>cs_RadioBearer_Reconfig_DRBwithNRPDCPonEUTRA</w:t>
            </w:r>
          </w:p>
        </w:tc>
      </w:tr>
      <w:tr w:rsidR="00FB0A08" w:rsidTr="00AC7A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Pr="00AD4ADA" w:rsidRDefault="00730EE8" w:rsidP="00AC7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for the template </w:t>
            </w:r>
            <w:r w:rsidRPr="00772A0C">
              <w:rPr>
                <w:noProof/>
              </w:rPr>
              <w:t>cs_RadioBearer_Reconfig_DRBwithNRPDCPonEUTRA</w:t>
            </w:r>
            <w:r>
              <w:rPr>
                <w:noProof/>
              </w:rPr>
              <w:t xml:space="preserve"> , logical channel Id is not considered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Pr="001124B3" w:rsidRDefault="008A7CC5" w:rsidP="00AC7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Logical channel Id has to be filled in </w:t>
            </w:r>
            <w:r w:rsidRPr="00772A0C">
              <w:rPr>
                <w:noProof/>
              </w:rPr>
              <w:t>cs_RadioBearer_Reconfig_DRBwithNRPDCPonEUTRA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E37970" w:rsidP="00AC7A70">
            <w:pPr>
              <w:spacing w:after="0"/>
              <w:rPr>
                <w:rFonts w:ascii="Arial" w:hAnsi="Arial" w:cs="Arial"/>
                <w:lang w:eastAsia="en-GB"/>
              </w:rPr>
            </w:pPr>
            <w:r w:rsidRPr="00E37970">
              <w:rPr>
                <w:rFonts w:ascii="Arial" w:hAnsi="Arial" w:cs="Arial"/>
                <w:lang w:eastAsia="en-GB"/>
              </w:rPr>
              <w:t>\ENDC\</w:t>
            </w:r>
            <w:proofErr w:type="spellStart"/>
            <w:r w:rsidRPr="00E37970">
              <w:rPr>
                <w:rFonts w:ascii="Arial" w:hAnsi="Arial" w:cs="Arial"/>
                <w:lang w:eastAsia="en-GB"/>
              </w:rPr>
              <w:t>Common_EUTRA</w:t>
            </w:r>
            <w:proofErr w:type="spellEnd"/>
            <w:r w:rsidRPr="00E37970">
              <w:rPr>
                <w:rFonts w:ascii="Arial" w:hAnsi="Arial" w:cs="Arial"/>
                <w:lang w:eastAsia="en-GB"/>
              </w:rPr>
              <w:t>\EUTRA38_ENDC_CommonProcedures.ttcn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AC7A7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7" w:rsidRPr="00494DC7" w:rsidRDefault="00494DC7" w:rsidP="0049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RadioBearer_Type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cs_RadioBearer_Reconfig_DRBwithNRPDCPonEUTRA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94DC7" w:rsidRPr="00494DC7" w:rsidRDefault="00494DC7" w:rsidP="0049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template (omit) 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RLC_Configuration_Type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p_RlcConfig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494DC7" w:rsidRPr="00494DC7" w:rsidRDefault="00494DC7" w:rsidP="0049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template (omit) 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MAC_Configuration_Type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p_MacConfig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:rsidR="00494DC7" w:rsidRPr="00494DC7" w:rsidRDefault="00494DC7" w:rsidP="0049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) :=</w:t>
            </w:r>
          </w:p>
          <w:p w:rsidR="00494DC7" w:rsidRPr="00494DC7" w:rsidRDefault="00494DC7" w:rsidP="0049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  //@sic R5s190476 change 4.12: added 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p_RlcConfig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p_MacConfig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494DC7" w:rsidRPr="00494DC7" w:rsidRDefault="00494DC7" w:rsidP="0049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  /* @status    APPROVED (ENDC) */</w:t>
            </w:r>
          </w:p>
          <w:p w:rsidR="00494DC7" w:rsidRPr="00494DC7" w:rsidRDefault="00494DC7" w:rsidP="0049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cs_RadioBearer_Reconfig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cs_RadioBearerId_DRB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494DC7" w:rsidRPr="00494DC7" w:rsidRDefault="00494DC7" w:rsidP="0049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cs_PDCP_Configuration_NR_Terminating(cs_NR_PDCP_RbConfig_ParamsDRB),</w:t>
            </w:r>
          </w:p>
          <w:p w:rsidR="00FB0A08" w:rsidRPr="00722896" w:rsidRDefault="00494DC7" w:rsidP="0049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p_RlcConfig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proofErr w:type="spellStart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p_MacConfig</w:t>
            </w:r>
            <w:proofErr w:type="spellEnd"/>
            <w:r w:rsidRPr="00494DC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lastRenderedPageBreak/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1A2E9E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93" w:rsidRPr="00223C93" w:rsidRDefault="00223C93" w:rsidP="00223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RadioBearer_Type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cs_RadioBearer_Reconfig_DRBwithNRPDCPonEUTRA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23C93" w:rsidRPr="00223C93" w:rsidRDefault="00223C93" w:rsidP="00223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template (omit) 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RLC_Configuration_Type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p_RlcConfig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223C93" w:rsidRPr="00223C93" w:rsidRDefault="00223C93" w:rsidP="00223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template (omit) 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MAC_Configuration_Type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p_MacConfig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:rsidR="00223C93" w:rsidRPr="00223C93" w:rsidRDefault="00223C93" w:rsidP="00223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) :=</w:t>
            </w:r>
          </w:p>
          <w:p w:rsidR="00223C93" w:rsidRPr="00223C93" w:rsidRDefault="00223C93" w:rsidP="00223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  //@sic R5s190476 change 4.12: added 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p_RlcConfig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p_MacConfig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223C93" w:rsidRPr="00223C93" w:rsidRDefault="00223C93" w:rsidP="00223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  /* @status    APPROVED (ENDC) */</w:t>
            </w:r>
          </w:p>
          <w:p w:rsidR="00223C93" w:rsidRPr="00223C93" w:rsidRDefault="00223C93" w:rsidP="00223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cs_RadioBearer_Reconfig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cs_RadioBearerId_DRB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223C93" w:rsidRPr="00223C93" w:rsidRDefault="00223C93" w:rsidP="00223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cs_PDCP_Configuration_NR_Terminating(cs_NR_PDCP_RbConfig_ParamsDRB),</w:t>
            </w:r>
          </w:p>
          <w:p w:rsidR="00FB0A08" w:rsidRPr="00223C93" w:rsidRDefault="00223C93" w:rsidP="00223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US" w:eastAsia="de-DE"/>
              </w:rPr>
            </w:pPr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p_RlcConfig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proofErr w:type="spellStart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p_MacConfig</w:t>
            </w:r>
            <w:proofErr w:type="spellEnd"/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5C57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p_DRB_Id+2</w:t>
            </w:r>
            <w:r w:rsidRPr="00223C93">
              <w:rPr>
                <w:rFonts w:ascii="Courier New" w:hAnsi="Courier New" w:cs="Courier New"/>
                <w:color w:val="000000"/>
                <w:lang w:eastAsia="de-DE"/>
              </w:rPr>
              <w:t>); //WA#WI=718254</w:t>
            </w:r>
          </w:p>
        </w:tc>
      </w:tr>
    </w:tbl>
    <w:p w:rsidR="00E82E80" w:rsidRPr="00B929B0" w:rsidRDefault="00E82E80" w:rsidP="00E82E8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F96833" w:rsidRPr="00B929B0" w:rsidRDefault="00F96833" w:rsidP="00F457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RPr="00B929B0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6367" w:rsidRDefault="00506367">
      <w:r>
        <w:separator/>
      </w:r>
    </w:p>
  </w:endnote>
  <w:endnote w:type="continuationSeparator" w:id="0">
    <w:p w:rsidR="00506367" w:rsidRDefault="00506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6367" w:rsidRDefault="00506367">
      <w:r>
        <w:separator/>
      </w:r>
    </w:p>
  </w:footnote>
  <w:footnote w:type="continuationSeparator" w:id="0">
    <w:p w:rsidR="00506367" w:rsidRDefault="00506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3CCC"/>
    <w:rsid w:val="000344D8"/>
    <w:rsid w:val="00034CDB"/>
    <w:rsid w:val="0003629C"/>
    <w:rsid w:val="00036FE7"/>
    <w:rsid w:val="00037130"/>
    <w:rsid w:val="000408F8"/>
    <w:rsid w:val="00042706"/>
    <w:rsid w:val="00042E7D"/>
    <w:rsid w:val="0004361F"/>
    <w:rsid w:val="0005014E"/>
    <w:rsid w:val="00051BC3"/>
    <w:rsid w:val="00054E62"/>
    <w:rsid w:val="00057DBD"/>
    <w:rsid w:val="000602A8"/>
    <w:rsid w:val="000614B3"/>
    <w:rsid w:val="0006172A"/>
    <w:rsid w:val="00063580"/>
    <w:rsid w:val="0006562C"/>
    <w:rsid w:val="000660F3"/>
    <w:rsid w:val="00067DBE"/>
    <w:rsid w:val="00067F11"/>
    <w:rsid w:val="000724EA"/>
    <w:rsid w:val="00074218"/>
    <w:rsid w:val="000749BF"/>
    <w:rsid w:val="0008356D"/>
    <w:rsid w:val="00083AF8"/>
    <w:rsid w:val="00084025"/>
    <w:rsid w:val="00084DD9"/>
    <w:rsid w:val="00085CA5"/>
    <w:rsid w:val="00086B57"/>
    <w:rsid w:val="00086DFC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2AD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4F01"/>
    <w:rsid w:val="000D62AE"/>
    <w:rsid w:val="000E07FB"/>
    <w:rsid w:val="000E1C08"/>
    <w:rsid w:val="000E34B8"/>
    <w:rsid w:val="000E681E"/>
    <w:rsid w:val="000E732E"/>
    <w:rsid w:val="000F0F70"/>
    <w:rsid w:val="000F0F81"/>
    <w:rsid w:val="000F119F"/>
    <w:rsid w:val="000F16B4"/>
    <w:rsid w:val="000F20B4"/>
    <w:rsid w:val="000F34D6"/>
    <w:rsid w:val="000F5876"/>
    <w:rsid w:val="00101905"/>
    <w:rsid w:val="00101E79"/>
    <w:rsid w:val="001037D4"/>
    <w:rsid w:val="00103810"/>
    <w:rsid w:val="00103C72"/>
    <w:rsid w:val="0010735D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B84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61F"/>
    <w:rsid w:val="001609DB"/>
    <w:rsid w:val="00160E00"/>
    <w:rsid w:val="00162E72"/>
    <w:rsid w:val="00164CFC"/>
    <w:rsid w:val="00173835"/>
    <w:rsid w:val="001748D6"/>
    <w:rsid w:val="00176185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2E9E"/>
    <w:rsid w:val="001A3A40"/>
    <w:rsid w:val="001A3E1A"/>
    <w:rsid w:val="001A41BB"/>
    <w:rsid w:val="001A62F8"/>
    <w:rsid w:val="001A6DD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31F3"/>
    <w:rsid w:val="001C5C2A"/>
    <w:rsid w:val="001D1407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1D67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23C93"/>
    <w:rsid w:val="002249E0"/>
    <w:rsid w:val="00232611"/>
    <w:rsid w:val="00232B70"/>
    <w:rsid w:val="00233AFC"/>
    <w:rsid w:val="002405A4"/>
    <w:rsid w:val="00240E70"/>
    <w:rsid w:val="00241A66"/>
    <w:rsid w:val="00242D7F"/>
    <w:rsid w:val="00245CA4"/>
    <w:rsid w:val="0024707C"/>
    <w:rsid w:val="002563B1"/>
    <w:rsid w:val="00256480"/>
    <w:rsid w:val="002564C6"/>
    <w:rsid w:val="0025679F"/>
    <w:rsid w:val="0026004D"/>
    <w:rsid w:val="002607CD"/>
    <w:rsid w:val="00260C7D"/>
    <w:rsid w:val="0026339A"/>
    <w:rsid w:val="00263668"/>
    <w:rsid w:val="002640DD"/>
    <w:rsid w:val="0026715F"/>
    <w:rsid w:val="0026741D"/>
    <w:rsid w:val="00273E8B"/>
    <w:rsid w:val="00274776"/>
    <w:rsid w:val="00275D12"/>
    <w:rsid w:val="00276787"/>
    <w:rsid w:val="00280375"/>
    <w:rsid w:val="00281651"/>
    <w:rsid w:val="00284FEB"/>
    <w:rsid w:val="002860C4"/>
    <w:rsid w:val="002901A3"/>
    <w:rsid w:val="0029157F"/>
    <w:rsid w:val="002940D8"/>
    <w:rsid w:val="00295744"/>
    <w:rsid w:val="002977CB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137B"/>
    <w:rsid w:val="002E2700"/>
    <w:rsid w:val="002E5AF5"/>
    <w:rsid w:val="002E69D0"/>
    <w:rsid w:val="002F029B"/>
    <w:rsid w:val="002F3F5B"/>
    <w:rsid w:val="002F45F1"/>
    <w:rsid w:val="002F48D2"/>
    <w:rsid w:val="002F53B6"/>
    <w:rsid w:val="002F7D40"/>
    <w:rsid w:val="00300FAB"/>
    <w:rsid w:val="00305409"/>
    <w:rsid w:val="003068A6"/>
    <w:rsid w:val="00307CD1"/>
    <w:rsid w:val="00310217"/>
    <w:rsid w:val="0031061D"/>
    <w:rsid w:val="00312DE9"/>
    <w:rsid w:val="003166FE"/>
    <w:rsid w:val="003216F1"/>
    <w:rsid w:val="00322D46"/>
    <w:rsid w:val="00322EFF"/>
    <w:rsid w:val="00327B9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5C6B"/>
    <w:rsid w:val="003573A5"/>
    <w:rsid w:val="003609EF"/>
    <w:rsid w:val="003614D1"/>
    <w:rsid w:val="0036231A"/>
    <w:rsid w:val="0036418A"/>
    <w:rsid w:val="0036509E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A7F68"/>
    <w:rsid w:val="003B0E73"/>
    <w:rsid w:val="003B79C8"/>
    <w:rsid w:val="003C2766"/>
    <w:rsid w:val="003C4691"/>
    <w:rsid w:val="003C6AD0"/>
    <w:rsid w:val="003D1092"/>
    <w:rsid w:val="003D1466"/>
    <w:rsid w:val="003D5C48"/>
    <w:rsid w:val="003D6AF6"/>
    <w:rsid w:val="003E0DD2"/>
    <w:rsid w:val="003E1A36"/>
    <w:rsid w:val="003E33B8"/>
    <w:rsid w:val="003E4163"/>
    <w:rsid w:val="003E51C2"/>
    <w:rsid w:val="003E74A0"/>
    <w:rsid w:val="003F055F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77DCB"/>
    <w:rsid w:val="004801BC"/>
    <w:rsid w:val="00480835"/>
    <w:rsid w:val="00482B43"/>
    <w:rsid w:val="00483F54"/>
    <w:rsid w:val="00484D1C"/>
    <w:rsid w:val="004870C5"/>
    <w:rsid w:val="004906E6"/>
    <w:rsid w:val="0049101E"/>
    <w:rsid w:val="004937C8"/>
    <w:rsid w:val="00494DC7"/>
    <w:rsid w:val="00495060"/>
    <w:rsid w:val="00495E46"/>
    <w:rsid w:val="00496C8F"/>
    <w:rsid w:val="0049728D"/>
    <w:rsid w:val="004976F0"/>
    <w:rsid w:val="004A2AED"/>
    <w:rsid w:val="004A39FF"/>
    <w:rsid w:val="004A533C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3D1"/>
    <w:rsid w:val="004B75B7"/>
    <w:rsid w:val="004B7B95"/>
    <w:rsid w:val="004C29A3"/>
    <w:rsid w:val="004C31F2"/>
    <w:rsid w:val="004C56A7"/>
    <w:rsid w:val="004C5DAE"/>
    <w:rsid w:val="004D336B"/>
    <w:rsid w:val="004D455F"/>
    <w:rsid w:val="004D4A95"/>
    <w:rsid w:val="004D5164"/>
    <w:rsid w:val="004D575F"/>
    <w:rsid w:val="004D57D7"/>
    <w:rsid w:val="004D746E"/>
    <w:rsid w:val="004D751D"/>
    <w:rsid w:val="004E3C15"/>
    <w:rsid w:val="004F0155"/>
    <w:rsid w:val="004F1AD2"/>
    <w:rsid w:val="004F24BD"/>
    <w:rsid w:val="004F5949"/>
    <w:rsid w:val="004F6175"/>
    <w:rsid w:val="004F661B"/>
    <w:rsid w:val="00503C1B"/>
    <w:rsid w:val="005045C7"/>
    <w:rsid w:val="0050517D"/>
    <w:rsid w:val="00506367"/>
    <w:rsid w:val="00506826"/>
    <w:rsid w:val="00506ACC"/>
    <w:rsid w:val="005105E0"/>
    <w:rsid w:val="0051196A"/>
    <w:rsid w:val="005135A1"/>
    <w:rsid w:val="0051580D"/>
    <w:rsid w:val="0052213F"/>
    <w:rsid w:val="005223D8"/>
    <w:rsid w:val="00523336"/>
    <w:rsid w:val="00526EF6"/>
    <w:rsid w:val="005279F5"/>
    <w:rsid w:val="00532891"/>
    <w:rsid w:val="00532EAB"/>
    <w:rsid w:val="00533927"/>
    <w:rsid w:val="00535483"/>
    <w:rsid w:val="0053550D"/>
    <w:rsid w:val="005371B9"/>
    <w:rsid w:val="0054198B"/>
    <w:rsid w:val="00544788"/>
    <w:rsid w:val="00547111"/>
    <w:rsid w:val="00547665"/>
    <w:rsid w:val="00550364"/>
    <w:rsid w:val="00550D1E"/>
    <w:rsid w:val="00550D59"/>
    <w:rsid w:val="00552878"/>
    <w:rsid w:val="00554E43"/>
    <w:rsid w:val="00554F8C"/>
    <w:rsid w:val="00556937"/>
    <w:rsid w:val="00557BF6"/>
    <w:rsid w:val="005613E0"/>
    <w:rsid w:val="0056378D"/>
    <w:rsid w:val="00564EDF"/>
    <w:rsid w:val="0056673A"/>
    <w:rsid w:val="00566F6F"/>
    <w:rsid w:val="00572AF5"/>
    <w:rsid w:val="00580EF6"/>
    <w:rsid w:val="00581ECE"/>
    <w:rsid w:val="0058240F"/>
    <w:rsid w:val="00582A39"/>
    <w:rsid w:val="00582FEC"/>
    <w:rsid w:val="00583FEE"/>
    <w:rsid w:val="005855D1"/>
    <w:rsid w:val="00587F6A"/>
    <w:rsid w:val="005912FE"/>
    <w:rsid w:val="00592D74"/>
    <w:rsid w:val="0059301A"/>
    <w:rsid w:val="005945D5"/>
    <w:rsid w:val="005948BA"/>
    <w:rsid w:val="00596753"/>
    <w:rsid w:val="005A6679"/>
    <w:rsid w:val="005B1FCC"/>
    <w:rsid w:val="005B3792"/>
    <w:rsid w:val="005B4127"/>
    <w:rsid w:val="005B62B9"/>
    <w:rsid w:val="005B7AC3"/>
    <w:rsid w:val="005C0252"/>
    <w:rsid w:val="005C2D20"/>
    <w:rsid w:val="005C57D0"/>
    <w:rsid w:val="005D07BE"/>
    <w:rsid w:val="005D27CA"/>
    <w:rsid w:val="005D2B14"/>
    <w:rsid w:val="005D30BB"/>
    <w:rsid w:val="005D4396"/>
    <w:rsid w:val="005D58CD"/>
    <w:rsid w:val="005D6478"/>
    <w:rsid w:val="005D6F53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130"/>
    <w:rsid w:val="005F2216"/>
    <w:rsid w:val="005F391D"/>
    <w:rsid w:val="005F5CEE"/>
    <w:rsid w:val="005F6102"/>
    <w:rsid w:val="005F740E"/>
    <w:rsid w:val="005F7FF7"/>
    <w:rsid w:val="00600458"/>
    <w:rsid w:val="006006C1"/>
    <w:rsid w:val="00606EDD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6C45"/>
    <w:rsid w:val="006270A9"/>
    <w:rsid w:val="006316B2"/>
    <w:rsid w:val="006357A5"/>
    <w:rsid w:val="00636849"/>
    <w:rsid w:val="00637DB3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113F"/>
    <w:rsid w:val="006A2209"/>
    <w:rsid w:val="006A5853"/>
    <w:rsid w:val="006A6982"/>
    <w:rsid w:val="006A737E"/>
    <w:rsid w:val="006A76D6"/>
    <w:rsid w:val="006A7CCE"/>
    <w:rsid w:val="006B0A3B"/>
    <w:rsid w:val="006B2A14"/>
    <w:rsid w:val="006B344B"/>
    <w:rsid w:val="006B427D"/>
    <w:rsid w:val="006B46FB"/>
    <w:rsid w:val="006B53CE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3784"/>
    <w:rsid w:val="0071537C"/>
    <w:rsid w:val="0071755D"/>
    <w:rsid w:val="00721325"/>
    <w:rsid w:val="00722896"/>
    <w:rsid w:val="00724EF9"/>
    <w:rsid w:val="0072522A"/>
    <w:rsid w:val="00730EE8"/>
    <w:rsid w:val="0073208D"/>
    <w:rsid w:val="00735405"/>
    <w:rsid w:val="0073742E"/>
    <w:rsid w:val="007374F7"/>
    <w:rsid w:val="0073773F"/>
    <w:rsid w:val="0074071C"/>
    <w:rsid w:val="0074257A"/>
    <w:rsid w:val="00742960"/>
    <w:rsid w:val="00742A03"/>
    <w:rsid w:val="007511D6"/>
    <w:rsid w:val="00752A62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6794A"/>
    <w:rsid w:val="0077295E"/>
    <w:rsid w:val="00772A0C"/>
    <w:rsid w:val="00773780"/>
    <w:rsid w:val="007746AB"/>
    <w:rsid w:val="00777C3F"/>
    <w:rsid w:val="007807B2"/>
    <w:rsid w:val="007834DD"/>
    <w:rsid w:val="0079074F"/>
    <w:rsid w:val="00792342"/>
    <w:rsid w:val="007955CC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1B2D"/>
    <w:rsid w:val="007C2097"/>
    <w:rsid w:val="007C28A7"/>
    <w:rsid w:val="007C36F2"/>
    <w:rsid w:val="007D46DC"/>
    <w:rsid w:val="007D6A07"/>
    <w:rsid w:val="007D6DB1"/>
    <w:rsid w:val="007D7566"/>
    <w:rsid w:val="007E0564"/>
    <w:rsid w:val="007E07EF"/>
    <w:rsid w:val="007E0E30"/>
    <w:rsid w:val="007E58BA"/>
    <w:rsid w:val="007E643A"/>
    <w:rsid w:val="007F0389"/>
    <w:rsid w:val="007F2D57"/>
    <w:rsid w:val="007F3701"/>
    <w:rsid w:val="007F37B7"/>
    <w:rsid w:val="007F51FD"/>
    <w:rsid w:val="007F56A5"/>
    <w:rsid w:val="007F5C63"/>
    <w:rsid w:val="007F7259"/>
    <w:rsid w:val="00800A71"/>
    <w:rsid w:val="008016C4"/>
    <w:rsid w:val="00801CF0"/>
    <w:rsid w:val="0080284C"/>
    <w:rsid w:val="00802953"/>
    <w:rsid w:val="0080392D"/>
    <w:rsid w:val="008040A8"/>
    <w:rsid w:val="00804C69"/>
    <w:rsid w:val="00804EC2"/>
    <w:rsid w:val="00807B85"/>
    <w:rsid w:val="00810296"/>
    <w:rsid w:val="00814CF6"/>
    <w:rsid w:val="00822A77"/>
    <w:rsid w:val="00824C2C"/>
    <w:rsid w:val="00825391"/>
    <w:rsid w:val="00827110"/>
    <w:rsid w:val="0082765A"/>
    <w:rsid w:val="008279FA"/>
    <w:rsid w:val="008322F4"/>
    <w:rsid w:val="00837183"/>
    <w:rsid w:val="00844A81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5541"/>
    <w:rsid w:val="00861EC3"/>
    <w:rsid w:val="008626E7"/>
    <w:rsid w:val="00864DAC"/>
    <w:rsid w:val="008667AF"/>
    <w:rsid w:val="0086761B"/>
    <w:rsid w:val="00870EE7"/>
    <w:rsid w:val="00872554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4819"/>
    <w:rsid w:val="00895954"/>
    <w:rsid w:val="00896D84"/>
    <w:rsid w:val="008A03D7"/>
    <w:rsid w:val="008A3054"/>
    <w:rsid w:val="008A45A6"/>
    <w:rsid w:val="008A60A2"/>
    <w:rsid w:val="008A7CC5"/>
    <w:rsid w:val="008B0905"/>
    <w:rsid w:val="008B2743"/>
    <w:rsid w:val="008B3B03"/>
    <w:rsid w:val="008C1E5A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7D7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4E66"/>
    <w:rsid w:val="00966D6E"/>
    <w:rsid w:val="00973015"/>
    <w:rsid w:val="00974F0C"/>
    <w:rsid w:val="009777D9"/>
    <w:rsid w:val="00980F70"/>
    <w:rsid w:val="00982DFC"/>
    <w:rsid w:val="00983694"/>
    <w:rsid w:val="00985613"/>
    <w:rsid w:val="00986821"/>
    <w:rsid w:val="00990261"/>
    <w:rsid w:val="00990B3D"/>
    <w:rsid w:val="00991B88"/>
    <w:rsid w:val="009928B8"/>
    <w:rsid w:val="0099321D"/>
    <w:rsid w:val="0099572C"/>
    <w:rsid w:val="009A07BF"/>
    <w:rsid w:val="009A3848"/>
    <w:rsid w:val="009A4CC3"/>
    <w:rsid w:val="009A4E0F"/>
    <w:rsid w:val="009A5255"/>
    <w:rsid w:val="009A5753"/>
    <w:rsid w:val="009A579D"/>
    <w:rsid w:val="009A66BD"/>
    <w:rsid w:val="009B0B50"/>
    <w:rsid w:val="009B5164"/>
    <w:rsid w:val="009B7A21"/>
    <w:rsid w:val="009C07AB"/>
    <w:rsid w:val="009C1018"/>
    <w:rsid w:val="009C159B"/>
    <w:rsid w:val="009C22FE"/>
    <w:rsid w:val="009C39B2"/>
    <w:rsid w:val="009C4A00"/>
    <w:rsid w:val="009C4C52"/>
    <w:rsid w:val="009C65D6"/>
    <w:rsid w:val="009C6AD8"/>
    <w:rsid w:val="009C75AF"/>
    <w:rsid w:val="009C7C98"/>
    <w:rsid w:val="009D0C54"/>
    <w:rsid w:val="009D0E4E"/>
    <w:rsid w:val="009D476E"/>
    <w:rsid w:val="009D7147"/>
    <w:rsid w:val="009E0AE1"/>
    <w:rsid w:val="009E24DE"/>
    <w:rsid w:val="009E3297"/>
    <w:rsid w:val="009E34C0"/>
    <w:rsid w:val="009E59E3"/>
    <w:rsid w:val="009E63A9"/>
    <w:rsid w:val="009E7184"/>
    <w:rsid w:val="009F115B"/>
    <w:rsid w:val="009F29A3"/>
    <w:rsid w:val="009F32FA"/>
    <w:rsid w:val="009F5071"/>
    <w:rsid w:val="009F66AC"/>
    <w:rsid w:val="009F734F"/>
    <w:rsid w:val="009F7D81"/>
    <w:rsid w:val="00A0032D"/>
    <w:rsid w:val="00A00487"/>
    <w:rsid w:val="00A043C8"/>
    <w:rsid w:val="00A04D2F"/>
    <w:rsid w:val="00A054F0"/>
    <w:rsid w:val="00A0746C"/>
    <w:rsid w:val="00A11801"/>
    <w:rsid w:val="00A118F7"/>
    <w:rsid w:val="00A12FBC"/>
    <w:rsid w:val="00A13632"/>
    <w:rsid w:val="00A1776F"/>
    <w:rsid w:val="00A179A0"/>
    <w:rsid w:val="00A22308"/>
    <w:rsid w:val="00A230E4"/>
    <w:rsid w:val="00A246B6"/>
    <w:rsid w:val="00A24A99"/>
    <w:rsid w:val="00A27413"/>
    <w:rsid w:val="00A27431"/>
    <w:rsid w:val="00A27D3B"/>
    <w:rsid w:val="00A30B5B"/>
    <w:rsid w:val="00A31D14"/>
    <w:rsid w:val="00A31EB1"/>
    <w:rsid w:val="00A33DA0"/>
    <w:rsid w:val="00A34271"/>
    <w:rsid w:val="00A37E73"/>
    <w:rsid w:val="00A40634"/>
    <w:rsid w:val="00A41750"/>
    <w:rsid w:val="00A44B28"/>
    <w:rsid w:val="00A46561"/>
    <w:rsid w:val="00A47E70"/>
    <w:rsid w:val="00A50CF0"/>
    <w:rsid w:val="00A52F6F"/>
    <w:rsid w:val="00A57528"/>
    <w:rsid w:val="00A601CD"/>
    <w:rsid w:val="00A601E5"/>
    <w:rsid w:val="00A6456D"/>
    <w:rsid w:val="00A6583D"/>
    <w:rsid w:val="00A66C63"/>
    <w:rsid w:val="00A70BC7"/>
    <w:rsid w:val="00A72118"/>
    <w:rsid w:val="00A72665"/>
    <w:rsid w:val="00A73740"/>
    <w:rsid w:val="00A7410A"/>
    <w:rsid w:val="00A7416A"/>
    <w:rsid w:val="00A748DA"/>
    <w:rsid w:val="00A74CA6"/>
    <w:rsid w:val="00A7583C"/>
    <w:rsid w:val="00A7671C"/>
    <w:rsid w:val="00A810AD"/>
    <w:rsid w:val="00A81EA3"/>
    <w:rsid w:val="00A829C3"/>
    <w:rsid w:val="00A830E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379A"/>
    <w:rsid w:val="00AD4ADA"/>
    <w:rsid w:val="00AD7555"/>
    <w:rsid w:val="00AE007E"/>
    <w:rsid w:val="00AE07BF"/>
    <w:rsid w:val="00AE1718"/>
    <w:rsid w:val="00AE1B01"/>
    <w:rsid w:val="00AE2836"/>
    <w:rsid w:val="00AE75FD"/>
    <w:rsid w:val="00AE7B1B"/>
    <w:rsid w:val="00AF3B0B"/>
    <w:rsid w:val="00AF5B9C"/>
    <w:rsid w:val="00B05D84"/>
    <w:rsid w:val="00B06B88"/>
    <w:rsid w:val="00B07742"/>
    <w:rsid w:val="00B07C51"/>
    <w:rsid w:val="00B107D2"/>
    <w:rsid w:val="00B10E9C"/>
    <w:rsid w:val="00B111F9"/>
    <w:rsid w:val="00B13880"/>
    <w:rsid w:val="00B14250"/>
    <w:rsid w:val="00B14E1C"/>
    <w:rsid w:val="00B175B1"/>
    <w:rsid w:val="00B17EC1"/>
    <w:rsid w:val="00B203F1"/>
    <w:rsid w:val="00B258BB"/>
    <w:rsid w:val="00B25DB6"/>
    <w:rsid w:val="00B3074E"/>
    <w:rsid w:val="00B30D15"/>
    <w:rsid w:val="00B3127E"/>
    <w:rsid w:val="00B3427D"/>
    <w:rsid w:val="00B407CF"/>
    <w:rsid w:val="00B40A6D"/>
    <w:rsid w:val="00B41C88"/>
    <w:rsid w:val="00B421C5"/>
    <w:rsid w:val="00B477CA"/>
    <w:rsid w:val="00B51287"/>
    <w:rsid w:val="00B51BA6"/>
    <w:rsid w:val="00B51BF9"/>
    <w:rsid w:val="00B52828"/>
    <w:rsid w:val="00B56AB6"/>
    <w:rsid w:val="00B5725C"/>
    <w:rsid w:val="00B648DF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29B0"/>
    <w:rsid w:val="00B9335B"/>
    <w:rsid w:val="00B94E2E"/>
    <w:rsid w:val="00B9592C"/>
    <w:rsid w:val="00B968C8"/>
    <w:rsid w:val="00BA048E"/>
    <w:rsid w:val="00BA2544"/>
    <w:rsid w:val="00BA2CD7"/>
    <w:rsid w:val="00BA3EC5"/>
    <w:rsid w:val="00BA51D9"/>
    <w:rsid w:val="00BA659F"/>
    <w:rsid w:val="00BA6B74"/>
    <w:rsid w:val="00BB1BF6"/>
    <w:rsid w:val="00BB2352"/>
    <w:rsid w:val="00BB5645"/>
    <w:rsid w:val="00BB5DFC"/>
    <w:rsid w:val="00BC25AF"/>
    <w:rsid w:val="00BC391C"/>
    <w:rsid w:val="00BC40B1"/>
    <w:rsid w:val="00BC5205"/>
    <w:rsid w:val="00BC79E3"/>
    <w:rsid w:val="00BD2241"/>
    <w:rsid w:val="00BD279D"/>
    <w:rsid w:val="00BD436E"/>
    <w:rsid w:val="00BD5005"/>
    <w:rsid w:val="00BD5479"/>
    <w:rsid w:val="00BD5B77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4271"/>
    <w:rsid w:val="00C057CB"/>
    <w:rsid w:val="00C07A7D"/>
    <w:rsid w:val="00C1082F"/>
    <w:rsid w:val="00C10D23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2AB2"/>
    <w:rsid w:val="00C3394C"/>
    <w:rsid w:val="00C34763"/>
    <w:rsid w:val="00C4494A"/>
    <w:rsid w:val="00C4522A"/>
    <w:rsid w:val="00C47F3E"/>
    <w:rsid w:val="00C51E37"/>
    <w:rsid w:val="00C5286D"/>
    <w:rsid w:val="00C53AC6"/>
    <w:rsid w:val="00C53E42"/>
    <w:rsid w:val="00C542A6"/>
    <w:rsid w:val="00C54343"/>
    <w:rsid w:val="00C56A9B"/>
    <w:rsid w:val="00C60C31"/>
    <w:rsid w:val="00C61535"/>
    <w:rsid w:val="00C62402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2F36"/>
    <w:rsid w:val="00C95985"/>
    <w:rsid w:val="00C9778B"/>
    <w:rsid w:val="00C979AE"/>
    <w:rsid w:val="00CA0B74"/>
    <w:rsid w:val="00CA3559"/>
    <w:rsid w:val="00CB07CA"/>
    <w:rsid w:val="00CB12BC"/>
    <w:rsid w:val="00CB151D"/>
    <w:rsid w:val="00CB2F11"/>
    <w:rsid w:val="00CB3774"/>
    <w:rsid w:val="00CB4135"/>
    <w:rsid w:val="00CB5ED7"/>
    <w:rsid w:val="00CC1A73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26F1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517A"/>
    <w:rsid w:val="00D66520"/>
    <w:rsid w:val="00D71279"/>
    <w:rsid w:val="00D720E3"/>
    <w:rsid w:val="00D7237E"/>
    <w:rsid w:val="00D7387B"/>
    <w:rsid w:val="00D757B0"/>
    <w:rsid w:val="00D76235"/>
    <w:rsid w:val="00D76811"/>
    <w:rsid w:val="00D80B6A"/>
    <w:rsid w:val="00D83EBA"/>
    <w:rsid w:val="00D85B62"/>
    <w:rsid w:val="00D86DC8"/>
    <w:rsid w:val="00D91571"/>
    <w:rsid w:val="00D96605"/>
    <w:rsid w:val="00DA0030"/>
    <w:rsid w:val="00DA0394"/>
    <w:rsid w:val="00DA1CDD"/>
    <w:rsid w:val="00DA356D"/>
    <w:rsid w:val="00DA5AA3"/>
    <w:rsid w:val="00DA6151"/>
    <w:rsid w:val="00DB1A9B"/>
    <w:rsid w:val="00DB3570"/>
    <w:rsid w:val="00DB3DEB"/>
    <w:rsid w:val="00DB4022"/>
    <w:rsid w:val="00DB6C54"/>
    <w:rsid w:val="00DC0D26"/>
    <w:rsid w:val="00DC13A2"/>
    <w:rsid w:val="00DC216E"/>
    <w:rsid w:val="00DC31B1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F13"/>
    <w:rsid w:val="00DE19B0"/>
    <w:rsid w:val="00DE237C"/>
    <w:rsid w:val="00DE2AB8"/>
    <w:rsid w:val="00DE2F99"/>
    <w:rsid w:val="00DE34CF"/>
    <w:rsid w:val="00DE477E"/>
    <w:rsid w:val="00DE569E"/>
    <w:rsid w:val="00DE58C6"/>
    <w:rsid w:val="00DE67FB"/>
    <w:rsid w:val="00DE7CE0"/>
    <w:rsid w:val="00DF0FB2"/>
    <w:rsid w:val="00DF343E"/>
    <w:rsid w:val="00DF6448"/>
    <w:rsid w:val="00DF69F6"/>
    <w:rsid w:val="00E029A5"/>
    <w:rsid w:val="00E04501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37970"/>
    <w:rsid w:val="00E44194"/>
    <w:rsid w:val="00E50D3D"/>
    <w:rsid w:val="00E5305A"/>
    <w:rsid w:val="00E541FB"/>
    <w:rsid w:val="00E54C66"/>
    <w:rsid w:val="00E643BA"/>
    <w:rsid w:val="00E65529"/>
    <w:rsid w:val="00E66585"/>
    <w:rsid w:val="00E6738A"/>
    <w:rsid w:val="00E70968"/>
    <w:rsid w:val="00E716C1"/>
    <w:rsid w:val="00E717C5"/>
    <w:rsid w:val="00E71E1A"/>
    <w:rsid w:val="00E71E49"/>
    <w:rsid w:val="00E7248C"/>
    <w:rsid w:val="00E72DEB"/>
    <w:rsid w:val="00E74273"/>
    <w:rsid w:val="00E75469"/>
    <w:rsid w:val="00E75AF3"/>
    <w:rsid w:val="00E777D7"/>
    <w:rsid w:val="00E77B87"/>
    <w:rsid w:val="00E8107F"/>
    <w:rsid w:val="00E81450"/>
    <w:rsid w:val="00E814FE"/>
    <w:rsid w:val="00E819BC"/>
    <w:rsid w:val="00E82E80"/>
    <w:rsid w:val="00E83DFE"/>
    <w:rsid w:val="00E83E43"/>
    <w:rsid w:val="00E8672F"/>
    <w:rsid w:val="00E870EA"/>
    <w:rsid w:val="00E8742B"/>
    <w:rsid w:val="00E877C8"/>
    <w:rsid w:val="00E919C5"/>
    <w:rsid w:val="00E94182"/>
    <w:rsid w:val="00E9504A"/>
    <w:rsid w:val="00E96706"/>
    <w:rsid w:val="00E972AB"/>
    <w:rsid w:val="00E97CAA"/>
    <w:rsid w:val="00EA0779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1E0"/>
    <w:rsid w:val="00EB5C86"/>
    <w:rsid w:val="00EB6217"/>
    <w:rsid w:val="00EB6B8A"/>
    <w:rsid w:val="00EC13C0"/>
    <w:rsid w:val="00EC222D"/>
    <w:rsid w:val="00EC24A6"/>
    <w:rsid w:val="00EC34D8"/>
    <w:rsid w:val="00EC49CE"/>
    <w:rsid w:val="00EC4E6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11C0"/>
    <w:rsid w:val="00EE16C4"/>
    <w:rsid w:val="00EE216E"/>
    <w:rsid w:val="00EE6CB4"/>
    <w:rsid w:val="00EE7D7C"/>
    <w:rsid w:val="00EF13FD"/>
    <w:rsid w:val="00EF1AB4"/>
    <w:rsid w:val="00EF1BA2"/>
    <w:rsid w:val="00EF2028"/>
    <w:rsid w:val="00EF423E"/>
    <w:rsid w:val="00EF67F0"/>
    <w:rsid w:val="00EF75CB"/>
    <w:rsid w:val="00F0037F"/>
    <w:rsid w:val="00F0098D"/>
    <w:rsid w:val="00F03645"/>
    <w:rsid w:val="00F06779"/>
    <w:rsid w:val="00F11469"/>
    <w:rsid w:val="00F12C50"/>
    <w:rsid w:val="00F13EB3"/>
    <w:rsid w:val="00F15505"/>
    <w:rsid w:val="00F173A4"/>
    <w:rsid w:val="00F1767D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45719"/>
    <w:rsid w:val="00F467B9"/>
    <w:rsid w:val="00F510C9"/>
    <w:rsid w:val="00F530A0"/>
    <w:rsid w:val="00F543C8"/>
    <w:rsid w:val="00F547AE"/>
    <w:rsid w:val="00F562D6"/>
    <w:rsid w:val="00F57FCE"/>
    <w:rsid w:val="00F623F0"/>
    <w:rsid w:val="00F62AB4"/>
    <w:rsid w:val="00F637A3"/>
    <w:rsid w:val="00F63CFF"/>
    <w:rsid w:val="00F65E51"/>
    <w:rsid w:val="00F6796E"/>
    <w:rsid w:val="00F73479"/>
    <w:rsid w:val="00F74AAB"/>
    <w:rsid w:val="00F75DFD"/>
    <w:rsid w:val="00F763CA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0A08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137B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8AF0B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73D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D6A70-C67E-4B4B-B750-B75429E0E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757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2022-02-24T09:47:00Z</dcterms:created>
  <dcterms:modified xsi:type="dcterms:W3CDTF">2022-02-24T09:47:00Z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