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06047C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F7FAE">
        <w:fldChar w:fldCharType="begin"/>
      </w:r>
      <w:r w:rsidR="006F7FAE">
        <w:instrText xml:space="preserve"> DOCPROPERTY  Tdoc#  \* MERGEFORMAT </w:instrText>
      </w:r>
      <w:r w:rsidR="006F7FAE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0D4B2C">
        <w:rPr>
          <w:b/>
          <w:i/>
          <w:noProof/>
          <w:sz w:val="28"/>
        </w:rPr>
        <w:t>2</w:t>
      </w:r>
      <w:r w:rsidR="0023034A">
        <w:rPr>
          <w:b/>
          <w:i/>
          <w:noProof/>
          <w:sz w:val="28"/>
        </w:rPr>
        <w:t>95</w:t>
      </w:r>
      <w:r w:rsidR="006F7FAE">
        <w:rPr>
          <w:b/>
          <w:i/>
          <w:noProof/>
          <w:sz w:val="28"/>
        </w:rPr>
        <w:fldChar w:fldCharType="end"/>
      </w:r>
    </w:p>
    <w:p w14:paraId="210A5493" w14:textId="77777777" w:rsidR="00745C21" w:rsidRDefault="006F7FAE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F7F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EE55D2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23034A">
              <w:rPr>
                <w:b/>
                <w:noProof/>
                <w:sz w:val="28"/>
              </w:rPr>
              <w:t>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6F7F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78F39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23034A">
              <w:t>7.1.1.7.1.1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4CABF9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23034A">
              <w:t xml:space="preserve">7.1.1.7.1.1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07D6BD7E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23034A">
              <w:t xml:space="preserve">7.1.1.7.1.1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FC6400" w:rsidR="004D7D01" w:rsidRDefault="0023034A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7.1.1.7.1.1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5FF743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6B7651">
        <w:rPr>
          <w:rFonts w:cs="Arial"/>
        </w:rPr>
        <w:t>7.1.1.7.1.1</w:t>
      </w:r>
      <w:r w:rsidRPr="00662A05">
        <w:rPr>
          <w:rFonts w:cs="Arial"/>
        </w:rPr>
        <w:t xml:space="preserve"> 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0E961C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3034A">
        <w:t>7.1.1.7.1.1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31126D49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</w:t>
      </w:r>
      <w:r w:rsidR="00D674F1">
        <w:rPr>
          <w:rFonts w:cs="Arial"/>
        </w:rPr>
        <w:t>7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1279418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23034A">
        <w:rPr>
          <w:rFonts w:cs="Arial"/>
        </w:rPr>
        <w:t>7_1_1_7_1_1_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E33F8B9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23034A">
        <w:rPr>
          <w:rFonts w:cs="Arial"/>
        </w:rPr>
        <w:t>7_1_1_7_1_1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D7020ED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0D4B2C">
              <w:rPr>
                <w:rFonts w:cs="Arial"/>
                <w:b/>
                <w:sz w:val="18"/>
              </w:rPr>
              <w:t>2</w:t>
            </w:r>
            <w:r w:rsidR="0023034A">
              <w:rPr>
                <w:rFonts w:cs="Arial"/>
                <w:b/>
                <w:sz w:val="18"/>
              </w:rPr>
              <w:t>96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23034A">
              <w:rPr>
                <w:rFonts w:cs="Arial"/>
                <w:b/>
                <w:sz w:val="18"/>
              </w:rPr>
              <w:t>7.1.1.7.1.1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3E91D" w14:textId="77777777" w:rsidR="006F7FAE" w:rsidRDefault="006F7FAE">
      <w:r>
        <w:separator/>
      </w:r>
    </w:p>
  </w:endnote>
  <w:endnote w:type="continuationSeparator" w:id="0">
    <w:p w14:paraId="6EAD2409" w14:textId="77777777" w:rsidR="006F7FAE" w:rsidRDefault="006F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6EDCD" w14:textId="77777777" w:rsidR="006F7FAE" w:rsidRDefault="006F7FAE">
      <w:r>
        <w:separator/>
      </w:r>
    </w:p>
  </w:footnote>
  <w:footnote w:type="continuationSeparator" w:id="0">
    <w:p w14:paraId="2B4FA987" w14:textId="77777777" w:rsidR="006F7FAE" w:rsidRDefault="006F7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3034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2B5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B7651"/>
    <w:rsid w:val="006E21FB"/>
    <w:rsid w:val="006F7FAE"/>
    <w:rsid w:val="0074508C"/>
    <w:rsid w:val="00745C2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4F1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63FA0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3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30</cp:revision>
  <cp:lastPrinted>1900-01-01T00:00:00Z</cp:lastPrinted>
  <dcterms:created xsi:type="dcterms:W3CDTF">2022-01-24T16:23:00Z</dcterms:created>
  <dcterms:modified xsi:type="dcterms:W3CDTF">2022-02-23T13:16:00Z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