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E8A511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E7425">
        <w:fldChar w:fldCharType="begin"/>
      </w:r>
      <w:r w:rsidR="007E7425">
        <w:instrText xml:space="preserve"> DOCPROPERTY  Tdoc#  \* MERGEFORMAT </w:instrText>
      </w:r>
      <w:r w:rsidR="007E7425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0D4B2C">
        <w:rPr>
          <w:b/>
          <w:i/>
          <w:noProof/>
          <w:sz w:val="28"/>
        </w:rPr>
        <w:t>28</w:t>
      </w:r>
      <w:r w:rsidR="0084008F">
        <w:rPr>
          <w:b/>
          <w:i/>
          <w:noProof/>
          <w:sz w:val="28"/>
        </w:rPr>
        <w:t>9</w:t>
      </w:r>
      <w:r w:rsidR="007E7425">
        <w:rPr>
          <w:b/>
          <w:i/>
          <w:noProof/>
          <w:sz w:val="28"/>
        </w:rPr>
        <w:fldChar w:fldCharType="end"/>
      </w:r>
    </w:p>
    <w:p w14:paraId="210A5493" w14:textId="77777777" w:rsidR="00745C21" w:rsidRDefault="007E7425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E74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CCA51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37</w:t>
            </w:r>
            <w:r w:rsidR="0084008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7E74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98EED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84008F">
              <w:t>7.1.1.5.1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7BBB7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84008F">
              <w:rPr>
                <w:noProof/>
              </w:rPr>
              <w:t>7.1.1.5.1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E2BEE7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4008F">
              <w:t>7.1.1.5.1</w:t>
            </w:r>
            <w:r w:rsidR="000D4B2C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161CEB" w:rsidR="004D7D01" w:rsidRDefault="0084008F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87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D8A67D2" w14:textId="0699E0C9" w:rsidR="00EF555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5556" w:rsidRPr="00EA3976">
        <w:rPr>
          <w:rFonts w:cs="Arial"/>
          <w:iCs/>
        </w:rPr>
        <w:t>Table of Contents</w:t>
      </w:r>
      <w:r w:rsidR="00EF5556">
        <w:tab/>
      </w:r>
      <w:r w:rsidR="00EF5556">
        <w:fldChar w:fldCharType="begin"/>
      </w:r>
      <w:r w:rsidR="00EF5556">
        <w:instrText xml:space="preserve"> PAGEREF _Toc96438729 \h </w:instrText>
      </w:r>
      <w:r w:rsidR="00EF5556">
        <w:fldChar w:fldCharType="separate"/>
      </w:r>
      <w:r w:rsidR="00EF5556">
        <w:t>2</w:t>
      </w:r>
      <w:r w:rsidR="00EF5556">
        <w:fldChar w:fldCharType="end"/>
      </w:r>
    </w:p>
    <w:p w14:paraId="71BDD733" w14:textId="7C8C7DB3" w:rsidR="00EF5556" w:rsidRDefault="00EF55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A39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_Toc96438730 \h </w:instrText>
      </w:r>
      <w:r>
        <w:fldChar w:fldCharType="separate"/>
      </w:r>
      <w:r>
        <w:t>3</w:t>
      </w:r>
      <w:r>
        <w:fldChar w:fldCharType="end"/>
      </w:r>
    </w:p>
    <w:p w14:paraId="1AF5BFBB" w14:textId="3DAD0991" w:rsidR="00EF5556" w:rsidRDefault="00EF55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A397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A39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_Toc96438731 \h </w:instrText>
      </w:r>
      <w:r>
        <w:fldChar w:fldCharType="separate"/>
      </w:r>
      <w:r>
        <w:t>3</w:t>
      </w:r>
      <w:r>
        <w:fldChar w:fldCharType="end"/>
      </w:r>
    </w:p>
    <w:p w14:paraId="60C93AAE" w14:textId="079485FE" w:rsidR="00EF5556" w:rsidRDefault="00EF55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A39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A39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_Toc96438732 \h </w:instrText>
      </w:r>
      <w:r>
        <w:fldChar w:fldCharType="separate"/>
      </w:r>
      <w:r>
        <w:t>3</w:t>
      </w:r>
      <w:r>
        <w:fldChar w:fldCharType="end"/>
      </w:r>
    </w:p>
    <w:p w14:paraId="22DD0592" w14:textId="385DCAD0" w:rsidR="00EF5556" w:rsidRDefault="00EF55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A39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A39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_Toc96438733 \h </w:instrText>
      </w:r>
      <w:r>
        <w:fldChar w:fldCharType="separate"/>
      </w:r>
      <w:r>
        <w:t>3</w:t>
      </w:r>
      <w:r>
        <w:fldChar w:fldCharType="end"/>
      </w:r>
    </w:p>
    <w:p w14:paraId="142B7C25" w14:textId="13C0AAA4" w:rsidR="00EF5556" w:rsidRDefault="00EF55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A39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A39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_Toc96438734 \h </w:instrText>
      </w:r>
      <w:r>
        <w:fldChar w:fldCharType="separate"/>
      </w:r>
      <w:r>
        <w:t>3</w:t>
      </w:r>
      <w:r>
        <w:fldChar w:fldCharType="end"/>
      </w:r>
    </w:p>
    <w:p w14:paraId="63466391" w14:textId="1D6B998D" w:rsidR="00EF5556" w:rsidRDefault="00EF55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A397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A3976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_Toc96438735 \h </w:instrText>
      </w:r>
      <w:r>
        <w:fldChar w:fldCharType="separate"/>
      </w:r>
      <w:r>
        <w:t>3</w:t>
      </w:r>
      <w:r>
        <w:fldChar w:fldCharType="end"/>
      </w:r>
    </w:p>
    <w:p w14:paraId="1E66A07F" w14:textId="5B8809BF" w:rsidR="00EF5556" w:rsidRDefault="00EF55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A39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A39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_Toc96438736 \h </w:instrText>
      </w:r>
      <w:r>
        <w:fldChar w:fldCharType="separate"/>
      </w:r>
      <w:r>
        <w:t>3</w:t>
      </w:r>
      <w:r>
        <w:fldChar w:fldCharType="end"/>
      </w:r>
    </w:p>
    <w:p w14:paraId="325A0C2F" w14:textId="6227F46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873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4B5933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D47E5">
        <w:rPr>
          <w:rFonts w:cs="Arial"/>
        </w:rPr>
        <w:t>7.1.1.5.1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873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DD45C5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84008F">
        <w:rPr>
          <w:rFonts w:cs="Arial"/>
          <w:lang w:eastAsia="ja-JP"/>
        </w:rPr>
        <w:t>7.1.1.5.1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5A572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EF5556" w:rsidRPr="00EF5556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873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8733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8734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19987206" w:rsidR="00007D89" w:rsidRPr="00954EDD" w:rsidRDefault="00EF5556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8735"/>
      <w:r w:rsidRPr="00EF5556">
        <w:rPr>
          <w:rFonts w:cs="Arial"/>
          <w:b/>
        </w:rPr>
        <w:t>Samsung SM-G996B</w:t>
      </w:r>
      <w:bookmarkEnd w:id="17"/>
    </w:p>
    <w:p w14:paraId="29B59B52" w14:textId="6425A5D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EF5556" w:rsidRPr="00EF5556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07AF35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EF5556">
        <w:rPr>
          <w:rFonts w:cs="Arial"/>
        </w:rPr>
        <w:t>7_1_1_</w:t>
      </w:r>
      <w:r w:rsidR="0084008F">
        <w:rPr>
          <w:rFonts w:cs="Arial"/>
        </w:rPr>
        <w:t>5_1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F4B6CE6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EF5556">
        <w:rPr>
          <w:rFonts w:cs="Arial"/>
        </w:rPr>
        <w:t>7_1_1_</w:t>
      </w:r>
      <w:r w:rsidR="0084008F">
        <w:rPr>
          <w:rFonts w:cs="Arial"/>
        </w:rPr>
        <w:t>5_1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8736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2FF51DB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0D4B2C">
              <w:rPr>
                <w:rFonts w:cs="Arial"/>
                <w:b/>
                <w:sz w:val="18"/>
              </w:rPr>
              <w:t>2</w:t>
            </w:r>
            <w:r w:rsidR="0084008F">
              <w:rPr>
                <w:rFonts w:cs="Arial"/>
                <w:b/>
                <w:sz w:val="18"/>
              </w:rPr>
              <w:t>90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EF5556">
              <w:rPr>
                <w:rFonts w:cs="Arial"/>
                <w:b/>
                <w:sz w:val="18"/>
              </w:rPr>
              <w:t>7.1.1.</w:t>
            </w:r>
            <w:r w:rsidR="0084008F">
              <w:rPr>
                <w:rFonts w:cs="Arial"/>
                <w:b/>
                <w:sz w:val="18"/>
              </w:rPr>
              <w:t>5_1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AF10F" w14:textId="77777777" w:rsidR="007E7425" w:rsidRDefault="007E7425">
      <w:r>
        <w:separator/>
      </w:r>
    </w:p>
  </w:endnote>
  <w:endnote w:type="continuationSeparator" w:id="0">
    <w:p w14:paraId="21CBEE05" w14:textId="77777777" w:rsidR="007E7425" w:rsidRDefault="007E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4FEA" w14:textId="77777777" w:rsidR="007E7425" w:rsidRDefault="007E7425">
      <w:r>
        <w:separator/>
      </w:r>
    </w:p>
  </w:footnote>
  <w:footnote w:type="continuationSeparator" w:id="0">
    <w:p w14:paraId="3007CD49" w14:textId="77777777" w:rsidR="007E7425" w:rsidRDefault="007E7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7E5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E7425"/>
    <w:rsid w:val="007F7259"/>
    <w:rsid w:val="008040A8"/>
    <w:rsid w:val="008279FA"/>
    <w:rsid w:val="0084008F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16E7C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5E52"/>
    <w:rsid w:val="00E13F3D"/>
    <w:rsid w:val="00E34898"/>
    <w:rsid w:val="00EB09B7"/>
    <w:rsid w:val="00EE7D7C"/>
    <w:rsid w:val="00EF5556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2022-01-24T16:23:00Z</dcterms:created>
  <dcterms:modified xsi:type="dcterms:W3CDTF">2022-02-24T09:54:00Z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